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1C314" w14:textId="77777777" w:rsidR="00A1115A" w:rsidRPr="00A1115A" w:rsidRDefault="00A1115A" w:rsidP="00A1115A">
      <w:pPr>
        <w:pStyle w:val="Heading2"/>
      </w:pPr>
      <w:bookmarkStart w:id="0" w:name="_Toc21344221"/>
      <w:bookmarkStart w:id="1" w:name="_Toc29801705"/>
      <w:bookmarkStart w:id="2" w:name="_Toc29802129"/>
      <w:bookmarkStart w:id="3" w:name="_Toc29802754"/>
      <w:bookmarkStart w:id="4" w:name="_Toc36107496"/>
      <w:bookmarkStart w:id="5" w:name="_Toc37251255"/>
      <w:bookmarkStart w:id="6" w:name="_Toc45888054"/>
      <w:bookmarkStart w:id="7" w:name="_Toc45888653"/>
      <w:bookmarkStart w:id="8" w:name="_Toc61367294"/>
      <w:bookmarkStart w:id="9" w:name="_Toc61372677"/>
      <w:bookmarkStart w:id="10" w:name="_Toc68230617"/>
      <w:bookmarkStart w:id="11" w:name="_Toc69084030"/>
      <w:bookmarkStart w:id="12" w:name="_Toc75467037"/>
      <w:bookmarkStart w:id="13" w:name="_Toc76509059"/>
      <w:bookmarkStart w:id="14" w:name="_Toc76718049"/>
      <w:bookmarkStart w:id="15" w:name="_Toc83580359"/>
      <w:bookmarkStart w:id="16" w:name="_Toc84404868"/>
      <w:bookmarkStart w:id="17" w:name="_Toc84413477"/>
      <w:bookmarkStart w:id="18" w:name="_Hlk9349962"/>
      <w:bookmarkStart w:id="19" w:name="_Hlk508136926"/>
      <w:bookmarkStart w:id="20" w:name="_Toc2086435"/>
      <w:r w:rsidRPr="00A1115A">
        <w:t>5.5</w:t>
      </w:r>
      <w:r w:rsidRPr="00A1115A">
        <w:tab/>
        <w:t>Void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B59E20" w14:textId="77777777" w:rsidR="00A1115A" w:rsidRPr="00A1115A" w:rsidRDefault="00A1115A" w:rsidP="00A1115A">
      <w:pPr>
        <w:pStyle w:val="Heading2"/>
      </w:pPr>
      <w:bookmarkStart w:id="21" w:name="_Toc21344222"/>
      <w:bookmarkStart w:id="22" w:name="_Toc29801706"/>
      <w:bookmarkStart w:id="23" w:name="_Toc29802130"/>
      <w:bookmarkStart w:id="24" w:name="_Toc29802755"/>
      <w:bookmarkStart w:id="25" w:name="_Toc36107497"/>
      <w:bookmarkStart w:id="26" w:name="_Toc37251256"/>
      <w:bookmarkStart w:id="27" w:name="_Toc45888055"/>
      <w:bookmarkStart w:id="28" w:name="_Toc45888654"/>
      <w:bookmarkStart w:id="29" w:name="_Toc61367295"/>
      <w:bookmarkStart w:id="30" w:name="_Toc61372678"/>
      <w:bookmarkStart w:id="31" w:name="_Toc68230618"/>
      <w:bookmarkStart w:id="32" w:name="_Toc69084031"/>
      <w:bookmarkStart w:id="33" w:name="_Toc75467038"/>
      <w:bookmarkStart w:id="34" w:name="_Toc76509060"/>
      <w:bookmarkStart w:id="35" w:name="_Toc76718050"/>
      <w:bookmarkStart w:id="36" w:name="_Toc83580360"/>
      <w:bookmarkStart w:id="37" w:name="_Toc84404869"/>
      <w:bookmarkStart w:id="38" w:name="_Toc84413478"/>
      <w:bookmarkEnd w:id="18"/>
      <w:r w:rsidRPr="00A1115A">
        <w:t>5.5A</w:t>
      </w:r>
      <w:r w:rsidRPr="00A1115A">
        <w:tab/>
        <w:t>Configurations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7FEC85" w14:textId="77777777" w:rsidR="00A1115A" w:rsidRPr="00A1115A" w:rsidRDefault="00A1115A" w:rsidP="00A1115A">
      <w:pPr>
        <w:pStyle w:val="Heading3"/>
      </w:pPr>
      <w:bookmarkStart w:id="39" w:name="_Toc21344223"/>
      <w:bookmarkStart w:id="40" w:name="_Toc29801707"/>
      <w:bookmarkStart w:id="41" w:name="_Toc29802131"/>
      <w:bookmarkStart w:id="42" w:name="_Toc29802756"/>
      <w:bookmarkStart w:id="43" w:name="_Toc36107498"/>
      <w:bookmarkStart w:id="44" w:name="_Toc37251257"/>
      <w:bookmarkStart w:id="45" w:name="_Toc45888056"/>
      <w:bookmarkStart w:id="46" w:name="_Toc45888655"/>
      <w:bookmarkStart w:id="47" w:name="_Toc61367296"/>
      <w:bookmarkStart w:id="48" w:name="_Toc61372679"/>
      <w:bookmarkStart w:id="49" w:name="_Toc68230619"/>
      <w:bookmarkStart w:id="50" w:name="_Toc69084032"/>
      <w:bookmarkStart w:id="51" w:name="_Toc75467039"/>
      <w:bookmarkStart w:id="52" w:name="_Toc76509061"/>
      <w:bookmarkStart w:id="53" w:name="_Toc76718051"/>
      <w:bookmarkStart w:id="54" w:name="_Toc83580361"/>
      <w:bookmarkStart w:id="55" w:name="_Toc84404870"/>
      <w:bookmarkStart w:id="56" w:name="_Toc84413479"/>
      <w:r w:rsidRPr="00A1115A">
        <w:t>5.5A.0</w:t>
      </w:r>
      <w:r w:rsidRPr="00A1115A">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4950E1E" w14:textId="291D2CA4" w:rsidR="00257260" w:rsidRPr="00A1115A" w:rsidRDefault="00257260" w:rsidP="00257260">
      <w:bookmarkStart w:id="57"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C71DF4" w:rsidRDefault="00AA622B" w:rsidP="00AA622B">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645394C" w14:textId="16F176D6" w:rsidR="00CD0F2E" w:rsidRDefault="00345668" w:rsidP="00CD0F2E">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8"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58"/>
      <w:r>
        <w:t xml:space="preserve">, </w:t>
      </w:r>
      <w:r w:rsidRPr="00800565">
        <w:t>respectively</w:t>
      </w:r>
      <w:r>
        <w:t>.</w:t>
      </w:r>
    </w:p>
    <w:p w14:paraId="3DE8E2EE" w14:textId="1C974441" w:rsidR="003314A7"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w:t>
      </w:r>
      <w:r w:rsidR="003314A7" w:rsidRPr="00E55A7C">
        <w:t>unless otherwise noted</w:t>
      </w:r>
      <w:r w:rsidR="003314A7">
        <w:t>/stated</w:t>
      </w:r>
      <w:r w:rsidR="003314A7" w:rsidRPr="00E55A7C">
        <w:t xml:space="preserve"> and except for NR band restrictred to operation with share spectrum access channel,</w:t>
      </w:r>
      <w:r w:rsidR="003314A7">
        <w:t xml:space="preserve"> </w:t>
      </w:r>
      <w:r>
        <w:t xml:space="preserve">power class 3 </w:t>
      </w:r>
      <w:r w:rsidR="003314A7">
        <w:rPr>
          <w:lang w:eastAsia="zh-CN"/>
        </w:rPr>
        <w:t>a</w:t>
      </w:r>
      <w:r w:rsidR="003314A7">
        <w:rPr>
          <w:rFonts w:hint="eastAsia"/>
          <w:lang w:eastAsia="zh-CN"/>
        </w:rPr>
        <w:t>pp</w:t>
      </w:r>
      <w:r w:rsidR="003314A7">
        <w:rPr>
          <w:lang w:eastAsia="zh-CN"/>
        </w:rPr>
        <w:t>lies to:</w:t>
      </w:r>
    </w:p>
    <w:p w14:paraId="7BF1AD4F" w14:textId="77777777" w:rsidR="003314A7" w:rsidRPr="00E55A7C" w:rsidRDefault="003314A7" w:rsidP="003314A7">
      <w:pPr>
        <w:pStyle w:val="B10"/>
      </w:pPr>
      <w:r>
        <w:t>-</w:t>
      </w:r>
      <w:r>
        <w:tab/>
      </w:r>
      <w:r w:rsidRPr="00E55A7C">
        <w:t xml:space="preserve">all </w:t>
      </w:r>
      <w:r w:rsidRPr="00B853E3">
        <w:t>valid</w:t>
      </w:r>
      <w:r>
        <w:t xml:space="preserve"> </w:t>
      </w:r>
      <w:r w:rsidRPr="00E55A7C">
        <w:t>NR FR1 band single uplink configurations,</w:t>
      </w:r>
    </w:p>
    <w:p w14:paraId="0192B2C1" w14:textId="77777777" w:rsidR="003314A7" w:rsidRPr="00E55A7C" w:rsidRDefault="003314A7" w:rsidP="003314A7">
      <w:pPr>
        <w:pStyle w:val="B10"/>
      </w:pPr>
      <w:r>
        <w:t>-</w:t>
      </w:r>
      <w:r>
        <w:tab/>
      </w:r>
      <w:r w:rsidRPr="00E55A7C">
        <w:t>all specified NR FR1 band intra-band uplink CA configurations,</w:t>
      </w:r>
    </w:p>
    <w:p w14:paraId="73E03DBF" w14:textId="77777777" w:rsidR="003314A7" w:rsidRPr="00E55A7C" w:rsidRDefault="003314A7" w:rsidP="003314A7">
      <w:pPr>
        <w:pStyle w:val="B10"/>
      </w:pPr>
      <w:r>
        <w:t>-</w:t>
      </w:r>
      <w:r>
        <w:tab/>
      </w:r>
      <w:r w:rsidRPr="00E55A7C">
        <w:t>all specified inter-band CA configurations.</w:t>
      </w:r>
    </w:p>
    <w:p w14:paraId="4BBB4EB3" w14:textId="2585178B" w:rsidR="00C40965" w:rsidRPr="00322BAC"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E55A7C">
        <w:t>For NR bands with operation restricted to shared spectrum channel access, by default power class 5 applies to all valid single uplink configurations and to all specified intra-band uplink CA configuration.</w:t>
      </w:r>
      <w:r>
        <w:t xml:space="preserve"> </w:t>
      </w:r>
      <w:r w:rsidR="00C40965">
        <w:t xml:space="preserve">The applicability of higher power class(es) is </w:t>
      </w:r>
      <w:r w:rsidR="00C40965">
        <w:rPr>
          <w:rFonts w:hint="eastAsia"/>
          <w:lang w:eastAsia="zh-CN"/>
        </w:rPr>
        <w:t xml:space="preserve">described </w:t>
      </w:r>
      <w:r w:rsidR="00C40965">
        <w:t>in the CA configuration tables in clauses 5.5A.1, 5.5A.2 and 5.5A.3</w:t>
      </w:r>
      <w:r w:rsidR="00C40965">
        <w:rPr>
          <w:rFonts w:hint="eastAsia"/>
          <w:lang w:eastAsia="zh-CN"/>
        </w:rPr>
        <w:t>.</w:t>
      </w:r>
      <w:r w:rsidR="00C40965" w:rsidRPr="008B315C">
        <w:rPr>
          <w:color w:val="000000"/>
        </w:rPr>
        <w:t xml:space="preserve"> </w:t>
      </w:r>
      <w:r w:rsidR="00C40965" w:rsidRPr="00322BAC">
        <w:rPr>
          <w:color w:val="000000"/>
        </w:rPr>
        <w:t xml:space="preserve">For inter-band CA </w:t>
      </w:r>
      <w:r w:rsidR="00C40965">
        <w:rPr>
          <w:color w:val="000000"/>
        </w:rPr>
        <w:t>combinations</w:t>
      </w:r>
      <w:r w:rsidR="00C40965" w:rsidRPr="00322BAC">
        <w:rPr>
          <w:color w:val="000000"/>
        </w:rPr>
        <w:t xml:space="preserve"> in clause 5.5A.3</w:t>
      </w:r>
      <w:r w:rsidR="00C40965">
        <w:rPr>
          <w:color w:val="000000"/>
        </w:rPr>
        <w:t xml:space="preserve">, </w:t>
      </w:r>
      <w:r w:rsidR="00C40965" w:rsidRPr="00322BAC">
        <w:rPr>
          <w:color w:val="000000"/>
        </w:rPr>
        <w:t>the applicability of higher power class(es) for higher order band combinations is</w:t>
      </w:r>
      <w:r w:rsidR="00C40965">
        <w:rPr>
          <w:color w:val="000000"/>
        </w:rPr>
        <w:t xml:space="preserve"> extended</w:t>
      </w:r>
      <w:r w:rsidR="00C40965" w:rsidRPr="00322BAC">
        <w:rPr>
          <w:color w:val="000000"/>
        </w:rPr>
        <w:t xml:space="preserve"> based on the following </w:t>
      </w:r>
      <w:r w:rsidR="00C40965" w:rsidRPr="00A02CAE">
        <w:rPr>
          <w:color w:val="000000"/>
        </w:rPr>
        <w:t>conditions:</w:t>
      </w:r>
      <w:r w:rsidR="00C40965" w:rsidRPr="00322BAC">
        <w:rPr>
          <w:color w:val="000000"/>
        </w:rPr>
        <w:t xml:space="preserve"> </w:t>
      </w:r>
    </w:p>
    <w:p w14:paraId="6BC7032A" w14:textId="77777777" w:rsidR="00C40965" w:rsidRPr="00322BAC" w:rsidRDefault="00C40965" w:rsidP="00C40965">
      <w:pPr>
        <w:pStyle w:val="B10"/>
      </w:pPr>
      <w:r>
        <w:t>-</w:t>
      </w:r>
      <w:r>
        <w:tab/>
      </w:r>
      <w:r w:rsidRPr="00A02CAE">
        <w:t xml:space="preserve">For a combination of intra-band and inter-band CA, the same higher power class(es) may be supported, which are specified for the inter-band UL CA </w:t>
      </w:r>
      <w:r>
        <w:t>configuration</w:t>
      </w:r>
      <w:r w:rsidRPr="00A02CAE">
        <w:t xml:space="preserve">(s) </w:t>
      </w:r>
      <w:r>
        <w:t xml:space="preserve">in the combination </w:t>
      </w:r>
      <w:r w:rsidRPr="00A02CAE">
        <w:t>composed of the same bands without intra-band CA</w:t>
      </w:r>
      <w:r>
        <w:t xml:space="preserve">. </w:t>
      </w:r>
    </w:p>
    <w:p w14:paraId="4CD14FCD" w14:textId="77777777" w:rsidR="00C40965" w:rsidRPr="00322BAC" w:rsidRDefault="00C40965" w:rsidP="00C40965">
      <w:pPr>
        <w:pStyle w:val="B10"/>
      </w:pPr>
      <w:r>
        <w:t>-</w:t>
      </w:r>
      <w:r>
        <w:tab/>
      </w:r>
      <w:r w:rsidRPr="00A02CAE">
        <w:t>For a combination of intra-band and inter-band CA</w:t>
      </w:r>
      <w:r w:rsidRPr="00322BAC">
        <w:t xml:space="preserve">, the higher power class(es) </w:t>
      </w:r>
      <w:r>
        <w:t xml:space="preserve">may be supported </w:t>
      </w:r>
      <w:r w:rsidRPr="00322BAC">
        <w:t>for single</w:t>
      </w:r>
      <w:r>
        <w:t>-carrier</w:t>
      </w:r>
      <w:r w:rsidRPr="00322BAC">
        <w:t xml:space="preserve"> UL when the same higher power class(es) are specified for all its fallback </w:t>
      </w:r>
      <w:r>
        <w:t>combinations</w:t>
      </w:r>
      <w:r w:rsidRPr="00322BAC">
        <w:t>.</w:t>
      </w:r>
    </w:p>
    <w:p w14:paraId="14EF5AE5" w14:textId="77777777" w:rsidR="00C40965" w:rsidRDefault="00C40965" w:rsidP="00C40965">
      <w:pPr>
        <w:pStyle w:val="B10"/>
      </w:pPr>
      <w:r>
        <w:t>-</w:t>
      </w:r>
      <w:r>
        <w:tab/>
      </w:r>
      <w:r w:rsidRPr="00A02CAE">
        <w:t>For a combination</w:t>
      </w:r>
      <w:r w:rsidRPr="00322BAC">
        <w:t xml:space="preserve"> with 3 or more DL bands without intra-band CA, the higher power class(es) </w:t>
      </w:r>
      <w:r>
        <w:t xml:space="preserve">may be supported </w:t>
      </w:r>
      <w:r w:rsidRPr="00322BAC">
        <w:t>for single</w:t>
      </w:r>
      <w:r>
        <w:t>-carrier</w:t>
      </w:r>
      <w:r w:rsidRPr="00322BAC">
        <w:t xml:space="preserve"> UL when the same higher power class(es) are specified for all its </w:t>
      </w:r>
      <w:r>
        <w:t xml:space="preserve">2-band </w:t>
      </w:r>
      <w:r w:rsidRPr="00322BAC">
        <w:t xml:space="preserve">fallback </w:t>
      </w:r>
      <w:r>
        <w:t>combinations</w:t>
      </w:r>
      <w:r w:rsidRPr="00322BAC">
        <w:t>.</w:t>
      </w:r>
    </w:p>
    <w:p w14:paraId="3D7EBA7D" w14:textId="77777777" w:rsidR="00C40965" w:rsidRPr="009E3F5B" w:rsidRDefault="00C40965" w:rsidP="00C40965">
      <w:pPr>
        <w:pStyle w:val="B10"/>
      </w:pPr>
      <w:r>
        <w:t>-</w:t>
      </w:r>
      <w:r>
        <w:tab/>
      </w:r>
      <w:r w:rsidRPr="00137E6C">
        <w:t xml:space="preserve">For </w:t>
      </w:r>
      <w:r w:rsidRPr="00A02CAE">
        <w:t>a combination</w:t>
      </w:r>
      <w:r w:rsidRPr="00322BAC">
        <w:t xml:space="preserve"> with </w:t>
      </w:r>
      <w:r>
        <w:t>4</w:t>
      </w:r>
      <w:r w:rsidRPr="00322BAC">
        <w:t xml:space="preserve"> or more DL bands without intra-band CA</w:t>
      </w:r>
      <w:r w:rsidRPr="00137E6C">
        <w:t>, the higher power class(es) may be supported for inter-band UL CA configuration</w:t>
      </w:r>
      <w:r>
        <w:t>(s)</w:t>
      </w:r>
      <w:r w:rsidRPr="00137E6C">
        <w:t xml:space="preserve"> when the same higher power class(es) are specified for all its 3-band fallback </w:t>
      </w:r>
      <w:r>
        <w:t>combinations</w:t>
      </w:r>
      <w:r w:rsidRPr="00137E6C">
        <w:t>.</w:t>
      </w:r>
    </w:p>
    <w:p w14:paraId="41C52933" w14:textId="77777777" w:rsidR="00C40965" w:rsidRDefault="00C40965" w:rsidP="00322EB7">
      <w:r>
        <w:lastRenderedPageBreak/>
        <w:t>A UE supporting a given power class for a CA configuration shall meet the corresponding transmitter and receiver requirements in Clause 6 and Clause 7, respectively.</w:t>
      </w:r>
    </w:p>
    <w:p w14:paraId="35ECFFAE" w14:textId="77777777" w:rsidR="003314A7" w:rsidRPr="00E55A7C" w:rsidRDefault="003314A7" w:rsidP="00615865">
      <w:pPr>
        <w:rPr>
          <w:lang w:val="en-US"/>
        </w:rPr>
      </w:pPr>
      <w:r w:rsidRPr="00E55A7C">
        <w:rPr>
          <w:lang w:val="en-US"/>
        </w:rPr>
        <w:t>In the CA configuration tables of clause 5.5A.1 and clause 5.5A.2:</w:t>
      </w:r>
    </w:p>
    <w:p w14:paraId="601990B9" w14:textId="77777777" w:rsidR="003314A7" w:rsidRPr="00E55A7C" w:rsidRDefault="003314A7" w:rsidP="00615865">
      <w:pPr>
        <w:pStyle w:val="B10"/>
      </w:pPr>
      <w:r>
        <w:t>-</w:t>
      </w:r>
      <w:r>
        <w:tab/>
      </w:r>
      <w:r w:rsidRPr="00E55A7C">
        <w:t>Unless otherwise noted/stated, Uplink CA configuration entries with "-" mean single uplink carrier is valid for downlink intra-band CA,</w:t>
      </w:r>
    </w:p>
    <w:p w14:paraId="4FD1F33B" w14:textId="77777777" w:rsidR="003314A7" w:rsidRPr="00E55A7C" w:rsidRDefault="003314A7" w:rsidP="003314A7">
      <w:pPr>
        <w:rPr>
          <w:lang w:val="en-US"/>
        </w:rPr>
      </w:pPr>
      <w:r w:rsidRPr="00E55A7C">
        <w:rPr>
          <w:lang w:val="en-US"/>
        </w:rPr>
        <w:t>In the CA configuration tables of clause 5.5A.3:</w:t>
      </w:r>
    </w:p>
    <w:p w14:paraId="446CF919" w14:textId="77777777" w:rsidR="003314A7" w:rsidRPr="00E55A7C" w:rsidRDefault="003314A7" w:rsidP="003314A7">
      <w:pPr>
        <w:pStyle w:val="B10"/>
      </w:pPr>
      <w:r>
        <w:t>-</w:t>
      </w:r>
      <w:r>
        <w:tab/>
      </w:r>
      <w:r w:rsidRPr="00E55A7C">
        <w:t xml:space="preserve">Uplink CA configuration entries with "-" mean that any </w:t>
      </w:r>
      <w:r>
        <w:t xml:space="preserve">valid </w:t>
      </w:r>
      <w:r w:rsidRPr="00E55A7C">
        <w:t>constituent band of the</w:t>
      </w:r>
      <w:r w:rsidRPr="00AC16BA">
        <w:t xml:space="preserve"> </w:t>
      </w:r>
      <w:r w:rsidRPr="00E55A7C">
        <w:t>downlink inter-band CA combination can be configured as a single uplink carrier,</w:t>
      </w:r>
    </w:p>
    <w:p w14:paraId="239D05AE" w14:textId="77777777" w:rsidR="003314A7" w:rsidRPr="00203E16" w:rsidRDefault="003314A7" w:rsidP="003314A7">
      <w:pPr>
        <w:pStyle w:val="B10"/>
      </w:pPr>
      <w:r>
        <w:rPr>
          <w:rFonts w:asciiTheme="minorEastAsia" w:hAnsiTheme="minorEastAsia"/>
          <w:lang w:eastAsia="zh-CN"/>
        </w:rPr>
        <w:t>-</w:t>
      </w:r>
      <w:r>
        <w:rPr>
          <w:rFonts w:asciiTheme="minorEastAsia" w:hAnsiTheme="minorEastAsia"/>
          <w:lang w:eastAsia="zh-CN"/>
        </w:rPr>
        <w:tab/>
      </w:r>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sidRPr="00B853E3">
        <w:rPr>
          <w:rFonts w:asciiTheme="minorEastAsia" w:hAnsiTheme="minorEastAsia"/>
          <w:lang w:eastAsia="zh-CN"/>
        </w:rPr>
        <w:t>,</w:t>
      </w:r>
    </w:p>
    <w:p w14:paraId="59EFB6A1" w14:textId="77777777" w:rsidR="003314A7" w:rsidRPr="009F4B57" w:rsidRDefault="003314A7" w:rsidP="003314A7">
      <w:pPr>
        <w:pStyle w:val="B10"/>
      </w:pPr>
      <w:r>
        <w:t>-</w:t>
      </w:r>
      <w:r>
        <w:tab/>
      </w:r>
      <w:r w:rsidRPr="009F4B57">
        <w:t>If an uplink CA configuration is supported, its fallback single uplink is also supported.</w:t>
      </w:r>
    </w:p>
    <w:p w14:paraId="43CA508F" w14:textId="77777777" w:rsidR="00C40965" w:rsidRDefault="00C40965" w:rsidP="00C40965"/>
    <w:p w14:paraId="299A092F" w14:textId="77777777" w:rsidR="00A1115A" w:rsidRPr="00A1115A" w:rsidRDefault="00A1115A" w:rsidP="00A1115A">
      <w:pPr>
        <w:pStyle w:val="Heading3"/>
      </w:pPr>
      <w:bookmarkStart w:id="59" w:name="_Toc29801708"/>
      <w:bookmarkStart w:id="60" w:name="_Toc29802132"/>
      <w:bookmarkStart w:id="61" w:name="_Toc29802757"/>
      <w:bookmarkStart w:id="62" w:name="_Toc36107499"/>
      <w:bookmarkStart w:id="63" w:name="_Toc37251258"/>
      <w:bookmarkStart w:id="64" w:name="_Toc45888057"/>
      <w:bookmarkStart w:id="65" w:name="_Toc45888656"/>
      <w:bookmarkStart w:id="66" w:name="_Toc61367297"/>
      <w:bookmarkStart w:id="67" w:name="_Toc61372680"/>
      <w:bookmarkStart w:id="68" w:name="_Toc68230620"/>
      <w:bookmarkStart w:id="69" w:name="_Toc69084033"/>
      <w:bookmarkStart w:id="70" w:name="_Toc75467040"/>
      <w:bookmarkStart w:id="71" w:name="_Toc76509062"/>
      <w:bookmarkStart w:id="72" w:name="_Toc76718052"/>
      <w:bookmarkStart w:id="73" w:name="_Toc83580362"/>
      <w:bookmarkStart w:id="74" w:name="_Toc84404871"/>
      <w:bookmarkStart w:id="75" w:name="_Toc84413480"/>
      <w:r w:rsidRPr="00A1115A">
        <w:t>5.5A.1</w:t>
      </w:r>
      <w:r w:rsidRPr="00A1115A">
        <w:tab/>
        <w:t>Configurations for intra-band contiguous CA</w:t>
      </w:r>
      <w:bookmarkEnd w:id="5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End w:id="19"/>
    <w:p w14:paraId="7E540DD8" w14:textId="77777777" w:rsidR="00BA156A" w:rsidRDefault="00BA156A" w:rsidP="00BA156A"/>
    <w:p w14:paraId="155F1888" w14:textId="135D535F" w:rsidR="00A1115A" w:rsidRPr="00A1115A" w:rsidRDefault="00A1115A" w:rsidP="00A1115A">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803A4E" w:rsidRPr="00803A4E" w14:paraId="072F2B4E" w14:textId="77777777" w:rsidTr="00A0152C">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630122" w14:textId="77777777" w:rsidR="00803A4E" w:rsidRPr="00803A4E" w:rsidRDefault="00803A4E" w:rsidP="00776709">
            <w:pPr>
              <w:pStyle w:val="TAH"/>
              <w:rPr>
                <w:rFonts w:eastAsia="SimSun"/>
              </w:rPr>
            </w:pPr>
            <w:r w:rsidRPr="00803A4E">
              <w:rPr>
                <w:rFonts w:eastAsia="SimSun"/>
              </w:rPr>
              <w:lastRenderedPageBreak/>
              <w:t>NR CA configuration / Bandwidth combination set</w:t>
            </w:r>
          </w:p>
        </w:tc>
      </w:tr>
      <w:tr w:rsidR="00803A4E" w:rsidRPr="00803A4E" w14:paraId="6A3ABEFD" w14:textId="77777777" w:rsidTr="00AC4BE8">
        <w:trPr>
          <w:cantSplit/>
          <w:trHeight w:val="80"/>
          <w:jc w:val="center"/>
        </w:trPr>
        <w:tc>
          <w:tcPr>
            <w:tcW w:w="1307" w:type="dxa"/>
            <w:tcBorders>
              <w:left w:val="single" w:sz="4" w:space="0" w:color="auto"/>
              <w:bottom w:val="single" w:sz="4" w:space="0" w:color="auto"/>
              <w:right w:val="single" w:sz="4" w:space="0" w:color="auto"/>
            </w:tcBorders>
          </w:tcPr>
          <w:p w14:paraId="379CFA6C" w14:textId="77777777" w:rsidR="00803A4E" w:rsidRPr="00803A4E" w:rsidRDefault="00803A4E" w:rsidP="00776709">
            <w:pPr>
              <w:pStyle w:val="TAH"/>
              <w:rPr>
                <w:rFonts w:eastAsia="SimSun"/>
              </w:rPr>
            </w:pPr>
            <w:r w:rsidRPr="00803A4E">
              <w:rPr>
                <w:rFonts w:eastAsia="SimSun"/>
              </w:rPr>
              <w:t>NR CA configuration</w:t>
            </w:r>
          </w:p>
        </w:tc>
        <w:tc>
          <w:tcPr>
            <w:tcW w:w="1176" w:type="dxa"/>
            <w:tcBorders>
              <w:left w:val="single" w:sz="4" w:space="0" w:color="auto"/>
              <w:bottom w:val="single" w:sz="4" w:space="0" w:color="auto"/>
              <w:right w:val="single" w:sz="4" w:space="0" w:color="auto"/>
            </w:tcBorders>
          </w:tcPr>
          <w:p w14:paraId="1C3FC5B9" w14:textId="77777777" w:rsidR="00803A4E" w:rsidRPr="00803A4E" w:rsidRDefault="00803A4E" w:rsidP="00776709">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590FE6E" w14:textId="77777777" w:rsidR="00803A4E" w:rsidRPr="00803A4E" w:rsidRDefault="00803A4E" w:rsidP="00776709">
            <w:pPr>
              <w:pStyle w:val="TAH"/>
              <w:rPr>
                <w:rFonts w:eastAsia="SimSun"/>
              </w:rPr>
            </w:pPr>
            <w:r w:rsidRPr="00803A4E">
              <w:rPr>
                <w:rFonts w:eastAsia="SimSun"/>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367DB2F4"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0F471130" w14:textId="77777777" w:rsidR="00803A4E" w:rsidRPr="00803A4E" w:rsidRDefault="00803A4E" w:rsidP="00776709">
            <w:pPr>
              <w:pStyle w:val="TAH"/>
              <w:rPr>
                <w:rFonts w:eastAsia="SimSun"/>
              </w:rPr>
            </w:pPr>
            <w:r w:rsidRPr="00803A4E">
              <w:rPr>
                <w:rFonts w:eastAsia="SimSun"/>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46B0A0C" w14:textId="77777777" w:rsidR="00803A4E" w:rsidRPr="00803A4E" w:rsidRDefault="00803A4E" w:rsidP="00776709">
            <w:pPr>
              <w:pStyle w:val="TAH"/>
              <w:rPr>
                <w:rFonts w:eastAsia="SimSun"/>
              </w:rPr>
            </w:pPr>
            <w:r w:rsidRPr="00803A4E">
              <w:rPr>
                <w:rFonts w:eastAsia="SimSun"/>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96D3D43" w14:textId="77777777" w:rsidR="00803A4E" w:rsidRPr="00803A4E" w:rsidRDefault="00803A4E" w:rsidP="00776709">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3ED3F115" w14:textId="77777777" w:rsidR="00803A4E" w:rsidRPr="00803A4E" w:rsidRDefault="00803A4E" w:rsidP="00776709">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63D47FE1" w14:textId="77777777" w:rsidR="00803A4E" w:rsidRPr="00803A4E" w:rsidRDefault="00803A4E" w:rsidP="00776709">
            <w:pPr>
              <w:pStyle w:val="TAH"/>
              <w:rPr>
                <w:rFonts w:eastAsia="SimSun"/>
              </w:rPr>
            </w:pPr>
            <w:r w:rsidRPr="00803A4E">
              <w:rPr>
                <w:rFonts w:eastAsia="SimSun"/>
              </w:rPr>
              <w:t>Bandwidth combination set</w:t>
            </w:r>
          </w:p>
        </w:tc>
      </w:tr>
      <w:tr w:rsidR="00803A4E" w:rsidRPr="00803A4E" w14:paraId="74E6EB2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ABDF175" w14:textId="77777777" w:rsidR="00803A4E" w:rsidRPr="00803A4E" w:rsidRDefault="00803A4E" w:rsidP="00776709">
            <w:pPr>
              <w:pStyle w:val="TAC"/>
              <w:rPr>
                <w:rFonts w:eastAsia="SimSun"/>
              </w:rPr>
            </w:pPr>
            <w:r w:rsidRPr="00803A4E">
              <w:rPr>
                <w:rFonts w:eastAsia="SimSun"/>
              </w:rPr>
              <w:t>CA_n1B</w:t>
            </w:r>
          </w:p>
        </w:tc>
        <w:tc>
          <w:tcPr>
            <w:tcW w:w="1176" w:type="dxa"/>
            <w:tcBorders>
              <w:top w:val="single" w:sz="4" w:space="0" w:color="auto"/>
              <w:left w:val="single" w:sz="4" w:space="0" w:color="auto"/>
              <w:bottom w:val="nil"/>
              <w:right w:val="single" w:sz="4" w:space="0" w:color="auto"/>
            </w:tcBorders>
            <w:shd w:val="clear" w:color="auto" w:fill="auto"/>
          </w:tcPr>
          <w:p w14:paraId="13E517E2"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56D1EEAD" w14:textId="77777777" w:rsidR="00803A4E" w:rsidRPr="00803A4E" w:rsidRDefault="00803A4E" w:rsidP="00776709">
            <w:pPr>
              <w:pStyle w:val="TAC"/>
              <w:rPr>
                <w:rFonts w:eastAsia="SimSun"/>
              </w:rPr>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EBE37D1" w14:textId="77777777" w:rsidR="00803A4E" w:rsidRPr="00803A4E" w:rsidRDefault="00803A4E" w:rsidP="00776709">
            <w:pPr>
              <w:pStyle w:val="TAC"/>
              <w:rPr>
                <w:rFonts w:eastAsia="SimSun"/>
              </w:rPr>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7270260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36F402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FD8DDB"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337FB67" w14:textId="77777777" w:rsidR="00803A4E" w:rsidRPr="00803A4E" w:rsidRDefault="00803A4E" w:rsidP="00776709">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05B4672D" w14:textId="77777777" w:rsidR="00803A4E" w:rsidRPr="00803A4E" w:rsidRDefault="00803A4E" w:rsidP="00776709">
            <w:pPr>
              <w:pStyle w:val="TAC"/>
              <w:rPr>
                <w:rFonts w:eastAsia="SimSun"/>
              </w:rPr>
            </w:pPr>
            <w:r w:rsidRPr="00803A4E">
              <w:rPr>
                <w:rFonts w:eastAsia="SimSun"/>
              </w:rPr>
              <w:t>0</w:t>
            </w:r>
          </w:p>
        </w:tc>
      </w:tr>
      <w:tr w:rsidR="00803A4E" w:rsidRPr="00803A4E" w14:paraId="3CE4745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9D7639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715B6B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7101A52" w14:textId="77777777" w:rsidR="00803A4E" w:rsidRPr="00803A4E" w:rsidRDefault="00803A4E" w:rsidP="00776709">
            <w:pPr>
              <w:pStyle w:val="TAC"/>
              <w:rPr>
                <w:rFonts w:eastAsia="SimSun"/>
              </w:rPr>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1FCE9555" w14:textId="77777777" w:rsidR="00803A4E" w:rsidRPr="00803A4E" w:rsidRDefault="00803A4E" w:rsidP="00776709">
            <w:pPr>
              <w:pStyle w:val="TAC"/>
              <w:rPr>
                <w:rFonts w:eastAsia="SimSun"/>
              </w:rPr>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534393A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853DB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C9DAEEF"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4CE0AA"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53AB6D" w14:textId="77777777" w:rsidR="00803A4E" w:rsidRPr="00803A4E" w:rsidRDefault="00803A4E" w:rsidP="00776709">
            <w:pPr>
              <w:pStyle w:val="TAC"/>
              <w:rPr>
                <w:rFonts w:eastAsia="SimSun"/>
              </w:rPr>
            </w:pPr>
          </w:p>
        </w:tc>
      </w:tr>
      <w:tr w:rsidR="00803A4E" w:rsidRPr="00803A4E" w14:paraId="4E95805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3506EFF"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5FBEFF5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573447" w14:textId="77777777" w:rsidR="00803A4E" w:rsidRPr="00803A4E" w:rsidRDefault="00803A4E" w:rsidP="00776709">
            <w:pPr>
              <w:pStyle w:val="TAC"/>
              <w:rPr>
                <w:rFonts w:eastAsia="SimSun"/>
              </w:rPr>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557D690D" w14:textId="77777777" w:rsidR="00803A4E" w:rsidRPr="00803A4E" w:rsidRDefault="00803A4E" w:rsidP="00776709">
            <w:pPr>
              <w:pStyle w:val="TAC"/>
              <w:rPr>
                <w:rFonts w:eastAsia="SimSun"/>
              </w:rPr>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4733E8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73C23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CEFB7D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36C7B7D"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3CA2FB9" w14:textId="77777777" w:rsidR="00803A4E" w:rsidRPr="00803A4E" w:rsidRDefault="00803A4E" w:rsidP="00776709">
            <w:pPr>
              <w:pStyle w:val="TAC"/>
              <w:rPr>
                <w:rFonts w:eastAsia="SimSun"/>
              </w:rPr>
            </w:pPr>
          </w:p>
        </w:tc>
      </w:tr>
      <w:tr w:rsidR="00803A4E" w:rsidRPr="00803A4E" w14:paraId="44F587C5"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86A0D15" w14:textId="77777777" w:rsidR="00803A4E" w:rsidRPr="00803A4E" w:rsidRDefault="00803A4E" w:rsidP="00776709">
            <w:pPr>
              <w:pStyle w:val="TAC"/>
              <w:rPr>
                <w:rFonts w:eastAsia="SimSun"/>
              </w:rPr>
            </w:pPr>
            <w:r w:rsidRPr="00803A4E">
              <w:rPr>
                <w:rFonts w:eastAsia="SimSun"/>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7784B94A"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39C543D8"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FC887F7"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2B14E8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C16DB9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40C45"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487A508" w14:textId="77777777" w:rsidR="00803A4E" w:rsidRPr="00803A4E" w:rsidRDefault="00803A4E" w:rsidP="00776709">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2D30863"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63DD90E2"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1A666730"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65914F0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291173C"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33516E9" w14:textId="77777777" w:rsidR="00803A4E" w:rsidRPr="00803A4E" w:rsidRDefault="00803A4E" w:rsidP="00776709">
            <w:pPr>
              <w:pStyle w:val="TAC"/>
              <w:rPr>
                <w:rFonts w:eastAsia="SimSun"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06BCD8B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D39A5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D3A5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F8AF43E"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0C8D699" w14:textId="77777777" w:rsidR="00803A4E" w:rsidRPr="00803A4E" w:rsidRDefault="00803A4E" w:rsidP="00776709">
            <w:pPr>
              <w:pStyle w:val="TAC"/>
              <w:rPr>
                <w:rFonts w:eastAsia="SimSun"/>
              </w:rPr>
            </w:pPr>
          </w:p>
        </w:tc>
      </w:tr>
      <w:tr w:rsidR="00803A4E" w:rsidRPr="00803A4E" w14:paraId="71F4BA12" w14:textId="77777777" w:rsidTr="00AC4BE8">
        <w:trPr>
          <w:jc w:val="center"/>
        </w:trPr>
        <w:tc>
          <w:tcPr>
            <w:tcW w:w="1307" w:type="dxa"/>
            <w:tcBorders>
              <w:top w:val="single" w:sz="4" w:space="0" w:color="auto"/>
              <w:left w:val="single" w:sz="4" w:space="0" w:color="auto"/>
              <w:bottom w:val="nil"/>
              <w:right w:val="single" w:sz="6" w:space="0" w:color="auto"/>
            </w:tcBorders>
          </w:tcPr>
          <w:p w14:paraId="460C1E1F" w14:textId="77777777" w:rsidR="00803A4E" w:rsidRPr="00803A4E" w:rsidRDefault="00803A4E" w:rsidP="00776709">
            <w:pPr>
              <w:pStyle w:val="TAC"/>
              <w:rPr>
                <w:rFonts w:eastAsia="SimSun"/>
              </w:rPr>
            </w:pPr>
            <w:r w:rsidRPr="00803A4E">
              <w:rPr>
                <w:rFonts w:eastAsia="SimSun"/>
                <w:lang w:eastAsia="en-GB"/>
              </w:rPr>
              <w:t>CA_n3B</w:t>
            </w:r>
          </w:p>
        </w:tc>
        <w:tc>
          <w:tcPr>
            <w:tcW w:w="1176" w:type="dxa"/>
            <w:tcBorders>
              <w:top w:val="single" w:sz="4" w:space="0" w:color="auto"/>
              <w:left w:val="single" w:sz="6" w:space="0" w:color="auto"/>
              <w:bottom w:val="nil"/>
              <w:right w:val="single" w:sz="6" w:space="0" w:color="auto"/>
            </w:tcBorders>
          </w:tcPr>
          <w:p w14:paraId="59EC53F1" w14:textId="77777777" w:rsidR="00803A4E" w:rsidRPr="00803A4E" w:rsidRDefault="00803A4E" w:rsidP="00776709">
            <w:pPr>
              <w:pStyle w:val="TAC"/>
              <w:rPr>
                <w:rFonts w:eastAsia="SimSu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5A5D25BB" w14:textId="77777777" w:rsidR="00803A4E" w:rsidRPr="00803A4E" w:rsidRDefault="00803A4E" w:rsidP="00776709">
            <w:pPr>
              <w:pStyle w:val="TAC"/>
              <w:rPr>
                <w:rFonts w:eastAsia="SimSun"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27D6754"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FF1C6A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5FA76C"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A6CC80"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2B00246A" w14:textId="77777777" w:rsidR="00803A4E" w:rsidRPr="00803A4E" w:rsidRDefault="00803A4E" w:rsidP="00776709">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3F81CF26" w14:textId="77777777" w:rsidR="00803A4E" w:rsidRPr="00803A4E" w:rsidRDefault="00803A4E" w:rsidP="00776709">
            <w:pPr>
              <w:pStyle w:val="TAC"/>
              <w:rPr>
                <w:rFonts w:eastAsia="SimSun"/>
              </w:rPr>
            </w:pPr>
            <w:r w:rsidRPr="00803A4E">
              <w:rPr>
                <w:rFonts w:eastAsia="SimSun"/>
                <w:lang w:eastAsia="en-GB"/>
              </w:rPr>
              <w:t>0</w:t>
            </w:r>
          </w:p>
        </w:tc>
      </w:tr>
      <w:tr w:rsidR="00803A4E" w:rsidRPr="00803A4E" w14:paraId="5114CBE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933980"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11D22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9B8A053" w14:textId="77777777" w:rsidR="00803A4E" w:rsidRPr="00803A4E" w:rsidRDefault="00803A4E" w:rsidP="00776709">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AEB6ECA" w14:textId="77777777" w:rsidR="00803A4E" w:rsidRPr="00803A4E" w:rsidRDefault="00803A4E" w:rsidP="00776709">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505FEA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07C4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F02CA8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920E0AF" w14:textId="77777777" w:rsidR="00803A4E" w:rsidRPr="00803A4E" w:rsidRDefault="00803A4E" w:rsidP="00776709">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4D58572A" w14:textId="77777777" w:rsidR="00803A4E" w:rsidRPr="00803A4E" w:rsidRDefault="00803A4E" w:rsidP="00776709">
            <w:pPr>
              <w:pStyle w:val="TAC"/>
              <w:rPr>
                <w:rFonts w:eastAsia="SimSun"/>
              </w:rPr>
            </w:pPr>
          </w:p>
        </w:tc>
      </w:tr>
      <w:tr w:rsidR="00803A4E" w:rsidRPr="00803A4E" w14:paraId="7006BF0F"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25E07C53"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00E303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B5D0421" w14:textId="77777777" w:rsidR="00803A4E" w:rsidRPr="00803A4E" w:rsidRDefault="00803A4E" w:rsidP="00776709">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A741E69" w14:textId="77777777" w:rsidR="00803A4E" w:rsidRPr="00803A4E" w:rsidRDefault="00803A4E" w:rsidP="00776709">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3BF73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B9B31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918604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733803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1DCA2C00" w14:textId="77777777" w:rsidR="00803A4E" w:rsidRPr="00803A4E" w:rsidRDefault="00803A4E" w:rsidP="00776709">
            <w:pPr>
              <w:pStyle w:val="TAC"/>
              <w:rPr>
                <w:rFonts w:eastAsia="SimSun"/>
              </w:rPr>
            </w:pPr>
          </w:p>
        </w:tc>
      </w:tr>
      <w:tr w:rsidR="008D12BD" w:rsidRPr="00803A4E" w14:paraId="7F6E8AF6"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076457DA" w14:textId="77777777" w:rsidR="008D12BD" w:rsidRPr="00803A4E" w:rsidRDefault="008D12BD" w:rsidP="008D12BD">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803A4E" w:rsidRDefault="008D12BD" w:rsidP="008D12BD">
            <w:pPr>
              <w:pStyle w:val="TAC"/>
              <w:rPr>
                <w:rFonts w:eastAsia="SimSun"/>
              </w:rPr>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0059FB84" w14:textId="4D046B96" w:rsidR="008D12BD" w:rsidRPr="00803A4E" w:rsidRDefault="008D12BD" w:rsidP="008D12BD">
            <w:pPr>
              <w:pStyle w:val="TAC"/>
              <w:rPr>
                <w:rFonts w:eastAsia="DengXian"/>
                <w:lang w:val="x-none" w:eastAsia="zh-CN"/>
              </w:rPr>
            </w:pPr>
            <w:r w:rsidRPr="00AF6A31">
              <w:rPr>
                <w:rFonts w:eastAsia="DengXian"/>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1712A70F" w14:textId="3DA0459D" w:rsidR="008D12BD" w:rsidRPr="00803A4E" w:rsidRDefault="008D12BD" w:rsidP="008D12BD">
            <w:pPr>
              <w:pStyle w:val="TAC"/>
              <w:rPr>
                <w:rFonts w:eastAsia="DengXian"/>
                <w:lang w:val="fi-FI" w:eastAsia="zh-CN"/>
              </w:rPr>
            </w:pPr>
            <w:r w:rsidRPr="00AF6A31">
              <w:rPr>
                <w:rFonts w:eastAsia="DengXian"/>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419FB574" w14:textId="77777777" w:rsidR="008D12BD" w:rsidRPr="00803A4E" w:rsidRDefault="008D12BD" w:rsidP="008D12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010488" w14:textId="77777777" w:rsidR="008D12BD" w:rsidRPr="00803A4E" w:rsidRDefault="008D12BD" w:rsidP="008D12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D1795D8" w14:textId="77777777" w:rsidR="008D12BD" w:rsidRPr="00803A4E" w:rsidRDefault="008D12BD" w:rsidP="008D12BD">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DC6167" w14:textId="489B75FF" w:rsidR="008D12BD" w:rsidRPr="00803A4E" w:rsidRDefault="008D12BD" w:rsidP="008D12BD">
            <w:pPr>
              <w:pStyle w:val="TAC"/>
              <w:rPr>
                <w:rFonts w:eastAsia="SimSun"/>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6D916F7A" w14:textId="0F0A88F0" w:rsidR="008D12BD" w:rsidRPr="00803A4E" w:rsidRDefault="008D12BD" w:rsidP="008D12BD">
            <w:pPr>
              <w:pStyle w:val="TAC"/>
              <w:rPr>
                <w:rFonts w:eastAsia="SimSun"/>
              </w:rPr>
            </w:pPr>
            <w:r>
              <w:rPr>
                <w:lang w:eastAsia="zh-CN"/>
              </w:rPr>
              <w:t>1</w:t>
            </w:r>
          </w:p>
        </w:tc>
      </w:tr>
      <w:tr w:rsidR="00871283" w:rsidRPr="00803A4E" w14:paraId="62B90EC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21647C5B" w14:textId="77777777" w:rsidR="00871283" w:rsidRPr="00803A4E" w:rsidRDefault="00871283" w:rsidP="00871283">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70377F7" w14:textId="77777777" w:rsidR="00871283" w:rsidRPr="00803A4E" w:rsidRDefault="00871283" w:rsidP="00871283">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5B1D5C2B" w14:textId="676450F0" w:rsidR="00871283" w:rsidRPr="00803A4E" w:rsidRDefault="00871283" w:rsidP="00871283">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65CA45"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C0D7B1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378915"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2A3CD" w14:textId="0E8205BF" w:rsidR="00871283" w:rsidRPr="00803A4E" w:rsidRDefault="00871283" w:rsidP="00871283">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9A2B9A7" w14:textId="2D231BD9" w:rsidR="00871283" w:rsidRPr="00803A4E" w:rsidRDefault="00871283" w:rsidP="00871283">
            <w:pPr>
              <w:pStyle w:val="TAC"/>
              <w:rPr>
                <w:rFonts w:eastAsia="SimSun"/>
              </w:rPr>
            </w:pPr>
            <w:r w:rsidRPr="00803A4E">
              <w:rPr>
                <w:rFonts w:hint="eastAsia"/>
                <w:lang w:eastAsia="zh-CN"/>
              </w:rPr>
              <w:t>4</w:t>
            </w:r>
            <w:r w:rsidRPr="00803A4E">
              <w:rPr>
                <w:lang w:eastAsia="zh-CN"/>
              </w:rPr>
              <w:t xml:space="preserve"> and 5</w:t>
            </w:r>
          </w:p>
        </w:tc>
      </w:tr>
      <w:tr w:rsidR="00803A4E" w:rsidRPr="00803A4E" w14:paraId="7563E266" w14:textId="77777777" w:rsidTr="00E22583">
        <w:trPr>
          <w:jc w:val="center"/>
        </w:trPr>
        <w:tc>
          <w:tcPr>
            <w:tcW w:w="1307" w:type="dxa"/>
            <w:tcBorders>
              <w:top w:val="single" w:sz="4" w:space="0" w:color="auto"/>
              <w:left w:val="single" w:sz="4" w:space="0" w:color="auto"/>
              <w:bottom w:val="nil"/>
              <w:right w:val="single" w:sz="6" w:space="0" w:color="auto"/>
            </w:tcBorders>
          </w:tcPr>
          <w:p w14:paraId="4DDC9218" w14:textId="77777777" w:rsidR="00803A4E" w:rsidRPr="00803A4E" w:rsidRDefault="00803A4E" w:rsidP="00776709">
            <w:pPr>
              <w:pStyle w:val="TAC"/>
              <w:rPr>
                <w:rFonts w:eastAsia="SimSun"/>
              </w:rPr>
            </w:pPr>
            <w:r w:rsidRPr="00803A4E">
              <w:rPr>
                <w:rFonts w:eastAsia="SimSun"/>
              </w:rPr>
              <w:t>CA_n5B</w:t>
            </w:r>
          </w:p>
        </w:tc>
        <w:tc>
          <w:tcPr>
            <w:tcW w:w="1176" w:type="dxa"/>
            <w:tcBorders>
              <w:top w:val="single" w:sz="4" w:space="0" w:color="auto"/>
              <w:left w:val="single" w:sz="6" w:space="0" w:color="auto"/>
              <w:bottom w:val="nil"/>
              <w:right w:val="single" w:sz="6" w:space="0" w:color="auto"/>
            </w:tcBorders>
          </w:tcPr>
          <w:p w14:paraId="21DD6F13" w14:textId="77777777" w:rsidR="00803A4E" w:rsidRPr="00803A4E" w:rsidRDefault="00803A4E" w:rsidP="00776709">
            <w:pPr>
              <w:pStyle w:val="TAC"/>
              <w:rPr>
                <w:rFonts w:eastAsia="SimSun"/>
              </w:rPr>
            </w:pPr>
            <w:r w:rsidRPr="00803A4E">
              <w:rPr>
                <w:rFonts w:eastAsia="SimSun"/>
              </w:rPr>
              <w:t>CA_n5B</w:t>
            </w:r>
          </w:p>
        </w:tc>
        <w:tc>
          <w:tcPr>
            <w:tcW w:w="1134" w:type="dxa"/>
            <w:tcBorders>
              <w:top w:val="single" w:sz="6" w:space="0" w:color="auto"/>
              <w:left w:val="single" w:sz="6" w:space="0" w:color="auto"/>
              <w:bottom w:val="single" w:sz="6" w:space="0" w:color="auto"/>
              <w:right w:val="single" w:sz="6" w:space="0" w:color="auto"/>
            </w:tcBorders>
          </w:tcPr>
          <w:p w14:paraId="46FAE2E6"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21DF77D5" w14:textId="77777777" w:rsidR="00803A4E" w:rsidRPr="00803A4E" w:rsidRDefault="00803A4E" w:rsidP="00776709">
            <w:pPr>
              <w:pStyle w:val="TAC"/>
              <w:rPr>
                <w:rFonts w:eastAsia="SimSun" w:cs="Arial"/>
                <w:szCs w:val="18"/>
              </w:rPr>
            </w:pPr>
            <w:r w:rsidRPr="00803A4E">
              <w:rPr>
                <w:rFonts w:eastAsia="SimSun"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1504FDE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8D1A0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F2C3E3B"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0F5C4690" w14:textId="77777777" w:rsidR="00803A4E" w:rsidRPr="00803A4E" w:rsidRDefault="00803A4E" w:rsidP="00776709">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20BAFCB" w14:textId="77777777" w:rsidR="00803A4E" w:rsidRPr="00803A4E" w:rsidRDefault="00803A4E" w:rsidP="00776709">
            <w:pPr>
              <w:pStyle w:val="TAC"/>
              <w:rPr>
                <w:rFonts w:eastAsia="SimSun"/>
              </w:rPr>
            </w:pPr>
            <w:r w:rsidRPr="00803A4E">
              <w:rPr>
                <w:rFonts w:eastAsia="SimSun"/>
              </w:rPr>
              <w:t>0</w:t>
            </w:r>
          </w:p>
        </w:tc>
      </w:tr>
      <w:tr w:rsidR="00AC4BE8" w:rsidRPr="00803A4E" w14:paraId="5CC4C12F" w14:textId="77777777" w:rsidTr="00E22583">
        <w:trPr>
          <w:jc w:val="center"/>
        </w:trPr>
        <w:tc>
          <w:tcPr>
            <w:tcW w:w="1307" w:type="dxa"/>
            <w:tcBorders>
              <w:top w:val="nil"/>
              <w:left w:val="single" w:sz="4" w:space="0" w:color="auto"/>
              <w:bottom w:val="single" w:sz="6" w:space="0" w:color="auto"/>
              <w:right w:val="single" w:sz="6" w:space="0" w:color="auto"/>
            </w:tcBorders>
          </w:tcPr>
          <w:p w14:paraId="7AA049CC" w14:textId="77777777" w:rsidR="00AC4BE8" w:rsidRPr="00803A4E" w:rsidRDefault="00AC4BE8" w:rsidP="00AC4BE8">
            <w:pPr>
              <w:pStyle w:val="TAC"/>
              <w:rPr>
                <w:rFonts w:eastAsia="SimSun"/>
              </w:rPr>
            </w:pPr>
          </w:p>
        </w:tc>
        <w:tc>
          <w:tcPr>
            <w:tcW w:w="1176" w:type="dxa"/>
            <w:tcBorders>
              <w:top w:val="nil"/>
              <w:left w:val="single" w:sz="6" w:space="0" w:color="auto"/>
              <w:bottom w:val="single" w:sz="6" w:space="0" w:color="auto"/>
              <w:right w:val="single" w:sz="6" w:space="0" w:color="auto"/>
            </w:tcBorders>
          </w:tcPr>
          <w:p w14:paraId="723C0A92"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46E7FCC" w14:textId="03F29E58" w:rsidR="00AC4BE8" w:rsidRPr="00803A4E" w:rsidRDefault="00AC4BE8" w:rsidP="00AC4BE8">
            <w:pPr>
              <w:pStyle w:val="TAC"/>
              <w:rPr>
                <w:rFonts w:eastAsia="SimSun" w:cs="Arial"/>
                <w:szCs w:val="18"/>
              </w:rPr>
            </w:pPr>
            <w:r w:rsidRPr="003A5748">
              <w:rPr>
                <w:rFonts w:eastAsia="SimSun"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1E297939" w14:textId="0DB15B48" w:rsidR="00AC4BE8" w:rsidRPr="00803A4E" w:rsidRDefault="00AC4BE8" w:rsidP="00AC4BE8">
            <w:pPr>
              <w:pStyle w:val="TAC"/>
              <w:rPr>
                <w:rFonts w:eastAsia="SimSun" w:cs="Arial"/>
                <w:szCs w:val="18"/>
              </w:rPr>
            </w:pPr>
            <w:r w:rsidRPr="003A5748">
              <w:rPr>
                <w:rFonts w:eastAsia="SimSun"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381C3774" w14:textId="77777777" w:rsidR="00AC4BE8" w:rsidRPr="00803A4E" w:rsidRDefault="00AC4BE8" w:rsidP="00AC4BE8">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D883C60" w14:textId="77777777" w:rsidR="00AC4BE8" w:rsidRPr="00803A4E" w:rsidRDefault="00AC4BE8" w:rsidP="00AC4BE8">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E81038B" w14:textId="77777777" w:rsidR="00AC4BE8" w:rsidRPr="00803A4E" w:rsidRDefault="00AC4BE8" w:rsidP="00AC4BE8">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671CF14" w14:textId="68078D4E" w:rsidR="00AC4BE8" w:rsidRPr="00803A4E" w:rsidRDefault="00AC4BE8" w:rsidP="00AC4BE8">
            <w:pPr>
              <w:pStyle w:val="TAC"/>
              <w:rPr>
                <w:rFonts w:eastAsia="SimSun"/>
              </w:rPr>
            </w:pPr>
            <w:r w:rsidRPr="003A5748">
              <w:rPr>
                <w:rFonts w:eastAsia="SimSun"/>
              </w:rPr>
              <w:t>25</w:t>
            </w:r>
          </w:p>
        </w:tc>
        <w:tc>
          <w:tcPr>
            <w:tcW w:w="1318" w:type="dxa"/>
            <w:tcBorders>
              <w:top w:val="single" w:sz="6" w:space="0" w:color="auto"/>
              <w:left w:val="single" w:sz="6" w:space="0" w:color="auto"/>
              <w:right w:val="single" w:sz="4" w:space="0" w:color="auto"/>
            </w:tcBorders>
          </w:tcPr>
          <w:p w14:paraId="2721F51A" w14:textId="04C4D35D" w:rsidR="00AC4BE8" w:rsidRPr="00803A4E" w:rsidRDefault="00AC4BE8" w:rsidP="00AC4BE8">
            <w:pPr>
              <w:pStyle w:val="TAC"/>
              <w:rPr>
                <w:rFonts w:eastAsia="SimSun"/>
              </w:rPr>
            </w:pPr>
            <w:r w:rsidRPr="003A5748">
              <w:rPr>
                <w:rFonts w:eastAsia="SimSun"/>
              </w:rPr>
              <w:t>1</w:t>
            </w:r>
          </w:p>
        </w:tc>
      </w:tr>
      <w:tr w:rsidR="00803A4E" w:rsidRPr="00803A4E" w14:paraId="43E0F3F6" w14:textId="77777777" w:rsidTr="00AC4BE8">
        <w:trPr>
          <w:jc w:val="center"/>
        </w:trPr>
        <w:tc>
          <w:tcPr>
            <w:tcW w:w="1307" w:type="dxa"/>
            <w:tcBorders>
              <w:top w:val="single" w:sz="4" w:space="0" w:color="auto"/>
              <w:left w:val="single" w:sz="4" w:space="0" w:color="auto"/>
              <w:bottom w:val="nil"/>
              <w:right w:val="single" w:sz="6" w:space="0" w:color="auto"/>
            </w:tcBorders>
          </w:tcPr>
          <w:p w14:paraId="13F1533A" w14:textId="77777777" w:rsidR="00803A4E" w:rsidRPr="00803A4E" w:rsidRDefault="00803A4E" w:rsidP="00776709">
            <w:pPr>
              <w:pStyle w:val="TAC"/>
              <w:rPr>
                <w:rFonts w:eastAsia="SimSun"/>
              </w:rPr>
            </w:pPr>
            <w:r w:rsidRPr="00803A4E">
              <w:rPr>
                <w:rFonts w:eastAsia="SimSun"/>
              </w:rPr>
              <w:t>CA_n7B</w:t>
            </w:r>
          </w:p>
        </w:tc>
        <w:tc>
          <w:tcPr>
            <w:tcW w:w="1176" w:type="dxa"/>
            <w:tcBorders>
              <w:top w:val="single" w:sz="4" w:space="0" w:color="auto"/>
              <w:left w:val="single" w:sz="6" w:space="0" w:color="auto"/>
              <w:bottom w:val="nil"/>
              <w:right w:val="single" w:sz="6" w:space="0" w:color="auto"/>
            </w:tcBorders>
          </w:tcPr>
          <w:p w14:paraId="2C128867" w14:textId="77777777" w:rsidR="00803A4E" w:rsidRPr="00803A4E" w:rsidRDefault="00803A4E" w:rsidP="00776709">
            <w:pPr>
              <w:pStyle w:val="TAC"/>
              <w:rPr>
                <w:rFonts w:eastAsia="SimSun"/>
              </w:rPr>
            </w:pPr>
            <w:r w:rsidRPr="00803A4E">
              <w:rPr>
                <w:rFonts w:eastAsia="SimSun"/>
              </w:rPr>
              <w:t>CA_n7B</w:t>
            </w:r>
          </w:p>
        </w:tc>
        <w:tc>
          <w:tcPr>
            <w:tcW w:w="1134" w:type="dxa"/>
            <w:tcBorders>
              <w:top w:val="single" w:sz="6" w:space="0" w:color="auto"/>
              <w:left w:val="single" w:sz="6" w:space="0" w:color="auto"/>
              <w:bottom w:val="single" w:sz="6" w:space="0" w:color="auto"/>
              <w:right w:val="single" w:sz="6" w:space="0" w:color="auto"/>
            </w:tcBorders>
          </w:tcPr>
          <w:p w14:paraId="5E0790F6" w14:textId="77777777" w:rsidR="00803A4E" w:rsidRPr="00803A4E" w:rsidRDefault="00803A4E" w:rsidP="00776709">
            <w:pPr>
              <w:pStyle w:val="TAC"/>
              <w:rPr>
                <w:rFonts w:eastAsia="DengXian"/>
                <w:lang w:val="x-none" w:eastAsia="zh-C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511A63" w14:textId="77777777" w:rsidR="00803A4E" w:rsidRPr="00803A4E" w:rsidRDefault="00803A4E" w:rsidP="00776709">
            <w:pPr>
              <w:pStyle w:val="TAC"/>
              <w:rPr>
                <w:rFonts w:eastAsia="DengXian"/>
                <w:lang w:val="x-none" w:eastAsia="zh-CN"/>
              </w:rPr>
            </w:pPr>
            <w:r w:rsidRPr="00803A4E">
              <w:rPr>
                <w:rFonts w:eastAsia="SimSun"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96E2CD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2BA3A7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D62FB8B"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6958E26E" w14:textId="77777777" w:rsidR="00803A4E" w:rsidRPr="00803A4E" w:rsidRDefault="00803A4E" w:rsidP="00776709">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11F3751F" w14:textId="77777777" w:rsidR="00803A4E" w:rsidRPr="00803A4E" w:rsidRDefault="00803A4E" w:rsidP="00776709">
            <w:pPr>
              <w:pStyle w:val="TAC"/>
              <w:rPr>
                <w:rFonts w:eastAsia="SimSun"/>
              </w:rPr>
            </w:pPr>
            <w:r w:rsidRPr="00803A4E">
              <w:rPr>
                <w:rFonts w:eastAsia="SimSun"/>
              </w:rPr>
              <w:t>0</w:t>
            </w:r>
          </w:p>
        </w:tc>
      </w:tr>
      <w:tr w:rsidR="00803A4E" w:rsidRPr="00803A4E" w14:paraId="7A83844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7FC0C12"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0B67D101"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8C9CB43" w14:textId="77777777" w:rsidR="00803A4E" w:rsidRPr="00803A4E" w:rsidRDefault="00803A4E" w:rsidP="00776709">
            <w:pPr>
              <w:pStyle w:val="TAC"/>
              <w:rPr>
                <w:rFonts w:eastAsia="SimSun"/>
                <w:lang w:eastAsia="zh-C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60879025" w14:textId="77777777" w:rsidR="00803A4E" w:rsidRPr="00803A4E" w:rsidRDefault="00803A4E" w:rsidP="00776709">
            <w:pPr>
              <w:pStyle w:val="TAC"/>
              <w:rPr>
                <w:rFonts w:eastAsia="SimSun"/>
                <w:lang w:eastAsia="zh-CN"/>
              </w:rPr>
            </w:pPr>
            <w:r w:rsidRPr="00803A4E">
              <w:rPr>
                <w:rFonts w:eastAsia="SimSun"/>
              </w:rPr>
              <w:t>15, 20, 30</w:t>
            </w:r>
          </w:p>
        </w:tc>
        <w:tc>
          <w:tcPr>
            <w:tcW w:w="1134" w:type="dxa"/>
            <w:tcBorders>
              <w:top w:val="single" w:sz="6" w:space="0" w:color="auto"/>
              <w:left w:val="single" w:sz="6" w:space="0" w:color="auto"/>
              <w:bottom w:val="single" w:sz="6" w:space="0" w:color="auto"/>
              <w:right w:val="single" w:sz="6" w:space="0" w:color="auto"/>
            </w:tcBorders>
          </w:tcPr>
          <w:p w14:paraId="4BB1CE3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F4191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181C800"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AE259A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18972C19" w14:textId="77777777" w:rsidR="00803A4E" w:rsidRPr="00803A4E" w:rsidRDefault="00803A4E" w:rsidP="00776709">
            <w:pPr>
              <w:pStyle w:val="TAC"/>
              <w:rPr>
                <w:rFonts w:eastAsia="SimSun"/>
                <w:lang w:eastAsia="zh-CN"/>
              </w:rPr>
            </w:pPr>
          </w:p>
        </w:tc>
      </w:tr>
      <w:tr w:rsidR="00803A4E" w:rsidRPr="00803A4E" w14:paraId="6CF6772D" w14:textId="77777777" w:rsidTr="00E22583">
        <w:trPr>
          <w:jc w:val="center"/>
        </w:trPr>
        <w:tc>
          <w:tcPr>
            <w:tcW w:w="1307" w:type="dxa"/>
            <w:tcBorders>
              <w:top w:val="nil"/>
              <w:left w:val="single" w:sz="4" w:space="0" w:color="auto"/>
              <w:bottom w:val="nil"/>
              <w:right w:val="single" w:sz="4" w:space="0" w:color="auto"/>
            </w:tcBorders>
            <w:shd w:val="clear" w:color="auto" w:fill="auto"/>
          </w:tcPr>
          <w:p w14:paraId="2276D01E"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31AE272"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96DF731" w14:textId="77777777" w:rsidR="00803A4E" w:rsidRPr="00803A4E" w:rsidRDefault="00803A4E" w:rsidP="00776709">
            <w:pPr>
              <w:pStyle w:val="TAC"/>
              <w:rPr>
                <w:rFonts w:eastAsia="SimSun"/>
                <w:lang w:eastAsia="zh-CN"/>
              </w:rPr>
            </w:pPr>
            <w:r w:rsidRPr="00803A4E">
              <w:rPr>
                <w:rFonts w:eastAsia="SimSun"/>
              </w:rPr>
              <w:t>20</w:t>
            </w:r>
          </w:p>
        </w:tc>
        <w:tc>
          <w:tcPr>
            <w:tcW w:w="1276" w:type="dxa"/>
            <w:tcBorders>
              <w:top w:val="single" w:sz="6" w:space="0" w:color="auto"/>
              <w:left w:val="single" w:sz="6" w:space="0" w:color="auto"/>
              <w:bottom w:val="single" w:sz="6" w:space="0" w:color="auto"/>
              <w:right w:val="single" w:sz="6" w:space="0" w:color="auto"/>
            </w:tcBorders>
          </w:tcPr>
          <w:p w14:paraId="0AB11375" w14:textId="77777777" w:rsidR="00803A4E" w:rsidRPr="00803A4E" w:rsidRDefault="00803A4E" w:rsidP="00776709">
            <w:pPr>
              <w:pStyle w:val="TAC"/>
              <w:rPr>
                <w:rFonts w:eastAsia="SimSun"/>
                <w:lang w:eastAsia="zh-CN"/>
              </w:rPr>
            </w:pPr>
            <w:r w:rsidRPr="00803A4E">
              <w:rPr>
                <w:rFonts w:eastAsia="SimSun"/>
              </w:rPr>
              <w:t>20, 30</w:t>
            </w:r>
          </w:p>
        </w:tc>
        <w:tc>
          <w:tcPr>
            <w:tcW w:w="1134" w:type="dxa"/>
            <w:tcBorders>
              <w:top w:val="single" w:sz="6" w:space="0" w:color="auto"/>
              <w:left w:val="single" w:sz="6" w:space="0" w:color="auto"/>
              <w:bottom w:val="single" w:sz="6" w:space="0" w:color="auto"/>
              <w:right w:val="single" w:sz="6" w:space="0" w:color="auto"/>
            </w:tcBorders>
          </w:tcPr>
          <w:p w14:paraId="46441E5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4C90E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A5EADB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D3B95EE"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1F3B1BD" w14:textId="77777777" w:rsidR="00803A4E" w:rsidRPr="00803A4E" w:rsidRDefault="00803A4E" w:rsidP="00776709">
            <w:pPr>
              <w:pStyle w:val="TAC"/>
              <w:rPr>
                <w:rFonts w:eastAsia="SimSun"/>
                <w:lang w:eastAsia="zh-CN"/>
              </w:rPr>
            </w:pPr>
          </w:p>
        </w:tc>
      </w:tr>
      <w:tr w:rsidR="00871283" w:rsidRPr="00803A4E" w14:paraId="0C33A45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1F09521" w14:textId="77777777" w:rsidR="00871283" w:rsidRPr="00803A4E" w:rsidRDefault="00871283" w:rsidP="00871283">
            <w:pPr>
              <w:pStyle w:val="TAC"/>
              <w:rPr>
                <w:rFonts w:eastAsia="SimSun"/>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359606E7" w14:textId="3A00E0CA" w:rsidR="00871283" w:rsidRPr="00803A4E" w:rsidRDefault="00871283" w:rsidP="00871283">
            <w:pPr>
              <w:pStyle w:val="TAC"/>
              <w:rPr>
                <w:rFonts w:eastAsia="SimSun"/>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564AD526" w14:textId="4EBC6DFD" w:rsidR="00871283" w:rsidRPr="00803A4E" w:rsidRDefault="00871283" w:rsidP="00871283">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FDFEC33" w14:textId="77777777" w:rsidR="00871283" w:rsidRPr="00803A4E" w:rsidRDefault="00871283" w:rsidP="00871283">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50864" w14:textId="77777777" w:rsidR="00871283" w:rsidRPr="00803A4E" w:rsidRDefault="00871283" w:rsidP="00871283">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0CFB014" w14:textId="77777777" w:rsidR="00871283" w:rsidRPr="00803A4E" w:rsidRDefault="00871283" w:rsidP="00871283">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AA2E19B" w14:textId="2DD45D20" w:rsidR="00871283" w:rsidRPr="00803A4E" w:rsidRDefault="00871283" w:rsidP="00871283">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5B5D830" w14:textId="470562C6" w:rsidR="00871283" w:rsidRPr="00803A4E" w:rsidRDefault="00871283" w:rsidP="00871283">
            <w:pPr>
              <w:pStyle w:val="TAC"/>
              <w:rPr>
                <w:rFonts w:eastAsia="SimSun"/>
                <w:lang w:eastAsia="en-GB"/>
              </w:rPr>
            </w:pPr>
            <w:r w:rsidRPr="00803A4E">
              <w:rPr>
                <w:rFonts w:hint="eastAsia"/>
                <w:lang w:eastAsia="zh-CN"/>
              </w:rPr>
              <w:t>4</w:t>
            </w:r>
            <w:r w:rsidRPr="00803A4E">
              <w:rPr>
                <w:lang w:eastAsia="zh-CN"/>
              </w:rPr>
              <w:t xml:space="preserve"> and 5</w:t>
            </w:r>
          </w:p>
        </w:tc>
      </w:tr>
      <w:tr w:rsidR="00803A4E" w:rsidRPr="00803A4E" w14:paraId="0034BEF3"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646D92E" w14:textId="77777777" w:rsidR="00803A4E" w:rsidRPr="00803A4E" w:rsidRDefault="00803A4E" w:rsidP="00776709">
            <w:pPr>
              <w:pStyle w:val="TAC"/>
              <w:rPr>
                <w:rFonts w:eastAsia="SimSun"/>
                <w:lang w:eastAsia="zh-CN"/>
              </w:rPr>
            </w:pPr>
            <w:r w:rsidRPr="00803A4E">
              <w:rPr>
                <w:rFonts w:eastAsia="SimSun"/>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7069FD7"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4" w:space="0" w:color="auto"/>
              <w:bottom w:val="single" w:sz="6" w:space="0" w:color="auto"/>
              <w:right w:val="single" w:sz="6" w:space="0" w:color="auto"/>
            </w:tcBorders>
          </w:tcPr>
          <w:p w14:paraId="442EC4AF" w14:textId="77777777" w:rsidR="00803A4E" w:rsidRPr="00803A4E" w:rsidRDefault="00803A4E" w:rsidP="00776709">
            <w:pPr>
              <w:pStyle w:val="TAC"/>
              <w:rPr>
                <w:rFonts w:eastAsia="SimSun"/>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13C55A6"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12AEA69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3A785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B26F732"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0E61A59" w14:textId="77777777" w:rsidR="00803A4E" w:rsidRPr="00803A4E" w:rsidRDefault="00803A4E" w:rsidP="00776709">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68D925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4F4C4A59"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28E167F"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001ABAE"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7B23F422" w14:textId="77777777" w:rsidR="00803A4E" w:rsidRPr="00803A4E" w:rsidRDefault="00803A4E" w:rsidP="00776709">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D59B6AC" w14:textId="77777777" w:rsidR="00803A4E" w:rsidRPr="00803A4E" w:rsidRDefault="00803A4E" w:rsidP="00776709">
            <w:pPr>
              <w:pStyle w:val="TAC"/>
              <w:rPr>
                <w:rFonts w:eastAsia="SimSun"/>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5C1BF8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DD45C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7C9E14B"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6D4CE78"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018B5D" w14:textId="77777777" w:rsidR="00803A4E" w:rsidRPr="00803A4E" w:rsidRDefault="00803A4E" w:rsidP="00776709">
            <w:pPr>
              <w:pStyle w:val="TAC"/>
              <w:rPr>
                <w:rFonts w:eastAsia="SimSun"/>
                <w:lang w:eastAsia="zh-CN"/>
              </w:rPr>
            </w:pPr>
          </w:p>
        </w:tc>
      </w:tr>
      <w:tr w:rsidR="00803A4E" w:rsidRPr="00803A4E" w14:paraId="5079F3AD" w14:textId="77777777" w:rsidTr="00AC4BE8">
        <w:trPr>
          <w:jc w:val="center"/>
        </w:trPr>
        <w:tc>
          <w:tcPr>
            <w:tcW w:w="1307" w:type="dxa"/>
            <w:tcBorders>
              <w:top w:val="single" w:sz="4" w:space="0" w:color="auto"/>
              <w:left w:val="single" w:sz="4" w:space="0" w:color="auto"/>
              <w:bottom w:val="nil"/>
              <w:right w:val="single" w:sz="6" w:space="0" w:color="auto"/>
            </w:tcBorders>
          </w:tcPr>
          <w:p w14:paraId="3CCD10D3" w14:textId="77777777" w:rsidR="00803A4E" w:rsidRPr="00803A4E" w:rsidRDefault="00803A4E" w:rsidP="00776709">
            <w:pPr>
              <w:pStyle w:val="TAC"/>
              <w:rPr>
                <w:rFonts w:eastAsia="SimSun"/>
                <w:lang w:eastAsia="zh-CN"/>
              </w:rPr>
            </w:pPr>
            <w:r w:rsidRPr="00803A4E">
              <w:rPr>
                <w:rFonts w:eastAsia="SimSun"/>
                <w:lang w:eastAsia="en-GB"/>
              </w:rPr>
              <w:t>CA_n38B</w:t>
            </w:r>
          </w:p>
        </w:tc>
        <w:tc>
          <w:tcPr>
            <w:tcW w:w="1176" w:type="dxa"/>
            <w:tcBorders>
              <w:top w:val="single" w:sz="4" w:space="0" w:color="auto"/>
              <w:left w:val="single" w:sz="6" w:space="0" w:color="auto"/>
              <w:bottom w:val="nil"/>
              <w:right w:val="single" w:sz="6" w:space="0" w:color="auto"/>
            </w:tcBorders>
          </w:tcPr>
          <w:p w14:paraId="220B35FC" w14:textId="77777777" w:rsidR="00803A4E" w:rsidRPr="00803A4E" w:rsidRDefault="00803A4E" w:rsidP="00776709">
            <w:pPr>
              <w:pStyle w:val="TAC"/>
              <w:rPr>
                <w:rFonts w:eastAsia="SimSun"/>
                <w:lang w:eastAsia="zh-CN"/>
              </w:rPr>
            </w:pPr>
            <w:r w:rsidRPr="00803A4E">
              <w:rPr>
                <w:rFonts w:eastAsia="SimSun"/>
                <w:lang w:eastAsia="en-GB"/>
              </w:rPr>
              <w:t>-</w:t>
            </w:r>
          </w:p>
        </w:tc>
        <w:tc>
          <w:tcPr>
            <w:tcW w:w="1134" w:type="dxa"/>
            <w:tcBorders>
              <w:top w:val="single" w:sz="6" w:space="0" w:color="auto"/>
              <w:left w:val="single" w:sz="6" w:space="0" w:color="auto"/>
              <w:bottom w:val="single" w:sz="6" w:space="0" w:color="auto"/>
              <w:right w:val="single" w:sz="6" w:space="0" w:color="auto"/>
            </w:tcBorders>
          </w:tcPr>
          <w:p w14:paraId="2322DB64" w14:textId="77777777" w:rsidR="00803A4E" w:rsidRPr="00803A4E" w:rsidRDefault="00803A4E" w:rsidP="00776709">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B4752D0" w14:textId="77777777" w:rsidR="00803A4E" w:rsidRPr="00803A4E" w:rsidRDefault="00803A4E" w:rsidP="00776709">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A40B3FA"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F45636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40BC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A441665" w14:textId="77777777" w:rsidR="00803A4E" w:rsidRPr="00803A4E" w:rsidRDefault="00803A4E" w:rsidP="00776709">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211C29BD" w14:textId="77777777" w:rsidR="00803A4E" w:rsidRPr="00803A4E" w:rsidRDefault="00803A4E" w:rsidP="00776709">
            <w:pPr>
              <w:pStyle w:val="TAC"/>
              <w:rPr>
                <w:rFonts w:eastAsia="SimSun"/>
                <w:lang w:eastAsia="zh-CN"/>
              </w:rPr>
            </w:pPr>
            <w:r w:rsidRPr="00803A4E">
              <w:rPr>
                <w:rFonts w:eastAsia="SimSun"/>
                <w:lang w:eastAsia="en-GB"/>
              </w:rPr>
              <w:t>0</w:t>
            </w:r>
          </w:p>
        </w:tc>
      </w:tr>
      <w:tr w:rsidR="00803A4E" w:rsidRPr="00803A4E" w14:paraId="68D2AEB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18620A4"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419F29E4"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216E27A" w14:textId="77777777" w:rsidR="00803A4E" w:rsidRPr="00803A4E" w:rsidRDefault="00803A4E" w:rsidP="00776709">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2FB2336"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828D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80507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39C1CE1"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70CC560"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FFC9AFE" w14:textId="77777777" w:rsidR="00803A4E" w:rsidRPr="00803A4E" w:rsidRDefault="00803A4E" w:rsidP="00776709">
            <w:pPr>
              <w:pStyle w:val="TAC"/>
              <w:rPr>
                <w:rFonts w:eastAsia="SimSun"/>
                <w:lang w:eastAsia="zh-CN"/>
              </w:rPr>
            </w:pPr>
          </w:p>
        </w:tc>
      </w:tr>
      <w:tr w:rsidR="00803A4E" w:rsidRPr="00803A4E" w14:paraId="6DCA14E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5852493" w14:textId="77777777" w:rsidR="00803A4E" w:rsidRPr="00803A4E" w:rsidRDefault="00803A4E" w:rsidP="00776709">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FD91EE8" w14:textId="77777777" w:rsidR="00803A4E" w:rsidRPr="00803A4E" w:rsidRDefault="00803A4E" w:rsidP="00776709">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1783555E" w14:textId="77777777" w:rsidR="00803A4E" w:rsidRPr="00803A4E" w:rsidRDefault="00803A4E" w:rsidP="00776709">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246EBBA3" w14:textId="77777777" w:rsidR="00803A4E" w:rsidRPr="00803A4E" w:rsidRDefault="00803A4E" w:rsidP="00776709">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721107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A8089A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02EAEC2"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9F2F415" w14:textId="77777777" w:rsidR="00803A4E" w:rsidRPr="00803A4E" w:rsidRDefault="00803A4E" w:rsidP="00776709">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88ABEE5" w14:textId="77777777" w:rsidR="00803A4E" w:rsidRPr="00803A4E" w:rsidRDefault="00803A4E" w:rsidP="00776709">
            <w:pPr>
              <w:pStyle w:val="TAC"/>
              <w:rPr>
                <w:rFonts w:eastAsia="SimSun"/>
                <w:lang w:eastAsia="zh-CN"/>
              </w:rPr>
            </w:pPr>
          </w:p>
        </w:tc>
      </w:tr>
      <w:tr w:rsidR="00803A4E" w:rsidRPr="00803A4E" w14:paraId="1D11308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C91E212" w14:textId="77777777" w:rsidR="00803A4E" w:rsidRPr="00803A4E" w:rsidRDefault="00803A4E" w:rsidP="00776709">
            <w:pPr>
              <w:pStyle w:val="TAC"/>
              <w:rPr>
                <w:rFonts w:eastAsia="SimSun"/>
              </w:rPr>
            </w:pPr>
            <w:r w:rsidRPr="00803A4E">
              <w:rPr>
                <w:rFonts w:eastAsia="SimSun" w:hint="eastAsia"/>
                <w:lang w:eastAsia="zh-CN"/>
              </w:rPr>
              <w:t>C</w:t>
            </w:r>
            <w:r w:rsidRPr="00803A4E">
              <w:rPr>
                <w:rFonts w:eastAsia="SimSun"/>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039AD73C" w14:textId="77777777" w:rsidR="00803A4E" w:rsidRPr="00803A4E" w:rsidRDefault="00803A4E" w:rsidP="00776709">
            <w:pPr>
              <w:pStyle w:val="TAC"/>
              <w:rPr>
                <w:rFonts w:eastAsia="SimSun"/>
              </w:rPr>
            </w:pPr>
            <w:r w:rsidRPr="00803A4E">
              <w:rPr>
                <w:rFonts w:eastAsia="SimSun"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63FD4AA" w14:textId="77777777" w:rsidR="00803A4E" w:rsidRPr="00803A4E" w:rsidRDefault="00803A4E" w:rsidP="00776709">
            <w:pPr>
              <w:pStyle w:val="TAC"/>
              <w:rPr>
                <w:rFonts w:eastAsia="SimSun" w:cs="Arial"/>
                <w:szCs w:val="18"/>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9CE5C9E" w14:textId="77777777" w:rsidR="00803A4E" w:rsidRPr="00803A4E" w:rsidRDefault="00803A4E" w:rsidP="00776709">
            <w:pPr>
              <w:pStyle w:val="TAC"/>
              <w:rPr>
                <w:rFonts w:eastAsia="SimSun" w:cs="Arial"/>
                <w:szCs w:val="18"/>
              </w:rPr>
            </w:pPr>
            <w:r w:rsidRPr="00803A4E">
              <w:rPr>
                <w:rFonts w:eastAsia="SimSun"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CC3F19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417FFA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B8772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AC0BF55"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F78EC62" w14:textId="77777777" w:rsidR="00803A4E" w:rsidRPr="00803A4E" w:rsidRDefault="00803A4E" w:rsidP="00776709">
            <w:pPr>
              <w:pStyle w:val="TAC"/>
              <w:rPr>
                <w:rFonts w:eastAsia="SimSun"/>
              </w:rPr>
            </w:pPr>
            <w:r w:rsidRPr="00803A4E">
              <w:rPr>
                <w:rFonts w:eastAsia="SimSun" w:hint="eastAsia"/>
                <w:lang w:eastAsia="zh-CN"/>
              </w:rPr>
              <w:t>0</w:t>
            </w:r>
          </w:p>
        </w:tc>
      </w:tr>
      <w:tr w:rsidR="00803A4E" w:rsidRPr="00803A4E" w14:paraId="7D5DA8D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77FD5CE"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E3A181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5BB763C"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13B3BF01" w14:textId="77777777" w:rsidR="00803A4E" w:rsidRPr="00803A4E" w:rsidRDefault="00803A4E" w:rsidP="00776709">
            <w:pPr>
              <w:pStyle w:val="TAC"/>
              <w:rPr>
                <w:rFonts w:eastAsia="SimSun" w:cs="Arial"/>
                <w:szCs w:val="18"/>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71B34FB8"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063531"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433494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E8F16A4" w14:textId="77777777" w:rsidR="00803A4E" w:rsidRPr="00803A4E" w:rsidRDefault="00803A4E" w:rsidP="00776709">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2644FFF" w14:textId="77777777" w:rsidR="00803A4E" w:rsidRPr="00803A4E" w:rsidRDefault="00803A4E" w:rsidP="00776709">
            <w:pPr>
              <w:pStyle w:val="TAC"/>
              <w:rPr>
                <w:rFonts w:eastAsia="SimSun"/>
              </w:rPr>
            </w:pPr>
          </w:p>
        </w:tc>
      </w:tr>
      <w:tr w:rsidR="00803A4E" w:rsidRPr="00803A4E" w14:paraId="4B3DBE7E" w14:textId="77777777" w:rsidTr="008D12BD">
        <w:trPr>
          <w:jc w:val="center"/>
        </w:trPr>
        <w:tc>
          <w:tcPr>
            <w:tcW w:w="1307" w:type="dxa"/>
            <w:tcBorders>
              <w:top w:val="nil"/>
              <w:left w:val="single" w:sz="4" w:space="0" w:color="auto"/>
              <w:bottom w:val="nil"/>
              <w:right w:val="single" w:sz="4" w:space="0" w:color="auto"/>
            </w:tcBorders>
            <w:shd w:val="clear" w:color="auto" w:fill="auto"/>
          </w:tcPr>
          <w:p w14:paraId="0D247EE8"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45FB0D8B" w14:textId="77777777" w:rsidR="006B682E" w:rsidRDefault="006B682E" w:rsidP="006B682E">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4C25428D" w14:textId="4B435FC4" w:rsidR="00803A4E" w:rsidRPr="00803A4E" w:rsidRDefault="006B682E" w:rsidP="006B682E">
            <w:pPr>
              <w:pStyle w:val="TAC"/>
              <w:rPr>
                <w:rFonts w:eastAsia="SimSun"/>
              </w:rPr>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4C7704DF" w14:textId="77777777" w:rsidR="00803A4E" w:rsidRPr="00803A4E" w:rsidRDefault="00803A4E" w:rsidP="00776709">
            <w:pPr>
              <w:pStyle w:val="TAC"/>
              <w:rPr>
                <w:rFonts w:eastAsia="SimSun"/>
                <w:lang w:eastAsia="zh-CN"/>
              </w:rPr>
            </w:pPr>
            <w:r w:rsidRPr="00803A4E">
              <w:rPr>
                <w:rFonts w:eastAsia="SimSun"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0D02BD33" w14:textId="77777777" w:rsidR="00803A4E" w:rsidRPr="00803A4E" w:rsidRDefault="00803A4E" w:rsidP="00776709">
            <w:pPr>
              <w:pStyle w:val="TAC"/>
              <w:rPr>
                <w:rFonts w:eastAsia="SimSun"/>
                <w:lang w:eastAsia="zh-CN"/>
              </w:rPr>
            </w:pPr>
            <w:r w:rsidRPr="00803A4E">
              <w:rPr>
                <w:rFonts w:eastAsia="SimSun"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3D210D5E"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80A9FB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A9D539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09DBA13" w14:textId="77777777" w:rsidR="00803A4E" w:rsidRPr="00803A4E" w:rsidRDefault="00803A4E" w:rsidP="00776709">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DF85766" w14:textId="77777777" w:rsidR="00803A4E" w:rsidRPr="00803A4E" w:rsidRDefault="00803A4E" w:rsidP="00776709">
            <w:pPr>
              <w:pStyle w:val="TAC"/>
              <w:rPr>
                <w:rFonts w:eastAsia="SimSun"/>
              </w:rPr>
            </w:pPr>
            <w:r w:rsidRPr="00803A4E">
              <w:rPr>
                <w:rFonts w:eastAsia="SimSun"/>
                <w:lang w:eastAsia="zh-CN"/>
              </w:rPr>
              <w:t>1</w:t>
            </w:r>
          </w:p>
        </w:tc>
      </w:tr>
      <w:tr w:rsidR="008D12BD" w:rsidRPr="00803A4E" w14:paraId="1F0C7ACE" w14:textId="77777777" w:rsidTr="00B47EFA">
        <w:trPr>
          <w:jc w:val="center"/>
        </w:trPr>
        <w:tc>
          <w:tcPr>
            <w:tcW w:w="1307" w:type="dxa"/>
            <w:tcBorders>
              <w:top w:val="nil"/>
              <w:left w:val="single" w:sz="4" w:space="0" w:color="auto"/>
              <w:bottom w:val="single" w:sz="4" w:space="0" w:color="auto"/>
              <w:right w:val="single" w:sz="4" w:space="0" w:color="auto"/>
            </w:tcBorders>
            <w:shd w:val="clear" w:color="auto" w:fill="auto"/>
          </w:tcPr>
          <w:p w14:paraId="548CD759" w14:textId="77777777" w:rsidR="008D12BD" w:rsidRPr="00803A4E" w:rsidRDefault="008D12BD" w:rsidP="008D12BD">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A2E53FA" w14:textId="77777777" w:rsidR="008D12BD" w:rsidRDefault="008D12BD" w:rsidP="008D12BD">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40D41882" w14:textId="13CE1F24" w:rsidR="008D12BD" w:rsidRPr="00803A4E" w:rsidRDefault="008D12BD" w:rsidP="008D12BD">
            <w:pPr>
              <w:pStyle w:val="TAC"/>
              <w:rPr>
                <w:rFonts w:eastAsia="SimSun"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BD183B" w14:textId="77777777" w:rsidR="008D12BD" w:rsidRPr="00803A4E" w:rsidRDefault="008D12BD" w:rsidP="008D12BD">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8576394" w14:textId="77777777" w:rsidR="008D12BD" w:rsidRPr="00803A4E" w:rsidRDefault="008D12BD" w:rsidP="008D12BD">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B93FDEE" w14:textId="77777777" w:rsidR="008D12BD" w:rsidRPr="00803A4E" w:rsidRDefault="008D12BD" w:rsidP="008D12BD">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817325" w14:textId="658D7507" w:rsidR="008D12BD" w:rsidRPr="00803A4E" w:rsidRDefault="008D12BD" w:rsidP="008D12BD">
            <w:pPr>
              <w:pStyle w:val="TAC"/>
              <w:rPr>
                <w:rFonts w:eastAsia="SimSun"/>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7C2B2A8E" w14:textId="7ECF7C49" w:rsidR="008D12BD" w:rsidRPr="00803A4E" w:rsidRDefault="008D12BD" w:rsidP="008D12BD">
            <w:pPr>
              <w:pStyle w:val="TAC"/>
              <w:rPr>
                <w:rFonts w:eastAsia="SimSun"/>
                <w:lang w:eastAsia="zh-CN"/>
              </w:rPr>
            </w:pPr>
            <w:r w:rsidRPr="00803A4E">
              <w:rPr>
                <w:rFonts w:hint="eastAsia"/>
                <w:lang w:eastAsia="zh-CN"/>
              </w:rPr>
              <w:t>4</w:t>
            </w:r>
            <w:r w:rsidRPr="00803A4E">
              <w:rPr>
                <w:lang w:eastAsia="zh-CN"/>
              </w:rPr>
              <w:t xml:space="preserve"> and 5</w:t>
            </w:r>
          </w:p>
        </w:tc>
      </w:tr>
      <w:tr w:rsidR="00803A4E" w:rsidRPr="00803A4E" w14:paraId="00C954D1" w14:textId="77777777" w:rsidTr="00AC4BE8">
        <w:trPr>
          <w:jc w:val="center"/>
        </w:trPr>
        <w:tc>
          <w:tcPr>
            <w:tcW w:w="1307" w:type="dxa"/>
            <w:tcBorders>
              <w:top w:val="single" w:sz="4" w:space="0" w:color="auto"/>
              <w:left w:val="single" w:sz="4" w:space="0" w:color="auto"/>
              <w:bottom w:val="nil"/>
              <w:right w:val="single" w:sz="6" w:space="0" w:color="auto"/>
            </w:tcBorders>
          </w:tcPr>
          <w:p w14:paraId="1AC1CAD5" w14:textId="77777777" w:rsidR="00803A4E" w:rsidRPr="00803A4E" w:rsidRDefault="00803A4E" w:rsidP="00776709">
            <w:pPr>
              <w:pStyle w:val="TAC"/>
              <w:rPr>
                <w:rFonts w:eastAsia="SimSun"/>
              </w:rPr>
            </w:pPr>
            <w:r w:rsidRPr="00803A4E">
              <w:rPr>
                <w:rFonts w:eastAsia="SimSun"/>
              </w:rPr>
              <w:t>CA_n41B</w:t>
            </w:r>
          </w:p>
        </w:tc>
        <w:tc>
          <w:tcPr>
            <w:tcW w:w="1176" w:type="dxa"/>
            <w:tcBorders>
              <w:top w:val="single" w:sz="4" w:space="0" w:color="auto"/>
              <w:left w:val="single" w:sz="6" w:space="0" w:color="auto"/>
              <w:bottom w:val="nil"/>
              <w:right w:val="single" w:sz="6" w:space="0" w:color="auto"/>
            </w:tcBorders>
          </w:tcPr>
          <w:p w14:paraId="1388E9D2" w14:textId="77777777" w:rsidR="00366A36" w:rsidRPr="00366A36" w:rsidRDefault="00366A36" w:rsidP="00366A36">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78F05CD" w14:textId="067EDC62" w:rsidR="00803A4E" w:rsidRPr="00803A4E" w:rsidRDefault="00366A36" w:rsidP="00366A36">
            <w:pPr>
              <w:pStyle w:val="TAC"/>
              <w:rPr>
                <w:rFonts w:eastAsia="SimSun"/>
              </w:rPr>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4DE5AB1" w14:textId="77777777" w:rsidR="00803A4E" w:rsidRPr="00803A4E" w:rsidRDefault="00803A4E" w:rsidP="00776709">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14A349B" w14:textId="77777777" w:rsidR="00803A4E" w:rsidRPr="00803A4E" w:rsidRDefault="00803A4E" w:rsidP="00776709">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56D1054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BC3A4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B97D394"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A9C97D3" w14:textId="77777777" w:rsidR="00803A4E" w:rsidRPr="00803A4E" w:rsidRDefault="00803A4E" w:rsidP="00776709">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4479694C" w14:textId="77777777" w:rsidR="00803A4E" w:rsidRPr="00803A4E" w:rsidRDefault="00803A4E" w:rsidP="00776709">
            <w:pPr>
              <w:pStyle w:val="TAC"/>
              <w:rPr>
                <w:rFonts w:eastAsia="SimSun"/>
              </w:rPr>
            </w:pPr>
            <w:r w:rsidRPr="00803A4E">
              <w:rPr>
                <w:rFonts w:eastAsia="SimSun"/>
              </w:rPr>
              <w:t>0</w:t>
            </w:r>
          </w:p>
        </w:tc>
      </w:tr>
      <w:tr w:rsidR="00803A4E" w:rsidRPr="00803A4E" w14:paraId="28A26AD8" w14:textId="77777777" w:rsidTr="00AC4BE8">
        <w:trPr>
          <w:jc w:val="center"/>
        </w:trPr>
        <w:tc>
          <w:tcPr>
            <w:tcW w:w="1307" w:type="dxa"/>
            <w:tcBorders>
              <w:top w:val="nil"/>
              <w:left w:val="single" w:sz="4" w:space="0" w:color="auto"/>
              <w:bottom w:val="single" w:sz="4" w:space="0" w:color="auto"/>
              <w:right w:val="single" w:sz="6" w:space="0" w:color="auto"/>
            </w:tcBorders>
          </w:tcPr>
          <w:p w14:paraId="46C77EFD" w14:textId="77777777" w:rsidR="00803A4E" w:rsidRPr="00803A4E" w:rsidRDefault="00803A4E" w:rsidP="00776709">
            <w:pPr>
              <w:pStyle w:val="TAC"/>
              <w:rPr>
                <w:rFonts w:eastAsia="SimSun"/>
              </w:rPr>
            </w:pPr>
          </w:p>
        </w:tc>
        <w:tc>
          <w:tcPr>
            <w:tcW w:w="1176" w:type="dxa"/>
            <w:tcBorders>
              <w:top w:val="nil"/>
              <w:left w:val="single" w:sz="6" w:space="0" w:color="auto"/>
              <w:bottom w:val="single" w:sz="4" w:space="0" w:color="auto"/>
              <w:right w:val="single" w:sz="6" w:space="0" w:color="auto"/>
            </w:tcBorders>
          </w:tcPr>
          <w:p w14:paraId="6E5F7811" w14:textId="77777777" w:rsidR="00803A4E" w:rsidRPr="00803A4E" w:rsidRDefault="00803A4E" w:rsidP="00776709">
            <w:pPr>
              <w:pStyle w:val="TAC"/>
              <w:rPr>
                <w:rFonts w:eastAsia="SimSun"/>
              </w:rPr>
            </w:pPr>
          </w:p>
        </w:tc>
        <w:tc>
          <w:tcPr>
            <w:tcW w:w="2410" w:type="dxa"/>
            <w:gridSpan w:val="2"/>
            <w:tcBorders>
              <w:top w:val="single" w:sz="6" w:space="0" w:color="auto"/>
              <w:left w:val="single" w:sz="6" w:space="0" w:color="auto"/>
              <w:bottom w:val="single" w:sz="6" w:space="0" w:color="auto"/>
              <w:right w:val="single" w:sz="6" w:space="0" w:color="auto"/>
            </w:tcBorders>
          </w:tcPr>
          <w:p w14:paraId="5F8E0668" w14:textId="77777777" w:rsidR="00803A4E" w:rsidRPr="00803A4E" w:rsidRDefault="00803A4E" w:rsidP="00776709">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698A2B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725A5"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F5BD248"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509ED57E" w14:textId="77777777" w:rsidR="00803A4E" w:rsidRPr="00803A4E" w:rsidRDefault="00803A4E" w:rsidP="00776709">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78712B98" w14:textId="77777777" w:rsidR="00803A4E" w:rsidRPr="00803A4E" w:rsidRDefault="00803A4E" w:rsidP="00776709">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803A4E" w:rsidRPr="00803A4E" w14:paraId="6B72C028" w14:textId="77777777" w:rsidTr="00AC4BE8">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79E9A76C" w14:textId="77777777" w:rsidR="00803A4E" w:rsidRPr="00803A4E" w:rsidRDefault="00803A4E" w:rsidP="00776709">
            <w:pPr>
              <w:pStyle w:val="TAC"/>
              <w:rPr>
                <w:rFonts w:eastAsia="SimSun"/>
              </w:rPr>
            </w:pPr>
            <w:r w:rsidRPr="00803A4E">
              <w:rPr>
                <w:rFonts w:eastAsia="SimSun"/>
              </w:rPr>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13C8DAF7" w14:textId="77777777" w:rsidR="00803A4E" w:rsidRPr="00803A4E" w:rsidRDefault="00803A4E" w:rsidP="00776709">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1B84EB9B" w14:textId="77777777" w:rsidR="00803A4E" w:rsidRPr="00803A4E" w:rsidRDefault="00803A4E" w:rsidP="00776709">
            <w:pPr>
              <w:pStyle w:val="TAC"/>
              <w:rPr>
                <w:rFonts w:eastAsia="SimSun"/>
              </w:rPr>
            </w:pPr>
            <w:r w:rsidRPr="00803A4E">
              <w:rPr>
                <w:rFonts w:eastAsia="SimSun"/>
              </w:rPr>
              <w:t>CA_n41C</w:t>
            </w:r>
            <w:r w:rsidRPr="00803A4E">
              <w:rPr>
                <w:rFonts w:eastAsia="SimSun"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54F63C9"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1B404FD" w14:textId="77777777" w:rsidR="00803A4E" w:rsidRPr="00803A4E" w:rsidRDefault="00803A4E" w:rsidP="00776709">
            <w:pPr>
              <w:pStyle w:val="TAC"/>
              <w:rPr>
                <w:rFonts w:eastAsia="SimSun"/>
              </w:rPr>
            </w:pPr>
            <w:r w:rsidRPr="00803A4E">
              <w:rPr>
                <w:rFonts w:eastAsia="SimSun"/>
              </w:rPr>
              <w:t>80, 100</w:t>
            </w:r>
          </w:p>
        </w:tc>
        <w:tc>
          <w:tcPr>
            <w:tcW w:w="1134" w:type="dxa"/>
            <w:tcBorders>
              <w:top w:val="single" w:sz="6" w:space="0" w:color="auto"/>
              <w:left w:val="single" w:sz="6" w:space="0" w:color="auto"/>
              <w:bottom w:val="single" w:sz="6" w:space="0" w:color="auto"/>
              <w:right w:val="single" w:sz="6" w:space="0" w:color="auto"/>
            </w:tcBorders>
          </w:tcPr>
          <w:p w14:paraId="5230381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E5F1C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79241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2069E35E" w14:textId="77777777" w:rsidR="00803A4E" w:rsidRPr="00803A4E" w:rsidRDefault="00803A4E" w:rsidP="00776709">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1944475F" w14:textId="77777777" w:rsidR="00803A4E" w:rsidRPr="00803A4E" w:rsidRDefault="00803A4E" w:rsidP="00776709">
            <w:pPr>
              <w:pStyle w:val="TAC"/>
              <w:rPr>
                <w:rFonts w:eastAsia="SimSun"/>
              </w:rPr>
            </w:pPr>
            <w:r w:rsidRPr="00803A4E">
              <w:rPr>
                <w:rFonts w:eastAsia="SimSun"/>
              </w:rPr>
              <w:t>0</w:t>
            </w:r>
          </w:p>
        </w:tc>
      </w:tr>
      <w:tr w:rsidR="00803A4E" w:rsidRPr="00803A4E" w14:paraId="290249BC"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2C42A4A9"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13B3B10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F9C0867" w14:textId="77777777" w:rsidR="00803A4E" w:rsidRPr="00803A4E" w:rsidRDefault="00803A4E" w:rsidP="00776709">
            <w:pPr>
              <w:pStyle w:val="TAC"/>
              <w:rPr>
                <w:rFonts w:eastAsia="SimSun"/>
              </w:rPr>
            </w:pPr>
            <w:r w:rsidRPr="00803A4E">
              <w:rPr>
                <w:rFonts w:eastAsia="SimSun"/>
              </w:rPr>
              <w:t>50, 60, 80</w:t>
            </w:r>
          </w:p>
        </w:tc>
        <w:tc>
          <w:tcPr>
            <w:tcW w:w="1276" w:type="dxa"/>
            <w:tcBorders>
              <w:top w:val="single" w:sz="6" w:space="0" w:color="auto"/>
              <w:left w:val="single" w:sz="6" w:space="0" w:color="auto"/>
              <w:bottom w:val="single" w:sz="6" w:space="0" w:color="auto"/>
              <w:right w:val="single" w:sz="6" w:space="0" w:color="auto"/>
            </w:tcBorders>
          </w:tcPr>
          <w:p w14:paraId="4FFB3899" w14:textId="77777777" w:rsidR="00803A4E" w:rsidRPr="00803A4E" w:rsidRDefault="00803A4E" w:rsidP="00776709">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3B736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6A15CD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773DFA8"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357D5F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BB77B4E" w14:textId="77777777" w:rsidR="00803A4E" w:rsidRPr="00803A4E" w:rsidRDefault="00803A4E" w:rsidP="00776709">
            <w:pPr>
              <w:pStyle w:val="TAC"/>
              <w:rPr>
                <w:rFonts w:eastAsia="SimSun"/>
              </w:rPr>
            </w:pPr>
          </w:p>
        </w:tc>
      </w:tr>
      <w:tr w:rsidR="00803A4E" w:rsidRPr="00803A4E" w14:paraId="3FDE4BBA" w14:textId="77777777" w:rsidTr="00AC4BE8">
        <w:trPr>
          <w:jc w:val="center"/>
        </w:trPr>
        <w:tc>
          <w:tcPr>
            <w:tcW w:w="1307" w:type="dxa"/>
            <w:vMerge/>
            <w:tcBorders>
              <w:top w:val="nil"/>
              <w:left w:val="single" w:sz="4" w:space="0" w:color="auto"/>
              <w:bottom w:val="nil"/>
              <w:right w:val="single" w:sz="4" w:space="0" w:color="auto"/>
            </w:tcBorders>
            <w:shd w:val="clear" w:color="auto" w:fill="auto"/>
          </w:tcPr>
          <w:p w14:paraId="57D3887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shd w:val="clear" w:color="auto" w:fill="auto"/>
          </w:tcPr>
          <w:p w14:paraId="6926140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DBBE4A"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2D2003FC"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4045B1F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CCA0F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ECC0919"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7486130B"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6957CB7" w14:textId="77777777" w:rsidR="00803A4E" w:rsidRPr="00803A4E" w:rsidRDefault="00803A4E" w:rsidP="00776709">
            <w:pPr>
              <w:pStyle w:val="TAC"/>
              <w:rPr>
                <w:rFonts w:eastAsia="SimSun"/>
              </w:rPr>
            </w:pPr>
            <w:r w:rsidRPr="00803A4E">
              <w:rPr>
                <w:rFonts w:eastAsia="SimSun"/>
              </w:rPr>
              <w:t>1</w:t>
            </w:r>
          </w:p>
        </w:tc>
      </w:tr>
      <w:tr w:rsidR="00803A4E" w:rsidRPr="00803A4E" w14:paraId="1C004BEE" w14:textId="77777777" w:rsidTr="00AC4BE8">
        <w:trPr>
          <w:jc w:val="center"/>
        </w:trPr>
        <w:tc>
          <w:tcPr>
            <w:tcW w:w="1307" w:type="dxa"/>
            <w:vMerge/>
            <w:tcBorders>
              <w:top w:val="nil"/>
              <w:left w:val="single" w:sz="4" w:space="0" w:color="auto"/>
              <w:bottom w:val="nil"/>
              <w:right w:val="single" w:sz="4" w:space="0" w:color="auto"/>
            </w:tcBorders>
          </w:tcPr>
          <w:p w14:paraId="4E0BF0D7"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B2352E1"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52F555B"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13EA792D"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5376327"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8E3A4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030CAE7"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5AE4BBC9"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404ECE2" w14:textId="77777777" w:rsidR="00803A4E" w:rsidRPr="00803A4E" w:rsidRDefault="00803A4E" w:rsidP="00776709">
            <w:pPr>
              <w:pStyle w:val="TAC"/>
              <w:rPr>
                <w:rFonts w:eastAsia="SimSun"/>
                <w:highlight w:val="yellow"/>
              </w:rPr>
            </w:pPr>
          </w:p>
        </w:tc>
      </w:tr>
      <w:tr w:rsidR="00803A4E" w:rsidRPr="00803A4E" w14:paraId="1FDCF268" w14:textId="77777777" w:rsidTr="00AC4BE8">
        <w:trPr>
          <w:jc w:val="center"/>
        </w:trPr>
        <w:tc>
          <w:tcPr>
            <w:tcW w:w="1307" w:type="dxa"/>
            <w:vMerge/>
            <w:tcBorders>
              <w:top w:val="nil"/>
              <w:left w:val="single" w:sz="4" w:space="0" w:color="auto"/>
              <w:bottom w:val="nil"/>
              <w:right w:val="single" w:sz="4" w:space="0" w:color="auto"/>
            </w:tcBorders>
          </w:tcPr>
          <w:p w14:paraId="526DBB48"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6B6A07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7377B08" w14:textId="77777777" w:rsidR="00803A4E" w:rsidRPr="00803A4E" w:rsidRDefault="00803A4E" w:rsidP="00776709">
            <w:pPr>
              <w:pStyle w:val="TAC"/>
              <w:rPr>
                <w:rFonts w:eastAsia="SimSu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6677AE68"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86AB7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0FE584D"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88E5A3D"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1828AEF4"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CC837B" w14:textId="77777777" w:rsidR="00803A4E" w:rsidRPr="00803A4E" w:rsidRDefault="00803A4E" w:rsidP="00776709">
            <w:pPr>
              <w:pStyle w:val="TAC"/>
              <w:rPr>
                <w:rFonts w:eastAsia="SimSun"/>
                <w:highlight w:val="yellow"/>
              </w:rPr>
            </w:pPr>
          </w:p>
        </w:tc>
      </w:tr>
      <w:tr w:rsidR="00803A4E" w:rsidRPr="00803A4E" w14:paraId="687DEEAA" w14:textId="77777777" w:rsidTr="00AC4BE8">
        <w:trPr>
          <w:trHeight w:val="443"/>
          <w:jc w:val="center"/>
        </w:trPr>
        <w:tc>
          <w:tcPr>
            <w:tcW w:w="1307" w:type="dxa"/>
            <w:vMerge/>
            <w:tcBorders>
              <w:top w:val="nil"/>
              <w:left w:val="single" w:sz="4" w:space="0" w:color="auto"/>
              <w:bottom w:val="nil"/>
              <w:right w:val="single" w:sz="4" w:space="0" w:color="auto"/>
            </w:tcBorders>
          </w:tcPr>
          <w:p w14:paraId="7A4C48D5"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5B93176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4F5A65B"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4EFBC607"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2BE8D3A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E0BC69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4CD84EA"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1B70CF7D"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1D4B704" w14:textId="77777777" w:rsidR="00803A4E" w:rsidRPr="00803A4E" w:rsidRDefault="00803A4E" w:rsidP="00776709">
            <w:pPr>
              <w:pStyle w:val="TAC"/>
              <w:rPr>
                <w:rFonts w:eastAsia="SimSun"/>
                <w:highlight w:val="yellow"/>
              </w:rPr>
            </w:pPr>
          </w:p>
        </w:tc>
      </w:tr>
      <w:tr w:rsidR="00803A4E" w:rsidRPr="00803A4E" w14:paraId="3E3B03E9" w14:textId="77777777" w:rsidTr="00AC4BE8">
        <w:trPr>
          <w:jc w:val="center"/>
        </w:trPr>
        <w:tc>
          <w:tcPr>
            <w:tcW w:w="1307" w:type="dxa"/>
            <w:vMerge/>
            <w:tcBorders>
              <w:top w:val="nil"/>
              <w:left w:val="single" w:sz="4" w:space="0" w:color="auto"/>
              <w:bottom w:val="nil"/>
              <w:right w:val="single" w:sz="4" w:space="0" w:color="auto"/>
            </w:tcBorders>
          </w:tcPr>
          <w:p w14:paraId="4239E446"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41F71637"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F1C0C14"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32083BC6" w14:textId="77777777" w:rsidR="00803A4E" w:rsidRPr="00803A4E" w:rsidRDefault="00803A4E" w:rsidP="00776709">
            <w:pPr>
              <w:pStyle w:val="TAC"/>
              <w:rPr>
                <w:rFonts w:eastAsia="SimSun"/>
              </w:rPr>
            </w:pPr>
            <w:r w:rsidRPr="00803A4E">
              <w:rPr>
                <w:rFonts w:eastAsia="SimSun"/>
              </w:rPr>
              <w:t>100</w:t>
            </w:r>
          </w:p>
        </w:tc>
        <w:tc>
          <w:tcPr>
            <w:tcW w:w="1134" w:type="dxa"/>
            <w:tcBorders>
              <w:top w:val="single" w:sz="6" w:space="0" w:color="auto"/>
              <w:left w:val="single" w:sz="6" w:space="0" w:color="auto"/>
              <w:bottom w:val="single" w:sz="6" w:space="0" w:color="auto"/>
              <w:right w:val="single" w:sz="6" w:space="0" w:color="auto"/>
            </w:tcBorders>
          </w:tcPr>
          <w:p w14:paraId="00E9F2F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A1AFE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89C3F2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nil"/>
              <w:right w:val="single" w:sz="6" w:space="0" w:color="auto"/>
            </w:tcBorders>
          </w:tcPr>
          <w:p w14:paraId="4D307215"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569571C9" w14:textId="77777777" w:rsidR="00803A4E" w:rsidRPr="00803A4E" w:rsidRDefault="00803A4E" w:rsidP="00776709">
            <w:pPr>
              <w:pStyle w:val="TAC"/>
              <w:rPr>
                <w:rFonts w:eastAsia="SimSun"/>
              </w:rPr>
            </w:pPr>
            <w:r w:rsidRPr="00803A4E">
              <w:rPr>
                <w:rFonts w:eastAsia="SimSun"/>
              </w:rPr>
              <w:t>2</w:t>
            </w:r>
          </w:p>
        </w:tc>
      </w:tr>
      <w:tr w:rsidR="00803A4E" w:rsidRPr="00803A4E" w14:paraId="08ADAEA7" w14:textId="77777777" w:rsidTr="00AC4BE8">
        <w:trPr>
          <w:jc w:val="center"/>
        </w:trPr>
        <w:tc>
          <w:tcPr>
            <w:tcW w:w="1307" w:type="dxa"/>
            <w:vMerge/>
            <w:tcBorders>
              <w:top w:val="nil"/>
              <w:left w:val="single" w:sz="4" w:space="0" w:color="auto"/>
              <w:bottom w:val="nil"/>
              <w:right w:val="single" w:sz="4" w:space="0" w:color="auto"/>
            </w:tcBorders>
          </w:tcPr>
          <w:p w14:paraId="7911DDF4"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3D7CD174"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87C13B2" w14:textId="77777777" w:rsidR="00803A4E" w:rsidRPr="00803A4E" w:rsidRDefault="00803A4E" w:rsidP="00776709">
            <w:pPr>
              <w:pStyle w:val="TAC"/>
              <w:rPr>
                <w:rFonts w:eastAsia="SimSu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4B0C9B95" w14:textId="77777777" w:rsidR="00803A4E" w:rsidRPr="00803A4E" w:rsidRDefault="00803A4E" w:rsidP="00776709">
            <w:pPr>
              <w:pStyle w:val="TAC"/>
              <w:rPr>
                <w:rFonts w:eastAsia="SimSu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3DB9902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2DBE6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92CA79B"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6126A05A"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1E27BA2" w14:textId="77777777" w:rsidR="00803A4E" w:rsidRPr="00803A4E" w:rsidRDefault="00803A4E" w:rsidP="00776709">
            <w:pPr>
              <w:pStyle w:val="TAC"/>
              <w:rPr>
                <w:rFonts w:eastAsia="SimSun"/>
                <w:highlight w:val="yellow"/>
              </w:rPr>
            </w:pPr>
          </w:p>
        </w:tc>
      </w:tr>
      <w:tr w:rsidR="00803A4E" w:rsidRPr="00803A4E" w14:paraId="37173A15" w14:textId="77777777" w:rsidTr="00AC4BE8">
        <w:trPr>
          <w:jc w:val="center"/>
        </w:trPr>
        <w:tc>
          <w:tcPr>
            <w:tcW w:w="1307" w:type="dxa"/>
            <w:vMerge/>
            <w:tcBorders>
              <w:top w:val="nil"/>
              <w:left w:val="single" w:sz="4" w:space="0" w:color="auto"/>
              <w:bottom w:val="nil"/>
              <w:right w:val="single" w:sz="4" w:space="0" w:color="auto"/>
            </w:tcBorders>
          </w:tcPr>
          <w:p w14:paraId="0A11E402"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6B64E21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84168A4" w14:textId="77777777" w:rsidR="00803A4E" w:rsidRPr="00803A4E" w:rsidRDefault="00803A4E" w:rsidP="00776709">
            <w:pPr>
              <w:pStyle w:val="TAC"/>
              <w:rPr>
                <w:rFonts w:eastAsia="SimSun"/>
              </w:rPr>
            </w:pPr>
            <w:r w:rsidRPr="00803A4E">
              <w:rPr>
                <w:rFonts w:eastAsia="SimSun"/>
              </w:rPr>
              <w:t>30, 40</w:t>
            </w:r>
          </w:p>
        </w:tc>
        <w:tc>
          <w:tcPr>
            <w:tcW w:w="1276" w:type="dxa"/>
            <w:tcBorders>
              <w:top w:val="single" w:sz="6" w:space="0" w:color="auto"/>
              <w:left w:val="single" w:sz="6" w:space="0" w:color="auto"/>
              <w:bottom w:val="single" w:sz="6" w:space="0" w:color="auto"/>
              <w:right w:val="single" w:sz="6" w:space="0" w:color="auto"/>
            </w:tcBorders>
          </w:tcPr>
          <w:p w14:paraId="2058138D" w14:textId="77777777" w:rsidR="00803A4E" w:rsidRPr="00803A4E" w:rsidRDefault="00803A4E" w:rsidP="00776709">
            <w:pPr>
              <w:pStyle w:val="TAC"/>
              <w:rPr>
                <w:rFonts w:eastAsia="SimSu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DF2D5FF"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808864F"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A15431E" w14:textId="77777777" w:rsidR="00803A4E" w:rsidRPr="00803A4E" w:rsidRDefault="00803A4E" w:rsidP="00776709">
            <w:pPr>
              <w:pStyle w:val="TAC"/>
              <w:rPr>
                <w:rFonts w:eastAsia="SimSun"/>
              </w:rPr>
            </w:pPr>
          </w:p>
        </w:tc>
        <w:tc>
          <w:tcPr>
            <w:tcW w:w="1080" w:type="dxa"/>
            <w:tcBorders>
              <w:top w:val="nil"/>
              <w:left w:val="single" w:sz="6" w:space="0" w:color="auto"/>
              <w:bottom w:val="nil"/>
              <w:right w:val="single" w:sz="6" w:space="0" w:color="auto"/>
            </w:tcBorders>
          </w:tcPr>
          <w:p w14:paraId="3CBC9523"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9B2453F" w14:textId="77777777" w:rsidR="00803A4E" w:rsidRPr="00803A4E" w:rsidRDefault="00803A4E" w:rsidP="00776709">
            <w:pPr>
              <w:pStyle w:val="TAC"/>
              <w:rPr>
                <w:rFonts w:eastAsia="SimSun"/>
                <w:highlight w:val="yellow"/>
              </w:rPr>
            </w:pPr>
          </w:p>
        </w:tc>
      </w:tr>
      <w:tr w:rsidR="00803A4E" w:rsidRPr="00803A4E" w14:paraId="47BF1CAC" w14:textId="77777777" w:rsidTr="00AC4BE8">
        <w:trPr>
          <w:jc w:val="center"/>
        </w:trPr>
        <w:tc>
          <w:tcPr>
            <w:tcW w:w="1307" w:type="dxa"/>
            <w:vMerge/>
            <w:tcBorders>
              <w:top w:val="nil"/>
              <w:left w:val="single" w:sz="4" w:space="0" w:color="auto"/>
              <w:bottom w:val="nil"/>
              <w:right w:val="single" w:sz="4" w:space="0" w:color="auto"/>
            </w:tcBorders>
          </w:tcPr>
          <w:p w14:paraId="111C1A50" w14:textId="77777777" w:rsidR="00803A4E" w:rsidRPr="00803A4E" w:rsidRDefault="00803A4E" w:rsidP="00776709">
            <w:pPr>
              <w:pStyle w:val="TAC"/>
              <w:rPr>
                <w:rFonts w:eastAsia="SimSun"/>
              </w:rPr>
            </w:pPr>
          </w:p>
        </w:tc>
        <w:tc>
          <w:tcPr>
            <w:tcW w:w="1176" w:type="dxa"/>
            <w:vMerge/>
            <w:tcBorders>
              <w:top w:val="nil"/>
              <w:left w:val="single" w:sz="4" w:space="0" w:color="auto"/>
              <w:bottom w:val="nil"/>
              <w:right w:val="single" w:sz="4" w:space="0" w:color="auto"/>
            </w:tcBorders>
          </w:tcPr>
          <w:p w14:paraId="7E2A2B00"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2C0AB31" w14:textId="77777777" w:rsidR="00803A4E" w:rsidRPr="00803A4E" w:rsidRDefault="00803A4E" w:rsidP="00776709">
            <w:pPr>
              <w:pStyle w:val="TAC"/>
              <w:rPr>
                <w:rFonts w:eastAsia="SimSun"/>
              </w:rPr>
            </w:pPr>
            <w:r w:rsidRPr="00803A4E">
              <w:rPr>
                <w:rFonts w:eastAsia="SimSun"/>
              </w:rPr>
              <w:t>50, 60, 80, 90</w:t>
            </w:r>
          </w:p>
        </w:tc>
        <w:tc>
          <w:tcPr>
            <w:tcW w:w="1276" w:type="dxa"/>
            <w:tcBorders>
              <w:top w:val="single" w:sz="6" w:space="0" w:color="auto"/>
              <w:left w:val="single" w:sz="6" w:space="0" w:color="auto"/>
              <w:bottom w:val="single" w:sz="6" w:space="0" w:color="auto"/>
              <w:right w:val="single" w:sz="6" w:space="0" w:color="auto"/>
            </w:tcBorders>
          </w:tcPr>
          <w:p w14:paraId="24744AF2" w14:textId="77777777" w:rsidR="00803A4E" w:rsidRPr="00803A4E" w:rsidRDefault="00803A4E" w:rsidP="00776709">
            <w:pPr>
              <w:pStyle w:val="TAC"/>
              <w:rPr>
                <w:rFonts w:eastAsia="SimSun"/>
              </w:rPr>
            </w:pPr>
            <w:r w:rsidRPr="00803A4E">
              <w:rPr>
                <w:rFonts w:eastAsia="SimSun"/>
              </w:rPr>
              <w:t>60, 80, 90, 100</w:t>
            </w:r>
          </w:p>
        </w:tc>
        <w:tc>
          <w:tcPr>
            <w:tcW w:w="1134" w:type="dxa"/>
            <w:tcBorders>
              <w:top w:val="single" w:sz="6" w:space="0" w:color="auto"/>
              <w:left w:val="single" w:sz="6" w:space="0" w:color="auto"/>
              <w:bottom w:val="single" w:sz="6" w:space="0" w:color="auto"/>
              <w:right w:val="single" w:sz="6" w:space="0" w:color="auto"/>
            </w:tcBorders>
          </w:tcPr>
          <w:p w14:paraId="1C6BFF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62581F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7F71F65" w14:textId="77777777" w:rsidR="00803A4E" w:rsidRPr="00803A4E" w:rsidRDefault="00803A4E" w:rsidP="00776709">
            <w:pPr>
              <w:pStyle w:val="TAC"/>
              <w:rPr>
                <w:rFonts w:eastAsia="SimSun"/>
              </w:rPr>
            </w:pPr>
          </w:p>
        </w:tc>
        <w:tc>
          <w:tcPr>
            <w:tcW w:w="1080" w:type="dxa"/>
            <w:tcBorders>
              <w:top w:val="nil"/>
              <w:left w:val="single" w:sz="6" w:space="0" w:color="auto"/>
              <w:bottom w:val="single" w:sz="4" w:space="0" w:color="auto"/>
              <w:right w:val="single" w:sz="6" w:space="0" w:color="auto"/>
            </w:tcBorders>
          </w:tcPr>
          <w:p w14:paraId="7E7C308B" w14:textId="77777777" w:rsidR="00803A4E" w:rsidRPr="00803A4E" w:rsidRDefault="00803A4E" w:rsidP="00776709">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D5F2FF1" w14:textId="77777777" w:rsidR="00803A4E" w:rsidRPr="00803A4E" w:rsidRDefault="00803A4E" w:rsidP="00776709">
            <w:pPr>
              <w:pStyle w:val="TAC"/>
              <w:rPr>
                <w:rFonts w:eastAsia="SimSun"/>
                <w:highlight w:val="yellow"/>
              </w:rPr>
            </w:pPr>
          </w:p>
        </w:tc>
      </w:tr>
      <w:tr w:rsidR="00803A4E" w:rsidRPr="00803A4E" w14:paraId="6BB9914D" w14:textId="77777777" w:rsidTr="00AC4BE8">
        <w:trPr>
          <w:jc w:val="center"/>
        </w:trPr>
        <w:tc>
          <w:tcPr>
            <w:tcW w:w="1307" w:type="dxa"/>
            <w:tcBorders>
              <w:top w:val="nil"/>
              <w:left w:val="single" w:sz="4" w:space="0" w:color="auto"/>
              <w:bottom w:val="single" w:sz="6" w:space="0" w:color="auto"/>
              <w:right w:val="single" w:sz="6" w:space="0" w:color="auto"/>
            </w:tcBorders>
          </w:tcPr>
          <w:p w14:paraId="09BBD086"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053B5696" w14:textId="77777777" w:rsidR="00803A4E" w:rsidRPr="00803A4E" w:rsidRDefault="00803A4E" w:rsidP="00776709">
            <w:pPr>
              <w:pStyle w:val="TAC"/>
              <w:rPr>
                <w:rFonts w:eastAsia="SimSun"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50756AEB" w14:textId="77777777" w:rsidR="00803A4E" w:rsidRPr="00803A4E" w:rsidRDefault="00803A4E" w:rsidP="00776709">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939C94"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0EAA020"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40DB49C"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CD67500" w14:textId="77777777" w:rsidR="00803A4E" w:rsidRPr="00803A4E" w:rsidRDefault="00803A4E" w:rsidP="00776709">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7A5360E8" w14:textId="77777777" w:rsidR="00803A4E" w:rsidRPr="00803A4E" w:rsidRDefault="00803A4E" w:rsidP="00776709">
            <w:pPr>
              <w:pStyle w:val="TAC"/>
              <w:rPr>
                <w:rFonts w:eastAsia="SimSun"/>
              </w:rPr>
            </w:pPr>
            <w:r w:rsidRPr="00803A4E">
              <w:rPr>
                <w:rFonts w:eastAsia="SimSun"/>
              </w:rPr>
              <w:t>4 and 5</w:t>
            </w:r>
          </w:p>
        </w:tc>
      </w:tr>
      <w:tr w:rsidR="00803A4E" w:rsidRPr="00803A4E" w14:paraId="5653978D" w14:textId="77777777" w:rsidTr="00D2382B">
        <w:trPr>
          <w:jc w:val="center"/>
        </w:trPr>
        <w:tc>
          <w:tcPr>
            <w:tcW w:w="1307" w:type="dxa"/>
            <w:tcBorders>
              <w:top w:val="single" w:sz="4" w:space="0" w:color="auto"/>
              <w:left w:val="single" w:sz="4" w:space="0" w:color="auto"/>
              <w:bottom w:val="single" w:sz="4" w:space="0" w:color="auto"/>
              <w:right w:val="single" w:sz="6" w:space="0" w:color="auto"/>
            </w:tcBorders>
          </w:tcPr>
          <w:p w14:paraId="49081BE7" w14:textId="77777777" w:rsidR="00803A4E" w:rsidRPr="00803A4E" w:rsidRDefault="00803A4E" w:rsidP="00776709">
            <w:pPr>
              <w:pStyle w:val="TAC"/>
              <w:rPr>
                <w:rFonts w:eastAsia="SimSun"/>
              </w:rPr>
            </w:pPr>
            <w:r w:rsidRPr="00803A4E">
              <w:rPr>
                <w:rFonts w:eastAsia="SimSun"/>
              </w:rPr>
              <w:t>CA_n46B</w:t>
            </w:r>
          </w:p>
        </w:tc>
        <w:tc>
          <w:tcPr>
            <w:tcW w:w="1176" w:type="dxa"/>
            <w:tcBorders>
              <w:top w:val="single" w:sz="4" w:space="0" w:color="auto"/>
              <w:left w:val="single" w:sz="6" w:space="0" w:color="auto"/>
              <w:bottom w:val="single" w:sz="4" w:space="0" w:color="auto"/>
              <w:right w:val="single" w:sz="6" w:space="0" w:color="auto"/>
            </w:tcBorders>
          </w:tcPr>
          <w:p w14:paraId="57233A2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7D7B67DF"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4" w:space="0" w:color="auto"/>
              <w:right w:val="single" w:sz="6" w:space="0" w:color="auto"/>
            </w:tcBorders>
          </w:tcPr>
          <w:p w14:paraId="024CD791"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4" w:space="0" w:color="auto"/>
              <w:right w:val="single" w:sz="6" w:space="0" w:color="auto"/>
            </w:tcBorders>
          </w:tcPr>
          <w:p w14:paraId="58F68B6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4" w:space="0" w:color="auto"/>
              <w:right w:val="single" w:sz="6" w:space="0" w:color="auto"/>
            </w:tcBorders>
          </w:tcPr>
          <w:p w14:paraId="054EAAF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4" w:space="0" w:color="auto"/>
              <w:right w:val="single" w:sz="6" w:space="0" w:color="auto"/>
            </w:tcBorders>
          </w:tcPr>
          <w:p w14:paraId="36018738" w14:textId="77777777" w:rsidR="00803A4E" w:rsidRPr="00803A4E" w:rsidRDefault="00803A4E" w:rsidP="00776709">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73AD3FB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5873320A" w14:textId="77777777" w:rsidR="00803A4E" w:rsidRPr="00803A4E" w:rsidRDefault="00803A4E" w:rsidP="00776709">
            <w:pPr>
              <w:pStyle w:val="TAC"/>
              <w:rPr>
                <w:rFonts w:eastAsia="SimSun"/>
              </w:rPr>
            </w:pPr>
            <w:r w:rsidRPr="00803A4E">
              <w:rPr>
                <w:rFonts w:eastAsia="SimSun"/>
              </w:rPr>
              <w:t>0</w:t>
            </w:r>
          </w:p>
        </w:tc>
      </w:tr>
      <w:tr w:rsidR="00803A4E" w:rsidRPr="00803A4E" w14:paraId="26959051" w14:textId="77777777" w:rsidTr="00D2382B">
        <w:trPr>
          <w:jc w:val="center"/>
        </w:trPr>
        <w:tc>
          <w:tcPr>
            <w:tcW w:w="1307" w:type="dxa"/>
            <w:tcBorders>
              <w:top w:val="single" w:sz="4" w:space="0" w:color="auto"/>
              <w:left w:val="single" w:sz="4" w:space="0" w:color="auto"/>
              <w:bottom w:val="single" w:sz="4" w:space="0" w:color="auto"/>
              <w:right w:val="single" w:sz="4" w:space="0" w:color="auto"/>
            </w:tcBorders>
          </w:tcPr>
          <w:p w14:paraId="5FE9E7F8" w14:textId="77777777" w:rsidR="00803A4E" w:rsidRPr="00803A4E" w:rsidRDefault="00803A4E" w:rsidP="00776709">
            <w:pPr>
              <w:pStyle w:val="TAC"/>
              <w:rPr>
                <w:rFonts w:eastAsia="SimSun"/>
              </w:rPr>
            </w:pPr>
            <w:r w:rsidRPr="00803A4E">
              <w:rPr>
                <w:rFonts w:eastAsia="SimSun"/>
              </w:rPr>
              <w:t>CA_n46C</w:t>
            </w:r>
          </w:p>
        </w:tc>
        <w:tc>
          <w:tcPr>
            <w:tcW w:w="1176" w:type="dxa"/>
            <w:tcBorders>
              <w:top w:val="single" w:sz="4" w:space="0" w:color="auto"/>
              <w:left w:val="single" w:sz="4" w:space="0" w:color="auto"/>
              <w:bottom w:val="single" w:sz="4" w:space="0" w:color="auto"/>
              <w:right w:val="single" w:sz="4" w:space="0" w:color="auto"/>
            </w:tcBorders>
          </w:tcPr>
          <w:p w14:paraId="2B74F694"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41244B4E"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4" w:space="0" w:color="auto"/>
              <w:bottom w:val="single" w:sz="4" w:space="0" w:color="auto"/>
              <w:right w:val="single" w:sz="4" w:space="0" w:color="auto"/>
            </w:tcBorders>
          </w:tcPr>
          <w:p w14:paraId="2869CA60" w14:textId="77777777" w:rsidR="00803A4E" w:rsidRPr="00803A4E" w:rsidRDefault="00803A4E" w:rsidP="00776709">
            <w:pPr>
              <w:pStyle w:val="TAC"/>
              <w:rPr>
                <w:rFonts w:eastAsia="SimSun"/>
              </w:rPr>
            </w:pPr>
            <w:r w:rsidRPr="00803A4E">
              <w:rPr>
                <w:rFonts w:eastAsia="SimSun"/>
              </w:rPr>
              <w:t>60, 80</w:t>
            </w:r>
          </w:p>
        </w:tc>
        <w:tc>
          <w:tcPr>
            <w:tcW w:w="1134" w:type="dxa"/>
            <w:tcBorders>
              <w:top w:val="single" w:sz="4" w:space="0" w:color="auto"/>
              <w:left w:val="single" w:sz="4" w:space="0" w:color="auto"/>
              <w:bottom w:val="single" w:sz="4" w:space="0" w:color="auto"/>
              <w:right w:val="single" w:sz="4" w:space="0" w:color="auto"/>
            </w:tcBorders>
          </w:tcPr>
          <w:p w14:paraId="7D8592F2" w14:textId="77777777" w:rsidR="00803A4E" w:rsidRPr="00803A4E" w:rsidRDefault="00803A4E" w:rsidP="00776709">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8635876" w14:textId="77777777" w:rsidR="00803A4E" w:rsidRPr="00803A4E" w:rsidRDefault="00803A4E" w:rsidP="00776709">
            <w:pPr>
              <w:pStyle w:val="TAC"/>
              <w:rPr>
                <w:rFonts w:eastAsia="SimSun"/>
              </w:rPr>
            </w:pPr>
          </w:p>
        </w:tc>
        <w:tc>
          <w:tcPr>
            <w:tcW w:w="1076" w:type="dxa"/>
            <w:tcBorders>
              <w:top w:val="single" w:sz="4" w:space="0" w:color="auto"/>
              <w:left w:val="single" w:sz="4" w:space="0" w:color="auto"/>
              <w:bottom w:val="single" w:sz="4" w:space="0" w:color="auto"/>
              <w:right w:val="single" w:sz="4" w:space="0" w:color="auto"/>
            </w:tcBorders>
          </w:tcPr>
          <w:p w14:paraId="664554CC"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CD2FD37" w14:textId="77777777" w:rsidR="00803A4E" w:rsidRPr="00803A4E" w:rsidRDefault="00803A4E" w:rsidP="00776709">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548D810" w14:textId="77777777" w:rsidR="00803A4E" w:rsidRPr="00803A4E" w:rsidRDefault="00803A4E" w:rsidP="00776709">
            <w:pPr>
              <w:pStyle w:val="TAC"/>
              <w:rPr>
                <w:rFonts w:eastAsia="SimSun"/>
              </w:rPr>
            </w:pPr>
            <w:r w:rsidRPr="00803A4E">
              <w:rPr>
                <w:rFonts w:eastAsia="SimSun"/>
              </w:rPr>
              <w:t>0</w:t>
            </w:r>
          </w:p>
        </w:tc>
      </w:tr>
      <w:tr w:rsidR="00803A4E" w:rsidRPr="00803A4E" w14:paraId="660620EB" w14:textId="77777777" w:rsidTr="00D2382B">
        <w:trPr>
          <w:jc w:val="center"/>
        </w:trPr>
        <w:tc>
          <w:tcPr>
            <w:tcW w:w="1307" w:type="dxa"/>
            <w:tcBorders>
              <w:top w:val="single" w:sz="4" w:space="0" w:color="auto"/>
              <w:left w:val="single" w:sz="4" w:space="0" w:color="auto"/>
              <w:bottom w:val="single" w:sz="6" w:space="0" w:color="auto"/>
              <w:right w:val="single" w:sz="6" w:space="0" w:color="auto"/>
            </w:tcBorders>
          </w:tcPr>
          <w:p w14:paraId="52CE373C" w14:textId="77777777" w:rsidR="00803A4E" w:rsidRPr="00803A4E" w:rsidRDefault="00803A4E" w:rsidP="00776709">
            <w:pPr>
              <w:pStyle w:val="TAC"/>
              <w:rPr>
                <w:rFonts w:eastAsia="SimSun"/>
              </w:rPr>
            </w:pPr>
            <w:r w:rsidRPr="00803A4E">
              <w:rPr>
                <w:rFonts w:eastAsia="SimSun"/>
              </w:rPr>
              <w:t>CA_n46D</w:t>
            </w:r>
          </w:p>
        </w:tc>
        <w:tc>
          <w:tcPr>
            <w:tcW w:w="1176" w:type="dxa"/>
            <w:tcBorders>
              <w:top w:val="single" w:sz="4" w:space="0" w:color="auto"/>
              <w:left w:val="single" w:sz="6" w:space="0" w:color="auto"/>
              <w:bottom w:val="single" w:sz="6" w:space="0" w:color="auto"/>
              <w:right w:val="single" w:sz="6" w:space="0" w:color="auto"/>
            </w:tcBorders>
          </w:tcPr>
          <w:p w14:paraId="4C29E165"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7DB8CF68" w14:textId="77777777" w:rsidR="00803A4E" w:rsidRPr="00803A4E" w:rsidRDefault="00803A4E" w:rsidP="00776709">
            <w:pPr>
              <w:pStyle w:val="TAC"/>
              <w:rPr>
                <w:rFonts w:eastAsia="SimSun"/>
              </w:rPr>
            </w:pPr>
            <w:r w:rsidRPr="00803A4E">
              <w:rPr>
                <w:rFonts w:eastAsia="SimSun"/>
              </w:rPr>
              <w:t>60, 80</w:t>
            </w:r>
          </w:p>
        </w:tc>
        <w:tc>
          <w:tcPr>
            <w:tcW w:w="1276" w:type="dxa"/>
            <w:tcBorders>
              <w:top w:val="single" w:sz="4" w:space="0" w:color="auto"/>
              <w:left w:val="single" w:sz="6" w:space="0" w:color="auto"/>
              <w:bottom w:val="single" w:sz="6" w:space="0" w:color="auto"/>
              <w:right w:val="single" w:sz="6" w:space="0" w:color="auto"/>
            </w:tcBorders>
          </w:tcPr>
          <w:p w14:paraId="35F9C25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49A068E1" w14:textId="77777777" w:rsidR="00803A4E" w:rsidRPr="00803A4E" w:rsidRDefault="00803A4E" w:rsidP="00776709">
            <w:pPr>
              <w:pStyle w:val="TAC"/>
              <w:rPr>
                <w:rFonts w:eastAsia="SimSun"/>
              </w:rPr>
            </w:pPr>
            <w:r w:rsidRPr="00803A4E">
              <w:rPr>
                <w:rFonts w:eastAsia="SimSun"/>
              </w:rPr>
              <w:t>80</w:t>
            </w:r>
          </w:p>
        </w:tc>
        <w:tc>
          <w:tcPr>
            <w:tcW w:w="1134" w:type="dxa"/>
            <w:tcBorders>
              <w:top w:val="single" w:sz="4" w:space="0" w:color="auto"/>
              <w:left w:val="single" w:sz="6" w:space="0" w:color="auto"/>
              <w:bottom w:val="single" w:sz="6" w:space="0" w:color="auto"/>
              <w:right w:val="single" w:sz="6" w:space="0" w:color="auto"/>
            </w:tcBorders>
          </w:tcPr>
          <w:p w14:paraId="29E45635" w14:textId="77777777" w:rsidR="00803A4E" w:rsidRPr="00803A4E" w:rsidRDefault="00803A4E" w:rsidP="00776709">
            <w:pPr>
              <w:pStyle w:val="TAC"/>
              <w:rPr>
                <w:rFonts w:eastAsia="SimSun"/>
              </w:rPr>
            </w:pPr>
          </w:p>
        </w:tc>
        <w:tc>
          <w:tcPr>
            <w:tcW w:w="1076" w:type="dxa"/>
            <w:tcBorders>
              <w:top w:val="single" w:sz="4" w:space="0" w:color="auto"/>
              <w:left w:val="single" w:sz="6" w:space="0" w:color="auto"/>
              <w:bottom w:val="single" w:sz="6" w:space="0" w:color="auto"/>
              <w:right w:val="single" w:sz="6" w:space="0" w:color="auto"/>
            </w:tcBorders>
          </w:tcPr>
          <w:p w14:paraId="37CBFA42" w14:textId="77777777" w:rsidR="00803A4E" w:rsidRPr="00803A4E" w:rsidRDefault="00803A4E" w:rsidP="00776709">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74C8900" w14:textId="77777777" w:rsidR="00803A4E" w:rsidRPr="00803A4E" w:rsidRDefault="00803A4E" w:rsidP="00776709">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3E30825E" w14:textId="77777777" w:rsidR="00803A4E" w:rsidRPr="00803A4E" w:rsidRDefault="00803A4E" w:rsidP="00776709">
            <w:pPr>
              <w:pStyle w:val="TAC"/>
              <w:rPr>
                <w:rFonts w:eastAsia="SimSun"/>
              </w:rPr>
            </w:pPr>
            <w:r w:rsidRPr="00803A4E">
              <w:rPr>
                <w:rFonts w:eastAsia="SimSun"/>
              </w:rPr>
              <w:t>0</w:t>
            </w:r>
          </w:p>
        </w:tc>
      </w:tr>
      <w:tr w:rsidR="00803A4E" w:rsidRPr="00803A4E" w14:paraId="50F898DD" w14:textId="77777777" w:rsidTr="00E22583">
        <w:trPr>
          <w:jc w:val="center"/>
        </w:trPr>
        <w:tc>
          <w:tcPr>
            <w:tcW w:w="1307" w:type="dxa"/>
            <w:tcBorders>
              <w:left w:val="single" w:sz="4" w:space="0" w:color="auto"/>
              <w:bottom w:val="single" w:sz="6" w:space="0" w:color="auto"/>
              <w:right w:val="single" w:sz="6" w:space="0" w:color="auto"/>
            </w:tcBorders>
          </w:tcPr>
          <w:p w14:paraId="1429D03C" w14:textId="77777777" w:rsidR="00803A4E" w:rsidRPr="00803A4E" w:rsidRDefault="00803A4E" w:rsidP="00776709">
            <w:pPr>
              <w:pStyle w:val="TAC"/>
              <w:rPr>
                <w:rFonts w:eastAsia="SimSun"/>
              </w:rPr>
            </w:pPr>
            <w:r w:rsidRPr="00803A4E">
              <w:rPr>
                <w:rFonts w:eastAsia="SimSun"/>
              </w:rPr>
              <w:t>CA_n46M</w:t>
            </w:r>
          </w:p>
        </w:tc>
        <w:tc>
          <w:tcPr>
            <w:tcW w:w="1176" w:type="dxa"/>
            <w:tcBorders>
              <w:left w:val="single" w:sz="6" w:space="0" w:color="auto"/>
              <w:bottom w:val="single" w:sz="6" w:space="0" w:color="auto"/>
              <w:right w:val="single" w:sz="6" w:space="0" w:color="auto"/>
            </w:tcBorders>
          </w:tcPr>
          <w:p w14:paraId="232640C0"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D8ECD03"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3A5B959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687008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642CDF43"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vAlign w:val="center"/>
          </w:tcPr>
          <w:p w14:paraId="287DF677"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03650701"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55CA67AF" w14:textId="77777777" w:rsidR="00803A4E" w:rsidRPr="00803A4E" w:rsidRDefault="00803A4E" w:rsidP="00776709">
            <w:pPr>
              <w:pStyle w:val="TAC"/>
              <w:rPr>
                <w:rFonts w:eastAsia="SimSun"/>
              </w:rPr>
            </w:pPr>
            <w:r w:rsidRPr="00803A4E">
              <w:rPr>
                <w:rFonts w:eastAsia="SimSun"/>
              </w:rPr>
              <w:t>0</w:t>
            </w:r>
          </w:p>
        </w:tc>
      </w:tr>
      <w:tr w:rsidR="00803A4E" w:rsidRPr="00803A4E" w14:paraId="6B6AD766" w14:textId="77777777" w:rsidTr="00E22583">
        <w:trPr>
          <w:jc w:val="center"/>
        </w:trPr>
        <w:tc>
          <w:tcPr>
            <w:tcW w:w="1307" w:type="dxa"/>
            <w:tcBorders>
              <w:top w:val="single" w:sz="6" w:space="0" w:color="auto"/>
              <w:left w:val="single" w:sz="4" w:space="0" w:color="auto"/>
              <w:bottom w:val="nil"/>
              <w:right w:val="single" w:sz="6" w:space="0" w:color="auto"/>
            </w:tcBorders>
          </w:tcPr>
          <w:p w14:paraId="6C0D2C86" w14:textId="77777777" w:rsidR="00803A4E" w:rsidRPr="00803A4E" w:rsidRDefault="00803A4E" w:rsidP="00776709">
            <w:pPr>
              <w:pStyle w:val="TAC"/>
              <w:rPr>
                <w:rFonts w:eastAsia="SimSun"/>
              </w:rPr>
            </w:pPr>
            <w:r w:rsidRPr="00803A4E">
              <w:rPr>
                <w:rFonts w:eastAsia="SimSun"/>
              </w:rPr>
              <w:t>CA_n46N</w:t>
            </w:r>
          </w:p>
        </w:tc>
        <w:tc>
          <w:tcPr>
            <w:tcW w:w="1176" w:type="dxa"/>
            <w:tcBorders>
              <w:left w:val="single" w:sz="6" w:space="0" w:color="auto"/>
              <w:bottom w:val="nil"/>
              <w:right w:val="single" w:sz="6" w:space="0" w:color="auto"/>
            </w:tcBorders>
          </w:tcPr>
          <w:p w14:paraId="50721381" w14:textId="3E113CC7" w:rsidR="00803A4E" w:rsidRPr="00803A4E" w:rsidRDefault="000A559B" w:rsidP="00776709">
            <w:pPr>
              <w:pStyle w:val="TAC"/>
              <w:rPr>
                <w:rFonts w:eastAsia="SimSun"/>
              </w:rPr>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43631B66" w14:textId="77777777" w:rsidR="00803A4E" w:rsidRPr="00803A4E" w:rsidRDefault="00803A4E" w:rsidP="00776709">
            <w:pPr>
              <w:pStyle w:val="TAC"/>
              <w:rPr>
                <w:rFonts w:eastAsia="SimSun"/>
              </w:rPr>
            </w:pPr>
            <w:r w:rsidRPr="00803A4E">
              <w:rPr>
                <w:rFonts w:eastAsia="SimSun"/>
              </w:rPr>
              <w:t>Void</w:t>
            </w:r>
          </w:p>
        </w:tc>
        <w:tc>
          <w:tcPr>
            <w:tcW w:w="1276" w:type="dxa"/>
            <w:tcBorders>
              <w:top w:val="single" w:sz="6" w:space="0" w:color="auto"/>
              <w:left w:val="single" w:sz="4" w:space="0" w:color="auto"/>
              <w:bottom w:val="single" w:sz="6" w:space="0" w:color="auto"/>
              <w:right w:val="single" w:sz="4" w:space="0" w:color="auto"/>
            </w:tcBorders>
          </w:tcPr>
          <w:p w14:paraId="4C1EE23C"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7D9EAE4"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4" w:space="0" w:color="auto"/>
            </w:tcBorders>
          </w:tcPr>
          <w:p w14:paraId="5E151786" w14:textId="77777777" w:rsidR="00803A4E" w:rsidRPr="00803A4E" w:rsidRDefault="00803A4E" w:rsidP="00776709">
            <w:pPr>
              <w:pStyle w:val="TAC"/>
              <w:rPr>
                <w:rFonts w:eastAsia="SimSun"/>
              </w:rPr>
            </w:pPr>
          </w:p>
        </w:tc>
        <w:tc>
          <w:tcPr>
            <w:tcW w:w="1076" w:type="dxa"/>
            <w:tcBorders>
              <w:top w:val="single" w:sz="6" w:space="0" w:color="auto"/>
              <w:left w:val="single" w:sz="4" w:space="0" w:color="auto"/>
              <w:bottom w:val="single" w:sz="6" w:space="0" w:color="auto"/>
              <w:right w:val="single" w:sz="6" w:space="0" w:color="auto"/>
            </w:tcBorders>
          </w:tcPr>
          <w:p w14:paraId="6A3462B1"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76BB1988" w14:textId="77777777" w:rsidR="00803A4E" w:rsidRPr="00803A4E" w:rsidRDefault="00803A4E" w:rsidP="00776709">
            <w:pPr>
              <w:pStyle w:val="TAC"/>
              <w:rPr>
                <w:rFonts w:eastAsia="Yu Mincho"/>
                <w:lang w:eastAsia="ja-JP"/>
              </w:rPr>
            </w:pPr>
          </w:p>
        </w:tc>
        <w:tc>
          <w:tcPr>
            <w:tcW w:w="1318" w:type="dxa"/>
            <w:tcBorders>
              <w:left w:val="single" w:sz="6" w:space="0" w:color="auto"/>
              <w:right w:val="single" w:sz="4" w:space="0" w:color="auto"/>
            </w:tcBorders>
          </w:tcPr>
          <w:p w14:paraId="02CF7291" w14:textId="77777777" w:rsidR="00803A4E" w:rsidRPr="00803A4E" w:rsidRDefault="00803A4E" w:rsidP="00776709">
            <w:pPr>
              <w:pStyle w:val="TAC"/>
              <w:rPr>
                <w:rFonts w:eastAsia="SimSun"/>
              </w:rPr>
            </w:pPr>
            <w:r w:rsidRPr="00803A4E">
              <w:rPr>
                <w:rFonts w:eastAsia="SimSun"/>
              </w:rPr>
              <w:t>0</w:t>
            </w:r>
          </w:p>
        </w:tc>
      </w:tr>
      <w:tr w:rsidR="00803A4E" w:rsidRPr="00803A4E" w14:paraId="283E7BCC" w14:textId="77777777" w:rsidTr="00E22583">
        <w:trPr>
          <w:jc w:val="center"/>
        </w:trPr>
        <w:tc>
          <w:tcPr>
            <w:tcW w:w="1307" w:type="dxa"/>
            <w:tcBorders>
              <w:top w:val="nil"/>
              <w:left w:val="single" w:sz="4" w:space="0" w:color="auto"/>
              <w:bottom w:val="single" w:sz="6" w:space="0" w:color="auto"/>
              <w:right w:val="single" w:sz="6" w:space="0" w:color="auto"/>
            </w:tcBorders>
          </w:tcPr>
          <w:p w14:paraId="7CD66322" w14:textId="77777777" w:rsidR="00803A4E" w:rsidRPr="00803A4E" w:rsidRDefault="00803A4E" w:rsidP="00776709">
            <w:pPr>
              <w:pStyle w:val="TAC"/>
              <w:rPr>
                <w:rFonts w:eastAsia="SimSun"/>
              </w:rPr>
            </w:pPr>
          </w:p>
        </w:tc>
        <w:tc>
          <w:tcPr>
            <w:tcW w:w="1176" w:type="dxa"/>
            <w:tcBorders>
              <w:top w:val="nil"/>
              <w:left w:val="single" w:sz="6" w:space="0" w:color="auto"/>
              <w:bottom w:val="single" w:sz="6" w:space="0" w:color="auto"/>
              <w:right w:val="single" w:sz="6" w:space="0" w:color="auto"/>
            </w:tcBorders>
          </w:tcPr>
          <w:p w14:paraId="47A602AB" w14:textId="77777777" w:rsidR="00803A4E" w:rsidRPr="00803A4E" w:rsidRDefault="00803A4E" w:rsidP="00776709">
            <w:pPr>
              <w:pStyle w:val="TAC"/>
              <w:rPr>
                <w:rFonts w:eastAsia="SimSun"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46C12294" w14:textId="77777777" w:rsidR="00803A4E" w:rsidRPr="00803A4E" w:rsidRDefault="00803A4E" w:rsidP="00776709">
            <w:pPr>
              <w:pStyle w:val="TAC"/>
              <w:rPr>
                <w:rFonts w:eastAsia="SimSun"/>
              </w:rPr>
            </w:pPr>
            <w:r w:rsidRPr="00803A4E">
              <w:rPr>
                <w:rFonts w:eastAsia="SimSun"/>
              </w:rPr>
              <w:t>20, 40, 60</w:t>
            </w:r>
          </w:p>
        </w:tc>
        <w:tc>
          <w:tcPr>
            <w:tcW w:w="1276" w:type="dxa"/>
            <w:tcBorders>
              <w:top w:val="single" w:sz="6" w:space="0" w:color="auto"/>
              <w:left w:val="single" w:sz="6" w:space="0" w:color="auto"/>
              <w:bottom w:val="single" w:sz="6" w:space="0" w:color="auto"/>
              <w:right w:val="single" w:sz="6" w:space="0" w:color="auto"/>
            </w:tcBorders>
          </w:tcPr>
          <w:p w14:paraId="7A58540A"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299D0064"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0724C071"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tcPr>
          <w:p w14:paraId="27F766CD" w14:textId="77777777" w:rsidR="00803A4E" w:rsidRPr="00803A4E" w:rsidRDefault="00803A4E" w:rsidP="00776709">
            <w:pPr>
              <w:pStyle w:val="TAC"/>
              <w:rPr>
                <w:rFonts w:eastAsia="SimSun"/>
              </w:rPr>
            </w:pPr>
          </w:p>
        </w:tc>
        <w:tc>
          <w:tcPr>
            <w:tcW w:w="1080" w:type="dxa"/>
            <w:tcBorders>
              <w:left w:val="single" w:sz="6" w:space="0" w:color="auto"/>
              <w:bottom w:val="single" w:sz="6" w:space="0" w:color="auto"/>
              <w:right w:val="single" w:sz="6" w:space="0" w:color="auto"/>
            </w:tcBorders>
          </w:tcPr>
          <w:p w14:paraId="592F7F58" w14:textId="77777777" w:rsidR="00803A4E" w:rsidRPr="00803A4E" w:rsidRDefault="00803A4E" w:rsidP="00776709">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0E3527A4" w14:textId="77777777" w:rsidR="00803A4E" w:rsidRPr="00803A4E" w:rsidRDefault="00803A4E" w:rsidP="00776709">
            <w:pPr>
              <w:pStyle w:val="TAC"/>
              <w:rPr>
                <w:rFonts w:eastAsia="SimSun"/>
              </w:rPr>
            </w:pPr>
            <w:r w:rsidRPr="00803A4E">
              <w:rPr>
                <w:rFonts w:eastAsia="SimSun" w:hint="eastAsia"/>
                <w:lang w:eastAsia="zh-CN"/>
              </w:rPr>
              <w:t>1</w:t>
            </w:r>
          </w:p>
        </w:tc>
      </w:tr>
      <w:tr w:rsidR="00803A4E" w:rsidRPr="00803A4E" w14:paraId="730380D0" w14:textId="77777777" w:rsidTr="00AC4BE8">
        <w:trPr>
          <w:jc w:val="center"/>
        </w:trPr>
        <w:tc>
          <w:tcPr>
            <w:tcW w:w="1307" w:type="dxa"/>
            <w:tcBorders>
              <w:left w:val="single" w:sz="4" w:space="0" w:color="auto"/>
              <w:bottom w:val="single" w:sz="4" w:space="0" w:color="auto"/>
              <w:right w:val="single" w:sz="6" w:space="0" w:color="auto"/>
            </w:tcBorders>
          </w:tcPr>
          <w:p w14:paraId="002003F3" w14:textId="77777777" w:rsidR="00803A4E" w:rsidRPr="00803A4E" w:rsidRDefault="00803A4E" w:rsidP="00776709">
            <w:pPr>
              <w:pStyle w:val="TAC"/>
              <w:rPr>
                <w:rFonts w:eastAsia="SimSun"/>
              </w:rPr>
            </w:pPr>
            <w:r w:rsidRPr="00803A4E">
              <w:rPr>
                <w:rFonts w:eastAsia="SimSun"/>
              </w:rPr>
              <w:t>CA_n46O</w:t>
            </w:r>
          </w:p>
        </w:tc>
        <w:tc>
          <w:tcPr>
            <w:tcW w:w="1176" w:type="dxa"/>
            <w:tcBorders>
              <w:left w:val="single" w:sz="6" w:space="0" w:color="auto"/>
              <w:bottom w:val="single" w:sz="4" w:space="0" w:color="auto"/>
              <w:right w:val="single" w:sz="6" w:space="0" w:color="auto"/>
            </w:tcBorders>
          </w:tcPr>
          <w:p w14:paraId="674435A6"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3ECB203C" w14:textId="77777777" w:rsidR="00803A4E" w:rsidRPr="00803A4E" w:rsidRDefault="00803A4E" w:rsidP="00776709">
            <w:pPr>
              <w:pStyle w:val="TAC"/>
              <w:rPr>
                <w:rFonts w:eastAsia="SimSun"/>
              </w:rPr>
            </w:pPr>
            <w:r w:rsidRPr="00803A4E">
              <w:rPr>
                <w:rFonts w:eastAsia="SimSun"/>
              </w:rPr>
              <w:t>20, 60</w:t>
            </w:r>
          </w:p>
        </w:tc>
        <w:tc>
          <w:tcPr>
            <w:tcW w:w="1276" w:type="dxa"/>
            <w:tcBorders>
              <w:top w:val="single" w:sz="6" w:space="0" w:color="auto"/>
              <w:left w:val="single" w:sz="6" w:space="0" w:color="auto"/>
              <w:bottom w:val="single" w:sz="6" w:space="0" w:color="auto"/>
              <w:right w:val="single" w:sz="6" w:space="0" w:color="auto"/>
            </w:tcBorders>
            <w:vAlign w:val="center"/>
          </w:tcPr>
          <w:p w14:paraId="11A07A7C"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5487B4F9" w14:textId="77777777" w:rsidR="00803A4E" w:rsidRPr="00803A4E" w:rsidRDefault="00803A4E" w:rsidP="00776709">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vAlign w:val="center"/>
          </w:tcPr>
          <w:p w14:paraId="75368AB2" w14:textId="77777777" w:rsidR="00803A4E" w:rsidRPr="00803A4E" w:rsidRDefault="00803A4E" w:rsidP="00776709">
            <w:pPr>
              <w:pStyle w:val="TAC"/>
              <w:rPr>
                <w:rFonts w:eastAsia="SimSun"/>
              </w:rPr>
            </w:pPr>
            <w:r w:rsidRPr="00803A4E">
              <w:rPr>
                <w:rFonts w:eastAsia="SimSun"/>
              </w:rPr>
              <w:t>20, 40</w:t>
            </w:r>
          </w:p>
        </w:tc>
        <w:tc>
          <w:tcPr>
            <w:tcW w:w="1076" w:type="dxa"/>
            <w:tcBorders>
              <w:top w:val="single" w:sz="6" w:space="0" w:color="auto"/>
              <w:left w:val="single" w:sz="6" w:space="0" w:color="auto"/>
              <w:bottom w:val="single" w:sz="6" w:space="0" w:color="auto"/>
              <w:right w:val="single" w:sz="6" w:space="0" w:color="auto"/>
            </w:tcBorders>
            <w:vAlign w:val="center"/>
          </w:tcPr>
          <w:p w14:paraId="4873D17D" w14:textId="77777777" w:rsidR="00803A4E" w:rsidRPr="00803A4E" w:rsidRDefault="00803A4E" w:rsidP="00776709">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1E3887F2" w14:textId="77777777" w:rsidR="00803A4E" w:rsidRPr="00803A4E" w:rsidRDefault="00803A4E" w:rsidP="00776709">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79C41917" w14:textId="77777777" w:rsidR="00803A4E" w:rsidRPr="00803A4E" w:rsidRDefault="00803A4E" w:rsidP="00776709">
            <w:pPr>
              <w:pStyle w:val="TAC"/>
              <w:rPr>
                <w:rFonts w:eastAsia="SimSun"/>
              </w:rPr>
            </w:pPr>
            <w:r w:rsidRPr="00803A4E">
              <w:rPr>
                <w:rFonts w:eastAsia="SimSun"/>
              </w:rPr>
              <w:t>0</w:t>
            </w:r>
          </w:p>
        </w:tc>
      </w:tr>
      <w:tr w:rsidR="00803A4E" w:rsidRPr="00803A4E" w14:paraId="1022596A"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68719655"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68A134EF" w14:textId="77777777" w:rsidR="00803A4E" w:rsidRPr="00803A4E" w:rsidRDefault="00803A4E" w:rsidP="00776709">
            <w:pPr>
              <w:pStyle w:val="TAC"/>
              <w:rPr>
                <w:rFonts w:eastAsia="SimSun"/>
              </w:rPr>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0B78B0E9" w14:textId="77777777" w:rsidR="00803A4E" w:rsidRPr="00803A4E" w:rsidRDefault="00803A4E" w:rsidP="00776709">
            <w:pPr>
              <w:pStyle w:val="TAC"/>
              <w:rPr>
                <w:rFonts w:eastAsia="SimSun"/>
              </w:rPr>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027865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77591A61"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056019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E87A531"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4D93080" w14:textId="77777777" w:rsidR="00803A4E" w:rsidRPr="00803A4E" w:rsidRDefault="00803A4E" w:rsidP="00776709">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7B268752" w14:textId="77777777" w:rsidR="00803A4E" w:rsidRPr="00803A4E" w:rsidRDefault="00803A4E" w:rsidP="00776709">
            <w:pPr>
              <w:pStyle w:val="TAC"/>
              <w:rPr>
                <w:rFonts w:eastAsia="SimSun"/>
              </w:rPr>
            </w:pPr>
            <w:r w:rsidRPr="00803A4E">
              <w:rPr>
                <w:rFonts w:eastAsia="SimSun"/>
              </w:rPr>
              <w:t>0</w:t>
            </w:r>
          </w:p>
        </w:tc>
      </w:tr>
      <w:tr w:rsidR="00803A4E" w:rsidRPr="00803A4E" w14:paraId="293359C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CCFE78"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34AF599"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DBCA44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18F8273E" w14:textId="77777777" w:rsidR="00803A4E" w:rsidRPr="00803A4E" w:rsidDel="00CF0C86" w:rsidRDefault="00803A4E" w:rsidP="00776709">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03064660"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C683F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C1E304"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D2EEF1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9708A4" w14:textId="77777777" w:rsidR="00803A4E" w:rsidRPr="00803A4E" w:rsidRDefault="00803A4E" w:rsidP="00776709">
            <w:pPr>
              <w:pStyle w:val="TAC"/>
              <w:rPr>
                <w:rFonts w:eastAsia="SimSun"/>
              </w:rPr>
            </w:pPr>
          </w:p>
        </w:tc>
      </w:tr>
      <w:tr w:rsidR="00803A4E" w:rsidRPr="00803A4E" w14:paraId="6F7FC2BB"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207740B"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2FB9A8B"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964AA73" w14:textId="77777777" w:rsidR="00803A4E" w:rsidRPr="00803A4E" w:rsidRDefault="00803A4E" w:rsidP="00776709">
            <w:pPr>
              <w:pStyle w:val="TAC"/>
              <w:rPr>
                <w:rFonts w:eastAsia="SimSun"/>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55EBE374"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5581C5A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E87D8A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C8F61B9"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3A4D524"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91A54F" w14:textId="77777777" w:rsidR="00803A4E" w:rsidRPr="00803A4E" w:rsidRDefault="00803A4E" w:rsidP="00776709">
            <w:pPr>
              <w:pStyle w:val="TAC"/>
              <w:rPr>
                <w:rFonts w:eastAsia="SimSun"/>
              </w:rPr>
            </w:pPr>
          </w:p>
        </w:tc>
      </w:tr>
      <w:tr w:rsidR="00803A4E" w:rsidRPr="00803A4E" w14:paraId="6C47582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35E63AB"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2722419B" w14:textId="77777777" w:rsidR="00803A4E" w:rsidRPr="00803A4E" w:rsidRDefault="00803A4E" w:rsidP="00776709">
            <w:pPr>
              <w:pStyle w:val="TAC"/>
              <w:rPr>
                <w:rFonts w:eastAsia="SimSun"/>
              </w:rPr>
            </w:pPr>
            <w:r w:rsidRPr="00803A4E">
              <w:rPr>
                <w:rFonts w:eastAsia="SimSun"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683BB0C5"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4F9711F"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0075A043"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91D05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F203E0"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68B9A1D"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4A44066" w14:textId="77777777" w:rsidR="00803A4E" w:rsidRPr="00803A4E" w:rsidRDefault="00803A4E" w:rsidP="00776709">
            <w:pPr>
              <w:pStyle w:val="TAC"/>
              <w:rPr>
                <w:rFonts w:eastAsia="SimSun"/>
              </w:rPr>
            </w:pPr>
            <w:r w:rsidRPr="00803A4E">
              <w:rPr>
                <w:rFonts w:eastAsia="SimSun"/>
              </w:rPr>
              <w:t>1</w:t>
            </w:r>
          </w:p>
        </w:tc>
      </w:tr>
      <w:tr w:rsidR="00803A4E" w:rsidRPr="00803A4E" w14:paraId="29BCB7E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0EAF5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66A1D63"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624F3"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0F44AC8"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76E59F9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22841E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D74A02B"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E317161"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D77553" w14:textId="77777777" w:rsidR="00803A4E" w:rsidRPr="00803A4E" w:rsidRDefault="00803A4E" w:rsidP="00776709">
            <w:pPr>
              <w:pStyle w:val="TAC"/>
              <w:rPr>
                <w:rFonts w:eastAsia="SimSun"/>
              </w:rPr>
            </w:pPr>
          </w:p>
        </w:tc>
      </w:tr>
      <w:tr w:rsidR="00803A4E" w:rsidRPr="00803A4E" w14:paraId="430A5E99"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7E744EC"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E4BFA30"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3C9BEDC"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3DABB2F9"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7EFDC50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7BD3A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173F6FF"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8D79777"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DA6966" w14:textId="77777777" w:rsidR="00803A4E" w:rsidRPr="00803A4E" w:rsidRDefault="00803A4E" w:rsidP="00776709">
            <w:pPr>
              <w:pStyle w:val="TAC"/>
              <w:rPr>
                <w:rFonts w:eastAsia="SimSun"/>
              </w:rPr>
            </w:pPr>
          </w:p>
        </w:tc>
      </w:tr>
      <w:tr w:rsidR="00803A4E" w:rsidRPr="00803A4E" w14:paraId="66DD3F5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FDBE6AD"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803A4E" w:rsidRDefault="00803A4E" w:rsidP="00776709">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129D7884"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3E250C76" w14:textId="77777777" w:rsidR="00803A4E" w:rsidRPr="00803A4E" w:rsidRDefault="00803A4E" w:rsidP="00776709">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E5BE0A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5C68C6A"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D0569E3"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803A4E" w:rsidRDefault="00803A4E" w:rsidP="00776709">
            <w:pPr>
              <w:pStyle w:val="TAC"/>
              <w:rPr>
                <w:rFonts w:eastAsia="SimSun"/>
              </w:rPr>
            </w:pPr>
            <w:r w:rsidRPr="00803A4E">
              <w:rPr>
                <w:rFonts w:eastAsia="SimSun"/>
              </w:rPr>
              <w:t>2</w:t>
            </w:r>
          </w:p>
        </w:tc>
      </w:tr>
      <w:tr w:rsidR="00803A4E" w:rsidRPr="00803A4E" w14:paraId="777F9A2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0D4B983"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803A4E" w:rsidRDefault="00803A4E" w:rsidP="00776709">
            <w:pPr>
              <w:pStyle w:val="TAC"/>
              <w:rPr>
                <w:rFonts w:eastAsia="SimSu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52F15BB1" w14:textId="77777777" w:rsidR="00803A4E" w:rsidRPr="00803A4E" w:rsidRDefault="00803A4E" w:rsidP="00776709">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577D9B"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77A50C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7A3909"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803A4E" w:rsidRDefault="00803A4E" w:rsidP="00776709">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B2FE560" w14:textId="77777777" w:rsidR="00803A4E" w:rsidRPr="00803A4E" w:rsidRDefault="00803A4E" w:rsidP="00776709">
            <w:pPr>
              <w:pStyle w:val="TAC"/>
              <w:rPr>
                <w:rFonts w:eastAsia="SimSun"/>
              </w:rPr>
            </w:pPr>
            <w:r w:rsidRPr="00803A4E">
              <w:rPr>
                <w:rFonts w:eastAsia="SimSun"/>
              </w:rPr>
              <w:t>4 and 5</w:t>
            </w:r>
          </w:p>
        </w:tc>
      </w:tr>
      <w:tr w:rsidR="00803A4E" w:rsidRPr="00803A4E" w14:paraId="02B296A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75496A76" w14:textId="77777777" w:rsidR="00803A4E" w:rsidRPr="00803A4E" w:rsidRDefault="00803A4E" w:rsidP="00776709">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1C8615CC"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5EFF005C" w14:textId="77777777" w:rsidR="00803A4E" w:rsidRPr="00803A4E" w:rsidRDefault="00803A4E" w:rsidP="00776709">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77BDADAC" w14:textId="77777777" w:rsidR="00803A4E" w:rsidRPr="00803A4E" w:rsidRDefault="00803A4E" w:rsidP="00776709">
            <w:pPr>
              <w:pStyle w:val="TAC"/>
              <w:rPr>
                <w:rFonts w:eastAsia="SimSun"/>
              </w:rPr>
            </w:pPr>
            <w:r w:rsidRPr="00803A4E">
              <w:rPr>
                <w:rFonts w:eastAsia="SimSun"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42BCA10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97AB25B"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192FF7"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851E79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92DF23B" w14:textId="77777777" w:rsidR="00803A4E" w:rsidRPr="00803A4E" w:rsidRDefault="00803A4E" w:rsidP="00776709">
            <w:pPr>
              <w:pStyle w:val="TAC"/>
              <w:rPr>
                <w:rFonts w:eastAsia="SimSun"/>
              </w:rPr>
            </w:pPr>
            <w:r w:rsidRPr="00803A4E">
              <w:rPr>
                <w:rFonts w:eastAsia="SimSun"/>
              </w:rPr>
              <w:t>0</w:t>
            </w:r>
          </w:p>
        </w:tc>
      </w:tr>
      <w:tr w:rsidR="00803A4E" w:rsidRPr="00803A4E" w14:paraId="42353D8F"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49661F"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2DF7F9D"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32F9E66" w14:textId="77777777" w:rsidR="00803A4E" w:rsidRPr="00803A4E" w:rsidRDefault="00803A4E" w:rsidP="00776709">
            <w:pPr>
              <w:pStyle w:val="TAC"/>
              <w:rPr>
                <w:rFonts w:eastAsia="SimSun" w:cs="Arial"/>
                <w:szCs w:val="18"/>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4DC8C44" w14:textId="77777777" w:rsidR="00803A4E" w:rsidRPr="00803A4E" w:rsidRDefault="00803A4E" w:rsidP="00776709">
            <w:pPr>
              <w:pStyle w:val="TAC"/>
              <w:rPr>
                <w:rFonts w:eastAsia="SimSun" w:cs="Arial"/>
                <w:szCs w:val="18"/>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BFDE50C"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648B6C2"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E97E932"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4DA104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AE9FCD" w14:textId="77777777" w:rsidR="00803A4E" w:rsidRPr="00803A4E" w:rsidRDefault="00803A4E" w:rsidP="00776709">
            <w:pPr>
              <w:pStyle w:val="TAC"/>
              <w:rPr>
                <w:rFonts w:eastAsia="SimSun"/>
              </w:rPr>
            </w:pPr>
          </w:p>
        </w:tc>
      </w:tr>
      <w:tr w:rsidR="00803A4E" w:rsidRPr="00803A4E" w14:paraId="716901B3"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F8778BC"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B2F7958"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74F15E3" w14:textId="77777777" w:rsidR="00803A4E" w:rsidRPr="00803A4E" w:rsidRDefault="00803A4E" w:rsidP="00776709">
            <w:pPr>
              <w:pStyle w:val="TAC"/>
              <w:rPr>
                <w:rFonts w:eastAsia="SimSun"/>
              </w:rPr>
            </w:pPr>
            <w:r w:rsidRPr="00803A4E">
              <w:rPr>
                <w:rFonts w:eastAsia="SimSun"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007750A" w14:textId="77777777" w:rsidR="00803A4E" w:rsidRPr="00803A4E" w:rsidRDefault="00803A4E" w:rsidP="00776709">
            <w:pPr>
              <w:pStyle w:val="TAC"/>
              <w:rPr>
                <w:rFonts w:eastAsia="SimSun"/>
              </w:rPr>
            </w:pPr>
            <w:r w:rsidRPr="00803A4E">
              <w:rPr>
                <w:rFonts w:eastAsia="SimSun"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7921D6B9"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2376C19"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33ABC58"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F585DD3"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C144A09" w14:textId="77777777" w:rsidR="00803A4E" w:rsidRPr="00803A4E" w:rsidRDefault="00803A4E" w:rsidP="00776709">
            <w:pPr>
              <w:pStyle w:val="TAC"/>
              <w:rPr>
                <w:rFonts w:eastAsia="SimSun"/>
              </w:rPr>
            </w:pPr>
          </w:p>
        </w:tc>
      </w:tr>
      <w:tr w:rsidR="00803A4E" w:rsidRPr="00803A4E" w14:paraId="1BD3407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4732656" w14:textId="77777777" w:rsidR="00803A4E" w:rsidRPr="00803A4E" w:rsidRDefault="00803A4E" w:rsidP="00776709">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092AA41"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59A4081" w14:textId="77777777" w:rsidR="00803A4E" w:rsidRPr="00803A4E" w:rsidRDefault="00803A4E" w:rsidP="00776709">
            <w:pPr>
              <w:pStyle w:val="TAC"/>
              <w:rPr>
                <w:rFonts w:eastAsia="SimSun"/>
              </w:rPr>
            </w:pPr>
            <w:r w:rsidRPr="00803A4E">
              <w:rPr>
                <w:rFonts w:eastAsia="SimSun"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9A953E2" w14:textId="77777777" w:rsidR="00803A4E" w:rsidRPr="00803A4E" w:rsidRDefault="00803A4E" w:rsidP="00776709">
            <w:pPr>
              <w:pStyle w:val="TAC"/>
              <w:rPr>
                <w:rFonts w:eastAsia="SimSun"/>
              </w:rPr>
            </w:pPr>
            <w:r w:rsidRPr="00803A4E">
              <w:rPr>
                <w:rFonts w:eastAsia="SimSun"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4003AF5D"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86B4758"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69CDC86" w14:textId="77777777" w:rsidR="00803A4E" w:rsidRPr="00803A4E" w:rsidRDefault="00803A4E" w:rsidP="00776709">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AC4ED8C"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FDA1136" w14:textId="77777777" w:rsidR="00803A4E" w:rsidRPr="00803A4E" w:rsidRDefault="00803A4E" w:rsidP="00776709">
            <w:pPr>
              <w:pStyle w:val="TAC"/>
              <w:rPr>
                <w:rFonts w:eastAsia="SimSun"/>
              </w:rPr>
            </w:pPr>
          </w:p>
        </w:tc>
      </w:tr>
      <w:tr w:rsidR="00803A4E" w:rsidRPr="00803A4E" w14:paraId="0D877D1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25D458A"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803A4E" w:rsidRDefault="00803A4E" w:rsidP="00776709">
            <w:pPr>
              <w:pStyle w:val="TAC"/>
              <w:rPr>
                <w:rFonts w:eastAsia="SimSun"/>
              </w:rPr>
            </w:pPr>
            <w:r w:rsidRPr="00803A4E">
              <w:rPr>
                <w:rFonts w:eastAsia="SimSun"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F23E1D5" w14:textId="77777777" w:rsidR="00803A4E" w:rsidRPr="00803A4E" w:rsidRDefault="00803A4E" w:rsidP="00776709">
            <w:pPr>
              <w:pStyle w:val="TAC"/>
              <w:rPr>
                <w:rFonts w:eastAsia="SimSun" w:cs="Arial"/>
                <w:szCs w:val="18"/>
              </w:rPr>
            </w:pPr>
            <w:r w:rsidRPr="00803A4E">
              <w:rPr>
                <w:rFonts w:eastAsia="SimSun"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0E9B80F3" w14:textId="77777777" w:rsidR="00803A4E" w:rsidRPr="00803A4E" w:rsidRDefault="00803A4E" w:rsidP="00776709">
            <w:pPr>
              <w:pStyle w:val="TAC"/>
              <w:rPr>
                <w:rFonts w:eastAsia="SimSun" w:cs="Arial"/>
                <w:szCs w:val="18"/>
              </w:rPr>
            </w:pPr>
            <w:r w:rsidRPr="00803A4E">
              <w:rPr>
                <w:rFonts w:eastAsia="SimSun"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EAE923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A2C1AB4"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909333F"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803A4E" w:rsidRDefault="00803A4E" w:rsidP="00776709">
            <w:pPr>
              <w:pStyle w:val="TAC"/>
              <w:rPr>
                <w:rFonts w:eastAsia="SimSun"/>
              </w:rPr>
            </w:pPr>
            <w:r w:rsidRPr="00803A4E">
              <w:rPr>
                <w:rFonts w:eastAsia="SimSun"/>
              </w:rPr>
              <w:t>1</w:t>
            </w:r>
          </w:p>
        </w:tc>
      </w:tr>
      <w:tr w:rsidR="00803A4E" w:rsidRPr="00803A4E" w14:paraId="0CA1224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1D6A850" w14:textId="77777777" w:rsidR="00803A4E" w:rsidRPr="00803A4E" w:rsidRDefault="00803A4E" w:rsidP="00776709">
            <w:pPr>
              <w:pStyle w:val="TAC"/>
              <w:rPr>
                <w:rFonts w:eastAsia="SimSun"/>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803A4E" w:rsidRDefault="00803A4E" w:rsidP="00776709">
            <w:pPr>
              <w:pStyle w:val="TAC"/>
              <w:rPr>
                <w:rFonts w:eastAsia="SimSun"/>
                <w:lang w:val="x-none" w:eastAsia="zh-CN"/>
              </w:rPr>
            </w:pPr>
            <w:r w:rsidRPr="00803A4E">
              <w:rPr>
                <w:rFonts w:eastAsia="SimSun"/>
              </w:rPr>
              <w:t>-</w:t>
            </w:r>
          </w:p>
        </w:tc>
        <w:tc>
          <w:tcPr>
            <w:tcW w:w="2410" w:type="dxa"/>
            <w:gridSpan w:val="2"/>
            <w:tcBorders>
              <w:top w:val="single" w:sz="6" w:space="0" w:color="auto"/>
              <w:left w:val="single" w:sz="4" w:space="0" w:color="auto"/>
              <w:bottom w:val="single" w:sz="6" w:space="0" w:color="auto"/>
              <w:right w:val="single" w:sz="6" w:space="0" w:color="auto"/>
            </w:tcBorders>
          </w:tcPr>
          <w:p w14:paraId="01A00E3D" w14:textId="77777777" w:rsidR="00803A4E" w:rsidRPr="00803A4E" w:rsidRDefault="00803A4E" w:rsidP="00776709">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44EEF22"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338D54E"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65BCA36" w14:textId="77777777" w:rsidR="00803A4E" w:rsidRPr="00803A4E" w:rsidRDefault="00803A4E" w:rsidP="00776709">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803A4E" w:rsidRDefault="00803A4E" w:rsidP="00776709">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F2D6C4F" w14:textId="77777777" w:rsidR="00803A4E" w:rsidRPr="00803A4E" w:rsidRDefault="00803A4E" w:rsidP="00776709">
            <w:pPr>
              <w:pStyle w:val="TAC"/>
              <w:rPr>
                <w:rFonts w:eastAsia="SimSun"/>
              </w:rPr>
            </w:pPr>
            <w:r w:rsidRPr="00803A4E">
              <w:rPr>
                <w:rFonts w:eastAsia="SimSun"/>
              </w:rPr>
              <w:t>4 and 5</w:t>
            </w:r>
          </w:p>
        </w:tc>
      </w:tr>
      <w:tr w:rsidR="00FD2A8C" w:rsidRPr="00803A4E" w14:paraId="2DEB96D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1CAC3F15" w14:textId="77777777" w:rsidR="00FD2A8C" w:rsidRPr="00803A4E" w:rsidRDefault="00FD2A8C" w:rsidP="00FD2A8C">
            <w:pPr>
              <w:pStyle w:val="TAC"/>
              <w:rPr>
                <w:rFonts w:eastAsia="SimSun"/>
              </w:rPr>
            </w:pPr>
            <w:r w:rsidRPr="00803A4E">
              <w:rPr>
                <w:rFonts w:eastAsia="SimSun"/>
              </w:rPr>
              <w:t>CA_n66B</w:t>
            </w:r>
          </w:p>
        </w:tc>
        <w:tc>
          <w:tcPr>
            <w:tcW w:w="1176" w:type="dxa"/>
            <w:tcBorders>
              <w:top w:val="single" w:sz="4" w:space="0" w:color="auto"/>
              <w:left w:val="single" w:sz="4" w:space="0" w:color="auto"/>
              <w:bottom w:val="nil"/>
              <w:right w:val="single" w:sz="4" w:space="0" w:color="auto"/>
            </w:tcBorders>
            <w:shd w:val="clear" w:color="auto" w:fill="auto"/>
          </w:tcPr>
          <w:p w14:paraId="16FCBAD5" w14:textId="77777777" w:rsidR="00FD2A8C" w:rsidRPr="00803A4E" w:rsidRDefault="00FD2A8C" w:rsidP="00FD2A8C">
            <w:pPr>
              <w:pStyle w:val="TAC"/>
              <w:rPr>
                <w:rFonts w:eastAsia="SimSun"/>
              </w:rPr>
            </w:pPr>
            <w:r w:rsidRPr="00803A4E">
              <w:rPr>
                <w:rFonts w:eastAsia="SimSun"/>
              </w:rPr>
              <w:t>-</w:t>
            </w:r>
          </w:p>
        </w:tc>
        <w:tc>
          <w:tcPr>
            <w:tcW w:w="1134" w:type="dxa"/>
            <w:tcBorders>
              <w:top w:val="single" w:sz="6" w:space="0" w:color="auto"/>
              <w:left w:val="single" w:sz="4" w:space="0" w:color="auto"/>
              <w:bottom w:val="single" w:sz="6" w:space="0" w:color="auto"/>
              <w:right w:val="single" w:sz="6" w:space="0" w:color="auto"/>
            </w:tcBorders>
          </w:tcPr>
          <w:p w14:paraId="78984BAD" w14:textId="2889261D" w:rsidR="00FD2A8C" w:rsidRPr="00803A4E" w:rsidRDefault="00FD2A8C" w:rsidP="00FD2A8C">
            <w:pPr>
              <w:pStyle w:val="TAC"/>
              <w:rPr>
                <w:rFonts w:eastAsia="SimSun"/>
              </w:rPr>
            </w:pPr>
            <w:r w:rsidRPr="00803A4E">
              <w:rPr>
                <w:rFonts w:eastAsia="SimSun"/>
              </w:rPr>
              <w:t>5</w:t>
            </w:r>
            <w:r w:rsidRPr="00803A4E">
              <w:rPr>
                <w:rFonts w:eastAsia="SimSun"/>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059C24F0" w14:textId="7F9EE899" w:rsidR="00FD2A8C" w:rsidRPr="00803A4E" w:rsidRDefault="00FD2A8C" w:rsidP="00FD2A8C">
            <w:pPr>
              <w:pStyle w:val="TAC"/>
              <w:rPr>
                <w:rFonts w:eastAsia="SimSun"/>
              </w:rPr>
            </w:pPr>
            <w:r w:rsidRPr="00803A4E">
              <w:rPr>
                <w:rFonts w:eastAsia="SimSun"/>
              </w:rPr>
              <w:t>20, 40</w:t>
            </w:r>
          </w:p>
        </w:tc>
        <w:tc>
          <w:tcPr>
            <w:tcW w:w="1134" w:type="dxa"/>
            <w:tcBorders>
              <w:top w:val="single" w:sz="6" w:space="0" w:color="auto"/>
              <w:left w:val="single" w:sz="6" w:space="0" w:color="auto"/>
              <w:bottom w:val="single" w:sz="6" w:space="0" w:color="auto"/>
              <w:right w:val="single" w:sz="6" w:space="0" w:color="auto"/>
            </w:tcBorders>
          </w:tcPr>
          <w:p w14:paraId="5241ACAE" w14:textId="77777777" w:rsidR="00FD2A8C" w:rsidRPr="00803A4E" w:rsidRDefault="00FD2A8C" w:rsidP="00FD2A8C">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8A7078" w14:textId="77777777" w:rsidR="00FD2A8C" w:rsidRPr="00803A4E" w:rsidRDefault="00FD2A8C" w:rsidP="00FD2A8C">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6097C98" w14:textId="77777777" w:rsidR="00FD2A8C" w:rsidRPr="00803A4E" w:rsidRDefault="00FD2A8C" w:rsidP="00FD2A8C">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FD9441" w14:textId="67F10318" w:rsidR="00FD2A8C" w:rsidRPr="00803A4E" w:rsidRDefault="00FD2A8C" w:rsidP="00FD2A8C">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1F2D74EE" w14:textId="2CB8BF3F" w:rsidR="00FD2A8C" w:rsidRPr="00803A4E" w:rsidRDefault="00FD2A8C" w:rsidP="00FD2A8C">
            <w:pPr>
              <w:pStyle w:val="TAC"/>
              <w:rPr>
                <w:rFonts w:eastAsia="SimSun"/>
              </w:rPr>
            </w:pPr>
            <w:r w:rsidRPr="00803A4E">
              <w:rPr>
                <w:rFonts w:eastAsia="SimSun"/>
              </w:rPr>
              <w:t>0</w:t>
            </w:r>
          </w:p>
        </w:tc>
      </w:tr>
      <w:tr w:rsidR="00803A4E" w:rsidRPr="00803A4E" w14:paraId="2E08727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206A1C7"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37929CF"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A45ADDC" w14:textId="77777777" w:rsidR="00803A4E" w:rsidRPr="00803A4E" w:rsidRDefault="00803A4E" w:rsidP="00776709">
            <w:pPr>
              <w:pStyle w:val="TAC"/>
              <w:rPr>
                <w:rFonts w:eastAsia="SimSun"/>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4E2BAB96" w14:textId="77777777" w:rsidR="00803A4E" w:rsidRPr="00803A4E" w:rsidRDefault="00803A4E" w:rsidP="00776709">
            <w:pPr>
              <w:pStyle w:val="TAC"/>
              <w:rPr>
                <w:rFonts w:eastAsia="SimSun"/>
              </w:rPr>
            </w:pPr>
            <w:r w:rsidRPr="00803A4E">
              <w:rPr>
                <w:rFonts w:eastAsia="SimSun"/>
              </w:rPr>
              <w:t>15, 20, 40</w:t>
            </w:r>
          </w:p>
        </w:tc>
        <w:tc>
          <w:tcPr>
            <w:tcW w:w="1134" w:type="dxa"/>
            <w:tcBorders>
              <w:top w:val="single" w:sz="6" w:space="0" w:color="auto"/>
              <w:left w:val="single" w:sz="6" w:space="0" w:color="auto"/>
              <w:bottom w:val="single" w:sz="6" w:space="0" w:color="auto"/>
              <w:right w:val="single" w:sz="6" w:space="0" w:color="auto"/>
            </w:tcBorders>
          </w:tcPr>
          <w:p w14:paraId="7C626B16"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6B323C6"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1705BA5"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E786DF5"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1F1F80" w14:textId="77777777" w:rsidR="00803A4E" w:rsidRPr="00803A4E" w:rsidRDefault="00803A4E" w:rsidP="00776709">
            <w:pPr>
              <w:pStyle w:val="TAC"/>
              <w:rPr>
                <w:rFonts w:eastAsia="SimSun"/>
              </w:rPr>
            </w:pPr>
          </w:p>
        </w:tc>
      </w:tr>
      <w:tr w:rsidR="00803A4E" w:rsidRPr="00803A4E" w14:paraId="1CC5103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51B96D9" w14:textId="77777777" w:rsidR="00803A4E" w:rsidRPr="00803A4E" w:rsidRDefault="00803A4E" w:rsidP="00776709">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E76B9FA" w14:textId="77777777" w:rsidR="00803A4E" w:rsidRPr="00803A4E" w:rsidRDefault="00803A4E" w:rsidP="00776709">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C9A00A" w14:textId="77777777" w:rsidR="00803A4E" w:rsidRPr="00803A4E" w:rsidRDefault="00803A4E" w:rsidP="00776709">
            <w:pPr>
              <w:pStyle w:val="TAC"/>
              <w:rPr>
                <w:rFonts w:eastAsia="SimSun"/>
              </w:rPr>
            </w:pPr>
            <w:r w:rsidRPr="00803A4E">
              <w:rPr>
                <w:rFonts w:eastAsia="SimSun"/>
              </w:rPr>
              <w:t>15</w:t>
            </w:r>
          </w:p>
        </w:tc>
        <w:tc>
          <w:tcPr>
            <w:tcW w:w="1276" w:type="dxa"/>
            <w:tcBorders>
              <w:top w:val="single" w:sz="6" w:space="0" w:color="auto"/>
              <w:left w:val="single" w:sz="6" w:space="0" w:color="auto"/>
              <w:bottom w:val="single" w:sz="6" w:space="0" w:color="auto"/>
              <w:right w:val="single" w:sz="6" w:space="0" w:color="auto"/>
            </w:tcBorders>
          </w:tcPr>
          <w:p w14:paraId="510D488B" w14:textId="77777777" w:rsidR="00803A4E" w:rsidRPr="00803A4E" w:rsidRDefault="00803A4E" w:rsidP="00776709">
            <w:pPr>
              <w:pStyle w:val="TAC"/>
              <w:rPr>
                <w:rFonts w:eastAsia="SimSun"/>
              </w:rPr>
            </w:pPr>
            <w:r w:rsidRPr="00803A4E">
              <w:rPr>
                <w:rFonts w:eastAsia="SimSun"/>
              </w:rPr>
              <w:t>15, 20</w:t>
            </w:r>
          </w:p>
        </w:tc>
        <w:tc>
          <w:tcPr>
            <w:tcW w:w="1134" w:type="dxa"/>
            <w:tcBorders>
              <w:top w:val="single" w:sz="6" w:space="0" w:color="auto"/>
              <w:left w:val="single" w:sz="6" w:space="0" w:color="auto"/>
              <w:bottom w:val="single" w:sz="6" w:space="0" w:color="auto"/>
              <w:right w:val="single" w:sz="6" w:space="0" w:color="auto"/>
            </w:tcBorders>
          </w:tcPr>
          <w:p w14:paraId="05A4DD15" w14:textId="77777777" w:rsidR="00803A4E" w:rsidRPr="00803A4E" w:rsidRDefault="00803A4E" w:rsidP="00776709">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0C22747" w14:textId="77777777" w:rsidR="00803A4E" w:rsidRPr="00803A4E" w:rsidRDefault="00803A4E" w:rsidP="00776709">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53698E8E" w14:textId="77777777" w:rsidR="00803A4E" w:rsidRPr="00803A4E" w:rsidRDefault="00803A4E" w:rsidP="00776709">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38ECD88" w14:textId="77777777" w:rsidR="00803A4E" w:rsidRPr="00803A4E" w:rsidRDefault="00803A4E" w:rsidP="00776709">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86F9C1E" w14:textId="77777777" w:rsidR="00803A4E" w:rsidRPr="00803A4E" w:rsidRDefault="00803A4E" w:rsidP="00776709">
            <w:pPr>
              <w:pStyle w:val="TAC"/>
              <w:rPr>
                <w:rFonts w:eastAsia="SimSun"/>
              </w:rPr>
            </w:pPr>
          </w:p>
        </w:tc>
      </w:tr>
      <w:tr w:rsidR="008856AB" w:rsidRPr="00803A4E" w14:paraId="587C1192"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F0B648B" w14:textId="77777777" w:rsidR="008856AB" w:rsidRPr="00803A4E" w:rsidRDefault="008856AB" w:rsidP="008856AB">
            <w:pPr>
              <w:pStyle w:val="TAC"/>
              <w:rPr>
                <w:rFonts w:eastAsia="SimSun"/>
              </w:rPr>
            </w:pPr>
            <w:r w:rsidRPr="00803A4E">
              <w:rPr>
                <w:rFonts w:eastAsia="SimSun"/>
              </w:rPr>
              <w:t>CA_n71B</w:t>
            </w:r>
          </w:p>
        </w:tc>
        <w:tc>
          <w:tcPr>
            <w:tcW w:w="1176" w:type="dxa"/>
            <w:tcBorders>
              <w:top w:val="single" w:sz="4" w:space="0" w:color="auto"/>
              <w:left w:val="single" w:sz="4" w:space="0" w:color="auto"/>
              <w:bottom w:val="nil"/>
              <w:right w:val="single" w:sz="4" w:space="0" w:color="auto"/>
            </w:tcBorders>
            <w:shd w:val="clear" w:color="auto" w:fill="auto"/>
          </w:tcPr>
          <w:p w14:paraId="031D178B" w14:textId="3087FD3A" w:rsidR="008856AB" w:rsidRPr="00803A4E" w:rsidRDefault="008856AB" w:rsidP="008856AB">
            <w:pPr>
              <w:pStyle w:val="TAC"/>
              <w:rPr>
                <w:rFonts w:eastAsia="SimSun"/>
              </w:rPr>
            </w:pPr>
            <w:r>
              <w:rPr>
                <w:rFonts w:eastAsia="SimSun"/>
              </w:rPr>
              <w:t>n71</w:t>
            </w:r>
            <w:r>
              <w:rPr>
                <w:rFonts w:eastAsia="SimSun"/>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E1CEA51" w14:textId="77777777" w:rsidR="008856AB" w:rsidRPr="00803A4E" w:rsidRDefault="008856AB" w:rsidP="008856AB">
            <w:pPr>
              <w:pStyle w:val="TAC"/>
              <w:rPr>
                <w:rFonts w:eastAsia="Yu Mincho"/>
                <w:lang w:eastAsia="ja-JP"/>
              </w:rPr>
            </w:pPr>
            <w:r w:rsidRPr="00803A4E">
              <w:rPr>
                <w:rFonts w:eastAsia="SimSun"/>
              </w:rPr>
              <w:t>5</w:t>
            </w:r>
          </w:p>
        </w:tc>
        <w:tc>
          <w:tcPr>
            <w:tcW w:w="1276" w:type="dxa"/>
            <w:tcBorders>
              <w:top w:val="single" w:sz="6" w:space="0" w:color="auto"/>
              <w:left w:val="single" w:sz="6" w:space="0" w:color="auto"/>
              <w:bottom w:val="single" w:sz="6" w:space="0" w:color="auto"/>
              <w:right w:val="single" w:sz="6" w:space="0" w:color="auto"/>
            </w:tcBorders>
          </w:tcPr>
          <w:p w14:paraId="0655EF76" w14:textId="77777777" w:rsidR="008856AB" w:rsidRPr="00803A4E" w:rsidRDefault="008856AB" w:rsidP="008856AB">
            <w:pPr>
              <w:pStyle w:val="TAC"/>
              <w:rPr>
                <w:rFonts w:eastAsia="Yu Mincho"/>
                <w:lang w:eastAsia="ja-JP"/>
              </w:rPr>
            </w:pPr>
            <w:r w:rsidRPr="00803A4E">
              <w:rPr>
                <w:rFonts w:eastAsia="SimSun"/>
              </w:rPr>
              <w:t>20</w:t>
            </w:r>
          </w:p>
        </w:tc>
        <w:tc>
          <w:tcPr>
            <w:tcW w:w="1134" w:type="dxa"/>
            <w:tcBorders>
              <w:top w:val="single" w:sz="6" w:space="0" w:color="auto"/>
              <w:left w:val="single" w:sz="6" w:space="0" w:color="auto"/>
              <w:bottom w:val="single" w:sz="6" w:space="0" w:color="auto"/>
              <w:right w:val="single" w:sz="6" w:space="0" w:color="auto"/>
            </w:tcBorders>
          </w:tcPr>
          <w:p w14:paraId="29D037A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F45EA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0DF3994"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B0BC9B" w14:textId="77777777" w:rsidR="008856AB" w:rsidRPr="00803A4E" w:rsidRDefault="008856AB" w:rsidP="008856AB">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057FA" w14:textId="77777777" w:rsidR="008856AB" w:rsidRPr="00803A4E" w:rsidRDefault="008856AB" w:rsidP="008856AB">
            <w:pPr>
              <w:pStyle w:val="TAC"/>
              <w:rPr>
                <w:rFonts w:eastAsia="SimSun"/>
              </w:rPr>
            </w:pPr>
            <w:r w:rsidRPr="00803A4E">
              <w:rPr>
                <w:rFonts w:eastAsia="SimSun"/>
              </w:rPr>
              <w:t>0</w:t>
            </w:r>
          </w:p>
        </w:tc>
      </w:tr>
      <w:tr w:rsidR="008856AB" w:rsidRPr="00803A4E" w14:paraId="3D9984F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ABB02B4"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363861C"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C1CCE63" w14:textId="77777777" w:rsidR="008856AB" w:rsidRPr="00803A4E" w:rsidRDefault="008856AB" w:rsidP="008856AB">
            <w:pPr>
              <w:pStyle w:val="TAC"/>
              <w:rPr>
                <w:rFonts w:eastAsia="Yu Mincho"/>
                <w:lang w:eastAsia="ja-JP"/>
              </w:rPr>
            </w:pPr>
            <w:r w:rsidRPr="00803A4E">
              <w:rPr>
                <w:rFonts w:eastAsia="SimSun"/>
              </w:rPr>
              <w:t>10</w:t>
            </w:r>
          </w:p>
        </w:tc>
        <w:tc>
          <w:tcPr>
            <w:tcW w:w="1276" w:type="dxa"/>
            <w:tcBorders>
              <w:top w:val="single" w:sz="6" w:space="0" w:color="auto"/>
              <w:left w:val="single" w:sz="6" w:space="0" w:color="auto"/>
              <w:bottom w:val="single" w:sz="6" w:space="0" w:color="auto"/>
              <w:right w:val="single" w:sz="6" w:space="0" w:color="auto"/>
            </w:tcBorders>
          </w:tcPr>
          <w:p w14:paraId="7826B395" w14:textId="77777777" w:rsidR="008856AB" w:rsidRPr="00803A4E" w:rsidRDefault="008856AB" w:rsidP="008856AB">
            <w:pPr>
              <w:pStyle w:val="TAC"/>
              <w:rPr>
                <w:rFonts w:eastAsia="Yu Mincho"/>
                <w:lang w:eastAsia="ja-JP"/>
              </w:rPr>
            </w:pPr>
            <w:r w:rsidRPr="00803A4E">
              <w:rPr>
                <w:rFonts w:eastAsia="SimSun"/>
              </w:rPr>
              <w:t>15</w:t>
            </w:r>
          </w:p>
        </w:tc>
        <w:tc>
          <w:tcPr>
            <w:tcW w:w="1134" w:type="dxa"/>
            <w:tcBorders>
              <w:top w:val="single" w:sz="6" w:space="0" w:color="auto"/>
              <w:left w:val="single" w:sz="6" w:space="0" w:color="auto"/>
              <w:bottom w:val="single" w:sz="6" w:space="0" w:color="auto"/>
              <w:right w:val="single" w:sz="6" w:space="0" w:color="auto"/>
            </w:tcBorders>
          </w:tcPr>
          <w:p w14:paraId="7FC452A3"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9A32CA1"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3F3E83D"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6F215E80"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333588" w14:textId="77777777" w:rsidR="008856AB" w:rsidRPr="00803A4E" w:rsidRDefault="008856AB" w:rsidP="008856AB">
            <w:pPr>
              <w:pStyle w:val="TAC"/>
              <w:rPr>
                <w:rFonts w:eastAsia="SimSun"/>
              </w:rPr>
            </w:pPr>
          </w:p>
        </w:tc>
      </w:tr>
      <w:tr w:rsidR="008856AB" w:rsidRPr="00803A4E" w14:paraId="070F2ED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58DBFA2"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9FD7886"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C05A23E" w14:textId="77777777" w:rsidR="008856AB" w:rsidRPr="00803A4E" w:rsidRDefault="008856AB" w:rsidP="008856AB">
            <w:pPr>
              <w:pStyle w:val="TAC"/>
              <w:rPr>
                <w:rFonts w:eastAsia="SimSun"/>
              </w:rPr>
            </w:pPr>
            <w:r w:rsidRPr="00803A4E">
              <w:rPr>
                <w:rFonts w:eastAsia="SimSun"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3F2DFE23" w14:textId="77777777" w:rsidR="008856AB" w:rsidRPr="00803A4E" w:rsidRDefault="008856AB" w:rsidP="008856AB">
            <w:pPr>
              <w:pStyle w:val="TAC"/>
              <w:rPr>
                <w:rFonts w:eastAsia="SimSun"/>
              </w:rPr>
            </w:pPr>
            <w:r w:rsidRPr="00803A4E">
              <w:rPr>
                <w:rFonts w:eastAsia="SimSun" w:cs="Arial"/>
                <w:szCs w:val="18"/>
              </w:rPr>
              <w:t>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627B67D8"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34BAF3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8DEACE"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475DD84" w14:textId="77777777" w:rsidR="008856AB" w:rsidRPr="00803A4E" w:rsidRDefault="008856AB" w:rsidP="008856AB">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48BFF462" w14:textId="77777777" w:rsidR="008856AB" w:rsidRPr="00803A4E" w:rsidRDefault="008856AB" w:rsidP="008856AB">
            <w:pPr>
              <w:pStyle w:val="TAC"/>
              <w:rPr>
                <w:rFonts w:eastAsia="SimSun"/>
              </w:rPr>
            </w:pPr>
            <w:r w:rsidRPr="00803A4E">
              <w:rPr>
                <w:rFonts w:eastAsia="SimSun"/>
              </w:rPr>
              <w:t>1</w:t>
            </w:r>
          </w:p>
        </w:tc>
      </w:tr>
      <w:tr w:rsidR="008856AB" w:rsidRPr="00803A4E" w14:paraId="4D1A693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C85B74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0D48384"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3C65AA9" w14:textId="77777777" w:rsidR="008856AB" w:rsidRPr="00803A4E" w:rsidRDefault="008856AB" w:rsidP="008856AB">
            <w:pPr>
              <w:pStyle w:val="TAC"/>
              <w:rPr>
                <w:rFonts w:eastAsia="SimSun"/>
              </w:rPr>
            </w:pPr>
            <w:r w:rsidRPr="00803A4E">
              <w:rPr>
                <w:rFonts w:eastAsia="SimSun"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7B90DAF6" w14:textId="77777777" w:rsidR="008856AB" w:rsidRPr="00803A4E" w:rsidRDefault="008856AB" w:rsidP="008856AB">
            <w:pPr>
              <w:pStyle w:val="TAC"/>
              <w:rPr>
                <w:rFonts w:eastAsia="SimSun"/>
              </w:rPr>
            </w:pPr>
            <w:r w:rsidRPr="00803A4E">
              <w:rPr>
                <w:rFonts w:eastAsia="SimSun" w:cs="Arial"/>
                <w:szCs w:val="18"/>
              </w:rPr>
              <w:t>15, 2</w:t>
            </w:r>
            <w:r w:rsidRPr="00803A4E">
              <w:rPr>
                <w:rFonts w:eastAsia="SimSun"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7F2CF9D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B798B4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0E17C2A"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565087C"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00363D9" w14:textId="77777777" w:rsidR="008856AB" w:rsidRPr="00803A4E" w:rsidRDefault="008856AB" w:rsidP="008856AB">
            <w:pPr>
              <w:pStyle w:val="TAC"/>
              <w:rPr>
                <w:rFonts w:eastAsia="SimSun"/>
              </w:rPr>
            </w:pPr>
          </w:p>
        </w:tc>
      </w:tr>
      <w:tr w:rsidR="008856AB" w:rsidRPr="00803A4E" w:rsidDel="00CF0C86" w14:paraId="453C70F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43B768" w14:textId="77777777" w:rsidR="008856AB" w:rsidRPr="00803A4E" w:rsidDel="00CF0C86"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5DFC263" w14:textId="77777777" w:rsidR="008856AB" w:rsidRPr="00803A4E" w:rsidDel="00CF0C86"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4310CE1" w14:textId="77777777" w:rsidR="008856AB" w:rsidRPr="00803A4E" w:rsidDel="00CF0C86" w:rsidRDefault="008856AB" w:rsidP="008856AB">
            <w:pPr>
              <w:pStyle w:val="TAC"/>
              <w:rPr>
                <w:rFonts w:eastAsia="SimSun" w:cs="Arial"/>
                <w:szCs w:val="18"/>
              </w:rPr>
            </w:pPr>
            <w:r w:rsidRPr="00803A4E">
              <w:rPr>
                <w:rFonts w:eastAsia="SimSun"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18C8076E" w14:textId="77777777" w:rsidR="008856AB" w:rsidRPr="00803A4E" w:rsidDel="00CF0C86" w:rsidRDefault="008856AB" w:rsidP="008856AB">
            <w:pPr>
              <w:pStyle w:val="TAC"/>
              <w:rPr>
                <w:rFonts w:eastAsia="SimSun" w:cs="Arial"/>
                <w:szCs w:val="18"/>
              </w:rPr>
            </w:pPr>
            <w:r w:rsidRPr="00803A4E">
              <w:rPr>
                <w:rFonts w:eastAsia="SimSun"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4CD1CBD2" w14:textId="77777777" w:rsidR="008856AB" w:rsidRPr="00803A4E" w:rsidDel="00CF0C86"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7850E5C" w14:textId="77777777" w:rsidR="008856AB" w:rsidRPr="00803A4E" w:rsidDel="00CF0C86"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6849572" w14:textId="77777777" w:rsidR="008856AB" w:rsidRPr="00803A4E" w:rsidDel="00CF0C86" w:rsidRDefault="008856AB" w:rsidP="008856AB">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803A4E" w:rsidDel="00CF0C86" w:rsidRDefault="008856AB" w:rsidP="008856A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803A4E" w:rsidDel="00CF0C86" w:rsidRDefault="008856AB" w:rsidP="008856AB">
            <w:pPr>
              <w:pStyle w:val="TAC"/>
              <w:rPr>
                <w:rFonts w:eastAsia="SimSun"/>
              </w:rPr>
            </w:pPr>
            <w:r w:rsidRPr="00803A4E">
              <w:rPr>
                <w:rFonts w:eastAsia="SimSun"/>
              </w:rPr>
              <w:t>2</w:t>
            </w:r>
          </w:p>
        </w:tc>
      </w:tr>
      <w:tr w:rsidR="008856AB" w:rsidRPr="00803A4E" w:rsidDel="00CF0C86" w14:paraId="657876EB"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3AC76105" w14:textId="77777777" w:rsidR="008856AB" w:rsidRPr="00803A4E" w:rsidDel="00CF0C86"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E1BEC2" w14:textId="77777777" w:rsidR="008856AB" w:rsidRPr="00803A4E" w:rsidDel="00CF0C86"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85FC5F6" w14:textId="77777777" w:rsidR="008856AB" w:rsidRPr="00803A4E" w:rsidRDefault="008856AB" w:rsidP="008856AB">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D3A2BA8" w14:textId="77777777" w:rsidR="008856AB" w:rsidRPr="00803A4E" w:rsidDel="00CF0C86"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BA9BC33" w14:textId="77777777" w:rsidR="008856AB" w:rsidRPr="00803A4E" w:rsidDel="00CF0C86"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9A5C737" w14:textId="77777777" w:rsidR="008856AB" w:rsidRPr="00803A4E" w:rsidDel="00CF0C86" w:rsidRDefault="008856AB" w:rsidP="008856AB">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803A4E" w:rsidRDefault="008856AB" w:rsidP="008856A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9FC7744" w14:textId="77777777" w:rsidR="008856AB" w:rsidRPr="00803A4E" w:rsidRDefault="008856AB" w:rsidP="008856AB">
            <w:pPr>
              <w:pStyle w:val="TAC"/>
              <w:rPr>
                <w:rFonts w:eastAsia="SimSun"/>
              </w:rPr>
            </w:pPr>
            <w:r w:rsidRPr="00803A4E">
              <w:rPr>
                <w:rFonts w:eastAsia="SimSun"/>
              </w:rPr>
              <w:t>4 and 5</w:t>
            </w:r>
          </w:p>
        </w:tc>
      </w:tr>
      <w:tr w:rsidR="008856AB" w:rsidRPr="00803A4E" w14:paraId="0409684C"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59770217" w14:textId="77777777" w:rsidR="008856AB" w:rsidRPr="00803A4E" w:rsidRDefault="008856AB" w:rsidP="008856AB">
            <w:pPr>
              <w:pStyle w:val="TAC"/>
              <w:rPr>
                <w:rFonts w:eastAsia="SimSun"/>
              </w:rPr>
            </w:pPr>
            <w:r w:rsidRPr="00803A4E">
              <w:rPr>
                <w:rFonts w:eastAsia="SimSun"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45981BB3" w14:textId="3D1C5119" w:rsidR="008856AB" w:rsidRPr="00803A4E" w:rsidRDefault="008856AB" w:rsidP="008856AB">
            <w:pPr>
              <w:pStyle w:val="TAC"/>
              <w:rPr>
                <w:rFonts w:eastAsia="SimSun"/>
              </w:rPr>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776B78B7" w14:textId="77777777" w:rsidR="008856AB" w:rsidRPr="00803A4E" w:rsidRDefault="008856AB" w:rsidP="008856AB">
            <w:pPr>
              <w:pStyle w:val="TAC"/>
              <w:rPr>
                <w:rFonts w:eastAsia="SimSun"/>
              </w:rPr>
            </w:pPr>
            <w:r w:rsidRPr="00803A4E">
              <w:rPr>
                <w:rFonts w:eastAsia="SimSun"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71030AC0" w14:textId="77777777" w:rsidR="008856AB" w:rsidRPr="00803A4E" w:rsidRDefault="008856AB" w:rsidP="008856AB">
            <w:pPr>
              <w:pStyle w:val="TAC"/>
              <w:rPr>
                <w:rFonts w:eastAsia="SimSun"/>
              </w:rPr>
            </w:pPr>
            <w:r w:rsidRPr="00803A4E">
              <w:rPr>
                <w:rFonts w:eastAsia="SimSun"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1CC054C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980EE7F"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24A4B51"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77381958" w14:textId="77777777" w:rsidR="008856AB" w:rsidRPr="00803A4E" w:rsidRDefault="008856AB" w:rsidP="008856AB">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E314AA5" w14:textId="77777777" w:rsidR="008856AB" w:rsidRPr="00803A4E" w:rsidRDefault="008856AB" w:rsidP="008856AB">
            <w:pPr>
              <w:pStyle w:val="TAC"/>
              <w:rPr>
                <w:rFonts w:eastAsia="SimSun"/>
                <w:lang w:eastAsia="zh-CN"/>
              </w:rPr>
            </w:pPr>
            <w:r w:rsidRPr="00803A4E">
              <w:rPr>
                <w:rFonts w:eastAsia="SimSun" w:cs="Arial"/>
                <w:szCs w:val="18"/>
                <w:lang w:eastAsia="en-GB"/>
              </w:rPr>
              <w:t>0</w:t>
            </w:r>
          </w:p>
        </w:tc>
      </w:tr>
      <w:tr w:rsidR="008856AB" w:rsidRPr="00803A4E" w14:paraId="27A7610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7F2E29B"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BEC3A96"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0906415" w14:textId="77777777" w:rsidR="008856AB" w:rsidRPr="00803A4E" w:rsidRDefault="008856AB" w:rsidP="008856AB">
            <w:pPr>
              <w:pStyle w:val="TAC"/>
              <w:rPr>
                <w:rFonts w:eastAsia="SimSun"/>
              </w:rPr>
            </w:pPr>
            <w:r w:rsidRPr="00803A4E">
              <w:rPr>
                <w:rFonts w:eastAsia="SimSun"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6E5C606E" w14:textId="77777777" w:rsidR="008856AB" w:rsidRPr="00803A4E" w:rsidRDefault="008856AB" w:rsidP="008856AB">
            <w:pPr>
              <w:pStyle w:val="TAC"/>
              <w:rPr>
                <w:rFonts w:eastAsia="SimSun"/>
              </w:rPr>
            </w:pPr>
            <w:r w:rsidRPr="00803A4E">
              <w:rPr>
                <w:rFonts w:eastAsia="SimSun"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68EC3DE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A0F3D4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5ADAFE5"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41B065" w14:textId="77777777" w:rsidR="008856AB" w:rsidRPr="00803A4E" w:rsidRDefault="008856AB" w:rsidP="008856AB">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18E21D" w14:textId="77777777" w:rsidR="008856AB" w:rsidRPr="00803A4E" w:rsidRDefault="008856AB" w:rsidP="008856AB">
            <w:pPr>
              <w:pStyle w:val="TAC"/>
              <w:rPr>
                <w:rFonts w:eastAsia="SimSun"/>
                <w:lang w:eastAsia="zh-CN"/>
              </w:rPr>
            </w:pPr>
          </w:p>
        </w:tc>
      </w:tr>
      <w:tr w:rsidR="008856AB" w:rsidRPr="00803A4E" w14:paraId="119CF891"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5B432CED"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3B1F6DF1"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FC99B54" w14:textId="77777777" w:rsidR="008856AB" w:rsidRPr="00803A4E" w:rsidRDefault="008856AB" w:rsidP="008856AB">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458CB1F"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75236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DCEB29"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64037" w14:textId="77777777" w:rsidR="008856AB" w:rsidRPr="00803A4E" w:rsidRDefault="008856AB" w:rsidP="008856AB">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34A39EC" w14:textId="77777777" w:rsidR="008856AB" w:rsidRPr="00803A4E" w:rsidRDefault="008856AB" w:rsidP="008856AB">
            <w:pPr>
              <w:pStyle w:val="TAC"/>
              <w:rPr>
                <w:rFonts w:eastAsia="SimSun"/>
                <w:lang w:eastAsia="zh-CN"/>
              </w:rPr>
            </w:pPr>
            <w:r w:rsidRPr="00803A4E">
              <w:rPr>
                <w:rFonts w:eastAsia="SimSun"/>
                <w:lang w:eastAsia="zh-CN"/>
              </w:rPr>
              <w:t>4 and 5</w:t>
            </w:r>
          </w:p>
        </w:tc>
      </w:tr>
      <w:tr w:rsidR="008856AB" w:rsidRPr="00803A4E" w14:paraId="7BB2800F"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4DF88062" w14:textId="77777777" w:rsidR="008856AB" w:rsidRPr="00803A4E" w:rsidRDefault="008856AB" w:rsidP="008856AB">
            <w:pPr>
              <w:pStyle w:val="TAC"/>
              <w:rPr>
                <w:rFonts w:eastAsia="SimSun"/>
              </w:rPr>
            </w:pPr>
            <w:r w:rsidRPr="00803A4E">
              <w:rPr>
                <w:rFonts w:eastAsia="SimSun"/>
              </w:rPr>
              <w:t>CA_n77C</w:t>
            </w:r>
          </w:p>
        </w:tc>
        <w:tc>
          <w:tcPr>
            <w:tcW w:w="1176" w:type="dxa"/>
            <w:tcBorders>
              <w:top w:val="single" w:sz="4" w:space="0" w:color="auto"/>
              <w:left w:val="single" w:sz="4" w:space="0" w:color="auto"/>
              <w:bottom w:val="nil"/>
              <w:right w:val="single" w:sz="4" w:space="0" w:color="auto"/>
            </w:tcBorders>
            <w:shd w:val="clear" w:color="auto" w:fill="auto"/>
          </w:tcPr>
          <w:p w14:paraId="7C81D2FC" w14:textId="77777777" w:rsidR="008856AB" w:rsidRPr="00B43E81" w:rsidRDefault="008856AB" w:rsidP="008856AB">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37EBD2EA" w14:textId="1B87FAB8" w:rsidR="008856AB" w:rsidRPr="00803A4E" w:rsidRDefault="008856AB" w:rsidP="008856AB">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6D0732BF" w14:textId="77777777" w:rsidR="008856AB" w:rsidRPr="00803A4E" w:rsidRDefault="008856AB" w:rsidP="008856AB">
            <w:pPr>
              <w:pStyle w:val="TAC"/>
              <w:rPr>
                <w:rFonts w:eastAsia="DengXia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4832BE20" w14:textId="77777777" w:rsidR="008856AB" w:rsidRPr="00803A4E" w:rsidRDefault="008856AB" w:rsidP="008856AB">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5DB4AB7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22C5E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C0F0850"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7BE8D00"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4340BB9"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3803880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9E7C71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BCCCEB0"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B2204EA" w14:textId="77777777" w:rsidR="008856AB" w:rsidRPr="00803A4E" w:rsidRDefault="008856AB" w:rsidP="008856AB">
            <w:pPr>
              <w:pStyle w:val="TAC"/>
              <w:rPr>
                <w:rFonts w:eastAsia="DengXia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032349B9" w14:textId="77777777" w:rsidR="008856AB" w:rsidRPr="00803A4E" w:rsidRDefault="008856AB" w:rsidP="008856AB">
            <w:pPr>
              <w:pStyle w:val="TAC"/>
              <w:rPr>
                <w:rFonts w:eastAsia="SimSun" w:cs="Arial"/>
                <w:szCs w:val="18"/>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BCFE0F8"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F6951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EC25BA9"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143472C"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0E4896" w14:textId="77777777" w:rsidR="008856AB" w:rsidRPr="00803A4E" w:rsidRDefault="008856AB" w:rsidP="008856AB">
            <w:pPr>
              <w:pStyle w:val="TAC"/>
              <w:rPr>
                <w:rFonts w:eastAsia="SimSun"/>
              </w:rPr>
            </w:pPr>
          </w:p>
        </w:tc>
      </w:tr>
      <w:tr w:rsidR="008856AB" w:rsidRPr="00803A4E" w14:paraId="4C181DC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7A86065F"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2AF738F"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FF0F0F8" w14:textId="77777777" w:rsidR="008856AB" w:rsidRPr="00803A4E" w:rsidRDefault="008856AB" w:rsidP="008856AB">
            <w:pPr>
              <w:pStyle w:val="TAC"/>
              <w:rPr>
                <w:rFonts w:eastAsia="DengXia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79592087" w14:textId="77777777" w:rsidR="008856AB" w:rsidRPr="00803A4E" w:rsidRDefault="008856AB" w:rsidP="008856AB">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B41C1F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4BC1D4A"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4FBC8F00"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0FC6DB27"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AD22D13" w14:textId="77777777" w:rsidR="008856AB" w:rsidRPr="00803A4E" w:rsidRDefault="008856AB" w:rsidP="008856AB">
            <w:pPr>
              <w:pStyle w:val="TAC"/>
              <w:rPr>
                <w:rFonts w:eastAsia="SimSun"/>
              </w:rPr>
            </w:pPr>
          </w:p>
        </w:tc>
      </w:tr>
      <w:tr w:rsidR="008856AB" w:rsidRPr="00803A4E" w14:paraId="17CC404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43C0A87"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E6CBAB5"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C43672D" w14:textId="77777777" w:rsidR="008856AB" w:rsidRPr="00803A4E" w:rsidRDefault="008856AB" w:rsidP="008856AB">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0DA16BE" w14:textId="77777777" w:rsidR="008856AB" w:rsidRPr="00803A4E" w:rsidRDefault="008856AB" w:rsidP="008856AB">
            <w:pPr>
              <w:pStyle w:val="TAC"/>
              <w:rPr>
                <w:rFonts w:eastAsia="SimSun"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9A7585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3F57307"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7A4A9075"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994CC32"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C6A5F05" w14:textId="77777777" w:rsidR="008856AB" w:rsidRPr="00803A4E" w:rsidRDefault="008856AB" w:rsidP="008856AB">
            <w:pPr>
              <w:pStyle w:val="TAC"/>
              <w:rPr>
                <w:rFonts w:eastAsia="SimSun"/>
              </w:rPr>
            </w:pPr>
          </w:p>
        </w:tc>
      </w:tr>
      <w:tr w:rsidR="008856AB" w:rsidRPr="00803A4E" w14:paraId="55EDD68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1C98D6D"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C434E95"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D2AAEFA" w14:textId="77777777" w:rsidR="008856AB" w:rsidRPr="00803A4E" w:rsidRDefault="008856AB" w:rsidP="008856AB">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987889C" w14:textId="77777777" w:rsidR="008856AB" w:rsidRPr="00803A4E" w:rsidRDefault="008856AB" w:rsidP="008856AB">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F908FB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7E5CDB8"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6120A2C"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nil"/>
              <w:right w:val="single" w:sz="6" w:space="0" w:color="auto"/>
            </w:tcBorders>
          </w:tcPr>
          <w:p w14:paraId="3D1D1D6A"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20FE46C6" w14:textId="77777777" w:rsidR="008856AB" w:rsidRPr="00803A4E" w:rsidRDefault="008856AB" w:rsidP="008856AB">
            <w:pPr>
              <w:pStyle w:val="TAC"/>
              <w:rPr>
                <w:rFonts w:eastAsia="SimSun"/>
                <w:lang w:eastAsia="zh-CN"/>
              </w:rPr>
            </w:pPr>
            <w:r w:rsidRPr="00803A4E">
              <w:rPr>
                <w:rFonts w:eastAsia="SimSun" w:hint="eastAsia"/>
                <w:lang w:eastAsia="zh-CN"/>
              </w:rPr>
              <w:t>1</w:t>
            </w:r>
          </w:p>
        </w:tc>
      </w:tr>
      <w:tr w:rsidR="008856AB" w:rsidRPr="00803A4E" w14:paraId="515EAD3E"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204C90AD"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4571231"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0B61B75F" w14:textId="77777777" w:rsidR="008856AB" w:rsidRPr="00803A4E" w:rsidRDefault="008856AB" w:rsidP="008856AB">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3EC47B9F" w14:textId="77777777" w:rsidR="008856AB" w:rsidRPr="00803A4E" w:rsidDel="00CF0C86" w:rsidRDefault="008856AB" w:rsidP="008856AB">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12C760E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5DC2A4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4D878E"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3B56362B"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7568D274" w14:textId="77777777" w:rsidR="008856AB" w:rsidRPr="00803A4E" w:rsidRDefault="008856AB" w:rsidP="008856AB">
            <w:pPr>
              <w:pStyle w:val="TAC"/>
              <w:rPr>
                <w:rFonts w:eastAsia="SimSun"/>
                <w:lang w:eastAsia="zh-CN"/>
              </w:rPr>
            </w:pPr>
          </w:p>
        </w:tc>
      </w:tr>
      <w:tr w:rsidR="008856AB" w:rsidRPr="00803A4E" w14:paraId="573469E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828FC2A"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175EAC87"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260D85A5" w14:textId="77777777" w:rsidR="008856AB" w:rsidRPr="00803A4E" w:rsidRDefault="008856AB" w:rsidP="008856AB">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6FCCD32B" w14:textId="77777777" w:rsidR="008856AB" w:rsidRPr="00803A4E" w:rsidDel="00CF0C86" w:rsidRDefault="008856AB" w:rsidP="008856AB">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1FCE1CB9"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130A1A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1B733BB"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6C484427"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2B6B875B" w14:textId="77777777" w:rsidR="008856AB" w:rsidRPr="00803A4E" w:rsidRDefault="008856AB" w:rsidP="008856AB">
            <w:pPr>
              <w:pStyle w:val="TAC"/>
              <w:rPr>
                <w:rFonts w:eastAsia="SimSun"/>
                <w:lang w:eastAsia="zh-CN"/>
              </w:rPr>
            </w:pPr>
          </w:p>
        </w:tc>
      </w:tr>
      <w:tr w:rsidR="008856AB" w:rsidRPr="00803A4E" w14:paraId="588347B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0D087F6"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AFC9A32"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7B441FD" w14:textId="77777777" w:rsidR="008856AB" w:rsidRPr="00803A4E" w:rsidRDefault="008856AB" w:rsidP="008856AB">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95447E0" w14:textId="77777777" w:rsidR="008856AB" w:rsidRPr="00803A4E" w:rsidDel="00CF0C86" w:rsidRDefault="008856AB" w:rsidP="008856AB">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5156225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070EFE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B11C08"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208D3CF2"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6567C1D0" w14:textId="77777777" w:rsidR="008856AB" w:rsidRPr="00803A4E" w:rsidRDefault="008856AB" w:rsidP="008856AB">
            <w:pPr>
              <w:pStyle w:val="TAC"/>
              <w:rPr>
                <w:rFonts w:eastAsia="SimSun"/>
                <w:lang w:eastAsia="zh-CN"/>
              </w:rPr>
            </w:pPr>
          </w:p>
        </w:tc>
      </w:tr>
      <w:tr w:rsidR="008856AB" w:rsidRPr="00803A4E" w14:paraId="776BA1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F631AB0"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5803984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1CF66498" w14:textId="77777777" w:rsidR="008856AB" w:rsidRPr="00803A4E" w:rsidRDefault="008856AB" w:rsidP="008856AB">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37DCB8C" w14:textId="77777777" w:rsidR="008856AB" w:rsidRPr="00803A4E" w:rsidDel="00CF0C86" w:rsidRDefault="008856AB" w:rsidP="008856AB">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7BF699C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E75E13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B4E2CA3"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11133665"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91A779E" w14:textId="77777777" w:rsidR="008856AB" w:rsidRPr="00803A4E" w:rsidRDefault="008856AB" w:rsidP="008856AB">
            <w:pPr>
              <w:pStyle w:val="TAC"/>
              <w:rPr>
                <w:rFonts w:eastAsia="SimSun"/>
                <w:lang w:eastAsia="zh-CN"/>
              </w:rPr>
            </w:pPr>
          </w:p>
        </w:tc>
      </w:tr>
      <w:tr w:rsidR="008856AB" w:rsidRPr="00803A4E" w14:paraId="5CA82CD5"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719889A"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299A81D8"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277405B9" w14:textId="77777777" w:rsidR="008856AB" w:rsidRPr="00803A4E" w:rsidRDefault="008856AB" w:rsidP="008856AB">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90C6446"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B6F91A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3333F7"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615D8071" w14:textId="77777777" w:rsidR="008856AB" w:rsidRPr="00803A4E" w:rsidRDefault="008856AB" w:rsidP="008856AB">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5B15569A"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4E61F4D2" w14:textId="77777777" w:rsidTr="00E22583">
        <w:trPr>
          <w:jc w:val="center"/>
        </w:trPr>
        <w:tc>
          <w:tcPr>
            <w:tcW w:w="1307" w:type="dxa"/>
            <w:tcBorders>
              <w:top w:val="single" w:sz="4" w:space="0" w:color="auto"/>
              <w:left w:val="single" w:sz="4" w:space="0" w:color="auto"/>
              <w:bottom w:val="nil"/>
              <w:right w:val="single" w:sz="6" w:space="0" w:color="auto"/>
            </w:tcBorders>
          </w:tcPr>
          <w:p w14:paraId="3ACCCDE2" w14:textId="77777777" w:rsidR="008856AB" w:rsidRPr="00803A4E" w:rsidRDefault="008856AB" w:rsidP="008856AB">
            <w:pPr>
              <w:pStyle w:val="TAC"/>
              <w:rPr>
                <w:rFonts w:eastAsia="SimSun"/>
              </w:rPr>
            </w:pPr>
            <w:r w:rsidRPr="00803A4E">
              <w:rPr>
                <w:rFonts w:eastAsia="SimSun" w:hint="eastAsia"/>
                <w:lang w:eastAsia="zh-CN"/>
              </w:rPr>
              <w:t>CA_n77D</w:t>
            </w:r>
          </w:p>
        </w:tc>
        <w:tc>
          <w:tcPr>
            <w:tcW w:w="1176" w:type="dxa"/>
            <w:tcBorders>
              <w:top w:val="single" w:sz="4" w:space="0" w:color="auto"/>
              <w:left w:val="single" w:sz="6" w:space="0" w:color="auto"/>
              <w:bottom w:val="nil"/>
              <w:right w:val="single" w:sz="6" w:space="0" w:color="auto"/>
            </w:tcBorders>
          </w:tcPr>
          <w:p w14:paraId="5E031D28" w14:textId="025FF105" w:rsidR="008856AB" w:rsidRPr="00803A4E" w:rsidRDefault="008856AB" w:rsidP="008856AB">
            <w:pPr>
              <w:pStyle w:val="TAC"/>
              <w:rPr>
                <w:rFonts w:eastAsia="SimSun"/>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882815E" w14:textId="77777777" w:rsidR="008856AB" w:rsidRPr="00803A4E" w:rsidRDefault="008856AB" w:rsidP="008856AB">
            <w:pPr>
              <w:pStyle w:val="TAC"/>
              <w:rPr>
                <w:rFonts w:eastAsia="SimSu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1A9B3F7"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669C2C6"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262210B"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99A4C49" w14:textId="77777777" w:rsidR="008856AB" w:rsidRPr="00803A4E" w:rsidRDefault="008856AB" w:rsidP="008856AB">
            <w:pPr>
              <w:pStyle w:val="TAC"/>
              <w:rPr>
                <w:rFonts w:eastAsia="SimSun"/>
              </w:rPr>
            </w:pPr>
          </w:p>
        </w:tc>
        <w:tc>
          <w:tcPr>
            <w:tcW w:w="1080" w:type="dxa"/>
            <w:tcBorders>
              <w:top w:val="single" w:sz="6" w:space="0" w:color="auto"/>
              <w:left w:val="single" w:sz="6" w:space="0" w:color="auto"/>
              <w:right w:val="single" w:sz="6" w:space="0" w:color="auto"/>
            </w:tcBorders>
          </w:tcPr>
          <w:p w14:paraId="7F6D4337" w14:textId="77777777" w:rsidR="008856AB" w:rsidRPr="00803A4E" w:rsidRDefault="008856AB" w:rsidP="008856AB">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1DB89CBE" w14:textId="77777777" w:rsidR="008856AB" w:rsidRPr="00803A4E" w:rsidRDefault="008856AB" w:rsidP="008856AB">
            <w:pPr>
              <w:pStyle w:val="TAC"/>
              <w:rPr>
                <w:rFonts w:eastAsia="SimSun"/>
              </w:rPr>
            </w:pPr>
            <w:r w:rsidRPr="00803A4E">
              <w:rPr>
                <w:rFonts w:eastAsia="SimSun" w:hint="eastAsia"/>
                <w:lang w:eastAsia="zh-CN"/>
              </w:rPr>
              <w:t>0</w:t>
            </w:r>
          </w:p>
        </w:tc>
      </w:tr>
      <w:tr w:rsidR="008856AB" w:rsidRPr="00803A4E" w14:paraId="132CEB3F" w14:textId="77777777" w:rsidTr="00E22583">
        <w:trPr>
          <w:jc w:val="center"/>
        </w:trPr>
        <w:tc>
          <w:tcPr>
            <w:tcW w:w="1307" w:type="dxa"/>
            <w:tcBorders>
              <w:top w:val="nil"/>
              <w:left w:val="single" w:sz="4" w:space="0" w:color="auto"/>
              <w:bottom w:val="single" w:sz="6" w:space="0" w:color="auto"/>
              <w:right w:val="single" w:sz="6" w:space="0" w:color="auto"/>
            </w:tcBorders>
          </w:tcPr>
          <w:p w14:paraId="1EFA074A"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6" w:space="0" w:color="auto"/>
              <w:right w:val="single" w:sz="6" w:space="0" w:color="auto"/>
            </w:tcBorders>
          </w:tcPr>
          <w:p w14:paraId="78F6640B"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F68E2C0" w14:textId="77777777" w:rsidR="008856AB" w:rsidRPr="00803A4E" w:rsidRDefault="008856AB" w:rsidP="008856AB">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5CF90D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6F3EDE1" w14:textId="77777777" w:rsidR="008856AB" w:rsidRPr="00803A4E" w:rsidRDefault="008856AB" w:rsidP="008856AB">
            <w:pPr>
              <w:pStyle w:val="TAC"/>
              <w:rPr>
                <w:rFonts w:eastAsia="SimSun"/>
              </w:rPr>
            </w:pPr>
          </w:p>
        </w:tc>
        <w:tc>
          <w:tcPr>
            <w:tcW w:w="1080" w:type="dxa"/>
            <w:tcBorders>
              <w:top w:val="single" w:sz="6" w:space="0" w:color="auto"/>
              <w:left w:val="single" w:sz="6" w:space="0" w:color="auto"/>
              <w:right w:val="single" w:sz="6" w:space="0" w:color="auto"/>
            </w:tcBorders>
          </w:tcPr>
          <w:p w14:paraId="66F9BAE9"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1584653F"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369C2962" w14:textId="77777777" w:rsidTr="00AC4BE8">
        <w:trPr>
          <w:jc w:val="center"/>
        </w:trPr>
        <w:tc>
          <w:tcPr>
            <w:tcW w:w="1307" w:type="dxa"/>
            <w:tcBorders>
              <w:top w:val="single" w:sz="6" w:space="0" w:color="auto"/>
              <w:left w:val="single" w:sz="4" w:space="0" w:color="auto"/>
              <w:bottom w:val="single" w:sz="4" w:space="0" w:color="auto"/>
              <w:right w:val="single" w:sz="6" w:space="0" w:color="auto"/>
            </w:tcBorders>
          </w:tcPr>
          <w:p w14:paraId="3D497CB2" w14:textId="77777777" w:rsidR="008856AB" w:rsidRPr="00803A4E" w:rsidRDefault="008856AB" w:rsidP="008856AB">
            <w:pPr>
              <w:pStyle w:val="TAC"/>
              <w:rPr>
                <w:rFonts w:eastAsia="SimSun"/>
              </w:rPr>
            </w:pPr>
            <w:r w:rsidRPr="00803A4E">
              <w:rPr>
                <w:rFonts w:eastAsia="SimSun" w:hint="eastAsia"/>
                <w:lang w:eastAsia="zh-CN"/>
              </w:rPr>
              <w:t>CA</w:t>
            </w:r>
            <w:r w:rsidRPr="00803A4E">
              <w:rPr>
                <w:rFonts w:eastAsia="SimSun"/>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474183F8" w14:textId="0748C2DC" w:rsidR="008856AB" w:rsidRPr="00366EB0" w:rsidRDefault="008856AB" w:rsidP="008856AB">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377089A0" w14:textId="77777777" w:rsidR="008856AB" w:rsidRPr="00803A4E" w:rsidRDefault="008856AB" w:rsidP="008856AB">
            <w:pPr>
              <w:pStyle w:val="TAC"/>
              <w:rPr>
                <w:rFonts w:eastAsia="SimSun"/>
              </w:rPr>
            </w:pPr>
            <w:r w:rsidRPr="00803A4E">
              <w:rPr>
                <w:rFonts w:eastAsia="SimSun"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735C925E" w14:textId="77777777" w:rsidR="008856AB" w:rsidRPr="00803A4E" w:rsidRDefault="008856AB" w:rsidP="008856AB">
            <w:pPr>
              <w:pStyle w:val="TAC"/>
              <w:rPr>
                <w:rFonts w:eastAsia="SimSun"/>
              </w:rPr>
            </w:pPr>
            <w:r w:rsidRPr="00803A4E">
              <w:rPr>
                <w:rFonts w:eastAsia="SimSun"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416818C9"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518B9B9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3DC5E52" w14:textId="77777777" w:rsidR="008856AB" w:rsidRPr="00803A4E" w:rsidRDefault="008856AB" w:rsidP="008856AB">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681B5CA8" w14:textId="77777777" w:rsidR="008856AB" w:rsidRPr="00803A4E" w:rsidRDefault="008856AB" w:rsidP="008856AB">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CBE9662" w14:textId="77777777" w:rsidR="008856AB" w:rsidRPr="00803A4E" w:rsidRDefault="008856AB" w:rsidP="008856AB">
            <w:pPr>
              <w:pStyle w:val="TAC"/>
              <w:rPr>
                <w:rFonts w:eastAsia="SimSun"/>
              </w:rPr>
            </w:pPr>
            <w:r w:rsidRPr="00803A4E">
              <w:rPr>
                <w:rFonts w:eastAsia="SimSun" w:hint="eastAsia"/>
                <w:lang w:eastAsia="zh-CN"/>
              </w:rPr>
              <w:t>0</w:t>
            </w:r>
          </w:p>
        </w:tc>
      </w:tr>
      <w:tr w:rsidR="008856AB" w:rsidRPr="00803A4E" w14:paraId="0DC141B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1FEC7124" w14:textId="77777777" w:rsidR="008856AB" w:rsidRPr="00803A4E" w:rsidRDefault="008856AB" w:rsidP="008856AB">
            <w:pPr>
              <w:pStyle w:val="TAC"/>
              <w:rPr>
                <w:rFonts w:eastAsia="SimSun"/>
              </w:rPr>
            </w:pPr>
            <w:r w:rsidRPr="00803A4E">
              <w:rPr>
                <w:rFonts w:eastAsia="SimSun"/>
              </w:rPr>
              <w:t>CA_n78C</w:t>
            </w:r>
          </w:p>
          <w:p w14:paraId="4CBD3211" w14:textId="77777777" w:rsidR="008856AB" w:rsidRPr="00803A4E" w:rsidRDefault="008856AB" w:rsidP="008856AB">
            <w:pPr>
              <w:pStyle w:val="TAC"/>
              <w:rPr>
                <w:rFonts w:eastAsia="SimSun"/>
              </w:rPr>
            </w:pPr>
          </w:p>
        </w:tc>
        <w:tc>
          <w:tcPr>
            <w:tcW w:w="1176" w:type="dxa"/>
            <w:tcBorders>
              <w:top w:val="single" w:sz="4" w:space="0" w:color="auto"/>
              <w:left w:val="single" w:sz="4" w:space="0" w:color="auto"/>
              <w:bottom w:val="nil"/>
              <w:right w:val="single" w:sz="4" w:space="0" w:color="auto"/>
            </w:tcBorders>
            <w:shd w:val="clear" w:color="auto" w:fill="auto"/>
          </w:tcPr>
          <w:p w14:paraId="74AD0ECB" w14:textId="77777777" w:rsidR="006B682E" w:rsidRDefault="006B682E" w:rsidP="006B682E">
            <w:pPr>
              <w:pStyle w:val="TAC"/>
              <w:rPr>
                <w:lang w:eastAsia="zh-CN"/>
              </w:rPr>
            </w:pPr>
            <w:r>
              <w:rPr>
                <w:lang w:eastAsia="zh-CN"/>
              </w:rPr>
              <w:t>n78</w:t>
            </w:r>
            <w:r w:rsidRPr="00781999">
              <w:rPr>
                <w:vertAlign w:val="superscript"/>
                <w:lang w:eastAsia="zh-CN"/>
              </w:rPr>
              <w:t>3</w:t>
            </w:r>
            <w:r>
              <w:rPr>
                <w:vertAlign w:val="superscript"/>
                <w:lang w:eastAsia="zh-CN"/>
              </w:rPr>
              <w:t>,4</w:t>
            </w:r>
          </w:p>
          <w:p w14:paraId="113694AA" w14:textId="2E1D7CEE" w:rsidR="008856AB" w:rsidRPr="00803A4E" w:rsidRDefault="006B682E" w:rsidP="006B682E">
            <w:pPr>
              <w:pStyle w:val="TAC"/>
              <w:rPr>
                <w:rFonts w:eastAsia="SimSun"/>
              </w:rPr>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75F1F31B" w14:textId="77777777" w:rsidR="008856AB" w:rsidRPr="00803A4E" w:rsidRDefault="008856AB" w:rsidP="008856AB">
            <w:pPr>
              <w:pStyle w:val="TAC"/>
              <w:rPr>
                <w:rFonts w:eastAsia="SimSu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hideMark/>
          </w:tcPr>
          <w:p w14:paraId="5E08393C" w14:textId="77777777" w:rsidR="008856AB" w:rsidRPr="00803A4E" w:rsidRDefault="008856AB" w:rsidP="008856AB">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7C889852"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F4886B7"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C64D6F3"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396F229" w14:textId="77777777" w:rsidR="008856AB" w:rsidRPr="00803A4E" w:rsidRDefault="008856AB" w:rsidP="008856AB">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0D4C61E" w14:textId="77777777" w:rsidR="008856AB" w:rsidRPr="00803A4E" w:rsidRDefault="008856AB" w:rsidP="008856AB">
            <w:pPr>
              <w:pStyle w:val="TAC"/>
              <w:rPr>
                <w:rFonts w:eastAsia="SimSun"/>
              </w:rPr>
            </w:pPr>
            <w:r w:rsidRPr="00803A4E">
              <w:rPr>
                <w:rFonts w:eastAsia="SimSun"/>
              </w:rPr>
              <w:t>0</w:t>
            </w:r>
          </w:p>
        </w:tc>
      </w:tr>
      <w:tr w:rsidR="008856AB" w:rsidRPr="00803A4E" w14:paraId="4AEB2A19" w14:textId="77777777" w:rsidTr="00AC4BE8">
        <w:trPr>
          <w:jc w:val="center"/>
        </w:trPr>
        <w:tc>
          <w:tcPr>
            <w:tcW w:w="1307" w:type="dxa"/>
            <w:tcBorders>
              <w:top w:val="nil"/>
              <w:left w:val="single" w:sz="4" w:space="0" w:color="auto"/>
              <w:bottom w:val="nil"/>
              <w:right w:val="single" w:sz="4" w:space="0" w:color="auto"/>
            </w:tcBorders>
            <w:shd w:val="clear" w:color="auto" w:fill="auto"/>
            <w:hideMark/>
          </w:tcPr>
          <w:p w14:paraId="4A02FAFF"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hideMark/>
          </w:tcPr>
          <w:p w14:paraId="6F63E997"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hideMark/>
          </w:tcPr>
          <w:p w14:paraId="670547B4" w14:textId="77777777" w:rsidR="008856AB" w:rsidRPr="00803A4E" w:rsidRDefault="008856AB" w:rsidP="008856AB">
            <w:pPr>
              <w:pStyle w:val="TAC"/>
              <w:rPr>
                <w:rFonts w:eastAsia="SimSu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hideMark/>
          </w:tcPr>
          <w:p w14:paraId="509CBC5A" w14:textId="77777777" w:rsidR="008856AB" w:rsidRPr="00803A4E" w:rsidRDefault="008856AB" w:rsidP="008856AB">
            <w:pPr>
              <w:pStyle w:val="TAC"/>
              <w:rPr>
                <w:rFonts w:eastAsia="SimSu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7F29B1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2135A03F"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21515C44"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494D6C34"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A3CD604" w14:textId="77777777" w:rsidR="008856AB" w:rsidRPr="00803A4E" w:rsidRDefault="008856AB" w:rsidP="008856AB">
            <w:pPr>
              <w:pStyle w:val="TAC"/>
              <w:rPr>
                <w:rFonts w:eastAsia="SimSun"/>
              </w:rPr>
            </w:pPr>
          </w:p>
        </w:tc>
      </w:tr>
      <w:tr w:rsidR="008856AB" w:rsidRPr="00803A4E" w14:paraId="4D9195EA"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3ABAE855"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F6FEA42"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737AB699" w14:textId="77777777" w:rsidR="008856AB" w:rsidRPr="00803A4E" w:rsidRDefault="008856AB" w:rsidP="008856AB">
            <w:pPr>
              <w:pStyle w:val="TAC"/>
              <w:rPr>
                <w:rFonts w:eastAsia="SimSu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45BBF681" w14:textId="77777777" w:rsidR="008856AB" w:rsidRPr="00803A4E" w:rsidRDefault="008856AB" w:rsidP="008856AB">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6EC947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D09999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0456EED6"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6153035"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5E71807" w14:textId="77777777" w:rsidR="008856AB" w:rsidRPr="00803A4E" w:rsidRDefault="008856AB" w:rsidP="008856AB">
            <w:pPr>
              <w:pStyle w:val="TAC"/>
              <w:rPr>
                <w:rFonts w:eastAsia="SimSun"/>
              </w:rPr>
            </w:pPr>
          </w:p>
        </w:tc>
      </w:tr>
      <w:tr w:rsidR="008856AB" w:rsidRPr="00803A4E" w14:paraId="3139FD57"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53115E3"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2721842D"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4BD87C9A" w14:textId="77777777" w:rsidR="008856AB" w:rsidRPr="00803A4E" w:rsidRDefault="008856AB" w:rsidP="008856AB">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4B30FA02" w14:textId="77777777" w:rsidR="008856AB" w:rsidRPr="00803A4E" w:rsidRDefault="008856AB" w:rsidP="008856AB">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0F4054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1C7C4E5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7D71522"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52A0E7" w14:textId="77777777" w:rsidR="008856AB" w:rsidRPr="00803A4E" w:rsidRDefault="008856AB" w:rsidP="008856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9F398CF" w14:textId="77777777" w:rsidR="008856AB" w:rsidRPr="00803A4E" w:rsidRDefault="008856AB" w:rsidP="008856AB">
            <w:pPr>
              <w:pStyle w:val="TAC"/>
              <w:rPr>
                <w:rFonts w:eastAsia="SimSun"/>
              </w:rPr>
            </w:pPr>
          </w:p>
        </w:tc>
      </w:tr>
      <w:tr w:rsidR="008856AB" w:rsidRPr="00803A4E" w14:paraId="4496F784"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8B8B8AB"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0191253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84E093F" w14:textId="77777777" w:rsidR="008856AB" w:rsidRPr="00803A4E" w:rsidRDefault="008856AB" w:rsidP="008856AB">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4C5944D" w14:textId="77777777" w:rsidR="008856AB" w:rsidRPr="00803A4E" w:rsidRDefault="008856AB" w:rsidP="008856AB">
            <w:pPr>
              <w:pStyle w:val="TAC"/>
              <w:rPr>
                <w:rFonts w:eastAsia="SimSun"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4AD707D1"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653BF7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5E4BFE0"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nil"/>
              <w:right w:val="single" w:sz="6" w:space="0" w:color="auto"/>
            </w:tcBorders>
          </w:tcPr>
          <w:p w14:paraId="73A1BC14" w14:textId="77777777" w:rsidR="008856AB" w:rsidRPr="00803A4E" w:rsidRDefault="008856AB" w:rsidP="008856AB">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EB944F4" w14:textId="77777777" w:rsidR="008856AB" w:rsidRPr="00803A4E" w:rsidRDefault="008856AB" w:rsidP="008856AB">
            <w:pPr>
              <w:pStyle w:val="TAC"/>
              <w:rPr>
                <w:rFonts w:eastAsia="SimSun"/>
                <w:lang w:eastAsia="zh-CN"/>
              </w:rPr>
            </w:pPr>
            <w:r w:rsidRPr="00803A4E">
              <w:rPr>
                <w:rFonts w:eastAsia="SimSun" w:hint="eastAsia"/>
                <w:lang w:eastAsia="zh-CN"/>
              </w:rPr>
              <w:t>1</w:t>
            </w:r>
          </w:p>
        </w:tc>
      </w:tr>
      <w:tr w:rsidR="008856AB" w:rsidRPr="00803A4E" w14:paraId="24CAE65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6EA2699A"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7BA334D"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D4F02A3" w14:textId="77777777" w:rsidR="008856AB" w:rsidRPr="00803A4E" w:rsidRDefault="008856AB" w:rsidP="008856AB">
            <w:pPr>
              <w:pStyle w:val="TAC"/>
              <w:rPr>
                <w:rFonts w:eastAsia="DengXian"/>
                <w:lang w:eastAsia="zh-CN"/>
              </w:rPr>
            </w:pPr>
            <w:r w:rsidRPr="00803A4E">
              <w:rPr>
                <w:rFonts w:eastAsia="SimSun"/>
              </w:rPr>
              <w:t>15, 20</w:t>
            </w:r>
          </w:p>
        </w:tc>
        <w:tc>
          <w:tcPr>
            <w:tcW w:w="1276" w:type="dxa"/>
            <w:tcBorders>
              <w:top w:val="single" w:sz="6" w:space="0" w:color="auto"/>
              <w:left w:val="single" w:sz="6" w:space="0" w:color="auto"/>
              <w:bottom w:val="single" w:sz="6" w:space="0" w:color="auto"/>
              <w:right w:val="single" w:sz="6" w:space="0" w:color="auto"/>
            </w:tcBorders>
          </w:tcPr>
          <w:p w14:paraId="0B25161D" w14:textId="77777777" w:rsidR="008856AB" w:rsidRPr="00803A4E" w:rsidDel="00CF0C86" w:rsidRDefault="008856AB" w:rsidP="008856AB">
            <w:pPr>
              <w:pStyle w:val="TAC"/>
              <w:rPr>
                <w:rFonts w:eastAsia="DengXian"/>
                <w:lang w:eastAsia="zh-CN"/>
              </w:rPr>
            </w:pPr>
            <w:r w:rsidRPr="00803A4E">
              <w:rPr>
                <w:rFonts w:eastAsia="SimSun"/>
              </w:rPr>
              <w:t>90, 100</w:t>
            </w:r>
          </w:p>
        </w:tc>
        <w:tc>
          <w:tcPr>
            <w:tcW w:w="1134" w:type="dxa"/>
            <w:tcBorders>
              <w:top w:val="single" w:sz="6" w:space="0" w:color="auto"/>
              <w:left w:val="single" w:sz="6" w:space="0" w:color="auto"/>
              <w:bottom w:val="single" w:sz="6" w:space="0" w:color="auto"/>
              <w:right w:val="single" w:sz="6" w:space="0" w:color="auto"/>
            </w:tcBorders>
          </w:tcPr>
          <w:p w14:paraId="28CE036B"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65F225"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1C0739DA"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5C4333D1"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1927BEAE" w14:textId="77777777" w:rsidR="008856AB" w:rsidRPr="00803A4E" w:rsidRDefault="008856AB" w:rsidP="008856AB">
            <w:pPr>
              <w:pStyle w:val="TAC"/>
              <w:rPr>
                <w:rFonts w:eastAsia="SimSun"/>
                <w:lang w:eastAsia="zh-CN"/>
              </w:rPr>
            </w:pPr>
          </w:p>
        </w:tc>
      </w:tr>
      <w:tr w:rsidR="008856AB" w:rsidRPr="00803A4E" w14:paraId="215EB77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16F26162"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6B8EA9AA"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5B0FE062" w14:textId="77777777" w:rsidR="008856AB" w:rsidRPr="00803A4E" w:rsidRDefault="008856AB" w:rsidP="008856AB">
            <w:pPr>
              <w:pStyle w:val="TAC"/>
              <w:rPr>
                <w:rFonts w:eastAsia="DengXian"/>
                <w:lang w:eastAsia="zh-CN"/>
              </w:rPr>
            </w:pPr>
            <w:r w:rsidRPr="00803A4E">
              <w:rPr>
                <w:rFonts w:eastAsia="SimSun"/>
              </w:rPr>
              <w:t>25, 30</w:t>
            </w:r>
          </w:p>
        </w:tc>
        <w:tc>
          <w:tcPr>
            <w:tcW w:w="1276" w:type="dxa"/>
            <w:tcBorders>
              <w:top w:val="single" w:sz="6" w:space="0" w:color="auto"/>
              <w:left w:val="single" w:sz="6" w:space="0" w:color="auto"/>
              <w:bottom w:val="single" w:sz="6" w:space="0" w:color="auto"/>
              <w:right w:val="single" w:sz="6" w:space="0" w:color="auto"/>
            </w:tcBorders>
          </w:tcPr>
          <w:p w14:paraId="0B1FF2BC" w14:textId="77777777" w:rsidR="008856AB" w:rsidRPr="00803A4E" w:rsidDel="00CF0C86" w:rsidRDefault="008856AB" w:rsidP="008856AB">
            <w:pPr>
              <w:pStyle w:val="TAC"/>
              <w:rPr>
                <w:rFonts w:eastAsia="DengXian"/>
                <w:lang w:eastAsia="zh-CN"/>
              </w:rPr>
            </w:pPr>
            <w:r w:rsidRPr="00803A4E">
              <w:rPr>
                <w:rFonts w:eastAsia="SimSun"/>
              </w:rPr>
              <w:t>80, 90, 100</w:t>
            </w:r>
          </w:p>
        </w:tc>
        <w:tc>
          <w:tcPr>
            <w:tcW w:w="1134" w:type="dxa"/>
            <w:tcBorders>
              <w:top w:val="single" w:sz="6" w:space="0" w:color="auto"/>
              <w:left w:val="single" w:sz="6" w:space="0" w:color="auto"/>
              <w:bottom w:val="single" w:sz="6" w:space="0" w:color="auto"/>
              <w:right w:val="single" w:sz="6" w:space="0" w:color="auto"/>
            </w:tcBorders>
          </w:tcPr>
          <w:p w14:paraId="63AFD5AF"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6BA58E0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946EBF3"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40D6ACB5"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06AC7705" w14:textId="77777777" w:rsidR="008856AB" w:rsidRPr="00803A4E" w:rsidRDefault="008856AB" w:rsidP="008856AB">
            <w:pPr>
              <w:pStyle w:val="TAC"/>
              <w:rPr>
                <w:rFonts w:eastAsia="SimSun"/>
                <w:lang w:eastAsia="zh-CN"/>
              </w:rPr>
            </w:pPr>
          </w:p>
        </w:tc>
      </w:tr>
      <w:tr w:rsidR="008856AB" w:rsidRPr="00803A4E" w14:paraId="2A13E3A8"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9AFF524"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7E5C3B6B"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336073CE" w14:textId="77777777" w:rsidR="008856AB" w:rsidRPr="00803A4E" w:rsidRDefault="008856AB" w:rsidP="008856AB">
            <w:pPr>
              <w:pStyle w:val="TAC"/>
              <w:rPr>
                <w:rFonts w:eastAsia="DengXian"/>
                <w:lang w:eastAsia="zh-CN"/>
              </w:rPr>
            </w:pPr>
            <w:r w:rsidRPr="00803A4E">
              <w:rPr>
                <w:rFonts w:eastAsia="SimSun"/>
              </w:rPr>
              <w:t>40</w:t>
            </w:r>
          </w:p>
        </w:tc>
        <w:tc>
          <w:tcPr>
            <w:tcW w:w="1276" w:type="dxa"/>
            <w:tcBorders>
              <w:top w:val="single" w:sz="6" w:space="0" w:color="auto"/>
              <w:left w:val="single" w:sz="6" w:space="0" w:color="auto"/>
              <w:bottom w:val="single" w:sz="6" w:space="0" w:color="auto"/>
              <w:right w:val="single" w:sz="6" w:space="0" w:color="auto"/>
            </w:tcBorders>
          </w:tcPr>
          <w:p w14:paraId="16476A19" w14:textId="77777777" w:rsidR="008856AB" w:rsidRPr="00803A4E" w:rsidDel="00CF0C86" w:rsidRDefault="008856AB" w:rsidP="008856AB">
            <w:pPr>
              <w:pStyle w:val="TAC"/>
              <w:rPr>
                <w:rFonts w:eastAsia="DengXian"/>
                <w:lang w:eastAsia="zh-CN"/>
              </w:rPr>
            </w:pPr>
            <w:r w:rsidRPr="00803A4E">
              <w:rPr>
                <w:rFonts w:eastAsia="SimSun"/>
              </w:rPr>
              <w:t>70, 80, 90, 100</w:t>
            </w:r>
          </w:p>
        </w:tc>
        <w:tc>
          <w:tcPr>
            <w:tcW w:w="1134" w:type="dxa"/>
            <w:tcBorders>
              <w:top w:val="single" w:sz="6" w:space="0" w:color="auto"/>
              <w:left w:val="single" w:sz="6" w:space="0" w:color="auto"/>
              <w:bottom w:val="single" w:sz="6" w:space="0" w:color="auto"/>
              <w:right w:val="single" w:sz="6" w:space="0" w:color="auto"/>
            </w:tcBorders>
          </w:tcPr>
          <w:p w14:paraId="4CBE06C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116643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430EA795" w14:textId="77777777" w:rsidR="008856AB" w:rsidRPr="00803A4E" w:rsidRDefault="008856AB" w:rsidP="008856AB">
            <w:pPr>
              <w:pStyle w:val="TAC"/>
              <w:rPr>
                <w:rFonts w:eastAsia="SimSun"/>
              </w:rPr>
            </w:pPr>
          </w:p>
        </w:tc>
        <w:tc>
          <w:tcPr>
            <w:tcW w:w="1080" w:type="dxa"/>
            <w:tcBorders>
              <w:top w:val="nil"/>
              <w:left w:val="single" w:sz="6" w:space="0" w:color="auto"/>
              <w:bottom w:val="nil"/>
              <w:right w:val="single" w:sz="6" w:space="0" w:color="auto"/>
            </w:tcBorders>
          </w:tcPr>
          <w:p w14:paraId="243FDBAB"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nil"/>
              <w:right w:val="single" w:sz="4" w:space="0" w:color="auto"/>
            </w:tcBorders>
          </w:tcPr>
          <w:p w14:paraId="40DAEF1C" w14:textId="77777777" w:rsidR="008856AB" w:rsidRPr="00803A4E" w:rsidRDefault="008856AB" w:rsidP="008856AB">
            <w:pPr>
              <w:pStyle w:val="TAC"/>
              <w:rPr>
                <w:rFonts w:eastAsia="SimSun"/>
                <w:lang w:eastAsia="zh-CN"/>
              </w:rPr>
            </w:pPr>
          </w:p>
        </w:tc>
      </w:tr>
      <w:tr w:rsidR="008856AB" w:rsidRPr="00803A4E" w14:paraId="3F5DD765"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58117FBE" w14:textId="77777777" w:rsidR="008856AB" w:rsidRPr="00803A4E" w:rsidRDefault="008856AB" w:rsidP="008856AB">
            <w:pPr>
              <w:pStyle w:val="TAC"/>
              <w:rPr>
                <w:rFonts w:eastAsia="SimSun"/>
              </w:rPr>
            </w:pPr>
          </w:p>
        </w:tc>
        <w:tc>
          <w:tcPr>
            <w:tcW w:w="1176" w:type="dxa"/>
            <w:tcBorders>
              <w:top w:val="nil"/>
              <w:left w:val="single" w:sz="4" w:space="0" w:color="auto"/>
              <w:bottom w:val="nil"/>
              <w:right w:val="single" w:sz="4" w:space="0" w:color="auto"/>
            </w:tcBorders>
            <w:shd w:val="clear" w:color="auto" w:fill="auto"/>
          </w:tcPr>
          <w:p w14:paraId="325E8274" w14:textId="77777777" w:rsidR="008856AB" w:rsidRPr="00803A4E" w:rsidRDefault="008856AB" w:rsidP="008856AB">
            <w:pPr>
              <w:pStyle w:val="TAC"/>
              <w:rPr>
                <w:rFonts w:eastAsia="SimSun"/>
              </w:rPr>
            </w:pPr>
          </w:p>
        </w:tc>
        <w:tc>
          <w:tcPr>
            <w:tcW w:w="1134" w:type="dxa"/>
            <w:tcBorders>
              <w:top w:val="single" w:sz="6" w:space="0" w:color="auto"/>
              <w:left w:val="single" w:sz="4" w:space="0" w:color="auto"/>
              <w:bottom w:val="single" w:sz="6" w:space="0" w:color="auto"/>
              <w:right w:val="single" w:sz="6" w:space="0" w:color="auto"/>
            </w:tcBorders>
          </w:tcPr>
          <w:p w14:paraId="6EBF5B3A" w14:textId="77777777" w:rsidR="008856AB" w:rsidRPr="00803A4E" w:rsidRDefault="008856AB" w:rsidP="008856AB">
            <w:pPr>
              <w:pStyle w:val="TAC"/>
              <w:rPr>
                <w:rFonts w:eastAsia="DengXian"/>
                <w:lang w:eastAsia="zh-CN"/>
              </w:rPr>
            </w:pPr>
            <w:r w:rsidRPr="00803A4E">
              <w:rPr>
                <w:rFonts w:eastAsia="SimSun"/>
              </w:rPr>
              <w:t>50, 60, 70, 80, 90, 100</w:t>
            </w:r>
          </w:p>
        </w:tc>
        <w:tc>
          <w:tcPr>
            <w:tcW w:w="1276" w:type="dxa"/>
            <w:tcBorders>
              <w:top w:val="single" w:sz="6" w:space="0" w:color="auto"/>
              <w:left w:val="single" w:sz="6" w:space="0" w:color="auto"/>
              <w:bottom w:val="single" w:sz="6" w:space="0" w:color="auto"/>
              <w:right w:val="single" w:sz="6" w:space="0" w:color="auto"/>
            </w:tcBorders>
          </w:tcPr>
          <w:p w14:paraId="3E1BBE06" w14:textId="77777777" w:rsidR="008856AB" w:rsidRPr="00803A4E" w:rsidDel="00CF0C86" w:rsidRDefault="008856AB" w:rsidP="008856AB">
            <w:pPr>
              <w:pStyle w:val="TAC"/>
              <w:rPr>
                <w:rFonts w:eastAsia="DengXian"/>
                <w:lang w:eastAsia="zh-CN"/>
              </w:rPr>
            </w:pPr>
            <w:r w:rsidRPr="00803A4E">
              <w:rPr>
                <w:rFonts w:eastAsia="SimSun"/>
              </w:rPr>
              <w:t>60, 70, 80, 90, 100</w:t>
            </w:r>
          </w:p>
        </w:tc>
        <w:tc>
          <w:tcPr>
            <w:tcW w:w="1134" w:type="dxa"/>
            <w:tcBorders>
              <w:top w:val="single" w:sz="6" w:space="0" w:color="auto"/>
              <w:left w:val="single" w:sz="6" w:space="0" w:color="auto"/>
              <w:bottom w:val="single" w:sz="6" w:space="0" w:color="auto"/>
              <w:right w:val="single" w:sz="6" w:space="0" w:color="auto"/>
            </w:tcBorders>
          </w:tcPr>
          <w:p w14:paraId="4955D30E"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C8EA8FB"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07F5B0C7"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778B850D" w14:textId="77777777" w:rsidR="008856AB" w:rsidRPr="00803A4E" w:rsidRDefault="008856AB" w:rsidP="008856AB">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E7C3DDB" w14:textId="77777777" w:rsidR="008856AB" w:rsidRPr="00803A4E" w:rsidRDefault="008856AB" w:rsidP="008856AB">
            <w:pPr>
              <w:pStyle w:val="TAC"/>
              <w:rPr>
                <w:rFonts w:eastAsia="SimSun"/>
                <w:lang w:eastAsia="zh-CN"/>
              </w:rPr>
            </w:pPr>
          </w:p>
        </w:tc>
      </w:tr>
      <w:tr w:rsidR="008856AB" w:rsidRPr="00803A4E" w14:paraId="1C538613"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0E1D198F" w14:textId="77777777" w:rsidR="008856AB" w:rsidRPr="00803A4E" w:rsidRDefault="008856AB" w:rsidP="008856AB">
            <w:pPr>
              <w:pStyle w:val="TAC"/>
              <w:rPr>
                <w:rFonts w:eastAsia="SimSun"/>
              </w:rPr>
            </w:pPr>
          </w:p>
        </w:tc>
        <w:tc>
          <w:tcPr>
            <w:tcW w:w="1176" w:type="dxa"/>
            <w:tcBorders>
              <w:top w:val="nil"/>
              <w:left w:val="single" w:sz="4" w:space="0" w:color="auto"/>
              <w:bottom w:val="single" w:sz="4" w:space="0" w:color="auto"/>
              <w:right w:val="single" w:sz="4" w:space="0" w:color="auto"/>
            </w:tcBorders>
            <w:shd w:val="clear" w:color="auto" w:fill="auto"/>
          </w:tcPr>
          <w:p w14:paraId="0D6A2A97" w14:textId="77777777" w:rsidR="008856AB" w:rsidRPr="00803A4E" w:rsidRDefault="008856AB" w:rsidP="008856AB">
            <w:pPr>
              <w:pStyle w:val="TAC"/>
              <w:rPr>
                <w:rFonts w:eastAsia="SimSun"/>
              </w:rPr>
            </w:pPr>
          </w:p>
        </w:tc>
        <w:tc>
          <w:tcPr>
            <w:tcW w:w="2410" w:type="dxa"/>
            <w:gridSpan w:val="2"/>
            <w:tcBorders>
              <w:top w:val="single" w:sz="6" w:space="0" w:color="auto"/>
              <w:left w:val="single" w:sz="4" w:space="0" w:color="auto"/>
              <w:bottom w:val="single" w:sz="6" w:space="0" w:color="auto"/>
              <w:right w:val="single" w:sz="6" w:space="0" w:color="auto"/>
            </w:tcBorders>
          </w:tcPr>
          <w:p w14:paraId="3CF099B4" w14:textId="77777777" w:rsidR="008856AB" w:rsidRPr="00803A4E" w:rsidRDefault="008856AB" w:rsidP="008856AB">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4566BA"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282F3B2"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4CBAC88" w14:textId="77777777" w:rsidR="008856AB" w:rsidRPr="00803A4E" w:rsidRDefault="008856AB" w:rsidP="008856AB">
            <w:pPr>
              <w:pStyle w:val="TAC"/>
              <w:rPr>
                <w:rFonts w:eastAsia="SimSun"/>
              </w:rPr>
            </w:pPr>
          </w:p>
        </w:tc>
        <w:tc>
          <w:tcPr>
            <w:tcW w:w="1080" w:type="dxa"/>
            <w:tcBorders>
              <w:top w:val="nil"/>
              <w:left w:val="single" w:sz="6" w:space="0" w:color="auto"/>
              <w:bottom w:val="single" w:sz="6" w:space="0" w:color="auto"/>
              <w:right w:val="single" w:sz="6" w:space="0" w:color="auto"/>
            </w:tcBorders>
          </w:tcPr>
          <w:p w14:paraId="44A6D871" w14:textId="77777777" w:rsidR="008856AB" w:rsidRPr="00803A4E" w:rsidRDefault="008856AB" w:rsidP="008856AB">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FCA3B58"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04F4DED4" w14:textId="77777777" w:rsidTr="00AC4BE8">
        <w:trPr>
          <w:jc w:val="center"/>
        </w:trPr>
        <w:tc>
          <w:tcPr>
            <w:tcW w:w="1307" w:type="dxa"/>
            <w:tcBorders>
              <w:top w:val="single" w:sz="4" w:space="0" w:color="auto"/>
              <w:left w:val="single" w:sz="4" w:space="0" w:color="auto"/>
              <w:bottom w:val="nil"/>
              <w:right w:val="single" w:sz="6" w:space="0" w:color="auto"/>
            </w:tcBorders>
          </w:tcPr>
          <w:p w14:paraId="4B4B37FB" w14:textId="77777777" w:rsidR="008856AB" w:rsidRPr="00803A4E" w:rsidRDefault="008856AB" w:rsidP="008856AB">
            <w:pPr>
              <w:pStyle w:val="TAC"/>
              <w:rPr>
                <w:rFonts w:eastAsia="SimSun"/>
                <w:lang w:eastAsia="zh-CN"/>
              </w:rPr>
            </w:pPr>
            <w:r w:rsidRPr="00803A4E">
              <w:rPr>
                <w:rFonts w:eastAsia="SimSun" w:hint="eastAsia"/>
                <w:lang w:eastAsia="zh-CN"/>
              </w:rPr>
              <w:t>CA_n78D</w:t>
            </w:r>
          </w:p>
        </w:tc>
        <w:tc>
          <w:tcPr>
            <w:tcW w:w="1176" w:type="dxa"/>
            <w:tcBorders>
              <w:top w:val="single" w:sz="4" w:space="0" w:color="auto"/>
              <w:left w:val="single" w:sz="6" w:space="0" w:color="auto"/>
              <w:bottom w:val="nil"/>
              <w:right w:val="single" w:sz="6" w:space="0" w:color="auto"/>
            </w:tcBorders>
          </w:tcPr>
          <w:p w14:paraId="1FAF710D" w14:textId="3DAE58F6" w:rsidR="008856AB" w:rsidRPr="00803A4E" w:rsidRDefault="008856AB" w:rsidP="008856AB">
            <w:pPr>
              <w:pStyle w:val="TAC"/>
              <w:rPr>
                <w:rFonts w:eastAsia="SimSun"/>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890C389"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4AA2101"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DC11315" w14:textId="77777777" w:rsidR="008856AB" w:rsidRPr="00803A4E" w:rsidRDefault="008856AB" w:rsidP="008856AB">
            <w:pPr>
              <w:pStyle w:val="TAC"/>
              <w:rPr>
                <w:rFonts w:eastAsia="SimSun"/>
                <w:lang w:eastAsia="zh-C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305DFCD"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36786C6" w14:textId="77777777" w:rsidR="008856AB" w:rsidRPr="00803A4E" w:rsidRDefault="008856AB" w:rsidP="008856AB">
            <w:pPr>
              <w:pStyle w:val="TAC"/>
              <w:rPr>
                <w:rFonts w:eastAsia="SimSun"/>
              </w:rPr>
            </w:pPr>
          </w:p>
        </w:tc>
        <w:tc>
          <w:tcPr>
            <w:tcW w:w="1080" w:type="dxa"/>
            <w:tcBorders>
              <w:left w:val="single" w:sz="6" w:space="0" w:color="auto"/>
              <w:bottom w:val="single" w:sz="4" w:space="0" w:color="auto"/>
              <w:right w:val="single" w:sz="6" w:space="0" w:color="auto"/>
            </w:tcBorders>
          </w:tcPr>
          <w:p w14:paraId="15AA48D4" w14:textId="77777777" w:rsidR="008856AB" w:rsidRPr="00803A4E" w:rsidRDefault="008856AB" w:rsidP="008856AB">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40B899E6"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65EB385C" w14:textId="77777777" w:rsidTr="00AC4BE8">
        <w:trPr>
          <w:jc w:val="center"/>
        </w:trPr>
        <w:tc>
          <w:tcPr>
            <w:tcW w:w="1307" w:type="dxa"/>
            <w:tcBorders>
              <w:top w:val="nil"/>
              <w:left w:val="single" w:sz="4" w:space="0" w:color="auto"/>
              <w:bottom w:val="single" w:sz="4" w:space="0" w:color="auto"/>
              <w:right w:val="single" w:sz="6" w:space="0" w:color="auto"/>
            </w:tcBorders>
          </w:tcPr>
          <w:p w14:paraId="41152F6D"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64C93C37"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717FF19" w14:textId="77777777" w:rsidR="008856AB" w:rsidRPr="00803A4E" w:rsidRDefault="008856AB" w:rsidP="008856AB">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EA211E4"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7A9506F4" w14:textId="77777777" w:rsidR="008856AB" w:rsidRPr="00803A4E" w:rsidRDefault="008856AB" w:rsidP="008856AB">
            <w:pPr>
              <w:pStyle w:val="TAC"/>
              <w:rPr>
                <w:rFonts w:eastAsia="SimSun"/>
              </w:rPr>
            </w:pPr>
          </w:p>
        </w:tc>
        <w:tc>
          <w:tcPr>
            <w:tcW w:w="1080" w:type="dxa"/>
            <w:tcBorders>
              <w:left w:val="single" w:sz="6" w:space="0" w:color="auto"/>
              <w:bottom w:val="single" w:sz="4" w:space="0" w:color="auto"/>
              <w:right w:val="single" w:sz="6" w:space="0" w:color="auto"/>
            </w:tcBorders>
          </w:tcPr>
          <w:p w14:paraId="4238C882"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7710576"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12882D58" w14:textId="77777777" w:rsidTr="00AC4BE8">
        <w:trPr>
          <w:jc w:val="center"/>
        </w:trPr>
        <w:tc>
          <w:tcPr>
            <w:tcW w:w="1307" w:type="dxa"/>
            <w:tcBorders>
              <w:top w:val="single" w:sz="4" w:space="0" w:color="auto"/>
              <w:left w:val="single" w:sz="4" w:space="0" w:color="auto"/>
              <w:bottom w:val="nil"/>
              <w:right w:val="single" w:sz="4" w:space="0" w:color="auto"/>
            </w:tcBorders>
            <w:shd w:val="clear" w:color="auto" w:fill="auto"/>
          </w:tcPr>
          <w:p w14:paraId="0BDE1FFB" w14:textId="77777777" w:rsidR="008856AB" w:rsidRPr="00803A4E" w:rsidRDefault="008856AB" w:rsidP="008856AB">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37D8BA4" w14:textId="0B07079D" w:rsidR="008856AB" w:rsidRPr="00803A4E" w:rsidRDefault="008856AB" w:rsidP="008856AB">
            <w:pPr>
              <w:pStyle w:val="TAC"/>
              <w:rPr>
                <w:rFonts w:eastAsia="SimSun"/>
                <w:lang w:eastAsia="zh-CN"/>
              </w:rPr>
            </w:pPr>
            <w:r w:rsidRPr="00803A4E">
              <w:rPr>
                <w:rFonts w:eastAsia="SimSun" w:hint="eastAsia"/>
                <w:lang w:eastAsia="zh-CN"/>
              </w:rPr>
              <w:t>CA</w:t>
            </w:r>
            <w:r w:rsidRPr="00803A4E">
              <w:rPr>
                <w:rFonts w:eastAsia="SimSun"/>
                <w:lang w:eastAsia="zh-CN"/>
              </w:rPr>
              <w:t>_n79C</w:t>
            </w:r>
            <w:r w:rsidRPr="00DD64D0">
              <w:rPr>
                <w:rFonts w:eastAsia="SimSun"/>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262F9E7" w14:textId="77777777" w:rsidR="008856AB" w:rsidRPr="00803A4E" w:rsidRDefault="008856AB" w:rsidP="008856AB">
            <w:pPr>
              <w:pStyle w:val="TAC"/>
              <w:rPr>
                <w:rFonts w:eastAsia="SimSun"/>
                <w:lang w:eastAsia="zh-CN"/>
              </w:rPr>
            </w:pPr>
            <w:r w:rsidRPr="00803A4E">
              <w:rPr>
                <w:rFonts w:eastAsia="SimSun"/>
              </w:rPr>
              <w:t>50</w:t>
            </w:r>
          </w:p>
        </w:tc>
        <w:tc>
          <w:tcPr>
            <w:tcW w:w="1276" w:type="dxa"/>
            <w:tcBorders>
              <w:top w:val="single" w:sz="6" w:space="0" w:color="auto"/>
              <w:left w:val="single" w:sz="6" w:space="0" w:color="auto"/>
              <w:bottom w:val="single" w:sz="6" w:space="0" w:color="auto"/>
              <w:right w:val="single" w:sz="6" w:space="0" w:color="auto"/>
            </w:tcBorders>
          </w:tcPr>
          <w:p w14:paraId="0A19FF45" w14:textId="77777777" w:rsidR="008856AB" w:rsidRPr="00803A4E" w:rsidRDefault="008856AB" w:rsidP="008856AB">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2262A035"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3CA8D630"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342DCD79" w14:textId="77777777" w:rsidR="008856AB" w:rsidRPr="00803A4E" w:rsidRDefault="008856AB" w:rsidP="008856AB">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C307339" w14:textId="77777777" w:rsidR="008856AB" w:rsidRPr="00803A4E" w:rsidRDefault="008856AB" w:rsidP="008856AB">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9C12A7F"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6237904C"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D404F54"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7730127E"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0A4268D5" w14:textId="77777777" w:rsidR="008856AB" w:rsidRPr="00803A4E" w:rsidRDefault="008856AB" w:rsidP="008856AB">
            <w:pPr>
              <w:pStyle w:val="TAC"/>
              <w:rPr>
                <w:rFonts w:eastAsia="SimSun"/>
                <w:lang w:eastAsia="zh-CN"/>
              </w:rPr>
            </w:pPr>
            <w:r w:rsidRPr="00803A4E">
              <w:rPr>
                <w:rFonts w:eastAsia="SimSun"/>
              </w:rPr>
              <w:t>60</w:t>
            </w:r>
          </w:p>
        </w:tc>
        <w:tc>
          <w:tcPr>
            <w:tcW w:w="1276" w:type="dxa"/>
            <w:tcBorders>
              <w:top w:val="single" w:sz="6" w:space="0" w:color="auto"/>
              <w:left w:val="single" w:sz="6" w:space="0" w:color="auto"/>
              <w:bottom w:val="single" w:sz="6" w:space="0" w:color="auto"/>
              <w:right w:val="single" w:sz="6" w:space="0" w:color="auto"/>
            </w:tcBorders>
          </w:tcPr>
          <w:p w14:paraId="30BC6D00" w14:textId="77777777" w:rsidR="008856AB" w:rsidRPr="00803A4E" w:rsidRDefault="008856AB" w:rsidP="008856AB">
            <w:pPr>
              <w:pStyle w:val="TAC"/>
              <w:rPr>
                <w:rFonts w:eastAsia="SimSun"/>
                <w:lang w:eastAsia="zh-CN"/>
              </w:rPr>
            </w:pPr>
            <w:r w:rsidRPr="00803A4E">
              <w:rPr>
                <w:rFonts w:eastAsia="SimSun"/>
              </w:rPr>
              <w:t>60, 80, 100</w:t>
            </w:r>
          </w:p>
        </w:tc>
        <w:tc>
          <w:tcPr>
            <w:tcW w:w="1134" w:type="dxa"/>
            <w:tcBorders>
              <w:top w:val="single" w:sz="6" w:space="0" w:color="auto"/>
              <w:left w:val="single" w:sz="6" w:space="0" w:color="auto"/>
              <w:bottom w:val="single" w:sz="6" w:space="0" w:color="auto"/>
              <w:right w:val="single" w:sz="6" w:space="0" w:color="auto"/>
            </w:tcBorders>
          </w:tcPr>
          <w:p w14:paraId="47AE66A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08A3E8D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3290682"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7EB60C0"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BEB7015" w14:textId="77777777" w:rsidR="008856AB" w:rsidRPr="00803A4E" w:rsidRDefault="008856AB" w:rsidP="008856AB">
            <w:pPr>
              <w:pStyle w:val="TAC"/>
              <w:rPr>
                <w:rFonts w:eastAsia="SimSun"/>
                <w:lang w:eastAsia="zh-CN"/>
              </w:rPr>
            </w:pPr>
          </w:p>
        </w:tc>
      </w:tr>
      <w:tr w:rsidR="008856AB" w:rsidRPr="00803A4E" w14:paraId="44D88880"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08A79612"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2034D794"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263F1498" w14:textId="77777777" w:rsidR="008856AB" w:rsidRPr="00803A4E" w:rsidRDefault="008856AB" w:rsidP="008856AB">
            <w:pPr>
              <w:pStyle w:val="TAC"/>
              <w:rPr>
                <w:rFonts w:eastAsia="SimSun"/>
                <w:lang w:eastAsia="zh-CN"/>
              </w:rPr>
            </w:pPr>
            <w:r w:rsidRPr="00803A4E">
              <w:rPr>
                <w:rFonts w:eastAsia="SimSun"/>
              </w:rPr>
              <w:t>80</w:t>
            </w:r>
          </w:p>
        </w:tc>
        <w:tc>
          <w:tcPr>
            <w:tcW w:w="1276" w:type="dxa"/>
            <w:tcBorders>
              <w:top w:val="single" w:sz="6" w:space="0" w:color="auto"/>
              <w:left w:val="single" w:sz="6" w:space="0" w:color="auto"/>
              <w:bottom w:val="single" w:sz="6" w:space="0" w:color="auto"/>
              <w:right w:val="single" w:sz="6" w:space="0" w:color="auto"/>
            </w:tcBorders>
          </w:tcPr>
          <w:p w14:paraId="5D05DE2A" w14:textId="77777777" w:rsidR="008856AB" w:rsidRPr="00803A4E" w:rsidRDefault="008856AB" w:rsidP="008856AB">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528CE05"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9746AB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22E9A3E" w14:textId="77777777" w:rsidR="008856AB" w:rsidRPr="00803A4E" w:rsidRDefault="008856AB" w:rsidP="008856AB">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0DFF300"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4A79FC80" w14:textId="77777777" w:rsidR="008856AB" w:rsidRPr="00803A4E" w:rsidRDefault="008856AB" w:rsidP="008856AB">
            <w:pPr>
              <w:pStyle w:val="TAC"/>
              <w:rPr>
                <w:rFonts w:eastAsia="SimSun"/>
                <w:lang w:eastAsia="zh-CN"/>
              </w:rPr>
            </w:pPr>
          </w:p>
        </w:tc>
      </w:tr>
      <w:tr w:rsidR="008856AB" w:rsidRPr="00803A4E" w14:paraId="413DC88D" w14:textId="77777777" w:rsidTr="00AC4BE8">
        <w:trPr>
          <w:jc w:val="center"/>
        </w:trPr>
        <w:tc>
          <w:tcPr>
            <w:tcW w:w="1307" w:type="dxa"/>
            <w:tcBorders>
              <w:top w:val="nil"/>
              <w:left w:val="single" w:sz="4" w:space="0" w:color="auto"/>
              <w:bottom w:val="nil"/>
              <w:right w:val="single" w:sz="4" w:space="0" w:color="auto"/>
            </w:tcBorders>
            <w:shd w:val="clear" w:color="auto" w:fill="auto"/>
          </w:tcPr>
          <w:p w14:paraId="41F973B6"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nil"/>
              <w:right w:val="single" w:sz="4" w:space="0" w:color="auto"/>
            </w:tcBorders>
            <w:shd w:val="clear" w:color="auto" w:fill="auto"/>
          </w:tcPr>
          <w:p w14:paraId="19D8E576" w14:textId="77777777" w:rsidR="008856AB" w:rsidRPr="00803A4E" w:rsidRDefault="008856AB" w:rsidP="008856AB">
            <w:pPr>
              <w:pStyle w:val="TAC"/>
              <w:rPr>
                <w:rFonts w:eastAsia="SimSun"/>
                <w:lang w:eastAsia="zh-CN"/>
              </w:rPr>
            </w:pPr>
          </w:p>
        </w:tc>
        <w:tc>
          <w:tcPr>
            <w:tcW w:w="1134" w:type="dxa"/>
            <w:tcBorders>
              <w:top w:val="single" w:sz="6" w:space="0" w:color="auto"/>
              <w:left w:val="single" w:sz="4" w:space="0" w:color="auto"/>
              <w:bottom w:val="single" w:sz="6" w:space="0" w:color="auto"/>
              <w:right w:val="single" w:sz="6" w:space="0" w:color="auto"/>
            </w:tcBorders>
          </w:tcPr>
          <w:p w14:paraId="30E79943" w14:textId="77777777" w:rsidR="008856AB" w:rsidRPr="00803A4E" w:rsidRDefault="008856AB" w:rsidP="008856AB">
            <w:pPr>
              <w:pStyle w:val="TAC"/>
              <w:rPr>
                <w:rFonts w:eastAsia="SimSu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3FEF7E6D" w14:textId="77777777" w:rsidR="008856AB" w:rsidRPr="00803A4E" w:rsidRDefault="008856AB" w:rsidP="008856AB">
            <w:pPr>
              <w:pStyle w:val="TAC"/>
              <w:rPr>
                <w:rFonts w:eastAsia="SimSun"/>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61D1E254"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4BE49C5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1C4E77B2"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952A316" w14:textId="77777777" w:rsidR="008856AB" w:rsidRPr="00803A4E" w:rsidRDefault="008856AB" w:rsidP="008856AB">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247380B" w14:textId="77777777" w:rsidR="008856AB" w:rsidRPr="00803A4E" w:rsidRDefault="008856AB" w:rsidP="008856AB">
            <w:pPr>
              <w:pStyle w:val="TAC"/>
              <w:rPr>
                <w:rFonts w:eastAsia="SimSun"/>
                <w:lang w:eastAsia="zh-CN"/>
              </w:rPr>
            </w:pPr>
          </w:p>
        </w:tc>
      </w:tr>
      <w:tr w:rsidR="008856AB" w:rsidRPr="00803A4E" w14:paraId="67AA516E" w14:textId="77777777" w:rsidTr="00AC4BE8">
        <w:trPr>
          <w:jc w:val="center"/>
        </w:trPr>
        <w:tc>
          <w:tcPr>
            <w:tcW w:w="1307" w:type="dxa"/>
            <w:tcBorders>
              <w:top w:val="nil"/>
              <w:left w:val="single" w:sz="4" w:space="0" w:color="auto"/>
              <w:bottom w:val="single" w:sz="4" w:space="0" w:color="auto"/>
              <w:right w:val="single" w:sz="4" w:space="0" w:color="auto"/>
            </w:tcBorders>
            <w:shd w:val="clear" w:color="auto" w:fill="auto"/>
          </w:tcPr>
          <w:p w14:paraId="7A4398CB" w14:textId="77777777" w:rsidR="008856AB" w:rsidRPr="00803A4E" w:rsidRDefault="008856AB" w:rsidP="008856AB">
            <w:pPr>
              <w:pStyle w:val="TAC"/>
              <w:rPr>
                <w:rFonts w:eastAsia="SimSun"/>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0E49A035" w14:textId="77777777" w:rsidR="008856AB" w:rsidRPr="00803A4E" w:rsidRDefault="008856AB" w:rsidP="008856AB">
            <w:pPr>
              <w:pStyle w:val="TAC"/>
              <w:rPr>
                <w:rFonts w:eastAsia="SimSun"/>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993B97E" w14:textId="77777777" w:rsidR="008856AB" w:rsidRPr="00803A4E" w:rsidRDefault="008856AB" w:rsidP="008856AB">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33FDF00" w14:textId="77777777" w:rsidR="008856AB" w:rsidRPr="00803A4E" w:rsidRDefault="008856AB" w:rsidP="008856AB">
            <w:pPr>
              <w:pStyle w:val="TAC"/>
              <w:rPr>
                <w:rFonts w:eastAsia="SimSun"/>
              </w:rPr>
            </w:pPr>
          </w:p>
        </w:tc>
        <w:tc>
          <w:tcPr>
            <w:tcW w:w="1134" w:type="dxa"/>
            <w:tcBorders>
              <w:top w:val="single" w:sz="6" w:space="0" w:color="auto"/>
              <w:left w:val="single" w:sz="6" w:space="0" w:color="auto"/>
              <w:bottom w:val="single" w:sz="6" w:space="0" w:color="auto"/>
              <w:right w:val="single" w:sz="6" w:space="0" w:color="auto"/>
            </w:tcBorders>
          </w:tcPr>
          <w:p w14:paraId="745B0719"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4" w:space="0" w:color="auto"/>
            </w:tcBorders>
          </w:tcPr>
          <w:p w14:paraId="632C2CE9" w14:textId="77777777" w:rsidR="008856AB" w:rsidRPr="00803A4E" w:rsidRDefault="008856AB" w:rsidP="008856AB">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0C3D6F7" w14:textId="77777777" w:rsidR="008856AB" w:rsidRPr="00803A4E" w:rsidRDefault="008856AB" w:rsidP="008856AB">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641A7FEB"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0BB1D24A" w14:textId="77777777" w:rsidTr="00AC4BE8">
        <w:trPr>
          <w:jc w:val="center"/>
        </w:trPr>
        <w:tc>
          <w:tcPr>
            <w:tcW w:w="1307" w:type="dxa"/>
            <w:tcBorders>
              <w:top w:val="single" w:sz="4" w:space="0" w:color="auto"/>
              <w:left w:val="single" w:sz="4" w:space="0" w:color="auto"/>
              <w:bottom w:val="nil"/>
              <w:right w:val="single" w:sz="6" w:space="0" w:color="auto"/>
            </w:tcBorders>
          </w:tcPr>
          <w:p w14:paraId="0C02DADB" w14:textId="77777777" w:rsidR="008856AB" w:rsidRPr="00803A4E" w:rsidRDefault="008856AB" w:rsidP="008856AB">
            <w:pPr>
              <w:pStyle w:val="TAC"/>
              <w:rPr>
                <w:rFonts w:eastAsia="SimSun"/>
                <w:lang w:eastAsia="zh-CN"/>
              </w:rPr>
            </w:pPr>
            <w:r w:rsidRPr="00803A4E">
              <w:rPr>
                <w:rFonts w:eastAsia="SimSun"/>
                <w:lang w:eastAsia="zh-CN"/>
              </w:rPr>
              <w:t>CA_n79D</w:t>
            </w:r>
          </w:p>
        </w:tc>
        <w:tc>
          <w:tcPr>
            <w:tcW w:w="1176" w:type="dxa"/>
            <w:tcBorders>
              <w:top w:val="single" w:sz="4" w:space="0" w:color="auto"/>
              <w:left w:val="single" w:sz="6" w:space="0" w:color="auto"/>
              <w:bottom w:val="nil"/>
              <w:right w:val="single" w:sz="6" w:space="0" w:color="auto"/>
            </w:tcBorders>
          </w:tcPr>
          <w:p w14:paraId="6492BAA1" w14:textId="77777777" w:rsidR="008856AB" w:rsidRPr="00803A4E" w:rsidRDefault="008856AB" w:rsidP="008856AB">
            <w:pPr>
              <w:pStyle w:val="TAC"/>
              <w:rPr>
                <w:rFonts w:eastAsia="SimSun"/>
                <w:lang w:eastAsia="zh-CN"/>
              </w:rPr>
            </w:pPr>
            <w:r w:rsidRPr="00803A4E">
              <w:rPr>
                <w:rFonts w:eastAsia="SimSun"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C0E9FBB" w14:textId="77777777" w:rsidR="008856AB" w:rsidRPr="00803A4E" w:rsidRDefault="008856AB" w:rsidP="008856AB">
            <w:pPr>
              <w:pStyle w:val="TAC"/>
              <w:rPr>
                <w:rFonts w:eastAsia="Yu Mincho"/>
                <w:lang w:eastAsia="ja-JP"/>
              </w:rPr>
            </w:pPr>
            <w:r w:rsidRPr="00803A4E">
              <w:rPr>
                <w:rFonts w:eastAsia="SimSun"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0812C2B2" w14:textId="77777777" w:rsidR="008856AB" w:rsidRPr="00803A4E" w:rsidRDefault="008856AB" w:rsidP="008856AB">
            <w:pPr>
              <w:pStyle w:val="TAC"/>
              <w:rPr>
                <w:rFonts w:eastAsia="Yu Mincho"/>
                <w:lang w:eastAsia="ja-JP"/>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2C3E095" w14:textId="77777777" w:rsidR="008856AB" w:rsidRPr="00803A4E" w:rsidRDefault="008856AB" w:rsidP="008856AB">
            <w:pPr>
              <w:pStyle w:val="TAC"/>
              <w:rPr>
                <w:rFonts w:eastAsia="SimSun"/>
              </w:rPr>
            </w:pPr>
            <w:r w:rsidRPr="00803A4E">
              <w:rPr>
                <w:rFonts w:eastAsia="SimSun"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F8B9DA1"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A2AF9BC"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DBB8FBF" w14:textId="77777777" w:rsidR="008856AB" w:rsidRPr="00803A4E" w:rsidRDefault="008856AB" w:rsidP="008856AB">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F863BD2" w14:textId="77777777" w:rsidR="008856AB" w:rsidRPr="00803A4E" w:rsidRDefault="008856AB" w:rsidP="008856AB">
            <w:pPr>
              <w:pStyle w:val="TAC"/>
              <w:rPr>
                <w:rFonts w:eastAsia="SimSun"/>
                <w:lang w:eastAsia="zh-CN"/>
              </w:rPr>
            </w:pPr>
            <w:r w:rsidRPr="00803A4E">
              <w:rPr>
                <w:rFonts w:eastAsia="SimSun" w:hint="eastAsia"/>
                <w:lang w:eastAsia="zh-CN"/>
              </w:rPr>
              <w:t>0</w:t>
            </w:r>
          </w:p>
        </w:tc>
      </w:tr>
      <w:tr w:rsidR="008856AB" w:rsidRPr="00803A4E" w14:paraId="20A20BEC" w14:textId="77777777" w:rsidTr="00AC4BE8">
        <w:trPr>
          <w:jc w:val="center"/>
        </w:trPr>
        <w:tc>
          <w:tcPr>
            <w:tcW w:w="1307" w:type="dxa"/>
            <w:tcBorders>
              <w:top w:val="nil"/>
              <w:left w:val="single" w:sz="4" w:space="0" w:color="auto"/>
              <w:bottom w:val="single" w:sz="4" w:space="0" w:color="auto"/>
              <w:right w:val="single" w:sz="6" w:space="0" w:color="auto"/>
            </w:tcBorders>
          </w:tcPr>
          <w:p w14:paraId="3FDD230B" w14:textId="77777777" w:rsidR="008856AB" w:rsidRPr="00803A4E" w:rsidRDefault="008856AB" w:rsidP="008856AB">
            <w:pPr>
              <w:pStyle w:val="TAC"/>
              <w:rPr>
                <w:rFonts w:eastAsia="SimSun"/>
                <w:lang w:eastAsia="zh-CN"/>
              </w:rPr>
            </w:pPr>
          </w:p>
        </w:tc>
        <w:tc>
          <w:tcPr>
            <w:tcW w:w="1176" w:type="dxa"/>
            <w:tcBorders>
              <w:top w:val="nil"/>
              <w:left w:val="single" w:sz="6" w:space="0" w:color="auto"/>
              <w:bottom w:val="single" w:sz="4" w:space="0" w:color="auto"/>
              <w:right w:val="single" w:sz="6" w:space="0" w:color="auto"/>
            </w:tcBorders>
          </w:tcPr>
          <w:p w14:paraId="219645BF" w14:textId="77777777" w:rsidR="008856AB" w:rsidRPr="00803A4E" w:rsidRDefault="008856AB" w:rsidP="008856AB">
            <w:pPr>
              <w:pStyle w:val="TAC"/>
              <w:rPr>
                <w:rFonts w:eastAsia="SimSun"/>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CFE87AE" w14:textId="77777777" w:rsidR="008856AB" w:rsidRPr="00803A4E" w:rsidRDefault="008856AB" w:rsidP="008856AB">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BA7E923"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23A7D622"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8CE97E9" w14:textId="77777777" w:rsidR="008856AB" w:rsidRPr="00803A4E" w:rsidRDefault="008856AB" w:rsidP="008856AB">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8A6C360" w14:textId="77777777" w:rsidR="008856AB" w:rsidRPr="00803A4E" w:rsidRDefault="008856AB" w:rsidP="008856AB">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8856AB" w:rsidRPr="00803A4E" w14:paraId="309FED42"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3B0329B" w14:textId="77777777" w:rsidR="008856AB" w:rsidRPr="00803A4E" w:rsidRDefault="008856AB" w:rsidP="008856AB">
            <w:pPr>
              <w:pStyle w:val="TAC"/>
              <w:rPr>
                <w:rFonts w:eastAsia="SimSun"/>
                <w:lang w:eastAsia="zh-CN"/>
              </w:rPr>
            </w:pPr>
            <w:r w:rsidRPr="00803A4E">
              <w:rPr>
                <w:rFonts w:eastAsia="SimSun"/>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19921DEE" w14:textId="77777777" w:rsidR="008856AB" w:rsidRPr="00803A4E" w:rsidRDefault="008856AB" w:rsidP="008856AB">
            <w:pPr>
              <w:pStyle w:val="TAC"/>
              <w:rPr>
                <w:rFonts w:eastAsia="SimSun"/>
                <w:lang w:eastAsia="zh-CN"/>
              </w:rPr>
            </w:pPr>
            <w:r w:rsidRPr="00803A4E">
              <w:rPr>
                <w:rFonts w:eastAsia="SimSun"/>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15930117" w14:textId="77777777" w:rsidR="008856AB" w:rsidRPr="00803A4E" w:rsidRDefault="008856AB" w:rsidP="008856AB">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439D89BA" w14:textId="77777777" w:rsidR="008856AB" w:rsidRPr="00803A4E" w:rsidRDefault="008856AB" w:rsidP="008856AB">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0DB96B28"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1D50950E"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3773046A"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27D378A" w14:textId="77777777" w:rsidR="008856AB" w:rsidRPr="00803A4E" w:rsidRDefault="008856AB" w:rsidP="008856AB">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8C88B97"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568B633E"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25DC8CF" w14:textId="77777777" w:rsidR="008856AB" w:rsidRPr="00803A4E" w:rsidRDefault="008856AB" w:rsidP="008856AB">
            <w:pPr>
              <w:pStyle w:val="TAC"/>
              <w:rPr>
                <w:rFonts w:eastAsia="SimSun"/>
                <w:lang w:eastAsia="zh-CN"/>
              </w:rPr>
            </w:pPr>
            <w:r w:rsidRPr="00803A4E">
              <w:rPr>
                <w:rFonts w:eastAsia="SimSun"/>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62ED59C8" w14:textId="77777777" w:rsidR="008856AB" w:rsidRPr="00803A4E" w:rsidRDefault="008856AB" w:rsidP="008856AB">
            <w:pPr>
              <w:pStyle w:val="TAC"/>
              <w:rPr>
                <w:rFonts w:eastAsia="SimSun"/>
                <w:lang w:eastAsia="zh-CN"/>
              </w:rPr>
            </w:pPr>
            <w:r w:rsidRPr="00803A4E">
              <w:rPr>
                <w:rFonts w:eastAsia="SimSun"/>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469A2A6B"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35A36C5" w14:textId="77777777" w:rsidR="008856AB" w:rsidRPr="00803A4E" w:rsidRDefault="008856AB" w:rsidP="008856AB">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6F3EC9F"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66C96D6C"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5877A405"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DC4137" w14:textId="77777777" w:rsidR="008856AB" w:rsidRPr="00803A4E" w:rsidRDefault="008856AB" w:rsidP="008856AB">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BE95F4"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648C1DEC"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C6B304E" w14:textId="77777777" w:rsidR="008856AB" w:rsidRPr="00803A4E" w:rsidRDefault="008856AB" w:rsidP="008856AB">
            <w:pPr>
              <w:pStyle w:val="TAC"/>
              <w:rPr>
                <w:rFonts w:eastAsia="SimSun"/>
                <w:lang w:eastAsia="zh-CN"/>
              </w:rPr>
            </w:pPr>
            <w:r w:rsidRPr="00803A4E">
              <w:rPr>
                <w:rFonts w:eastAsia="SimSun"/>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7728FC58"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7A65BE44"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C41321D"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C2C3C4E" w14:textId="77777777" w:rsidR="008856AB" w:rsidRPr="00803A4E" w:rsidRDefault="008856AB" w:rsidP="008856AB">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81257E6" w14:textId="77777777" w:rsidR="008856AB" w:rsidRPr="00803A4E" w:rsidRDefault="008856AB" w:rsidP="008856AB">
            <w:pPr>
              <w:pStyle w:val="TAC"/>
              <w:rPr>
                <w:rFonts w:eastAsia="SimSun"/>
              </w:rPr>
            </w:pPr>
          </w:p>
        </w:tc>
        <w:tc>
          <w:tcPr>
            <w:tcW w:w="1076" w:type="dxa"/>
            <w:tcBorders>
              <w:top w:val="single" w:sz="6" w:space="0" w:color="auto"/>
              <w:left w:val="single" w:sz="6" w:space="0" w:color="auto"/>
              <w:bottom w:val="single" w:sz="6" w:space="0" w:color="auto"/>
              <w:right w:val="single" w:sz="6" w:space="0" w:color="auto"/>
            </w:tcBorders>
          </w:tcPr>
          <w:p w14:paraId="62C2EB0B"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ABFF2B0" w14:textId="77777777" w:rsidR="008856AB" w:rsidRPr="00803A4E" w:rsidRDefault="008856AB" w:rsidP="008856AB">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0CE4724"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4A9341DD"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6E64CB83" w14:textId="77777777" w:rsidR="008856AB" w:rsidRPr="00803A4E" w:rsidRDefault="008856AB" w:rsidP="008856AB">
            <w:pPr>
              <w:pStyle w:val="TAC"/>
              <w:rPr>
                <w:rFonts w:eastAsia="SimSun"/>
                <w:lang w:eastAsia="zh-CN"/>
              </w:rPr>
            </w:pPr>
            <w:r w:rsidRPr="00803A4E">
              <w:rPr>
                <w:rFonts w:eastAsia="SimSun"/>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2BE04632"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55F1AB54"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3469414"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B7F95"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F4A5970" w14:textId="77777777" w:rsidR="008856AB" w:rsidRPr="00803A4E" w:rsidRDefault="008856AB" w:rsidP="008856AB">
            <w:pPr>
              <w:pStyle w:val="TAC"/>
              <w:rPr>
                <w:rFonts w:eastAsia="SimSu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3255DD27"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11F53D" w14:textId="77777777" w:rsidR="008856AB" w:rsidRPr="00803A4E" w:rsidRDefault="008856AB" w:rsidP="008856AB">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02F9F75C"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7147667A"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E529308" w14:textId="77777777" w:rsidR="008856AB" w:rsidRPr="00803A4E" w:rsidRDefault="008856AB" w:rsidP="008856AB">
            <w:pPr>
              <w:pStyle w:val="TAC"/>
              <w:rPr>
                <w:rFonts w:eastAsia="SimSun"/>
                <w:lang w:eastAsia="zh-CN"/>
              </w:rPr>
            </w:pPr>
            <w:r w:rsidRPr="00803A4E">
              <w:rPr>
                <w:rFonts w:eastAsia="SimSun"/>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10DF58ED" w14:textId="570F7CFB" w:rsidR="008856AB" w:rsidRPr="00803A4E" w:rsidRDefault="008856AB" w:rsidP="008856AB">
            <w:pPr>
              <w:pStyle w:val="TAC"/>
              <w:rPr>
                <w:rFonts w:eastAsia="SimSun"/>
                <w:lang w:eastAsia="zh-CN"/>
              </w:rPr>
            </w:pPr>
            <w:r w:rsidRPr="00803A4E">
              <w:rPr>
                <w:rFonts w:eastAsia="SimSun"/>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6363265B" w14:textId="77777777" w:rsidR="008856AB" w:rsidRPr="00803A4E" w:rsidRDefault="008856AB" w:rsidP="008856AB">
            <w:pPr>
              <w:pStyle w:val="TAC"/>
              <w:rPr>
                <w:rFonts w:eastAsia="SimSun"/>
                <w:lang w:eastAsia="zh-CN"/>
              </w:rPr>
            </w:pPr>
            <w:r w:rsidRPr="00803A4E">
              <w:rPr>
                <w:rFonts w:eastAsia="SimSun"/>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DC35BFB" w14:textId="77777777" w:rsidR="008856AB" w:rsidRPr="00803A4E" w:rsidRDefault="008856AB" w:rsidP="008856AB">
            <w:pPr>
              <w:pStyle w:val="TAC"/>
              <w:rPr>
                <w:rFonts w:eastAsia="SimSun"/>
                <w:lang w:eastAsia="zh-CN"/>
              </w:rPr>
            </w:pPr>
            <w:r w:rsidRPr="00803A4E">
              <w:rPr>
                <w:rFonts w:eastAsia="SimSun"/>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7AAC8DBD"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48C678AE"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01109025"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73768240" w14:textId="77777777" w:rsidR="008856AB" w:rsidRPr="00803A4E" w:rsidRDefault="008856AB" w:rsidP="008856AB">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46FD4E7"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0A642135"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5B3337E0" w14:textId="77777777" w:rsidR="008856AB" w:rsidRPr="00803A4E" w:rsidRDefault="008856AB" w:rsidP="008856AB">
            <w:pPr>
              <w:pStyle w:val="TAC"/>
              <w:rPr>
                <w:rFonts w:eastAsia="SimSun"/>
                <w:lang w:eastAsia="zh-CN"/>
              </w:rPr>
            </w:pPr>
            <w:r w:rsidRPr="00803A4E">
              <w:rPr>
                <w:rFonts w:eastAsia="SimSun"/>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56F37965" w14:textId="083A9F0D" w:rsidR="008856AB" w:rsidRPr="00803A4E" w:rsidRDefault="008856AB" w:rsidP="008856AB">
            <w:pPr>
              <w:pStyle w:val="TAC"/>
              <w:rPr>
                <w:rFonts w:eastAsia="SimSun"/>
                <w:lang w:eastAsia="zh-CN"/>
              </w:rPr>
            </w:pPr>
            <w:r w:rsidRPr="00803A4E">
              <w:rPr>
                <w:rFonts w:eastAsia="SimSun"/>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5584FC8B"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9D94D11" w14:textId="77777777" w:rsidR="008856AB" w:rsidRPr="00803A4E" w:rsidRDefault="008856AB" w:rsidP="008856AB">
            <w:pPr>
              <w:pStyle w:val="TAC"/>
              <w:rPr>
                <w:rFonts w:eastAsia="SimSun"/>
                <w:lang w:eastAsia="zh-CN"/>
              </w:rPr>
            </w:pPr>
            <w:r w:rsidRPr="00803A4E">
              <w:rPr>
                <w:rFonts w:eastAsia="SimSun"/>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506E6695" w14:textId="77777777" w:rsidR="008856AB" w:rsidRPr="00803A4E" w:rsidRDefault="008856AB" w:rsidP="008856AB">
            <w:pPr>
              <w:pStyle w:val="TAC"/>
              <w:rPr>
                <w:rFonts w:eastAsia="SimSun"/>
                <w:lang w:eastAsia="zh-CN"/>
              </w:rPr>
            </w:pPr>
          </w:p>
        </w:tc>
        <w:tc>
          <w:tcPr>
            <w:tcW w:w="1134" w:type="dxa"/>
            <w:tcBorders>
              <w:top w:val="single" w:sz="6" w:space="0" w:color="auto"/>
              <w:left w:val="single" w:sz="6" w:space="0" w:color="auto"/>
              <w:bottom w:val="single" w:sz="6" w:space="0" w:color="auto"/>
              <w:right w:val="single" w:sz="6" w:space="0" w:color="auto"/>
            </w:tcBorders>
          </w:tcPr>
          <w:p w14:paraId="36624110"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7266E1F8"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6FF7DB28" w14:textId="77777777" w:rsidR="008856AB" w:rsidRPr="00803A4E" w:rsidRDefault="008856AB" w:rsidP="008856AB">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29F754F"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4584A2E1"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3E5AA900" w14:textId="77777777" w:rsidR="008856AB" w:rsidRPr="00803A4E" w:rsidRDefault="008856AB" w:rsidP="008856AB">
            <w:pPr>
              <w:pStyle w:val="TAC"/>
              <w:rPr>
                <w:rFonts w:eastAsia="SimSun"/>
                <w:lang w:eastAsia="zh-CN"/>
              </w:rPr>
            </w:pPr>
            <w:r w:rsidRPr="00803A4E">
              <w:rPr>
                <w:rFonts w:eastAsia="SimSun"/>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37122810" w14:textId="77777777" w:rsidR="008856AB" w:rsidRPr="00803A4E" w:rsidRDefault="008856AB" w:rsidP="008856AB">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4E97B718"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2D57DFEC"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F363029" w14:textId="77777777" w:rsidR="008856AB" w:rsidRPr="00803A4E" w:rsidRDefault="008856AB" w:rsidP="008856AB">
            <w:pPr>
              <w:pStyle w:val="TAC"/>
              <w:rPr>
                <w:rFonts w:eastAsia="SimSun"/>
                <w:lang w:eastAsia="zh-CN"/>
              </w:rPr>
            </w:pPr>
            <w:r w:rsidRPr="00803A4E">
              <w:rPr>
                <w:rFonts w:eastAsia="SimSun"/>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7CE25D0C" w14:textId="77777777" w:rsidR="008856AB" w:rsidRPr="00803A4E" w:rsidRDefault="008856AB" w:rsidP="008856AB">
            <w:pPr>
              <w:pStyle w:val="TAC"/>
              <w:rPr>
                <w:rFonts w:eastAsia="SimSun"/>
                <w:lang w:eastAsia="zh-CN"/>
              </w:rPr>
            </w:pPr>
          </w:p>
        </w:tc>
        <w:tc>
          <w:tcPr>
            <w:tcW w:w="1076" w:type="dxa"/>
            <w:tcBorders>
              <w:top w:val="single" w:sz="6" w:space="0" w:color="auto"/>
              <w:left w:val="single" w:sz="6" w:space="0" w:color="auto"/>
              <w:bottom w:val="single" w:sz="6" w:space="0" w:color="auto"/>
              <w:right w:val="single" w:sz="6" w:space="0" w:color="auto"/>
            </w:tcBorders>
          </w:tcPr>
          <w:p w14:paraId="1318927E"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0B8AC70" w14:textId="77777777" w:rsidR="008856AB" w:rsidRPr="00803A4E" w:rsidRDefault="008856AB" w:rsidP="008856AB">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7BC1529"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6DB4DD34" w14:textId="77777777" w:rsidTr="00AC4BE8">
        <w:trPr>
          <w:jc w:val="center"/>
        </w:trPr>
        <w:tc>
          <w:tcPr>
            <w:tcW w:w="1307" w:type="dxa"/>
            <w:tcBorders>
              <w:top w:val="single" w:sz="4" w:space="0" w:color="auto"/>
              <w:left w:val="single" w:sz="4" w:space="0" w:color="auto"/>
              <w:bottom w:val="single" w:sz="4" w:space="0" w:color="auto"/>
              <w:right w:val="single" w:sz="6" w:space="0" w:color="auto"/>
            </w:tcBorders>
          </w:tcPr>
          <w:p w14:paraId="0C697B8A" w14:textId="77777777" w:rsidR="008856AB" w:rsidRPr="00803A4E" w:rsidRDefault="008856AB" w:rsidP="008856AB">
            <w:pPr>
              <w:pStyle w:val="TAC"/>
              <w:rPr>
                <w:rFonts w:eastAsia="SimSun"/>
                <w:lang w:eastAsia="zh-CN"/>
              </w:rPr>
            </w:pPr>
            <w:r w:rsidRPr="00803A4E">
              <w:rPr>
                <w:rFonts w:eastAsia="SimSun"/>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45B522E4" w14:textId="77777777" w:rsidR="008856AB" w:rsidRPr="00803A4E" w:rsidRDefault="008856AB" w:rsidP="008856AB">
            <w:pPr>
              <w:pStyle w:val="TAC"/>
              <w:rPr>
                <w:rFonts w:eastAsia="SimSun"/>
                <w:lang w:eastAsia="zh-CN"/>
              </w:rPr>
            </w:pPr>
            <w:r w:rsidRPr="00803A4E">
              <w:rPr>
                <w:rFonts w:eastAsia="SimSun"/>
                <w:lang w:eastAsia="zh-CN"/>
              </w:rPr>
              <w:t>-</w:t>
            </w:r>
          </w:p>
        </w:tc>
        <w:tc>
          <w:tcPr>
            <w:tcW w:w="1134" w:type="dxa"/>
            <w:tcBorders>
              <w:top w:val="single" w:sz="6" w:space="0" w:color="auto"/>
              <w:left w:val="single" w:sz="6" w:space="0" w:color="auto"/>
              <w:bottom w:val="single" w:sz="6" w:space="0" w:color="auto"/>
              <w:right w:val="single" w:sz="6" w:space="0" w:color="auto"/>
            </w:tcBorders>
          </w:tcPr>
          <w:p w14:paraId="510862CA" w14:textId="77777777" w:rsidR="008856AB" w:rsidRPr="00803A4E" w:rsidRDefault="008856AB" w:rsidP="008856AB">
            <w:pPr>
              <w:pStyle w:val="TAC"/>
              <w:rPr>
                <w:rFonts w:eastAsia="SimSun"/>
                <w:lang w:eastAsia="zh-CN"/>
              </w:rPr>
            </w:pPr>
            <w:r w:rsidRPr="00803A4E">
              <w:rPr>
                <w:rFonts w:eastAsia="SimSun"/>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9C2B0AE"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D00E01F" w14:textId="77777777" w:rsidR="008856AB" w:rsidRPr="00803A4E" w:rsidRDefault="008856AB" w:rsidP="008856AB">
            <w:pPr>
              <w:pStyle w:val="TAC"/>
              <w:rPr>
                <w:rFonts w:eastAsia="SimSun"/>
                <w:lang w:eastAsia="zh-CN"/>
              </w:rPr>
            </w:pPr>
            <w:r w:rsidRPr="00803A4E">
              <w:rPr>
                <w:rFonts w:eastAsia="SimSun"/>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5A2E818" w14:textId="77777777" w:rsidR="008856AB" w:rsidRPr="00803A4E" w:rsidRDefault="008856AB" w:rsidP="008856AB">
            <w:pPr>
              <w:pStyle w:val="TAC"/>
              <w:rPr>
                <w:rFonts w:eastAsia="SimSun"/>
                <w:lang w:eastAsia="zh-CN"/>
              </w:rPr>
            </w:pPr>
            <w:r w:rsidRPr="00803A4E">
              <w:rPr>
                <w:rFonts w:eastAsia="SimSun"/>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45AEAA99" w14:textId="77777777" w:rsidR="008856AB" w:rsidRPr="00803A4E" w:rsidRDefault="008856AB" w:rsidP="008856AB">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8D38D2B" w14:textId="77777777" w:rsidR="008856AB" w:rsidRPr="00803A4E" w:rsidRDefault="008856AB" w:rsidP="008856AB">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6DB7F71" w14:textId="77777777" w:rsidR="008856AB" w:rsidRPr="00803A4E" w:rsidRDefault="008856AB" w:rsidP="008856AB">
            <w:pPr>
              <w:pStyle w:val="TAC"/>
              <w:rPr>
                <w:rFonts w:eastAsia="SimSun"/>
                <w:lang w:eastAsia="zh-CN"/>
              </w:rPr>
            </w:pPr>
            <w:r w:rsidRPr="00803A4E">
              <w:rPr>
                <w:rFonts w:eastAsia="SimSun"/>
                <w:lang w:eastAsia="zh-CN"/>
              </w:rPr>
              <w:t>0</w:t>
            </w:r>
          </w:p>
        </w:tc>
      </w:tr>
      <w:tr w:rsidR="008856AB" w:rsidRPr="00803A4E" w14:paraId="70F9E1F9" w14:textId="77777777" w:rsidTr="00A0152C">
        <w:trPr>
          <w:jc w:val="center"/>
        </w:trPr>
        <w:tc>
          <w:tcPr>
            <w:tcW w:w="10635" w:type="dxa"/>
            <w:gridSpan w:val="9"/>
            <w:tcBorders>
              <w:left w:val="single" w:sz="4" w:space="0" w:color="auto"/>
              <w:bottom w:val="single" w:sz="6" w:space="0" w:color="auto"/>
              <w:right w:val="single" w:sz="4" w:space="0" w:color="auto"/>
            </w:tcBorders>
            <w:vAlign w:val="center"/>
          </w:tcPr>
          <w:p w14:paraId="5EF4F08B" w14:textId="6C0A79FA" w:rsidR="00FD2A8C" w:rsidRPr="00803A4E" w:rsidRDefault="00FD2A8C" w:rsidP="00FD2A8C">
            <w:pPr>
              <w:pStyle w:val="TAN"/>
              <w:rPr>
                <w:rFonts w:eastAsia="SimSun"/>
              </w:rPr>
            </w:pPr>
            <w:r w:rsidRPr="00803A4E">
              <w:rPr>
                <w:rFonts w:eastAsia="SimSun"/>
              </w:rPr>
              <w:t>NOTE 1:</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p w14:paraId="75BCF88F" w14:textId="77777777" w:rsidR="00FD2A8C" w:rsidRPr="00803A4E" w:rsidRDefault="00FD2A8C" w:rsidP="00FD2A8C">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6D986DA6" w14:textId="1B96099C" w:rsidR="00FD2A8C" w:rsidRPr="00803A4E" w:rsidRDefault="00FD2A8C" w:rsidP="00FD2A8C">
            <w:pPr>
              <w:pStyle w:val="TAN"/>
            </w:pPr>
            <w:r w:rsidRPr="00803A4E">
              <w:t xml:space="preserve">NOTE </w:t>
            </w:r>
            <w:r w:rsidRPr="00803A4E">
              <w:rPr>
                <w:rFonts w:hint="eastAsia"/>
                <w:lang w:eastAsia="zh-CN"/>
              </w:rPr>
              <w:t>3</w:t>
            </w:r>
            <w:r w:rsidRPr="00803A4E">
              <w:t>:</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0BB36222" w14:textId="65FB5579" w:rsidR="00FD2A8C" w:rsidRPr="00803A4E" w:rsidRDefault="00FD2A8C" w:rsidP="00FD2A8C">
            <w:pPr>
              <w:pStyle w:val="TAN"/>
              <w:rPr>
                <w:rFonts w:eastAsia="SimSun"/>
              </w:rPr>
            </w:pPr>
            <w:r w:rsidRPr="00803A4E">
              <w:t xml:space="preserve">NOTE </w:t>
            </w:r>
            <w:r w:rsidRPr="00803A4E">
              <w:rPr>
                <w:rFonts w:hint="eastAsia"/>
                <w:lang w:eastAsia="zh-CN"/>
              </w:rPr>
              <w:t>4</w:t>
            </w:r>
            <w:r w:rsidRPr="00803A4E">
              <w:t>:</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1C5B2DD4" w14:textId="760AFECF" w:rsidR="008856AB" w:rsidRPr="00803A4E" w:rsidRDefault="00FD2A8C" w:rsidP="00FD2A8C">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w:t>
            </w:r>
            <w:r w:rsidRPr="00803A4E">
              <w:rPr>
                <w:rFonts w:eastAsia="SimSun"/>
              </w:rPr>
              <w:tab/>
              <w:t>Only single uplink carriers with power class other than PC3 are listed.</w:t>
            </w:r>
          </w:p>
        </w:tc>
      </w:tr>
    </w:tbl>
    <w:p w14:paraId="3BAA0752" w14:textId="77777777" w:rsidR="00317133" w:rsidRPr="00A1115A" w:rsidRDefault="00317133" w:rsidP="00A1115A"/>
    <w:p w14:paraId="61CAF076" w14:textId="77777777" w:rsidR="00A1115A" w:rsidRPr="00A1115A" w:rsidRDefault="00A1115A" w:rsidP="00A1115A">
      <w:pPr>
        <w:pStyle w:val="TH"/>
      </w:pPr>
      <w:r w:rsidRPr="00A1115A">
        <w:t>Table 5.5A.1-2: Void</w:t>
      </w:r>
      <w:bookmarkStart w:id="76" w:name="_Toc21344225"/>
      <w:bookmarkStart w:id="77" w:name="_Toc29801709"/>
      <w:bookmarkStart w:id="78" w:name="_Toc29802133"/>
      <w:bookmarkStart w:id="79" w:name="_Toc29802758"/>
      <w:bookmarkStart w:id="80" w:name="_Toc36107500"/>
      <w:bookmarkStart w:id="81" w:name="_Toc37251259"/>
      <w:bookmarkStart w:id="82" w:name="_Toc45888058"/>
      <w:bookmarkStart w:id="83" w:name="_Toc45888657"/>
    </w:p>
    <w:p w14:paraId="4177C020" w14:textId="77777777" w:rsidR="00A1115A" w:rsidRPr="00A1115A" w:rsidRDefault="00A1115A" w:rsidP="00A1115A">
      <w:pPr>
        <w:pStyle w:val="Heading3"/>
      </w:pPr>
      <w:bookmarkStart w:id="84" w:name="_Toc61367298"/>
      <w:bookmarkStart w:id="85" w:name="_Toc61372681"/>
      <w:bookmarkStart w:id="86" w:name="_Toc68230621"/>
      <w:bookmarkStart w:id="87" w:name="_Toc69084034"/>
      <w:bookmarkStart w:id="88" w:name="_Toc75467041"/>
      <w:bookmarkStart w:id="89" w:name="_Toc76509063"/>
      <w:bookmarkStart w:id="90" w:name="_Toc76718053"/>
      <w:bookmarkStart w:id="91" w:name="_Toc83580363"/>
      <w:bookmarkStart w:id="92" w:name="_Toc84404872"/>
      <w:bookmarkStart w:id="93" w:name="_Toc84413481"/>
      <w:r w:rsidRPr="00A1115A">
        <w:t>5.5A.2</w:t>
      </w:r>
      <w:r w:rsidRPr="00A1115A">
        <w:tab/>
        <w:t>Configurations for intra-band non-contiguous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53C37" w:rsidRPr="00353C37" w14:paraId="6BF162C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77777777" w:rsidR="00353C37" w:rsidRPr="00353C37" w:rsidRDefault="00353C37" w:rsidP="00353C37">
            <w:pPr>
              <w:pStyle w:val="TAH"/>
              <w:rPr>
                <w:rFonts w:ascii="Yu Gothic" w:eastAsia="SimSun" w:hAnsi="Yu Gothic"/>
                <w:sz w:val="21"/>
                <w:szCs w:val="21"/>
                <w:lang w:val="fi-FI"/>
              </w:rPr>
            </w:pPr>
            <w:r w:rsidRPr="00353C37">
              <w:rPr>
                <w:rFonts w:eastAsia="SimSun"/>
              </w:rPr>
              <w:t>NR </w:t>
            </w:r>
            <w:r w:rsidRPr="00353C37">
              <w:rPr>
                <w:rFonts w:eastAsia="SimSun"/>
                <w:lang w:val="fi-FI"/>
              </w:rPr>
              <w:t xml:space="preserve">CA </w:t>
            </w:r>
            <w:r w:rsidRPr="00353C37">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77777777" w:rsidR="00353C37" w:rsidRPr="00353C37" w:rsidRDefault="00353C37" w:rsidP="00353C37">
            <w:pPr>
              <w:pStyle w:val="TAH"/>
              <w:rPr>
                <w:rFonts w:ascii="Yu Gothic" w:eastAsia="SimSun" w:hAnsi="Yu Gothic"/>
                <w:sz w:val="21"/>
                <w:szCs w:val="21"/>
                <w:lang w:val="fi-FI"/>
              </w:rPr>
            </w:pPr>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3070E892"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18ACD68E" w14:textId="77777777" w:rsidR="00353C37" w:rsidRPr="00353C37" w:rsidRDefault="00353C37" w:rsidP="00353C37">
            <w:pPr>
              <w:pStyle w:val="TAH"/>
              <w:rPr>
                <w:rFonts w:ascii="Yu Gothic" w:eastAsia="SimSun" w:hAnsi="Yu Gothic"/>
                <w:sz w:val="21"/>
                <w:szCs w:val="21"/>
                <w:lang w:val="en-US"/>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B4DE"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24BA73BB" w14:textId="77777777" w:rsidR="00353C37" w:rsidRPr="00353C37" w:rsidRDefault="00353C37" w:rsidP="00353C37">
            <w:pPr>
              <w:pStyle w:val="TAH"/>
              <w:rPr>
                <w:rFonts w:eastAsia="SimSun"/>
              </w:rPr>
            </w:pPr>
            <w:r w:rsidRPr="00353C37">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1FF68090" w14:textId="77777777" w:rsidR="00353C37" w:rsidRPr="00353C37" w:rsidRDefault="00353C37" w:rsidP="00353C37">
            <w:pPr>
              <w:pStyle w:val="TAH"/>
              <w:rPr>
                <w:rFonts w:eastAsia="SimSun"/>
                <w:lang w:val="en-US"/>
              </w:rPr>
            </w:pPr>
            <w:r w:rsidRPr="00353C37">
              <w:rPr>
                <w:rFonts w:eastAsia="SimSun"/>
                <w:lang w:val="en-US"/>
              </w:rPr>
              <w:t>Channel bandwidths for carrier</w:t>
            </w:r>
          </w:p>
          <w:p w14:paraId="4EAECD8F" w14:textId="77777777" w:rsidR="00353C37" w:rsidRPr="00353C37" w:rsidRDefault="00353C37" w:rsidP="00353C37">
            <w:pPr>
              <w:pStyle w:val="TAH"/>
              <w:rPr>
                <w:rFonts w:eastAsia="SimSun"/>
              </w:rPr>
            </w:pPr>
            <w:r w:rsidRPr="00353C37">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353C37" w:rsidRDefault="00353C37" w:rsidP="00353C37">
            <w:pPr>
              <w:pStyle w:val="TAH"/>
              <w:rPr>
                <w:rFonts w:eastAsia="SimSun"/>
                <w:lang w:val="fi-FI"/>
              </w:rPr>
            </w:pPr>
            <w:r w:rsidRPr="00353C37">
              <w:rPr>
                <w:rFonts w:eastAsia="SimSun"/>
                <w:lang w:val="fi-FI"/>
              </w:rPr>
              <w:t>Maximum</w:t>
            </w:r>
          </w:p>
          <w:p w14:paraId="5373660E"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A</w:t>
            </w:r>
            <w:r w:rsidRPr="00353C37">
              <w:rPr>
                <w:rFonts w:eastAsia="SimSun"/>
              </w:rPr>
              <w:t>ggregated bandwidth</w:t>
            </w:r>
          </w:p>
          <w:p w14:paraId="0D1F1229" w14:textId="77777777" w:rsidR="00353C37" w:rsidRPr="00353C37" w:rsidRDefault="00353C37" w:rsidP="00353C37">
            <w:pPr>
              <w:pStyle w:val="TAH"/>
              <w:rPr>
                <w:rFonts w:ascii="Yu Gothic" w:eastAsia="SimSun" w:hAnsi="Yu Gothic"/>
                <w:sz w:val="21"/>
                <w:szCs w:val="21"/>
                <w:lang w:val="fi-FI"/>
              </w:rPr>
            </w:pPr>
            <w:r w:rsidRPr="00353C37">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77777777" w:rsidR="00353C37" w:rsidRPr="00353C37" w:rsidRDefault="00353C37" w:rsidP="00353C37">
            <w:pPr>
              <w:pStyle w:val="TAH"/>
              <w:rPr>
                <w:rFonts w:ascii="Yu Gothic" w:eastAsia="SimSun" w:hAnsi="Yu Gothic"/>
                <w:sz w:val="21"/>
                <w:szCs w:val="21"/>
                <w:lang w:val="fi-FI"/>
              </w:rPr>
            </w:pPr>
            <w:r w:rsidRPr="00353C37">
              <w:rPr>
                <w:rFonts w:eastAsia="SimSun"/>
                <w:lang w:val="fi-FI"/>
              </w:rPr>
              <w:t>Bandwidth combination set</w:t>
            </w:r>
          </w:p>
        </w:tc>
      </w:tr>
      <w:tr w:rsidR="00353C37" w:rsidRPr="00353C37" w14:paraId="65B0DABB"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353C37" w:rsidRDefault="00353C37" w:rsidP="00353C37">
            <w:pPr>
              <w:pStyle w:val="TAC"/>
              <w:rPr>
                <w:rFonts w:eastAsia="SimSun"/>
                <w:lang w:eastAsia="sv-SE"/>
              </w:rPr>
            </w:pPr>
            <w:r w:rsidRPr="00353C37">
              <w:rPr>
                <w:rFonts w:eastAsia="SimSun"/>
              </w:rPr>
              <w:t>CA_n1</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353C37" w:rsidRDefault="00353C37" w:rsidP="00353C37">
            <w:pPr>
              <w:pStyle w:val="TAC"/>
              <w:rPr>
                <w:rFonts w:eastAsia="SimSun"/>
                <w:lang w:eastAsia="sv-SE"/>
              </w:rPr>
            </w:pPr>
            <w:r w:rsidRPr="00353C37">
              <w:rPr>
                <w:rFonts w:eastAsia="SimSun"/>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77777777" w:rsidR="00353C37" w:rsidRPr="00353C37" w:rsidRDefault="00353C37" w:rsidP="00353C37">
            <w:pPr>
              <w:pStyle w:val="TAC"/>
              <w:rPr>
                <w:rFonts w:eastAsia="SimSun"/>
                <w:lang w:val="en-US" w:eastAsia="zh-CN"/>
              </w:rPr>
            </w:pPr>
            <w:r w:rsidRPr="00353C37">
              <w:rPr>
                <w:rFonts w:eastAsia="SimSun"/>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446E7B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0F34E14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353C37" w:rsidRDefault="00353C37" w:rsidP="00353C37">
            <w:pPr>
              <w:pStyle w:val="TAC"/>
              <w:rPr>
                <w:rFonts w:eastAsia="SimSun"/>
                <w:lang w:eastAsia="ja-JP"/>
              </w:rPr>
            </w:pPr>
            <w:r w:rsidRPr="00353C37">
              <w:rPr>
                <w:rFonts w:eastAsia="SimSun"/>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353C37" w:rsidRDefault="00353C37" w:rsidP="00353C37">
            <w:pPr>
              <w:pStyle w:val="TAC"/>
              <w:rPr>
                <w:rFonts w:eastAsia="DengXian"/>
                <w:lang w:val="sv-SE" w:eastAsia="zh-CN"/>
              </w:rPr>
            </w:pPr>
            <w:r w:rsidRPr="00353C37">
              <w:rPr>
                <w:rFonts w:eastAsia="SimSun"/>
                <w:lang w:eastAsia="zh-CN"/>
              </w:rPr>
              <w:t>0</w:t>
            </w:r>
          </w:p>
        </w:tc>
      </w:tr>
      <w:tr w:rsidR="00716929" w:rsidRPr="00353C37" w14:paraId="34AC7DF2" w14:textId="77777777" w:rsidTr="00571A5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353C37" w:rsidRDefault="00716929" w:rsidP="00716929">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353C37" w:rsidRDefault="00716929" w:rsidP="00716929">
            <w:pPr>
              <w:pStyle w:val="TAC"/>
              <w:rPr>
                <w:rFonts w:eastAsia="SimSun"/>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791D7326" w:rsidR="00716929" w:rsidRPr="00353C37" w:rsidRDefault="00716929" w:rsidP="00716929">
            <w:pPr>
              <w:pStyle w:val="TAC"/>
              <w:rPr>
                <w:rFonts w:eastAsia="SimSun"/>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2EF0AEF"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78347DF"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353C37" w:rsidRDefault="00716929" w:rsidP="00716929">
            <w:pPr>
              <w:pStyle w:val="TAC"/>
              <w:rPr>
                <w:rFonts w:eastAsia="SimSun"/>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59CE78F5" w:rsidR="00716929" w:rsidRPr="00353C37" w:rsidRDefault="00716929" w:rsidP="00716929">
            <w:pPr>
              <w:pStyle w:val="TAC"/>
              <w:rPr>
                <w:rFonts w:eastAsia="DengXian"/>
                <w:lang w:val="sv-SE" w:eastAsia="zh-CN"/>
              </w:rPr>
            </w:pPr>
            <w:r w:rsidRPr="00353C37">
              <w:rPr>
                <w:rFonts w:eastAsia="DengXian"/>
                <w:lang w:val="sv-SE" w:eastAsia="zh-CN"/>
              </w:rPr>
              <w:t>4 and 5</w:t>
            </w:r>
          </w:p>
        </w:tc>
      </w:tr>
      <w:tr w:rsidR="00353C37" w:rsidRPr="00353C37" w14:paraId="453D3272"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353C37" w:rsidRDefault="00353C37" w:rsidP="00353C37">
            <w:pPr>
              <w:pStyle w:val="TAC"/>
              <w:rPr>
                <w:rFonts w:eastAsia="SimSun"/>
              </w:rPr>
            </w:pPr>
            <w:r w:rsidRPr="00353C37">
              <w:rPr>
                <w:rFonts w:eastAsia="SimSun"/>
                <w:lang w:eastAsia="sv-SE"/>
              </w:rPr>
              <w:t>CA_n2</w:t>
            </w:r>
            <w:r w:rsidRPr="00353C37">
              <w:rPr>
                <w:rFonts w:eastAsia="SimSun"/>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353C37" w:rsidRDefault="00353C37" w:rsidP="00353C37">
            <w:pPr>
              <w:pStyle w:val="TAC"/>
              <w:rPr>
                <w:rFonts w:eastAsia="Yu Gothic" w:cs="Arial"/>
                <w:szCs w:val="18"/>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77777777" w:rsidR="00353C37" w:rsidRPr="00353C37" w:rsidRDefault="00353C37" w:rsidP="00353C37">
            <w:pPr>
              <w:pStyle w:val="TAC"/>
              <w:rPr>
                <w:rFonts w:eastAsia="SimSun"/>
                <w:lang w:eastAsia="zh-CN"/>
              </w:rPr>
            </w:pPr>
            <w:r w:rsidRPr="00353C37">
              <w:rPr>
                <w:rFonts w:eastAsia="SimSun"/>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D505B1"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114819EA"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353C37" w:rsidRDefault="00353C37" w:rsidP="00353C37">
            <w:pPr>
              <w:pStyle w:val="TAC"/>
              <w:rPr>
                <w:rFonts w:eastAsia="DengXian"/>
                <w:lang w:eastAsia="zh-CN"/>
              </w:rPr>
            </w:pPr>
            <w:r w:rsidRPr="00353C37">
              <w:rPr>
                <w:rFonts w:eastAsia="DengXian"/>
                <w:lang w:val="sv-SE" w:eastAsia="zh-CN"/>
              </w:rPr>
              <w:t>0</w:t>
            </w:r>
          </w:p>
        </w:tc>
      </w:tr>
      <w:tr w:rsidR="00353C37" w:rsidRPr="00353C37" w14:paraId="547DCB17"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353C37" w:rsidRDefault="00353C37" w:rsidP="00353C37">
            <w:pPr>
              <w:pStyle w:val="TAC"/>
              <w:rPr>
                <w:rFonts w:eastAsia="SimSun"/>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353C37" w:rsidRDefault="00716929" w:rsidP="00353C37">
            <w:pPr>
              <w:pStyle w:val="TAC"/>
              <w:rPr>
                <w:rFonts w:eastAsia="SimSun"/>
                <w:lang w:eastAsia="sv-SE"/>
              </w:rPr>
            </w:pPr>
            <w:r>
              <w:rPr>
                <w:rFonts w:eastAsia="SimSun"/>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77777777" w:rsidR="00353C37" w:rsidRPr="00353C37" w:rsidRDefault="00353C37" w:rsidP="00353C37">
            <w:pPr>
              <w:pStyle w:val="TAC"/>
              <w:rPr>
                <w:rFonts w:eastAsia="SimSun"/>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D0AEB32"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26EDC6BD"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353C37" w:rsidRDefault="00353C37" w:rsidP="00353C37">
            <w:pPr>
              <w:pStyle w:val="TAC"/>
              <w:rPr>
                <w:rFonts w:eastAsia="SimSun"/>
                <w:lang w:eastAsia="ja-JP"/>
              </w:rPr>
            </w:pPr>
            <w:r w:rsidRPr="00353C37">
              <w:rPr>
                <w:rFonts w:eastAsia="SimSun"/>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77777777" w:rsidR="00353C37" w:rsidRPr="00353C37" w:rsidRDefault="00353C37" w:rsidP="00353C37">
            <w:pPr>
              <w:pStyle w:val="TAC"/>
              <w:rPr>
                <w:rFonts w:eastAsia="DengXian"/>
                <w:lang w:val="sv-SE" w:eastAsia="zh-CN"/>
              </w:rPr>
            </w:pPr>
            <w:r w:rsidRPr="00353C37">
              <w:rPr>
                <w:rFonts w:eastAsia="DengXian"/>
                <w:lang w:val="sv-SE" w:eastAsia="zh-CN"/>
              </w:rPr>
              <w:t>4 and 5</w:t>
            </w:r>
          </w:p>
        </w:tc>
      </w:tr>
      <w:tr w:rsidR="00353C37" w:rsidRPr="00353C37" w14:paraId="0450210C"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353C37" w:rsidRDefault="00353C37" w:rsidP="00353C37">
            <w:pPr>
              <w:pStyle w:val="TAC"/>
              <w:rPr>
                <w:rFonts w:eastAsia="SimSun" w:cs="Arial"/>
                <w:szCs w:val="18"/>
              </w:rPr>
            </w:pPr>
            <w:r w:rsidRPr="00353C37">
              <w:rPr>
                <w:rFonts w:eastAsia="SimSun"/>
              </w:rPr>
              <w:t>CA_n3</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4BE8DAB"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D4DCD1B"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353C37" w:rsidRDefault="00353C37" w:rsidP="00353C37">
            <w:pPr>
              <w:pStyle w:val="TAC"/>
              <w:rPr>
                <w:rFonts w:eastAsia="Yu Gothic" w:cs="Arial"/>
                <w:szCs w:val="18"/>
                <w:lang w:val="en-US"/>
              </w:rPr>
            </w:pPr>
            <w:r w:rsidRPr="00353C37">
              <w:rPr>
                <w:rFonts w:eastAsia="DengXian" w:hint="eastAsia"/>
                <w:lang w:eastAsia="zh-CN"/>
              </w:rPr>
              <w:t>0</w:t>
            </w:r>
          </w:p>
        </w:tc>
      </w:tr>
      <w:tr w:rsidR="00353C37" w:rsidRPr="00353C37" w14:paraId="7410A7FA" w14:textId="77777777" w:rsidTr="00716929">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11106935"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DA0D14C" w14:textId="06BBA427" w:rsidR="00353C37" w:rsidRPr="00353C37" w:rsidRDefault="00353C37" w:rsidP="00353C3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77777777" w:rsidR="00353C37" w:rsidRPr="00353C37" w:rsidRDefault="00353C37" w:rsidP="00353C37">
            <w:pPr>
              <w:pStyle w:val="TAC"/>
              <w:rPr>
                <w:rFonts w:eastAsia="SimSun"/>
                <w:lang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7E27E8B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C1835A2"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353C37" w:rsidRDefault="00353C37" w:rsidP="00353C37">
            <w:pPr>
              <w:pStyle w:val="TAC"/>
              <w:rPr>
                <w:rFonts w:eastAsia="SimSun"/>
                <w:lang w:eastAsia="ja-JP"/>
              </w:rPr>
            </w:pPr>
            <w:r w:rsidRPr="00353C37">
              <w:rPr>
                <w:rFonts w:eastAsia="SimSun"/>
                <w:lang w:eastAsia="ja-JP"/>
              </w:rPr>
              <w:t>6</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353C37" w:rsidRDefault="00353C37" w:rsidP="00353C37">
            <w:pPr>
              <w:pStyle w:val="TAC"/>
              <w:rPr>
                <w:rFonts w:eastAsia="DengXian"/>
                <w:lang w:eastAsia="zh-CN"/>
              </w:rPr>
            </w:pPr>
            <w:r w:rsidRPr="00353C37">
              <w:rPr>
                <w:rFonts w:eastAsia="DengXian"/>
                <w:lang w:eastAsia="zh-CN"/>
              </w:rPr>
              <w:t>1</w:t>
            </w:r>
          </w:p>
        </w:tc>
      </w:tr>
      <w:tr w:rsidR="00716929" w:rsidRPr="00353C37" w14:paraId="09415AC4" w14:textId="77777777" w:rsidTr="008777D8">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353C37" w:rsidRDefault="00716929" w:rsidP="00716929">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353C37" w:rsidRDefault="00716929" w:rsidP="00716929">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5BE82C03" w:rsidR="00716929" w:rsidRPr="00353C37" w:rsidRDefault="00716929" w:rsidP="00716929">
            <w:pPr>
              <w:pStyle w:val="TAC"/>
              <w:rPr>
                <w:rFonts w:eastAsia="SimSun"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5275C857" w14:textId="77777777" w:rsidR="00716929" w:rsidRPr="00353C37" w:rsidRDefault="00716929" w:rsidP="00716929">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0B939F61" w14:textId="77777777" w:rsidR="00716929" w:rsidRPr="00353C37" w:rsidRDefault="00716929" w:rsidP="00716929">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353C37" w:rsidRDefault="00716929" w:rsidP="00716929">
            <w:pPr>
              <w:pStyle w:val="TAC"/>
              <w:rPr>
                <w:rFonts w:eastAsia="SimSun"/>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50CB44D6" w:rsidR="00716929" w:rsidRPr="00353C37" w:rsidRDefault="00716929" w:rsidP="00716929">
            <w:pPr>
              <w:pStyle w:val="TAC"/>
              <w:rPr>
                <w:rFonts w:eastAsia="DengXian"/>
                <w:lang w:eastAsia="zh-CN"/>
              </w:rPr>
            </w:pPr>
            <w:r w:rsidRPr="00353C37">
              <w:rPr>
                <w:rFonts w:eastAsia="DengXian"/>
                <w:lang w:val="sv-SE" w:eastAsia="zh-CN"/>
              </w:rPr>
              <w:t>4 and 5</w:t>
            </w:r>
          </w:p>
        </w:tc>
      </w:tr>
      <w:tr w:rsidR="00353C37" w:rsidRPr="00353C37" w14:paraId="3C6C123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353C37" w:rsidRDefault="00353C37" w:rsidP="00353C37">
            <w:pPr>
              <w:pStyle w:val="TAC"/>
              <w:rPr>
                <w:rFonts w:eastAsia="SimSun"/>
              </w:rPr>
            </w:pPr>
            <w:r w:rsidRPr="00353C37">
              <w:rPr>
                <w:rFonts w:eastAsia="SimSun"/>
              </w:rPr>
              <w:t>CA_n5</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353C37" w:rsidRDefault="00353C37" w:rsidP="00353C3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77777777" w:rsidR="00353C37" w:rsidRPr="00353C37" w:rsidRDefault="00353C37" w:rsidP="00353C37">
            <w:pPr>
              <w:pStyle w:val="TAC"/>
              <w:rPr>
                <w:rFonts w:eastAsia="SimSun"/>
                <w:lang w:eastAsia="zh-CN"/>
              </w:rPr>
            </w:pPr>
            <w:r w:rsidRPr="00353C37">
              <w:rPr>
                <w:rFonts w:eastAsia="SimSun"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23C8A84A"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63ECE816"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353C37" w:rsidRDefault="00353C37" w:rsidP="00353C37">
            <w:pPr>
              <w:pStyle w:val="TAC"/>
              <w:rPr>
                <w:rFonts w:eastAsia="SimSun"/>
                <w:lang w:eastAsia="ja-JP"/>
              </w:rPr>
            </w:pPr>
            <w:r w:rsidRPr="00353C37">
              <w:rPr>
                <w:rFonts w:eastAsia="SimSun"/>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353C37" w:rsidRDefault="00353C37" w:rsidP="00353C37">
            <w:pPr>
              <w:pStyle w:val="TAC"/>
              <w:rPr>
                <w:rFonts w:eastAsia="DengXian"/>
                <w:lang w:eastAsia="zh-CN"/>
              </w:rPr>
            </w:pPr>
            <w:r w:rsidRPr="00353C37">
              <w:rPr>
                <w:rFonts w:eastAsia="DengXian" w:hint="eastAsia"/>
                <w:lang w:eastAsia="zh-CN"/>
              </w:rPr>
              <w:t>0</w:t>
            </w:r>
          </w:p>
        </w:tc>
      </w:tr>
      <w:tr w:rsidR="00353C37" w:rsidRPr="00353C37" w14:paraId="14E09A34" w14:textId="77777777" w:rsidTr="0071692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353C37" w:rsidRDefault="00353C37" w:rsidP="00353C37">
            <w:pPr>
              <w:pStyle w:val="TAC"/>
              <w:rPr>
                <w:rFonts w:eastAsia="SimSun" w:cs="Arial"/>
                <w:szCs w:val="18"/>
                <w:lang w:val="x-none"/>
              </w:rPr>
            </w:pPr>
            <w:r w:rsidRPr="00353C37">
              <w:rPr>
                <w:rFonts w:eastAsia="SimSun"/>
              </w:rPr>
              <w:t>CA_n7</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353C37" w:rsidRDefault="00353C37" w:rsidP="00353C37">
            <w:pPr>
              <w:pStyle w:val="TAC"/>
              <w:rPr>
                <w:rFonts w:eastAsia="SimSun"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77777777" w:rsidR="00353C37" w:rsidRPr="00353C37" w:rsidRDefault="00353C37" w:rsidP="00353C37">
            <w:pPr>
              <w:pStyle w:val="TAC"/>
              <w:rPr>
                <w:rFonts w:eastAsia="SimSun" w:cs="Arial"/>
                <w:szCs w:val="18"/>
                <w:lang w:val="en-US" w:eastAsia="zh-CN"/>
              </w:rPr>
            </w:pPr>
            <w:r w:rsidRPr="00353C37">
              <w:rPr>
                <w:rFonts w:eastAsia="SimSun"/>
                <w:lang w:eastAsia="zh-CN"/>
              </w:rPr>
              <w:t>5,</w:t>
            </w:r>
            <w:r w:rsidRPr="00353C37">
              <w:rPr>
                <w:rFonts w:eastAsia="SimSun"/>
                <w:lang w:val="sv-SE" w:eastAsia="zh-CN"/>
              </w:rPr>
              <w:t xml:space="preserve"> </w:t>
            </w:r>
            <w:r w:rsidRPr="00353C37">
              <w:rPr>
                <w:rFonts w:eastAsia="SimSun"/>
                <w:lang w:eastAsia="zh-CN"/>
              </w:rPr>
              <w:t>10,</w:t>
            </w:r>
            <w:r w:rsidRPr="00353C37">
              <w:rPr>
                <w:rFonts w:eastAsia="SimSun"/>
                <w:lang w:val="sv-SE" w:eastAsia="zh-CN"/>
              </w:rPr>
              <w:t xml:space="preserve"> </w:t>
            </w:r>
            <w:r w:rsidRPr="00353C37">
              <w:rPr>
                <w:rFonts w:eastAsia="SimSun"/>
                <w:lang w:eastAsia="zh-CN"/>
              </w:rPr>
              <w:t>15,</w:t>
            </w:r>
            <w:r w:rsidRPr="00353C37">
              <w:rPr>
                <w:rFonts w:eastAsia="SimSun"/>
                <w:lang w:val="sv-SE" w:eastAsia="zh-CN"/>
              </w:rPr>
              <w:t xml:space="preserve"> </w:t>
            </w:r>
            <w:r w:rsidRPr="00353C37">
              <w:rPr>
                <w:rFonts w:eastAsia="SimSun"/>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6B101A7" w14:textId="77777777" w:rsidR="00353C37" w:rsidRPr="00353C37" w:rsidRDefault="00353C37" w:rsidP="00353C37">
            <w:pPr>
              <w:pStyle w:val="TAC"/>
              <w:rPr>
                <w:rFonts w:eastAsia="SimSun"/>
                <w:lang w:eastAsia="ja-JP"/>
              </w:rPr>
            </w:pPr>
          </w:p>
        </w:tc>
        <w:tc>
          <w:tcPr>
            <w:tcW w:w="1011" w:type="dxa"/>
            <w:tcBorders>
              <w:top w:val="single" w:sz="4" w:space="0" w:color="auto"/>
              <w:left w:val="single" w:sz="4" w:space="0" w:color="auto"/>
              <w:bottom w:val="single" w:sz="4" w:space="0" w:color="auto"/>
              <w:right w:val="single" w:sz="4" w:space="0" w:color="auto"/>
            </w:tcBorders>
          </w:tcPr>
          <w:p w14:paraId="7F994D77" w14:textId="77777777" w:rsidR="00353C37" w:rsidRPr="00353C37" w:rsidRDefault="00353C37" w:rsidP="00353C37">
            <w:pPr>
              <w:pStyle w:val="TAC"/>
              <w:rPr>
                <w:rFonts w:eastAsia="SimSun"/>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353C37" w:rsidRDefault="00353C37" w:rsidP="00353C37">
            <w:pPr>
              <w:pStyle w:val="TAC"/>
              <w:rPr>
                <w:rFonts w:eastAsia="DengXian"/>
                <w:lang w:val="sv-SE" w:eastAsia="zh-CN"/>
              </w:rPr>
            </w:pPr>
            <w:r w:rsidRPr="00353C37">
              <w:rPr>
                <w:rFonts w:eastAsia="SimSun"/>
                <w:lang w:eastAsia="ja-JP"/>
              </w:rPr>
              <w:t>4</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716929" w:rsidRPr="00353C37" w14:paraId="31FEFD40" w14:textId="77777777" w:rsidTr="00576B80">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353C37" w:rsidRDefault="00716929" w:rsidP="00716929">
            <w:pPr>
              <w:pStyle w:val="TAC"/>
              <w:rPr>
                <w:rFonts w:eastAsia="SimSun"/>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353C37" w:rsidRDefault="00716929" w:rsidP="00716929">
            <w:pPr>
              <w:pStyle w:val="TAC"/>
              <w:rPr>
                <w:rFonts w:eastAsia="SimSun"/>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57A88C0D" w:rsidR="00716929" w:rsidRPr="00353C37" w:rsidRDefault="00716929" w:rsidP="00716929">
            <w:pPr>
              <w:pStyle w:val="TAC"/>
              <w:rPr>
                <w:rFonts w:eastAsia="DengXian"/>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9BE569D" w14:textId="77777777" w:rsidR="00716929" w:rsidRPr="00353C37" w:rsidRDefault="00716929" w:rsidP="00716929">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0D8CDC" w14:textId="77777777" w:rsidR="00716929" w:rsidRPr="00353C37" w:rsidRDefault="00716929" w:rsidP="00716929">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353C37" w:rsidRDefault="00716929" w:rsidP="00716929">
            <w:pPr>
              <w:pStyle w:val="TAC"/>
              <w:rPr>
                <w:rFonts w:eastAsia="SimSun"/>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57D5B57C" w:rsidR="00716929" w:rsidRPr="00353C37" w:rsidRDefault="00716929" w:rsidP="00716929">
            <w:pPr>
              <w:pStyle w:val="TAC"/>
              <w:rPr>
                <w:rFonts w:eastAsia="DengXian"/>
                <w:lang w:val="x-none" w:eastAsia="zh-CN"/>
              </w:rPr>
            </w:pPr>
            <w:r w:rsidRPr="00353C37">
              <w:rPr>
                <w:rFonts w:eastAsia="DengXian"/>
                <w:lang w:val="sv-SE" w:eastAsia="zh-CN"/>
              </w:rPr>
              <w:t>4 and 5</w:t>
            </w:r>
          </w:p>
        </w:tc>
      </w:tr>
      <w:tr w:rsidR="00353C37" w:rsidRPr="00353C37" w14:paraId="6A8E7E9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353C37" w:rsidRDefault="00353C37" w:rsidP="00353C37">
            <w:pPr>
              <w:pStyle w:val="TAC"/>
              <w:rPr>
                <w:rFonts w:eastAsia="SimSun" w:cs="Arial"/>
                <w:szCs w:val="18"/>
                <w:lang w:val="x-none"/>
              </w:rPr>
            </w:pPr>
            <w:r w:rsidRPr="00353C37">
              <w:rPr>
                <w:rFonts w:eastAsia="SimSun"/>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353C37" w:rsidRDefault="00353C37" w:rsidP="00353C37">
            <w:pPr>
              <w:pStyle w:val="TAC"/>
              <w:rPr>
                <w:rFonts w:eastAsia="SimSun" w:cs="Arial"/>
                <w:szCs w:val="18"/>
              </w:rPr>
            </w:pPr>
            <w:r w:rsidRPr="00353C37">
              <w:rPr>
                <w:rFonts w:eastAsia="SimSun"/>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353C37" w:rsidRDefault="00353C37" w:rsidP="00353C37">
            <w:pPr>
              <w:pStyle w:val="TAC"/>
              <w:rPr>
                <w:rFonts w:eastAsia="SimSun"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9E21646"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17D5B69"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353C37" w:rsidRDefault="00353C37" w:rsidP="00353C37">
            <w:pPr>
              <w:pStyle w:val="TAC"/>
              <w:rPr>
                <w:rFonts w:eastAsia="DengXian"/>
                <w:lang w:val="sv-SE" w:eastAsia="zh-CN"/>
              </w:rPr>
            </w:pPr>
            <w:r w:rsidRPr="00353C37">
              <w:rPr>
                <w:rFonts w:eastAsia="SimSun"/>
                <w:lang w:eastAsia="ja-JP"/>
              </w:rPr>
              <w:t>1</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353C37" w:rsidRPr="00353C37" w14:paraId="70DD0BB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353C37" w:rsidRDefault="00353C37" w:rsidP="00353C37">
            <w:pPr>
              <w:pStyle w:val="TAC"/>
              <w:rPr>
                <w:rFonts w:eastAsia="Yu Gothic"/>
              </w:rPr>
            </w:pPr>
            <w:r w:rsidRPr="00353C37">
              <w:rPr>
                <w:rFonts w:eastAsia="SimSun" w:cs="Arial"/>
                <w:szCs w:val="18"/>
                <w:lang w:val="x-none"/>
              </w:rPr>
              <w:t>CA_n</w:t>
            </w:r>
            <w:r w:rsidRPr="00353C37">
              <w:rPr>
                <w:rFonts w:eastAsia="SimSun" w:cs="Arial"/>
                <w:szCs w:val="18"/>
                <w:lang w:val="en-US"/>
              </w:rPr>
              <w:t>25</w:t>
            </w:r>
            <w:r w:rsidRPr="00353C37">
              <w:rPr>
                <w:rFonts w:eastAsia="SimSun"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353C37" w:rsidRDefault="00E52BFA" w:rsidP="00353C37">
            <w:pPr>
              <w:pStyle w:val="TAC"/>
              <w:rPr>
                <w:rFonts w:eastAsia="Yu Gothic"/>
              </w:rPr>
            </w:pPr>
            <w:r w:rsidRPr="00E10824">
              <w:rPr>
                <w:rFonts w:eastAsia="SimSun" w:cs="Arial"/>
                <w:szCs w:val="18"/>
              </w:rPr>
              <w:t>n25</w:t>
            </w:r>
            <w:r w:rsidRPr="00E10824">
              <w:rPr>
                <w:rFonts w:eastAsia="SimSun"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77777777" w:rsidR="00353C37" w:rsidRPr="00353C37" w:rsidRDefault="00353C37" w:rsidP="00353C37">
            <w:pPr>
              <w:pStyle w:val="TAC"/>
              <w:rPr>
                <w:rFonts w:eastAsia="Yu Gothic"/>
                <w:lang w:val="en-US"/>
              </w:rPr>
            </w:pPr>
            <w:r w:rsidRPr="00353C37">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B8E383E" w14:textId="77777777" w:rsidR="00353C37" w:rsidRPr="00353C37" w:rsidRDefault="00353C37" w:rsidP="00353C37">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A106E6D" w14:textId="77777777" w:rsidR="00353C37" w:rsidRPr="00353C37" w:rsidRDefault="00353C37" w:rsidP="00353C37">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353C37" w:rsidRDefault="00353C37" w:rsidP="00353C37">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353C37" w:rsidRDefault="00353C37" w:rsidP="00353C37">
            <w:pPr>
              <w:pStyle w:val="TAC"/>
              <w:rPr>
                <w:rFonts w:eastAsia="Yu Gothic"/>
                <w:lang w:val="fi-FI"/>
              </w:rPr>
            </w:pPr>
            <w:r w:rsidRPr="00353C37">
              <w:rPr>
                <w:rFonts w:eastAsia="Yu Gothic" w:cs="Arial"/>
                <w:szCs w:val="18"/>
                <w:lang w:val="en-US"/>
              </w:rPr>
              <w:t>0</w:t>
            </w:r>
          </w:p>
        </w:tc>
      </w:tr>
      <w:tr w:rsidR="00353C37" w:rsidRPr="00353C37" w14:paraId="43FF8AE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B16C6FD"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63DCC694"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8C0369C"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FBDD3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353C37" w:rsidRDefault="00353C37" w:rsidP="00353C37">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353C37" w:rsidRDefault="00353C37" w:rsidP="00353C37">
            <w:pPr>
              <w:pStyle w:val="TAC"/>
              <w:rPr>
                <w:rFonts w:eastAsia="Yu Gothic" w:cs="Arial"/>
                <w:szCs w:val="18"/>
                <w:lang w:val="en-US"/>
              </w:rPr>
            </w:pPr>
            <w:r w:rsidRPr="00353C37">
              <w:rPr>
                <w:rFonts w:eastAsia="SimSun"/>
                <w:lang w:val="sv-SE"/>
              </w:rPr>
              <w:t>1</w:t>
            </w:r>
          </w:p>
        </w:tc>
      </w:tr>
      <w:tr w:rsidR="00353C37" w:rsidRPr="00353C37" w14:paraId="6F0A4A24"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353C37" w:rsidRDefault="00353C37" w:rsidP="00353C37">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77777777" w:rsidR="00353C37" w:rsidRPr="00353C37" w:rsidRDefault="00353C37"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C4EB4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C84041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353C37" w:rsidRDefault="00353C37" w:rsidP="00353C37">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77777777" w:rsidR="00353C37" w:rsidRPr="00353C37" w:rsidRDefault="00353C37" w:rsidP="00353C37">
            <w:pPr>
              <w:pStyle w:val="TAC"/>
              <w:rPr>
                <w:rFonts w:eastAsia="SimSun"/>
                <w:lang w:val="sv-SE"/>
              </w:rPr>
            </w:pPr>
            <w:r w:rsidRPr="00353C37">
              <w:rPr>
                <w:rFonts w:eastAsia="SimSun"/>
                <w:lang w:val="sv-SE"/>
              </w:rPr>
              <w:t>4 and 5</w:t>
            </w:r>
          </w:p>
        </w:tc>
      </w:tr>
      <w:tr w:rsidR="00353C37" w:rsidRPr="00353C37" w14:paraId="405E4A43"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353C37" w:rsidRDefault="00353C37" w:rsidP="00353C37">
            <w:pPr>
              <w:pStyle w:val="TAC"/>
              <w:rPr>
                <w:rFonts w:eastAsia="SimSun"/>
              </w:rPr>
            </w:pPr>
            <w:r w:rsidRPr="00353C37">
              <w:rPr>
                <w:rFonts w:eastAsia="SimSun"/>
                <w:lang w:val="x-none"/>
              </w:rPr>
              <w:t>CA_n25</w:t>
            </w:r>
            <w:r w:rsidRPr="00353C37">
              <w:rPr>
                <w:rFonts w:eastAsia="SimSun" w:hint="eastAsia"/>
                <w:lang w:val="x-none" w:eastAsia="zh-CN"/>
              </w:rPr>
              <w:t>(</w:t>
            </w:r>
            <w:r w:rsidRPr="00353C37">
              <w:rPr>
                <w:rFonts w:eastAsia="SimSun"/>
                <w:lang w:val="sv-SE" w:eastAsia="zh-CN"/>
              </w:rPr>
              <w:t>3</w:t>
            </w:r>
            <w:r w:rsidRPr="00353C37">
              <w:rPr>
                <w:rFonts w:eastAsia="SimSun"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353C37" w:rsidRDefault="00353C37" w:rsidP="00353C37">
            <w:pPr>
              <w:pStyle w:val="TAC"/>
              <w:rPr>
                <w:rFonts w:eastAsia="SimSun"/>
              </w:rPr>
            </w:pPr>
            <w:r w:rsidRPr="00353C37">
              <w:rPr>
                <w:rFonts w:eastAsia="SimSu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77777777" w:rsidR="00353C37" w:rsidRPr="00353C37" w:rsidRDefault="00353C37" w:rsidP="00353C37">
            <w:pPr>
              <w:pStyle w:val="TAC"/>
              <w:rPr>
                <w:rFonts w:eastAsia="SimSu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4511D65" w14:textId="77777777" w:rsidR="00353C37" w:rsidRPr="00353C37" w:rsidRDefault="00353C37" w:rsidP="00353C37">
            <w:pPr>
              <w:pStyle w:val="TAC"/>
              <w:rPr>
                <w:rFonts w:eastAsia="DengXian"/>
                <w:lang w:eastAsia="zh-CN"/>
              </w:rPr>
            </w:pPr>
            <w:r w:rsidRPr="00353C37">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6E17AD2"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353C37" w:rsidRDefault="00353C37" w:rsidP="00353C37">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353C37" w:rsidRDefault="00353C37" w:rsidP="00353C37">
            <w:pPr>
              <w:pStyle w:val="TAC"/>
              <w:rPr>
                <w:rFonts w:eastAsia="Yu Gothic" w:cs="Arial"/>
                <w:szCs w:val="18"/>
                <w:lang w:val="en-US"/>
              </w:rPr>
            </w:pPr>
            <w:r w:rsidRPr="00353C37">
              <w:rPr>
                <w:rFonts w:eastAsia="SimSun"/>
                <w:lang w:val="sv-SE"/>
              </w:rPr>
              <w:t>0</w:t>
            </w:r>
          </w:p>
        </w:tc>
      </w:tr>
      <w:tr w:rsidR="00CB46D3" w:rsidRPr="00353C37" w14:paraId="54F034FE" w14:textId="77777777" w:rsidTr="00167AC4">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353C37" w:rsidRDefault="00CB46D3" w:rsidP="00353C37">
            <w:pPr>
              <w:pStyle w:val="TAC"/>
              <w:rPr>
                <w:rFonts w:eastAsia="SimSun"/>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353C37" w:rsidRDefault="00CB46D3"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073221EF" w:rsidR="00CB46D3" w:rsidRPr="00353C37" w:rsidRDefault="00CB46D3" w:rsidP="00353C37">
            <w:pPr>
              <w:pStyle w:val="TAC"/>
              <w:rPr>
                <w:rFonts w:eastAsia="SimSun"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98EF93C" w14:textId="77777777" w:rsidR="00CB46D3" w:rsidRPr="00353C37" w:rsidRDefault="00CB46D3"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353C37" w:rsidRDefault="00CB46D3" w:rsidP="00353C37">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77777777" w:rsidR="00CB46D3" w:rsidRPr="00353C37" w:rsidRDefault="00CB46D3" w:rsidP="00353C37">
            <w:pPr>
              <w:pStyle w:val="TAC"/>
              <w:rPr>
                <w:rFonts w:eastAsia="SimSun"/>
                <w:lang w:val="sv-SE"/>
              </w:rPr>
            </w:pPr>
            <w:r w:rsidRPr="00353C37">
              <w:rPr>
                <w:rFonts w:eastAsia="SimSun"/>
                <w:lang w:val="sv-SE"/>
              </w:rPr>
              <w:t>4 and 5</w:t>
            </w:r>
          </w:p>
        </w:tc>
      </w:tr>
      <w:tr w:rsidR="00353C37" w:rsidRPr="00353C37" w14:paraId="537A1405"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353C37" w:rsidRDefault="00353C37" w:rsidP="00353C37">
            <w:pPr>
              <w:pStyle w:val="TAC"/>
              <w:rPr>
                <w:rFonts w:eastAsia="SimSun"/>
              </w:rPr>
            </w:pPr>
            <w:r w:rsidRPr="00353C37">
              <w:rPr>
                <w:rFonts w:eastAsia="SimSun"/>
              </w:rPr>
              <w:t>CA_n26</w:t>
            </w:r>
            <w:r w:rsidRPr="00353C37">
              <w:rPr>
                <w:rFonts w:eastAsia="SimSun"/>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353C37" w:rsidRDefault="00FE29F4" w:rsidP="00353C37">
            <w:pPr>
              <w:pStyle w:val="TAC"/>
              <w:rPr>
                <w:rFonts w:eastAsia="SimSun"/>
              </w:rPr>
            </w:pPr>
            <w:r>
              <w:rPr>
                <w:rFonts w:eastAsia="SimSun"/>
              </w:rPr>
              <w:t>CA_n26</w:t>
            </w:r>
            <w:r>
              <w:rPr>
                <w:rFonts w:eastAsia="SimSun"/>
                <w:lang w:eastAsia="zh-CN"/>
              </w:rPr>
              <w:t>(2A)</w:t>
            </w:r>
            <w:r>
              <w:rPr>
                <w:rFonts w:eastAsia="SimSun"/>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77777777" w:rsidR="00353C37" w:rsidRPr="00353C37" w:rsidRDefault="00353C37" w:rsidP="00353C37">
            <w:pPr>
              <w:pStyle w:val="TAC"/>
              <w:rPr>
                <w:rFonts w:eastAsia="SimSun"/>
                <w:lang w:eastAsia="zh-CN"/>
              </w:rPr>
            </w:pPr>
            <w:r w:rsidRPr="00353C37">
              <w:rPr>
                <w:rFonts w:eastAsia="SimSun"/>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32C98DA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4B5FAF"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353C37" w:rsidRDefault="00353C37" w:rsidP="00353C37">
            <w:pPr>
              <w:pStyle w:val="TAC"/>
              <w:rPr>
                <w:rFonts w:eastAsia="DengXian"/>
                <w:lang w:eastAsia="zh-CN"/>
              </w:rPr>
            </w:pPr>
            <w:r w:rsidRPr="00353C37">
              <w:rPr>
                <w:rFonts w:eastAsia="SimSun"/>
                <w:lang w:eastAsia="ja-JP"/>
              </w:rPr>
              <w:t>3</w:t>
            </w:r>
            <w:r w:rsidRPr="00353C37">
              <w:rPr>
                <w:rFonts w:eastAsia="SimSun"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353C37" w:rsidRDefault="00353C37" w:rsidP="00353C37">
            <w:pPr>
              <w:pStyle w:val="TAC"/>
              <w:rPr>
                <w:rFonts w:eastAsia="Yu Gothic" w:cs="Arial"/>
                <w:szCs w:val="18"/>
                <w:lang w:val="en-US"/>
              </w:rPr>
            </w:pPr>
            <w:r w:rsidRPr="00353C37">
              <w:rPr>
                <w:rFonts w:eastAsia="DengXian" w:hint="eastAsia"/>
                <w:lang w:val="x-none" w:eastAsia="zh-CN"/>
              </w:rPr>
              <w:t>0</w:t>
            </w:r>
          </w:p>
        </w:tc>
      </w:tr>
      <w:tr w:rsidR="00064959" w:rsidRPr="00353C37" w14:paraId="52A507F3" w14:textId="77777777" w:rsidTr="00693F98">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353C37" w:rsidRDefault="00064959" w:rsidP="00064959">
            <w:pPr>
              <w:pStyle w:val="TAC"/>
              <w:rPr>
                <w:rFonts w:eastAsia="SimSun"/>
              </w:rPr>
            </w:pPr>
            <w:r w:rsidRPr="00342D26">
              <w:rPr>
                <w:lang w:val="en-US" w:eastAsia="zh-CN"/>
              </w:rPr>
              <w:t>CA_n</w:t>
            </w:r>
            <w:r>
              <w:rPr>
                <w:lang w:val="en-US" w:eastAsia="zh-CN"/>
              </w:rPr>
              <w:t>40(2A)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0051A3" w:rsidRDefault="004B4F88" w:rsidP="004B4F88">
            <w:pPr>
              <w:pStyle w:val="TAC"/>
              <w:rPr>
                <w:vertAlign w:val="superscript"/>
                <w:lang w:val="en-US" w:eastAsia="zh-CN"/>
              </w:rPr>
            </w:pPr>
            <w:r>
              <w:rPr>
                <w:lang w:val="en-US" w:eastAsia="zh-CN"/>
              </w:rPr>
              <w:t>n40</w:t>
            </w:r>
            <w:r>
              <w:rPr>
                <w:vertAlign w:val="superscript"/>
                <w:lang w:val="en-US" w:eastAsia="zh-CN"/>
              </w:rPr>
              <w:t>3,4</w:t>
            </w:r>
          </w:p>
          <w:p w14:paraId="1ABCDC07" w14:textId="55CA437B" w:rsidR="00064959" w:rsidRDefault="004B4F88" w:rsidP="004B4F88">
            <w:pPr>
              <w:pStyle w:val="TAC"/>
              <w:rPr>
                <w:rFonts w:eastAsia="SimSun"/>
              </w:rPr>
            </w:pPr>
            <w:r w:rsidRPr="00342D26">
              <w:rPr>
                <w:lang w:val="en-US" w:eastAsia="zh-CN"/>
              </w:rPr>
              <w:t>CA_n</w:t>
            </w:r>
            <w:r>
              <w:rPr>
                <w:lang w:val="en-US" w:eastAsia="zh-CN"/>
              </w:rPr>
              <w:t>40(2A)</w:t>
            </w:r>
            <w:r>
              <w:rPr>
                <w:vertAlign w:val="superscript"/>
                <w:lang w:val="en-US" w:eastAsia="zh-CN"/>
              </w:rPr>
              <w:t>3</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2C1B0756" w:rsidR="00064959" w:rsidRPr="00353C37" w:rsidRDefault="00064959" w:rsidP="00064959">
            <w:pPr>
              <w:pStyle w:val="TAC"/>
              <w:rPr>
                <w:rFonts w:eastAsia="SimSun"/>
                <w:lang w:eastAsia="zh-CN"/>
              </w:rPr>
            </w:pPr>
            <w:r w:rsidRPr="00353C37">
              <w:rPr>
                <w:rFonts w:eastAsia="Calibri"/>
                <w:lang w:val="en-US" w:eastAsia="ja-JP"/>
              </w:rPr>
              <w:t>See n</w:t>
            </w:r>
            <w:r>
              <w:rPr>
                <w:rFonts w:eastAsia="Calibri"/>
                <w:lang w:val="en-US" w:eastAsia="ja-JP"/>
              </w:rPr>
              <w:t>40</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3659CDF"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C3FEDE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353C37" w:rsidRDefault="00064959" w:rsidP="00064959">
            <w:pPr>
              <w:pStyle w:val="TAC"/>
              <w:rPr>
                <w:rFonts w:eastAsia="SimSun"/>
                <w:lang w:eastAsia="ja-JP"/>
              </w:rPr>
            </w:pPr>
            <w:r>
              <w:rPr>
                <w:rFonts w:hint="eastAsia"/>
                <w:lang w:eastAsia="zh-CN"/>
              </w:rPr>
              <w:t>9</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522F86B4" w:rsidR="00064959" w:rsidRPr="00353C37" w:rsidRDefault="00064959" w:rsidP="00064959">
            <w:pPr>
              <w:pStyle w:val="TAC"/>
              <w:rPr>
                <w:rFonts w:eastAsia="DengXian"/>
                <w:lang w:val="x-none" w:eastAsia="zh-CN"/>
              </w:rPr>
            </w:pPr>
            <w:r w:rsidRPr="00353C37">
              <w:rPr>
                <w:lang w:val="sv-SE"/>
              </w:rPr>
              <w:t>4 and 5</w:t>
            </w:r>
          </w:p>
        </w:tc>
      </w:tr>
      <w:tr w:rsidR="00353C37" w:rsidRPr="00353C37" w14:paraId="66EEE744"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353C37" w:rsidRDefault="00353C37" w:rsidP="00353C37">
            <w:pPr>
              <w:pStyle w:val="TAC"/>
              <w:rPr>
                <w:rFonts w:eastAsia="SimSun" w:cs="Arial"/>
                <w:szCs w:val="18"/>
                <w:lang w:val="x-none"/>
              </w:rPr>
            </w:pPr>
            <w:r w:rsidRPr="00353C37">
              <w:rPr>
                <w:rFonts w:eastAsia="SimSun"/>
              </w:rPr>
              <w:t>CA_n41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77777777" w:rsidR="00353C37" w:rsidRPr="00353C37" w:rsidRDefault="00353C37" w:rsidP="00353C37">
            <w:pPr>
              <w:pStyle w:val="TAC"/>
              <w:rPr>
                <w:rFonts w:eastAsia="SimSun" w:cs="Arial"/>
                <w:szCs w:val="18"/>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r w:rsidRPr="00353C37">
              <w:rPr>
                <w:rFonts w:eastAsia="SimSun"/>
              </w:rPr>
              <w:t xml:space="preserve"> CA_n41</w:t>
            </w:r>
            <w:r w:rsidRPr="00353C37">
              <w:rPr>
                <w:rFonts w:eastAsia="SimSun"/>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77777777" w:rsidR="00353C37" w:rsidRPr="00353C37" w:rsidRDefault="00353C37" w:rsidP="00353C37">
            <w:pPr>
              <w:pStyle w:val="TAC"/>
              <w:rPr>
                <w:rFonts w:eastAsia="SimSun" w:cs="Arial"/>
                <w:szCs w:val="18"/>
                <w:lang w:val="en-US" w:eastAsia="zh-CN"/>
              </w:rPr>
            </w:pPr>
            <w:r w:rsidRPr="00353C37">
              <w:rPr>
                <w:rFonts w:eastAsia="SimSun" w:hint="eastAsia"/>
                <w:lang w:eastAsia="zh-CN"/>
              </w:rPr>
              <w:t>40</w:t>
            </w:r>
            <w:r w:rsidRPr="00353C37">
              <w:rPr>
                <w:rFonts w:eastAsia="SimSun"/>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7AD5D4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5477F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353C37" w:rsidRDefault="00353C37" w:rsidP="00353C37">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3AD6967A" w14:textId="77777777" w:rsidTr="00E2258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77777777" w:rsidR="00353C37" w:rsidRPr="00353C37" w:rsidRDefault="00353C37" w:rsidP="00353C37">
            <w:pPr>
              <w:pStyle w:val="TAC"/>
              <w:rPr>
                <w:rFonts w:eastAsia="SimSun"/>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9A6C463"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DC8D4F8"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353C37" w:rsidRDefault="00353C37" w:rsidP="00353C37">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353C37" w:rsidRDefault="00353C37" w:rsidP="00353C37">
            <w:pPr>
              <w:pStyle w:val="TAC"/>
              <w:rPr>
                <w:rFonts w:eastAsia="Yu Gothic" w:cs="Arial"/>
                <w:szCs w:val="18"/>
                <w:lang w:val="en-US"/>
              </w:rPr>
            </w:pPr>
            <w:r w:rsidRPr="00353C37">
              <w:rPr>
                <w:rFonts w:eastAsia="Yu Gothic"/>
                <w:lang w:val="en-US"/>
              </w:rPr>
              <w:t>1</w:t>
            </w:r>
          </w:p>
        </w:tc>
      </w:tr>
      <w:tr w:rsidR="00353C37" w:rsidRPr="00353C37" w14:paraId="5AFA1E2C"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77777777" w:rsidR="00353C37" w:rsidRPr="00353C37" w:rsidRDefault="00353C37" w:rsidP="00353C37">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77777777" w:rsidR="00353C37" w:rsidRPr="00353C37" w:rsidRDefault="00353C37" w:rsidP="00353C37">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65C1D02"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6D1BA2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353C37" w:rsidRDefault="00353C37" w:rsidP="00353C37">
            <w:pPr>
              <w:pStyle w:val="TAC"/>
              <w:rPr>
                <w:rFonts w:eastAsia="Yu Gothic"/>
                <w:lang w:val="en-US"/>
              </w:rPr>
            </w:pPr>
            <w:r w:rsidRPr="00353C37">
              <w:rPr>
                <w:rFonts w:eastAsia="SimSun" w:hint="eastAsia"/>
                <w:lang w:val="en-US" w:eastAsia="zh-CN"/>
              </w:rPr>
              <w:t>1</w:t>
            </w:r>
            <w:r w:rsidRPr="00353C37">
              <w:rPr>
                <w:rFonts w:eastAsia="SimSun"/>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353C37" w:rsidRDefault="00353C37" w:rsidP="00353C37">
            <w:pPr>
              <w:pStyle w:val="TAC"/>
              <w:rPr>
                <w:rFonts w:eastAsia="Yu Gothic"/>
                <w:lang w:val="en-US"/>
              </w:rPr>
            </w:pPr>
            <w:r w:rsidRPr="00353C37">
              <w:rPr>
                <w:rFonts w:eastAsia="SimSun" w:hint="eastAsia"/>
                <w:lang w:val="en-US" w:eastAsia="zh-CN"/>
              </w:rPr>
              <w:t>2</w:t>
            </w:r>
          </w:p>
        </w:tc>
      </w:tr>
      <w:tr w:rsidR="00353C37" w:rsidRPr="00353C37" w14:paraId="34B08E6D"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353C37" w:rsidRDefault="00353C37" w:rsidP="00353C37">
            <w:pPr>
              <w:pStyle w:val="TAC"/>
              <w:rPr>
                <w:rFonts w:eastAsia="SimSun"/>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353C37" w:rsidRDefault="00353C37" w:rsidP="00353C37">
            <w:pPr>
              <w:pStyle w:val="TAC"/>
              <w:rPr>
                <w:rFonts w:eastAsia="SimSun"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77777777" w:rsidR="00353C37" w:rsidRPr="00353C37" w:rsidRDefault="00353C37" w:rsidP="00353C37">
            <w:pPr>
              <w:pStyle w:val="TAC"/>
              <w:rPr>
                <w:rFonts w:eastAsia="Calibri"/>
                <w:lang w:val="en-US" w:eastAsia="ja-JP"/>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86C9DE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9F345D1"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353C37" w:rsidRDefault="00353C37" w:rsidP="00353C37">
            <w:pPr>
              <w:pStyle w:val="TAC"/>
              <w:rPr>
                <w:rFonts w:eastAsia="SimSun"/>
                <w:lang w:val="en-US" w:eastAsia="zh-CN"/>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353C37" w:rsidRDefault="00353C37" w:rsidP="00353C37">
            <w:pPr>
              <w:pStyle w:val="TAC"/>
              <w:rPr>
                <w:rFonts w:eastAsia="SimSun"/>
                <w:lang w:val="en-US" w:eastAsia="zh-CN"/>
              </w:rPr>
            </w:pPr>
            <w:r w:rsidRPr="00353C37">
              <w:rPr>
                <w:rFonts w:eastAsia="SimSun" w:cs="Arial"/>
                <w:szCs w:val="18"/>
                <w:lang w:eastAsia="sv-SE"/>
              </w:rPr>
              <w:t>3</w:t>
            </w:r>
          </w:p>
        </w:tc>
      </w:tr>
      <w:tr w:rsidR="00353C37" w:rsidRPr="00353C37" w14:paraId="38AD2078"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353C37" w:rsidRDefault="00353C37" w:rsidP="00353C37">
            <w:pPr>
              <w:pStyle w:val="TAC"/>
              <w:rPr>
                <w:rFonts w:eastAsia="SimSun"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7777777" w:rsidR="00353C37" w:rsidRPr="00353C37" w:rsidRDefault="00353C37" w:rsidP="00353C37">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1BE1F6"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B85F73"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353C37" w:rsidRDefault="00353C37" w:rsidP="00353C37">
            <w:pPr>
              <w:pStyle w:val="TAC"/>
              <w:rPr>
                <w:rFonts w:eastAsia="SimSun"/>
                <w:lang w:val="en-US" w:eastAsia="zh-CN"/>
              </w:rPr>
            </w:pPr>
            <w:r w:rsidRPr="00353C37">
              <w:rPr>
                <w:rFonts w:eastAsia="SimSun"/>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6FE41AF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353C37" w:rsidRDefault="00353C37" w:rsidP="00353C37">
            <w:pPr>
              <w:pStyle w:val="TAC"/>
              <w:rPr>
                <w:rFonts w:eastAsia="Yu Gothic"/>
                <w:lang w:val="en-US"/>
              </w:rPr>
            </w:pPr>
            <w:r w:rsidRPr="00353C37">
              <w:rPr>
                <w:rFonts w:eastAsia="SimSun"/>
                <w:lang w:val="x-none" w:eastAsia="sv-SE"/>
              </w:rPr>
              <w:t>CA_n41</w:t>
            </w:r>
            <w:r w:rsidRPr="00353C37">
              <w:rPr>
                <w:rFonts w:eastAsia="SimSun"/>
                <w:lang w:val="x-none" w:eastAsia="zh-CN"/>
              </w:rPr>
              <w:t>(</w:t>
            </w:r>
            <w:r w:rsidRPr="00353C37">
              <w:rPr>
                <w:rFonts w:eastAsia="SimSun"/>
                <w:lang w:val="sv-SE" w:eastAsia="zh-CN"/>
              </w:rPr>
              <w:t>3</w:t>
            </w:r>
            <w:r w:rsidRPr="00353C37">
              <w:rPr>
                <w:rFonts w:eastAsia="SimSun"/>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353C37" w:rsidRDefault="00353C37" w:rsidP="00353C37">
            <w:pPr>
              <w:pStyle w:val="TAC"/>
              <w:rPr>
                <w:rFonts w:eastAsia="Yu Gothic"/>
                <w:lang w:val="en-US"/>
              </w:rPr>
            </w:pPr>
            <w:r w:rsidRPr="00353C37">
              <w:rPr>
                <w:rFonts w:eastAsia="SimSun"/>
              </w:rPr>
              <w:t>n41</w:t>
            </w:r>
            <w:r w:rsidRPr="00353C37">
              <w:rPr>
                <w:rFonts w:eastAsia="SimSun" w:hint="eastAsia"/>
                <w:vertAlign w:val="superscript"/>
                <w:lang w:eastAsia="zh-CN"/>
              </w:rPr>
              <w:t>3</w:t>
            </w:r>
            <w:r w:rsidRPr="00353C37">
              <w:rPr>
                <w:rFonts w:eastAsia="SimSun"/>
                <w:vertAlign w:val="superscript"/>
              </w:rPr>
              <w:t>,</w:t>
            </w:r>
            <w:r w:rsidRPr="00353C37">
              <w:rPr>
                <w:rFonts w:eastAsia="SimSun"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77777777" w:rsidR="00353C37" w:rsidRPr="00353C37" w:rsidRDefault="00353C37" w:rsidP="00353C37">
            <w:pPr>
              <w:pStyle w:val="TAC"/>
              <w:rPr>
                <w:rFonts w:eastAsia="SimSun"/>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00EBC3" w14:textId="77777777" w:rsidR="00353C37" w:rsidRPr="00353C37" w:rsidRDefault="00353C37" w:rsidP="00353C37">
            <w:pPr>
              <w:pStyle w:val="TAC"/>
              <w:rPr>
                <w:rFonts w:eastAsia="Yu Gothic"/>
                <w:lang w:val="en-US"/>
              </w:rPr>
            </w:pPr>
            <w:r w:rsidRPr="00353C37">
              <w:rPr>
                <w:rFonts w:eastAsia="SimSun"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614ADD"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353C37" w:rsidRDefault="00353C37" w:rsidP="00353C37">
            <w:pPr>
              <w:pStyle w:val="TAC"/>
              <w:rPr>
                <w:rFonts w:eastAsia="Yu Gothic"/>
                <w:lang w:val="en-US"/>
              </w:rPr>
            </w:pPr>
            <w:r w:rsidRPr="00353C37">
              <w:rPr>
                <w:rFonts w:eastAsia="SimSun" w:cs="Arial"/>
                <w:szCs w:val="18"/>
                <w:lang w:eastAsia="sv-SE"/>
              </w:rPr>
              <w:t>0</w:t>
            </w:r>
          </w:p>
        </w:tc>
      </w:tr>
      <w:tr w:rsidR="00353C37" w:rsidRPr="00353C37" w14:paraId="4699A8D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353C37" w:rsidRDefault="00353C37" w:rsidP="00353C37">
            <w:pPr>
              <w:pStyle w:val="TAC"/>
              <w:rPr>
                <w:rFonts w:eastAsia="SimSun"/>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353C37" w:rsidRDefault="00353C37" w:rsidP="00353C37">
            <w:pPr>
              <w:pStyle w:val="TAC"/>
              <w:rPr>
                <w:rFonts w:eastAsia="SimSun"/>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77777777" w:rsidR="00353C37" w:rsidRPr="00353C37" w:rsidRDefault="00353C37" w:rsidP="00353C37">
            <w:pPr>
              <w:pStyle w:val="TAC"/>
              <w:rPr>
                <w:rFonts w:eastAsia="SimSun"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E91B66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77777777" w:rsidR="00353C37" w:rsidRPr="00353C37" w:rsidRDefault="00353C37" w:rsidP="00353C37">
            <w:pPr>
              <w:pStyle w:val="TAC"/>
              <w:rPr>
                <w:rFonts w:eastAsia="SimSun" w:cs="Arial"/>
                <w:szCs w:val="18"/>
                <w:lang w:eastAsia="sv-SE"/>
              </w:rPr>
            </w:pPr>
            <w:r w:rsidRPr="00353C37">
              <w:rPr>
                <w:rFonts w:eastAsia="SimSun" w:cs="Arial"/>
                <w:szCs w:val="18"/>
                <w:lang w:eastAsia="sv-SE"/>
              </w:rPr>
              <w:t>4 and 5</w:t>
            </w:r>
          </w:p>
        </w:tc>
      </w:tr>
      <w:tr w:rsidR="00353C37" w:rsidRPr="00353C37" w14:paraId="60017A51"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353C37" w:rsidRDefault="00353C37" w:rsidP="00353C37">
            <w:pPr>
              <w:pStyle w:val="TAC"/>
              <w:rPr>
                <w:rFonts w:eastAsia="SimSun"/>
              </w:rPr>
            </w:pPr>
            <w:r w:rsidRPr="00353C37">
              <w:rPr>
                <w:rFonts w:eastAsia="SimSun"/>
                <w:lang w:val="x-none" w:eastAsia="sv-SE"/>
              </w:rPr>
              <w:t>CA_n41</w:t>
            </w:r>
            <w:r w:rsidRPr="00353C37">
              <w:rPr>
                <w:rFonts w:eastAsia="SimSun"/>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353C37" w:rsidRDefault="005757BD" w:rsidP="00353C37">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77777777" w:rsidR="00353C37" w:rsidRPr="00353C37" w:rsidRDefault="00353C37" w:rsidP="00353C37">
            <w:pPr>
              <w:pStyle w:val="TAC"/>
              <w:rPr>
                <w:rFonts w:eastAsia="Calibri"/>
                <w:lang w:val="en-US" w:eastAsia="ja-JP"/>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A8E6B34"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39351" w14:textId="77777777" w:rsidR="00353C37" w:rsidRPr="00353C37" w:rsidRDefault="00353C37" w:rsidP="00353C37">
            <w:pPr>
              <w:pStyle w:val="TAC"/>
              <w:rPr>
                <w:rFonts w:eastAsia="Yu Gothic"/>
                <w:lang w:val="en-US"/>
              </w:rPr>
            </w:pPr>
            <w:r w:rsidRPr="00353C37">
              <w:rPr>
                <w:rFonts w:eastAsia="SimSun"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233B978A"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353C37" w:rsidRDefault="00353C37" w:rsidP="00353C37">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77777777" w:rsidR="00353C37" w:rsidRPr="00353C37" w:rsidRDefault="00353C37" w:rsidP="00353C37">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353C37" w:rsidRDefault="00353C37" w:rsidP="00353C37">
            <w:pPr>
              <w:pStyle w:val="TAC"/>
              <w:rPr>
                <w:rFonts w:eastAsia="Yu Gothic"/>
                <w:lang w:val="en-US"/>
              </w:rPr>
            </w:pPr>
            <w:r w:rsidRPr="00353C37">
              <w:rPr>
                <w:rFonts w:eastAsia="SimSun"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226FC00D"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353C37" w:rsidRDefault="00353C37" w:rsidP="00353C37">
            <w:pPr>
              <w:pStyle w:val="TAC"/>
              <w:rPr>
                <w:rFonts w:eastAsia="Yu Gothic"/>
                <w:lang w:val="en-US"/>
              </w:rPr>
            </w:pPr>
            <w:r w:rsidRPr="00353C37">
              <w:rPr>
                <w:rFonts w:eastAsia="SimSun"/>
                <w:lang w:eastAsia="sv-SE"/>
              </w:rPr>
              <w:t>CA_n4</w:t>
            </w:r>
            <w:r w:rsidRPr="00353C37">
              <w:rPr>
                <w:rFonts w:eastAsia="SimSun"/>
                <w:lang w:val="da-DK" w:eastAsia="sv-SE"/>
              </w:rPr>
              <w:t>6</w:t>
            </w:r>
            <w:r w:rsidRPr="00353C37">
              <w:rPr>
                <w:rFonts w:eastAsia="SimSun"/>
                <w:lang w:eastAsia="zh-CN"/>
              </w:rPr>
              <w:t>(</w:t>
            </w:r>
            <w:r w:rsidRPr="00353C37">
              <w:rPr>
                <w:rFonts w:eastAsia="SimSun"/>
                <w:lang w:val="da-DK" w:eastAsia="zh-CN"/>
              </w:rPr>
              <w:t>2</w:t>
            </w:r>
            <w:r w:rsidRPr="00353C37">
              <w:rPr>
                <w:rFonts w:eastAsia="SimSun"/>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77777777" w:rsidR="00353C37" w:rsidRPr="00353C37" w:rsidRDefault="00353C37" w:rsidP="00353C37">
            <w:pPr>
              <w:pStyle w:val="TAC"/>
              <w:rPr>
                <w:rFonts w:eastAsia="SimSun"/>
              </w:rPr>
            </w:pPr>
            <w:r w:rsidRPr="00353C37">
              <w:rPr>
                <w:rFonts w:eastAsia="SimSun"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9C0CC9B"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764342"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353C37" w:rsidRDefault="00353C37" w:rsidP="00353C37">
            <w:pPr>
              <w:pStyle w:val="TAC"/>
              <w:rPr>
                <w:rFonts w:eastAsia="Yu Gothic"/>
                <w:lang w:val="en-US"/>
              </w:rPr>
            </w:pPr>
            <w:r w:rsidRPr="00353C37">
              <w:rPr>
                <w:rFonts w:eastAsia="SimSun"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1F834D40"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353C37" w:rsidRDefault="00353C37" w:rsidP="00353C37">
            <w:pPr>
              <w:pStyle w:val="TAC"/>
              <w:rPr>
                <w:rFonts w:eastAsia="SimSun"/>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353C37" w:rsidRDefault="00353C37" w:rsidP="00353C37">
            <w:pPr>
              <w:pStyle w:val="TAC"/>
              <w:rPr>
                <w:rFonts w:eastAsia="Yu Gothic"/>
                <w:lang w:val="en-US"/>
              </w:rPr>
            </w:pPr>
            <w:r w:rsidRPr="00353C37">
              <w:rPr>
                <w:rFonts w:eastAsia="SimSun"/>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77777777" w:rsidR="00353C37" w:rsidRPr="00353C37" w:rsidRDefault="00353C37" w:rsidP="00353C37">
            <w:pPr>
              <w:pStyle w:val="TAC"/>
              <w:rPr>
                <w:rFonts w:eastAsia="Calibri"/>
                <w:lang w:val="en-US" w:eastAsia="ja-JP"/>
              </w:rPr>
            </w:pPr>
            <w:r w:rsidRPr="00353C37">
              <w:rPr>
                <w:rFonts w:eastAsia="SimSun"/>
              </w:rPr>
              <w:t>10</w:t>
            </w:r>
            <w:r w:rsidRPr="00353C37">
              <w:rPr>
                <w:rFonts w:eastAsia="SimSun"/>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0BE02C5"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47D1477"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353C37" w:rsidRDefault="00353C37" w:rsidP="00353C37">
            <w:pPr>
              <w:pStyle w:val="TAC"/>
              <w:rPr>
                <w:rFonts w:eastAsia="Yu Gothic"/>
                <w:lang w:val="en-US"/>
              </w:rPr>
            </w:pPr>
            <w:r w:rsidRPr="00353C37">
              <w:rPr>
                <w:rFonts w:eastAsia="Yu Gothic"/>
                <w:lang w:val="en-US"/>
              </w:rPr>
              <w:t>0</w:t>
            </w:r>
          </w:p>
        </w:tc>
      </w:tr>
      <w:tr w:rsidR="00353C37" w:rsidRPr="00353C37" w14:paraId="5F1110D5"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353C37" w:rsidRDefault="00353C37" w:rsidP="00353C37">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77777777" w:rsidR="00353C37" w:rsidRPr="00353C37" w:rsidRDefault="00353C37" w:rsidP="00353C37">
            <w:pPr>
              <w:pStyle w:val="TAC"/>
              <w:rPr>
                <w:rFonts w:eastAsia="SimSun"/>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777777" w:rsidR="00353C37" w:rsidRPr="00353C37" w:rsidRDefault="00353C37" w:rsidP="00353C37">
            <w:pPr>
              <w:pStyle w:val="TAC"/>
              <w:rPr>
                <w:rFonts w:eastAsia="SimSun"/>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35C402C"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16C515"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353C37" w:rsidRDefault="00353C37" w:rsidP="00353C37">
            <w:pPr>
              <w:pStyle w:val="TAC"/>
              <w:rPr>
                <w:rFonts w:eastAsia="Yu Gothic"/>
                <w:lang w:val="en-US"/>
              </w:rPr>
            </w:pPr>
            <w:r w:rsidRPr="00353C37">
              <w:rPr>
                <w:rFonts w:eastAsia="Yu Gothic"/>
                <w:lang w:val="en-US"/>
              </w:rPr>
              <w:t>1</w:t>
            </w:r>
          </w:p>
        </w:tc>
      </w:tr>
      <w:tr w:rsidR="00353C37" w:rsidRPr="00353C37" w14:paraId="60FCE262"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353C37" w:rsidRDefault="00353C37" w:rsidP="00353C37">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353C37" w:rsidRDefault="00353C37" w:rsidP="00353C37">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77777777" w:rsidR="00353C37" w:rsidRPr="00353C37" w:rsidRDefault="00353C37" w:rsidP="00353C37">
            <w:pPr>
              <w:pStyle w:val="TAC"/>
              <w:rPr>
                <w:rFonts w:eastAsia="SimSun"/>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4E979F4" w14:textId="77777777" w:rsidR="00353C37" w:rsidRPr="00353C37" w:rsidRDefault="00353C37" w:rsidP="00353C37">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BF8542A" w14:textId="77777777" w:rsidR="00353C37" w:rsidRPr="00353C37" w:rsidRDefault="00353C37" w:rsidP="00353C37">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353C37" w:rsidRDefault="00353C37" w:rsidP="00353C37">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7777777" w:rsidR="00353C37" w:rsidRPr="00353C37" w:rsidRDefault="00353C37" w:rsidP="00353C37">
            <w:pPr>
              <w:pStyle w:val="TAC"/>
              <w:rPr>
                <w:rFonts w:eastAsia="Yu Gothic"/>
                <w:lang w:val="en-US"/>
              </w:rPr>
            </w:pPr>
            <w:r w:rsidRPr="00353C37">
              <w:rPr>
                <w:rFonts w:eastAsia="Yu Gothic"/>
                <w:lang w:val="en-US"/>
              </w:rPr>
              <w:t>4 and 5</w:t>
            </w:r>
          </w:p>
        </w:tc>
      </w:tr>
      <w:tr w:rsidR="00353C37" w:rsidRPr="00353C37" w14:paraId="1175C703"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466E4A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A5FA2DA"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152D8AF4"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082253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DB195C" w14:textId="77777777" w:rsidR="00353C37" w:rsidRPr="00353C37" w:rsidRDefault="00353C37" w:rsidP="00353C37">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140</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0E30C1D4" w14:textId="77777777" w:rsidTr="00064959">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353C37" w:rsidRDefault="00353C37" w:rsidP="00353C37">
            <w:pPr>
              <w:pStyle w:val="TAC"/>
              <w:rPr>
                <w:rFonts w:eastAsia="Yu Gothic" w:cs="Arial"/>
                <w:szCs w:val="18"/>
                <w:lang w:val="en-US"/>
              </w:rPr>
            </w:pPr>
            <w:r w:rsidRPr="00353C37">
              <w:rPr>
                <w:rFonts w:eastAsia="SimSun"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77777777" w:rsidR="00353C37" w:rsidRPr="00353C37" w:rsidRDefault="00353C37" w:rsidP="00353C37">
            <w:pPr>
              <w:pStyle w:val="TAC"/>
              <w:rPr>
                <w:rFonts w:eastAsia="Yu Gothic" w:cs="Arial"/>
                <w:szCs w:val="18"/>
                <w:lang w:val="en-US"/>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1ABB244"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2E2A00E" w14:textId="77777777" w:rsidR="00353C37" w:rsidRPr="00353C37" w:rsidRDefault="00353C37" w:rsidP="00353C37">
            <w:pPr>
              <w:pStyle w:val="TAC"/>
              <w:rPr>
                <w:rFonts w:eastAsia="DengXian"/>
                <w:szCs w:val="18"/>
                <w:lang w:eastAsia="zh-CN"/>
              </w:rPr>
            </w:pPr>
            <w:r w:rsidRPr="00353C37">
              <w:rPr>
                <w:rFonts w:eastAsia="SimSun" w:cs="Arial"/>
                <w:szCs w:val="18"/>
              </w:rPr>
              <w:t>10</w:t>
            </w:r>
            <w:r w:rsidRPr="00353C37">
              <w:rPr>
                <w:rFonts w:eastAsia="SimSun"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353C37" w:rsidRDefault="00353C37" w:rsidP="00353C37">
            <w:pPr>
              <w:pStyle w:val="TAC"/>
              <w:rPr>
                <w:rFonts w:eastAsia="DengXian"/>
                <w:szCs w:val="18"/>
                <w:lang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353C37" w:rsidRDefault="00353C37" w:rsidP="00353C37">
            <w:pPr>
              <w:pStyle w:val="TAC"/>
              <w:rPr>
                <w:rFonts w:eastAsia="Yu Gothic" w:cs="Arial"/>
                <w:szCs w:val="18"/>
                <w:lang w:val="en-US"/>
              </w:rPr>
            </w:pPr>
            <w:r w:rsidRPr="00353C37">
              <w:rPr>
                <w:rFonts w:eastAsia="SimSun"/>
                <w:szCs w:val="18"/>
                <w:lang w:val="en-US" w:eastAsia="zh-CN"/>
              </w:rPr>
              <w:t>0</w:t>
            </w:r>
          </w:p>
        </w:tc>
      </w:tr>
      <w:tr w:rsidR="00353C37" w:rsidRPr="00353C37" w14:paraId="4EA173EB" w14:textId="77777777" w:rsidTr="00064959">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353C37" w:rsidRDefault="00353C37" w:rsidP="00353C37">
            <w:pPr>
              <w:pStyle w:val="TAC"/>
              <w:rPr>
                <w:rFonts w:eastAsia="SimSun"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5BC9ADA"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8D7011" w14:textId="77777777" w:rsidR="00353C37" w:rsidRPr="00353C37" w:rsidRDefault="00353C37" w:rsidP="00353C37">
            <w:pPr>
              <w:pStyle w:val="TAC"/>
              <w:rPr>
                <w:rFonts w:eastAsia="SimSun" w:cs="Arial"/>
                <w:szCs w:val="18"/>
              </w:rPr>
            </w:pPr>
            <w:r w:rsidRPr="00353C37">
              <w:rPr>
                <w:rFonts w:eastAsia="SimSun"/>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353C37" w:rsidRDefault="00353C37" w:rsidP="00353C37">
            <w:pPr>
              <w:pStyle w:val="TAC"/>
              <w:rPr>
                <w:rFonts w:eastAsia="SimSun"/>
                <w:szCs w:val="18"/>
                <w:lang w:val="sv-SE" w:eastAsia="zh-CN"/>
              </w:rPr>
            </w:pPr>
            <w:r w:rsidRPr="00353C37">
              <w:rPr>
                <w:rFonts w:eastAsia="SimSun"/>
                <w:szCs w:val="18"/>
                <w:lang w:val="sv-SE" w:eastAsia="zh-CN"/>
              </w:rPr>
              <w:t>135</w:t>
            </w:r>
            <w:r w:rsidRPr="00353C37">
              <w:rPr>
                <w:rFonts w:eastAsia="SimSun"/>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353C37" w:rsidRDefault="00353C37" w:rsidP="00353C37">
            <w:pPr>
              <w:pStyle w:val="TAC"/>
              <w:rPr>
                <w:rFonts w:eastAsia="SimSun"/>
                <w:szCs w:val="18"/>
                <w:lang w:val="en-US" w:eastAsia="zh-CN"/>
              </w:rPr>
            </w:pPr>
            <w:r w:rsidRPr="00353C37">
              <w:rPr>
                <w:rFonts w:eastAsia="SimSun"/>
                <w:szCs w:val="18"/>
                <w:lang w:val="en-US" w:eastAsia="zh-CN"/>
              </w:rPr>
              <w:t>1</w:t>
            </w:r>
          </w:p>
        </w:tc>
      </w:tr>
      <w:tr w:rsidR="00353C37" w:rsidRPr="00353C37" w14:paraId="6D9D4C9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353C37" w:rsidRDefault="00353C37" w:rsidP="00353C37">
            <w:pPr>
              <w:pStyle w:val="TAC"/>
              <w:rPr>
                <w:rFonts w:eastAsia="SimSun"/>
              </w:rPr>
            </w:pPr>
            <w:r w:rsidRPr="00353C37">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353C37" w:rsidRDefault="00E52BFA" w:rsidP="00353C37">
            <w:pPr>
              <w:pStyle w:val="TAC"/>
              <w:rPr>
                <w:rFonts w:eastAsia="Yu Gothic" w:cs="Arial"/>
                <w:szCs w:val="18"/>
                <w:lang w:val="en-US"/>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77777777" w:rsidR="00353C37" w:rsidRPr="00353C37" w:rsidRDefault="00353C37" w:rsidP="00353C37">
            <w:pPr>
              <w:pStyle w:val="TAC"/>
              <w:rPr>
                <w:rFonts w:eastAsia="SimSun"/>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4874954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8EC6C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353C37" w:rsidRDefault="00353C37" w:rsidP="00353C37">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0</w:t>
            </w:r>
          </w:p>
        </w:tc>
      </w:tr>
      <w:tr w:rsidR="00353C37" w:rsidRPr="00353C37" w14:paraId="7E1DF464"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69040E1"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715D3AD"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77777777" w:rsidR="00353C37" w:rsidRPr="00353C37" w:rsidRDefault="00353C37" w:rsidP="00353C37">
            <w:pPr>
              <w:pStyle w:val="TAC"/>
              <w:rPr>
                <w:rFonts w:eastAsia="SimSun"/>
                <w:lang w:val="en-US"/>
              </w:rPr>
            </w:pPr>
            <w:r w:rsidRPr="00353C37">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EAAB92B"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8E82D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353C37" w:rsidRDefault="00353C37" w:rsidP="00353C37">
            <w:pPr>
              <w:pStyle w:val="TAC"/>
              <w:rPr>
                <w:rFonts w:eastAsia="SimSun"/>
                <w:lang w:val="en-US"/>
              </w:rPr>
            </w:pPr>
            <w:r w:rsidRPr="00353C37">
              <w:rPr>
                <w:rFonts w:eastAsia="SimSun" w:hint="eastAsia"/>
                <w:lang w:val="en-US" w:eastAsia="zh-CN"/>
              </w:rPr>
              <w:t>1</w:t>
            </w:r>
          </w:p>
        </w:tc>
      </w:tr>
      <w:tr w:rsidR="00353C37" w:rsidRPr="00353C37" w14:paraId="26F31E7F"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E3594D7" w14:textId="77777777" w:rsidR="00353C37" w:rsidRPr="00353C37" w:rsidRDefault="00353C37" w:rsidP="00353C37">
            <w:pPr>
              <w:pStyle w:val="TAC"/>
              <w:rPr>
                <w:rFonts w:eastAsia="Yu Gothic" w:cs="Arial"/>
                <w:szCs w:val="18"/>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489BE754" w14:textId="77777777" w:rsidR="00353C37" w:rsidRPr="00353C37" w:rsidRDefault="00353C37" w:rsidP="00353C37">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7777777" w:rsidR="00353C37" w:rsidRPr="00353C37" w:rsidRDefault="00353C37" w:rsidP="00353C37">
            <w:pPr>
              <w:pStyle w:val="TAC"/>
              <w:rPr>
                <w:rFonts w:eastAsia="SimSun"/>
                <w:lang w:val="en-US"/>
              </w:rPr>
            </w:pPr>
            <w:r w:rsidRPr="00353C37">
              <w:rPr>
                <w:rFonts w:eastAsia="SimSun"/>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77777777" w:rsidR="00353C37" w:rsidRPr="00353C37" w:rsidRDefault="00353C37" w:rsidP="00353C37">
            <w:pPr>
              <w:pStyle w:val="TAC"/>
              <w:rPr>
                <w:rFonts w:eastAsia="SimSun"/>
                <w:lang w:val="en-US"/>
              </w:rPr>
            </w:pPr>
            <w:r w:rsidRPr="00353C37">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BFC285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3A584E1"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353C37" w:rsidRDefault="00353C37" w:rsidP="00353C37">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353C37" w:rsidRDefault="00353C37" w:rsidP="00353C37">
            <w:pPr>
              <w:pStyle w:val="TAC"/>
              <w:rPr>
                <w:rFonts w:eastAsia="SimSun"/>
                <w:lang w:val="en-US" w:eastAsia="zh-CN"/>
              </w:rPr>
            </w:pPr>
            <w:r w:rsidRPr="00353C37">
              <w:rPr>
                <w:rFonts w:eastAsia="SimSun"/>
                <w:lang w:val="en-US" w:eastAsia="zh-CN"/>
              </w:rPr>
              <w:t>2</w:t>
            </w:r>
          </w:p>
        </w:tc>
      </w:tr>
      <w:tr w:rsidR="00353C37" w:rsidRPr="00353C37" w14:paraId="2FF1AA49"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353C37" w:rsidRDefault="00353C37" w:rsidP="00353C37">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353C37" w:rsidRDefault="00353C37" w:rsidP="00353C37">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77777777" w:rsidR="00353C37" w:rsidRPr="00353C37" w:rsidRDefault="00353C37" w:rsidP="00353C37">
            <w:pPr>
              <w:pStyle w:val="TAC"/>
              <w:rPr>
                <w:rFonts w:eastAsia="SimSun"/>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331E4E"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71E5AA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353C37" w:rsidRDefault="00353C37" w:rsidP="00353C37">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30ACCA82"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353C37" w:rsidRDefault="00353C37" w:rsidP="00353C37">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77777777" w:rsidR="00353C37" w:rsidRPr="00353C37" w:rsidRDefault="00353C37" w:rsidP="00353C37">
            <w:pPr>
              <w:pStyle w:val="TAC"/>
              <w:rPr>
                <w:rFonts w:eastAsia="SimSun"/>
                <w:lang w:val="en-US"/>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954A8C0" w14:textId="77777777" w:rsidR="00353C37" w:rsidRPr="00353C37" w:rsidRDefault="00353C37" w:rsidP="00353C37">
            <w:pPr>
              <w:pStyle w:val="TAC"/>
              <w:rPr>
                <w:rFonts w:eastAsia="DengXian"/>
                <w:lang w:eastAsia="zh-CN"/>
              </w:rPr>
            </w:pPr>
            <w:r w:rsidRPr="00353C37">
              <w:rPr>
                <w:rFonts w:eastAsia="SimSun"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FDA9635"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353C37" w:rsidRDefault="00353C37" w:rsidP="00353C37">
            <w:pPr>
              <w:pStyle w:val="TAC"/>
              <w:rPr>
                <w:rFonts w:eastAsia="DengXian"/>
                <w:lang w:eastAsia="zh-CN"/>
              </w:rPr>
            </w:pPr>
            <w:r w:rsidRPr="00353C37">
              <w:rPr>
                <w:rFonts w:eastAsia="SimSun"/>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353C37" w:rsidRDefault="00353C37" w:rsidP="00353C37">
            <w:pPr>
              <w:pStyle w:val="TAC"/>
              <w:rPr>
                <w:rFonts w:eastAsia="SimSun"/>
                <w:lang w:val="en-US" w:eastAsia="zh-CN"/>
              </w:rPr>
            </w:pPr>
            <w:r w:rsidRPr="00353C37">
              <w:rPr>
                <w:rFonts w:eastAsia="DengXian"/>
                <w:lang w:val="fi-FI" w:eastAsia="zh-CN"/>
              </w:rPr>
              <w:t>0</w:t>
            </w:r>
          </w:p>
        </w:tc>
      </w:tr>
      <w:tr w:rsidR="00353C37" w:rsidRPr="00353C37" w14:paraId="7A776DB3" w14:textId="77777777" w:rsidTr="00A0152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353C37" w:rsidRDefault="00353C37" w:rsidP="00353C37">
            <w:pPr>
              <w:pStyle w:val="TAC"/>
              <w:rPr>
                <w:rFonts w:eastAsia="Yu Gothic"/>
                <w:lang w:val="en-US"/>
              </w:rPr>
            </w:pPr>
            <w:r w:rsidRPr="00353C37">
              <w:rPr>
                <w:rFonts w:eastAsia="SimSun"/>
              </w:rPr>
              <w:t>CA_n71</w:t>
            </w:r>
            <w:r w:rsidRPr="00353C37">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353C37" w:rsidRDefault="00E52BFA" w:rsidP="00353C37">
            <w:pPr>
              <w:pStyle w:val="TAC"/>
              <w:rPr>
                <w:rFonts w:eastAsia="Yu Gothic"/>
                <w:lang w:val="en-US"/>
              </w:rPr>
            </w:pPr>
            <w:r w:rsidRPr="00E10824">
              <w:rPr>
                <w:rFonts w:eastAsia="Yu Gothic" w:cs="Arial"/>
                <w:szCs w:val="18"/>
              </w:rPr>
              <w:t>n71</w:t>
            </w:r>
            <w:r w:rsidRPr="00E10824">
              <w:rPr>
                <w:rFonts w:eastAsia="Yu Gothic" w:cs="Arial"/>
                <w:szCs w:val="18"/>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77777777" w:rsidR="00353C37" w:rsidRPr="00353C37" w:rsidRDefault="00353C37" w:rsidP="00353C37">
            <w:pPr>
              <w:pStyle w:val="TAC"/>
              <w:rPr>
                <w:rFonts w:eastAsia="SimSun"/>
                <w:lang w:val="en-US" w:eastAsia="zh-CN"/>
              </w:rPr>
            </w:pPr>
            <w:r w:rsidRPr="00353C37">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7777777" w:rsidR="00353C37" w:rsidRPr="00353C37" w:rsidRDefault="00353C37" w:rsidP="00353C37">
            <w:pPr>
              <w:pStyle w:val="TAC"/>
              <w:rPr>
                <w:rFonts w:eastAsia="SimSun"/>
                <w:lang w:val="en-US" w:eastAsia="zh-CN"/>
              </w:rPr>
            </w:pPr>
            <w:r w:rsidRPr="00353C37">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12513"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882384"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353C37" w:rsidRDefault="00353C37" w:rsidP="00353C37">
            <w:pPr>
              <w:pStyle w:val="TAC"/>
              <w:rPr>
                <w:rFonts w:eastAsia="DengXian"/>
                <w:lang w:eastAsia="zh-CN"/>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353C37" w:rsidRDefault="00353C37" w:rsidP="00353C37">
            <w:pPr>
              <w:pStyle w:val="TAC"/>
              <w:rPr>
                <w:rFonts w:eastAsia="DengXian"/>
                <w:lang w:val="en-US" w:eastAsia="zh-CN"/>
              </w:rPr>
            </w:pPr>
            <w:r w:rsidRPr="00353C37">
              <w:rPr>
                <w:rFonts w:eastAsia="DengXian" w:hint="eastAsia"/>
                <w:lang w:val="x-none" w:eastAsia="zh-CN"/>
              </w:rPr>
              <w:t>0</w:t>
            </w:r>
          </w:p>
        </w:tc>
      </w:tr>
      <w:tr w:rsidR="00353C37" w:rsidRPr="00353C37" w14:paraId="1B3AF0F1" w14:textId="77777777" w:rsidTr="00A0152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353C37" w:rsidRDefault="00353C37" w:rsidP="00353C3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77777777" w:rsidR="00353C37" w:rsidRPr="00353C37" w:rsidRDefault="00353C37" w:rsidP="00353C37">
            <w:pPr>
              <w:pStyle w:val="TAC"/>
              <w:rPr>
                <w:rFonts w:eastAsia="SimSun" w:cs="Arial"/>
                <w:szCs w:val="18"/>
              </w:rPr>
            </w:pPr>
            <w:r w:rsidRPr="00353C37">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57867151"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BB6051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353C37" w:rsidRDefault="00353C37" w:rsidP="00353C37">
            <w:pPr>
              <w:pStyle w:val="TAC"/>
              <w:rPr>
                <w:rFonts w:eastAsia="SimSun"/>
                <w:lang w:eastAsia="ja-JP"/>
              </w:rPr>
            </w:pPr>
            <w:r w:rsidRPr="00353C37">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11845D0" w14:textId="77777777" w:rsidR="00353C37" w:rsidRPr="00353C37" w:rsidRDefault="00353C37" w:rsidP="00353C37">
            <w:pPr>
              <w:pStyle w:val="TAC"/>
              <w:rPr>
                <w:rFonts w:eastAsia="DengXian"/>
                <w:lang w:val="x-none" w:eastAsia="zh-CN"/>
              </w:rPr>
            </w:pPr>
            <w:r w:rsidRPr="00353C37">
              <w:rPr>
                <w:rFonts w:eastAsia="DengXian"/>
                <w:lang w:val="fi-FI" w:eastAsia="zh-CN"/>
              </w:rPr>
              <w:t>4 and 5</w:t>
            </w:r>
          </w:p>
        </w:tc>
      </w:tr>
      <w:tr w:rsidR="00353C37" w:rsidRPr="00353C37" w14:paraId="0A7EB82E"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353C37" w:rsidRDefault="00353C37" w:rsidP="00353C37">
            <w:pPr>
              <w:pStyle w:val="TAC"/>
              <w:rPr>
                <w:rFonts w:eastAsia="SimSun"/>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353C37" w:rsidRDefault="00853437" w:rsidP="00853437">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6366BA6A" w14:textId="25837010"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77777777" w:rsidR="00353C37" w:rsidRPr="00353C37" w:rsidRDefault="00353C37" w:rsidP="00353C37">
            <w:pPr>
              <w:pStyle w:val="TAC"/>
              <w:rPr>
                <w:rFonts w:eastAsia="SimSun"/>
                <w:lang w:val="en-US"/>
              </w:rPr>
            </w:pPr>
            <w:r w:rsidRPr="00353C37">
              <w:rPr>
                <w:rFonts w:eastAsia="SimSu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4DEE677"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3C58DE"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15465837" w14:textId="77777777" w:rsidTr="00A0152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A6C864B"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068ACF5" w14:textId="77777777" w:rsidR="00353C37" w:rsidRPr="00353C37" w:rsidRDefault="00353C37" w:rsidP="00353C37">
            <w:pPr>
              <w:pStyle w:val="TAC"/>
              <w:rPr>
                <w:rFonts w:eastAsia="SimSun"/>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77777777" w:rsidR="00353C37" w:rsidRPr="00353C37" w:rsidRDefault="00353C37" w:rsidP="00353C37">
            <w:pPr>
              <w:pStyle w:val="TAC"/>
              <w:rPr>
                <w:rFonts w:eastAsia="SimSun"/>
                <w:lang w:val="en-US" w:eastAsia="zh-CN"/>
              </w:rPr>
            </w:pPr>
            <w:r w:rsidRPr="00353C37">
              <w:rPr>
                <w:rFonts w:eastAsia="SimSun"/>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55763D1"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749D0AB6"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353C37" w:rsidRDefault="00353C37" w:rsidP="00353C37">
            <w:pPr>
              <w:pStyle w:val="TAC"/>
              <w:rPr>
                <w:rFonts w:eastAsia="SimSun"/>
                <w:lang w:eastAsia="zh-CN"/>
              </w:rPr>
            </w:pPr>
            <w:r w:rsidRPr="00353C37">
              <w:rPr>
                <w:rFonts w:eastAsia="SimSun" w:hint="eastAsia"/>
                <w:lang w:eastAsia="zh-CN"/>
              </w:rPr>
              <w:t>2</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353C37" w:rsidRDefault="00353C37" w:rsidP="00353C37">
            <w:pPr>
              <w:pStyle w:val="TAC"/>
              <w:rPr>
                <w:rFonts w:eastAsia="SimSun"/>
                <w:lang w:val="en-US" w:eastAsia="zh-CN"/>
              </w:rPr>
            </w:pPr>
            <w:r w:rsidRPr="00353C37">
              <w:rPr>
                <w:rFonts w:eastAsia="SimSun" w:hint="eastAsia"/>
                <w:lang w:val="en-US" w:eastAsia="zh-CN"/>
              </w:rPr>
              <w:t>1</w:t>
            </w:r>
          </w:p>
        </w:tc>
      </w:tr>
      <w:tr w:rsidR="00353C37" w:rsidRPr="00353C37" w14:paraId="27E9BB63"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353C37" w:rsidRDefault="00353C37" w:rsidP="00353C37">
            <w:pPr>
              <w:pStyle w:val="TAC"/>
              <w:rPr>
                <w:rFonts w:eastAsia="SimSun"/>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77777777" w:rsidR="00353C37" w:rsidRPr="00353C37" w:rsidRDefault="00353C37" w:rsidP="00353C37">
            <w:pPr>
              <w:pStyle w:val="TAC"/>
              <w:rPr>
                <w:rFonts w:eastAsia="SimSun"/>
                <w:lang w:val="en-US" w:eastAsia="zh-CN"/>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4CF213" w14:textId="77777777" w:rsidR="00353C37" w:rsidRPr="00353C37" w:rsidRDefault="00353C37" w:rsidP="00353C37">
            <w:pPr>
              <w:pStyle w:val="TAC"/>
              <w:rPr>
                <w:rFonts w:eastAsia="SimSun"/>
                <w:lang w:eastAsia="zh-CN"/>
              </w:rPr>
            </w:pPr>
          </w:p>
        </w:tc>
        <w:tc>
          <w:tcPr>
            <w:tcW w:w="1011" w:type="dxa"/>
            <w:tcBorders>
              <w:top w:val="single" w:sz="4" w:space="0" w:color="auto"/>
              <w:left w:val="single" w:sz="4" w:space="0" w:color="auto"/>
              <w:bottom w:val="single" w:sz="4" w:space="0" w:color="auto"/>
              <w:right w:val="single" w:sz="4" w:space="0" w:color="auto"/>
            </w:tcBorders>
          </w:tcPr>
          <w:p w14:paraId="1AEF9CB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353C37" w:rsidRDefault="00353C37" w:rsidP="00353C37">
            <w:pPr>
              <w:pStyle w:val="TAC"/>
              <w:rPr>
                <w:rFonts w:eastAsia="SimSun"/>
                <w:lang w:eastAsia="zh-CN"/>
              </w:rPr>
            </w:pPr>
            <w:r w:rsidRPr="00353C37">
              <w:rPr>
                <w:rFonts w:eastAsia="SimSun"/>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77777777" w:rsidR="00353C37" w:rsidRPr="00353C37" w:rsidRDefault="00353C37" w:rsidP="00353C37">
            <w:pPr>
              <w:pStyle w:val="TAC"/>
              <w:rPr>
                <w:rFonts w:eastAsia="SimSun"/>
                <w:lang w:val="en-US" w:eastAsia="zh-CN"/>
              </w:rPr>
            </w:pPr>
            <w:r w:rsidRPr="00353C37">
              <w:rPr>
                <w:rFonts w:eastAsia="SimSun"/>
                <w:lang w:val="en-US" w:eastAsia="zh-CN"/>
              </w:rPr>
              <w:t>4 and 5</w:t>
            </w:r>
          </w:p>
        </w:tc>
      </w:tr>
      <w:tr w:rsidR="00353C37" w:rsidRPr="00353C37" w14:paraId="7AE3B2FF" w14:textId="77777777" w:rsidTr="00A0152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CC697AF" w14:textId="77777777" w:rsidR="00353C37" w:rsidRPr="00353C37" w:rsidRDefault="00353C37" w:rsidP="00353C37">
            <w:pPr>
              <w:pStyle w:val="TAC"/>
              <w:rPr>
                <w:rFonts w:eastAsia="SimSun"/>
                <w:lang w:val="en-US"/>
              </w:rPr>
            </w:pPr>
            <w:r w:rsidRPr="00353C37">
              <w:rPr>
                <w:rFonts w:eastAsia="SimSun"/>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11F1F22" w14:textId="77777777" w:rsidR="00853437" w:rsidRPr="00353C37" w:rsidRDefault="00853437" w:rsidP="00853437">
            <w:pPr>
              <w:pStyle w:val="TAC"/>
              <w:rPr>
                <w:rFonts w:eastAsia="DengXian"/>
                <w:lang w:val="en-US"/>
              </w:rPr>
            </w:pPr>
            <w:r w:rsidRPr="00353C37">
              <w:rPr>
                <w:lang w:eastAsia="zh-CN"/>
              </w:rPr>
              <w:t>n77</w:t>
            </w:r>
            <w:r w:rsidRPr="00353C37">
              <w:rPr>
                <w:vertAlign w:val="superscript"/>
                <w:lang w:eastAsia="zh-CN"/>
              </w:rPr>
              <w:t>3,4</w:t>
            </w:r>
          </w:p>
          <w:p w14:paraId="79B602CA" w14:textId="31FA436E" w:rsidR="00353C37" w:rsidRPr="00353C37" w:rsidRDefault="00853437" w:rsidP="00853437">
            <w:pPr>
              <w:pStyle w:val="TAC"/>
              <w:rPr>
                <w:rFonts w:eastAsia="SimSun"/>
                <w:lang w:val="en-US"/>
              </w:rPr>
            </w:pPr>
            <w:r w:rsidRPr="00353C37">
              <w:rPr>
                <w:rFonts w:eastAsia="DengXian"/>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77777777" w:rsidR="00353C37" w:rsidRPr="00353C37" w:rsidRDefault="00353C37" w:rsidP="00353C37">
            <w:pPr>
              <w:pStyle w:val="TAC"/>
              <w:rPr>
                <w:rFonts w:eastAsia="SimSun"/>
                <w:lang w:val="en-US" w:eastAsia="zh-CN"/>
              </w:rPr>
            </w:pPr>
            <w:r w:rsidRPr="00353C37">
              <w:rPr>
                <w:rFonts w:eastAsia="SimSu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77777777" w:rsidR="00353C37" w:rsidRPr="00353C37" w:rsidRDefault="00353C37" w:rsidP="00353C37">
            <w:pPr>
              <w:pStyle w:val="TAC"/>
              <w:rPr>
                <w:rFonts w:eastAsia="SimSun"/>
                <w:lang w:val="en-US"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5376AA90" w14:textId="77777777" w:rsidR="00353C37" w:rsidRPr="00353C37" w:rsidRDefault="00353C37" w:rsidP="00353C37">
            <w:pPr>
              <w:pStyle w:val="TAC"/>
              <w:rPr>
                <w:rFonts w:eastAsia="SimSun"/>
                <w:lang w:eastAsia="zh-CN"/>
              </w:rPr>
            </w:pPr>
            <w:r w:rsidRPr="00353C37">
              <w:rPr>
                <w:rFonts w:eastAsia="SimSun"/>
              </w:rPr>
              <w:t>20, 40, 80, 100</w:t>
            </w:r>
          </w:p>
        </w:tc>
        <w:tc>
          <w:tcPr>
            <w:tcW w:w="1011" w:type="dxa"/>
            <w:tcBorders>
              <w:top w:val="single" w:sz="4" w:space="0" w:color="auto"/>
              <w:left w:val="single" w:sz="4" w:space="0" w:color="auto"/>
              <w:bottom w:val="single" w:sz="4" w:space="0" w:color="auto"/>
              <w:right w:val="single" w:sz="4" w:space="0" w:color="auto"/>
            </w:tcBorders>
          </w:tcPr>
          <w:p w14:paraId="0A7A4163"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353C37" w:rsidRDefault="00353C37" w:rsidP="00353C37">
            <w:pPr>
              <w:pStyle w:val="TAC"/>
              <w:rPr>
                <w:rFonts w:eastAsia="SimSun"/>
                <w:lang w:eastAsia="zh-C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353C37" w:rsidRDefault="00353C37" w:rsidP="00353C37">
            <w:pPr>
              <w:pStyle w:val="TAC"/>
              <w:rPr>
                <w:rFonts w:eastAsia="SimSun"/>
                <w:lang w:val="en-US" w:eastAsia="zh-CN"/>
              </w:rPr>
            </w:pPr>
            <w:r w:rsidRPr="00353C37">
              <w:rPr>
                <w:rFonts w:eastAsia="SimSun"/>
              </w:rPr>
              <w:t>0</w:t>
            </w:r>
          </w:p>
        </w:tc>
      </w:tr>
      <w:tr w:rsidR="00353C37" w:rsidRPr="00353C37" w14:paraId="0236B810" w14:textId="77777777" w:rsidTr="002176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0C56CE69" w14:textId="77777777" w:rsidR="00353C37" w:rsidRPr="00353C37" w:rsidRDefault="00353C37" w:rsidP="00353C37">
            <w:pPr>
              <w:pStyle w:val="TAC"/>
              <w:rPr>
                <w:rFonts w:eastAsia="SimSun"/>
              </w:rPr>
            </w:pPr>
          </w:p>
        </w:tc>
        <w:tc>
          <w:tcPr>
            <w:tcW w:w="1496" w:type="dxa"/>
            <w:vMerge/>
            <w:tcBorders>
              <w:left w:val="single" w:sz="4" w:space="0" w:color="auto"/>
              <w:right w:val="single" w:sz="4" w:space="0" w:color="auto"/>
            </w:tcBorders>
            <w:tcMar>
              <w:top w:w="0" w:type="dxa"/>
              <w:left w:w="108" w:type="dxa"/>
              <w:bottom w:w="0" w:type="dxa"/>
              <w:right w:w="108" w:type="dxa"/>
            </w:tcMar>
          </w:tcPr>
          <w:p w14:paraId="793949AA" w14:textId="77777777" w:rsidR="00353C37" w:rsidRPr="00353C37" w:rsidRDefault="00353C37" w:rsidP="00353C37">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D5BAA7" w14:textId="77777777" w:rsidR="00353C37" w:rsidRPr="00353C37" w:rsidRDefault="00353C37" w:rsidP="00353C37">
            <w:pPr>
              <w:pStyle w:val="TAC"/>
              <w:rPr>
                <w:rFonts w:eastAsia="SimSun"/>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4668C6E"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353C37" w:rsidRDefault="00353C37" w:rsidP="00353C37">
            <w:pPr>
              <w:pStyle w:val="TAC"/>
              <w:rPr>
                <w:rFonts w:eastAsia="SimSun"/>
              </w:rPr>
            </w:pPr>
            <w:r w:rsidRPr="00353C37">
              <w:rPr>
                <w:rFonts w:eastAsia="SimSun"/>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353C37" w:rsidRDefault="00353C37" w:rsidP="00353C37">
            <w:pPr>
              <w:pStyle w:val="TAC"/>
              <w:rPr>
                <w:rFonts w:eastAsia="SimSun"/>
              </w:rPr>
            </w:pPr>
            <w:r w:rsidRPr="00353C37">
              <w:rPr>
                <w:rFonts w:eastAsia="SimSun"/>
              </w:rPr>
              <w:t>1</w:t>
            </w:r>
          </w:p>
        </w:tc>
      </w:tr>
      <w:tr w:rsidR="00353C37" w:rsidRPr="00353C37" w14:paraId="5EA1CBE0" w14:textId="77777777" w:rsidTr="00A0152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353C37" w:rsidRDefault="00353C37" w:rsidP="00353C37">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353C37" w:rsidRDefault="00353C37" w:rsidP="00353C37">
            <w:pPr>
              <w:pStyle w:val="TAC"/>
              <w:rPr>
                <w:rFonts w:eastAsia="SimSun"/>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77777777" w:rsidR="00353C37" w:rsidRPr="00353C37" w:rsidRDefault="00353C37" w:rsidP="00353C37">
            <w:pPr>
              <w:pStyle w:val="TAC"/>
              <w:rPr>
                <w:rFonts w:eastAsia="Yu Mincho" w:cs="Arial"/>
                <w:szCs w:val="18"/>
                <w:lang w:val="x-none"/>
              </w:rPr>
            </w:pPr>
            <w:r w:rsidRPr="00353C37">
              <w:rPr>
                <w:rFonts w:eastAsia="SimSun"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0CA86D9" w14:textId="77777777" w:rsidR="00353C37" w:rsidRPr="00353C37" w:rsidRDefault="00353C37" w:rsidP="00353C37">
            <w:pPr>
              <w:pStyle w:val="TAC"/>
              <w:rPr>
                <w:rFonts w:eastAsia="SimSu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353C37" w:rsidRDefault="00353C37" w:rsidP="00353C37">
            <w:pPr>
              <w:pStyle w:val="TAC"/>
              <w:rPr>
                <w:rFonts w:eastAsia="SimSun"/>
              </w:rPr>
            </w:pPr>
            <w:r w:rsidRPr="00353C37">
              <w:rPr>
                <w:rFonts w:eastAsia="SimSun" w:hint="eastAsia"/>
                <w:lang w:eastAsia="zh-CN"/>
              </w:rPr>
              <w:t>3</w:t>
            </w:r>
            <w:r w:rsidRPr="00353C37">
              <w:rPr>
                <w:rFonts w:eastAsia="SimSu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77777777" w:rsidR="00353C37" w:rsidRPr="00353C37" w:rsidRDefault="00353C37" w:rsidP="00353C37">
            <w:pPr>
              <w:pStyle w:val="TAC"/>
              <w:rPr>
                <w:rFonts w:eastAsia="SimSun"/>
              </w:rPr>
            </w:pPr>
            <w:r w:rsidRPr="00353C37">
              <w:rPr>
                <w:rFonts w:eastAsia="SimSun" w:hint="eastAsia"/>
                <w:lang w:eastAsia="zh-CN"/>
              </w:rPr>
              <w:t>4</w:t>
            </w:r>
            <w:r w:rsidRPr="00353C37">
              <w:rPr>
                <w:rFonts w:eastAsia="SimSun"/>
                <w:lang w:eastAsia="zh-CN"/>
              </w:rPr>
              <w:t xml:space="preserve"> and 5</w:t>
            </w:r>
          </w:p>
        </w:tc>
      </w:tr>
      <w:tr w:rsidR="00353C37" w:rsidRPr="00353C37" w14:paraId="1FEE25B9" w14:textId="77777777" w:rsidTr="00A0152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353C37" w:rsidRDefault="00353C37" w:rsidP="00353C37">
            <w:pPr>
              <w:pStyle w:val="TAC"/>
              <w:rPr>
                <w:rFonts w:eastAsia="SimSun"/>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353C37" w:rsidRDefault="00853437" w:rsidP="00853437">
            <w:pPr>
              <w:pStyle w:val="TAC"/>
              <w:rPr>
                <w:rFonts w:eastAsia="DengXian"/>
                <w:lang w:val="en-US"/>
              </w:rPr>
            </w:pPr>
            <w:r w:rsidRPr="00353C37">
              <w:rPr>
                <w:lang w:eastAsia="zh-CN"/>
              </w:rPr>
              <w:t>n7</w:t>
            </w:r>
            <w:r>
              <w:rPr>
                <w:lang w:eastAsia="zh-CN"/>
              </w:rPr>
              <w:t>8</w:t>
            </w:r>
            <w:r w:rsidRPr="00353C37">
              <w:rPr>
                <w:vertAlign w:val="superscript"/>
                <w:lang w:eastAsia="zh-CN"/>
              </w:rPr>
              <w:t>3,4</w:t>
            </w:r>
          </w:p>
          <w:p w14:paraId="15AC9B48" w14:textId="3812B4F1" w:rsidR="00353C37" w:rsidRPr="00353C37" w:rsidRDefault="00853437" w:rsidP="00853437">
            <w:pPr>
              <w:pStyle w:val="TAC"/>
              <w:rPr>
                <w:rFonts w:eastAsia="SimSun"/>
                <w:lang w:val="en-US"/>
              </w:rPr>
            </w:pPr>
            <w:r w:rsidRPr="00353C37">
              <w:rPr>
                <w:rFonts w:eastAsia="DengXian"/>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77777777" w:rsidR="00353C37" w:rsidRPr="00353C37" w:rsidRDefault="00353C37" w:rsidP="00353C37">
            <w:pPr>
              <w:pStyle w:val="TAC"/>
              <w:rPr>
                <w:rFonts w:eastAsia="SimSun"/>
                <w:lang w:val="en-US"/>
              </w:rPr>
            </w:pPr>
            <w:r w:rsidRPr="00353C37">
              <w:rPr>
                <w:rFonts w:eastAsia="SimSun" w:hint="eastAsia"/>
                <w:lang w:val="en-US" w:eastAsia="zh-CN"/>
              </w:rPr>
              <w:t xml:space="preserve">10, 20, </w:t>
            </w:r>
            <w:r w:rsidRPr="00353C37">
              <w:rPr>
                <w:rFonts w:eastAsia="SimSu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0C5751DF"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EC8750"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353C37" w:rsidRDefault="00353C37" w:rsidP="00353C37">
            <w:pPr>
              <w:pStyle w:val="TAC"/>
              <w:rPr>
                <w:rFonts w:eastAsia="SimSun"/>
                <w:lang w:val="en-US"/>
              </w:rPr>
            </w:pPr>
            <w:r w:rsidRPr="00353C37">
              <w:rPr>
                <w:rFonts w:eastAsia="DengXian" w:hint="eastAsia"/>
                <w:lang w:val="en-US" w:eastAsia="zh-CN"/>
              </w:rPr>
              <w:t>0</w:t>
            </w:r>
          </w:p>
        </w:tc>
      </w:tr>
      <w:tr w:rsidR="00353C37" w:rsidRPr="00353C37" w14:paraId="534E585A"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65A619D2"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39851A"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1</w:t>
            </w:r>
          </w:p>
        </w:tc>
      </w:tr>
      <w:tr w:rsidR="00353C37" w:rsidRPr="00353C37" w14:paraId="1EF5A1A9" w14:textId="77777777" w:rsidTr="00A0152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353C37" w:rsidRDefault="00353C37" w:rsidP="00353C37">
            <w:pPr>
              <w:pStyle w:val="TAC"/>
              <w:rPr>
                <w:rFonts w:eastAsia="SimSun"/>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353C37" w:rsidRDefault="00353C37" w:rsidP="00353C37">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77777777" w:rsidR="00353C37" w:rsidRPr="00353C37" w:rsidRDefault="00353C37" w:rsidP="00353C37">
            <w:pPr>
              <w:pStyle w:val="TAC"/>
              <w:rPr>
                <w:rFonts w:eastAsia="SimSun"/>
                <w:lang w:val="en-US" w:eastAsia="zh-CN"/>
              </w:rPr>
            </w:pPr>
            <w:r w:rsidRPr="00353C37">
              <w:rPr>
                <w:rFonts w:eastAsia="SimSun" w:hint="eastAsia"/>
                <w:lang w:val="en-US" w:eastAsia="zh-CN"/>
              </w:rPr>
              <w:t xml:space="preserve">10, 20, </w:t>
            </w:r>
            <w:r w:rsidRPr="00353C37">
              <w:rPr>
                <w:rFonts w:eastAsia="SimSun"/>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8555B1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94665B"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353C37" w:rsidRDefault="00353C37" w:rsidP="00353C37">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353C37" w:rsidRDefault="00353C37" w:rsidP="00353C37">
            <w:pPr>
              <w:pStyle w:val="TAC"/>
              <w:rPr>
                <w:rFonts w:eastAsia="DengXian"/>
                <w:lang w:val="en-US" w:eastAsia="zh-CN"/>
              </w:rPr>
            </w:pPr>
            <w:r w:rsidRPr="00353C37">
              <w:rPr>
                <w:rFonts w:eastAsia="DengXian"/>
                <w:lang w:val="en-US" w:eastAsia="zh-CN"/>
              </w:rPr>
              <w:t>2</w:t>
            </w:r>
          </w:p>
        </w:tc>
      </w:tr>
      <w:tr w:rsidR="00353C37" w:rsidRPr="00353C37" w14:paraId="6C05371D" w14:textId="77777777" w:rsidTr="00A0152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353C37" w:rsidRDefault="00353C37" w:rsidP="00353C37">
            <w:pPr>
              <w:pStyle w:val="TAC"/>
              <w:rPr>
                <w:rFonts w:eastAsia="SimSun"/>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353C37" w:rsidRDefault="00353C37" w:rsidP="00353C37">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77777777" w:rsidR="00353C37" w:rsidRPr="00353C37" w:rsidRDefault="00353C37" w:rsidP="00353C37">
            <w:pPr>
              <w:pStyle w:val="TAC"/>
              <w:rPr>
                <w:rFonts w:eastAsia="SimSun"/>
                <w:lang w:val="en-US" w:eastAsia="zh-CN"/>
              </w:rPr>
            </w:pPr>
            <w:r w:rsidRPr="00353C37">
              <w:rPr>
                <w:rFonts w:eastAsia="SimSun"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C5FEF6"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D2CEE8"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353C37" w:rsidRDefault="00353C37" w:rsidP="00353C37">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77777777" w:rsidR="00353C37" w:rsidRPr="00353C37" w:rsidRDefault="00353C37" w:rsidP="00353C37">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064959" w:rsidRPr="00353C37" w14:paraId="17CA9E4C" w14:textId="77777777" w:rsidTr="009416B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353C37" w:rsidRDefault="00064959" w:rsidP="00064959">
            <w:pPr>
              <w:pStyle w:val="TAC"/>
              <w:rPr>
                <w:rFonts w:eastAsia="SimSun"/>
                <w:lang w:eastAsia="zh-CN"/>
              </w:rPr>
            </w:pPr>
            <w:r w:rsidRPr="00353C37">
              <w:rPr>
                <w:rFonts w:eastAsia="DengXian"/>
                <w:lang w:val="en-US"/>
              </w:rPr>
              <w:t>CA_n7</w:t>
            </w:r>
            <w:r>
              <w:rPr>
                <w:rFonts w:eastAsia="DengXian"/>
                <w:lang w:val="en-US"/>
              </w:rPr>
              <w:t>9</w:t>
            </w:r>
            <w:r w:rsidRPr="00353C37">
              <w:rPr>
                <w:rFonts w:eastAsia="DengXian"/>
                <w:lang w:val="en-US"/>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29B1C94" w14:textId="6FB9C1EE" w:rsidR="00064959" w:rsidRPr="00353C37" w:rsidRDefault="00064959" w:rsidP="00064959">
            <w:pPr>
              <w:pStyle w:val="TAC"/>
              <w:rPr>
                <w:rFonts w:eastAsia="Yu Gothic" w:cs="Arial"/>
                <w:szCs w:val="18"/>
                <w:lang w:eastAsia="zh-CN"/>
              </w:rPr>
            </w:pPr>
            <w:r w:rsidRPr="00353C37">
              <w:rPr>
                <w:rFonts w:eastAsia="DengXian"/>
                <w:lang w:val="en-US"/>
              </w:rPr>
              <w:t>CA_n7</w:t>
            </w:r>
            <w:r>
              <w:rPr>
                <w:rFonts w:eastAsia="DengXian"/>
                <w:lang w:val="en-US"/>
              </w:rPr>
              <w:t>9</w:t>
            </w:r>
            <w:r w:rsidRPr="00353C37">
              <w:rPr>
                <w:rFonts w:eastAsia="DengXian"/>
                <w:lang w:val="en-US"/>
              </w:rPr>
              <w:t>(2A)</w:t>
            </w:r>
            <w:r w:rsidRPr="00353C37">
              <w:rPr>
                <w:rFonts w:hint="eastAsia"/>
                <w:vertAlign w:val="superscript"/>
                <w:lang w:eastAsia="zh-CN"/>
              </w:rPr>
              <w:t xml:space="preserve"> </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4451BB00" w:rsidR="00064959" w:rsidRPr="00353C37" w:rsidRDefault="00064959" w:rsidP="00064959">
            <w:pPr>
              <w:pStyle w:val="TAC"/>
              <w:rPr>
                <w:rFonts w:eastAsia="SimSun" w:cs="Arial"/>
                <w:szCs w:val="18"/>
                <w:lang w:val="en-US"/>
              </w:rPr>
            </w:pPr>
            <w:r w:rsidRPr="00353C37">
              <w:rPr>
                <w:rFonts w:cs="Arial"/>
                <w:szCs w:val="18"/>
              </w:rPr>
              <w:t>See n7</w:t>
            </w:r>
            <w:r>
              <w:rPr>
                <w:rFonts w:cs="Arial"/>
                <w:szCs w:val="18"/>
              </w:rPr>
              <w:t>9</w:t>
            </w:r>
            <w:r w:rsidRPr="00353C37">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143776D" w14:textId="77777777" w:rsidR="00064959" w:rsidRPr="00353C37" w:rsidRDefault="00064959" w:rsidP="00064959">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49523D" w14:textId="77777777" w:rsidR="00064959" w:rsidRPr="00353C37" w:rsidRDefault="00064959" w:rsidP="00064959">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353C37" w:rsidRDefault="00064959" w:rsidP="00064959">
            <w:pPr>
              <w:pStyle w:val="TAC"/>
              <w:rPr>
                <w:rFonts w:eastAsia="SimSun"/>
                <w:lang w:val="en-US" w:eastAsia="ja-JP"/>
              </w:rPr>
            </w:pPr>
            <w:r>
              <w:rPr>
                <w:rFonts w:eastAsia="DengXian" w:hint="eastAsia"/>
                <w:lang w:eastAsia="zh-CN"/>
              </w:rPr>
              <w:t>2</w:t>
            </w:r>
            <w:r>
              <w:rPr>
                <w:rFonts w:eastAsia="DengXian"/>
                <w:lang w:eastAsia="zh-CN"/>
              </w:rPr>
              <w:t>00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DC63420" w14:textId="57D2AB92" w:rsidR="00064959" w:rsidRPr="00353C37" w:rsidRDefault="00064959" w:rsidP="00064959">
            <w:pPr>
              <w:pStyle w:val="TAC"/>
              <w:rPr>
                <w:rFonts w:eastAsia="DengXian"/>
                <w:lang w:val="x-none" w:eastAsia="zh-CN"/>
              </w:rPr>
            </w:pPr>
            <w:r w:rsidRPr="00353C37">
              <w:rPr>
                <w:rFonts w:eastAsia="DengXian" w:hint="eastAsia"/>
                <w:lang w:val="en-US" w:eastAsia="zh-CN"/>
              </w:rPr>
              <w:t>4</w:t>
            </w:r>
            <w:r w:rsidRPr="00353C37">
              <w:rPr>
                <w:rFonts w:eastAsia="DengXian"/>
                <w:lang w:val="en-US" w:eastAsia="zh-CN"/>
              </w:rPr>
              <w:t xml:space="preserve"> and 5</w:t>
            </w:r>
          </w:p>
        </w:tc>
      </w:tr>
      <w:tr w:rsidR="00353C37" w:rsidRPr="00353C37" w14:paraId="118B0165"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2</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749050" w14:textId="77777777" w:rsidR="00353C37" w:rsidRPr="00353C37" w:rsidRDefault="00353C37" w:rsidP="00353C37">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D1136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353C37" w:rsidRDefault="00353C37" w:rsidP="00353C37">
            <w:pPr>
              <w:pStyle w:val="TAC"/>
              <w:rPr>
                <w:rFonts w:eastAsia="DengXian"/>
                <w:lang w:eastAsia="zh-CN"/>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3F20BA5D"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3</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5CC043"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648CFDC" w14:textId="77777777" w:rsidR="00353C37" w:rsidRPr="00353C37" w:rsidRDefault="00353C37" w:rsidP="00353C37">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353C37" w:rsidRDefault="00353C37" w:rsidP="00353C37">
            <w:pPr>
              <w:pStyle w:val="TAC"/>
              <w:rPr>
                <w:rFonts w:eastAsia="DengXian"/>
                <w:lang w:eastAsia="zh-CN"/>
              </w:rPr>
            </w:pPr>
            <w:r w:rsidRPr="00353C37">
              <w:rPr>
                <w:rFonts w:eastAsia="SimSun"/>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69883820"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353C37" w:rsidRDefault="00353C37" w:rsidP="00353C37">
            <w:pPr>
              <w:pStyle w:val="TAC"/>
              <w:rPr>
                <w:rFonts w:eastAsia="SimSun"/>
                <w:lang w:val="en-US"/>
              </w:rPr>
            </w:pPr>
            <w:r w:rsidRPr="00353C37">
              <w:rPr>
                <w:rFonts w:eastAsia="SimSun" w:hint="eastAsia"/>
                <w:lang w:eastAsia="zh-CN"/>
              </w:rPr>
              <w:t>CA_n9</w:t>
            </w:r>
            <w:r w:rsidRPr="00353C37">
              <w:rPr>
                <w:rFonts w:eastAsia="SimSun"/>
                <w:lang w:val="en-US"/>
              </w:rPr>
              <w:t>6</w:t>
            </w:r>
            <w:r w:rsidRPr="00353C37">
              <w:rPr>
                <w:rFonts w:eastAsia="SimSun" w:hint="eastAsia"/>
                <w:lang w:eastAsia="zh-CN"/>
              </w:rPr>
              <w:t>(</w:t>
            </w:r>
            <w:r w:rsidRPr="00353C37">
              <w:rPr>
                <w:rFonts w:eastAsia="SimSun"/>
                <w:lang w:val="en-US" w:eastAsia="zh-CN"/>
              </w:rPr>
              <w:t>4</w:t>
            </w:r>
            <w:r w:rsidRPr="00353C37">
              <w:rPr>
                <w:rFonts w:eastAsia="SimSun"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353C37" w:rsidRDefault="00353C37" w:rsidP="00353C37">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77777777" w:rsidR="00353C37" w:rsidRPr="00353C37" w:rsidRDefault="00353C37" w:rsidP="00353C37">
            <w:pPr>
              <w:pStyle w:val="TAC"/>
              <w:rPr>
                <w:rFonts w:eastAsia="SimSun"/>
                <w:lang w:val="en-US"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F05235C"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32A5AB7" w14:textId="77777777" w:rsidR="00353C37" w:rsidRPr="00353C37" w:rsidRDefault="00353C37" w:rsidP="00353C37">
            <w:pPr>
              <w:pStyle w:val="TAC"/>
              <w:rPr>
                <w:rFonts w:eastAsia="DengXian"/>
                <w:lang w:eastAsia="zh-CN"/>
              </w:rPr>
            </w:pPr>
            <w:r w:rsidRPr="00353C37">
              <w:rPr>
                <w:rFonts w:eastAsia="SimSun"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353C37" w:rsidRDefault="00353C37" w:rsidP="00353C37">
            <w:pPr>
              <w:pStyle w:val="TAC"/>
              <w:rPr>
                <w:rFonts w:eastAsia="DengXian"/>
                <w:lang w:eastAsia="zh-CN"/>
              </w:rPr>
            </w:pPr>
            <w:r w:rsidRPr="00353C37">
              <w:rPr>
                <w:rFonts w:eastAsia="SimSun"/>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353C37" w:rsidRDefault="00353C37" w:rsidP="00353C37">
            <w:pPr>
              <w:pStyle w:val="TAC"/>
              <w:rPr>
                <w:rFonts w:eastAsia="DengXian"/>
                <w:lang w:val="en-US" w:eastAsia="zh-CN"/>
              </w:rPr>
            </w:pPr>
            <w:r w:rsidRPr="00353C37">
              <w:rPr>
                <w:rFonts w:eastAsia="DengXian"/>
                <w:lang w:val="x-none" w:eastAsia="zh-CN"/>
              </w:rPr>
              <w:t>0</w:t>
            </w:r>
          </w:p>
        </w:tc>
      </w:tr>
      <w:tr w:rsidR="00353C37" w:rsidRPr="00353C37" w14:paraId="172047C7" w14:textId="77777777" w:rsidTr="00A0152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353C37" w:rsidRDefault="00353C37" w:rsidP="00353C37">
            <w:pPr>
              <w:pStyle w:val="TAC"/>
              <w:rPr>
                <w:rFonts w:eastAsia="SimSun"/>
                <w:lang w:eastAsia="zh-CN"/>
              </w:rPr>
            </w:pPr>
            <w:r w:rsidRPr="00353C37">
              <w:rPr>
                <w:rFonts w:eastAsia="SimSun"/>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4E7359" w14:textId="77777777" w:rsidR="00353C37" w:rsidRPr="00353C37" w:rsidRDefault="00353C37" w:rsidP="00353C37">
            <w:pPr>
              <w:pStyle w:val="TAC"/>
              <w:rPr>
                <w:rFonts w:eastAsia="SimSun"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04ABFA3F"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353C37" w:rsidRDefault="00353C37" w:rsidP="00353C37">
            <w:pPr>
              <w:pStyle w:val="TAC"/>
              <w:rPr>
                <w:rFonts w:eastAsia="SimSun"/>
                <w:lang w:val="en-US" w:eastAsia="ja-JP"/>
              </w:rPr>
            </w:pPr>
            <w:r w:rsidRPr="00353C37">
              <w:rPr>
                <w:rFonts w:eastAsia="SimSun"/>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2BEA3DE"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353C37" w:rsidRDefault="00353C37" w:rsidP="00353C37">
            <w:pPr>
              <w:pStyle w:val="TAC"/>
              <w:rPr>
                <w:rFonts w:eastAsia="SimSun"/>
                <w:lang w:eastAsia="zh-CN"/>
              </w:rPr>
            </w:pPr>
            <w:r w:rsidRPr="00353C37">
              <w:rPr>
                <w:rFonts w:eastAsia="SimSun"/>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FEB24C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FE4A8" w14:textId="77777777" w:rsidR="00353C37" w:rsidRPr="00353C37" w:rsidRDefault="00353C37" w:rsidP="00353C37">
            <w:pPr>
              <w:pStyle w:val="TAC"/>
              <w:rPr>
                <w:rFonts w:eastAsia="SimSun"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353C37" w:rsidRDefault="00353C37" w:rsidP="00353C37">
            <w:pPr>
              <w:pStyle w:val="TAC"/>
              <w:rPr>
                <w:rFonts w:eastAsia="SimSun"/>
                <w:lang w:val="en-US" w:eastAsia="ja-JP"/>
              </w:rPr>
            </w:pPr>
            <w:r w:rsidRPr="00353C37">
              <w:rPr>
                <w:rFonts w:eastAsia="SimSun"/>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794580F3" w14:textId="77777777" w:rsidTr="00A0152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353C37" w:rsidRDefault="00353C37" w:rsidP="00353C37">
            <w:pPr>
              <w:pStyle w:val="TAC"/>
              <w:rPr>
                <w:rFonts w:eastAsia="SimSun"/>
                <w:lang w:eastAsia="zh-CN"/>
              </w:rPr>
            </w:pPr>
            <w:r w:rsidRPr="00353C37">
              <w:rPr>
                <w:rFonts w:eastAsia="SimSun"/>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353C37" w:rsidRDefault="00353C37" w:rsidP="00353C37">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B751B40"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6A32D36" w14:textId="77777777" w:rsidR="00353C37" w:rsidRPr="00353C37" w:rsidRDefault="00353C37" w:rsidP="00353C37">
            <w:pPr>
              <w:pStyle w:val="TAC"/>
              <w:rPr>
                <w:rFonts w:eastAsia="SimSun" w:cs="Arial"/>
                <w:szCs w:val="18"/>
                <w:lang w:val="en-US"/>
              </w:rPr>
            </w:pPr>
            <w:r w:rsidRPr="00353C37">
              <w:rPr>
                <w:rFonts w:eastAsia="SimSun"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353C37" w:rsidRDefault="00353C37" w:rsidP="00353C37">
            <w:pPr>
              <w:pStyle w:val="TAC"/>
              <w:rPr>
                <w:rFonts w:eastAsia="SimSun"/>
                <w:lang w:val="en-US" w:eastAsia="ja-JP"/>
              </w:rPr>
            </w:pPr>
            <w:r w:rsidRPr="00353C37">
              <w:rPr>
                <w:rFonts w:eastAsia="SimSun"/>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353C37" w:rsidRDefault="00353C37" w:rsidP="00353C37">
            <w:pPr>
              <w:pStyle w:val="TAC"/>
              <w:rPr>
                <w:rFonts w:eastAsia="DengXian"/>
                <w:lang w:val="x-none" w:eastAsia="zh-CN"/>
              </w:rPr>
            </w:pPr>
            <w:r w:rsidRPr="00353C37">
              <w:rPr>
                <w:rFonts w:eastAsia="DengXian"/>
                <w:lang w:val="da-DK" w:eastAsia="zh-CN"/>
              </w:rPr>
              <w:t>0</w:t>
            </w:r>
          </w:p>
        </w:tc>
      </w:tr>
      <w:tr w:rsidR="00353C37" w:rsidRPr="00353C37" w14:paraId="2F1EB9EE" w14:textId="77777777" w:rsidTr="00A0152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9B5DBC5" w14:textId="77777777" w:rsidR="00FD2A8C" w:rsidRPr="00353C37" w:rsidRDefault="00FD2A8C" w:rsidP="00FD2A8C">
            <w:pPr>
              <w:pStyle w:val="TAN"/>
              <w:rPr>
                <w:rFonts w:eastAsia="SimSun"/>
              </w:rPr>
            </w:pPr>
            <w:r w:rsidRPr="00353C37">
              <w:rPr>
                <w:rFonts w:eastAsia="SimSun"/>
              </w:rPr>
              <w:t>NOTE 1:</w:t>
            </w:r>
            <w:r w:rsidRPr="00353C37">
              <w:rPr>
                <w:rFonts w:eastAsia="SimSun"/>
              </w:rPr>
              <w:tab/>
              <w:t>Void.</w:t>
            </w:r>
          </w:p>
          <w:p w14:paraId="50BD01D0" w14:textId="77777777" w:rsidR="00FD2A8C" w:rsidRPr="00353C37" w:rsidRDefault="00FD2A8C" w:rsidP="00FD2A8C">
            <w:pPr>
              <w:pStyle w:val="TAN"/>
              <w:rPr>
                <w:rFonts w:eastAsia="SimSun"/>
              </w:rPr>
            </w:pPr>
            <w:r w:rsidRPr="00353C37">
              <w:rPr>
                <w:rFonts w:eastAsia="SimSun"/>
              </w:rPr>
              <w:t>NOTE 2:</w:t>
            </w:r>
            <w:r w:rsidRPr="00353C37">
              <w:rPr>
                <w:rFonts w:eastAsia="SimSun"/>
              </w:rPr>
              <w:tab/>
              <w:t>Parameter value accounts for both, the maximum frequency range of band n48 (150 MHz), and the minimum frequency gaps in between NR non-contiguous component carriers.</w:t>
            </w:r>
          </w:p>
          <w:p w14:paraId="7DFB5C1B" w14:textId="77777777" w:rsidR="00FD2A8C" w:rsidRPr="00353C37" w:rsidRDefault="00FD2A8C" w:rsidP="00FD2A8C">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2F0965F4" w14:textId="77777777" w:rsidR="00FD2A8C" w:rsidRPr="00353C37" w:rsidRDefault="00FD2A8C" w:rsidP="00FD2A8C">
            <w:pPr>
              <w:pStyle w:val="TAN"/>
              <w:rPr>
                <w:rFonts w:eastAsia="SimSun"/>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16991C15" w14:textId="77777777" w:rsidR="00FD2A8C" w:rsidRPr="00353C37" w:rsidRDefault="00FD2A8C" w:rsidP="00FD2A8C">
            <w:pPr>
              <w:pStyle w:val="TAN"/>
              <w:rPr>
                <w:rFonts w:eastAsia="SimSun"/>
              </w:rPr>
            </w:pPr>
            <w:r w:rsidRPr="00353C37">
              <w:rPr>
                <w:rFonts w:eastAsia="SimSun"/>
              </w:rPr>
              <w:t xml:space="preserve">NOTE </w:t>
            </w:r>
            <w:r w:rsidRPr="00353C37">
              <w:rPr>
                <w:rFonts w:eastAsia="SimSun" w:hint="eastAsia"/>
                <w:lang w:eastAsia="zh-CN"/>
              </w:rPr>
              <w:t>5</w:t>
            </w:r>
            <w:r w:rsidRPr="00353C37">
              <w:rPr>
                <w:rFonts w:eastAsia="SimSun"/>
              </w:rPr>
              <w:t xml:space="preserve">: </w:t>
            </w:r>
            <w:r w:rsidRPr="00353C37">
              <w:rPr>
                <w:rFonts w:eastAsia="SimSun"/>
              </w:rPr>
              <w:tab/>
              <w:t>Only single uplink carriers with power class other than PC3 are listed.</w:t>
            </w:r>
          </w:p>
          <w:p w14:paraId="0AD70E53" w14:textId="7AAB8F39" w:rsidR="00FD2A8C" w:rsidRDefault="00FE5A95" w:rsidP="00FD2A8C">
            <w:pPr>
              <w:pStyle w:val="TAN"/>
              <w:rPr>
                <w:rFonts w:eastAsia="SimSun"/>
              </w:rPr>
            </w:pPr>
            <w:r w:rsidRPr="000D2BC3">
              <w:rPr>
                <w:rFonts w:eastAsia="DengXian"/>
              </w:rPr>
              <w:t>NOTE 6:</w:t>
            </w:r>
            <w:r w:rsidRPr="000D2BC3">
              <w:tab/>
            </w:r>
            <w:r>
              <w:t>If</w:t>
            </w:r>
            <w:r w:rsidRPr="000D2BC3">
              <w:t xml:space="preserve"> a UE </w:t>
            </w:r>
            <w:r>
              <w:t xml:space="preserve">does </w:t>
            </w:r>
            <w:r w:rsidRPr="000D2BC3">
              <w:t>not indicat</w:t>
            </w:r>
            <w:r>
              <w:t>e</w:t>
            </w:r>
            <w:r>
              <w:rPr>
                <w:rFonts w:eastAsia="DengXian"/>
                <w:i/>
                <w:lang w:val="en-US" w:eastAsia="zh-CN"/>
              </w:rPr>
              <w:t xml:space="preserve"> </w:t>
            </w:r>
            <w:r w:rsidRPr="005E47BC">
              <w:rPr>
                <w:rFonts w:eastAsia="DengXian"/>
                <w:i/>
                <w:lang w:val="en-US" w:eastAsia="zh-CN"/>
              </w:rPr>
              <w:t>intraBandNR-CA-non-collocated-r18</w:t>
            </w:r>
            <w:r w:rsidRPr="000D2BC3">
              <w:t xml:space="preserve">, the minimum requirements for intra-band non-contiguous CA apply when the maximum power spectral density imbalance between downlink carriers is within 6 dB. </w:t>
            </w:r>
            <w:r>
              <w:t>If</w:t>
            </w:r>
            <w:r w:rsidRPr="000D2BC3">
              <w:t xml:space="preserve"> a UE indicat</w:t>
            </w:r>
            <w:r>
              <w:t>es</w:t>
            </w:r>
            <w:r w:rsidRPr="000D2BC3">
              <w:t xml:space="preserve">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sidRPr="000D2BC3">
              <w:t xml:space="preserve">, the power imbalance requirement defined in subclause 7.10A apply. </w:t>
            </w:r>
            <w:r>
              <w:t xml:space="preserve">If a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sidRPr="000D2BC3">
              <w:rPr>
                <w:rFonts w:eastAsia="DengXian"/>
                <w:lang w:val="en-US" w:eastAsia="zh-CN"/>
              </w:rPr>
              <w:t xml:space="preserve">, the minimum requirements for </w:t>
            </w:r>
            <w:r w:rsidRPr="000D2BC3">
              <w:t>intra-band non-contiguous CA apply when the maximum power spectral density imbalance between downlink carriers is within 6 dB.</w:t>
            </w:r>
            <w: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77777777" w:rsidR="00FD2A8C" w:rsidRDefault="00FD2A8C" w:rsidP="00FD2A8C">
            <w:pPr>
              <w:pStyle w:val="TAN"/>
              <w:rPr>
                <w:rFonts w:eastAsia="SimSun"/>
              </w:rPr>
            </w:pPr>
            <w:r>
              <w:rPr>
                <w:rFonts w:eastAsia="DengXian"/>
              </w:rPr>
              <w:t>NOTE 7:</w:t>
            </w:r>
            <w:r>
              <w:rPr>
                <w:rFonts w:eastAsia="SimSun"/>
              </w:rPr>
              <w:tab/>
              <w:t xml:space="preserve">Unless otherwise stated, only RF requirements for dual PA architecture are applicable for UL CA_n26(2A) and UE shall indicate the </w:t>
            </w:r>
            <w:r>
              <w:rPr>
                <w:i/>
              </w:rPr>
              <w:t xml:space="preserve">dualPA-Architecture </w:t>
            </w:r>
            <w:r>
              <w:t xml:space="preserve">for </w:t>
            </w:r>
            <w:r>
              <w:rPr>
                <w:rFonts w:eastAsia="SimSun"/>
              </w:rPr>
              <w:t>UL CA_n26(2A).</w:t>
            </w:r>
          </w:p>
          <w:p w14:paraId="58B4E76A" w14:textId="69665E9F" w:rsidR="00FE29F4" w:rsidRPr="00353C37" w:rsidRDefault="00FD2A8C" w:rsidP="00FD2A8C">
            <w:pPr>
              <w:pStyle w:val="TAN"/>
              <w:rPr>
                <w:rFonts w:eastAsia="SimSun"/>
              </w:rPr>
            </w:pPr>
            <w:r w:rsidRPr="00803A4E">
              <w:rPr>
                <w:rFonts w:eastAsia="SimSun"/>
              </w:rPr>
              <w:t xml:space="preserve">NOTE </w:t>
            </w:r>
            <w:r>
              <w:rPr>
                <w:rFonts w:eastAsia="SimSun"/>
              </w:rPr>
              <w:t>8</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2334C2F" w14:textId="77777777" w:rsidR="00353C37" w:rsidRDefault="00353C37"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FA545C">
          <w:headerReference w:type="default" r:id="rId9"/>
          <w:footerReference w:type="default" r:id="rId10"/>
          <w:footnotePr>
            <w:numRestart w:val="eachSect"/>
          </w:footnotePr>
          <w:pgSz w:w="11907" w:h="16840" w:code="9"/>
          <w:pgMar w:top="1418" w:right="1134" w:bottom="1134" w:left="1134" w:header="851" w:footer="340" w:gutter="0"/>
          <w:pgNumType w:start="104"/>
          <w:cols w:space="720"/>
          <w:formProt w:val="0"/>
          <w:docGrid w:linePitch="272"/>
        </w:sectPr>
      </w:pPr>
    </w:p>
    <w:p w14:paraId="0D8811D9" w14:textId="77777777" w:rsidR="00F55217" w:rsidRDefault="00F55217" w:rsidP="00F55217"/>
    <w:p w14:paraId="4F2DDC8B" w14:textId="741966C2" w:rsidR="00A1115A" w:rsidRDefault="00A1115A" w:rsidP="00A1115A">
      <w:pPr>
        <w:pStyle w:val="TH"/>
      </w:pPr>
      <w:r w:rsidRPr="00A1115A">
        <w:t>Table 5.5A.2-2: NR CA configurations and bandwidth combination sets defined for mixed intra-band contiguous and non-contiguous 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4536"/>
        <w:gridCol w:w="1417"/>
      </w:tblGrid>
      <w:tr w:rsidR="0003242B" w:rsidRPr="0003242B" w14:paraId="312DA08A" w14:textId="77777777" w:rsidTr="00F55217">
        <w:trPr>
          <w:trHeight w:val="130"/>
        </w:trPr>
        <w:tc>
          <w:tcPr>
            <w:tcW w:w="1555" w:type="dxa"/>
            <w:tcBorders>
              <w:top w:val="single" w:sz="4" w:space="0" w:color="auto"/>
              <w:left w:val="single" w:sz="4" w:space="0" w:color="auto"/>
              <w:bottom w:val="nil"/>
              <w:right w:val="single" w:sz="4" w:space="0" w:color="auto"/>
            </w:tcBorders>
            <w:shd w:val="clear" w:color="auto" w:fill="auto"/>
          </w:tcPr>
          <w:p w14:paraId="699A4037" w14:textId="77777777" w:rsidR="0003242B" w:rsidRPr="0003242B" w:rsidRDefault="0003242B" w:rsidP="00C92850">
            <w:pPr>
              <w:pStyle w:val="TAH"/>
              <w:rPr>
                <w:rFonts w:eastAsia="SimSun"/>
              </w:rPr>
            </w:pPr>
            <w:r w:rsidRPr="0003242B">
              <w:rPr>
                <w:rFonts w:eastAsia="SimSun"/>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77777777" w:rsidR="0003242B" w:rsidRPr="0003242B" w:rsidRDefault="0003242B" w:rsidP="00C92850">
            <w:pPr>
              <w:pStyle w:val="TAH"/>
              <w:rPr>
                <w:rFonts w:eastAsia="SimSun"/>
              </w:rPr>
            </w:pPr>
            <w:r w:rsidRPr="0003242B">
              <w:rPr>
                <w:rFonts w:eastAsia="SimSun"/>
              </w:rPr>
              <w:t>Uplink CA configuration or single uplink carrier</w:t>
            </w:r>
            <w:r w:rsidRPr="0003242B">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77777777" w:rsidR="0003242B" w:rsidRPr="0003242B" w:rsidRDefault="0003242B" w:rsidP="00C92850">
            <w:pPr>
              <w:pStyle w:val="TAH"/>
              <w:rPr>
                <w:rFonts w:eastAsia="SimSun"/>
              </w:rPr>
            </w:pPr>
            <w:r w:rsidRPr="0003242B">
              <w:rPr>
                <w:rFonts w:eastAsia="SimSun"/>
              </w:rPr>
              <w:t>NR Band</w:t>
            </w:r>
          </w:p>
        </w:tc>
        <w:tc>
          <w:tcPr>
            <w:tcW w:w="4536" w:type="dxa"/>
            <w:tcBorders>
              <w:top w:val="single" w:sz="4" w:space="0" w:color="auto"/>
              <w:left w:val="single" w:sz="4" w:space="0" w:color="auto"/>
              <w:bottom w:val="single" w:sz="4" w:space="0" w:color="auto"/>
              <w:right w:val="single" w:sz="4" w:space="0" w:color="auto"/>
            </w:tcBorders>
          </w:tcPr>
          <w:p w14:paraId="37D5060C" w14:textId="77777777" w:rsidR="0003242B" w:rsidRPr="0003242B" w:rsidRDefault="0003242B" w:rsidP="00C92850">
            <w:pPr>
              <w:pStyle w:val="TAH"/>
              <w:rPr>
                <w:rFonts w:eastAsia="SimSun"/>
              </w:rPr>
            </w:pPr>
            <w:r w:rsidRPr="0003242B">
              <w:rPr>
                <w:rFonts w:eastAsia="SimSun" w:hint="eastAsia"/>
                <w:lang w:eastAsia="zh-CN"/>
              </w:rPr>
              <w:t>C</w:t>
            </w:r>
            <w:r w:rsidRPr="0003242B">
              <w:rPr>
                <w:rFonts w:eastAsia="SimSun"/>
                <w:lang w:eastAsia="zh-CN"/>
              </w:rPr>
              <w:t xml:space="preserve">hannel bandwidth </w:t>
            </w:r>
            <w:r w:rsidRPr="0003242B">
              <w:rPr>
                <w:rFonts w:eastAsia="SimSun" w:hint="eastAsia"/>
                <w:lang w:eastAsia="zh-CN"/>
              </w:rPr>
              <w:t>(</w:t>
            </w:r>
            <w:r w:rsidRPr="0003242B">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77777777" w:rsidR="0003242B" w:rsidRPr="0003242B" w:rsidRDefault="0003242B" w:rsidP="00C92850">
            <w:pPr>
              <w:pStyle w:val="TAH"/>
              <w:rPr>
                <w:rFonts w:eastAsia="SimSun"/>
              </w:rPr>
            </w:pPr>
            <w:r w:rsidRPr="0003242B">
              <w:rPr>
                <w:rFonts w:eastAsia="SimSun"/>
              </w:rPr>
              <w:t>Bandwidth combination set</w:t>
            </w:r>
          </w:p>
        </w:tc>
      </w:tr>
      <w:tr w:rsidR="0003242B" w:rsidRPr="0003242B" w14:paraId="6CA580AE" w14:textId="77777777" w:rsidTr="00F55217">
        <w:trPr>
          <w:trHeight w:val="187"/>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03242B" w:rsidRDefault="0003242B" w:rsidP="00C92850">
            <w:pPr>
              <w:pStyle w:val="TAC"/>
              <w:rPr>
                <w:rFonts w:eastAsia="SimSun"/>
                <w:lang w:eastAsia="sv-SE"/>
              </w:rPr>
            </w:pPr>
            <w:r w:rsidRPr="0003242B">
              <w:rPr>
                <w:rFonts w:eastAsia="SimSun"/>
                <w:lang w:eastAsia="sv-SE"/>
              </w:rPr>
              <w:t>CA_n41</w:t>
            </w:r>
            <w:r w:rsidRPr="0003242B">
              <w:rPr>
                <w:rFonts w:eastAsia="SimSun"/>
                <w:lang w:eastAsia="zh-CN"/>
              </w:rPr>
              <w:t>(A</w:t>
            </w:r>
            <w:r w:rsidRPr="0003242B">
              <w:rPr>
                <w:rFonts w:eastAsia="SimSun"/>
                <w:lang w:val="sv-SE" w:eastAsia="zh-CN"/>
              </w:rPr>
              <w:t>-C</w:t>
            </w:r>
            <w:r w:rsidRPr="0003242B">
              <w:rPr>
                <w:rFonts w:eastAsia="SimSun"/>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3750508D" w14:textId="77777777" w:rsidR="0003242B" w:rsidRPr="0003242B" w:rsidRDefault="0003242B" w:rsidP="00C92850">
            <w:pPr>
              <w:pStyle w:val="TAC"/>
              <w:rPr>
                <w:rFonts w:eastAsia="SimSun"/>
              </w:rPr>
            </w:pPr>
            <w:r w:rsidRPr="0003242B">
              <w:rPr>
                <w:rFonts w:eastAsia="SimSun"/>
                <w:lang w:eastAsia="zh-CN"/>
              </w:rPr>
              <w:t>CA_n41C</w:t>
            </w:r>
            <w:r w:rsidRPr="0003242B">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77777777" w:rsidR="0003242B" w:rsidRPr="0003242B" w:rsidRDefault="0003242B" w:rsidP="00C92850">
            <w:pPr>
              <w:pStyle w:val="TAC"/>
              <w:rPr>
                <w:rFonts w:eastAsia="SimSun"/>
                <w:szCs w:val="18"/>
                <w:lang w:eastAsia="zh-CN"/>
              </w:rPr>
            </w:pPr>
            <w:r w:rsidRPr="0003242B">
              <w:rPr>
                <w:rFonts w:eastAsia="SimSun" w:hint="eastAsia"/>
                <w:lang w:eastAsia="zh-CN"/>
              </w:rPr>
              <w:t>1</w:t>
            </w:r>
            <w:r w:rsidRPr="0003242B">
              <w:rPr>
                <w:rFonts w:eastAsia="SimSun"/>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21E67243" w14:textId="77777777" w:rsidTr="00F55217">
        <w:trPr>
          <w:trHeight w:val="187"/>
        </w:trPr>
        <w:tc>
          <w:tcPr>
            <w:tcW w:w="1555" w:type="dxa"/>
            <w:tcBorders>
              <w:top w:val="nil"/>
              <w:left w:val="single" w:sz="4" w:space="0" w:color="auto"/>
              <w:bottom w:val="nil"/>
              <w:right w:val="single" w:sz="4" w:space="0" w:color="auto"/>
            </w:tcBorders>
            <w:shd w:val="clear" w:color="auto" w:fill="auto"/>
          </w:tcPr>
          <w:p w14:paraId="244685B4"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25D3DB1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03242B" w:rsidRDefault="0003242B" w:rsidP="00C92850">
            <w:pPr>
              <w:pStyle w:val="TAC"/>
              <w:rPr>
                <w:rFonts w:eastAsia="SimSun"/>
                <w:szCs w:val="18"/>
                <w:lang w:eastAsia="zh-CN"/>
              </w:rPr>
            </w:pPr>
            <w:r w:rsidRPr="0003242B">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03242B" w:rsidRDefault="0003242B" w:rsidP="00C92850">
            <w:pPr>
              <w:pStyle w:val="TAC"/>
              <w:rPr>
                <w:rFonts w:eastAsia="SimSun"/>
                <w:szCs w:val="18"/>
                <w:lang w:val="en-US" w:eastAsia="zh-CN"/>
              </w:rPr>
            </w:pPr>
          </w:p>
        </w:tc>
      </w:tr>
      <w:tr w:rsidR="0003242B" w:rsidRPr="0003242B" w14:paraId="331FC185" w14:textId="77777777" w:rsidTr="00F55217">
        <w:trPr>
          <w:trHeight w:val="187"/>
        </w:trPr>
        <w:tc>
          <w:tcPr>
            <w:tcW w:w="1555" w:type="dxa"/>
            <w:tcBorders>
              <w:top w:val="nil"/>
              <w:left w:val="single" w:sz="4" w:space="0" w:color="auto"/>
              <w:bottom w:val="nil"/>
              <w:right w:val="single" w:sz="4" w:space="0" w:color="auto"/>
            </w:tcBorders>
            <w:shd w:val="clear" w:color="auto" w:fill="auto"/>
          </w:tcPr>
          <w:p w14:paraId="20BA3169"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4870EF9"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77777777" w:rsidR="0003242B" w:rsidRPr="0003242B" w:rsidRDefault="0003242B" w:rsidP="00C92850">
            <w:pPr>
              <w:pStyle w:val="TAC"/>
              <w:rPr>
                <w:rFonts w:eastAsia="SimSun" w:cs="Arial"/>
                <w:szCs w:val="18"/>
                <w:lang w:eastAsia="sv-SE"/>
              </w:rPr>
            </w:pPr>
            <w:r w:rsidRPr="0003242B">
              <w:rPr>
                <w:rFonts w:eastAsia="SimSun"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4CF4B02B" w14:textId="77777777" w:rsidTr="00F55217">
        <w:trPr>
          <w:trHeight w:val="187"/>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69D20CF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77777777" w:rsidR="0003242B" w:rsidRPr="0003242B" w:rsidRDefault="0003242B" w:rsidP="00C92850">
            <w:pPr>
              <w:pStyle w:val="TAC"/>
              <w:rPr>
                <w:rFonts w:eastAsia="SimSun" w:cs="Arial"/>
                <w:szCs w:val="18"/>
                <w:lang w:eastAsia="sv-SE"/>
              </w:rPr>
            </w:pPr>
            <w:r w:rsidRPr="0003242B">
              <w:rPr>
                <w:rFonts w:eastAsia="SimSun"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03242B" w:rsidRDefault="0003242B" w:rsidP="00C92850">
            <w:pPr>
              <w:pStyle w:val="TAC"/>
              <w:rPr>
                <w:rFonts w:eastAsia="SimSun"/>
                <w:szCs w:val="18"/>
                <w:lang w:val="en-US" w:eastAsia="zh-CN"/>
              </w:rPr>
            </w:pPr>
          </w:p>
        </w:tc>
      </w:tr>
      <w:tr w:rsidR="0003242B" w:rsidRPr="0003242B" w14:paraId="51AEB89F" w14:textId="77777777" w:rsidTr="00F55217">
        <w:trPr>
          <w:trHeight w:val="187"/>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03242B" w:rsidRDefault="0003242B" w:rsidP="00C92850">
            <w:pPr>
              <w:pStyle w:val="TAC"/>
              <w:rPr>
                <w:rFonts w:eastAsia="SimSun"/>
                <w:lang w:val="en-US"/>
              </w:rPr>
            </w:pPr>
            <w:r w:rsidRPr="0003242B">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03242B" w:rsidRDefault="0003242B" w:rsidP="00C92850">
            <w:pPr>
              <w:pStyle w:val="TAC"/>
              <w:rPr>
                <w:rFonts w:eastAsia="SimSun"/>
                <w:lang w:eastAsia="zh-CN"/>
              </w:rPr>
            </w:pPr>
            <w:r w:rsidRPr="0003242B">
              <w:rPr>
                <w:rFonts w:eastAsia="SimSun"/>
              </w:rPr>
              <w:t>n41</w:t>
            </w:r>
            <w:r w:rsidRPr="0003242B">
              <w:rPr>
                <w:rFonts w:eastAsia="SimSun" w:hint="eastAsia"/>
                <w:vertAlign w:val="superscript"/>
                <w:lang w:eastAsia="zh-CN"/>
              </w:rPr>
              <w:t>2</w:t>
            </w:r>
            <w:r w:rsidRPr="0003242B">
              <w:rPr>
                <w:rFonts w:eastAsia="SimSun"/>
                <w:vertAlign w:val="superscript"/>
                <w:lang w:eastAsia="zh-CN"/>
              </w:rPr>
              <w:t>,</w:t>
            </w:r>
            <w:r w:rsidRPr="0003242B">
              <w:rPr>
                <w:rFonts w:eastAsia="SimSun" w:hint="eastAsia"/>
                <w:vertAlign w:val="superscript"/>
                <w:lang w:eastAsia="zh-CN"/>
              </w:rPr>
              <w:t>3</w:t>
            </w:r>
          </w:p>
          <w:p w14:paraId="574F5136" w14:textId="77777777" w:rsidR="0003242B" w:rsidRPr="0003242B" w:rsidRDefault="0003242B" w:rsidP="00C92850">
            <w:pPr>
              <w:pStyle w:val="TAC"/>
              <w:rPr>
                <w:rFonts w:eastAsia="SimSun"/>
                <w:lang w:val="en-US" w:eastAsia="zh-CN"/>
              </w:rPr>
            </w:pPr>
            <w:r w:rsidRPr="0003242B">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0</w:t>
            </w:r>
          </w:p>
        </w:tc>
      </w:tr>
      <w:tr w:rsidR="0003242B" w:rsidRPr="0003242B" w14:paraId="347D81D7" w14:textId="77777777" w:rsidTr="00F55217">
        <w:trPr>
          <w:trHeight w:val="187"/>
        </w:trPr>
        <w:tc>
          <w:tcPr>
            <w:tcW w:w="1555" w:type="dxa"/>
            <w:tcBorders>
              <w:top w:val="nil"/>
              <w:left w:val="single" w:sz="4" w:space="0" w:color="auto"/>
              <w:bottom w:val="nil"/>
              <w:right w:val="single" w:sz="4" w:space="0" w:color="auto"/>
            </w:tcBorders>
            <w:shd w:val="clear" w:color="auto" w:fill="auto"/>
          </w:tcPr>
          <w:p w14:paraId="36ED932A"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B5BCF35"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03242B" w:rsidRDefault="0003242B" w:rsidP="00C92850">
            <w:pPr>
              <w:pStyle w:val="TAC"/>
              <w:rPr>
                <w:rFonts w:eastAsia="SimSun" w:cs="Arial"/>
                <w:szCs w:val="18"/>
                <w:lang w:eastAsia="sv-SE"/>
              </w:rPr>
            </w:pPr>
            <w:r w:rsidRPr="0003242B">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03242B" w:rsidRDefault="0003242B" w:rsidP="00C92850">
            <w:pPr>
              <w:pStyle w:val="TAC"/>
              <w:rPr>
                <w:rFonts w:eastAsia="SimSun"/>
                <w:szCs w:val="18"/>
                <w:lang w:val="en-US" w:eastAsia="zh-CN"/>
              </w:rPr>
            </w:pPr>
          </w:p>
        </w:tc>
      </w:tr>
      <w:tr w:rsidR="0003242B" w:rsidRPr="0003242B" w14:paraId="25EB3AD2" w14:textId="77777777" w:rsidTr="00F55217">
        <w:trPr>
          <w:trHeight w:val="187"/>
        </w:trPr>
        <w:tc>
          <w:tcPr>
            <w:tcW w:w="1555" w:type="dxa"/>
            <w:tcBorders>
              <w:top w:val="nil"/>
              <w:left w:val="single" w:sz="4" w:space="0" w:color="auto"/>
              <w:bottom w:val="nil"/>
              <w:right w:val="single" w:sz="4" w:space="0" w:color="auto"/>
            </w:tcBorders>
            <w:shd w:val="clear" w:color="auto" w:fill="auto"/>
          </w:tcPr>
          <w:p w14:paraId="4DEAE0B5" w14:textId="77777777" w:rsidR="0003242B" w:rsidRPr="0003242B" w:rsidRDefault="0003242B" w:rsidP="00C92850">
            <w:pPr>
              <w:pStyle w:val="TAC"/>
              <w:rPr>
                <w:rFonts w:eastAsia="SimSun"/>
                <w:lang w:val="en-US"/>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1DFE3BA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77777777" w:rsidR="0003242B" w:rsidRPr="0003242B" w:rsidRDefault="0003242B" w:rsidP="00C92850">
            <w:pPr>
              <w:pStyle w:val="TAC"/>
              <w:rPr>
                <w:rFonts w:eastAsia="SimSun" w:cs="Arial"/>
                <w:szCs w:val="18"/>
                <w:lang w:eastAsia="sv-SE"/>
              </w:rPr>
            </w:pPr>
            <w:r w:rsidRPr="0003242B">
              <w:rPr>
                <w:rFonts w:eastAsia="SimSun" w:cs="Arial"/>
                <w:szCs w:val="18"/>
              </w:rPr>
              <w:t>CA_n41(2A)_BCS4 and 5</w:t>
            </w:r>
          </w:p>
        </w:tc>
        <w:tc>
          <w:tcPr>
            <w:tcW w:w="1417" w:type="dxa"/>
            <w:tcBorders>
              <w:top w:val="single" w:sz="4" w:space="0" w:color="auto"/>
              <w:left w:val="single" w:sz="4" w:space="0" w:color="auto"/>
              <w:bottom w:val="nil"/>
              <w:right w:val="single" w:sz="4" w:space="0" w:color="auto"/>
            </w:tcBorders>
            <w:shd w:val="clear" w:color="auto" w:fill="auto"/>
          </w:tcPr>
          <w:p w14:paraId="5F24E82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4 and 5</w:t>
            </w:r>
          </w:p>
        </w:tc>
      </w:tr>
      <w:tr w:rsidR="0003242B" w:rsidRPr="0003242B" w14:paraId="270E581F" w14:textId="77777777" w:rsidTr="00F55217">
        <w:trPr>
          <w:trHeight w:val="187"/>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03242B" w:rsidRDefault="0003242B" w:rsidP="00C92850">
            <w:pPr>
              <w:pStyle w:val="TAC"/>
              <w:rPr>
                <w:rFonts w:eastAsia="SimSun"/>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7396AD08"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7777777" w:rsidR="0003242B" w:rsidRPr="0003242B" w:rsidRDefault="0003242B" w:rsidP="00C92850">
            <w:pPr>
              <w:pStyle w:val="TAC"/>
              <w:rPr>
                <w:rFonts w:eastAsia="SimSun" w:cs="Arial"/>
                <w:szCs w:val="18"/>
                <w:lang w:eastAsia="sv-SE"/>
              </w:rPr>
            </w:pPr>
            <w:r w:rsidRPr="0003242B">
              <w:rPr>
                <w:rFonts w:eastAsia="SimSun"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03242B" w:rsidRDefault="0003242B" w:rsidP="00C92850">
            <w:pPr>
              <w:pStyle w:val="TAC"/>
              <w:rPr>
                <w:rFonts w:eastAsia="SimSun"/>
                <w:szCs w:val="18"/>
                <w:lang w:val="en-US" w:eastAsia="zh-CN"/>
              </w:rPr>
            </w:pPr>
          </w:p>
        </w:tc>
      </w:tr>
      <w:tr w:rsidR="0003242B" w:rsidRPr="0003242B" w14:paraId="016FEA25" w14:textId="77777777" w:rsidTr="00F55217">
        <w:trPr>
          <w:trHeight w:val="187"/>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03242B" w:rsidRDefault="0003242B" w:rsidP="00C92850">
            <w:pPr>
              <w:pStyle w:val="TAC"/>
              <w:rPr>
                <w:rFonts w:eastAsia="SimSun"/>
                <w:lang w:val="en-US"/>
              </w:rPr>
            </w:pPr>
            <w:r w:rsidRPr="0003242B">
              <w:rPr>
                <w:rFonts w:eastAsia="SimSun"/>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03242B" w:rsidRDefault="0003242B" w:rsidP="00C92850">
            <w:pPr>
              <w:pStyle w:val="TAC"/>
              <w:rPr>
                <w:rFonts w:eastAsia="SimSun"/>
                <w:lang w:val="en-US" w:eastAsia="zh-CN"/>
              </w:rPr>
            </w:pPr>
            <w:r w:rsidRPr="0003242B">
              <w:rPr>
                <w:rFonts w:eastAsia="SimSun"/>
                <w:lang w:val="en-US" w:eastAsia="zh-CN"/>
              </w:rPr>
              <w:t>CA_n48B</w:t>
            </w:r>
          </w:p>
        </w:tc>
        <w:tc>
          <w:tcPr>
            <w:tcW w:w="709" w:type="dxa"/>
            <w:tcBorders>
              <w:left w:val="single" w:sz="4" w:space="0" w:color="auto"/>
              <w:right w:val="single" w:sz="4" w:space="0" w:color="auto"/>
            </w:tcBorders>
          </w:tcPr>
          <w:p w14:paraId="14DBCF2A"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77777777" w:rsidR="0003242B" w:rsidRPr="0003242B" w:rsidRDefault="0003242B" w:rsidP="00C92850">
            <w:pPr>
              <w:pStyle w:val="TAC"/>
              <w:rPr>
                <w:rFonts w:eastAsia="SimSun"/>
                <w:szCs w:val="18"/>
                <w:lang w:eastAsia="zh-CN"/>
              </w:rPr>
            </w:pPr>
            <w:r w:rsidRPr="0003242B">
              <w:rPr>
                <w:rFonts w:eastAsia="SimSun" w:hint="eastAsia"/>
                <w:szCs w:val="18"/>
                <w:lang w:eastAsia="zh-CN"/>
              </w:rPr>
              <w:t>5</w:t>
            </w:r>
            <w:r w:rsidRPr="0003242B">
              <w:rPr>
                <w:rFonts w:eastAsia="SimSun"/>
                <w:szCs w:val="18"/>
                <w:lang w:eastAsia="zh-CN"/>
              </w:rPr>
              <w:t>, 10, 15, 20,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7B38A1C8" w14:textId="77777777" w:rsidTr="00F5521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03242B" w:rsidRDefault="0003242B" w:rsidP="00C92850">
            <w:pPr>
              <w:pStyle w:val="TAC"/>
              <w:rPr>
                <w:rFonts w:eastAsia="SimSun"/>
                <w:szCs w:val="18"/>
                <w:lang w:eastAsia="zh-CN"/>
              </w:rPr>
            </w:pPr>
            <w:r w:rsidRPr="0003242B">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03242B" w:rsidRDefault="0003242B" w:rsidP="00C92850">
            <w:pPr>
              <w:pStyle w:val="TAC"/>
              <w:rPr>
                <w:rFonts w:eastAsia="SimSun"/>
                <w:szCs w:val="18"/>
                <w:lang w:val="en-US" w:eastAsia="zh-CN"/>
              </w:rPr>
            </w:pPr>
          </w:p>
        </w:tc>
      </w:tr>
      <w:tr w:rsidR="0003242B" w:rsidRPr="0003242B" w14:paraId="0198BBE6" w14:textId="77777777" w:rsidTr="00F5521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77777777" w:rsidR="0003242B" w:rsidRPr="0003242B" w:rsidRDefault="0003242B" w:rsidP="00C92850">
            <w:pPr>
              <w:pStyle w:val="TAC"/>
              <w:rPr>
                <w:rFonts w:eastAsia="SimSun"/>
              </w:rPr>
            </w:pPr>
            <w:r w:rsidRPr="0003242B">
              <w:rPr>
                <w:rFonts w:eastAsia="SimSun" w:hint="eastAsia"/>
                <w:szCs w:val="18"/>
                <w:lang w:eastAsia="zh-CN"/>
              </w:rPr>
              <w:t>5</w:t>
            </w:r>
            <w:r w:rsidRPr="0003242B">
              <w:rPr>
                <w:rFonts w:eastAsia="SimSun"/>
                <w:szCs w:val="18"/>
                <w:lang w:eastAsia="zh-CN"/>
              </w:rPr>
              <w:t>, 10, 15, 20, 30, 40, 50</w:t>
            </w:r>
            <w:r w:rsidRPr="0003242B">
              <w:rPr>
                <w:rFonts w:eastAsia="SimSun"/>
                <w:szCs w:val="18"/>
                <w:vertAlign w:val="superscript"/>
                <w:lang w:eastAsia="zh-CN"/>
              </w:rPr>
              <w:t>1</w:t>
            </w:r>
            <w:r w:rsidRPr="0003242B">
              <w:rPr>
                <w:rFonts w:eastAsia="SimSun"/>
                <w:szCs w:val="18"/>
                <w:lang w:eastAsia="zh-CN"/>
              </w:rPr>
              <w:t>, 60</w:t>
            </w:r>
            <w:r w:rsidRPr="0003242B">
              <w:rPr>
                <w:rFonts w:eastAsia="SimSun"/>
                <w:szCs w:val="18"/>
                <w:vertAlign w:val="superscript"/>
                <w:lang w:eastAsia="zh-CN"/>
              </w:rPr>
              <w:t>1</w:t>
            </w:r>
            <w:r w:rsidRPr="0003242B">
              <w:rPr>
                <w:rFonts w:eastAsia="SimSun"/>
                <w:szCs w:val="18"/>
                <w:lang w:eastAsia="zh-CN"/>
              </w:rPr>
              <w:t>, 70</w:t>
            </w:r>
            <w:r w:rsidRPr="0003242B">
              <w:rPr>
                <w:rFonts w:eastAsia="SimSun"/>
                <w:szCs w:val="18"/>
                <w:vertAlign w:val="superscript"/>
                <w:lang w:eastAsia="zh-CN"/>
              </w:rPr>
              <w:t>1</w:t>
            </w:r>
            <w:r w:rsidRPr="0003242B">
              <w:rPr>
                <w:rFonts w:eastAsia="SimSun"/>
                <w:szCs w:val="18"/>
                <w:lang w:eastAsia="zh-CN"/>
              </w:rPr>
              <w:t>, 80</w:t>
            </w:r>
            <w:r w:rsidRPr="0003242B">
              <w:rPr>
                <w:rFonts w:eastAsia="SimSun"/>
                <w:szCs w:val="18"/>
                <w:vertAlign w:val="superscript"/>
                <w:lang w:eastAsia="zh-CN"/>
              </w:rPr>
              <w:t>1</w:t>
            </w:r>
            <w:r w:rsidRPr="0003242B">
              <w:rPr>
                <w:rFonts w:eastAsia="SimSun"/>
                <w:szCs w:val="18"/>
                <w:lang w:eastAsia="zh-CN"/>
              </w:rPr>
              <w:t>, 90</w:t>
            </w:r>
            <w:r w:rsidRPr="0003242B">
              <w:rPr>
                <w:rFonts w:eastAsia="SimSun"/>
                <w:szCs w:val="18"/>
                <w:vertAlign w:val="superscript"/>
                <w:lang w:eastAsia="zh-CN"/>
              </w:rPr>
              <w:t>1</w:t>
            </w:r>
            <w:r w:rsidRPr="0003242B">
              <w:rPr>
                <w:rFonts w:eastAsia="SimSun"/>
                <w:szCs w:val="18"/>
                <w:lang w:eastAsia="zh-CN"/>
              </w:rPr>
              <w:t>, 100</w:t>
            </w:r>
            <w:r w:rsidRPr="0003242B">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68878EE6" w14:textId="77777777" w:rsidTr="00F55217">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03242B" w:rsidRDefault="0003242B" w:rsidP="00C92850">
            <w:pPr>
              <w:pStyle w:val="TAC"/>
              <w:rPr>
                <w:rFonts w:eastAsia="SimSun"/>
                <w:szCs w:val="18"/>
                <w:lang w:eastAsia="zh-CN"/>
              </w:rPr>
            </w:pPr>
            <w:r w:rsidRPr="0003242B">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03242B" w:rsidRDefault="0003242B" w:rsidP="00C92850">
            <w:pPr>
              <w:pStyle w:val="TAC"/>
              <w:rPr>
                <w:rFonts w:eastAsia="SimSun"/>
                <w:szCs w:val="18"/>
                <w:lang w:val="en-US" w:eastAsia="zh-CN"/>
              </w:rPr>
            </w:pPr>
          </w:p>
        </w:tc>
      </w:tr>
      <w:tr w:rsidR="0003242B" w:rsidRPr="0003242B" w14:paraId="6776F8BC" w14:textId="77777777" w:rsidTr="00F55217">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03242B" w:rsidRDefault="0003242B" w:rsidP="00C92850">
            <w:pPr>
              <w:pStyle w:val="TAC"/>
              <w:rPr>
                <w:rFonts w:eastAsia="SimSun"/>
                <w:lang w:val="en-US"/>
              </w:rPr>
            </w:pPr>
            <w:r w:rsidRPr="0003242B">
              <w:rPr>
                <w:rFonts w:eastAsia="SimSun"/>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03242B" w:rsidRDefault="0003242B" w:rsidP="00C92850">
            <w:pPr>
              <w:pStyle w:val="TAC"/>
              <w:rPr>
                <w:rFonts w:eastAsia="SimSun"/>
                <w:lang w:val="en-US" w:eastAsia="zh-CN"/>
              </w:rPr>
            </w:pPr>
            <w:r w:rsidRPr="0003242B">
              <w:rPr>
                <w:rFonts w:eastAsia="SimSun"/>
                <w:lang w:val="en-US" w:eastAsia="zh-CN"/>
              </w:rPr>
              <w:t>-</w:t>
            </w:r>
          </w:p>
        </w:tc>
        <w:tc>
          <w:tcPr>
            <w:tcW w:w="709" w:type="dxa"/>
            <w:tcBorders>
              <w:left w:val="single" w:sz="4" w:space="0" w:color="auto"/>
              <w:right w:val="single" w:sz="4" w:space="0" w:color="auto"/>
            </w:tcBorders>
          </w:tcPr>
          <w:p w14:paraId="470A1BF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0</w:t>
            </w:r>
          </w:p>
        </w:tc>
      </w:tr>
      <w:tr w:rsidR="0003242B" w:rsidRPr="0003242B" w14:paraId="3EB39117" w14:textId="77777777" w:rsidTr="00F5521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03242B" w:rsidRDefault="0003242B" w:rsidP="00C92850">
            <w:pPr>
              <w:pStyle w:val="TAC"/>
              <w:rPr>
                <w:rFonts w:eastAsia="SimSun"/>
              </w:rPr>
            </w:pPr>
            <w:r w:rsidRPr="0003242B">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03242B" w:rsidRDefault="0003242B" w:rsidP="00C92850">
            <w:pPr>
              <w:pStyle w:val="TAC"/>
              <w:rPr>
                <w:rFonts w:eastAsia="SimSun"/>
                <w:szCs w:val="18"/>
                <w:lang w:val="en-US" w:eastAsia="zh-CN"/>
              </w:rPr>
            </w:pPr>
          </w:p>
        </w:tc>
      </w:tr>
      <w:tr w:rsidR="0003242B" w:rsidRPr="0003242B" w14:paraId="76FE694D" w14:textId="77777777" w:rsidTr="00F55217">
        <w:trPr>
          <w:trHeight w:val="187"/>
        </w:trPr>
        <w:tc>
          <w:tcPr>
            <w:tcW w:w="1555" w:type="dxa"/>
            <w:tcBorders>
              <w:top w:val="nil"/>
              <w:left w:val="single" w:sz="4" w:space="0" w:color="auto"/>
              <w:bottom w:val="nil"/>
              <w:right w:val="single" w:sz="4" w:space="0" w:color="auto"/>
            </w:tcBorders>
            <w:shd w:val="clear" w:color="auto" w:fill="auto"/>
          </w:tcPr>
          <w:p w14:paraId="09D1F12E" w14:textId="77777777" w:rsidR="0003242B" w:rsidRPr="0003242B" w:rsidRDefault="0003242B" w:rsidP="00C92850">
            <w:pPr>
              <w:pStyle w:val="TAC"/>
              <w:rPr>
                <w:rFonts w:eastAsia="SimSun"/>
                <w:szCs w:val="18"/>
                <w:lang w:val="en-US"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03242B" w:rsidRDefault="0003242B" w:rsidP="00C92850">
            <w:pPr>
              <w:pStyle w:val="TAC"/>
              <w:rPr>
                <w:rFonts w:eastAsia="SimSun"/>
                <w:lang w:val="en-US" w:eastAsia="zh-CN"/>
              </w:rPr>
            </w:pPr>
          </w:p>
        </w:tc>
        <w:tc>
          <w:tcPr>
            <w:tcW w:w="709" w:type="dxa"/>
            <w:tcBorders>
              <w:left w:val="single" w:sz="4" w:space="0" w:color="auto"/>
              <w:right w:val="single" w:sz="4" w:space="0" w:color="auto"/>
            </w:tcBorders>
          </w:tcPr>
          <w:p w14:paraId="5F8ADCD4"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77777777" w:rsidR="0003242B" w:rsidRPr="0003242B" w:rsidRDefault="0003242B" w:rsidP="00C92850">
            <w:pPr>
              <w:pStyle w:val="TAC"/>
              <w:rPr>
                <w:rFonts w:eastAsia="SimSun" w:cs="Arial"/>
                <w:szCs w:val="18"/>
                <w:lang w:eastAsia="zh-CN"/>
              </w:rPr>
            </w:pPr>
            <w:r w:rsidRPr="0003242B">
              <w:rPr>
                <w:rFonts w:eastAsia="SimSun"/>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03242B" w:rsidRDefault="0003242B" w:rsidP="00C92850">
            <w:pPr>
              <w:pStyle w:val="TAC"/>
              <w:rPr>
                <w:rFonts w:eastAsia="SimSun"/>
                <w:szCs w:val="18"/>
                <w:lang w:val="en-US" w:eastAsia="zh-CN"/>
              </w:rPr>
            </w:pPr>
            <w:r w:rsidRPr="0003242B">
              <w:rPr>
                <w:rFonts w:eastAsia="SimSun" w:hint="eastAsia"/>
                <w:szCs w:val="18"/>
                <w:lang w:val="en-US" w:eastAsia="zh-CN"/>
              </w:rPr>
              <w:t>1</w:t>
            </w:r>
          </w:p>
        </w:tc>
      </w:tr>
      <w:tr w:rsidR="0003242B" w:rsidRPr="0003242B" w14:paraId="4E295F5E" w14:textId="77777777" w:rsidTr="00F55217">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191AAD9B" w14:textId="77777777" w:rsidR="0003242B" w:rsidRPr="0003242B"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03242B"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03242B" w:rsidRDefault="0003242B" w:rsidP="00C92850">
            <w:pPr>
              <w:pStyle w:val="TAC"/>
              <w:rPr>
                <w:rFonts w:eastAsia="SimSun"/>
                <w:szCs w:val="18"/>
                <w:lang w:val="en-US" w:eastAsia="zh-CN"/>
              </w:rPr>
            </w:pPr>
            <w:r w:rsidRPr="0003242B">
              <w:rPr>
                <w:rFonts w:eastAsia="SimSun"/>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03242B" w:rsidRDefault="0003242B" w:rsidP="00C92850">
            <w:pPr>
              <w:pStyle w:val="TAC"/>
              <w:rPr>
                <w:rFonts w:eastAsia="SimSun"/>
                <w:szCs w:val="18"/>
                <w:lang w:eastAsia="zh-CN"/>
              </w:rPr>
            </w:pPr>
            <w:r w:rsidRPr="0003242B">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03242B" w:rsidRDefault="0003242B" w:rsidP="00C92850">
            <w:pPr>
              <w:pStyle w:val="TAC"/>
              <w:rPr>
                <w:rFonts w:eastAsia="SimSun"/>
                <w:szCs w:val="18"/>
                <w:lang w:val="en-US" w:eastAsia="zh-CN"/>
              </w:rPr>
            </w:pPr>
          </w:p>
        </w:tc>
      </w:tr>
      <w:tr w:rsidR="0003242B" w:rsidRPr="0003242B" w14:paraId="3B16271E" w14:textId="77777777" w:rsidTr="00F55217">
        <w:trPr>
          <w:trHeight w:val="187"/>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77777777" w:rsidR="00FD2A8C" w:rsidRPr="0003242B" w:rsidRDefault="00FD2A8C" w:rsidP="00FD2A8C">
            <w:pPr>
              <w:pStyle w:val="TAN"/>
              <w:rPr>
                <w:rFonts w:eastAsia="SimSun"/>
                <w:lang w:val="en-US" w:eastAsia="zh-CN"/>
              </w:rPr>
            </w:pPr>
            <w:r w:rsidRPr="0003242B">
              <w:rPr>
                <w:rFonts w:eastAsia="SimSun"/>
                <w:lang w:val="en-US" w:eastAsia="zh-CN"/>
              </w:rPr>
              <w:t>NOTE 1:</w:t>
            </w:r>
            <w:r w:rsidRPr="0003242B">
              <w:rPr>
                <w:rFonts w:eastAsia="SimSun"/>
                <w:lang w:val="en-US" w:eastAsia="zh-CN"/>
              </w:rPr>
              <w:tab/>
              <w:t>This UE channel bandwidth is applicable only to downlink</w:t>
            </w:r>
          </w:p>
          <w:p w14:paraId="45D24197" w14:textId="77777777" w:rsidR="00FD2A8C" w:rsidRPr="0003242B" w:rsidRDefault="00FD2A8C" w:rsidP="00FD2A8C">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2E2B179F" w14:textId="77777777" w:rsidR="00FD2A8C" w:rsidRPr="0003242B" w:rsidRDefault="00FD2A8C" w:rsidP="00FD2A8C">
            <w:pPr>
              <w:pStyle w:val="TAN"/>
              <w:rPr>
                <w:rFonts w:eastAsia="SimSun"/>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4635F977" w14:textId="77777777" w:rsidR="00FD2A8C" w:rsidRDefault="00FD2A8C" w:rsidP="00FD2A8C">
            <w:pPr>
              <w:pStyle w:val="TAN"/>
              <w:rPr>
                <w:rFonts w:eastAsia="SimSun"/>
              </w:rPr>
            </w:pPr>
            <w:r w:rsidRPr="0003242B">
              <w:rPr>
                <w:rFonts w:eastAsia="SimSun"/>
              </w:rPr>
              <w:t xml:space="preserve">NOTE </w:t>
            </w:r>
            <w:r w:rsidRPr="0003242B">
              <w:rPr>
                <w:rFonts w:eastAsia="SimSun" w:hint="eastAsia"/>
                <w:lang w:eastAsia="zh-CN"/>
              </w:rPr>
              <w:t>4</w:t>
            </w:r>
            <w:r w:rsidRPr="0003242B">
              <w:rPr>
                <w:rFonts w:eastAsia="SimSun"/>
              </w:rPr>
              <w:t>:</w:t>
            </w:r>
            <w:r w:rsidRPr="0003242B">
              <w:rPr>
                <w:rFonts w:eastAsia="SimSun"/>
              </w:rPr>
              <w:tab/>
              <w:t>Only single uplink carriers with power class other than PC3 are listed.</w:t>
            </w:r>
          </w:p>
          <w:p w14:paraId="75899B42" w14:textId="1FB027BE" w:rsidR="0003242B" w:rsidRPr="0003242B" w:rsidRDefault="00FD2A8C" w:rsidP="00FD2A8C">
            <w:pPr>
              <w:pStyle w:val="TAN"/>
              <w:rPr>
                <w:rFonts w:eastAsia="SimSun"/>
                <w:lang w:val="en-US" w:eastAsia="zh-CN"/>
              </w:rPr>
            </w:pPr>
            <w:r w:rsidRPr="00803A4E">
              <w:rPr>
                <w:rFonts w:eastAsia="SimSun"/>
              </w:rPr>
              <w:t xml:space="preserve">NOTE </w:t>
            </w:r>
            <w:r>
              <w:rPr>
                <w:rFonts w:eastAsia="SimSun"/>
              </w:rPr>
              <w:t>5</w:t>
            </w:r>
            <w:r w:rsidRPr="00803A4E">
              <w:rPr>
                <w:rFonts w:eastAsia="SimSun"/>
              </w:rPr>
              <w:t>:</w:t>
            </w:r>
            <w:r w:rsidRPr="00803A4E">
              <w:rPr>
                <w:rFonts w:eastAsia="SimSun"/>
              </w:rPr>
              <w:tab/>
            </w:r>
            <w:r w:rsidRPr="00C13FC8">
              <w:rPr>
                <w:rFonts w:eastAsia="SimSun"/>
              </w:rPr>
              <w:t>For each channel bandwidth of each component carrier, refer to Table 5.3.5-1 for the applicable SCSs. For a given band, not all UE channel bandwidths support the same SCSs.</w:t>
            </w:r>
          </w:p>
        </w:tc>
      </w:tr>
    </w:tbl>
    <w:p w14:paraId="7ACBFCA0" w14:textId="77777777" w:rsidR="0003242B" w:rsidRDefault="0003242B" w:rsidP="00A1115A"/>
    <w:bookmarkEnd w:id="20"/>
    <w:p w14:paraId="1BFC2E08" w14:textId="77777777" w:rsidR="00102D88" w:rsidRPr="009E4D9B" w:rsidRDefault="00102D88" w:rsidP="00FF1069">
      <w:pPr>
        <w:rPr>
          <w:lang w:eastAsia="zh-CN"/>
        </w:rPr>
      </w:pPr>
    </w:p>
    <w:sectPr w:rsidR="00102D88" w:rsidRPr="009E4D9B" w:rsidSect="00FA545C">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1AFC5" w14:textId="77777777" w:rsidR="00720FD0" w:rsidRDefault="00720FD0">
      <w:r>
        <w:separator/>
      </w:r>
    </w:p>
  </w:endnote>
  <w:endnote w:type="continuationSeparator" w:id="0">
    <w:p w14:paraId="54D293D6" w14:textId="77777777" w:rsidR="00720FD0" w:rsidRDefault="0072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DF518" w14:textId="77777777" w:rsidR="00720FD0" w:rsidRDefault="00720FD0">
      <w:r>
        <w:separator/>
      </w:r>
    </w:p>
  </w:footnote>
  <w:footnote w:type="continuationSeparator" w:id="0">
    <w:p w14:paraId="3336CB98" w14:textId="77777777" w:rsidR="00720FD0" w:rsidRDefault="0072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155022A"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B55573">
      <w:rPr>
        <w:rFonts w:ascii="Arial" w:hAnsi="Arial"/>
        <w:b/>
        <w:noProof/>
        <w:sz w:val="18"/>
        <w:lang w:eastAsia="en-GB"/>
      </w:rPr>
      <w:t>7</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w:t>
    </w:r>
    <w:r w:rsidR="00B55573">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4158</TotalTime>
  <Pages>4</Pages>
  <Words>2846</Words>
  <Characters>16224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1627</cp:revision>
  <cp:lastPrinted>2019-02-25T14:05:00Z</cp:lastPrinted>
  <dcterms:created xsi:type="dcterms:W3CDTF">2021-12-22T15:46:00Z</dcterms:created>
  <dcterms:modified xsi:type="dcterms:W3CDTF">2024-10-03T15:00:00Z</dcterms:modified>
</cp:coreProperties>
</file>