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F130E8" w14:paraId="70ABB28A" w14:textId="77777777" w:rsidTr="005E4BB2">
        <w:tc>
          <w:tcPr>
            <w:tcW w:w="10423" w:type="dxa"/>
            <w:shd w:val="clear" w:color="auto" w:fill="auto"/>
          </w:tcPr>
          <w:p w14:paraId="38A36D7A" w14:textId="2B988A40"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r w:rsidR="00E76A7A">
              <w:t>1</w:t>
            </w:r>
            <w:r w:rsidR="00AD44D9">
              <w:t>8</w:t>
            </w:r>
            <w:r w:rsidR="00E76A7A">
              <w:t>.</w:t>
            </w:r>
            <w:r w:rsidR="00D825B5">
              <w:t>0</w:t>
            </w:r>
            <w:r w:rsidR="00E76A7A">
              <w:t>.0</w:t>
            </w:r>
            <w:r w:rsidRPr="00F130E8">
              <w:t xml:space="preserve"> </w:t>
            </w:r>
            <w:r w:rsidRPr="00F130E8">
              <w:rPr>
                <w:sz w:val="32"/>
              </w:rPr>
              <w:t>(</w:t>
            </w:r>
            <w:r w:rsidR="00E76A7A">
              <w:rPr>
                <w:sz w:val="32"/>
              </w:rPr>
              <w:t>202</w:t>
            </w:r>
            <w:r w:rsidR="00AD44D9">
              <w:rPr>
                <w:sz w:val="32"/>
              </w:rPr>
              <w:t>4</w:t>
            </w:r>
            <w:r w:rsidR="00E76A7A">
              <w:rPr>
                <w:sz w:val="32"/>
              </w:rPr>
              <w:t>-</w:t>
            </w:r>
            <w:r w:rsidR="00044F52">
              <w:rPr>
                <w:sz w:val="32"/>
              </w:rPr>
              <w:t>0</w:t>
            </w:r>
            <w:r w:rsidR="00D825B5">
              <w:rPr>
                <w:sz w:val="32"/>
              </w:rPr>
              <w:t>3</w:t>
            </w:r>
            <w:r w:rsidRPr="00F130E8">
              <w:rPr>
                <w:sz w:val="32"/>
              </w:rPr>
              <w:t>)</w:t>
            </w:r>
          </w:p>
        </w:tc>
      </w:tr>
      <w:tr w:rsidR="004F0988" w:rsidRPr="00F130E8" w14:paraId="7CCD33B6" w14:textId="77777777" w:rsidTr="005E4BB2">
        <w:trPr>
          <w:trHeight w:hRule="exact" w:val="1134"/>
        </w:trPr>
        <w:tc>
          <w:tcPr>
            <w:tcW w:w="10423" w:type="dxa"/>
            <w:shd w:val="clear" w:color="auto" w:fill="auto"/>
          </w:tcPr>
          <w:p w14:paraId="05ED5471" w14:textId="77777777" w:rsidR="00BA4B8D" w:rsidRPr="00F130E8" w:rsidRDefault="004F0988" w:rsidP="00F130E8">
            <w:pPr>
              <w:pStyle w:val="ZB"/>
              <w:framePr w:w="0" w:hRule="auto" w:wrap="auto" w:vAnchor="margin" w:hAnchor="text" w:yAlign="inline"/>
            </w:pPr>
            <w:r w:rsidRPr="00F130E8">
              <w:t xml:space="preserve">Technical </w:t>
            </w:r>
            <w:bookmarkStart w:id="3" w:name="spectype2"/>
            <w:r w:rsidRPr="00F130E8">
              <w:t>Specification</w:t>
            </w:r>
            <w:bookmarkEnd w:id="3"/>
          </w:p>
        </w:tc>
      </w:tr>
      <w:tr w:rsidR="004F0988" w:rsidRPr="00BC667C" w14:paraId="534223AA" w14:textId="77777777" w:rsidTr="005E4BB2">
        <w:trPr>
          <w:trHeight w:hRule="exact" w:val="3686"/>
        </w:trPr>
        <w:tc>
          <w:tcPr>
            <w:tcW w:w="10423" w:type="dxa"/>
            <w:shd w:val="clear" w:color="auto" w:fill="auto"/>
          </w:tcPr>
          <w:p w14:paraId="6745C3F4" w14:textId="77777777" w:rsidR="004F0988" w:rsidRPr="00BC667C" w:rsidRDefault="004F0988" w:rsidP="00133525">
            <w:pPr>
              <w:pStyle w:val="ZT"/>
              <w:framePr w:wrap="auto" w:hAnchor="text" w:yAlign="inline"/>
            </w:pPr>
            <w:r w:rsidRPr="00BC667C">
              <w:t>3rd Generation Partnership Project;</w:t>
            </w:r>
          </w:p>
          <w:p w14:paraId="7A7B44C6" w14:textId="77777777" w:rsidR="00F130E8" w:rsidRPr="00BC667C" w:rsidRDefault="00F130E8" w:rsidP="00F130E8">
            <w:pPr>
              <w:pStyle w:val="ZT"/>
              <w:framePr w:wrap="auto" w:hAnchor="text" w:yAlign="inline"/>
            </w:pPr>
            <w:r w:rsidRPr="00BC667C">
              <w:t>Technical Specification Group Radio Access Network;</w:t>
            </w:r>
          </w:p>
          <w:p w14:paraId="660A57AA" w14:textId="77777777" w:rsidR="00F130E8" w:rsidRPr="00BC667C" w:rsidRDefault="00F130E8" w:rsidP="00F130E8">
            <w:pPr>
              <w:pStyle w:val="ZT"/>
              <w:framePr w:wrap="auto" w:hAnchor="text" w:yAlign="inline"/>
            </w:pPr>
            <w:r w:rsidRPr="00BC667C">
              <w:t xml:space="preserve">User Equipment (UE) performance requirements for </w:t>
            </w:r>
            <w:r w:rsidR="00310B90">
              <w:t>Radio Access Technology (</w:t>
            </w:r>
            <w:r w:rsidRPr="00BC667C">
              <w:t>RAT</w:t>
            </w:r>
            <w:r w:rsidR="00310B90">
              <w:t xml:space="preserve">) </w:t>
            </w:r>
            <w:r w:rsidRPr="00BC667C">
              <w:t>Independent Positioning Enhancements</w:t>
            </w:r>
          </w:p>
          <w:p w14:paraId="35D1F8CA" w14:textId="109EC4D7" w:rsidR="004F0988" w:rsidRPr="00BC667C" w:rsidRDefault="00BC667C" w:rsidP="00133525">
            <w:pPr>
              <w:pStyle w:val="ZT"/>
              <w:framePr w:wrap="auto" w:hAnchor="text" w:yAlign="inline"/>
              <w:rPr>
                <w:i/>
                <w:sz w:val="28"/>
              </w:rPr>
            </w:pPr>
            <w:r w:rsidRPr="00BC667C">
              <w:t>(</w:t>
            </w:r>
            <w:r w:rsidRPr="00BC667C">
              <w:rPr>
                <w:rStyle w:val="ZGSM"/>
              </w:rPr>
              <w:t>Release</w:t>
            </w:r>
            <w:r w:rsidR="00E76A7A">
              <w:rPr>
                <w:rStyle w:val="ZGSM"/>
              </w:rPr>
              <w:t xml:space="preserve"> 1</w:t>
            </w:r>
            <w:r w:rsidR="00AD44D9">
              <w:rPr>
                <w:rStyle w:val="ZGSM"/>
              </w:rPr>
              <w:t>8</w:t>
            </w:r>
            <w:r w:rsidRPr="00BC667C">
              <w:t>)</w:t>
            </w:r>
          </w:p>
        </w:tc>
      </w:tr>
      <w:tr w:rsidR="00BF128E" w14:paraId="04CA12CC" w14:textId="77777777" w:rsidTr="005E4BB2">
        <w:tc>
          <w:tcPr>
            <w:tcW w:w="10423" w:type="dxa"/>
            <w:shd w:val="clear" w:color="auto" w:fill="auto"/>
          </w:tcPr>
          <w:p w14:paraId="2B5F1922" w14:textId="274BD895" w:rsidR="00E76A7A" w:rsidRPr="00E76A7A" w:rsidRDefault="00AD44D9" w:rsidP="00E76A7A">
            <w:pPr>
              <w:pStyle w:val="ZU"/>
              <w:framePr w:w="0" w:wrap="auto" w:vAnchor="margin" w:hAnchor="text" w:yAlign="inline"/>
              <w:tabs>
                <w:tab w:val="right" w:pos="10205"/>
              </w:tabs>
              <w:jc w:val="left"/>
              <w:rPr>
                <w:color w:val="0000FF"/>
              </w:rPr>
            </w:pPr>
            <w:r>
              <w:rPr>
                <w:color w:val="0000FF"/>
              </w:rPr>
              <w:drawing>
                <wp:inline distT="0" distB="0" distL="0" distR="0" wp14:anchorId="1E9DAACB" wp14:editId="19492CE4">
                  <wp:extent cx="1314450" cy="800100"/>
                  <wp:effectExtent l="0" t="0" r="0" b="0"/>
                  <wp:docPr id="236551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E76A7A" w:rsidRPr="00E76A7A">
              <w:rPr>
                <w:color w:val="0000FF"/>
              </w:rPr>
              <w:tab/>
            </w:r>
            <w:r w:rsidR="00E76A7A" w:rsidRPr="00E76A7A">
              <w:rPr>
                <w:color w:val="0000FF"/>
              </w:rPr>
              <w:drawing>
                <wp:inline distT="0" distB="0" distL="0" distR="0" wp14:anchorId="54493A1D" wp14:editId="18474C2B">
                  <wp:extent cx="1619250" cy="942975"/>
                  <wp:effectExtent l="0" t="0" r="0" b="9525"/>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p w14:paraId="7A540829" w14:textId="77777777" w:rsidR="00BF128E" w:rsidRPr="00F130E8" w:rsidRDefault="00BF128E" w:rsidP="00133525">
            <w:pPr>
              <w:pStyle w:val="ZU"/>
              <w:framePr w:w="0" w:wrap="auto" w:vAnchor="margin" w:hAnchor="text" w:yAlign="inline"/>
              <w:tabs>
                <w:tab w:val="right" w:pos="10206"/>
              </w:tabs>
              <w:jc w:val="left"/>
            </w:pPr>
          </w:p>
        </w:tc>
      </w:tr>
      <w:tr w:rsidR="00C074DD" w14:paraId="43B59A10" w14:textId="77777777" w:rsidTr="005E4BB2">
        <w:trPr>
          <w:trHeight w:hRule="exact" w:val="5783"/>
        </w:trPr>
        <w:tc>
          <w:tcPr>
            <w:tcW w:w="10423" w:type="dxa"/>
            <w:shd w:val="clear" w:color="auto" w:fill="auto"/>
          </w:tcPr>
          <w:p w14:paraId="573FC000" w14:textId="77777777" w:rsidR="00C074DD" w:rsidRPr="00F130E8" w:rsidRDefault="00C074DD" w:rsidP="00C074DD">
            <w:pPr>
              <w:pStyle w:val="Guidance"/>
              <w:rPr>
                <w:b/>
                <w:color w:val="auto"/>
              </w:rPr>
            </w:pPr>
          </w:p>
        </w:tc>
      </w:tr>
      <w:tr w:rsidR="00C074DD" w14:paraId="5ABEEE55" w14:textId="77777777" w:rsidTr="005E4BB2">
        <w:trPr>
          <w:cantSplit/>
          <w:trHeight w:hRule="exact" w:val="964"/>
        </w:trPr>
        <w:tc>
          <w:tcPr>
            <w:tcW w:w="10423" w:type="dxa"/>
            <w:shd w:val="clear" w:color="auto" w:fill="auto"/>
          </w:tcPr>
          <w:p w14:paraId="28E43E6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73A4F5A" w14:textId="77777777" w:rsidR="00C074DD" w:rsidRPr="004D3578" w:rsidRDefault="00C074DD" w:rsidP="00C074DD">
            <w:pPr>
              <w:pStyle w:val="ZV"/>
              <w:framePr w:w="0" w:wrap="auto" w:vAnchor="margin" w:hAnchor="text" w:yAlign="inline"/>
            </w:pPr>
          </w:p>
          <w:p w14:paraId="73032568" w14:textId="77777777" w:rsidR="00C074DD" w:rsidRPr="00133525" w:rsidRDefault="00C074DD" w:rsidP="00C074DD">
            <w:pPr>
              <w:rPr>
                <w:sz w:val="16"/>
              </w:rPr>
            </w:pPr>
          </w:p>
        </w:tc>
      </w:tr>
      <w:bookmarkEnd w:id="0"/>
    </w:tbl>
    <w:p w14:paraId="69CA0DE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A8AFF99" w14:textId="77777777" w:rsidTr="00133525">
        <w:trPr>
          <w:trHeight w:hRule="exact" w:val="5670"/>
        </w:trPr>
        <w:tc>
          <w:tcPr>
            <w:tcW w:w="10423" w:type="dxa"/>
            <w:shd w:val="clear" w:color="auto" w:fill="auto"/>
          </w:tcPr>
          <w:p w14:paraId="0784BE73" w14:textId="77777777" w:rsidR="00E16509" w:rsidRPr="00F130E8" w:rsidRDefault="00E16509" w:rsidP="00E16509">
            <w:pPr>
              <w:pStyle w:val="Guidance"/>
              <w:rPr>
                <w:i w:val="0"/>
                <w:iCs/>
                <w:color w:val="auto"/>
              </w:rPr>
            </w:pPr>
            <w:bookmarkStart w:id="5" w:name="page2"/>
          </w:p>
        </w:tc>
      </w:tr>
      <w:tr w:rsidR="00E16509" w14:paraId="23125E88" w14:textId="77777777" w:rsidTr="00C074DD">
        <w:trPr>
          <w:trHeight w:hRule="exact" w:val="5387"/>
        </w:trPr>
        <w:tc>
          <w:tcPr>
            <w:tcW w:w="10423" w:type="dxa"/>
            <w:shd w:val="clear" w:color="auto" w:fill="auto"/>
          </w:tcPr>
          <w:p w14:paraId="117C3E7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66742ED2" w14:textId="77777777" w:rsidR="00E16509" w:rsidRPr="004D3578" w:rsidRDefault="00E16509" w:rsidP="00133525">
            <w:pPr>
              <w:pStyle w:val="FP"/>
              <w:pBdr>
                <w:bottom w:val="single" w:sz="6" w:space="1" w:color="auto"/>
              </w:pBdr>
              <w:ind w:left="2835" w:right="2835"/>
              <w:jc w:val="center"/>
            </w:pPr>
            <w:r w:rsidRPr="004D3578">
              <w:t>Postal address</w:t>
            </w:r>
          </w:p>
          <w:p w14:paraId="123509DB" w14:textId="77777777" w:rsidR="00E16509" w:rsidRPr="00133525" w:rsidRDefault="00E16509" w:rsidP="00133525">
            <w:pPr>
              <w:pStyle w:val="FP"/>
              <w:ind w:left="2835" w:right="2835"/>
              <w:jc w:val="center"/>
              <w:rPr>
                <w:rFonts w:ascii="Arial" w:hAnsi="Arial"/>
                <w:sz w:val="18"/>
              </w:rPr>
            </w:pPr>
          </w:p>
          <w:p w14:paraId="17C7C8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66ACF4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A9E60E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8F8922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0ABA6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9DE7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DB49058" w14:textId="77777777" w:rsidR="00E16509" w:rsidRDefault="00E16509" w:rsidP="00133525"/>
        </w:tc>
      </w:tr>
      <w:tr w:rsidR="00E16509" w14:paraId="4AF697DC" w14:textId="77777777" w:rsidTr="00C074DD">
        <w:tc>
          <w:tcPr>
            <w:tcW w:w="10423" w:type="dxa"/>
            <w:shd w:val="clear" w:color="auto" w:fill="auto"/>
            <w:vAlign w:val="bottom"/>
          </w:tcPr>
          <w:p w14:paraId="12C143B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1B4FF28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17716A" w14:textId="77777777" w:rsidR="00E16509" w:rsidRPr="004D3578" w:rsidRDefault="00E16509" w:rsidP="00133525">
            <w:pPr>
              <w:pStyle w:val="FP"/>
              <w:jc w:val="center"/>
              <w:rPr>
                <w:noProof/>
              </w:rPr>
            </w:pPr>
          </w:p>
          <w:p w14:paraId="4F66E9F1" w14:textId="77611528" w:rsidR="00E16509" w:rsidRPr="00133525" w:rsidRDefault="00E16509" w:rsidP="00133525">
            <w:pPr>
              <w:pStyle w:val="FP"/>
              <w:jc w:val="center"/>
              <w:rPr>
                <w:noProof/>
                <w:sz w:val="18"/>
              </w:rPr>
            </w:pPr>
            <w:r w:rsidRPr="00F130E8">
              <w:rPr>
                <w:noProof/>
                <w:sz w:val="18"/>
              </w:rPr>
              <w:t>©</w:t>
            </w:r>
            <w:r w:rsidR="00E76A7A">
              <w:rPr>
                <w:noProof/>
                <w:sz w:val="18"/>
              </w:rPr>
              <w:t xml:space="preserve"> 202</w:t>
            </w:r>
            <w:r w:rsidR="00AD44D9">
              <w:rPr>
                <w:noProof/>
                <w:sz w:val="18"/>
              </w:rPr>
              <w:t>4</w:t>
            </w:r>
            <w:r w:rsidRPr="00F130E8">
              <w:rPr>
                <w:noProof/>
                <w:sz w:val="18"/>
              </w:rPr>
              <w:t>, 3</w:t>
            </w:r>
            <w:r w:rsidRPr="00133525">
              <w:rPr>
                <w:noProof/>
                <w:sz w:val="18"/>
              </w:rPr>
              <w:t>GPP Organizational Partners (ARIB, ATIS, CCSA, ETSI, TSDSI, TTA, TTC).</w:t>
            </w:r>
            <w:bookmarkStart w:id="8" w:name="copyrightaddon"/>
            <w:bookmarkEnd w:id="8"/>
          </w:p>
          <w:p w14:paraId="3A2994BF" w14:textId="77777777" w:rsidR="00E16509" w:rsidRPr="00133525" w:rsidRDefault="00E16509" w:rsidP="00133525">
            <w:pPr>
              <w:pStyle w:val="FP"/>
              <w:jc w:val="center"/>
              <w:rPr>
                <w:noProof/>
                <w:sz w:val="18"/>
              </w:rPr>
            </w:pPr>
            <w:r w:rsidRPr="00133525">
              <w:rPr>
                <w:noProof/>
                <w:sz w:val="18"/>
              </w:rPr>
              <w:t>All rights reserved.</w:t>
            </w:r>
          </w:p>
          <w:p w14:paraId="683C4730" w14:textId="77777777" w:rsidR="00E16509" w:rsidRPr="00133525" w:rsidRDefault="00E16509" w:rsidP="00E16509">
            <w:pPr>
              <w:pStyle w:val="FP"/>
              <w:rPr>
                <w:noProof/>
                <w:sz w:val="18"/>
              </w:rPr>
            </w:pPr>
          </w:p>
          <w:p w14:paraId="6B83FA8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2F74D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4A368D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BFA44DF" w14:textId="77777777" w:rsidR="000C7D26" w:rsidRPr="00C614E7" w:rsidRDefault="000C7D26" w:rsidP="000C7D26">
            <w:pPr>
              <w:pStyle w:val="FP"/>
              <w:rPr>
                <w:noProof/>
                <w:sz w:val="18"/>
              </w:rPr>
            </w:pPr>
            <w:r w:rsidRPr="00C614E7">
              <w:rPr>
                <w:noProof/>
                <w:sz w:val="18"/>
              </w:rPr>
              <w:t>Bluetooth® is a Trade Mark of the Bluetooth SIG registered for the benefit of its members</w:t>
            </w:r>
          </w:p>
          <w:p w14:paraId="6B30D209" w14:textId="77777777" w:rsidR="00E16509" w:rsidRDefault="00E16509" w:rsidP="00133525"/>
        </w:tc>
      </w:tr>
      <w:bookmarkEnd w:id="5"/>
    </w:tbl>
    <w:p w14:paraId="712C9EAC" w14:textId="77777777" w:rsidR="00080512" w:rsidRPr="004D3578" w:rsidRDefault="00080512">
      <w:pPr>
        <w:pStyle w:val="TT"/>
      </w:pPr>
      <w:r w:rsidRPr="004D3578">
        <w:lastRenderedPageBreak/>
        <w:br w:type="page"/>
      </w:r>
      <w:bookmarkStart w:id="9" w:name="tableOfContents"/>
      <w:bookmarkEnd w:id="9"/>
      <w:r w:rsidRPr="004D3578">
        <w:lastRenderedPageBreak/>
        <w:t>Contents</w:t>
      </w:r>
    </w:p>
    <w:p w14:paraId="57D01ED3" w14:textId="77777777"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14:paraId="663B65AF" w14:textId="77777777"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14:paraId="0FB8CD09" w14:textId="77777777"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14:paraId="3F9E794F" w14:textId="77777777"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14:paraId="3DA09787" w14:textId="77777777"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14:paraId="54E1E8FD" w14:textId="77777777"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14:paraId="79B40EAB" w14:textId="77777777"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14:paraId="0BA3B162" w14:textId="77777777"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14:paraId="21D8A870" w14:textId="77777777"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14:paraId="0FC28E22" w14:textId="77777777"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14:paraId="35D35FBB" w14:textId="77777777"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14:paraId="090C5750" w14:textId="77777777"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14:paraId="397E4B64" w14:textId="77777777"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14:paraId="3D1EFF10" w14:textId="77777777"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14:paraId="692BEA71" w14:textId="77777777"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14:paraId="54CDE4E4" w14:textId="77777777"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14:paraId="79D2D19F" w14:textId="77777777"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14:paraId="27C0B5F4" w14:textId="77777777"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14:paraId="2711086A" w14:textId="77777777"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14:paraId="537C9BE1" w14:textId="77777777"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14:paraId="6E74EA9D" w14:textId="77777777"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14:paraId="16598E1C" w14:textId="77777777"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14:paraId="04AD926E" w14:textId="77777777"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14:paraId="11D739AA" w14:textId="77777777"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14:paraId="08CBEEFA" w14:textId="77777777"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14:paraId="129B937D" w14:textId="77777777"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14:paraId="7575CB65" w14:textId="77777777"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14:paraId="4308C93E" w14:textId="77777777"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14:paraId="431D2A90" w14:textId="77777777"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14:paraId="50F6A463" w14:textId="77777777"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14:paraId="210D4E25"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14:paraId="167BB5AA"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14:paraId="22F4F488"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14:paraId="2A55BA9B"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14:paraId="35E4A4CD"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14:paraId="1F9313CF" w14:textId="77777777"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14:paraId="686B9CAD" w14:textId="77777777"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14:paraId="036686B2" w14:textId="77777777"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14:paraId="0F4A1915" w14:textId="77777777"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14:paraId="28B0F9DF" w14:textId="77777777"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14:paraId="286E9F2E" w14:textId="77777777"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14:paraId="36DD5FE8" w14:textId="77777777"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14:paraId="65B529F6" w14:textId="77777777"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14:paraId="7217A4AC" w14:textId="77777777"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14:paraId="10154051" w14:textId="77777777"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14:paraId="1A511136" w14:textId="77777777"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14:paraId="330DF76B" w14:textId="77777777"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14:paraId="39D9A38E" w14:textId="77777777"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14:paraId="6D6456B3" w14:textId="77777777"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14:paraId="3D5F023F" w14:textId="77777777"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14:paraId="00E5F00D" w14:textId="77777777" w:rsidR="00912618" w:rsidRDefault="00912618" w:rsidP="00912618">
      <w:pPr>
        <w:pStyle w:val="TOC8"/>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14:paraId="1036C8F0" w14:textId="77777777"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14:paraId="20C76B18" w14:textId="77777777"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14:paraId="1D6436C6" w14:textId="77777777"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14:paraId="28960ADB" w14:textId="77777777"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14:paraId="1F2B493E" w14:textId="77777777"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14:paraId="5AA58AE7" w14:textId="77777777"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14:paraId="1BCEAB08" w14:textId="77777777"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14:paraId="62840B4D" w14:textId="77777777"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14:paraId="7EB2680E" w14:textId="77777777"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14:paraId="1D4ECE2F" w14:textId="77777777"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14:paraId="7348A688" w14:textId="77777777"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14:paraId="452997DB" w14:textId="77777777"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14:paraId="67B38E7D" w14:textId="77777777"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14:paraId="6E6E3AC2" w14:textId="77777777"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14:paraId="15D10D27" w14:textId="77777777"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14:paraId="0FF26192" w14:textId="77777777"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14:paraId="6095CDB1" w14:textId="77777777"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14:paraId="6E00ED38" w14:textId="77777777"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14:paraId="34996917" w14:textId="77777777"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14:paraId="7C6178FC" w14:textId="77777777"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14:paraId="426B4F63" w14:textId="77777777"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14:paraId="29D15BEA" w14:textId="77777777"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14:paraId="5FBFD667" w14:textId="77777777"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14:paraId="5D9128AC" w14:textId="77777777"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14:paraId="24D246F9" w14:textId="77777777"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14:paraId="31F974EE" w14:textId="77777777"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14:paraId="4A07AA53" w14:textId="77777777"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14:paraId="231E0028" w14:textId="77777777"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14:paraId="50F8B561" w14:textId="77777777"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14:paraId="70532293" w14:textId="77777777"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14:paraId="40626786" w14:textId="77777777"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14:paraId="1A2A5EEB" w14:textId="77777777"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14:paraId="66880BAD" w14:textId="77777777"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14:paraId="0C34CF6E" w14:textId="77777777"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14:paraId="610671CC" w14:textId="77777777"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14:paraId="4F4879D9" w14:textId="77777777" w:rsidR="00912618" w:rsidRDefault="00912618" w:rsidP="00912618">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14:paraId="2A775266" w14:textId="77777777"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14:paraId="3EA0E15B" w14:textId="77777777"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14:paraId="3CF232C8" w14:textId="77777777" w:rsidR="00912618" w:rsidRDefault="00912618" w:rsidP="0091261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14:paraId="3292EA83" w14:textId="77777777" w:rsidR="00080512" w:rsidRPr="004D3578" w:rsidRDefault="00912618">
      <w:r>
        <w:rPr>
          <w:noProof/>
          <w:sz w:val="22"/>
        </w:rPr>
        <w:fldChar w:fldCharType="end"/>
      </w:r>
    </w:p>
    <w:p w14:paraId="493B84D9" w14:textId="77777777" w:rsidR="00F130E8" w:rsidRDefault="00080512" w:rsidP="00F130E8">
      <w:pPr>
        <w:pStyle w:val="Heading1"/>
      </w:pPr>
      <w:r w:rsidRPr="004D3578">
        <w:br w:type="page"/>
      </w:r>
      <w:bookmarkStart w:id="10" w:name="_Toc2086433"/>
      <w:bookmarkStart w:id="11" w:name="_Toc36046980"/>
      <w:bookmarkStart w:id="12" w:name="_Toc37231408"/>
      <w:bookmarkStart w:id="13" w:name="_Toc37231513"/>
      <w:r w:rsidR="00F130E8" w:rsidRPr="004D3578">
        <w:lastRenderedPageBreak/>
        <w:t>Foreword</w:t>
      </w:r>
      <w:bookmarkEnd w:id="10"/>
      <w:bookmarkEnd w:id="11"/>
      <w:bookmarkEnd w:id="12"/>
      <w:bookmarkEnd w:id="13"/>
    </w:p>
    <w:p w14:paraId="0B6449D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1316B" w14:textId="77777777" w:rsidR="00080512" w:rsidRPr="004D3578" w:rsidRDefault="00080512">
      <w:pPr>
        <w:pStyle w:val="B1"/>
      </w:pPr>
      <w:r w:rsidRPr="004D3578">
        <w:t>Version x.y.z</w:t>
      </w:r>
    </w:p>
    <w:p w14:paraId="0E81A2D3" w14:textId="77777777" w:rsidR="00080512" w:rsidRPr="004D3578" w:rsidRDefault="00080512">
      <w:pPr>
        <w:pStyle w:val="B1"/>
      </w:pPr>
      <w:r w:rsidRPr="004D3578">
        <w:t>where:</w:t>
      </w:r>
    </w:p>
    <w:p w14:paraId="1E504109" w14:textId="77777777" w:rsidR="00080512" w:rsidRPr="004D3578" w:rsidRDefault="00080512">
      <w:pPr>
        <w:pStyle w:val="B2"/>
      </w:pPr>
      <w:r w:rsidRPr="004D3578">
        <w:t>x</w:t>
      </w:r>
      <w:r w:rsidRPr="004D3578">
        <w:tab/>
        <w:t>the first digit:</w:t>
      </w:r>
    </w:p>
    <w:p w14:paraId="07DBBB95" w14:textId="77777777" w:rsidR="00080512" w:rsidRPr="004D3578" w:rsidRDefault="00080512">
      <w:pPr>
        <w:pStyle w:val="B3"/>
      </w:pPr>
      <w:r w:rsidRPr="004D3578">
        <w:t>1</w:t>
      </w:r>
      <w:r w:rsidRPr="004D3578">
        <w:tab/>
        <w:t>presented to TSG for information;</w:t>
      </w:r>
    </w:p>
    <w:p w14:paraId="13B7F748" w14:textId="77777777" w:rsidR="00080512" w:rsidRPr="004D3578" w:rsidRDefault="00080512">
      <w:pPr>
        <w:pStyle w:val="B3"/>
      </w:pPr>
      <w:r w:rsidRPr="004D3578">
        <w:t>2</w:t>
      </w:r>
      <w:r w:rsidRPr="004D3578">
        <w:tab/>
        <w:t>presented to TSG for approval;</w:t>
      </w:r>
    </w:p>
    <w:p w14:paraId="139648D2" w14:textId="77777777" w:rsidR="00080512" w:rsidRPr="004D3578" w:rsidRDefault="00080512">
      <w:pPr>
        <w:pStyle w:val="B3"/>
      </w:pPr>
      <w:r w:rsidRPr="004D3578">
        <w:t>3</w:t>
      </w:r>
      <w:r w:rsidRPr="004D3578">
        <w:tab/>
        <w:t>or greater indicates TSG approved document under change control.</w:t>
      </w:r>
    </w:p>
    <w:p w14:paraId="077454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DDF675" w14:textId="77777777" w:rsidR="00080512" w:rsidRDefault="00080512">
      <w:pPr>
        <w:pStyle w:val="B2"/>
      </w:pPr>
      <w:r w:rsidRPr="004D3578">
        <w:t>z</w:t>
      </w:r>
      <w:r w:rsidRPr="004D3578">
        <w:tab/>
        <w:t>the third digit is incremented when editorial only changes have been incorporated in the document.</w:t>
      </w:r>
    </w:p>
    <w:p w14:paraId="22449290" w14:textId="77777777" w:rsidR="008C384C" w:rsidRDefault="008C384C" w:rsidP="008C384C">
      <w:r>
        <w:t xml:space="preserve">In </w:t>
      </w:r>
      <w:r w:rsidR="0074026F">
        <w:t>the present</w:t>
      </w:r>
      <w:r>
        <w:t xml:space="preserve"> document, modal verbs have the following meanings:</w:t>
      </w:r>
    </w:p>
    <w:p w14:paraId="3BB770A9" w14:textId="77777777" w:rsidR="008C384C" w:rsidRDefault="008C384C" w:rsidP="00774DA4">
      <w:pPr>
        <w:pStyle w:val="EX"/>
      </w:pPr>
      <w:r w:rsidRPr="008C384C">
        <w:rPr>
          <w:b/>
        </w:rPr>
        <w:t>shall</w:t>
      </w:r>
      <w:r>
        <w:tab/>
      </w:r>
      <w:r>
        <w:tab/>
        <w:t>indicates a mandatory requirement to do something</w:t>
      </w:r>
    </w:p>
    <w:p w14:paraId="0769CEC7" w14:textId="77777777" w:rsidR="008C384C" w:rsidRDefault="008C384C" w:rsidP="00774DA4">
      <w:pPr>
        <w:pStyle w:val="EX"/>
      </w:pPr>
      <w:r w:rsidRPr="008C384C">
        <w:rPr>
          <w:b/>
        </w:rPr>
        <w:t>shall not</w:t>
      </w:r>
      <w:r>
        <w:tab/>
        <w:t>indicates an interdiction (</w:t>
      </w:r>
      <w:r w:rsidR="001F1132">
        <w:t>prohibition</w:t>
      </w:r>
      <w:r>
        <w:t>) to do something</w:t>
      </w:r>
    </w:p>
    <w:p w14:paraId="012E516F" w14:textId="77777777" w:rsidR="00BA19ED" w:rsidRPr="004D3578" w:rsidRDefault="00BA19ED" w:rsidP="00A27486">
      <w:r>
        <w:t>The constructions "shall" and "shall not" are confined to the context of normative provisions, and do not appear in Technical Reports.</w:t>
      </w:r>
    </w:p>
    <w:p w14:paraId="68F6B81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00F6A3" w14:textId="77777777" w:rsidR="008C384C" w:rsidRDefault="008C384C" w:rsidP="00774DA4">
      <w:pPr>
        <w:pStyle w:val="EX"/>
      </w:pPr>
      <w:r w:rsidRPr="008C384C">
        <w:rPr>
          <w:b/>
        </w:rPr>
        <w:t>should</w:t>
      </w:r>
      <w:r>
        <w:tab/>
      </w:r>
      <w:r>
        <w:tab/>
        <w:t>indicates a recommendation to do something</w:t>
      </w:r>
    </w:p>
    <w:p w14:paraId="2C02BDEE" w14:textId="77777777" w:rsidR="008C384C" w:rsidRDefault="008C384C" w:rsidP="00774DA4">
      <w:pPr>
        <w:pStyle w:val="EX"/>
      </w:pPr>
      <w:r w:rsidRPr="008C384C">
        <w:rPr>
          <w:b/>
        </w:rPr>
        <w:t>should not</w:t>
      </w:r>
      <w:r>
        <w:tab/>
        <w:t>indicates a recommendation not to do something</w:t>
      </w:r>
    </w:p>
    <w:p w14:paraId="003D30D3" w14:textId="77777777" w:rsidR="008C384C" w:rsidRDefault="008C384C" w:rsidP="00774DA4">
      <w:pPr>
        <w:pStyle w:val="EX"/>
      </w:pPr>
      <w:r w:rsidRPr="00774DA4">
        <w:rPr>
          <w:b/>
        </w:rPr>
        <w:t>may</w:t>
      </w:r>
      <w:r>
        <w:tab/>
      </w:r>
      <w:r>
        <w:tab/>
        <w:t>indicates permission to do something</w:t>
      </w:r>
    </w:p>
    <w:p w14:paraId="4686CE91" w14:textId="77777777" w:rsidR="008C384C" w:rsidRDefault="008C384C" w:rsidP="00774DA4">
      <w:pPr>
        <w:pStyle w:val="EX"/>
      </w:pPr>
      <w:r w:rsidRPr="00774DA4">
        <w:rPr>
          <w:b/>
        </w:rPr>
        <w:t>need not</w:t>
      </w:r>
      <w:r>
        <w:tab/>
        <w:t>indicates permission not to do something</w:t>
      </w:r>
    </w:p>
    <w:p w14:paraId="3CAF683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D0E06" w14:textId="77777777" w:rsidR="008C384C" w:rsidRDefault="008C384C" w:rsidP="00774DA4">
      <w:pPr>
        <w:pStyle w:val="EX"/>
      </w:pPr>
      <w:r w:rsidRPr="00774DA4">
        <w:rPr>
          <w:b/>
        </w:rPr>
        <w:t>can</w:t>
      </w:r>
      <w:r>
        <w:tab/>
      </w:r>
      <w:r>
        <w:tab/>
        <w:t>indicates</w:t>
      </w:r>
      <w:r w:rsidR="00774DA4">
        <w:t xml:space="preserve"> that something is possible</w:t>
      </w:r>
    </w:p>
    <w:p w14:paraId="314FB713" w14:textId="77777777" w:rsidR="00774DA4" w:rsidRDefault="00774DA4" w:rsidP="00774DA4">
      <w:pPr>
        <w:pStyle w:val="EX"/>
      </w:pPr>
      <w:r w:rsidRPr="00774DA4">
        <w:rPr>
          <w:b/>
        </w:rPr>
        <w:t>cannot</w:t>
      </w:r>
      <w:r>
        <w:tab/>
      </w:r>
      <w:r>
        <w:tab/>
        <w:t>indicates that something is impossible</w:t>
      </w:r>
    </w:p>
    <w:p w14:paraId="5A2F24E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DA772F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BF1EDF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42986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4DCD36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6A7BEAE" w14:textId="77777777" w:rsidR="001F1132" w:rsidRDefault="001F1132" w:rsidP="001F1132">
      <w:r>
        <w:lastRenderedPageBreak/>
        <w:t>In addition:</w:t>
      </w:r>
    </w:p>
    <w:p w14:paraId="1C4B215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4B7B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CF7B62" w14:textId="77777777" w:rsidR="00774DA4" w:rsidRPr="004D3578" w:rsidRDefault="00647114" w:rsidP="00A27486">
      <w:r>
        <w:t>The constructions "is" and "is not" do not indicate requirements.</w:t>
      </w:r>
    </w:p>
    <w:p w14:paraId="45BD2A0E" w14:textId="77777777" w:rsidR="00F130E8" w:rsidRPr="00576D9F" w:rsidRDefault="00080512" w:rsidP="00F130E8">
      <w:pPr>
        <w:pStyle w:val="Heading1"/>
      </w:pPr>
      <w:bookmarkStart w:id="14" w:name="introduction"/>
      <w:bookmarkEnd w:id="14"/>
      <w:r w:rsidRPr="004D3578">
        <w:br w:type="page"/>
      </w:r>
      <w:bookmarkStart w:id="15" w:name="scope"/>
      <w:bookmarkStart w:id="16" w:name="_Toc5292649"/>
      <w:bookmarkStart w:id="17" w:name="_Toc36046981"/>
      <w:bookmarkStart w:id="18" w:name="_Toc37231409"/>
      <w:bookmarkStart w:id="19" w:name="_Toc37231514"/>
      <w:bookmarkEnd w:id="15"/>
      <w:r w:rsidR="00F130E8" w:rsidRPr="00576D9F">
        <w:lastRenderedPageBreak/>
        <w:t>1</w:t>
      </w:r>
      <w:r w:rsidR="00F130E8" w:rsidRPr="00576D9F">
        <w:tab/>
        <w:t>Scope</w:t>
      </w:r>
      <w:bookmarkEnd w:id="16"/>
      <w:bookmarkEnd w:id="17"/>
      <w:bookmarkEnd w:id="18"/>
      <w:bookmarkEnd w:id="19"/>
    </w:p>
    <w:p w14:paraId="0503318F" w14:textId="77777777"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14:paraId="6690DF96" w14:textId="77777777" w:rsidR="00F130E8" w:rsidRPr="00576D9F" w:rsidRDefault="00F130E8" w:rsidP="00F130E8">
      <w:pPr>
        <w:pStyle w:val="Heading1"/>
      </w:pPr>
      <w:bookmarkStart w:id="20" w:name="_Toc5292650"/>
      <w:bookmarkStart w:id="21" w:name="_Toc36046982"/>
      <w:bookmarkStart w:id="22" w:name="_Toc37231410"/>
      <w:bookmarkStart w:id="23" w:name="_Toc37231515"/>
      <w:r w:rsidRPr="00576D9F">
        <w:t>2</w:t>
      </w:r>
      <w:r w:rsidRPr="00576D9F">
        <w:tab/>
        <w:t>References</w:t>
      </w:r>
      <w:bookmarkEnd w:id="20"/>
      <w:bookmarkEnd w:id="21"/>
      <w:bookmarkEnd w:id="22"/>
      <w:bookmarkEnd w:id="23"/>
    </w:p>
    <w:p w14:paraId="5EDE76E0" w14:textId="77777777" w:rsidR="00F130E8" w:rsidRPr="00576D9F" w:rsidRDefault="00F130E8" w:rsidP="00F130E8">
      <w:r w:rsidRPr="00576D9F">
        <w:t>The following documents contain provisions which, through reference in this text, constitute provisions of the present document.</w:t>
      </w:r>
    </w:p>
    <w:p w14:paraId="1783531B" w14:textId="77777777"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14:paraId="24180395" w14:textId="77777777" w:rsidR="00F130E8" w:rsidRPr="00576D9F" w:rsidRDefault="00F130E8" w:rsidP="00F130E8">
      <w:pPr>
        <w:pStyle w:val="B1"/>
      </w:pPr>
      <w:r w:rsidRPr="00576D9F">
        <w:t>-</w:t>
      </w:r>
      <w:r w:rsidRPr="00576D9F">
        <w:tab/>
        <w:t>For a specific reference, subsequent revisions do not apply.</w:t>
      </w:r>
    </w:p>
    <w:p w14:paraId="484E3DA0" w14:textId="77777777"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14:paraId="7C9EFC70" w14:textId="77777777" w:rsidR="00F130E8" w:rsidRPr="00576D9F" w:rsidRDefault="00F130E8" w:rsidP="00F130E8">
      <w:pPr>
        <w:pStyle w:val="EX"/>
      </w:pPr>
      <w:r w:rsidRPr="00576D9F">
        <w:t>[1]</w:t>
      </w:r>
      <w:r w:rsidRPr="00576D9F">
        <w:tab/>
        <w:t>3GPP TR 21.905: "Vocabulary for 3GPP Specifications".</w:t>
      </w:r>
    </w:p>
    <w:p w14:paraId="7A47424E" w14:textId="77777777"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AC7A0A6" w14:textId="77777777" w:rsidR="00F130E8" w:rsidRPr="00576D9F" w:rsidRDefault="00F130E8" w:rsidP="00F130E8">
      <w:pPr>
        <w:pStyle w:val="EX"/>
      </w:pPr>
      <w:r w:rsidRPr="00576D9F">
        <w:t>[3]</w:t>
      </w:r>
      <w:r w:rsidRPr="00576D9F">
        <w:tab/>
        <w:t>3GPP TS 36.355: "Evolved Universal Terrestrial Radio Access (E-UTRA); LTE Positioning Protocol (LPP)".</w:t>
      </w:r>
    </w:p>
    <w:p w14:paraId="776AD2F3" w14:textId="77777777"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14:paraId="582B9B87" w14:textId="77777777"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14:paraId="1BFA6F93" w14:textId="77777777" w:rsidR="00F130E8" w:rsidRPr="00576D9F" w:rsidRDefault="00F130E8" w:rsidP="00F130E8">
      <w:pPr>
        <w:pStyle w:val="EX"/>
      </w:pPr>
      <w:r w:rsidRPr="00576D9F">
        <w:t>[6]</w:t>
      </w:r>
      <w:r w:rsidRPr="00576D9F">
        <w:tab/>
        <w:t xml:space="preserve">3GPP TS 25.331: "Radio Resource Control (RRC); Protocol specification". </w:t>
      </w:r>
    </w:p>
    <w:p w14:paraId="71971299" w14:textId="77777777" w:rsidR="00F130E8" w:rsidRPr="00576D9F" w:rsidRDefault="00F130E8" w:rsidP="00F130E8">
      <w:pPr>
        <w:pStyle w:val="EX"/>
      </w:pPr>
      <w:r w:rsidRPr="00576D9F">
        <w:t>[7]</w:t>
      </w:r>
      <w:r w:rsidRPr="00576D9F">
        <w:tab/>
        <w:t>ATIS-0500027: "Recommendations for Establishing Wide Scale Indoor Location Performance", May 2015.</w:t>
      </w:r>
    </w:p>
    <w:p w14:paraId="4BB15A43" w14:textId="77777777" w:rsidR="00F130E8" w:rsidRPr="00576D9F" w:rsidRDefault="00F130E8" w:rsidP="00F130E8">
      <w:pPr>
        <w:pStyle w:val="EX"/>
      </w:pPr>
      <w:r w:rsidRPr="00576D9F">
        <w:t>[8]</w:t>
      </w:r>
      <w:r w:rsidRPr="00576D9F">
        <w:tab/>
        <w:t>3GPP TS 34.109: "Terminal logical test interface; Special conformance testing functions ".</w:t>
      </w:r>
    </w:p>
    <w:p w14:paraId="6DE09EB8" w14:textId="77777777" w:rsidR="00F130E8" w:rsidRPr="00576D9F" w:rsidRDefault="00F130E8" w:rsidP="00F130E8">
      <w:pPr>
        <w:pStyle w:val="EX"/>
      </w:pPr>
      <w:r w:rsidRPr="00576D9F">
        <w:t>[9]</w:t>
      </w:r>
      <w:r w:rsidRPr="00576D9F">
        <w:tab/>
        <w:t>3GPP TS 37.571-1: " User Equipment (UE) conformance specification for UE positioning; Part 1: Conformance test specification ".</w:t>
      </w:r>
    </w:p>
    <w:p w14:paraId="5D35E5A3" w14:textId="77777777"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14:paraId="77B79486" w14:textId="77777777" w:rsidR="00F130E8" w:rsidRPr="00576D9F" w:rsidRDefault="00F130E8" w:rsidP="00F130E8">
      <w:pPr>
        <w:pStyle w:val="EX"/>
      </w:pPr>
      <w:r w:rsidRPr="00576D9F">
        <w:t>[11]</w:t>
      </w:r>
      <w:r w:rsidRPr="00576D9F">
        <w:tab/>
        <w:t>Void.</w:t>
      </w:r>
    </w:p>
    <w:p w14:paraId="58C9D19D" w14:textId="77777777" w:rsidR="00F130E8" w:rsidRPr="00576D9F" w:rsidRDefault="00F130E8" w:rsidP="00F130E8">
      <w:pPr>
        <w:pStyle w:val="EX"/>
      </w:pPr>
      <w:r w:rsidRPr="00576D9F">
        <w:t>[12]</w:t>
      </w:r>
      <w:r w:rsidRPr="00576D9F">
        <w:tab/>
        <w:t>3GPP TS 36.355: "Evolved Universal Terrestrial Radio Access (E-UTRA); LTE Positioning Protocol (LPP)".</w:t>
      </w:r>
    </w:p>
    <w:p w14:paraId="517B5478" w14:textId="77777777"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14:paraId="036450AC" w14:textId="77777777" w:rsidR="00F130E8" w:rsidRPr="00576D9F" w:rsidRDefault="00F130E8" w:rsidP="00F130E8">
      <w:pPr>
        <w:pStyle w:val="EX"/>
      </w:pPr>
      <w:r w:rsidRPr="00576D9F">
        <w:t>[14]</w:t>
      </w:r>
      <w:r w:rsidRPr="00576D9F">
        <w:tab/>
        <w:t>3GPP TS 36.331: "Evolved Universal Terrestrial Radio Access (E-UTRA); Radio Resource Control (RRC) protocol specification".</w:t>
      </w:r>
    </w:p>
    <w:p w14:paraId="3A777821" w14:textId="77777777" w:rsidR="00F130E8" w:rsidRPr="00576D9F" w:rsidRDefault="00F130E8" w:rsidP="00F130E8">
      <w:pPr>
        <w:pStyle w:val="EX"/>
      </w:pPr>
      <w:r w:rsidRPr="00576D9F">
        <w:t>[15]</w:t>
      </w:r>
      <w:r w:rsidRPr="00576D9F">
        <w:tab/>
        <w:t>IEEE Standard 802.11: Wireless LAN Medium Access Control (MAC) and Physical Layer (PHY) Specifications.</w:t>
      </w:r>
    </w:p>
    <w:p w14:paraId="144852D2" w14:textId="77777777" w:rsidR="00F130E8" w:rsidRPr="00576D9F" w:rsidRDefault="00F130E8" w:rsidP="00F130E8">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14:paraId="359E0B0C" w14:textId="77777777" w:rsidR="00F130E8" w:rsidRPr="00576D9F" w:rsidRDefault="00F130E8" w:rsidP="00F130E8">
      <w:pPr>
        <w:pStyle w:val="Heading1"/>
      </w:pPr>
      <w:bookmarkStart w:id="24" w:name="_Toc5292651"/>
      <w:bookmarkStart w:id="25" w:name="_Toc36046983"/>
      <w:bookmarkStart w:id="26" w:name="_Toc37231411"/>
      <w:bookmarkStart w:id="27" w:name="_Toc37231516"/>
      <w:r w:rsidRPr="00576D9F">
        <w:lastRenderedPageBreak/>
        <w:t>3</w:t>
      </w:r>
      <w:r w:rsidRPr="00576D9F">
        <w:tab/>
        <w:t>Definitions, abbreviations and test tolerances</w:t>
      </w:r>
      <w:bookmarkEnd w:id="24"/>
      <w:bookmarkEnd w:id="25"/>
      <w:bookmarkEnd w:id="26"/>
      <w:bookmarkEnd w:id="27"/>
    </w:p>
    <w:p w14:paraId="0B1A8D26" w14:textId="77777777" w:rsidR="00F130E8" w:rsidRPr="00576D9F" w:rsidRDefault="00F130E8" w:rsidP="00F130E8">
      <w:pPr>
        <w:pStyle w:val="Heading2"/>
      </w:pPr>
      <w:bookmarkStart w:id="28" w:name="_Toc5292652"/>
      <w:bookmarkStart w:id="29" w:name="_Toc36046984"/>
      <w:bookmarkStart w:id="30" w:name="_Toc37231412"/>
      <w:bookmarkStart w:id="31" w:name="_Toc37231517"/>
      <w:r w:rsidRPr="00576D9F">
        <w:t>3.1</w:t>
      </w:r>
      <w:r w:rsidRPr="00576D9F">
        <w:tab/>
        <w:t>Definitions</w:t>
      </w:r>
      <w:bookmarkEnd w:id="28"/>
      <w:bookmarkEnd w:id="29"/>
      <w:bookmarkEnd w:id="30"/>
      <w:bookmarkEnd w:id="31"/>
    </w:p>
    <w:p w14:paraId="14A5B0B7" w14:textId="77777777" w:rsidR="00F130E8" w:rsidRPr="00576D9F" w:rsidRDefault="00F130E8" w:rsidP="00F130E8">
      <w:r w:rsidRPr="00576D9F">
        <w:t xml:space="preserve">For the purposes of the present document, the terms and definitions given in </w:t>
      </w:r>
      <w:bookmarkStart w:id="32" w:name="OLE_LINK6"/>
      <w:bookmarkStart w:id="33" w:name="OLE_LINK7"/>
      <w:bookmarkStart w:id="34" w:name="OLE_LINK8"/>
      <w:r w:rsidRPr="00576D9F">
        <w:t xml:space="preserve">3GPP </w:t>
      </w:r>
      <w:bookmarkEnd w:id="32"/>
      <w:bookmarkEnd w:id="33"/>
      <w:bookmarkEnd w:id="34"/>
      <w:r w:rsidRPr="00576D9F">
        <w:t xml:space="preserve">TR 21.905 [1] and the following apply. A term defined in the present document takes precedence over the definition of the same term, if any, in 3GPP TR 21.905 [1]. </w:t>
      </w:r>
    </w:p>
    <w:p w14:paraId="33792204" w14:textId="77777777" w:rsidR="00F130E8" w:rsidRPr="00576D9F" w:rsidRDefault="00F130E8" w:rsidP="00F130E8">
      <w:pPr>
        <w:pStyle w:val="Heading2"/>
      </w:pPr>
      <w:bookmarkStart w:id="35" w:name="_Toc5292653"/>
      <w:bookmarkStart w:id="36" w:name="_Toc36046985"/>
      <w:bookmarkStart w:id="37" w:name="_Toc37231413"/>
      <w:bookmarkStart w:id="38" w:name="_Toc37231518"/>
      <w:r w:rsidRPr="00576D9F">
        <w:t>3.2</w:t>
      </w:r>
      <w:r w:rsidRPr="00576D9F">
        <w:tab/>
        <w:t>Abbreviations</w:t>
      </w:r>
      <w:bookmarkEnd w:id="35"/>
      <w:bookmarkEnd w:id="36"/>
      <w:bookmarkEnd w:id="37"/>
      <w:bookmarkEnd w:id="38"/>
    </w:p>
    <w:p w14:paraId="491ABC82" w14:textId="77777777"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14:paraId="21BEA4E4" w14:textId="77777777" w:rsidR="00F130E8" w:rsidRPr="00576D9F" w:rsidRDefault="00F130E8" w:rsidP="00F130E8">
      <w:pPr>
        <w:pStyle w:val="EW"/>
      </w:pPr>
      <w:r w:rsidRPr="00576D9F">
        <w:t>AWGN</w:t>
      </w:r>
      <w:r w:rsidRPr="00576D9F">
        <w:tab/>
        <w:t>Additive White Gaussian Noise</w:t>
      </w:r>
    </w:p>
    <w:p w14:paraId="29C87441" w14:textId="77777777" w:rsidR="00F130E8" w:rsidRPr="00576D9F" w:rsidRDefault="00F130E8" w:rsidP="00F130E8">
      <w:pPr>
        <w:pStyle w:val="EW"/>
      </w:pPr>
      <w:r w:rsidRPr="00576D9F">
        <w:t>EPA</w:t>
      </w:r>
      <w:r w:rsidRPr="00576D9F">
        <w:tab/>
        <w:t>Extended Pedestrian A</w:t>
      </w:r>
    </w:p>
    <w:p w14:paraId="0A20A8A6" w14:textId="77777777" w:rsidR="00F130E8" w:rsidRPr="00576D9F" w:rsidRDefault="00F130E8" w:rsidP="00F130E8">
      <w:pPr>
        <w:pStyle w:val="EW"/>
      </w:pPr>
      <w:r w:rsidRPr="00576D9F">
        <w:t>E-UTRA</w:t>
      </w:r>
      <w:r w:rsidRPr="00576D9F">
        <w:tab/>
        <w:t>Evolved UMTS Terrestrial Radio Access</w:t>
      </w:r>
    </w:p>
    <w:p w14:paraId="21F2A347" w14:textId="77777777" w:rsidR="00F130E8" w:rsidRPr="00576D9F" w:rsidRDefault="00F130E8" w:rsidP="00F130E8">
      <w:pPr>
        <w:pStyle w:val="EW"/>
      </w:pPr>
      <w:r w:rsidRPr="00576D9F">
        <w:t>FDD</w:t>
      </w:r>
      <w:r w:rsidRPr="00576D9F">
        <w:tab/>
        <w:t>Frequency Division Duplex</w:t>
      </w:r>
    </w:p>
    <w:p w14:paraId="746E8C65" w14:textId="77777777" w:rsidR="00F130E8" w:rsidRPr="00576D9F" w:rsidRDefault="00F130E8" w:rsidP="00F130E8">
      <w:pPr>
        <w:pStyle w:val="EW"/>
      </w:pPr>
      <w:r w:rsidRPr="00576D9F">
        <w:t>LMF</w:t>
      </w:r>
      <w:r w:rsidRPr="00576D9F">
        <w:tab/>
        <w:t>Location Management Function</w:t>
      </w:r>
    </w:p>
    <w:p w14:paraId="500CE1F9" w14:textId="77777777" w:rsidR="00F130E8" w:rsidRPr="00576D9F" w:rsidRDefault="00F130E8" w:rsidP="00F130E8">
      <w:pPr>
        <w:pStyle w:val="EW"/>
      </w:pPr>
      <w:r w:rsidRPr="00576D9F">
        <w:t>LPP</w:t>
      </w:r>
      <w:r w:rsidRPr="00576D9F">
        <w:tab/>
        <w:t>LTE Positioning Protocol</w:t>
      </w:r>
    </w:p>
    <w:p w14:paraId="1945DADC" w14:textId="77777777" w:rsidR="00F130E8" w:rsidRPr="00576D9F" w:rsidRDefault="00F130E8" w:rsidP="00F130E8">
      <w:pPr>
        <w:pStyle w:val="EW"/>
      </w:pPr>
      <w:r w:rsidRPr="00576D9F">
        <w:t>MBS</w:t>
      </w:r>
      <w:r w:rsidRPr="00576D9F">
        <w:tab/>
        <w:t xml:space="preserve">Metropolitan Beacon System </w:t>
      </w:r>
    </w:p>
    <w:p w14:paraId="27E9F5C0" w14:textId="77777777" w:rsidR="00F130E8" w:rsidRPr="00576D9F" w:rsidRDefault="00F130E8" w:rsidP="00F130E8">
      <w:pPr>
        <w:pStyle w:val="EW"/>
      </w:pPr>
      <w:r w:rsidRPr="00576D9F">
        <w:t>NR</w:t>
      </w:r>
      <w:r w:rsidRPr="00576D9F">
        <w:tab/>
        <w:t>New Radio Access</w:t>
      </w:r>
    </w:p>
    <w:p w14:paraId="558599B2" w14:textId="77777777" w:rsidR="00F130E8" w:rsidRPr="00576D9F" w:rsidRDefault="00F130E8" w:rsidP="00F130E8">
      <w:pPr>
        <w:pStyle w:val="EW"/>
      </w:pPr>
      <w:r w:rsidRPr="00576D9F">
        <w:t>RRC</w:t>
      </w:r>
      <w:r w:rsidRPr="00576D9F">
        <w:tab/>
        <w:t>Radio Resource Control</w:t>
      </w:r>
    </w:p>
    <w:p w14:paraId="01661E6E" w14:textId="77777777" w:rsidR="00F130E8" w:rsidRPr="00576D9F" w:rsidRDefault="00F130E8" w:rsidP="00F130E8">
      <w:pPr>
        <w:pStyle w:val="EW"/>
      </w:pPr>
      <w:r w:rsidRPr="00576D9F">
        <w:t>RSSI</w:t>
      </w:r>
      <w:r w:rsidRPr="00576D9F">
        <w:tab/>
        <w:t>Received Signal Strength Indicator</w:t>
      </w:r>
    </w:p>
    <w:p w14:paraId="45AA107E" w14:textId="77777777" w:rsidR="00F130E8" w:rsidRPr="00576D9F" w:rsidRDefault="00F130E8" w:rsidP="00F130E8">
      <w:pPr>
        <w:pStyle w:val="EW"/>
      </w:pPr>
      <w:r w:rsidRPr="00576D9F">
        <w:t>SS</w:t>
      </w:r>
      <w:r w:rsidRPr="00576D9F">
        <w:tab/>
        <w:t>System Simulator</w:t>
      </w:r>
    </w:p>
    <w:p w14:paraId="284783E6" w14:textId="77777777" w:rsidR="00F130E8" w:rsidRPr="00576D9F" w:rsidRDefault="00F130E8" w:rsidP="00F130E8">
      <w:pPr>
        <w:pStyle w:val="EW"/>
      </w:pPr>
      <w:r w:rsidRPr="00576D9F">
        <w:t>TDD</w:t>
      </w:r>
      <w:r w:rsidRPr="00576D9F">
        <w:tab/>
        <w:t>Time Division Duplex</w:t>
      </w:r>
    </w:p>
    <w:p w14:paraId="5A9BD07E" w14:textId="77777777" w:rsidR="00F130E8" w:rsidRPr="00576D9F" w:rsidRDefault="00F130E8" w:rsidP="00F130E8">
      <w:pPr>
        <w:pStyle w:val="EW"/>
      </w:pPr>
      <w:r w:rsidRPr="00576D9F">
        <w:t>UE</w:t>
      </w:r>
      <w:r w:rsidRPr="00576D9F">
        <w:tab/>
        <w:t>User Equipment</w:t>
      </w:r>
    </w:p>
    <w:p w14:paraId="269A459F" w14:textId="77777777" w:rsidR="00F130E8" w:rsidRPr="00576D9F" w:rsidRDefault="00F130E8" w:rsidP="00F130E8">
      <w:pPr>
        <w:pStyle w:val="EW"/>
      </w:pPr>
      <w:r w:rsidRPr="00576D9F">
        <w:t xml:space="preserve">UTRA </w:t>
      </w:r>
      <w:r w:rsidRPr="00576D9F">
        <w:tab/>
        <w:t>UMTS Terrestrial Radio Access</w:t>
      </w:r>
    </w:p>
    <w:p w14:paraId="076DA20F" w14:textId="77777777" w:rsidR="00F130E8" w:rsidRPr="00576D9F" w:rsidRDefault="00F130E8" w:rsidP="00F130E8">
      <w:pPr>
        <w:pStyle w:val="EX"/>
      </w:pPr>
      <w:r w:rsidRPr="00576D9F">
        <w:t>WLAN</w:t>
      </w:r>
      <w:r w:rsidRPr="00576D9F">
        <w:tab/>
        <w:t>Wireless Local Area Network</w:t>
      </w:r>
    </w:p>
    <w:p w14:paraId="13EEBCE5" w14:textId="77777777" w:rsidR="00F130E8" w:rsidRPr="00576D9F" w:rsidRDefault="00F130E8" w:rsidP="00F130E8">
      <w:pPr>
        <w:pStyle w:val="Heading2"/>
        <w:rPr>
          <w:rFonts w:cs="v4.2.0"/>
          <w:snapToGrid w:val="0"/>
        </w:rPr>
      </w:pPr>
      <w:bookmarkStart w:id="39" w:name="_Toc5292654"/>
      <w:bookmarkStart w:id="40" w:name="_Toc36046986"/>
      <w:bookmarkStart w:id="41" w:name="_Toc37231414"/>
      <w:bookmarkStart w:id="42" w:name="_Toc37231519"/>
      <w:r w:rsidRPr="00576D9F">
        <w:rPr>
          <w:rFonts w:cs="v4.2.0"/>
          <w:snapToGrid w:val="0"/>
        </w:rPr>
        <w:t>3.3</w:t>
      </w:r>
      <w:r w:rsidRPr="00576D9F">
        <w:rPr>
          <w:rFonts w:cs="v4.2.0"/>
          <w:snapToGrid w:val="0"/>
        </w:rPr>
        <w:tab/>
        <w:t>Test tolerances</w:t>
      </w:r>
      <w:bookmarkEnd w:id="39"/>
      <w:bookmarkEnd w:id="40"/>
      <w:bookmarkEnd w:id="41"/>
      <w:bookmarkEnd w:id="42"/>
    </w:p>
    <w:p w14:paraId="48D14D72" w14:textId="77777777"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094E75B" w14:textId="77777777" w:rsidR="00F130E8" w:rsidRPr="00576D9F" w:rsidRDefault="00F130E8" w:rsidP="00F130E8">
      <w:r w:rsidRPr="00576D9F">
        <w:rPr>
          <w:snapToGrid w:val="0"/>
        </w:rPr>
        <w:t>Shared Risk is defined in ETSI TR 102 273-1-2 [2], subclause 6.5.</w:t>
      </w:r>
    </w:p>
    <w:p w14:paraId="0B7C58D7" w14:textId="77777777" w:rsidR="00F130E8" w:rsidRPr="00576D9F" w:rsidRDefault="00F130E8" w:rsidP="00F130E8">
      <w:pPr>
        <w:pStyle w:val="Heading1"/>
      </w:pPr>
      <w:bookmarkStart w:id="43" w:name="_Toc5292655"/>
      <w:bookmarkStart w:id="44" w:name="_Toc36046987"/>
      <w:bookmarkStart w:id="45" w:name="_Toc37231415"/>
      <w:bookmarkStart w:id="46" w:name="_Toc37231520"/>
      <w:r w:rsidRPr="00576D9F">
        <w:t>4</w:t>
      </w:r>
      <w:r w:rsidRPr="00576D9F">
        <w:tab/>
        <w:t>General</w:t>
      </w:r>
      <w:bookmarkEnd w:id="43"/>
      <w:bookmarkEnd w:id="44"/>
      <w:bookmarkEnd w:id="45"/>
      <w:bookmarkEnd w:id="46"/>
    </w:p>
    <w:p w14:paraId="3C68EE39" w14:textId="77777777" w:rsidR="00F130E8" w:rsidRPr="00576D9F" w:rsidRDefault="00F130E8" w:rsidP="00F130E8">
      <w:pPr>
        <w:pStyle w:val="Heading2"/>
      </w:pPr>
      <w:bookmarkStart w:id="47" w:name="_Toc5292656"/>
      <w:bookmarkStart w:id="48" w:name="_Toc36046988"/>
      <w:bookmarkStart w:id="49" w:name="_Toc37231416"/>
      <w:bookmarkStart w:id="50" w:name="_Toc37231521"/>
      <w:r w:rsidRPr="00576D9F">
        <w:t>4.1</w:t>
      </w:r>
      <w:r w:rsidRPr="00576D9F">
        <w:tab/>
        <w:t>Introduction</w:t>
      </w:r>
      <w:bookmarkEnd w:id="47"/>
      <w:bookmarkEnd w:id="48"/>
      <w:bookmarkEnd w:id="49"/>
      <w:bookmarkEnd w:id="50"/>
    </w:p>
    <w:p w14:paraId="2087CA70" w14:textId="77777777" w:rsidR="00F130E8" w:rsidRPr="00576D9F" w:rsidRDefault="00F130E8" w:rsidP="00F130E8">
      <w:r w:rsidRPr="00576D9F">
        <w:t xml:space="preserve">The present document defines the minimum performance requirements for UEs that support RAT Independent positioning technologies. </w:t>
      </w:r>
    </w:p>
    <w:p w14:paraId="146DFA57" w14:textId="77777777" w:rsidR="00F130E8" w:rsidRPr="00576D9F" w:rsidRDefault="00F130E8" w:rsidP="00F130E8">
      <w:pPr>
        <w:pStyle w:val="Heading2"/>
      </w:pPr>
      <w:bookmarkStart w:id="51" w:name="_Toc5292657"/>
      <w:bookmarkStart w:id="52" w:name="_Toc36046989"/>
      <w:bookmarkStart w:id="53" w:name="_Toc37231417"/>
      <w:bookmarkStart w:id="54" w:name="_Toc37231522"/>
      <w:r w:rsidRPr="00576D9F">
        <w:t>4.2</w:t>
      </w:r>
      <w:r w:rsidRPr="00576D9F">
        <w:tab/>
        <w:t>MBS Measurements</w:t>
      </w:r>
      <w:bookmarkEnd w:id="51"/>
      <w:bookmarkEnd w:id="52"/>
      <w:bookmarkEnd w:id="53"/>
      <w:bookmarkEnd w:id="54"/>
    </w:p>
    <w:p w14:paraId="5A29924D" w14:textId="77777777" w:rsidR="00F130E8" w:rsidRPr="00576D9F" w:rsidRDefault="00F130E8" w:rsidP="00F130E8">
      <w:pPr>
        <w:pStyle w:val="Heading3"/>
      </w:pPr>
      <w:bookmarkStart w:id="55" w:name="_Toc5292658"/>
      <w:bookmarkStart w:id="56" w:name="_Toc36046990"/>
      <w:bookmarkStart w:id="57" w:name="_Toc37231418"/>
      <w:bookmarkStart w:id="58" w:name="_Toc37231523"/>
      <w:r w:rsidRPr="00576D9F">
        <w:t>4.2.1</w:t>
      </w:r>
      <w:r w:rsidRPr="00576D9F">
        <w:tab/>
        <w:t>General</w:t>
      </w:r>
      <w:bookmarkEnd w:id="55"/>
      <w:bookmarkEnd w:id="56"/>
      <w:bookmarkEnd w:id="57"/>
      <w:bookmarkEnd w:id="58"/>
    </w:p>
    <w:p w14:paraId="07DE84BE" w14:textId="77777777" w:rsidR="00F130E8" w:rsidRPr="00576D9F" w:rsidRDefault="00F130E8" w:rsidP="00F130E8">
      <w:r w:rsidRPr="00576D9F">
        <w:t>Clause 4.2 describes the measurements performed by the UE for MBS positioning.</w:t>
      </w:r>
    </w:p>
    <w:p w14:paraId="7E972EA8" w14:textId="77777777" w:rsidR="00F130E8" w:rsidRPr="00576D9F" w:rsidRDefault="00F130E8" w:rsidP="00F130E8">
      <w:pPr>
        <w:pStyle w:val="Heading3"/>
      </w:pPr>
      <w:bookmarkStart w:id="59" w:name="_Toc5292659"/>
      <w:bookmarkStart w:id="60" w:name="_Toc36046991"/>
      <w:bookmarkStart w:id="61" w:name="_Toc37231419"/>
      <w:bookmarkStart w:id="62" w:name="_Toc37231524"/>
      <w:r w:rsidRPr="00576D9F">
        <w:lastRenderedPageBreak/>
        <w:t>4.2.2</w:t>
      </w:r>
      <w:r w:rsidRPr="00576D9F">
        <w:tab/>
        <w:t>MBS measurement parameters</w:t>
      </w:r>
      <w:bookmarkEnd w:id="59"/>
      <w:bookmarkEnd w:id="60"/>
      <w:bookmarkEnd w:id="61"/>
      <w:bookmarkEnd w:id="62"/>
    </w:p>
    <w:p w14:paraId="08E5E7BC" w14:textId="77777777"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14:paraId="76F7BEC8" w14:textId="77777777" w:rsidR="00F130E8" w:rsidRPr="00576D9F" w:rsidRDefault="00F130E8" w:rsidP="00F130E8">
      <w:pPr>
        <w:pStyle w:val="Heading3"/>
      </w:pPr>
      <w:bookmarkStart w:id="63" w:name="_Toc5292660"/>
      <w:bookmarkStart w:id="64" w:name="_Toc36046992"/>
      <w:bookmarkStart w:id="65" w:name="_Toc37231420"/>
      <w:bookmarkStart w:id="66" w:name="_Toc37231525"/>
      <w:r w:rsidRPr="00576D9F">
        <w:t>4.2.3</w:t>
      </w:r>
      <w:r w:rsidRPr="00576D9F">
        <w:tab/>
        <w:t>MBS Measurement time</w:t>
      </w:r>
      <w:bookmarkEnd w:id="63"/>
      <w:bookmarkEnd w:id="64"/>
      <w:bookmarkEnd w:id="65"/>
      <w:bookmarkEnd w:id="66"/>
    </w:p>
    <w:p w14:paraId="195EF44C" w14:textId="77777777"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14:paraId="6ACEC1FA" w14:textId="77777777"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14:paraId="18F480C5" w14:textId="77777777"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14:paraId="76FCBD3C" w14:textId="77777777"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w14:anchorId="0AA8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5pt" o:ole="">
            <v:imagedata r:id="rId11" o:title=""/>
          </v:shape>
          <o:OLEObject Type="Embed" ProgID="Equation.3" ShapeID="_x0000_i1025" DrawAspect="Content" ObjectID="_1767806592" r:id="rId12"/>
        </w:object>
      </w:r>
      <w:r w:rsidRPr="00576D9F">
        <w:t xml:space="preserve">, where </w:t>
      </w:r>
      <w:r w:rsidRPr="00576D9F">
        <w:rPr>
          <w:rFonts w:eastAsia="MS Mincho" w:cs="v4.2.0"/>
          <w:position w:val="-14"/>
        </w:rPr>
        <w:object w:dxaOrig="859" w:dyaOrig="380" w14:anchorId="341A3EE0">
          <v:shape id="_x0000_i1026" type="#_x0000_t75" style="width:43pt;height:19.5pt" o:ole="">
            <v:imagedata r:id="rId11" o:title=""/>
          </v:shape>
          <o:OLEObject Type="Embed" ProgID="Equation.3" ShapeID="_x0000_i1026" DrawAspect="Content" ObjectID="_1767806593" r:id="rId13"/>
        </w:object>
      </w:r>
      <w:r w:rsidRPr="00576D9F">
        <w:t>can be expressed as:</w:t>
      </w:r>
    </w:p>
    <w:p w14:paraId="69D87547" w14:textId="77777777" w:rsidR="00F130E8" w:rsidRPr="00576D9F" w:rsidRDefault="00F130E8" w:rsidP="00F130E8">
      <w:r w:rsidRPr="00576D9F">
        <w:rPr>
          <w:rFonts w:eastAsia="MS Mincho" w:cs="v4.2.0"/>
          <w:position w:val="-14"/>
        </w:rPr>
        <w:object w:dxaOrig="4340" w:dyaOrig="380" w14:anchorId="5F93E6CA">
          <v:shape id="_x0000_i1027" type="#_x0000_t75" style="width:217pt;height:19.5pt" o:ole="">
            <v:imagedata r:id="rId14" o:title=""/>
          </v:shape>
          <o:OLEObject Type="Embed" ProgID="Equation.3" ShapeID="_x0000_i1027" DrawAspect="Content" ObjectID="_1767806594" r:id="rId15"/>
        </w:object>
      </w:r>
      <w:r w:rsidRPr="00576D9F">
        <w:rPr>
          <w:rFonts w:eastAsia="MS Mincho" w:cs="v4.2.0"/>
        </w:rPr>
        <w:tab/>
        <w:t>ms</w:t>
      </w:r>
    </w:p>
    <w:p w14:paraId="3735CAA5" w14:textId="77777777" w:rsidR="00F130E8" w:rsidRPr="00576D9F" w:rsidRDefault="00F130E8" w:rsidP="00F130E8">
      <w:r w:rsidRPr="00576D9F">
        <w:t>where</w:t>
      </w:r>
    </w:p>
    <w:p w14:paraId="25ABF88E" w14:textId="77777777" w:rsidR="00F130E8" w:rsidRPr="00576D9F" w:rsidRDefault="00F130E8" w:rsidP="00F130E8">
      <w:pPr>
        <w:rPr>
          <w:rFonts w:eastAsia="MS Mincho" w:cs="v4.2.0"/>
        </w:rPr>
      </w:pPr>
      <w:r w:rsidRPr="00576D9F">
        <w:rPr>
          <w:rFonts w:eastAsia="MS Mincho" w:cs="v4.2.0"/>
          <w:position w:val="-14"/>
        </w:rPr>
        <w:object w:dxaOrig="859" w:dyaOrig="380" w14:anchorId="52C50AB3">
          <v:shape id="_x0000_i1028" type="#_x0000_t75" style="width:43pt;height:19.5pt" o:ole="">
            <v:imagedata r:id="rId11" o:title=""/>
          </v:shape>
          <o:OLEObject Type="Embed" ProgID="Equation.3" ShapeID="_x0000_i1028" DrawAspect="Content" ObjectID="_1767806595" r:id="rId16"/>
        </w:object>
      </w:r>
      <w:r w:rsidRPr="00576D9F">
        <w:rPr>
          <w:rFonts w:eastAsia="MS Mincho" w:cs="v4.2.0"/>
        </w:rPr>
        <w:t xml:space="preserve"> is the total time for detecting and measuring n beacons</w:t>
      </w:r>
    </w:p>
    <w:p w14:paraId="47280CF8" w14:textId="77777777" w:rsidR="00F130E8" w:rsidRPr="00576D9F" w:rsidRDefault="00F130E8" w:rsidP="00F130E8">
      <w:pPr>
        <w:rPr>
          <w:rFonts w:eastAsia="MS Mincho" w:cs="v4.2.0"/>
        </w:rPr>
      </w:pPr>
      <w:r w:rsidRPr="00576D9F">
        <w:rPr>
          <w:rFonts w:eastAsia="MS Mincho" w:cs="v4.2.0"/>
          <w:position w:val="-6"/>
        </w:rPr>
        <w:object w:dxaOrig="200" w:dyaOrig="220" w14:anchorId="7DF63285">
          <v:shape id="_x0000_i1029" type="#_x0000_t75" style="width:10pt;height:9.5pt" o:ole="">
            <v:imagedata r:id="rId17" o:title=""/>
          </v:shape>
          <o:OLEObject Type="Embed" ProgID="Equation.3" ShapeID="_x0000_i1029" DrawAspect="Content" ObjectID="_1767806596" r:id="rId18"/>
        </w:object>
      </w:r>
      <w:r w:rsidRPr="00576D9F">
        <w:rPr>
          <w:rFonts w:eastAsia="MS Mincho" w:cs="v4.2.0"/>
        </w:rPr>
        <w:t xml:space="preserve"> is the elapsed time from the trigger of the measurement to the start of the first MBS transmission period</w:t>
      </w:r>
    </w:p>
    <w:p w14:paraId="4E74D127" w14:textId="77777777" w:rsidR="00F130E8" w:rsidRPr="00576D9F" w:rsidRDefault="00F130E8" w:rsidP="00F130E8">
      <w:pPr>
        <w:rPr>
          <w:rFonts w:eastAsia="MS Mincho" w:cs="v4.2.0"/>
        </w:rPr>
      </w:pPr>
      <w:r w:rsidRPr="00576D9F">
        <w:rPr>
          <w:rFonts w:eastAsia="MS Mincho" w:cs="v4.2.0"/>
          <w:position w:val="-14"/>
        </w:rPr>
        <w:object w:dxaOrig="720" w:dyaOrig="380" w14:anchorId="3A856C03">
          <v:shape id="_x0000_i1030" type="#_x0000_t75" style="width:36.5pt;height:19.5pt" o:ole="">
            <v:imagedata r:id="rId19" o:title=""/>
          </v:shape>
          <o:OLEObject Type="Embed" ProgID="Equation.3" ShapeID="_x0000_i1030" DrawAspect="Content" ObjectID="_1767806597" r:id="rId20"/>
        </w:object>
      </w:r>
      <w:r w:rsidRPr="00576D9F">
        <w:rPr>
          <w:rFonts w:eastAsia="MS Mincho" w:cs="v4.2.0"/>
        </w:rPr>
        <w:t xml:space="preserve"> is the MBS transmission period (1 second) </w:t>
      </w:r>
    </w:p>
    <w:p w14:paraId="700181AC" w14:textId="77777777" w:rsidR="00F130E8" w:rsidRPr="00576D9F" w:rsidRDefault="00F130E8" w:rsidP="00F130E8">
      <w:pPr>
        <w:rPr>
          <w:rFonts w:eastAsia="MS Mincho" w:cs="v4.2.0"/>
        </w:rPr>
      </w:pPr>
      <w:r w:rsidRPr="00576D9F">
        <w:rPr>
          <w:rFonts w:eastAsia="MS Mincho" w:cs="v4.2.0"/>
          <w:position w:val="-12"/>
        </w:rPr>
        <w:object w:dxaOrig="460" w:dyaOrig="360" w14:anchorId="5A170A6C">
          <v:shape id="_x0000_i1031" type="#_x0000_t75" style="width:24pt;height:19pt" o:ole="">
            <v:imagedata r:id="rId21" o:title=""/>
          </v:shape>
          <o:OLEObject Type="Embed" ProgID="Equation.3" ShapeID="_x0000_i1031" DrawAspect="Content" ObjectID="_1767806598"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w14:anchorId="493A84C0">
          <v:shape id="_x0000_i1032" type="#_x0000_t75" style="width:120pt;height:19.5pt" o:ole="">
            <v:imagedata r:id="rId23" o:title=""/>
          </v:shape>
          <o:OLEObject Type="Embed" ProgID="Equation.3" ShapeID="_x0000_i1032" DrawAspect="Content" ObjectID="_1767806599" r:id="rId24"/>
        </w:object>
      </w:r>
      <w:r w:rsidRPr="00576D9F">
        <w:rPr>
          <w:rFonts w:eastAsia="MS Mincho" w:cs="v4.2.0"/>
        </w:rPr>
        <w:t xml:space="preserve"> where </w:t>
      </w:r>
      <w:r w:rsidRPr="00576D9F">
        <w:rPr>
          <w:position w:val="-14"/>
        </w:rPr>
        <w:object w:dxaOrig="800" w:dyaOrig="380" w14:anchorId="062B8ABE">
          <v:shape id="_x0000_i1033" type="#_x0000_t75" style="width:40pt;height:19.5pt" o:ole="">
            <v:imagedata r:id="rId25" o:title=""/>
          </v:shape>
          <o:OLEObject Type="Embed" ProgID="Equation.3" ShapeID="_x0000_i1033" DrawAspect="Content" ObjectID="_1767806600" r:id="rId26"/>
        </w:object>
      </w:r>
      <w:r w:rsidRPr="00576D9F">
        <w:rPr>
          <w:rFonts w:eastAsia="MS Mincho" w:cs="v4.2.0"/>
        </w:rPr>
        <w:t xml:space="preserve"> is the duration of a MBS slot (100 ms) with continuous MBS transmissions  </w:t>
      </w:r>
    </w:p>
    <w:bookmarkStart w:id="67" w:name="_MON_1417326429"/>
    <w:bookmarkEnd w:id="67"/>
    <w:p w14:paraId="08273C41" w14:textId="77777777" w:rsidR="00F130E8" w:rsidRPr="00576D9F" w:rsidRDefault="00F130E8" w:rsidP="00F130E8">
      <w:pPr>
        <w:pStyle w:val="TH"/>
      </w:pPr>
      <w:r w:rsidRPr="00576D9F">
        <w:rPr>
          <w:rFonts w:eastAsia="MS Mincho"/>
        </w:rPr>
        <w:object w:dxaOrig="10665" w:dyaOrig="3510" w14:anchorId="3DD96B90">
          <v:shape id="_x0000_i1034" type="#_x0000_t75" style="width:482pt;height:158.5pt" o:ole="">
            <v:imagedata r:id="rId27" o:title=""/>
          </v:shape>
          <o:OLEObject Type="Embed" ProgID="Word.Picture.8" ShapeID="_x0000_i1034" DrawAspect="Content" ObjectID="_1767806601" r:id="rId28"/>
        </w:object>
      </w:r>
    </w:p>
    <w:p w14:paraId="79665C50" w14:textId="77777777" w:rsidR="00F130E8" w:rsidRPr="00576D9F" w:rsidRDefault="00F130E8" w:rsidP="00F130E8">
      <w:pPr>
        <w:pStyle w:val="TF"/>
        <w:rPr>
          <w:rFonts w:eastAsia="MS Mincho"/>
        </w:rPr>
      </w:pPr>
      <w:r w:rsidRPr="00576D9F">
        <w:t>Figure 4.2.3-1: MBS Measurement Time</w:t>
      </w:r>
    </w:p>
    <w:p w14:paraId="66F06F08" w14:textId="77777777" w:rsidR="00F130E8" w:rsidRPr="00576D9F" w:rsidRDefault="00F130E8" w:rsidP="00F130E8">
      <w:r w:rsidRPr="00576D9F">
        <w:t xml:space="preserve">For this requirement, the assumption is that there is zero frequency offset for the beacons and the UEs have a minimum of 13 parallel correlators. </w:t>
      </w:r>
    </w:p>
    <w:p w14:paraId="30E07D6B" w14:textId="77777777" w:rsidR="00F130E8" w:rsidRPr="00576D9F" w:rsidRDefault="00F130E8" w:rsidP="00F130E8">
      <w:r w:rsidRPr="00576D9F">
        <w:t>The test case for MBS Measurement time requirements are specified in clause A.3.1.</w:t>
      </w:r>
    </w:p>
    <w:p w14:paraId="2F3840D9" w14:textId="77777777" w:rsidR="00F130E8" w:rsidRPr="00576D9F" w:rsidRDefault="00F130E8" w:rsidP="00F130E8">
      <w:pPr>
        <w:pStyle w:val="Heading3"/>
      </w:pPr>
      <w:bookmarkStart w:id="68" w:name="_Toc5292661"/>
      <w:bookmarkStart w:id="69" w:name="_Toc36046993"/>
      <w:bookmarkStart w:id="70" w:name="_Toc37231421"/>
      <w:bookmarkStart w:id="71" w:name="_Toc37231526"/>
      <w:r w:rsidRPr="00576D9F">
        <w:t>4.2.4</w:t>
      </w:r>
      <w:r w:rsidRPr="00576D9F">
        <w:tab/>
        <w:t>RRC states for MBS measurements</w:t>
      </w:r>
      <w:bookmarkEnd w:id="68"/>
      <w:bookmarkEnd w:id="69"/>
      <w:bookmarkEnd w:id="70"/>
      <w:bookmarkEnd w:id="71"/>
    </w:p>
    <w:p w14:paraId="1C1C898B" w14:textId="77777777" w:rsidR="00F130E8" w:rsidRPr="00576D9F" w:rsidRDefault="00F130E8" w:rsidP="00F130E8">
      <w:r w:rsidRPr="00576D9F">
        <w:t>For NR, the minimum MBS performance requirements specified in clause 5 apply for RRC_CONNECTED state.</w:t>
      </w:r>
    </w:p>
    <w:p w14:paraId="0DD562A1" w14:textId="77777777" w:rsidR="00F130E8" w:rsidRPr="00576D9F" w:rsidRDefault="00F130E8" w:rsidP="00F130E8">
      <w:r w:rsidRPr="00576D9F">
        <w:t xml:space="preserve">For LTE, the minimum MBS performance requirements specified in clause 5 apply for RRC_CONNECTED state. </w:t>
      </w:r>
    </w:p>
    <w:p w14:paraId="4E3578C1" w14:textId="77777777" w:rsidR="00F130E8" w:rsidRPr="00576D9F" w:rsidRDefault="00F130E8" w:rsidP="00F130E8">
      <w:r w:rsidRPr="00576D9F">
        <w:t>For UTRA, the minimum MBS performance requirements specified in clause 5 apply for different RRC states that include Cell_DCH and Cell_FACH.</w:t>
      </w:r>
    </w:p>
    <w:p w14:paraId="74665BC7" w14:textId="77777777" w:rsidR="00F130E8" w:rsidRPr="00576D9F" w:rsidRDefault="00F130E8" w:rsidP="00F130E8">
      <w:pPr>
        <w:pStyle w:val="Heading3"/>
      </w:pPr>
      <w:bookmarkStart w:id="72" w:name="_Toc5292662"/>
      <w:bookmarkStart w:id="73" w:name="_Toc36046994"/>
      <w:bookmarkStart w:id="74" w:name="_Toc37231422"/>
      <w:bookmarkStart w:id="75" w:name="_Toc37231527"/>
      <w:r w:rsidRPr="00576D9F">
        <w:t>4.2.5</w:t>
      </w:r>
      <w:r w:rsidRPr="00576D9F">
        <w:tab/>
        <w:t>MBS Measurement Error Definitions</w:t>
      </w:r>
      <w:bookmarkEnd w:id="72"/>
      <w:bookmarkEnd w:id="73"/>
      <w:bookmarkEnd w:id="74"/>
      <w:bookmarkEnd w:id="75"/>
    </w:p>
    <w:p w14:paraId="15DBCF11" w14:textId="77777777"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14:paraId="2CA376B3" w14:textId="77777777"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14:paraId="160D7B5C" w14:textId="77777777"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14:paraId="1E423318" w14:textId="77777777" w:rsidR="00F130E8" w:rsidRPr="00576D9F" w:rsidRDefault="00F130E8" w:rsidP="00F130E8">
      <w:r w:rsidRPr="00576D9F">
        <w:t>Clause 4.3 defines the measurement requirements for the measurements performed by the UE for WLAN based positioning.</w:t>
      </w:r>
    </w:p>
    <w:p w14:paraId="6CAEDBCF" w14:textId="77777777" w:rsidR="00F130E8" w:rsidRPr="00576D9F" w:rsidRDefault="00F130E8" w:rsidP="00F130E8">
      <w:pPr>
        <w:pStyle w:val="Heading3"/>
      </w:pPr>
      <w:bookmarkStart w:id="76" w:name="_Toc5292663"/>
      <w:bookmarkStart w:id="77" w:name="_Toc36046995"/>
      <w:bookmarkStart w:id="78" w:name="_Toc37231423"/>
      <w:bookmarkStart w:id="79" w:name="_Toc37231528"/>
      <w:r w:rsidRPr="00576D9F">
        <w:t>4.3.2</w:t>
      </w:r>
      <w:r w:rsidRPr="00576D9F">
        <w:tab/>
        <w:t>WLAN Access Point Measurements</w:t>
      </w:r>
      <w:bookmarkEnd w:id="76"/>
      <w:bookmarkEnd w:id="77"/>
      <w:bookmarkEnd w:id="78"/>
      <w:bookmarkEnd w:id="79"/>
    </w:p>
    <w:p w14:paraId="0B3387F8" w14:textId="77777777"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14:paraId="52F3DAA2" w14:textId="77777777" w:rsidR="00F130E8" w:rsidRPr="00576D9F" w:rsidRDefault="00F130E8" w:rsidP="00F130E8">
      <w:pPr>
        <w:pStyle w:val="Heading4"/>
      </w:pPr>
      <w:bookmarkStart w:id="80" w:name="_Toc5292664"/>
      <w:bookmarkStart w:id="81" w:name="_Toc36046996"/>
      <w:bookmarkStart w:id="82" w:name="_Toc37231424"/>
      <w:bookmarkStart w:id="83" w:name="_Toc37231529"/>
      <w:r w:rsidRPr="00576D9F">
        <w:t>4.3.2.1</w:t>
      </w:r>
      <w:r w:rsidRPr="00576D9F">
        <w:tab/>
        <w:t>E-UTRAN FDD-WLAN Access Point Measurements</w:t>
      </w:r>
      <w:bookmarkEnd w:id="80"/>
      <w:bookmarkEnd w:id="81"/>
      <w:bookmarkEnd w:id="82"/>
      <w:bookmarkEnd w:id="83"/>
    </w:p>
    <w:p w14:paraId="701752C3" w14:textId="77777777" w:rsidR="00F130E8" w:rsidRPr="00576D9F" w:rsidRDefault="00F130E8" w:rsidP="00F130E8">
      <w:pPr>
        <w:pStyle w:val="Heading5"/>
      </w:pPr>
      <w:bookmarkStart w:id="84" w:name="_Toc5292665"/>
      <w:bookmarkStart w:id="85" w:name="_Toc36046997"/>
      <w:bookmarkStart w:id="86" w:name="_Toc37231425"/>
      <w:bookmarkStart w:id="87" w:name="_Toc37231530"/>
      <w:r w:rsidRPr="00576D9F">
        <w:t>4.3.2.1.1</w:t>
      </w:r>
      <w:r w:rsidRPr="00576D9F">
        <w:tab/>
        <w:t>Introduction</w:t>
      </w:r>
      <w:bookmarkEnd w:id="84"/>
      <w:bookmarkEnd w:id="85"/>
      <w:bookmarkEnd w:id="86"/>
      <w:bookmarkEnd w:id="87"/>
    </w:p>
    <w:p w14:paraId="49CF01D8" w14:textId="77777777"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14:paraId="258690D0" w14:textId="77777777" w:rsidR="00F130E8" w:rsidRPr="00576D9F" w:rsidRDefault="00F130E8" w:rsidP="00F130E8">
      <w:pPr>
        <w:pStyle w:val="Heading5"/>
      </w:pPr>
      <w:bookmarkStart w:id="88" w:name="_Toc5292666"/>
      <w:bookmarkStart w:id="89" w:name="_Toc36046998"/>
      <w:bookmarkStart w:id="90" w:name="_Toc37231426"/>
      <w:bookmarkStart w:id="91" w:name="_Toc37231531"/>
      <w:r w:rsidRPr="00576D9F">
        <w:lastRenderedPageBreak/>
        <w:t>4.3.2.1.2</w:t>
      </w:r>
      <w:r w:rsidRPr="00576D9F">
        <w:tab/>
        <w:t>Measurement Requirements</w:t>
      </w:r>
      <w:bookmarkEnd w:id="88"/>
      <w:bookmarkEnd w:id="89"/>
      <w:bookmarkEnd w:id="90"/>
      <w:bookmarkEnd w:id="91"/>
    </w:p>
    <w:p w14:paraId="366E5122" w14:textId="77777777"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14:paraId="412B4976" w14:textId="77777777" w:rsidR="00F130E8" w:rsidRPr="00576D9F" w:rsidRDefault="00F130E8" w:rsidP="00F130E8">
      <w:pPr>
        <w:pStyle w:val="Heading5"/>
      </w:pPr>
      <w:bookmarkStart w:id="92" w:name="_Toc5292667"/>
      <w:bookmarkStart w:id="93" w:name="_Toc36046999"/>
      <w:bookmarkStart w:id="94" w:name="_Toc37231427"/>
      <w:bookmarkStart w:id="95" w:name="_Toc37231532"/>
      <w:r w:rsidRPr="00576D9F">
        <w:t>4.3.2.1.3</w:t>
      </w:r>
      <w:r w:rsidRPr="00576D9F">
        <w:tab/>
        <w:t>Measurement Reporting Delay</w:t>
      </w:r>
      <w:bookmarkEnd w:id="92"/>
      <w:bookmarkEnd w:id="93"/>
      <w:bookmarkEnd w:id="94"/>
      <w:bookmarkEnd w:id="95"/>
    </w:p>
    <w:p w14:paraId="34AE11FA" w14:textId="77777777"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14:paraId="14F4830F" w14:textId="77777777"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14:paraId="035484C2" w14:textId="77777777" w:rsidR="00F130E8" w:rsidRPr="00576D9F" w:rsidRDefault="00F130E8" w:rsidP="00F130E8">
      <w:r w:rsidRPr="00576D9F">
        <w:t>The WLAN Measurement Reporting Delay is given as:</w:t>
      </w:r>
    </w:p>
    <w:p w14:paraId="5C75C3B1" w14:textId="77777777"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w14:anchorId="7B3273FB">
          <v:shape id="_x0000_i1035" type="#_x0000_t75" style="width:91pt;height:19.5pt" o:ole="">
            <v:imagedata r:id="rId29" o:title=""/>
          </v:shape>
          <o:OLEObject Type="Embed" ProgID="Equation.DSMT4" ShapeID="_x0000_i1035" DrawAspect="Content" ObjectID="_1767806602" r:id="rId30"/>
        </w:object>
      </w:r>
      <w:r w:rsidRPr="00576D9F">
        <w:t xml:space="preserve"> </w:t>
      </w:r>
      <w:r w:rsidRPr="00576D9F">
        <w:rPr>
          <w:rFonts w:eastAsia="MS Mincho"/>
        </w:rPr>
        <w:t>sec</w:t>
      </w:r>
    </w:p>
    <w:p w14:paraId="46053F13" w14:textId="77777777" w:rsidR="00F130E8" w:rsidRPr="00576D9F" w:rsidRDefault="00F130E8" w:rsidP="00F130E8">
      <w:r w:rsidRPr="00576D9F">
        <w:t>where</w:t>
      </w:r>
    </w:p>
    <w:p w14:paraId="52519451" w14:textId="77777777" w:rsidR="00F130E8" w:rsidRPr="00576D9F" w:rsidRDefault="00F130E8" w:rsidP="00F130E8">
      <w:pPr>
        <w:pStyle w:val="B1"/>
        <w:rPr>
          <w:rFonts w:eastAsia="MS Mincho"/>
        </w:rPr>
      </w:pPr>
      <w:r w:rsidRPr="00576D9F">
        <w:rPr>
          <w:rFonts w:eastAsia="MS Mincho"/>
          <w:position w:val="-14"/>
        </w:rPr>
        <w:object w:dxaOrig="980" w:dyaOrig="380" w14:anchorId="226B068E">
          <v:shape id="_x0000_i1036" type="#_x0000_t75" style="width:49pt;height:19.5pt" o:ole="">
            <v:imagedata r:id="rId31" o:title=""/>
          </v:shape>
          <o:OLEObject Type="Embed" ProgID="Equation.3" ShapeID="_x0000_i1036" DrawAspect="Content" ObjectID="_1767806603" r:id="rId32"/>
        </w:object>
      </w:r>
      <w:r w:rsidRPr="00576D9F">
        <w:rPr>
          <w:rFonts w:eastAsia="MS Mincho"/>
        </w:rPr>
        <w:t xml:space="preserve"> is the total time for detecting and measuring the WLAN Access Points</w:t>
      </w:r>
    </w:p>
    <w:p w14:paraId="05F992A9" w14:textId="77777777" w:rsidR="00F130E8" w:rsidRPr="00576D9F" w:rsidRDefault="00F130E8" w:rsidP="00F130E8">
      <w:pPr>
        <w:pStyle w:val="B1"/>
        <w:rPr>
          <w:rFonts w:eastAsia="MS Mincho"/>
        </w:rPr>
      </w:pPr>
      <w:r w:rsidRPr="00576D9F">
        <w:rPr>
          <w:rFonts w:eastAsia="MS Mincho"/>
          <w:position w:val="-6"/>
        </w:rPr>
        <w:object w:dxaOrig="200" w:dyaOrig="220" w14:anchorId="0E80A529">
          <v:shape id="_x0000_i1037" type="#_x0000_t75" style="width:10pt;height:9.5pt" o:ole="">
            <v:imagedata r:id="rId17" o:title=""/>
          </v:shape>
          <o:OLEObject Type="Embed" ProgID="Equation.3" ShapeID="_x0000_i1037" DrawAspect="Content" ObjectID="_1767806604"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96" w:name="_MON_1584782237"/>
    <w:bookmarkEnd w:id="96"/>
    <w:p w14:paraId="33AB20A2" w14:textId="77777777" w:rsidR="00F130E8" w:rsidRPr="00576D9F" w:rsidRDefault="00F130E8" w:rsidP="00F130E8">
      <w:pPr>
        <w:pStyle w:val="TF"/>
      </w:pPr>
      <w:r w:rsidRPr="00576D9F">
        <w:rPr>
          <w:rFonts w:eastAsia="MS Mincho"/>
        </w:rPr>
        <w:object w:dxaOrig="10665" w:dyaOrig="3510" w14:anchorId="2E1E8133">
          <v:shape id="_x0000_i1038" type="#_x0000_t75" style="width:481.5pt;height:158.5pt" o:ole="">
            <v:imagedata r:id="rId34" o:title=""/>
          </v:shape>
          <o:OLEObject Type="Embed" ProgID="Word.Picture.8" ShapeID="_x0000_i1038" DrawAspect="Content" ObjectID="_1767806605" r:id="rId35"/>
        </w:object>
      </w:r>
      <w:r w:rsidRPr="00576D9F">
        <w:t>Figure 4.3.2.1.3-1: WLAN Measurement Time</w:t>
      </w:r>
    </w:p>
    <w:p w14:paraId="73B0B681" w14:textId="77777777" w:rsidR="00F130E8" w:rsidRPr="00576D9F" w:rsidRDefault="00F130E8" w:rsidP="00F130E8">
      <w:pPr>
        <w:pStyle w:val="Heading4"/>
      </w:pPr>
      <w:bookmarkStart w:id="97" w:name="_Toc5292668"/>
      <w:bookmarkStart w:id="98" w:name="_Toc36047000"/>
      <w:bookmarkStart w:id="99" w:name="_Toc37231428"/>
      <w:bookmarkStart w:id="100" w:name="_Toc37231533"/>
      <w:r w:rsidRPr="00576D9F">
        <w:t>4.3.2.2</w:t>
      </w:r>
      <w:r w:rsidRPr="00576D9F">
        <w:tab/>
        <w:t>E-UTRAN TDD-WLAN Access Point Measurements</w:t>
      </w:r>
      <w:bookmarkEnd w:id="97"/>
      <w:bookmarkEnd w:id="98"/>
      <w:bookmarkEnd w:id="99"/>
      <w:bookmarkEnd w:id="100"/>
    </w:p>
    <w:p w14:paraId="5D565877" w14:textId="77777777" w:rsidR="00F130E8" w:rsidRPr="00576D9F" w:rsidRDefault="00F130E8" w:rsidP="00F130E8">
      <w:pPr>
        <w:pStyle w:val="Heading5"/>
      </w:pPr>
      <w:bookmarkStart w:id="101" w:name="_Toc5292669"/>
      <w:bookmarkStart w:id="102" w:name="_Toc36047001"/>
      <w:bookmarkStart w:id="103" w:name="_Toc37231429"/>
      <w:bookmarkStart w:id="104" w:name="_Toc37231534"/>
      <w:r w:rsidRPr="00576D9F">
        <w:t>4.3.2.2.1</w:t>
      </w:r>
      <w:r w:rsidRPr="00576D9F">
        <w:tab/>
        <w:t>Introduction</w:t>
      </w:r>
      <w:bookmarkEnd w:id="101"/>
      <w:bookmarkEnd w:id="102"/>
      <w:bookmarkEnd w:id="103"/>
      <w:bookmarkEnd w:id="104"/>
    </w:p>
    <w:p w14:paraId="548CB2C2" w14:textId="77777777"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14:paraId="34B29B09" w14:textId="77777777" w:rsidR="00F130E8" w:rsidRPr="00576D9F" w:rsidRDefault="00F130E8" w:rsidP="00F130E8">
      <w:pPr>
        <w:pStyle w:val="Heading5"/>
      </w:pPr>
      <w:bookmarkStart w:id="105" w:name="_Toc5292670"/>
      <w:bookmarkStart w:id="106" w:name="_Toc36047002"/>
      <w:bookmarkStart w:id="107" w:name="_Toc37231430"/>
      <w:bookmarkStart w:id="108" w:name="_Toc37231535"/>
      <w:r w:rsidRPr="00576D9F">
        <w:t>4.3.2.2.2</w:t>
      </w:r>
      <w:r w:rsidRPr="00576D9F">
        <w:tab/>
        <w:t>Measurement Requirements</w:t>
      </w:r>
      <w:bookmarkEnd w:id="105"/>
      <w:bookmarkEnd w:id="106"/>
      <w:bookmarkEnd w:id="107"/>
      <w:bookmarkEnd w:id="108"/>
    </w:p>
    <w:p w14:paraId="42F28AF3" w14:textId="77777777"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14:paraId="6DC96E95" w14:textId="77777777" w:rsidR="00F130E8" w:rsidRPr="00576D9F" w:rsidRDefault="00F130E8" w:rsidP="00F130E8">
      <w:pPr>
        <w:pStyle w:val="Heading5"/>
      </w:pPr>
      <w:bookmarkStart w:id="109" w:name="_Toc5292671"/>
      <w:bookmarkStart w:id="110" w:name="_Toc36047003"/>
      <w:bookmarkStart w:id="111" w:name="_Toc37231431"/>
      <w:bookmarkStart w:id="112" w:name="_Toc37231536"/>
      <w:r w:rsidRPr="00576D9F">
        <w:lastRenderedPageBreak/>
        <w:t>4.3.2.2.3</w:t>
      </w:r>
      <w:r w:rsidRPr="00576D9F">
        <w:tab/>
        <w:t>Measurement Reporting Delay</w:t>
      </w:r>
      <w:bookmarkEnd w:id="109"/>
      <w:bookmarkEnd w:id="110"/>
      <w:bookmarkEnd w:id="111"/>
      <w:bookmarkEnd w:id="112"/>
    </w:p>
    <w:p w14:paraId="63A42FF4" w14:textId="77777777" w:rsidR="00F130E8" w:rsidRPr="00576D9F" w:rsidRDefault="00F130E8" w:rsidP="00F130E8">
      <w:r w:rsidRPr="00576D9F">
        <w:t>Same as 4.3.2.1.3.</w:t>
      </w:r>
    </w:p>
    <w:p w14:paraId="2CD09E26" w14:textId="77777777" w:rsidR="00F130E8" w:rsidRPr="00576D9F" w:rsidRDefault="00F130E8" w:rsidP="00F130E8">
      <w:pPr>
        <w:pStyle w:val="Heading4"/>
      </w:pPr>
      <w:bookmarkStart w:id="113" w:name="_Toc5292672"/>
      <w:bookmarkStart w:id="114" w:name="_Toc36047004"/>
      <w:bookmarkStart w:id="115" w:name="_Toc37231432"/>
      <w:bookmarkStart w:id="116" w:name="_Toc37231537"/>
      <w:r w:rsidRPr="00576D9F">
        <w:t>4.3.2.3</w:t>
      </w:r>
      <w:r w:rsidRPr="00576D9F">
        <w:tab/>
        <w:t>NR WLAN Access Point Measurements</w:t>
      </w:r>
      <w:bookmarkEnd w:id="113"/>
      <w:bookmarkEnd w:id="114"/>
      <w:bookmarkEnd w:id="115"/>
      <w:bookmarkEnd w:id="116"/>
    </w:p>
    <w:p w14:paraId="5A4FF0F8" w14:textId="77777777" w:rsidR="00F130E8" w:rsidRPr="00576D9F" w:rsidRDefault="00F130E8" w:rsidP="00F130E8">
      <w:pPr>
        <w:pStyle w:val="Heading5"/>
      </w:pPr>
      <w:bookmarkStart w:id="117" w:name="_Toc5292673"/>
      <w:bookmarkStart w:id="118" w:name="_Toc36047005"/>
      <w:bookmarkStart w:id="119" w:name="_Toc37231433"/>
      <w:bookmarkStart w:id="120" w:name="_Toc37231538"/>
      <w:r w:rsidRPr="00576D9F">
        <w:t>4.3.2.3.1</w:t>
      </w:r>
      <w:r w:rsidRPr="00576D9F">
        <w:tab/>
        <w:t>Introduction</w:t>
      </w:r>
      <w:bookmarkEnd w:id="117"/>
      <w:bookmarkEnd w:id="118"/>
      <w:bookmarkEnd w:id="119"/>
      <w:bookmarkEnd w:id="120"/>
    </w:p>
    <w:p w14:paraId="47DC39C7" w14:textId="77777777"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14:paraId="66A15F68" w14:textId="77777777" w:rsidR="00F130E8" w:rsidRPr="00576D9F" w:rsidRDefault="00F130E8" w:rsidP="00F130E8">
      <w:pPr>
        <w:pStyle w:val="Heading5"/>
      </w:pPr>
      <w:bookmarkStart w:id="121" w:name="_Toc5292674"/>
      <w:bookmarkStart w:id="122" w:name="_Toc36047006"/>
      <w:bookmarkStart w:id="123" w:name="_Toc37231434"/>
      <w:bookmarkStart w:id="124" w:name="_Toc37231539"/>
      <w:r w:rsidRPr="00576D9F">
        <w:t>4.3.2.3.2</w:t>
      </w:r>
      <w:r w:rsidRPr="00576D9F">
        <w:tab/>
        <w:t>Measurement Requirements</w:t>
      </w:r>
      <w:bookmarkEnd w:id="121"/>
      <w:bookmarkEnd w:id="122"/>
      <w:bookmarkEnd w:id="123"/>
      <w:bookmarkEnd w:id="124"/>
    </w:p>
    <w:p w14:paraId="57D609FF" w14:textId="77777777"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14:paraId="494A6715" w14:textId="77777777" w:rsidR="00F130E8" w:rsidRPr="00576D9F" w:rsidRDefault="00F130E8" w:rsidP="00F130E8">
      <w:pPr>
        <w:pStyle w:val="Heading5"/>
      </w:pPr>
      <w:bookmarkStart w:id="125" w:name="_Toc5292675"/>
      <w:bookmarkStart w:id="126" w:name="_Toc36047007"/>
      <w:bookmarkStart w:id="127" w:name="_Toc37231435"/>
      <w:bookmarkStart w:id="128" w:name="_Toc37231540"/>
      <w:r w:rsidRPr="00576D9F">
        <w:t>4.3.2.3.3</w:t>
      </w:r>
      <w:r w:rsidRPr="00576D9F">
        <w:tab/>
        <w:t>Measurement Reporting Delay</w:t>
      </w:r>
      <w:bookmarkEnd w:id="125"/>
      <w:bookmarkEnd w:id="126"/>
      <w:bookmarkEnd w:id="127"/>
      <w:bookmarkEnd w:id="128"/>
    </w:p>
    <w:p w14:paraId="46617C9A" w14:textId="77777777" w:rsidR="00F130E8" w:rsidRPr="00576D9F" w:rsidRDefault="00F130E8" w:rsidP="00F130E8">
      <w:r w:rsidRPr="00576D9F">
        <w:t>Same as 4.3.2.1.3.</w:t>
      </w:r>
    </w:p>
    <w:p w14:paraId="24F5EFF9" w14:textId="77777777" w:rsidR="00F130E8" w:rsidRPr="00576D9F" w:rsidRDefault="00F130E8" w:rsidP="00F130E8">
      <w:pPr>
        <w:pStyle w:val="Heading2"/>
      </w:pPr>
      <w:bookmarkStart w:id="129" w:name="_Toc5292676"/>
      <w:bookmarkStart w:id="130" w:name="_Toc36047008"/>
      <w:bookmarkStart w:id="131" w:name="_Toc37231436"/>
      <w:bookmarkStart w:id="132" w:name="_Toc37231541"/>
      <w:r w:rsidRPr="00576D9F">
        <w:t>4.</w:t>
      </w:r>
      <w:r w:rsidRPr="00576D9F">
        <w:rPr>
          <w:lang w:eastAsia="zh-CN"/>
        </w:rPr>
        <w:t>4</w:t>
      </w:r>
      <w:r w:rsidRPr="00576D9F">
        <w:tab/>
      </w:r>
      <w:r w:rsidRPr="00576D9F">
        <w:rPr>
          <w:lang w:eastAsia="zh-CN"/>
        </w:rPr>
        <w:t>Bluetooth</w:t>
      </w:r>
      <w:r w:rsidRPr="00576D9F">
        <w:t xml:space="preserve"> Measurements</w:t>
      </w:r>
      <w:bookmarkEnd w:id="129"/>
      <w:bookmarkEnd w:id="130"/>
      <w:bookmarkEnd w:id="131"/>
      <w:bookmarkEnd w:id="132"/>
    </w:p>
    <w:p w14:paraId="0A03D6A3" w14:textId="77777777" w:rsidR="00F130E8" w:rsidRPr="00576D9F" w:rsidRDefault="00F130E8" w:rsidP="00F130E8">
      <w:pPr>
        <w:pStyle w:val="Heading3"/>
      </w:pPr>
      <w:bookmarkStart w:id="133" w:name="_Toc5292677"/>
      <w:bookmarkStart w:id="134" w:name="_Toc36047009"/>
      <w:bookmarkStart w:id="135" w:name="_Toc37231437"/>
      <w:bookmarkStart w:id="136" w:name="_Toc37231542"/>
      <w:r w:rsidRPr="00576D9F">
        <w:t>4.</w:t>
      </w:r>
      <w:r w:rsidRPr="00576D9F">
        <w:rPr>
          <w:lang w:eastAsia="zh-CN"/>
        </w:rPr>
        <w:t>4</w:t>
      </w:r>
      <w:r w:rsidRPr="00576D9F">
        <w:t>.1</w:t>
      </w:r>
      <w:r w:rsidRPr="00576D9F">
        <w:tab/>
        <w:t>General</w:t>
      </w:r>
      <w:bookmarkEnd w:id="133"/>
      <w:bookmarkEnd w:id="134"/>
      <w:bookmarkEnd w:id="135"/>
      <w:bookmarkEnd w:id="136"/>
    </w:p>
    <w:p w14:paraId="504DE103" w14:textId="77777777"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14:paraId="56BE19F6" w14:textId="77777777"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14:paraId="55F6E575" w14:textId="77777777" w:rsidR="00F130E8" w:rsidRPr="00576D9F" w:rsidRDefault="00F130E8" w:rsidP="00F130E8">
      <w:pPr>
        <w:pStyle w:val="Heading4"/>
      </w:pPr>
      <w:bookmarkStart w:id="137" w:name="_Toc5292678"/>
      <w:bookmarkStart w:id="138" w:name="_Toc36047010"/>
      <w:bookmarkStart w:id="139" w:name="_Toc37231438"/>
      <w:bookmarkStart w:id="140" w:name="_Toc37231543"/>
      <w:r w:rsidRPr="00576D9F">
        <w:t>4.</w:t>
      </w:r>
      <w:r w:rsidRPr="00576D9F">
        <w:rPr>
          <w:lang w:eastAsia="zh-CN"/>
        </w:rPr>
        <w:t>4</w:t>
      </w:r>
      <w:r w:rsidRPr="00576D9F">
        <w:t>.2.1</w:t>
      </w:r>
      <w:r w:rsidRPr="00576D9F">
        <w:tab/>
        <w:t>Introduction</w:t>
      </w:r>
      <w:bookmarkEnd w:id="137"/>
      <w:bookmarkEnd w:id="138"/>
      <w:bookmarkEnd w:id="139"/>
      <w:bookmarkEnd w:id="140"/>
    </w:p>
    <w:p w14:paraId="7BCD9357" w14:textId="77777777"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14:paraId="189A68A5" w14:textId="77777777"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14:paraId="76AD351D" w14:textId="77777777"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14:paraId="6DDB9C0F" w14:textId="77777777" w:rsidR="00F130E8" w:rsidRPr="00576D9F" w:rsidRDefault="00F130E8" w:rsidP="00F130E8">
      <w:pPr>
        <w:pStyle w:val="Heading4"/>
        <w:rPr>
          <w:lang w:eastAsia="zh-CN"/>
        </w:rPr>
      </w:pPr>
      <w:bookmarkStart w:id="141" w:name="_Toc5292679"/>
      <w:bookmarkStart w:id="142" w:name="_Toc36047011"/>
      <w:bookmarkStart w:id="143" w:name="_Toc37231439"/>
      <w:bookmarkStart w:id="144" w:name="_Toc37231544"/>
      <w:r w:rsidRPr="00576D9F">
        <w:t>4.</w:t>
      </w:r>
      <w:r w:rsidRPr="00576D9F">
        <w:rPr>
          <w:lang w:eastAsia="zh-CN"/>
        </w:rPr>
        <w:t>4</w:t>
      </w:r>
      <w:r w:rsidRPr="00576D9F">
        <w:t>.2.</w:t>
      </w:r>
      <w:r w:rsidRPr="00576D9F">
        <w:rPr>
          <w:lang w:eastAsia="zh-CN"/>
        </w:rPr>
        <w:t>2</w:t>
      </w:r>
      <w:r w:rsidRPr="00576D9F">
        <w:tab/>
        <w:t>Measurement Requirements</w:t>
      </w:r>
      <w:bookmarkEnd w:id="141"/>
      <w:bookmarkEnd w:id="142"/>
      <w:bookmarkEnd w:id="143"/>
      <w:bookmarkEnd w:id="144"/>
    </w:p>
    <w:p w14:paraId="1CFED57A" w14:textId="77777777"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14:paraId="77505DB1" w14:textId="77777777"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14:paraId="61274E3A" w14:textId="77777777"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14:paraId="3BF0FBE2" w14:textId="77777777"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14:paraId="26FBEDC3" w14:textId="77777777" w:rsidR="00F130E8" w:rsidRPr="00576D9F" w:rsidRDefault="00F130E8" w:rsidP="00F130E8">
      <w:pPr>
        <w:rPr>
          <w:lang w:eastAsia="zh-CN"/>
        </w:rPr>
      </w:pPr>
      <w:r w:rsidRPr="00576D9F">
        <w:lastRenderedPageBreak/>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14:paraId="29DD1175" w14:textId="77777777" w:rsidR="00F130E8" w:rsidRPr="00576D9F" w:rsidRDefault="00F130E8" w:rsidP="00F130E8">
      <w:pPr>
        <w:pStyle w:val="Heading4"/>
      </w:pPr>
      <w:bookmarkStart w:id="145" w:name="_Toc5292680"/>
      <w:bookmarkStart w:id="146" w:name="_Toc36047012"/>
      <w:bookmarkStart w:id="147" w:name="_Toc37231440"/>
      <w:bookmarkStart w:id="148" w:name="_Toc37231545"/>
      <w:r w:rsidRPr="00576D9F">
        <w:t>4.</w:t>
      </w:r>
      <w:r w:rsidRPr="00576D9F">
        <w:rPr>
          <w:lang w:eastAsia="zh-CN"/>
        </w:rPr>
        <w:t>4</w:t>
      </w:r>
      <w:r w:rsidRPr="00576D9F">
        <w:t>.2.</w:t>
      </w:r>
      <w:r w:rsidRPr="00576D9F">
        <w:rPr>
          <w:lang w:eastAsia="zh-CN"/>
        </w:rPr>
        <w:t>3</w:t>
      </w:r>
      <w:r w:rsidRPr="00576D9F">
        <w:tab/>
        <w:t>Measurement Reporting Delay</w:t>
      </w:r>
      <w:bookmarkEnd w:id="145"/>
      <w:bookmarkEnd w:id="146"/>
      <w:bookmarkEnd w:id="147"/>
      <w:bookmarkEnd w:id="148"/>
    </w:p>
    <w:p w14:paraId="20F37126" w14:textId="77777777"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14:paraId="364888C3" w14:textId="77777777" w:rsidR="00F130E8" w:rsidRPr="00576D9F" w:rsidRDefault="00F130E8" w:rsidP="00F130E8">
      <w:pPr>
        <w:pStyle w:val="Heading4"/>
        <w:rPr>
          <w:lang w:eastAsia="zh-CN"/>
        </w:rPr>
      </w:pPr>
      <w:bookmarkStart w:id="149" w:name="_Toc5292681"/>
      <w:bookmarkStart w:id="150" w:name="_Toc36047013"/>
      <w:bookmarkStart w:id="151" w:name="_Toc37231441"/>
      <w:bookmarkStart w:id="152" w:name="_Toc37231546"/>
      <w:r w:rsidRPr="00576D9F">
        <w:t>4.</w:t>
      </w:r>
      <w:r w:rsidRPr="00576D9F">
        <w:rPr>
          <w:lang w:eastAsia="zh-CN"/>
        </w:rPr>
        <w:t>4</w:t>
      </w:r>
      <w:r w:rsidRPr="00576D9F">
        <w:t>.2.</w:t>
      </w:r>
      <w:r w:rsidRPr="00576D9F">
        <w:rPr>
          <w:lang w:eastAsia="zh-CN"/>
        </w:rPr>
        <w:t>4</w:t>
      </w:r>
      <w:r w:rsidRPr="00576D9F">
        <w:tab/>
        <w:t>NR Measurement Requirements</w:t>
      </w:r>
      <w:bookmarkEnd w:id="149"/>
      <w:bookmarkEnd w:id="150"/>
      <w:bookmarkEnd w:id="151"/>
      <w:bookmarkEnd w:id="152"/>
    </w:p>
    <w:p w14:paraId="17B35F08" w14:textId="77777777" w:rsidR="00F130E8" w:rsidRPr="00576D9F" w:rsidRDefault="00F130E8" w:rsidP="00F130E8">
      <w:pPr>
        <w:rPr>
          <w:lang w:eastAsia="zh-CN"/>
        </w:rPr>
      </w:pPr>
      <w:r w:rsidRPr="00576D9F">
        <w:t>Same as 4.4.2.2.</w:t>
      </w:r>
    </w:p>
    <w:p w14:paraId="5751869A" w14:textId="77777777" w:rsidR="00F130E8" w:rsidRPr="00576D9F" w:rsidRDefault="00F130E8" w:rsidP="00F130E8">
      <w:pPr>
        <w:pStyle w:val="Heading4"/>
      </w:pPr>
      <w:bookmarkStart w:id="153" w:name="_Toc5292682"/>
      <w:bookmarkStart w:id="154" w:name="_Toc36047014"/>
      <w:bookmarkStart w:id="155" w:name="_Toc37231442"/>
      <w:bookmarkStart w:id="156" w:name="_Toc37231547"/>
      <w:r w:rsidRPr="00576D9F">
        <w:t>4.</w:t>
      </w:r>
      <w:r w:rsidRPr="00576D9F">
        <w:rPr>
          <w:lang w:eastAsia="zh-CN"/>
        </w:rPr>
        <w:t>4</w:t>
      </w:r>
      <w:r w:rsidRPr="00576D9F">
        <w:t>.2.</w:t>
      </w:r>
      <w:r w:rsidRPr="00576D9F">
        <w:rPr>
          <w:lang w:eastAsia="zh-CN"/>
        </w:rPr>
        <w:t>5</w:t>
      </w:r>
      <w:r w:rsidRPr="00576D9F">
        <w:tab/>
        <w:t>NR Measurement Reporting Delay</w:t>
      </w:r>
      <w:bookmarkEnd w:id="153"/>
      <w:bookmarkEnd w:id="154"/>
      <w:bookmarkEnd w:id="155"/>
      <w:bookmarkEnd w:id="156"/>
    </w:p>
    <w:p w14:paraId="6DA5B3D5" w14:textId="77777777" w:rsidR="00F130E8" w:rsidRPr="00576D9F" w:rsidRDefault="00F130E8" w:rsidP="00F130E8">
      <w:pPr>
        <w:rPr>
          <w:lang w:eastAsia="zh-CN"/>
        </w:rPr>
      </w:pPr>
      <w:r w:rsidRPr="00576D9F">
        <w:t>Same as 4.4.2.3</w:t>
      </w:r>
      <w:r w:rsidRPr="00576D9F">
        <w:rPr>
          <w:lang w:eastAsia="zh-CN"/>
        </w:rPr>
        <w:t>.</w:t>
      </w:r>
    </w:p>
    <w:p w14:paraId="08F0F62E" w14:textId="77777777" w:rsidR="00F130E8" w:rsidRPr="00576D9F" w:rsidRDefault="00F130E8" w:rsidP="00F130E8">
      <w:pPr>
        <w:pStyle w:val="Heading1"/>
      </w:pPr>
      <w:bookmarkStart w:id="157" w:name="_Toc5292683"/>
      <w:bookmarkStart w:id="158" w:name="_Toc36047015"/>
      <w:bookmarkStart w:id="159" w:name="_Toc37231443"/>
      <w:bookmarkStart w:id="160" w:name="_Toc37231548"/>
      <w:r w:rsidRPr="00576D9F">
        <w:t>5</w:t>
      </w:r>
      <w:r w:rsidRPr="00576D9F">
        <w:tab/>
        <w:t>MBS minimum performance requirements</w:t>
      </w:r>
      <w:bookmarkEnd w:id="157"/>
      <w:bookmarkEnd w:id="158"/>
      <w:bookmarkEnd w:id="159"/>
      <w:bookmarkEnd w:id="160"/>
    </w:p>
    <w:p w14:paraId="1F2109AC" w14:textId="77777777" w:rsidR="00F130E8" w:rsidRPr="00576D9F" w:rsidRDefault="00F130E8" w:rsidP="00F130E8">
      <w:pPr>
        <w:pStyle w:val="Heading2"/>
      </w:pPr>
      <w:bookmarkStart w:id="161" w:name="_Toc5292684"/>
      <w:bookmarkStart w:id="162" w:name="_Toc36047016"/>
      <w:bookmarkStart w:id="163" w:name="_Toc37231444"/>
      <w:bookmarkStart w:id="164" w:name="_Toc37231549"/>
      <w:r w:rsidRPr="00576D9F">
        <w:t>5.1</w:t>
      </w:r>
      <w:r w:rsidRPr="00576D9F">
        <w:tab/>
        <w:t>General</w:t>
      </w:r>
      <w:bookmarkEnd w:id="161"/>
      <w:bookmarkEnd w:id="162"/>
      <w:bookmarkEnd w:id="163"/>
      <w:bookmarkEnd w:id="164"/>
    </w:p>
    <w:p w14:paraId="517CBF7C" w14:textId="77777777" w:rsidR="00F130E8" w:rsidRPr="00576D9F" w:rsidRDefault="00F130E8" w:rsidP="00F130E8">
      <w:r w:rsidRPr="00576D9F">
        <w:t>The minimum performance requirements specified in clause 5 apply for UEs that support MBS. This section applies to requirements for NR, UTRA, and E-UTRA.</w:t>
      </w:r>
    </w:p>
    <w:p w14:paraId="39CAD422" w14:textId="77777777"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14:paraId="3538FF42" w14:textId="77777777"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14:paraId="66A557D2" w14:textId="77777777" w:rsidR="00F130E8" w:rsidRPr="00576D9F" w:rsidRDefault="00F130E8" w:rsidP="00F130E8">
      <w:pPr>
        <w:pStyle w:val="Heading2"/>
      </w:pPr>
      <w:bookmarkStart w:id="165" w:name="_Toc5292685"/>
      <w:bookmarkStart w:id="166" w:name="_Toc36047017"/>
      <w:bookmarkStart w:id="167" w:name="_Toc37231445"/>
      <w:bookmarkStart w:id="168" w:name="_Toc37231550"/>
      <w:r w:rsidRPr="00576D9F">
        <w:t>5.2</w:t>
      </w:r>
      <w:r w:rsidRPr="00576D9F">
        <w:tab/>
        <w:t>Sensitivity</w:t>
      </w:r>
      <w:bookmarkEnd w:id="165"/>
      <w:bookmarkEnd w:id="166"/>
      <w:bookmarkEnd w:id="167"/>
      <w:bookmarkEnd w:id="168"/>
    </w:p>
    <w:p w14:paraId="7027131D" w14:textId="77777777"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14:paraId="26153B18" w14:textId="77777777" w:rsidR="00F130E8" w:rsidRPr="00576D9F" w:rsidRDefault="00F130E8" w:rsidP="00F130E8">
      <w:r w:rsidRPr="00576D9F">
        <w:t>In MBS deployments, target sensitivity levels of -130 dBm (at the UE antenna connector, across the signal bandwidth) are used.</w:t>
      </w:r>
    </w:p>
    <w:p w14:paraId="1788CF6E" w14:textId="77777777" w:rsidR="00F130E8" w:rsidRPr="00576D9F" w:rsidRDefault="00F130E8" w:rsidP="00F130E8">
      <w:r w:rsidRPr="00576D9F">
        <w:t>The minimum requirements for Sensitivity are shown in Table 5.2-1.</w:t>
      </w:r>
    </w:p>
    <w:p w14:paraId="768A5BEA" w14:textId="77777777" w:rsidR="00F130E8" w:rsidRPr="00576D9F" w:rsidRDefault="00F130E8" w:rsidP="00F130E8">
      <w:pPr>
        <w:pStyle w:val="TH"/>
      </w:pPr>
      <w:r w:rsidRPr="00576D9F">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14:paraId="4886F4EC" w14:textId="77777777" w:rsidTr="000C7D26">
        <w:trPr>
          <w:jc w:val="center"/>
        </w:trPr>
        <w:tc>
          <w:tcPr>
            <w:tcW w:w="2157" w:type="dxa"/>
            <w:shd w:val="clear" w:color="auto" w:fill="auto"/>
          </w:tcPr>
          <w:p w14:paraId="34F51F9D" w14:textId="77777777" w:rsidR="00F130E8" w:rsidRPr="00576D9F" w:rsidRDefault="00F130E8" w:rsidP="000C7D26">
            <w:pPr>
              <w:pStyle w:val="TAH"/>
              <w:rPr>
                <w:rFonts w:cs="Arial"/>
              </w:rPr>
            </w:pPr>
            <w:r w:rsidRPr="00576D9F">
              <w:rPr>
                <w:rFonts w:cs="Arial"/>
              </w:rPr>
              <w:t>MBS Configuration</w:t>
            </w:r>
          </w:p>
        </w:tc>
        <w:tc>
          <w:tcPr>
            <w:tcW w:w="2448" w:type="dxa"/>
            <w:shd w:val="clear" w:color="auto" w:fill="auto"/>
          </w:tcPr>
          <w:p w14:paraId="3ACA8A66" w14:textId="77777777" w:rsidR="00F130E8" w:rsidRPr="00576D9F" w:rsidRDefault="00F130E8" w:rsidP="000C7D26">
            <w:pPr>
              <w:pStyle w:val="TAH"/>
              <w:rPr>
                <w:rFonts w:cs="Arial"/>
              </w:rPr>
            </w:pPr>
            <w:r w:rsidRPr="00576D9F">
              <w:rPr>
                <w:rFonts w:cs="Arial"/>
              </w:rPr>
              <w:t>Signal Strength (dBm)</w:t>
            </w:r>
          </w:p>
        </w:tc>
        <w:tc>
          <w:tcPr>
            <w:tcW w:w="4704" w:type="dxa"/>
            <w:shd w:val="clear" w:color="auto" w:fill="auto"/>
          </w:tcPr>
          <w:p w14:paraId="072C4605"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3A96B47A" w14:textId="77777777" w:rsidTr="000C7D26">
        <w:trPr>
          <w:jc w:val="center"/>
        </w:trPr>
        <w:tc>
          <w:tcPr>
            <w:tcW w:w="2157" w:type="dxa"/>
            <w:shd w:val="clear" w:color="auto" w:fill="auto"/>
          </w:tcPr>
          <w:p w14:paraId="7C6EEA08" w14:textId="77777777" w:rsidR="00F130E8" w:rsidRPr="00576D9F" w:rsidRDefault="00F130E8" w:rsidP="000C7D26">
            <w:pPr>
              <w:pStyle w:val="TAL"/>
              <w:rPr>
                <w:rFonts w:cs="Arial"/>
              </w:rPr>
            </w:pPr>
            <w:r w:rsidRPr="00576D9F">
              <w:rPr>
                <w:rFonts w:cs="Arial"/>
              </w:rPr>
              <w:t>TB1 (2 MHz) [7]</w:t>
            </w:r>
          </w:p>
        </w:tc>
        <w:tc>
          <w:tcPr>
            <w:tcW w:w="2448" w:type="dxa"/>
            <w:shd w:val="clear" w:color="auto" w:fill="auto"/>
          </w:tcPr>
          <w:p w14:paraId="46152F1D" w14:textId="77777777" w:rsidR="00F130E8" w:rsidRPr="00576D9F" w:rsidRDefault="00F130E8" w:rsidP="000C7D26">
            <w:pPr>
              <w:pStyle w:val="TAC"/>
              <w:rPr>
                <w:rFonts w:cs="Arial"/>
              </w:rPr>
            </w:pPr>
            <w:r w:rsidRPr="00576D9F">
              <w:rPr>
                <w:rFonts w:cs="Arial"/>
              </w:rPr>
              <w:t>-130</w:t>
            </w:r>
          </w:p>
        </w:tc>
        <w:tc>
          <w:tcPr>
            <w:tcW w:w="4704" w:type="dxa"/>
            <w:shd w:val="clear" w:color="auto" w:fill="auto"/>
          </w:tcPr>
          <w:p w14:paraId="35BD4F44"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14:paraId="78822E87" w14:textId="77777777" w:rsidTr="000C7D26">
        <w:trPr>
          <w:jc w:val="center"/>
        </w:trPr>
        <w:tc>
          <w:tcPr>
            <w:tcW w:w="2157" w:type="dxa"/>
            <w:shd w:val="clear" w:color="auto" w:fill="auto"/>
          </w:tcPr>
          <w:p w14:paraId="42967ED1" w14:textId="77777777" w:rsidR="00F130E8" w:rsidRPr="00576D9F" w:rsidRDefault="00F130E8" w:rsidP="000C7D26">
            <w:pPr>
              <w:pStyle w:val="TAL"/>
              <w:rPr>
                <w:rFonts w:cs="Arial"/>
              </w:rPr>
            </w:pPr>
            <w:r w:rsidRPr="00576D9F">
              <w:rPr>
                <w:rFonts w:cs="Arial"/>
              </w:rPr>
              <w:t>TB1 (5 MHz) [7]</w:t>
            </w:r>
          </w:p>
        </w:tc>
        <w:tc>
          <w:tcPr>
            <w:tcW w:w="2448" w:type="dxa"/>
            <w:shd w:val="clear" w:color="auto" w:fill="auto"/>
          </w:tcPr>
          <w:p w14:paraId="228BF13E" w14:textId="77777777" w:rsidR="00F130E8" w:rsidRPr="00576D9F" w:rsidRDefault="00F130E8" w:rsidP="000C7D26">
            <w:pPr>
              <w:pStyle w:val="TAC"/>
              <w:rPr>
                <w:rFonts w:cs="Arial"/>
              </w:rPr>
            </w:pPr>
            <w:r w:rsidRPr="00576D9F">
              <w:rPr>
                <w:rFonts w:cs="Arial"/>
              </w:rPr>
              <w:t>-130</w:t>
            </w:r>
          </w:p>
        </w:tc>
        <w:tc>
          <w:tcPr>
            <w:tcW w:w="4704" w:type="dxa"/>
            <w:shd w:val="clear" w:color="auto" w:fill="auto"/>
          </w:tcPr>
          <w:p w14:paraId="6DB29EC7" w14:textId="77777777"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353FE329" w14:textId="77777777" w:rsidR="00F130E8" w:rsidRPr="00576D9F" w:rsidRDefault="00F130E8" w:rsidP="00F130E8"/>
    <w:p w14:paraId="6EFA67F2" w14:textId="77777777" w:rsidR="00F130E8" w:rsidRPr="00576D9F" w:rsidRDefault="00F130E8" w:rsidP="00F130E8">
      <w:r w:rsidRPr="00576D9F">
        <w:t>The test case requirements for Sensitivity measurement accuracy can be found in clause A.4.2.</w:t>
      </w:r>
    </w:p>
    <w:p w14:paraId="177296C4" w14:textId="77777777" w:rsidR="00F130E8" w:rsidRPr="00576D9F" w:rsidRDefault="00F130E8" w:rsidP="00F130E8">
      <w:pPr>
        <w:pStyle w:val="Heading2"/>
      </w:pPr>
      <w:bookmarkStart w:id="169" w:name="_Toc5292686"/>
      <w:bookmarkStart w:id="170" w:name="_Toc36047018"/>
      <w:bookmarkStart w:id="171" w:name="_Toc37231446"/>
      <w:bookmarkStart w:id="172" w:name="_Toc37231551"/>
      <w:r w:rsidRPr="00576D9F">
        <w:t>5.3</w:t>
      </w:r>
      <w:r w:rsidRPr="00576D9F">
        <w:tab/>
        <w:t>Nominal Accuracy</w:t>
      </w:r>
      <w:bookmarkEnd w:id="169"/>
      <w:bookmarkEnd w:id="170"/>
      <w:bookmarkEnd w:id="171"/>
      <w:bookmarkEnd w:id="172"/>
    </w:p>
    <w:p w14:paraId="220EADC1" w14:textId="77777777"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14:paraId="282C82B5" w14:textId="77777777" w:rsidR="00F130E8" w:rsidRPr="00576D9F" w:rsidRDefault="00F130E8" w:rsidP="00F130E8">
      <w:r w:rsidRPr="00576D9F">
        <w:t>In this requirement AWGN channel model is used and the signal level is above the noise floor.</w:t>
      </w:r>
    </w:p>
    <w:p w14:paraId="4E9F1911" w14:textId="77777777" w:rsidR="00F130E8" w:rsidRPr="00576D9F" w:rsidRDefault="00F130E8" w:rsidP="00F130E8">
      <w:r w:rsidRPr="00576D9F">
        <w:lastRenderedPageBreak/>
        <w:t>The minimum requirements for Nominal are shown in Table 5.3-1.</w:t>
      </w:r>
    </w:p>
    <w:p w14:paraId="48918DAC" w14:textId="77777777" w:rsidR="00F130E8" w:rsidRPr="00576D9F" w:rsidRDefault="00F130E8" w:rsidP="00F130E8">
      <w:pPr>
        <w:pStyle w:val="TH"/>
      </w:pPr>
      <w:bookmarkStart w:id="173" w:name="_Ref446426310"/>
      <w:r w:rsidRPr="00576D9F">
        <w:t>Table</w:t>
      </w:r>
      <w:bookmarkEnd w:id="173"/>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1C89D3D9" w14:textId="77777777" w:rsidTr="000C7D26">
        <w:trPr>
          <w:jc w:val="center"/>
        </w:trPr>
        <w:tc>
          <w:tcPr>
            <w:tcW w:w="2157" w:type="dxa"/>
            <w:shd w:val="clear" w:color="auto" w:fill="auto"/>
          </w:tcPr>
          <w:p w14:paraId="12F4D9ED" w14:textId="77777777" w:rsidR="00F130E8" w:rsidRPr="00576D9F" w:rsidRDefault="00F130E8" w:rsidP="000C7D26">
            <w:pPr>
              <w:pStyle w:val="TAH"/>
              <w:rPr>
                <w:rFonts w:cs="Arial"/>
              </w:rPr>
            </w:pPr>
            <w:r w:rsidRPr="00576D9F">
              <w:rPr>
                <w:rFonts w:cs="Arial"/>
              </w:rPr>
              <w:t>MBS Configuration</w:t>
            </w:r>
          </w:p>
        </w:tc>
        <w:tc>
          <w:tcPr>
            <w:tcW w:w="2448" w:type="dxa"/>
            <w:shd w:val="clear" w:color="auto" w:fill="auto"/>
          </w:tcPr>
          <w:p w14:paraId="565915CA"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32A5C52B"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4419C557" w14:textId="77777777" w:rsidTr="000C7D26">
        <w:trPr>
          <w:jc w:val="center"/>
        </w:trPr>
        <w:tc>
          <w:tcPr>
            <w:tcW w:w="2157" w:type="dxa"/>
            <w:shd w:val="clear" w:color="auto" w:fill="auto"/>
          </w:tcPr>
          <w:p w14:paraId="6E90DB69" w14:textId="77777777" w:rsidR="00F130E8" w:rsidRPr="00576D9F" w:rsidRDefault="00F130E8" w:rsidP="000C7D26">
            <w:pPr>
              <w:pStyle w:val="TAL"/>
              <w:rPr>
                <w:rFonts w:cs="Arial"/>
              </w:rPr>
            </w:pPr>
            <w:r w:rsidRPr="00576D9F">
              <w:rPr>
                <w:rFonts w:cs="Arial"/>
              </w:rPr>
              <w:t>TB1 (2 MHz) [7]</w:t>
            </w:r>
          </w:p>
        </w:tc>
        <w:tc>
          <w:tcPr>
            <w:tcW w:w="2448" w:type="dxa"/>
            <w:shd w:val="clear" w:color="auto" w:fill="auto"/>
          </w:tcPr>
          <w:p w14:paraId="463E3219" w14:textId="77777777" w:rsidR="00F130E8" w:rsidRPr="00576D9F" w:rsidRDefault="00F130E8" w:rsidP="000C7D26">
            <w:pPr>
              <w:pStyle w:val="TAC"/>
              <w:rPr>
                <w:rFonts w:cs="Arial"/>
              </w:rPr>
            </w:pPr>
            <w:r w:rsidRPr="00576D9F">
              <w:rPr>
                <w:rFonts w:cs="Arial"/>
              </w:rPr>
              <w:t>-30</w:t>
            </w:r>
          </w:p>
        </w:tc>
        <w:tc>
          <w:tcPr>
            <w:tcW w:w="4524" w:type="dxa"/>
            <w:shd w:val="clear" w:color="auto" w:fill="auto"/>
          </w:tcPr>
          <w:p w14:paraId="5B14B2BC" w14:textId="77777777"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14:paraId="40D945B3" w14:textId="77777777" w:rsidTr="000C7D26">
        <w:trPr>
          <w:jc w:val="center"/>
        </w:trPr>
        <w:tc>
          <w:tcPr>
            <w:tcW w:w="2157" w:type="dxa"/>
            <w:shd w:val="clear" w:color="auto" w:fill="auto"/>
          </w:tcPr>
          <w:p w14:paraId="2BB47BCA" w14:textId="77777777" w:rsidR="00F130E8" w:rsidRPr="00576D9F" w:rsidRDefault="00F130E8" w:rsidP="000C7D26">
            <w:pPr>
              <w:pStyle w:val="TAL"/>
              <w:rPr>
                <w:rFonts w:cs="Arial"/>
              </w:rPr>
            </w:pPr>
            <w:r w:rsidRPr="00576D9F">
              <w:rPr>
                <w:rFonts w:cs="Arial"/>
              </w:rPr>
              <w:t>TB2 (5 MHz) [7]</w:t>
            </w:r>
          </w:p>
        </w:tc>
        <w:tc>
          <w:tcPr>
            <w:tcW w:w="2448" w:type="dxa"/>
            <w:shd w:val="clear" w:color="auto" w:fill="auto"/>
          </w:tcPr>
          <w:p w14:paraId="45FDBE69" w14:textId="77777777" w:rsidR="00F130E8" w:rsidRPr="00576D9F" w:rsidRDefault="00F130E8" w:rsidP="000C7D26">
            <w:pPr>
              <w:pStyle w:val="TAC"/>
              <w:rPr>
                <w:rFonts w:cs="Arial"/>
              </w:rPr>
            </w:pPr>
            <w:r w:rsidRPr="00576D9F">
              <w:rPr>
                <w:rFonts w:cs="Arial"/>
              </w:rPr>
              <w:t>-30</w:t>
            </w:r>
          </w:p>
        </w:tc>
        <w:tc>
          <w:tcPr>
            <w:tcW w:w="4524" w:type="dxa"/>
            <w:shd w:val="clear" w:color="auto" w:fill="auto"/>
          </w:tcPr>
          <w:p w14:paraId="327EADAB" w14:textId="77777777"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6A53AFED" w14:textId="77777777" w:rsidR="00F130E8" w:rsidRPr="00576D9F" w:rsidRDefault="00F130E8" w:rsidP="00F130E8"/>
    <w:p w14:paraId="27911760" w14:textId="77777777" w:rsidR="00F130E8" w:rsidRPr="00576D9F" w:rsidRDefault="00F130E8" w:rsidP="00F130E8">
      <w:r w:rsidRPr="00576D9F">
        <w:t>The test case requirements for Nominal measurement accuracy can be found in clause A.4.2.</w:t>
      </w:r>
    </w:p>
    <w:p w14:paraId="043A9685" w14:textId="77777777" w:rsidR="00F130E8" w:rsidRPr="00576D9F" w:rsidRDefault="00F130E8" w:rsidP="00F130E8">
      <w:pPr>
        <w:pStyle w:val="Heading2"/>
      </w:pPr>
      <w:bookmarkStart w:id="174" w:name="_Toc5292687"/>
      <w:bookmarkStart w:id="175" w:name="_Toc36047019"/>
      <w:bookmarkStart w:id="176" w:name="_Toc37231447"/>
      <w:bookmarkStart w:id="177" w:name="_Toc37231552"/>
      <w:r w:rsidRPr="00576D9F">
        <w:t>5.4</w:t>
      </w:r>
      <w:r w:rsidRPr="00576D9F">
        <w:tab/>
        <w:t>Dynamic Range</w:t>
      </w:r>
      <w:bookmarkEnd w:id="174"/>
      <w:bookmarkEnd w:id="175"/>
      <w:bookmarkEnd w:id="176"/>
      <w:bookmarkEnd w:id="177"/>
    </w:p>
    <w:p w14:paraId="56AD1B38" w14:textId="77777777"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14:paraId="49FA284E" w14:textId="77777777"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14:paraId="1CE926EF" w14:textId="77777777"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14:paraId="37875632" w14:textId="77777777" w:rsidR="00F130E8" w:rsidRPr="00576D9F" w:rsidRDefault="00F130E8" w:rsidP="00F130E8">
      <w:r w:rsidRPr="00576D9F">
        <w:t>The minimum requirements for Dynamic Range are shown in Table 5.4-1.</w:t>
      </w:r>
    </w:p>
    <w:p w14:paraId="5E029EEB" w14:textId="77777777" w:rsidR="00F130E8" w:rsidRPr="00576D9F" w:rsidRDefault="00F130E8" w:rsidP="00F130E8">
      <w:pPr>
        <w:pStyle w:val="TH"/>
      </w:pPr>
      <w:bookmarkStart w:id="178" w:name="_Ref446426347"/>
      <w:r w:rsidRPr="00576D9F">
        <w:t xml:space="preserve">Table </w:t>
      </w:r>
      <w:bookmarkEnd w:id="178"/>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14:paraId="582F496C" w14:textId="77777777" w:rsidTr="000C7D26">
        <w:trPr>
          <w:jc w:val="center"/>
        </w:trPr>
        <w:tc>
          <w:tcPr>
            <w:tcW w:w="2157" w:type="dxa"/>
            <w:shd w:val="clear" w:color="auto" w:fill="auto"/>
          </w:tcPr>
          <w:p w14:paraId="259786A6" w14:textId="77777777" w:rsidR="00F130E8" w:rsidRPr="00576D9F" w:rsidRDefault="00F130E8" w:rsidP="000C7D26">
            <w:pPr>
              <w:pStyle w:val="TAH"/>
              <w:rPr>
                <w:rFonts w:cs="Arial"/>
              </w:rPr>
            </w:pPr>
            <w:r w:rsidRPr="00576D9F">
              <w:rPr>
                <w:rFonts w:cs="Arial"/>
              </w:rPr>
              <w:t>MBS Configuration</w:t>
            </w:r>
          </w:p>
        </w:tc>
        <w:tc>
          <w:tcPr>
            <w:tcW w:w="2520" w:type="dxa"/>
            <w:shd w:val="clear" w:color="auto" w:fill="auto"/>
          </w:tcPr>
          <w:p w14:paraId="411549A6" w14:textId="77777777" w:rsidR="00F130E8" w:rsidRPr="00576D9F" w:rsidRDefault="00F130E8" w:rsidP="000C7D26">
            <w:pPr>
              <w:pStyle w:val="TAH"/>
              <w:rPr>
                <w:rFonts w:cs="Arial"/>
              </w:rPr>
            </w:pPr>
            <w:r w:rsidRPr="00576D9F">
              <w:rPr>
                <w:rFonts w:cs="Arial"/>
              </w:rPr>
              <w:t>Signal Strength (dBm)</w:t>
            </w:r>
          </w:p>
        </w:tc>
        <w:tc>
          <w:tcPr>
            <w:tcW w:w="4121" w:type="dxa"/>
            <w:shd w:val="clear" w:color="auto" w:fill="auto"/>
          </w:tcPr>
          <w:p w14:paraId="68B739BF"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54C3C4FE" w14:textId="77777777" w:rsidTr="000C7D26">
        <w:trPr>
          <w:trHeight w:val="226"/>
          <w:jc w:val="center"/>
        </w:trPr>
        <w:tc>
          <w:tcPr>
            <w:tcW w:w="2157" w:type="dxa"/>
            <w:vMerge w:val="restart"/>
            <w:shd w:val="clear" w:color="auto" w:fill="auto"/>
          </w:tcPr>
          <w:p w14:paraId="2920A9CC" w14:textId="77777777" w:rsidR="00F130E8" w:rsidRPr="00576D9F" w:rsidRDefault="00F130E8" w:rsidP="000C7D26">
            <w:pPr>
              <w:pStyle w:val="TAL"/>
              <w:rPr>
                <w:rFonts w:cs="Arial"/>
              </w:rPr>
            </w:pPr>
            <w:r w:rsidRPr="00576D9F">
              <w:rPr>
                <w:rFonts w:cs="Arial"/>
              </w:rPr>
              <w:t>TB1 (2 MHz) [7]</w:t>
            </w:r>
          </w:p>
        </w:tc>
        <w:tc>
          <w:tcPr>
            <w:tcW w:w="2520" w:type="dxa"/>
            <w:shd w:val="clear" w:color="auto" w:fill="auto"/>
          </w:tcPr>
          <w:p w14:paraId="651ED0B9"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6A3A2C56" w14:textId="77777777"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14:paraId="569B9F83" w14:textId="77777777" w:rsidTr="000C7D26">
        <w:trPr>
          <w:trHeight w:val="193"/>
          <w:jc w:val="center"/>
        </w:trPr>
        <w:tc>
          <w:tcPr>
            <w:tcW w:w="2157" w:type="dxa"/>
            <w:vMerge/>
            <w:shd w:val="clear" w:color="auto" w:fill="auto"/>
          </w:tcPr>
          <w:p w14:paraId="756937BC" w14:textId="77777777" w:rsidR="00F130E8" w:rsidRPr="00576D9F" w:rsidRDefault="00F130E8" w:rsidP="000C7D26">
            <w:pPr>
              <w:pStyle w:val="TAL"/>
              <w:rPr>
                <w:rFonts w:cs="Arial"/>
              </w:rPr>
            </w:pPr>
          </w:p>
        </w:tc>
        <w:tc>
          <w:tcPr>
            <w:tcW w:w="2520" w:type="dxa"/>
            <w:shd w:val="clear" w:color="auto" w:fill="auto"/>
          </w:tcPr>
          <w:p w14:paraId="608C23FA" w14:textId="77777777" w:rsidR="00F130E8" w:rsidRPr="00576D9F" w:rsidRDefault="00F130E8" w:rsidP="000C7D26">
            <w:pPr>
              <w:pStyle w:val="TAC"/>
              <w:rPr>
                <w:rFonts w:cs="Arial"/>
              </w:rPr>
            </w:pPr>
            <w:r w:rsidRPr="00576D9F">
              <w:rPr>
                <w:rFonts w:cs="Arial"/>
              </w:rPr>
              <w:t>-130</w:t>
            </w:r>
          </w:p>
        </w:tc>
        <w:tc>
          <w:tcPr>
            <w:tcW w:w="4121" w:type="dxa"/>
            <w:shd w:val="clear" w:color="auto" w:fill="auto"/>
          </w:tcPr>
          <w:p w14:paraId="7B4D113F"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14:paraId="6CE43CE4" w14:textId="77777777" w:rsidTr="000C7D26">
        <w:trPr>
          <w:trHeight w:val="193"/>
          <w:jc w:val="center"/>
        </w:trPr>
        <w:tc>
          <w:tcPr>
            <w:tcW w:w="2157" w:type="dxa"/>
            <w:vMerge w:val="restart"/>
            <w:shd w:val="clear" w:color="auto" w:fill="auto"/>
          </w:tcPr>
          <w:p w14:paraId="2B4347B9" w14:textId="77777777" w:rsidR="00F130E8" w:rsidRPr="00576D9F" w:rsidRDefault="00F130E8" w:rsidP="000C7D26">
            <w:pPr>
              <w:pStyle w:val="TAL"/>
              <w:rPr>
                <w:rFonts w:cs="Arial"/>
              </w:rPr>
            </w:pPr>
            <w:r w:rsidRPr="00576D9F">
              <w:rPr>
                <w:rFonts w:cs="Arial"/>
              </w:rPr>
              <w:t>TB2 (5 MHz) [7]</w:t>
            </w:r>
          </w:p>
        </w:tc>
        <w:tc>
          <w:tcPr>
            <w:tcW w:w="2520" w:type="dxa"/>
            <w:shd w:val="clear" w:color="auto" w:fill="auto"/>
          </w:tcPr>
          <w:p w14:paraId="4F234399"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16E511B0" w14:textId="77777777"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14:paraId="45966AC9" w14:textId="77777777" w:rsidTr="000C7D26">
        <w:trPr>
          <w:trHeight w:val="193"/>
          <w:jc w:val="center"/>
        </w:trPr>
        <w:tc>
          <w:tcPr>
            <w:tcW w:w="2157" w:type="dxa"/>
            <w:vMerge/>
            <w:shd w:val="clear" w:color="auto" w:fill="auto"/>
          </w:tcPr>
          <w:p w14:paraId="0B00DA43" w14:textId="77777777" w:rsidR="00F130E8" w:rsidRPr="00576D9F" w:rsidRDefault="00F130E8" w:rsidP="000C7D26">
            <w:pPr>
              <w:pStyle w:val="TAL"/>
              <w:rPr>
                <w:rFonts w:cs="Arial"/>
              </w:rPr>
            </w:pPr>
          </w:p>
        </w:tc>
        <w:tc>
          <w:tcPr>
            <w:tcW w:w="2520" w:type="dxa"/>
            <w:shd w:val="clear" w:color="auto" w:fill="auto"/>
          </w:tcPr>
          <w:p w14:paraId="3AC1F151" w14:textId="77777777" w:rsidR="00F130E8" w:rsidRPr="00576D9F" w:rsidRDefault="00F130E8" w:rsidP="000C7D26">
            <w:pPr>
              <w:pStyle w:val="TAC"/>
              <w:rPr>
                <w:rFonts w:cs="Arial"/>
              </w:rPr>
            </w:pPr>
            <w:r w:rsidRPr="00576D9F">
              <w:rPr>
                <w:rFonts w:cs="Arial"/>
              </w:rPr>
              <w:t>-130</w:t>
            </w:r>
          </w:p>
        </w:tc>
        <w:tc>
          <w:tcPr>
            <w:tcW w:w="4121" w:type="dxa"/>
            <w:shd w:val="clear" w:color="auto" w:fill="auto"/>
          </w:tcPr>
          <w:p w14:paraId="3D537403" w14:textId="77777777"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368B76BD" w14:textId="77777777" w:rsidR="00F130E8" w:rsidRPr="00576D9F" w:rsidRDefault="00F130E8" w:rsidP="00F130E8"/>
    <w:p w14:paraId="1F5702B5" w14:textId="77777777" w:rsidR="00F130E8" w:rsidRPr="00576D9F" w:rsidRDefault="00F130E8" w:rsidP="00F130E8">
      <w:r w:rsidRPr="00576D9F">
        <w:t>The test case requirements for Dynamic Range measurement accuracy can be found in clause A.4.2.</w:t>
      </w:r>
    </w:p>
    <w:p w14:paraId="680FAF9F" w14:textId="77777777" w:rsidR="00F130E8" w:rsidRPr="00576D9F" w:rsidRDefault="00F130E8" w:rsidP="00F130E8">
      <w:pPr>
        <w:pStyle w:val="Heading2"/>
      </w:pPr>
      <w:bookmarkStart w:id="179" w:name="_Toc5292688"/>
      <w:bookmarkStart w:id="180" w:name="_Toc36047020"/>
      <w:bookmarkStart w:id="181" w:name="_Toc37231448"/>
      <w:bookmarkStart w:id="182" w:name="_Toc37231553"/>
      <w:r w:rsidRPr="00576D9F">
        <w:t>5.5</w:t>
      </w:r>
      <w:r w:rsidRPr="00576D9F">
        <w:tab/>
        <w:t>Multipath</w:t>
      </w:r>
      <w:bookmarkEnd w:id="179"/>
      <w:bookmarkEnd w:id="180"/>
      <w:bookmarkEnd w:id="181"/>
      <w:bookmarkEnd w:id="182"/>
    </w:p>
    <w:p w14:paraId="3CD146BF" w14:textId="77777777" w:rsidR="00F130E8" w:rsidRPr="00576D9F" w:rsidRDefault="00F130E8" w:rsidP="00F130E8">
      <w:r w:rsidRPr="00576D9F">
        <w:t xml:space="preserve">The purpose of the test case is to verify the receiver's tolerance to multipath. </w:t>
      </w:r>
    </w:p>
    <w:p w14:paraId="4393DB03" w14:textId="77777777"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14:paraId="1A45E2D3" w14:textId="77777777" w:rsidR="00F130E8" w:rsidRPr="00576D9F" w:rsidRDefault="00F130E8" w:rsidP="00F130E8">
      <w:r w:rsidRPr="00576D9F">
        <w:t>The minimum requirements for the Multipath scenario are shown in Table 5.5-1.</w:t>
      </w:r>
    </w:p>
    <w:p w14:paraId="061B7F3D" w14:textId="77777777" w:rsidR="00F130E8" w:rsidRPr="00576D9F" w:rsidRDefault="00F130E8" w:rsidP="00F130E8">
      <w:pPr>
        <w:pStyle w:val="TH"/>
      </w:pPr>
      <w:r w:rsidRPr="00576D9F">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14:paraId="6C0F63BB" w14:textId="77777777" w:rsidTr="000C7D26">
        <w:trPr>
          <w:jc w:val="center"/>
        </w:trPr>
        <w:tc>
          <w:tcPr>
            <w:tcW w:w="2041" w:type="dxa"/>
            <w:shd w:val="clear" w:color="auto" w:fill="auto"/>
          </w:tcPr>
          <w:p w14:paraId="67ECFEAE" w14:textId="77777777" w:rsidR="00F130E8" w:rsidRPr="00576D9F" w:rsidRDefault="00F130E8" w:rsidP="000C7D26">
            <w:pPr>
              <w:pStyle w:val="TAH"/>
              <w:rPr>
                <w:rFonts w:cs="Arial"/>
              </w:rPr>
            </w:pPr>
            <w:r w:rsidRPr="00576D9F">
              <w:rPr>
                <w:rFonts w:cs="Arial"/>
              </w:rPr>
              <w:t>MBS Configuration</w:t>
            </w:r>
          </w:p>
        </w:tc>
        <w:tc>
          <w:tcPr>
            <w:tcW w:w="2520" w:type="dxa"/>
            <w:shd w:val="clear" w:color="auto" w:fill="auto"/>
          </w:tcPr>
          <w:p w14:paraId="09F349E8" w14:textId="77777777" w:rsidR="00F130E8" w:rsidRPr="00576D9F" w:rsidRDefault="00F130E8" w:rsidP="000C7D26">
            <w:pPr>
              <w:pStyle w:val="TAH"/>
              <w:rPr>
                <w:rFonts w:cs="Arial"/>
              </w:rPr>
            </w:pPr>
            <w:r w:rsidRPr="00576D9F">
              <w:rPr>
                <w:rFonts w:cs="Arial"/>
              </w:rPr>
              <w:t>Direct Path Signal Strength (dBm)</w:t>
            </w:r>
          </w:p>
        </w:tc>
        <w:tc>
          <w:tcPr>
            <w:tcW w:w="4121" w:type="dxa"/>
            <w:shd w:val="clear" w:color="auto" w:fill="auto"/>
          </w:tcPr>
          <w:p w14:paraId="556703F3"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31CDED84" w14:textId="77777777" w:rsidTr="000C7D26">
        <w:trPr>
          <w:jc w:val="center"/>
        </w:trPr>
        <w:tc>
          <w:tcPr>
            <w:tcW w:w="2041" w:type="dxa"/>
            <w:shd w:val="clear" w:color="auto" w:fill="auto"/>
          </w:tcPr>
          <w:p w14:paraId="2571F0B3" w14:textId="77777777" w:rsidR="00F130E8" w:rsidRPr="00576D9F" w:rsidRDefault="00F130E8" w:rsidP="000C7D26">
            <w:pPr>
              <w:pStyle w:val="TAL"/>
              <w:rPr>
                <w:rFonts w:cs="Arial"/>
              </w:rPr>
            </w:pPr>
            <w:r w:rsidRPr="00576D9F">
              <w:rPr>
                <w:rFonts w:cs="Arial"/>
              </w:rPr>
              <w:t>TB1 (2 MHz) [7]</w:t>
            </w:r>
          </w:p>
        </w:tc>
        <w:tc>
          <w:tcPr>
            <w:tcW w:w="2520" w:type="dxa"/>
            <w:shd w:val="clear" w:color="auto" w:fill="auto"/>
          </w:tcPr>
          <w:p w14:paraId="1F2BCEEF"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6EAE5A5F"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14:paraId="441DB64C" w14:textId="77777777" w:rsidR="00F130E8" w:rsidRPr="00576D9F" w:rsidRDefault="00F130E8" w:rsidP="00F130E8"/>
    <w:p w14:paraId="42E7572D" w14:textId="77777777" w:rsidR="00F130E8" w:rsidRPr="00576D9F" w:rsidRDefault="00F130E8" w:rsidP="00F130E8">
      <w:r w:rsidRPr="00576D9F">
        <w:t>The test case requirements for Multipath measurement accuracy can be found in clause A.4.3.</w:t>
      </w:r>
    </w:p>
    <w:p w14:paraId="400843D2" w14:textId="77777777" w:rsidR="00F130E8" w:rsidRPr="00576D9F" w:rsidRDefault="00F130E8" w:rsidP="00F130E8">
      <w:pPr>
        <w:pStyle w:val="Heading1"/>
      </w:pPr>
      <w:bookmarkStart w:id="183" w:name="_Toc5292689"/>
      <w:bookmarkStart w:id="184" w:name="_Toc36047021"/>
      <w:bookmarkStart w:id="185" w:name="_Toc37231449"/>
      <w:bookmarkStart w:id="186" w:name="_Toc37231554"/>
      <w:r w:rsidRPr="00576D9F">
        <w:rPr>
          <w:lang w:eastAsia="zh-CN"/>
        </w:rPr>
        <w:lastRenderedPageBreak/>
        <w:t>6</w:t>
      </w:r>
      <w:r w:rsidRPr="00576D9F">
        <w:tab/>
      </w:r>
      <w:r w:rsidRPr="00576D9F">
        <w:rPr>
          <w:lang w:eastAsia="zh-CN"/>
        </w:rPr>
        <w:t>Bluetooth</w:t>
      </w:r>
      <w:r w:rsidRPr="00576D9F">
        <w:t xml:space="preserve"> performance requirements</w:t>
      </w:r>
      <w:bookmarkEnd w:id="183"/>
      <w:bookmarkEnd w:id="184"/>
      <w:bookmarkEnd w:id="185"/>
      <w:bookmarkEnd w:id="186"/>
    </w:p>
    <w:p w14:paraId="181EAD67" w14:textId="77777777" w:rsidR="00F130E8" w:rsidRPr="00576D9F" w:rsidRDefault="00F130E8" w:rsidP="00F130E8">
      <w:pPr>
        <w:pStyle w:val="Heading2"/>
        <w:rPr>
          <w:lang w:eastAsia="zh-CN"/>
        </w:rPr>
      </w:pPr>
      <w:bookmarkStart w:id="187" w:name="_Toc5292690"/>
      <w:bookmarkStart w:id="188" w:name="_Toc36047022"/>
      <w:bookmarkStart w:id="189" w:name="_Toc37231450"/>
      <w:bookmarkStart w:id="190" w:name="_Toc37231555"/>
      <w:r w:rsidRPr="00576D9F">
        <w:t>6.</w:t>
      </w:r>
      <w:r w:rsidRPr="00576D9F">
        <w:rPr>
          <w:lang w:eastAsia="zh-CN"/>
        </w:rPr>
        <w:t>1</w:t>
      </w:r>
      <w:r w:rsidRPr="00576D9F">
        <w:tab/>
      </w:r>
      <w:r w:rsidRPr="00576D9F">
        <w:rPr>
          <w:lang w:eastAsia="zh-CN"/>
        </w:rPr>
        <w:t>Introduction</w:t>
      </w:r>
      <w:bookmarkEnd w:id="187"/>
      <w:bookmarkEnd w:id="188"/>
      <w:bookmarkEnd w:id="189"/>
      <w:bookmarkEnd w:id="190"/>
    </w:p>
    <w:p w14:paraId="6BEF0149" w14:textId="77777777" w:rsidR="00F130E8" w:rsidRPr="00576D9F" w:rsidRDefault="00F130E8" w:rsidP="00F130E8">
      <w:pPr>
        <w:rPr>
          <w:lang w:eastAsia="zh-CN"/>
        </w:rPr>
      </w:pPr>
      <w:r w:rsidRPr="00576D9F">
        <w:t>The requirements in this clause are valid for terminals capable of Bluetooth.</w:t>
      </w:r>
    </w:p>
    <w:p w14:paraId="4B11488D" w14:textId="77777777" w:rsidR="00F130E8" w:rsidRPr="00576D9F" w:rsidRDefault="00F130E8" w:rsidP="00F130E8">
      <w:pPr>
        <w:pStyle w:val="Heading3"/>
      </w:pPr>
      <w:bookmarkStart w:id="191" w:name="_Toc5292691"/>
      <w:bookmarkStart w:id="192" w:name="_Toc36047023"/>
      <w:bookmarkStart w:id="193" w:name="_Toc37231451"/>
      <w:bookmarkStart w:id="194" w:name="_Toc37231556"/>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191"/>
      <w:bookmarkEnd w:id="192"/>
      <w:bookmarkEnd w:id="193"/>
      <w:bookmarkEnd w:id="194"/>
    </w:p>
    <w:p w14:paraId="71192CF3" w14:textId="77777777" w:rsidR="00F130E8" w:rsidRPr="00576D9F" w:rsidRDefault="00F130E8" w:rsidP="00F130E8">
      <w:pPr>
        <w:pStyle w:val="Heading4"/>
      </w:pPr>
      <w:bookmarkStart w:id="195" w:name="_Toc5292692"/>
      <w:bookmarkStart w:id="196" w:name="_Toc36047024"/>
      <w:bookmarkStart w:id="197" w:name="_Toc37231452"/>
      <w:bookmarkStart w:id="198" w:name="_Toc37231557"/>
      <w:r w:rsidRPr="00576D9F">
        <w:t>6.</w:t>
      </w:r>
      <w:r w:rsidRPr="00576D9F">
        <w:rPr>
          <w:lang w:eastAsia="zh-CN"/>
        </w:rPr>
        <w:t>1</w:t>
      </w:r>
      <w:r w:rsidRPr="00576D9F">
        <w:t>.1.1</w:t>
      </w:r>
      <w:r w:rsidRPr="00576D9F">
        <w:tab/>
        <w:t>Measurement Accuracy</w:t>
      </w:r>
      <w:bookmarkEnd w:id="195"/>
      <w:bookmarkEnd w:id="196"/>
      <w:bookmarkEnd w:id="197"/>
      <w:bookmarkEnd w:id="198"/>
    </w:p>
    <w:p w14:paraId="6DDE5D69" w14:textId="77777777"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14:paraId="06B27E28" w14:textId="77777777"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14:paraId="089E857F" w14:textId="77777777" w:rsidR="00F130E8" w:rsidRPr="00576D9F" w:rsidRDefault="00F130E8" w:rsidP="00F130E8">
      <w:pPr>
        <w:pStyle w:val="Heading1"/>
      </w:pPr>
      <w:bookmarkStart w:id="199" w:name="_Toc5292693"/>
      <w:bookmarkStart w:id="200" w:name="_Toc36047025"/>
      <w:bookmarkStart w:id="201" w:name="_Toc37231453"/>
      <w:bookmarkStart w:id="202" w:name="_Toc37231558"/>
      <w:r w:rsidRPr="00576D9F">
        <w:t>7</w:t>
      </w:r>
      <w:r w:rsidRPr="00576D9F">
        <w:tab/>
        <w:t>WLAN Access Point Identification minimum performance requirements</w:t>
      </w:r>
      <w:bookmarkEnd w:id="199"/>
      <w:bookmarkEnd w:id="200"/>
      <w:bookmarkEnd w:id="201"/>
      <w:bookmarkEnd w:id="202"/>
    </w:p>
    <w:p w14:paraId="44741F1F" w14:textId="77777777" w:rsidR="00F130E8" w:rsidRPr="00576D9F" w:rsidRDefault="00F130E8" w:rsidP="00F130E8">
      <w:pPr>
        <w:pStyle w:val="Heading2"/>
      </w:pPr>
      <w:bookmarkStart w:id="203" w:name="_Toc5292694"/>
      <w:bookmarkStart w:id="204" w:name="_Toc36047026"/>
      <w:bookmarkStart w:id="205" w:name="_Toc37231454"/>
      <w:bookmarkStart w:id="206" w:name="_Toc37231559"/>
      <w:r w:rsidRPr="00576D9F">
        <w:t>7.1</w:t>
      </w:r>
      <w:r w:rsidRPr="00576D9F">
        <w:tab/>
        <w:t>General</w:t>
      </w:r>
      <w:bookmarkEnd w:id="203"/>
      <w:bookmarkEnd w:id="204"/>
      <w:bookmarkEnd w:id="205"/>
      <w:bookmarkEnd w:id="206"/>
    </w:p>
    <w:p w14:paraId="35DAB4C4" w14:textId="77777777" w:rsidR="00F130E8" w:rsidRPr="00576D9F" w:rsidRDefault="00F130E8" w:rsidP="00F130E8">
      <w:r w:rsidRPr="00576D9F">
        <w:t>The minimum performance requirements specified in clause 7 apply for UEs that support WLAN positioning. This section applies to requirements for E-UTRA and NR.</w:t>
      </w:r>
    </w:p>
    <w:p w14:paraId="22558824" w14:textId="77777777"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14:paraId="465484C0" w14:textId="77777777"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14:paraId="33759204" w14:textId="77777777" w:rsidR="00F130E8" w:rsidRPr="00576D9F" w:rsidRDefault="00F130E8" w:rsidP="00F130E8">
      <w:pPr>
        <w:pStyle w:val="Heading2"/>
      </w:pPr>
      <w:bookmarkStart w:id="207" w:name="_Toc5292695"/>
      <w:bookmarkStart w:id="208" w:name="_Toc36047027"/>
      <w:bookmarkStart w:id="209" w:name="_Toc37231455"/>
      <w:bookmarkStart w:id="210" w:name="_Toc37231560"/>
      <w:r w:rsidRPr="00576D9F">
        <w:t>7.2</w:t>
      </w:r>
      <w:r w:rsidRPr="00576D9F">
        <w:tab/>
        <w:t>WLAN Access Point Identification under Sensitivity conditions</w:t>
      </w:r>
      <w:bookmarkEnd w:id="207"/>
      <w:bookmarkEnd w:id="208"/>
      <w:bookmarkEnd w:id="209"/>
      <w:bookmarkEnd w:id="210"/>
    </w:p>
    <w:p w14:paraId="406F7C3E" w14:textId="77777777" w:rsidR="00F130E8" w:rsidRPr="00576D9F" w:rsidRDefault="00F130E8" w:rsidP="00F130E8">
      <w:r w:rsidRPr="00576D9F">
        <w:t xml:space="preserve">The sensitivity conditions for a WLAN receiver are defined by IEEE in [15]. </w:t>
      </w:r>
    </w:p>
    <w:p w14:paraId="0FFE39BB" w14:textId="77777777"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14:paraId="26F9814B" w14:textId="77777777"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2D57B269" w14:textId="77777777" w:rsidTr="000C7D26">
        <w:trPr>
          <w:jc w:val="center"/>
        </w:trPr>
        <w:tc>
          <w:tcPr>
            <w:tcW w:w="2157" w:type="dxa"/>
            <w:shd w:val="clear" w:color="auto" w:fill="auto"/>
          </w:tcPr>
          <w:p w14:paraId="4CE1E33A"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10D6FEC4"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22F85EC0" w14:textId="77777777" w:rsidR="00F130E8" w:rsidRPr="00576D9F" w:rsidRDefault="00F130E8" w:rsidP="000C7D26">
            <w:pPr>
              <w:pStyle w:val="TAH"/>
              <w:rPr>
                <w:rFonts w:cs="Arial"/>
              </w:rPr>
            </w:pPr>
            <w:r w:rsidRPr="00576D9F">
              <w:rPr>
                <w:rFonts w:cs="Arial"/>
              </w:rPr>
              <w:t>% of reported Access Points</w:t>
            </w:r>
          </w:p>
        </w:tc>
      </w:tr>
      <w:tr w:rsidR="00F130E8" w:rsidRPr="00576D9F" w14:paraId="7B050182" w14:textId="77777777" w:rsidTr="000C7D26">
        <w:trPr>
          <w:jc w:val="center"/>
        </w:trPr>
        <w:tc>
          <w:tcPr>
            <w:tcW w:w="2157" w:type="dxa"/>
            <w:shd w:val="clear" w:color="auto" w:fill="auto"/>
          </w:tcPr>
          <w:p w14:paraId="186424A3" w14:textId="77777777" w:rsidR="00F130E8" w:rsidRPr="00576D9F" w:rsidRDefault="00F130E8" w:rsidP="000C7D26">
            <w:pPr>
              <w:pStyle w:val="TAL"/>
            </w:pPr>
            <w:r w:rsidRPr="00576D9F">
              <w:t>6</w:t>
            </w:r>
          </w:p>
        </w:tc>
        <w:tc>
          <w:tcPr>
            <w:tcW w:w="2448" w:type="dxa"/>
            <w:shd w:val="clear" w:color="auto" w:fill="auto"/>
          </w:tcPr>
          <w:p w14:paraId="54DE476C" w14:textId="77777777" w:rsidR="00F130E8" w:rsidRPr="00576D9F" w:rsidRDefault="00F130E8" w:rsidP="000C7D26">
            <w:pPr>
              <w:pStyle w:val="TAC"/>
            </w:pPr>
            <w:r w:rsidRPr="00576D9F">
              <w:t>See [15]</w:t>
            </w:r>
          </w:p>
        </w:tc>
        <w:tc>
          <w:tcPr>
            <w:tcW w:w="4524" w:type="dxa"/>
            <w:shd w:val="clear" w:color="auto" w:fill="auto"/>
          </w:tcPr>
          <w:p w14:paraId="6E66DBA3" w14:textId="77777777" w:rsidR="00F130E8" w:rsidRPr="00576D9F" w:rsidRDefault="00F130E8" w:rsidP="000C7D26">
            <w:pPr>
              <w:pStyle w:val="TAC"/>
            </w:pPr>
            <w:r w:rsidRPr="00576D9F">
              <w:t>90</w:t>
            </w:r>
          </w:p>
        </w:tc>
      </w:tr>
    </w:tbl>
    <w:p w14:paraId="0A17DDD4" w14:textId="77777777" w:rsidR="00F130E8" w:rsidRPr="00576D9F" w:rsidRDefault="00F130E8" w:rsidP="00F130E8"/>
    <w:p w14:paraId="50A5BC65" w14:textId="77777777" w:rsidR="00F130E8" w:rsidRPr="00576D9F" w:rsidRDefault="00F130E8" w:rsidP="00F130E8">
      <w:pPr>
        <w:pStyle w:val="Heading2"/>
      </w:pPr>
      <w:bookmarkStart w:id="211" w:name="_Toc5292696"/>
      <w:bookmarkStart w:id="212" w:name="_Toc36047028"/>
      <w:bookmarkStart w:id="213" w:name="_Toc37231456"/>
      <w:bookmarkStart w:id="214" w:name="_Toc37231561"/>
      <w:r w:rsidRPr="00576D9F">
        <w:t>7.3</w:t>
      </w:r>
      <w:r w:rsidRPr="00576D9F">
        <w:tab/>
        <w:t>WLAN Access Point Identification under Nominal conditions</w:t>
      </w:r>
      <w:bookmarkEnd w:id="211"/>
      <w:bookmarkEnd w:id="212"/>
      <w:bookmarkEnd w:id="213"/>
      <w:bookmarkEnd w:id="214"/>
    </w:p>
    <w:p w14:paraId="0139593E" w14:textId="77777777"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14:paraId="10215E3E" w14:textId="77777777" w:rsidR="00F130E8" w:rsidRPr="00576D9F" w:rsidRDefault="00F130E8" w:rsidP="00F130E8">
      <w:r w:rsidRPr="00576D9F">
        <w:t>In this requirement AWGN channel model is used and the signal level is above the noise floor.</w:t>
      </w:r>
    </w:p>
    <w:p w14:paraId="6B292546" w14:textId="77777777" w:rsidR="00F130E8" w:rsidRPr="00576D9F" w:rsidRDefault="00F130E8" w:rsidP="00F130E8">
      <w:r w:rsidRPr="00576D9F">
        <w:t>The minimum requirements for Nominal are shown in Table 7.3-1.</w:t>
      </w:r>
    </w:p>
    <w:p w14:paraId="2487CEFA" w14:textId="77777777" w:rsidR="00F130E8" w:rsidRPr="00576D9F" w:rsidRDefault="00F130E8" w:rsidP="00F130E8">
      <w:pPr>
        <w:pStyle w:val="TH"/>
      </w:pPr>
      <w:r w:rsidRPr="00576D9F">
        <w:lastRenderedPageBreak/>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4E1055DC" w14:textId="77777777" w:rsidTr="000C7D26">
        <w:trPr>
          <w:jc w:val="center"/>
        </w:trPr>
        <w:tc>
          <w:tcPr>
            <w:tcW w:w="2157" w:type="dxa"/>
            <w:shd w:val="clear" w:color="auto" w:fill="auto"/>
          </w:tcPr>
          <w:p w14:paraId="091C1548"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15691113"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7AC0B5EE" w14:textId="77777777" w:rsidR="00F130E8" w:rsidRPr="00576D9F" w:rsidRDefault="00F130E8" w:rsidP="000C7D26">
            <w:pPr>
              <w:pStyle w:val="TAH"/>
              <w:rPr>
                <w:rFonts w:cs="Arial"/>
              </w:rPr>
            </w:pPr>
            <w:r w:rsidRPr="00576D9F">
              <w:rPr>
                <w:rFonts w:cs="Arial"/>
              </w:rPr>
              <w:t>% of reported Access Points</w:t>
            </w:r>
          </w:p>
        </w:tc>
      </w:tr>
      <w:tr w:rsidR="00F130E8" w:rsidRPr="00576D9F" w14:paraId="2878CA1C" w14:textId="77777777" w:rsidTr="000C7D26">
        <w:trPr>
          <w:jc w:val="center"/>
        </w:trPr>
        <w:tc>
          <w:tcPr>
            <w:tcW w:w="2157" w:type="dxa"/>
            <w:shd w:val="clear" w:color="auto" w:fill="auto"/>
          </w:tcPr>
          <w:p w14:paraId="63BAB010" w14:textId="77777777" w:rsidR="00F130E8" w:rsidRPr="00576D9F" w:rsidRDefault="00F130E8" w:rsidP="000C7D26">
            <w:pPr>
              <w:pStyle w:val="TAL"/>
              <w:rPr>
                <w:rFonts w:cs="Arial"/>
              </w:rPr>
            </w:pPr>
            <w:r w:rsidRPr="00576D9F">
              <w:rPr>
                <w:rFonts w:cs="Arial"/>
              </w:rPr>
              <w:t>6</w:t>
            </w:r>
          </w:p>
        </w:tc>
        <w:tc>
          <w:tcPr>
            <w:tcW w:w="2448" w:type="dxa"/>
            <w:shd w:val="clear" w:color="auto" w:fill="auto"/>
          </w:tcPr>
          <w:p w14:paraId="0C01392C" w14:textId="77777777" w:rsidR="00F130E8" w:rsidRPr="00576D9F" w:rsidRDefault="00F130E8" w:rsidP="000C7D26">
            <w:pPr>
              <w:pStyle w:val="TAC"/>
              <w:rPr>
                <w:rFonts w:cs="Arial"/>
              </w:rPr>
            </w:pPr>
            <w:r w:rsidRPr="00576D9F">
              <w:rPr>
                <w:rFonts w:cs="Arial"/>
              </w:rPr>
              <w:t>-60</w:t>
            </w:r>
          </w:p>
        </w:tc>
        <w:tc>
          <w:tcPr>
            <w:tcW w:w="4524" w:type="dxa"/>
            <w:shd w:val="clear" w:color="auto" w:fill="auto"/>
          </w:tcPr>
          <w:p w14:paraId="25FAFAEB" w14:textId="77777777" w:rsidR="00F130E8" w:rsidRPr="00576D9F" w:rsidRDefault="00F130E8" w:rsidP="000C7D26">
            <w:pPr>
              <w:pStyle w:val="TAC"/>
              <w:rPr>
                <w:rFonts w:cs="Arial"/>
              </w:rPr>
            </w:pPr>
            <w:r w:rsidRPr="00576D9F">
              <w:rPr>
                <w:rFonts w:cs="Arial"/>
              </w:rPr>
              <w:t>90</w:t>
            </w:r>
          </w:p>
        </w:tc>
      </w:tr>
    </w:tbl>
    <w:p w14:paraId="3CEE6B9D" w14:textId="77777777" w:rsidR="00F130E8" w:rsidRPr="00576D9F" w:rsidRDefault="00F130E8" w:rsidP="00F130E8"/>
    <w:p w14:paraId="21A33EE7" w14:textId="77777777" w:rsidR="00F130E8" w:rsidRPr="00576D9F" w:rsidRDefault="00F130E8" w:rsidP="00F130E8">
      <w:pPr>
        <w:pStyle w:val="Heading2"/>
      </w:pPr>
      <w:bookmarkStart w:id="215" w:name="_Toc5292697"/>
      <w:bookmarkStart w:id="216" w:name="_Toc36047029"/>
      <w:bookmarkStart w:id="217" w:name="_Toc37231457"/>
      <w:bookmarkStart w:id="218" w:name="_Toc37231562"/>
      <w:r w:rsidRPr="00576D9F">
        <w:t>7.4</w:t>
      </w:r>
      <w:r w:rsidRPr="00576D9F">
        <w:tab/>
        <w:t>WLAN Access Point Identification under Dynamic Range conditions</w:t>
      </w:r>
      <w:bookmarkEnd w:id="215"/>
      <w:bookmarkEnd w:id="216"/>
      <w:bookmarkEnd w:id="217"/>
      <w:bookmarkEnd w:id="218"/>
    </w:p>
    <w:p w14:paraId="0EB0E7BB" w14:textId="77777777"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14:paraId="33B6B32C" w14:textId="77777777"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14:paraId="03046858" w14:textId="77777777"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00B13B15" w14:textId="77777777" w:rsidTr="000C7D26">
        <w:trPr>
          <w:jc w:val="center"/>
        </w:trPr>
        <w:tc>
          <w:tcPr>
            <w:tcW w:w="2157" w:type="dxa"/>
            <w:shd w:val="clear" w:color="auto" w:fill="auto"/>
          </w:tcPr>
          <w:p w14:paraId="5B23A4C6"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0175319A"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07FC9A1F" w14:textId="77777777" w:rsidR="00F130E8" w:rsidRPr="00576D9F" w:rsidRDefault="00F130E8" w:rsidP="000C7D26">
            <w:pPr>
              <w:pStyle w:val="TAH"/>
              <w:rPr>
                <w:rFonts w:cs="Arial"/>
              </w:rPr>
            </w:pPr>
            <w:r w:rsidRPr="00576D9F">
              <w:rPr>
                <w:rFonts w:cs="Arial"/>
              </w:rPr>
              <w:t>% of reported Access Points</w:t>
            </w:r>
          </w:p>
        </w:tc>
      </w:tr>
      <w:tr w:rsidR="00F130E8" w:rsidRPr="00576D9F" w14:paraId="46EFDD27" w14:textId="77777777" w:rsidTr="000C7D26">
        <w:trPr>
          <w:jc w:val="center"/>
        </w:trPr>
        <w:tc>
          <w:tcPr>
            <w:tcW w:w="2157" w:type="dxa"/>
            <w:shd w:val="clear" w:color="auto" w:fill="auto"/>
          </w:tcPr>
          <w:p w14:paraId="2A344CDD" w14:textId="77777777" w:rsidR="00F130E8" w:rsidRPr="00576D9F" w:rsidRDefault="00F130E8" w:rsidP="000C7D26">
            <w:pPr>
              <w:pStyle w:val="TAL"/>
              <w:rPr>
                <w:rFonts w:cs="Arial"/>
              </w:rPr>
            </w:pPr>
            <w:r w:rsidRPr="00576D9F">
              <w:rPr>
                <w:rFonts w:cs="Arial"/>
              </w:rPr>
              <w:t>3</w:t>
            </w:r>
          </w:p>
        </w:tc>
        <w:tc>
          <w:tcPr>
            <w:tcW w:w="2448" w:type="dxa"/>
            <w:shd w:val="clear" w:color="auto" w:fill="auto"/>
          </w:tcPr>
          <w:p w14:paraId="33758D45" w14:textId="77777777" w:rsidR="00F130E8" w:rsidRPr="00576D9F" w:rsidRDefault="00F130E8" w:rsidP="000C7D26">
            <w:pPr>
              <w:pStyle w:val="TAC"/>
              <w:rPr>
                <w:rFonts w:cs="Arial"/>
              </w:rPr>
            </w:pPr>
            <w:r w:rsidRPr="00576D9F">
              <w:rPr>
                <w:rFonts w:cs="Arial"/>
              </w:rPr>
              <w:t>See [15]</w:t>
            </w:r>
          </w:p>
        </w:tc>
        <w:tc>
          <w:tcPr>
            <w:tcW w:w="4524" w:type="dxa"/>
            <w:shd w:val="clear" w:color="auto" w:fill="auto"/>
          </w:tcPr>
          <w:p w14:paraId="3FB968A2" w14:textId="77777777" w:rsidR="00F130E8" w:rsidRPr="00576D9F" w:rsidRDefault="00F130E8" w:rsidP="000C7D26">
            <w:pPr>
              <w:pStyle w:val="TAC"/>
              <w:rPr>
                <w:rFonts w:cs="Arial"/>
              </w:rPr>
            </w:pPr>
            <w:r w:rsidRPr="00576D9F">
              <w:rPr>
                <w:rFonts w:cs="Arial"/>
              </w:rPr>
              <w:t>100</w:t>
            </w:r>
          </w:p>
        </w:tc>
      </w:tr>
    </w:tbl>
    <w:p w14:paraId="7B03F3E3" w14:textId="77777777" w:rsidR="00F130E8" w:rsidRPr="00576D9F" w:rsidRDefault="00F130E8" w:rsidP="00F130E8">
      <w:pPr>
        <w:rPr>
          <w:rFonts w:cs="v4.2.0"/>
        </w:rPr>
      </w:pPr>
    </w:p>
    <w:p w14:paraId="61B039AF" w14:textId="77777777" w:rsidR="00F130E8" w:rsidRPr="00576D9F" w:rsidRDefault="00F130E8" w:rsidP="00F130E8">
      <w:pPr>
        <w:pStyle w:val="Heading8"/>
      </w:pPr>
      <w:r w:rsidRPr="00576D9F">
        <w:br w:type="page"/>
      </w:r>
      <w:bookmarkStart w:id="219" w:name="_Toc5292698"/>
      <w:bookmarkStart w:id="220" w:name="_Toc36047030"/>
      <w:bookmarkStart w:id="221" w:name="_Toc37231458"/>
      <w:bookmarkStart w:id="222" w:name="_Toc37231563"/>
      <w:r w:rsidRPr="00576D9F">
        <w:lastRenderedPageBreak/>
        <w:t>Annex A (normative):</w:t>
      </w:r>
      <w:r w:rsidRPr="00576D9F">
        <w:br/>
        <w:t>Test Case Requirements</w:t>
      </w:r>
      <w:bookmarkEnd w:id="219"/>
      <w:bookmarkEnd w:id="220"/>
      <w:bookmarkEnd w:id="221"/>
      <w:bookmarkEnd w:id="222"/>
    </w:p>
    <w:p w14:paraId="40A1CFE8" w14:textId="77777777" w:rsidR="00F130E8" w:rsidRPr="00576D9F" w:rsidRDefault="00F130E8" w:rsidP="00F130E8"/>
    <w:p w14:paraId="1AB1CF40" w14:textId="77777777" w:rsidR="00F130E8" w:rsidRPr="00576D9F" w:rsidRDefault="00F130E8" w:rsidP="00F130E8">
      <w:pPr>
        <w:pStyle w:val="Heading1"/>
      </w:pPr>
      <w:bookmarkStart w:id="223" w:name="_Toc5292699"/>
      <w:bookmarkStart w:id="224" w:name="_Toc36047031"/>
      <w:bookmarkStart w:id="225" w:name="_Toc37231459"/>
      <w:bookmarkStart w:id="226" w:name="_Toc37231564"/>
      <w:r w:rsidRPr="00576D9F">
        <w:t>A.1</w:t>
      </w:r>
      <w:r w:rsidRPr="00576D9F">
        <w:tab/>
        <w:t>Purpose of annex</w:t>
      </w:r>
      <w:bookmarkEnd w:id="223"/>
      <w:bookmarkEnd w:id="224"/>
      <w:bookmarkEnd w:id="225"/>
      <w:bookmarkEnd w:id="226"/>
    </w:p>
    <w:p w14:paraId="3268872B" w14:textId="77777777"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14:paraId="6F1649F2" w14:textId="77777777" w:rsidR="00F130E8" w:rsidRPr="00576D9F" w:rsidRDefault="00F130E8" w:rsidP="00F130E8">
      <w:r w:rsidRPr="00576D9F">
        <w:t xml:space="preserve">The conformance tests are specified in clauses A.3 and A.4. Statistical interpretation of the requirements is described in clause A.2. </w:t>
      </w:r>
    </w:p>
    <w:p w14:paraId="451FB423"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14:paraId="6C4E79DB" w14:textId="77777777" w:rsidR="00F130E8" w:rsidRPr="00576D9F" w:rsidRDefault="00F130E8" w:rsidP="00F130E8">
      <w:pPr>
        <w:pStyle w:val="Heading1"/>
      </w:pPr>
      <w:bookmarkStart w:id="227" w:name="_Toc5292700"/>
      <w:bookmarkStart w:id="228" w:name="_Toc36047032"/>
      <w:bookmarkStart w:id="229" w:name="_Toc37231460"/>
      <w:bookmarkStart w:id="230" w:name="_Toc37231565"/>
      <w:r w:rsidRPr="00576D9F">
        <w:t>A.2</w:t>
      </w:r>
      <w:r w:rsidRPr="00576D9F">
        <w:tab/>
        <w:t>Requirement classification for statistical testing</w:t>
      </w:r>
      <w:bookmarkEnd w:id="227"/>
      <w:bookmarkEnd w:id="228"/>
      <w:bookmarkEnd w:id="229"/>
      <w:bookmarkEnd w:id="230"/>
    </w:p>
    <w:p w14:paraId="19A5A9EB" w14:textId="77777777"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3744A75" w14:textId="77777777"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1F5912D1" w14:textId="77777777"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14:paraId="3733AB20" w14:textId="77777777" w:rsidR="00F130E8" w:rsidRPr="00576D9F" w:rsidRDefault="00F130E8" w:rsidP="00F130E8">
      <w:pPr>
        <w:pStyle w:val="Heading1"/>
      </w:pPr>
      <w:bookmarkStart w:id="231" w:name="_Toc5292701"/>
      <w:bookmarkStart w:id="232" w:name="_Toc36047033"/>
      <w:bookmarkStart w:id="233" w:name="_Toc37231461"/>
      <w:bookmarkStart w:id="234" w:name="_Toc37231566"/>
      <w:r w:rsidRPr="00576D9F">
        <w:t>A.3</w:t>
      </w:r>
      <w:r w:rsidRPr="00576D9F">
        <w:tab/>
        <w:t>UE Measurement Procedures</w:t>
      </w:r>
      <w:bookmarkEnd w:id="231"/>
      <w:bookmarkEnd w:id="232"/>
      <w:bookmarkEnd w:id="233"/>
      <w:bookmarkEnd w:id="234"/>
    </w:p>
    <w:p w14:paraId="5438C43D" w14:textId="77777777" w:rsidR="00F130E8" w:rsidRPr="00576D9F" w:rsidRDefault="00F130E8" w:rsidP="00F130E8">
      <w:pPr>
        <w:pStyle w:val="Heading2"/>
      </w:pPr>
      <w:bookmarkStart w:id="235" w:name="_Toc5292702"/>
      <w:bookmarkStart w:id="236" w:name="_Toc36047034"/>
      <w:bookmarkStart w:id="237" w:name="_Toc37231462"/>
      <w:bookmarkStart w:id="238" w:name="_Toc37231567"/>
      <w:r w:rsidRPr="00576D9F">
        <w:t>A.3.1</w:t>
      </w:r>
      <w:r w:rsidRPr="00576D9F">
        <w:tab/>
        <w:t>MBS Measurement reporting delay test case</w:t>
      </w:r>
      <w:bookmarkEnd w:id="235"/>
      <w:bookmarkEnd w:id="236"/>
      <w:bookmarkEnd w:id="237"/>
      <w:bookmarkEnd w:id="238"/>
    </w:p>
    <w:p w14:paraId="20CD3B4B" w14:textId="77777777" w:rsidR="00F130E8" w:rsidRPr="00576D9F" w:rsidRDefault="00F130E8" w:rsidP="00F130E8">
      <w:pPr>
        <w:pStyle w:val="Heading3"/>
      </w:pPr>
      <w:bookmarkStart w:id="239" w:name="_Toc5292703"/>
      <w:bookmarkStart w:id="240" w:name="_Toc36047035"/>
      <w:bookmarkStart w:id="241" w:name="_Toc37231463"/>
      <w:bookmarkStart w:id="242" w:name="_Toc37231568"/>
      <w:r w:rsidRPr="00576D9F">
        <w:t>A.3.1.1</w:t>
      </w:r>
      <w:r w:rsidRPr="00576D9F">
        <w:tab/>
        <w:t>Test Purpose and Environment</w:t>
      </w:r>
      <w:bookmarkEnd w:id="239"/>
      <w:bookmarkEnd w:id="240"/>
      <w:bookmarkEnd w:id="241"/>
      <w:bookmarkEnd w:id="242"/>
    </w:p>
    <w:p w14:paraId="7C686BA2" w14:textId="77777777"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14:paraId="4CF61951" w14:textId="77777777"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14:paraId="18360ED2" w14:textId="77777777" w:rsidR="00F130E8" w:rsidRPr="00576D9F" w:rsidRDefault="00F130E8" w:rsidP="00F130E8">
      <w:r w:rsidRPr="00576D9F">
        <w:lastRenderedPageBreak/>
        <w:t xml:space="preserve">The UE shall perform and report the MBS measurements for the beacon within 12000 ms, starting from the receipt of the location request.   </w:t>
      </w:r>
    </w:p>
    <w:p w14:paraId="6CE35252" w14:textId="77777777"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w14:anchorId="0AD7D9FD">
          <v:shape id="_x0000_i1039" type="#_x0000_t75" style="width:217pt;height:19.5pt" o:ole="">
            <v:imagedata r:id="rId36" o:title=""/>
          </v:shape>
          <o:OLEObject Type="Embed" ProgID="Equation.3" ShapeID="_x0000_i1039" DrawAspect="Content" ObjectID="_1767806606"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14:paraId="44CE9965" w14:textId="77777777"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14:paraId="44DFA22A" w14:textId="77777777" w:rsidR="00F130E8" w:rsidRPr="00576D9F" w:rsidRDefault="00F130E8" w:rsidP="00F130E8">
      <w:r w:rsidRPr="00576D9F">
        <w:t>The beacon shall use a PN code chosen from the PN code list for TB1 [7].</w:t>
      </w:r>
    </w:p>
    <w:p w14:paraId="525D035E" w14:textId="77777777" w:rsidR="00F130E8" w:rsidRPr="00576D9F" w:rsidRDefault="00F130E8" w:rsidP="00F130E8">
      <w:r w:rsidRPr="00576D9F">
        <w:t>If the UE supports MBS assistance data, the UE will receive the MBS assistance data for each beacon via LPP, according to Annex A.</w:t>
      </w:r>
    </w:p>
    <w:p w14:paraId="55570C62" w14:textId="77777777"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14:paraId="21C80A7E" w14:textId="77777777" w:rsidTr="000C7D26">
        <w:trPr>
          <w:jc w:val="center"/>
        </w:trPr>
        <w:tc>
          <w:tcPr>
            <w:tcW w:w="1908" w:type="dxa"/>
            <w:shd w:val="clear" w:color="auto" w:fill="auto"/>
          </w:tcPr>
          <w:p w14:paraId="0782E046"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42E29AA5"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0A539525" w14:textId="77777777" w:rsidR="00F130E8" w:rsidRPr="00576D9F" w:rsidRDefault="00F130E8" w:rsidP="000C7D26">
            <w:pPr>
              <w:pStyle w:val="TAH"/>
              <w:rPr>
                <w:rFonts w:cs="Arial"/>
              </w:rPr>
            </w:pPr>
            <w:r w:rsidRPr="00576D9F">
              <w:rPr>
                <w:rFonts w:cs="Arial"/>
              </w:rPr>
              <w:t>Value</w:t>
            </w:r>
          </w:p>
        </w:tc>
        <w:tc>
          <w:tcPr>
            <w:tcW w:w="2986" w:type="dxa"/>
          </w:tcPr>
          <w:p w14:paraId="438D60D1" w14:textId="77777777" w:rsidR="00F130E8" w:rsidRPr="00576D9F" w:rsidRDefault="00F130E8" w:rsidP="000C7D26">
            <w:pPr>
              <w:pStyle w:val="TAH"/>
              <w:rPr>
                <w:rFonts w:cs="Arial"/>
              </w:rPr>
            </w:pPr>
            <w:r w:rsidRPr="00576D9F">
              <w:rPr>
                <w:rFonts w:cs="Arial"/>
              </w:rPr>
              <w:t>Comment</w:t>
            </w:r>
          </w:p>
        </w:tc>
      </w:tr>
      <w:tr w:rsidR="00F130E8" w:rsidRPr="00576D9F" w14:paraId="00A05834" w14:textId="77777777" w:rsidTr="000C7D26">
        <w:trPr>
          <w:jc w:val="center"/>
        </w:trPr>
        <w:tc>
          <w:tcPr>
            <w:tcW w:w="1908" w:type="dxa"/>
            <w:shd w:val="clear" w:color="auto" w:fill="auto"/>
          </w:tcPr>
          <w:p w14:paraId="12475214"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5524759F"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72C142FA" w14:textId="77777777" w:rsidR="00F130E8" w:rsidRPr="00576D9F" w:rsidRDefault="00F130E8" w:rsidP="000C7D26">
            <w:pPr>
              <w:pStyle w:val="TAC"/>
              <w:rPr>
                <w:rFonts w:cs="Arial"/>
              </w:rPr>
            </w:pPr>
            <w:r w:rsidRPr="00576D9F">
              <w:rPr>
                <w:rFonts w:cs="Arial"/>
              </w:rPr>
              <w:t>925.977</w:t>
            </w:r>
          </w:p>
        </w:tc>
        <w:tc>
          <w:tcPr>
            <w:tcW w:w="2986" w:type="dxa"/>
          </w:tcPr>
          <w:p w14:paraId="7B337870" w14:textId="77777777" w:rsidR="00F130E8" w:rsidRPr="00576D9F" w:rsidRDefault="00F130E8" w:rsidP="000C7D26">
            <w:pPr>
              <w:pStyle w:val="TAC"/>
              <w:rPr>
                <w:rFonts w:cs="Arial"/>
              </w:rPr>
            </w:pPr>
          </w:p>
        </w:tc>
      </w:tr>
      <w:tr w:rsidR="00F130E8" w:rsidRPr="00576D9F" w14:paraId="4F782806" w14:textId="77777777" w:rsidTr="000C7D26">
        <w:trPr>
          <w:jc w:val="center"/>
        </w:trPr>
        <w:tc>
          <w:tcPr>
            <w:tcW w:w="1908" w:type="dxa"/>
            <w:shd w:val="clear" w:color="auto" w:fill="auto"/>
          </w:tcPr>
          <w:p w14:paraId="22646B94"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017FD873"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209F5DED" w14:textId="77777777" w:rsidR="00F130E8" w:rsidRPr="00576D9F" w:rsidRDefault="00F130E8" w:rsidP="000C7D26">
            <w:pPr>
              <w:pStyle w:val="TAC"/>
              <w:rPr>
                <w:rFonts w:cs="Arial"/>
              </w:rPr>
            </w:pPr>
            <w:r w:rsidRPr="00576D9F">
              <w:rPr>
                <w:rFonts w:cs="Arial"/>
              </w:rPr>
              <w:t>EPA 5 Hz</w:t>
            </w:r>
          </w:p>
        </w:tc>
        <w:tc>
          <w:tcPr>
            <w:tcW w:w="2986" w:type="dxa"/>
          </w:tcPr>
          <w:p w14:paraId="1CE31A64" w14:textId="77777777" w:rsidR="00F130E8" w:rsidRPr="00576D9F" w:rsidRDefault="00F130E8" w:rsidP="000C7D26">
            <w:pPr>
              <w:pStyle w:val="TAC"/>
              <w:rPr>
                <w:rFonts w:cs="Arial"/>
              </w:rPr>
            </w:pPr>
          </w:p>
        </w:tc>
      </w:tr>
      <w:tr w:rsidR="00F130E8" w:rsidRPr="00576D9F" w14:paraId="699519D2" w14:textId="77777777" w:rsidTr="000C7D26">
        <w:trPr>
          <w:jc w:val="center"/>
        </w:trPr>
        <w:tc>
          <w:tcPr>
            <w:tcW w:w="1908" w:type="dxa"/>
            <w:shd w:val="clear" w:color="auto" w:fill="auto"/>
          </w:tcPr>
          <w:p w14:paraId="4FA442C6"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6BA2828A"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5476D574" w14:textId="77777777" w:rsidR="00F130E8" w:rsidRPr="00576D9F" w:rsidRDefault="00F130E8" w:rsidP="000C7D26">
            <w:pPr>
              <w:pStyle w:val="TAC"/>
              <w:rPr>
                <w:rFonts w:cs="Arial"/>
              </w:rPr>
            </w:pPr>
            <w:r w:rsidRPr="00576D9F">
              <w:rPr>
                <w:rFonts w:cs="Arial"/>
              </w:rPr>
              <w:t>TB1 (2 MHz)</w:t>
            </w:r>
          </w:p>
        </w:tc>
        <w:tc>
          <w:tcPr>
            <w:tcW w:w="2986" w:type="dxa"/>
          </w:tcPr>
          <w:p w14:paraId="6DE79D94" w14:textId="77777777" w:rsidR="00F130E8" w:rsidRPr="00576D9F" w:rsidRDefault="00F130E8" w:rsidP="000C7D26">
            <w:pPr>
              <w:pStyle w:val="TAC"/>
              <w:rPr>
                <w:rFonts w:cs="Arial"/>
              </w:rPr>
            </w:pPr>
          </w:p>
        </w:tc>
      </w:tr>
      <w:tr w:rsidR="00F130E8" w:rsidRPr="00576D9F" w14:paraId="0F4BFCBC" w14:textId="77777777" w:rsidTr="000C7D26">
        <w:trPr>
          <w:jc w:val="center"/>
        </w:trPr>
        <w:tc>
          <w:tcPr>
            <w:tcW w:w="1908" w:type="dxa"/>
            <w:shd w:val="clear" w:color="auto" w:fill="auto"/>
          </w:tcPr>
          <w:p w14:paraId="180C6C3A" w14:textId="77777777" w:rsidR="00F130E8" w:rsidRPr="00576D9F" w:rsidRDefault="00F130E8" w:rsidP="000C7D26">
            <w:pPr>
              <w:pStyle w:val="TAL"/>
              <w:rPr>
                <w:rFonts w:cs="Arial"/>
              </w:rPr>
            </w:pPr>
            <w:r w:rsidRPr="00576D9F">
              <w:rPr>
                <w:rFonts w:cs="Arial"/>
              </w:rPr>
              <w:t>MBS Data Packet Type</w:t>
            </w:r>
          </w:p>
        </w:tc>
        <w:tc>
          <w:tcPr>
            <w:tcW w:w="1839" w:type="dxa"/>
            <w:shd w:val="clear" w:color="auto" w:fill="auto"/>
          </w:tcPr>
          <w:p w14:paraId="2FA0A5DE"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1080359" w14:textId="77777777" w:rsidR="00F130E8" w:rsidRPr="00576D9F" w:rsidRDefault="00F130E8" w:rsidP="000C7D26">
            <w:pPr>
              <w:pStyle w:val="TAC"/>
              <w:rPr>
                <w:rFonts w:cs="Arial"/>
              </w:rPr>
            </w:pPr>
            <w:r w:rsidRPr="00576D9F">
              <w:rPr>
                <w:rFonts w:cs="Arial"/>
              </w:rPr>
              <w:t>Type 2</w:t>
            </w:r>
          </w:p>
        </w:tc>
        <w:tc>
          <w:tcPr>
            <w:tcW w:w="2986" w:type="dxa"/>
          </w:tcPr>
          <w:p w14:paraId="6B755508" w14:textId="77777777" w:rsidR="00F130E8" w:rsidRPr="00576D9F" w:rsidRDefault="00F130E8" w:rsidP="000C7D26">
            <w:pPr>
              <w:pStyle w:val="TAC"/>
              <w:rPr>
                <w:rFonts w:cs="Arial"/>
              </w:rPr>
            </w:pPr>
          </w:p>
        </w:tc>
      </w:tr>
      <w:tr w:rsidR="00F130E8" w:rsidRPr="00576D9F" w14:paraId="53234344" w14:textId="77777777" w:rsidTr="000C7D26">
        <w:trPr>
          <w:jc w:val="center"/>
        </w:trPr>
        <w:tc>
          <w:tcPr>
            <w:tcW w:w="1908" w:type="dxa"/>
            <w:shd w:val="clear" w:color="auto" w:fill="auto"/>
          </w:tcPr>
          <w:p w14:paraId="712B7044"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2A7ED4D8"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5EB82AEC"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5A539260" w14:textId="77777777" w:rsidR="00F130E8" w:rsidRPr="00576D9F" w:rsidRDefault="00F130E8" w:rsidP="000C7D26">
            <w:pPr>
              <w:pStyle w:val="TAC"/>
              <w:rPr>
                <w:rFonts w:cs="Arial"/>
              </w:rPr>
            </w:pPr>
          </w:p>
        </w:tc>
      </w:tr>
      <w:tr w:rsidR="00F130E8" w:rsidRPr="00576D9F" w14:paraId="41F4CABA" w14:textId="77777777" w:rsidTr="000C7D26">
        <w:trPr>
          <w:jc w:val="center"/>
        </w:trPr>
        <w:tc>
          <w:tcPr>
            <w:tcW w:w="1908" w:type="dxa"/>
            <w:shd w:val="clear" w:color="auto" w:fill="auto"/>
          </w:tcPr>
          <w:p w14:paraId="0AD8721B" w14:textId="77777777" w:rsidR="00F130E8" w:rsidRPr="00576D9F" w:rsidRDefault="00F130E8" w:rsidP="000C7D26">
            <w:pPr>
              <w:pStyle w:val="TAL"/>
              <w:rPr>
                <w:rFonts w:cs="Arial"/>
              </w:rPr>
            </w:pPr>
            <w:r w:rsidRPr="00576D9F">
              <w:rPr>
                <w:rFonts w:cs="Arial"/>
              </w:rPr>
              <w:t>Beacon transmitted Code Phase (delay)</w:t>
            </w:r>
          </w:p>
        </w:tc>
        <w:tc>
          <w:tcPr>
            <w:tcW w:w="1839" w:type="dxa"/>
            <w:shd w:val="clear" w:color="auto" w:fill="auto"/>
          </w:tcPr>
          <w:p w14:paraId="2C9E2697"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4A3B2BD9" w14:textId="77777777"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14:paraId="5B0DF820"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34A9029D" w14:textId="77777777" w:rsidTr="000C7D26">
        <w:trPr>
          <w:jc w:val="center"/>
        </w:trPr>
        <w:tc>
          <w:tcPr>
            <w:tcW w:w="1908" w:type="dxa"/>
            <w:shd w:val="clear" w:color="auto" w:fill="auto"/>
          </w:tcPr>
          <w:p w14:paraId="67121902" w14:textId="77777777" w:rsidR="00F130E8" w:rsidRPr="00576D9F" w:rsidRDefault="00F130E8" w:rsidP="000C7D26">
            <w:pPr>
              <w:pStyle w:val="TAL"/>
              <w:rPr>
                <w:rFonts w:cs="Arial"/>
              </w:rPr>
            </w:pPr>
            <w:r w:rsidRPr="00576D9F">
              <w:rPr>
                <w:rFonts w:cs="Arial"/>
              </w:rPr>
              <w:t>Beacon Signal Strength</w:t>
            </w:r>
          </w:p>
        </w:tc>
        <w:tc>
          <w:tcPr>
            <w:tcW w:w="1839" w:type="dxa"/>
            <w:shd w:val="clear" w:color="auto" w:fill="auto"/>
          </w:tcPr>
          <w:p w14:paraId="3C5660F5" w14:textId="77777777" w:rsidR="00F130E8" w:rsidRPr="00576D9F" w:rsidRDefault="00F130E8" w:rsidP="000C7D26">
            <w:pPr>
              <w:pStyle w:val="TAC"/>
              <w:rPr>
                <w:rFonts w:cs="Arial"/>
              </w:rPr>
            </w:pPr>
            <w:r w:rsidRPr="00576D9F">
              <w:rPr>
                <w:rFonts w:cs="Arial"/>
              </w:rPr>
              <w:t>dBm</w:t>
            </w:r>
          </w:p>
        </w:tc>
        <w:tc>
          <w:tcPr>
            <w:tcW w:w="3124" w:type="dxa"/>
            <w:shd w:val="clear" w:color="auto" w:fill="auto"/>
          </w:tcPr>
          <w:p w14:paraId="58D25AD0" w14:textId="77777777" w:rsidR="00F130E8" w:rsidRPr="00576D9F" w:rsidRDefault="00F130E8" w:rsidP="000C7D26">
            <w:pPr>
              <w:pStyle w:val="TAC"/>
              <w:rPr>
                <w:rFonts w:cs="Arial"/>
              </w:rPr>
            </w:pPr>
            <w:r w:rsidRPr="00576D9F">
              <w:rPr>
                <w:rFonts w:cs="Arial"/>
              </w:rPr>
              <w:t>-30</w:t>
            </w:r>
          </w:p>
        </w:tc>
        <w:tc>
          <w:tcPr>
            <w:tcW w:w="2986" w:type="dxa"/>
          </w:tcPr>
          <w:p w14:paraId="18F2C62A" w14:textId="77777777" w:rsidR="00F130E8" w:rsidRPr="00576D9F" w:rsidRDefault="00F130E8" w:rsidP="000C7D26">
            <w:pPr>
              <w:pStyle w:val="TAC"/>
              <w:rPr>
                <w:rFonts w:cs="Arial"/>
              </w:rPr>
            </w:pPr>
          </w:p>
        </w:tc>
      </w:tr>
    </w:tbl>
    <w:p w14:paraId="52D61434" w14:textId="77777777" w:rsidR="00F130E8" w:rsidRPr="00576D9F" w:rsidRDefault="00F130E8" w:rsidP="00F130E8"/>
    <w:p w14:paraId="79D2008E" w14:textId="77777777"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64BADA5F" w14:textId="77777777" w:rsidTr="000C7D26">
        <w:trPr>
          <w:jc w:val="center"/>
        </w:trPr>
        <w:tc>
          <w:tcPr>
            <w:tcW w:w="1908" w:type="dxa"/>
            <w:shd w:val="clear" w:color="auto" w:fill="auto"/>
          </w:tcPr>
          <w:p w14:paraId="086C367C"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3A72DFEE"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64057FBB" w14:textId="77777777" w:rsidR="00F130E8" w:rsidRPr="00576D9F" w:rsidRDefault="00F130E8" w:rsidP="000C7D26">
            <w:pPr>
              <w:pStyle w:val="TAH"/>
              <w:rPr>
                <w:rFonts w:cs="Arial"/>
              </w:rPr>
            </w:pPr>
            <w:r w:rsidRPr="00576D9F">
              <w:rPr>
                <w:rFonts w:cs="Arial"/>
              </w:rPr>
              <w:t>Value</w:t>
            </w:r>
          </w:p>
        </w:tc>
        <w:tc>
          <w:tcPr>
            <w:tcW w:w="2986" w:type="dxa"/>
          </w:tcPr>
          <w:p w14:paraId="420213B5" w14:textId="77777777" w:rsidR="00F130E8" w:rsidRPr="00576D9F" w:rsidRDefault="00F130E8" w:rsidP="000C7D26">
            <w:pPr>
              <w:pStyle w:val="TAH"/>
              <w:rPr>
                <w:rFonts w:cs="Arial"/>
              </w:rPr>
            </w:pPr>
            <w:r w:rsidRPr="00576D9F">
              <w:rPr>
                <w:rFonts w:cs="Arial"/>
              </w:rPr>
              <w:t>Comment</w:t>
            </w:r>
          </w:p>
        </w:tc>
      </w:tr>
      <w:tr w:rsidR="00F130E8" w:rsidRPr="00576D9F" w14:paraId="7E02A46B" w14:textId="77777777" w:rsidTr="000C7D26">
        <w:trPr>
          <w:jc w:val="center"/>
        </w:trPr>
        <w:tc>
          <w:tcPr>
            <w:tcW w:w="1908" w:type="dxa"/>
            <w:shd w:val="clear" w:color="auto" w:fill="auto"/>
          </w:tcPr>
          <w:p w14:paraId="6F58639F"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2CF2C74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8D45DE3" w14:textId="77777777" w:rsidR="00F130E8" w:rsidRPr="00576D9F" w:rsidRDefault="00F130E8" w:rsidP="000C7D26">
            <w:pPr>
              <w:pStyle w:val="TAC"/>
              <w:rPr>
                <w:rFonts w:cs="Arial"/>
              </w:rPr>
            </w:pPr>
            <w:r w:rsidRPr="00576D9F">
              <w:rPr>
                <w:rFonts w:cs="Arial"/>
              </w:rPr>
              <w:t>Equal to Slot number</w:t>
            </w:r>
          </w:p>
        </w:tc>
        <w:tc>
          <w:tcPr>
            <w:tcW w:w="2986" w:type="dxa"/>
          </w:tcPr>
          <w:p w14:paraId="0622BEE9" w14:textId="77777777" w:rsidR="00F130E8" w:rsidRPr="00576D9F" w:rsidRDefault="00F130E8" w:rsidP="000C7D26">
            <w:pPr>
              <w:pStyle w:val="TAC"/>
              <w:rPr>
                <w:rFonts w:cs="Arial"/>
              </w:rPr>
            </w:pPr>
          </w:p>
        </w:tc>
      </w:tr>
      <w:tr w:rsidR="00F130E8" w:rsidRPr="00576D9F" w14:paraId="0A986420" w14:textId="77777777" w:rsidTr="000C7D26">
        <w:trPr>
          <w:jc w:val="center"/>
        </w:trPr>
        <w:tc>
          <w:tcPr>
            <w:tcW w:w="1908" w:type="dxa"/>
            <w:shd w:val="clear" w:color="auto" w:fill="auto"/>
          </w:tcPr>
          <w:p w14:paraId="466A8A6B"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004CF3EE"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336A8C3" w14:textId="77777777" w:rsidR="00F130E8" w:rsidRPr="00576D9F" w:rsidRDefault="00F130E8" w:rsidP="000C7D26">
            <w:pPr>
              <w:pStyle w:val="TAC"/>
              <w:rPr>
                <w:rFonts w:cs="Arial"/>
              </w:rPr>
            </w:pPr>
            <w:r w:rsidRPr="00576D9F">
              <w:rPr>
                <w:rFonts w:cs="Arial"/>
              </w:rPr>
              <w:t>Equal to Slot number</w:t>
            </w:r>
          </w:p>
        </w:tc>
        <w:tc>
          <w:tcPr>
            <w:tcW w:w="2986" w:type="dxa"/>
          </w:tcPr>
          <w:p w14:paraId="02F4F645" w14:textId="77777777" w:rsidR="00F130E8" w:rsidRPr="00576D9F" w:rsidRDefault="00F130E8" w:rsidP="000C7D26">
            <w:pPr>
              <w:pStyle w:val="TAC"/>
              <w:rPr>
                <w:rFonts w:cs="Arial"/>
              </w:rPr>
            </w:pPr>
          </w:p>
        </w:tc>
      </w:tr>
      <w:tr w:rsidR="00F130E8" w:rsidRPr="00576D9F" w14:paraId="750B2779" w14:textId="77777777" w:rsidTr="000C7D26">
        <w:trPr>
          <w:jc w:val="center"/>
        </w:trPr>
        <w:tc>
          <w:tcPr>
            <w:tcW w:w="1908" w:type="dxa"/>
            <w:shd w:val="clear" w:color="auto" w:fill="auto"/>
          </w:tcPr>
          <w:p w14:paraId="1345D5CE"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7927F074"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0C407EAE" w14:textId="77777777" w:rsidR="00F130E8" w:rsidRPr="00576D9F" w:rsidRDefault="00F130E8" w:rsidP="000C7D26">
            <w:pPr>
              <w:pStyle w:val="TAC"/>
              <w:rPr>
                <w:rFonts w:cs="Arial"/>
              </w:rPr>
            </w:pPr>
            <w:r w:rsidRPr="00576D9F">
              <w:rPr>
                <w:rFonts w:cs="Arial"/>
              </w:rPr>
              <w:t>0</w:t>
            </w:r>
          </w:p>
        </w:tc>
        <w:tc>
          <w:tcPr>
            <w:tcW w:w="2986" w:type="dxa"/>
          </w:tcPr>
          <w:p w14:paraId="21487DB4" w14:textId="77777777" w:rsidR="00F130E8" w:rsidRPr="00576D9F" w:rsidRDefault="00F130E8" w:rsidP="000C7D26">
            <w:pPr>
              <w:pStyle w:val="TAC"/>
              <w:rPr>
                <w:rFonts w:cs="Arial"/>
              </w:rPr>
            </w:pPr>
          </w:p>
        </w:tc>
      </w:tr>
    </w:tbl>
    <w:p w14:paraId="47F638EE" w14:textId="77777777" w:rsidR="00F130E8" w:rsidRPr="00576D9F" w:rsidRDefault="00F130E8" w:rsidP="00F130E8"/>
    <w:p w14:paraId="4BF2D28F" w14:textId="77777777" w:rsidR="00F130E8" w:rsidRPr="00576D9F" w:rsidRDefault="00F130E8" w:rsidP="00F130E8">
      <w:pPr>
        <w:pStyle w:val="Heading3"/>
      </w:pPr>
      <w:bookmarkStart w:id="243" w:name="_Toc5292704"/>
      <w:bookmarkStart w:id="244" w:name="_Toc36047036"/>
      <w:bookmarkStart w:id="245" w:name="_Toc37231464"/>
      <w:bookmarkStart w:id="246" w:name="_Toc37231569"/>
      <w:r w:rsidRPr="00576D9F">
        <w:t>A.3.1.2</w:t>
      </w:r>
      <w:r w:rsidRPr="00576D9F">
        <w:tab/>
        <w:t>Test Requirements</w:t>
      </w:r>
      <w:bookmarkEnd w:id="243"/>
      <w:bookmarkEnd w:id="244"/>
      <w:bookmarkEnd w:id="245"/>
      <w:bookmarkEnd w:id="246"/>
    </w:p>
    <w:p w14:paraId="3D849875" w14:textId="77777777" w:rsidR="00F130E8" w:rsidRPr="00576D9F" w:rsidRDefault="00F130E8" w:rsidP="00F130E8">
      <w:r w:rsidRPr="00576D9F">
        <w:t>The MBS measurement reporting delay shall fulfil the requirements in clause 4.2.3.</w:t>
      </w:r>
    </w:p>
    <w:p w14:paraId="22D9988C" w14:textId="77777777" w:rsidR="00F130E8" w:rsidRPr="00576D9F" w:rsidRDefault="00F130E8" w:rsidP="00F130E8">
      <w:pPr>
        <w:pStyle w:val="Heading2"/>
      </w:pPr>
      <w:bookmarkStart w:id="247" w:name="_Toc5292705"/>
      <w:bookmarkStart w:id="248" w:name="_Toc36047037"/>
      <w:bookmarkStart w:id="249" w:name="_Toc37231465"/>
      <w:bookmarkStart w:id="250" w:name="_Toc37231570"/>
      <w:r w:rsidRPr="00576D9F">
        <w:t>A.3.2</w:t>
      </w:r>
      <w:r w:rsidRPr="00576D9F">
        <w:tab/>
        <w:t>WLAN Access Point Identification and Reporting Delay</w:t>
      </w:r>
      <w:bookmarkEnd w:id="247"/>
      <w:bookmarkEnd w:id="248"/>
      <w:bookmarkEnd w:id="249"/>
      <w:bookmarkEnd w:id="250"/>
    </w:p>
    <w:p w14:paraId="10BDF6BF"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14:paraId="62AFC697" w14:textId="77777777" w:rsidR="00F130E8" w:rsidRPr="00576D9F" w:rsidRDefault="00F130E8" w:rsidP="00F130E8">
      <w:pPr>
        <w:pStyle w:val="Heading3"/>
      </w:pPr>
      <w:bookmarkStart w:id="251" w:name="_Toc5292706"/>
      <w:bookmarkStart w:id="252" w:name="_Toc36047038"/>
      <w:bookmarkStart w:id="253" w:name="_Toc37231466"/>
      <w:bookmarkStart w:id="254" w:name="_Toc37231571"/>
      <w:r w:rsidRPr="00576D9F">
        <w:lastRenderedPageBreak/>
        <w:t>A.3.2.1</w:t>
      </w:r>
      <w:r w:rsidRPr="00576D9F">
        <w:tab/>
        <w:t>Void</w:t>
      </w:r>
      <w:bookmarkEnd w:id="251"/>
      <w:bookmarkEnd w:id="252"/>
      <w:bookmarkEnd w:id="253"/>
      <w:bookmarkEnd w:id="254"/>
    </w:p>
    <w:p w14:paraId="0C627A75" w14:textId="77777777" w:rsidR="00F130E8" w:rsidRPr="00576D9F" w:rsidRDefault="00F130E8" w:rsidP="00F130E8">
      <w:pPr>
        <w:pStyle w:val="Heading3"/>
      </w:pPr>
      <w:bookmarkStart w:id="255" w:name="_Toc5292707"/>
      <w:bookmarkStart w:id="256" w:name="_Toc36047039"/>
      <w:bookmarkStart w:id="257" w:name="_Toc37231467"/>
      <w:bookmarkStart w:id="258" w:name="_Toc37231572"/>
      <w:r w:rsidRPr="00576D9F">
        <w:t>A.3.2.2</w:t>
      </w:r>
      <w:r w:rsidRPr="00576D9F">
        <w:tab/>
        <w:t>LTE-FDD: WLAN AP Identification and reporting delay under nominal conditions test</w:t>
      </w:r>
      <w:bookmarkEnd w:id="255"/>
      <w:bookmarkEnd w:id="256"/>
      <w:bookmarkEnd w:id="257"/>
      <w:bookmarkEnd w:id="258"/>
    </w:p>
    <w:p w14:paraId="390087B0" w14:textId="77777777" w:rsidR="00F130E8" w:rsidRPr="00576D9F" w:rsidRDefault="00F130E8" w:rsidP="00F130E8">
      <w:pPr>
        <w:pStyle w:val="Heading4"/>
      </w:pPr>
      <w:bookmarkStart w:id="259" w:name="_Toc5292708"/>
      <w:bookmarkStart w:id="260" w:name="_Toc36047040"/>
      <w:bookmarkStart w:id="261" w:name="_Toc37231468"/>
      <w:bookmarkStart w:id="262" w:name="_Toc37231573"/>
      <w:r w:rsidRPr="00576D9F">
        <w:t>A.3.2.2.1</w:t>
      </w:r>
      <w:r w:rsidRPr="00576D9F">
        <w:tab/>
        <w:t>Test purpose and Environment</w:t>
      </w:r>
      <w:bookmarkEnd w:id="259"/>
      <w:bookmarkEnd w:id="260"/>
      <w:bookmarkEnd w:id="261"/>
      <w:bookmarkEnd w:id="262"/>
    </w:p>
    <w:p w14:paraId="646232B8" w14:textId="77777777"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26409722" w14:textId="77777777"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16F2C879" w14:textId="77777777"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14:paraId="5E84440B" w14:textId="77777777" w:rsidTr="000C7D26">
        <w:trPr>
          <w:jc w:val="center"/>
        </w:trPr>
        <w:tc>
          <w:tcPr>
            <w:tcW w:w="2263" w:type="dxa"/>
            <w:shd w:val="clear" w:color="auto" w:fill="auto"/>
          </w:tcPr>
          <w:p w14:paraId="7B018A9E" w14:textId="77777777" w:rsidR="00F130E8" w:rsidRPr="00576D9F" w:rsidRDefault="00F130E8" w:rsidP="000C7D26">
            <w:pPr>
              <w:pStyle w:val="TAH"/>
              <w:rPr>
                <w:rFonts w:cs="Arial"/>
              </w:rPr>
            </w:pPr>
            <w:r w:rsidRPr="00576D9F">
              <w:rPr>
                <w:rFonts w:cs="Arial"/>
              </w:rPr>
              <w:t>Parameter</w:t>
            </w:r>
          </w:p>
        </w:tc>
        <w:tc>
          <w:tcPr>
            <w:tcW w:w="1407" w:type="dxa"/>
            <w:shd w:val="clear" w:color="auto" w:fill="auto"/>
          </w:tcPr>
          <w:p w14:paraId="052FC63D" w14:textId="77777777" w:rsidR="00F130E8" w:rsidRPr="00576D9F" w:rsidRDefault="00F130E8" w:rsidP="000C7D26">
            <w:pPr>
              <w:pStyle w:val="TAH"/>
              <w:rPr>
                <w:rFonts w:cs="Arial"/>
              </w:rPr>
            </w:pPr>
            <w:r w:rsidRPr="00576D9F">
              <w:rPr>
                <w:rFonts w:cs="Arial"/>
              </w:rPr>
              <w:t>Unit</w:t>
            </w:r>
          </w:p>
        </w:tc>
        <w:tc>
          <w:tcPr>
            <w:tcW w:w="3036" w:type="dxa"/>
            <w:shd w:val="clear" w:color="auto" w:fill="auto"/>
          </w:tcPr>
          <w:p w14:paraId="14D4C8F0" w14:textId="77777777" w:rsidR="00F130E8" w:rsidRPr="00576D9F" w:rsidRDefault="00F130E8" w:rsidP="000C7D26">
            <w:pPr>
              <w:pStyle w:val="TAH"/>
              <w:rPr>
                <w:rFonts w:cs="Arial"/>
              </w:rPr>
            </w:pPr>
            <w:r w:rsidRPr="00576D9F">
              <w:rPr>
                <w:rFonts w:cs="Arial"/>
              </w:rPr>
              <w:t>Value</w:t>
            </w:r>
          </w:p>
        </w:tc>
        <w:tc>
          <w:tcPr>
            <w:tcW w:w="2923" w:type="dxa"/>
          </w:tcPr>
          <w:p w14:paraId="422D4A32" w14:textId="77777777" w:rsidR="00F130E8" w:rsidRPr="00576D9F" w:rsidRDefault="00F130E8" w:rsidP="000C7D26">
            <w:pPr>
              <w:pStyle w:val="TAH"/>
              <w:rPr>
                <w:rFonts w:cs="Arial"/>
              </w:rPr>
            </w:pPr>
            <w:r w:rsidRPr="00576D9F">
              <w:rPr>
                <w:rFonts w:cs="Arial"/>
              </w:rPr>
              <w:t>Comment</w:t>
            </w:r>
          </w:p>
        </w:tc>
      </w:tr>
      <w:tr w:rsidR="00F130E8" w:rsidRPr="00576D9F" w14:paraId="0B936966" w14:textId="77777777" w:rsidTr="000C7D26">
        <w:trPr>
          <w:jc w:val="center"/>
        </w:trPr>
        <w:tc>
          <w:tcPr>
            <w:tcW w:w="2263" w:type="dxa"/>
            <w:shd w:val="clear" w:color="auto" w:fill="auto"/>
          </w:tcPr>
          <w:p w14:paraId="133338B5" w14:textId="77777777"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14:paraId="2F134202" w14:textId="77777777" w:rsidR="00F130E8" w:rsidRPr="00576D9F" w:rsidRDefault="00F130E8" w:rsidP="000C7D26">
            <w:pPr>
              <w:pStyle w:val="TAC"/>
              <w:rPr>
                <w:rFonts w:cs="Arial"/>
              </w:rPr>
            </w:pPr>
            <w:r w:rsidRPr="00576D9F">
              <w:rPr>
                <w:rFonts w:cs="Arial"/>
              </w:rPr>
              <w:t>N/A</w:t>
            </w:r>
          </w:p>
        </w:tc>
        <w:tc>
          <w:tcPr>
            <w:tcW w:w="3036" w:type="dxa"/>
            <w:shd w:val="clear" w:color="auto" w:fill="auto"/>
          </w:tcPr>
          <w:p w14:paraId="10D820CB" w14:textId="77777777" w:rsidR="00F130E8" w:rsidRPr="00576D9F" w:rsidRDefault="00F130E8" w:rsidP="000C7D26">
            <w:pPr>
              <w:pStyle w:val="TAC"/>
              <w:rPr>
                <w:rFonts w:cs="Arial"/>
              </w:rPr>
            </w:pPr>
            <w:r w:rsidRPr="00576D9F">
              <w:rPr>
                <w:rFonts w:cs="Arial"/>
              </w:rPr>
              <w:t>6</w:t>
            </w:r>
          </w:p>
        </w:tc>
        <w:tc>
          <w:tcPr>
            <w:tcW w:w="2923" w:type="dxa"/>
          </w:tcPr>
          <w:p w14:paraId="4E6ECBF6" w14:textId="77777777" w:rsidR="00F130E8" w:rsidRPr="00576D9F" w:rsidRDefault="00F130E8" w:rsidP="000C7D26">
            <w:pPr>
              <w:pStyle w:val="TAC"/>
              <w:rPr>
                <w:rFonts w:cs="Arial"/>
              </w:rPr>
            </w:pPr>
            <w:r w:rsidRPr="00576D9F">
              <w:rPr>
                <w:rFonts w:cs="Arial"/>
              </w:rPr>
              <w:t>AP1-AP6</w:t>
            </w:r>
          </w:p>
        </w:tc>
      </w:tr>
      <w:tr w:rsidR="00F130E8" w:rsidRPr="00576D9F" w14:paraId="50669F12" w14:textId="77777777" w:rsidTr="000C7D26">
        <w:trPr>
          <w:jc w:val="center"/>
        </w:trPr>
        <w:tc>
          <w:tcPr>
            <w:tcW w:w="2263" w:type="dxa"/>
            <w:shd w:val="clear" w:color="auto" w:fill="auto"/>
          </w:tcPr>
          <w:p w14:paraId="313F170B" w14:textId="77777777" w:rsidR="00F130E8" w:rsidRPr="00576D9F" w:rsidRDefault="00F130E8" w:rsidP="000C7D26">
            <w:pPr>
              <w:pStyle w:val="TAL"/>
              <w:rPr>
                <w:rFonts w:cs="Arial"/>
              </w:rPr>
            </w:pPr>
            <w:r w:rsidRPr="00576D9F">
              <w:rPr>
                <w:rFonts w:cs="Arial"/>
              </w:rPr>
              <w:t>Time Slot 1</w:t>
            </w:r>
          </w:p>
        </w:tc>
        <w:tc>
          <w:tcPr>
            <w:tcW w:w="1407" w:type="dxa"/>
            <w:shd w:val="clear" w:color="auto" w:fill="auto"/>
          </w:tcPr>
          <w:p w14:paraId="5C63C22F"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A1D5FF6" w14:textId="77777777" w:rsidR="00F130E8" w:rsidRPr="00576D9F" w:rsidRDefault="00F130E8" w:rsidP="000C7D26">
            <w:pPr>
              <w:pStyle w:val="TAC"/>
              <w:rPr>
                <w:rFonts w:cs="Arial"/>
              </w:rPr>
            </w:pPr>
            <w:r w:rsidRPr="00576D9F">
              <w:rPr>
                <w:rFonts w:cs="Arial"/>
              </w:rPr>
              <w:t>1</w:t>
            </w:r>
          </w:p>
        </w:tc>
        <w:tc>
          <w:tcPr>
            <w:tcW w:w="2923" w:type="dxa"/>
          </w:tcPr>
          <w:p w14:paraId="53F746DE" w14:textId="77777777" w:rsidR="00F130E8" w:rsidRPr="00576D9F" w:rsidRDefault="00F130E8" w:rsidP="000C7D26">
            <w:pPr>
              <w:pStyle w:val="TAC"/>
              <w:rPr>
                <w:rFonts w:cs="Arial"/>
              </w:rPr>
            </w:pPr>
            <w:r w:rsidRPr="00576D9F">
              <w:rPr>
                <w:rFonts w:cs="Arial"/>
              </w:rPr>
              <w:t>AP1, AP2</w:t>
            </w:r>
          </w:p>
        </w:tc>
      </w:tr>
      <w:tr w:rsidR="00F130E8" w:rsidRPr="00576D9F" w14:paraId="787EA186" w14:textId="77777777" w:rsidTr="000C7D26">
        <w:trPr>
          <w:jc w:val="center"/>
        </w:trPr>
        <w:tc>
          <w:tcPr>
            <w:tcW w:w="2263" w:type="dxa"/>
            <w:shd w:val="clear" w:color="auto" w:fill="auto"/>
          </w:tcPr>
          <w:p w14:paraId="0BF14903" w14:textId="77777777" w:rsidR="00F130E8" w:rsidRPr="00576D9F" w:rsidRDefault="00F130E8" w:rsidP="000C7D26">
            <w:pPr>
              <w:pStyle w:val="TAL"/>
              <w:rPr>
                <w:rFonts w:cs="Arial"/>
              </w:rPr>
            </w:pPr>
            <w:r w:rsidRPr="00576D9F">
              <w:rPr>
                <w:rFonts w:cs="Arial"/>
              </w:rPr>
              <w:t>Time Slot 2</w:t>
            </w:r>
          </w:p>
        </w:tc>
        <w:tc>
          <w:tcPr>
            <w:tcW w:w="1407" w:type="dxa"/>
            <w:shd w:val="clear" w:color="auto" w:fill="auto"/>
          </w:tcPr>
          <w:p w14:paraId="428AB8E7"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5EE45453" w14:textId="77777777" w:rsidR="00F130E8" w:rsidRPr="00576D9F" w:rsidRDefault="00F130E8" w:rsidP="000C7D26">
            <w:pPr>
              <w:pStyle w:val="TAC"/>
              <w:rPr>
                <w:rFonts w:cs="Arial"/>
              </w:rPr>
            </w:pPr>
            <w:r w:rsidRPr="00576D9F">
              <w:rPr>
                <w:rFonts w:cs="Arial"/>
              </w:rPr>
              <w:t>1</w:t>
            </w:r>
          </w:p>
        </w:tc>
        <w:tc>
          <w:tcPr>
            <w:tcW w:w="2923" w:type="dxa"/>
          </w:tcPr>
          <w:p w14:paraId="7883EF42" w14:textId="77777777" w:rsidR="00F130E8" w:rsidRPr="00576D9F" w:rsidRDefault="00F130E8" w:rsidP="000C7D26">
            <w:pPr>
              <w:pStyle w:val="TAC"/>
              <w:rPr>
                <w:rFonts w:cs="Arial"/>
              </w:rPr>
            </w:pPr>
            <w:r w:rsidRPr="00576D9F">
              <w:rPr>
                <w:rFonts w:cs="Arial"/>
              </w:rPr>
              <w:t>AP3, AP4</w:t>
            </w:r>
          </w:p>
        </w:tc>
      </w:tr>
      <w:tr w:rsidR="00F130E8" w:rsidRPr="00576D9F" w14:paraId="7D91C9A4" w14:textId="77777777" w:rsidTr="000C7D26">
        <w:trPr>
          <w:jc w:val="center"/>
        </w:trPr>
        <w:tc>
          <w:tcPr>
            <w:tcW w:w="2263" w:type="dxa"/>
            <w:shd w:val="clear" w:color="auto" w:fill="auto"/>
          </w:tcPr>
          <w:p w14:paraId="2D0776E9" w14:textId="77777777" w:rsidR="00F130E8" w:rsidRPr="00576D9F" w:rsidRDefault="00F130E8" w:rsidP="000C7D26">
            <w:pPr>
              <w:pStyle w:val="TAL"/>
              <w:rPr>
                <w:rFonts w:cs="Arial"/>
              </w:rPr>
            </w:pPr>
            <w:r w:rsidRPr="00576D9F">
              <w:rPr>
                <w:rFonts w:cs="Arial"/>
              </w:rPr>
              <w:t>Time Slot 3</w:t>
            </w:r>
          </w:p>
        </w:tc>
        <w:tc>
          <w:tcPr>
            <w:tcW w:w="1407" w:type="dxa"/>
            <w:shd w:val="clear" w:color="auto" w:fill="auto"/>
          </w:tcPr>
          <w:p w14:paraId="12698B69"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615E88C" w14:textId="77777777" w:rsidR="00F130E8" w:rsidRPr="00576D9F" w:rsidRDefault="00F130E8" w:rsidP="000C7D26">
            <w:pPr>
              <w:pStyle w:val="TAC"/>
              <w:rPr>
                <w:rFonts w:cs="Arial"/>
              </w:rPr>
            </w:pPr>
            <w:r w:rsidRPr="00576D9F">
              <w:rPr>
                <w:rFonts w:cs="Arial"/>
              </w:rPr>
              <w:t>1</w:t>
            </w:r>
          </w:p>
        </w:tc>
        <w:tc>
          <w:tcPr>
            <w:tcW w:w="2923" w:type="dxa"/>
          </w:tcPr>
          <w:p w14:paraId="418745E9" w14:textId="77777777" w:rsidR="00F130E8" w:rsidRPr="00576D9F" w:rsidRDefault="00F130E8" w:rsidP="000C7D26">
            <w:pPr>
              <w:pStyle w:val="TAC"/>
              <w:rPr>
                <w:rFonts w:cs="Arial"/>
              </w:rPr>
            </w:pPr>
            <w:r w:rsidRPr="00576D9F">
              <w:rPr>
                <w:rFonts w:cs="Arial"/>
              </w:rPr>
              <w:t>AP5</w:t>
            </w:r>
          </w:p>
        </w:tc>
      </w:tr>
      <w:tr w:rsidR="00F130E8" w:rsidRPr="00576D9F" w14:paraId="1D505DA9" w14:textId="77777777" w:rsidTr="000C7D26">
        <w:trPr>
          <w:jc w:val="center"/>
        </w:trPr>
        <w:tc>
          <w:tcPr>
            <w:tcW w:w="2263" w:type="dxa"/>
            <w:shd w:val="clear" w:color="auto" w:fill="auto"/>
          </w:tcPr>
          <w:p w14:paraId="5CF19C27" w14:textId="77777777" w:rsidR="00F130E8" w:rsidRPr="00576D9F" w:rsidRDefault="00F130E8" w:rsidP="000C7D26">
            <w:pPr>
              <w:pStyle w:val="TAL"/>
              <w:rPr>
                <w:rFonts w:cs="Arial"/>
              </w:rPr>
            </w:pPr>
            <w:r w:rsidRPr="00576D9F">
              <w:rPr>
                <w:rFonts w:cs="Arial"/>
              </w:rPr>
              <w:t>Time Slot 4</w:t>
            </w:r>
          </w:p>
        </w:tc>
        <w:tc>
          <w:tcPr>
            <w:tcW w:w="1407" w:type="dxa"/>
            <w:shd w:val="clear" w:color="auto" w:fill="auto"/>
          </w:tcPr>
          <w:p w14:paraId="3C005C82"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4E9C6FB" w14:textId="77777777" w:rsidR="00F130E8" w:rsidRPr="00576D9F" w:rsidRDefault="00F130E8" w:rsidP="000C7D26">
            <w:pPr>
              <w:pStyle w:val="TAC"/>
              <w:rPr>
                <w:rFonts w:cs="Arial"/>
              </w:rPr>
            </w:pPr>
            <w:r w:rsidRPr="00576D9F">
              <w:rPr>
                <w:rFonts w:cs="Arial"/>
              </w:rPr>
              <w:t>1</w:t>
            </w:r>
          </w:p>
        </w:tc>
        <w:tc>
          <w:tcPr>
            <w:tcW w:w="2923" w:type="dxa"/>
          </w:tcPr>
          <w:p w14:paraId="478390A1" w14:textId="77777777" w:rsidR="00F130E8" w:rsidRPr="00576D9F" w:rsidRDefault="00F130E8" w:rsidP="000C7D26">
            <w:pPr>
              <w:pStyle w:val="TAC"/>
              <w:rPr>
                <w:rFonts w:cs="Arial"/>
              </w:rPr>
            </w:pPr>
            <w:r w:rsidRPr="00576D9F">
              <w:rPr>
                <w:rFonts w:cs="Arial"/>
              </w:rPr>
              <w:t>AP6</w:t>
            </w:r>
          </w:p>
        </w:tc>
      </w:tr>
      <w:tr w:rsidR="00F130E8" w:rsidRPr="00576D9F" w14:paraId="476DE2A2" w14:textId="77777777" w:rsidTr="000C7D26">
        <w:trPr>
          <w:jc w:val="center"/>
        </w:trPr>
        <w:tc>
          <w:tcPr>
            <w:tcW w:w="2263" w:type="dxa"/>
            <w:shd w:val="clear" w:color="auto" w:fill="auto"/>
          </w:tcPr>
          <w:p w14:paraId="2F25E8D3" w14:textId="77777777" w:rsidR="00F130E8" w:rsidRPr="00576D9F" w:rsidRDefault="00F130E8" w:rsidP="000C7D26">
            <w:pPr>
              <w:pStyle w:val="TAL"/>
              <w:rPr>
                <w:rFonts w:cs="Arial"/>
              </w:rPr>
            </w:pPr>
            <w:r w:rsidRPr="00576D9F">
              <w:rPr>
                <w:rFonts w:cs="Arial"/>
              </w:rPr>
              <w:t>T1</w:t>
            </w:r>
          </w:p>
        </w:tc>
        <w:tc>
          <w:tcPr>
            <w:tcW w:w="1407" w:type="dxa"/>
            <w:shd w:val="clear" w:color="auto" w:fill="auto"/>
          </w:tcPr>
          <w:p w14:paraId="5C61A49E"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28F5238E" w14:textId="77777777" w:rsidR="00F130E8" w:rsidRPr="00576D9F" w:rsidRDefault="00F130E8" w:rsidP="000C7D26">
            <w:pPr>
              <w:pStyle w:val="TAC"/>
              <w:rPr>
                <w:rFonts w:cs="Arial"/>
              </w:rPr>
            </w:pPr>
            <w:r w:rsidRPr="00576D9F">
              <w:rPr>
                <w:rFonts w:cs="Arial"/>
              </w:rPr>
              <w:t>5</w:t>
            </w:r>
          </w:p>
        </w:tc>
        <w:tc>
          <w:tcPr>
            <w:tcW w:w="2923" w:type="dxa"/>
          </w:tcPr>
          <w:p w14:paraId="5F61D67A"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48BF36E0" w14:textId="77777777" w:rsidTr="000C7D26">
        <w:trPr>
          <w:jc w:val="center"/>
        </w:trPr>
        <w:tc>
          <w:tcPr>
            <w:tcW w:w="2263" w:type="dxa"/>
            <w:shd w:val="clear" w:color="auto" w:fill="auto"/>
          </w:tcPr>
          <w:p w14:paraId="5D9C324C" w14:textId="77777777" w:rsidR="00F130E8" w:rsidRPr="00576D9F" w:rsidRDefault="00F130E8" w:rsidP="000C7D26">
            <w:pPr>
              <w:pStyle w:val="TAL"/>
              <w:rPr>
                <w:rFonts w:cs="Arial"/>
              </w:rPr>
            </w:pPr>
            <w:r w:rsidRPr="00576D9F">
              <w:rPr>
                <w:rFonts w:cs="Arial"/>
              </w:rPr>
              <w:t>T2</w:t>
            </w:r>
          </w:p>
        </w:tc>
        <w:tc>
          <w:tcPr>
            <w:tcW w:w="1407" w:type="dxa"/>
            <w:shd w:val="clear" w:color="auto" w:fill="auto"/>
          </w:tcPr>
          <w:p w14:paraId="4C427875"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2D13FB18" w14:textId="77777777" w:rsidR="00F130E8" w:rsidRPr="00576D9F" w:rsidRDefault="00F130E8" w:rsidP="000C7D26">
            <w:pPr>
              <w:pStyle w:val="TAC"/>
              <w:rPr>
                <w:rFonts w:cs="Arial"/>
              </w:rPr>
            </w:pPr>
            <w:r w:rsidRPr="00576D9F">
              <w:rPr>
                <w:rFonts w:cs="Arial"/>
              </w:rPr>
              <w:t>25</w:t>
            </w:r>
          </w:p>
        </w:tc>
        <w:tc>
          <w:tcPr>
            <w:tcW w:w="2923" w:type="dxa"/>
          </w:tcPr>
          <w:p w14:paraId="72949258"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6AA9016B" w14:textId="77777777" w:rsidR="00F130E8" w:rsidRPr="00576D9F" w:rsidRDefault="00F130E8" w:rsidP="00F130E8">
      <w:pPr>
        <w:rPr>
          <w:lang w:eastAsia="zh-CN"/>
        </w:rPr>
      </w:pPr>
    </w:p>
    <w:p w14:paraId="70A86219" w14:textId="77777777" w:rsidR="00F130E8" w:rsidRPr="00576D9F" w:rsidRDefault="00F130E8" w:rsidP="00F130E8">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14:paraId="503129B5" w14:textId="77777777" w:rsidTr="000C7D26">
        <w:trPr>
          <w:cantSplit/>
          <w:jc w:val="center"/>
        </w:trPr>
        <w:tc>
          <w:tcPr>
            <w:tcW w:w="0" w:type="auto"/>
            <w:vMerge w:val="restart"/>
          </w:tcPr>
          <w:p w14:paraId="06C85F6F"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5001CCA9"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70155718"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7DBB1C8A" w14:textId="77777777"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14:paraId="0E42DED6" w14:textId="77777777"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14:paraId="366B5F3B" w14:textId="77777777" w:rsidR="00F130E8" w:rsidRPr="00576D9F" w:rsidRDefault="00F130E8" w:rsidP="000C7D26">
            <w:pPr>
              <w:pStyle w:val="TAH"/>
              <w:rPr>
                <w:rFonts w:cs="Arial"/>
                <w:lang w:eastAsia="zh-CN"/>
              </w:rPr>
            </w:pPr>
            <w:r w:rsidRPr="00576D9F">
              <w:rPr>
                <w:rFonts w:cs="Arial"/>
                <w:lang w:eastAsia="zh-CN"/>
              </w:rPr>
              <w:t>AP 3, 6</w:t>
            </w:r>
          </w:p>
        </w:tc>
      </w:tr>
      <w:tr w:rsidR="00F130E8" w:rsidRPr="00576D9F" w14:paraId="093D6CA5" w14:textId="77777777" w:rsidTr="000C7D26">
        <w:trPr>
          <w:cantSplit/>
          <w:jc w:val="center"/>
        </w:trPr>
        <w:tc>
          <w:tcPr>
            <w:tcW w:w="0" w:type="auto"/>
            <w:vMerge/>
          </w:tcPr>
          <w:p w14:paraId="0919E557" w14:textId="77777777" w:rsidR="00F130E8" w:rsidRPr="00576D9F" w:rsidRDefault="00F130E8" w:rsidP="000C7D26">
            <w:pPr>
              <w:pStyle w:val="TAH"/>
              <w:rPr>
                <w:rFonts w:cs="Arial"/>
                <w:lang w:eastAsia="zh-CN"/>
              </w:rPr>
            </w:pPr>
          </w:p>
        </w:tc>
        <w:tc>
          <w:tcPr>
            <w:tcW w:w="0" w:type="auto"/>
            <w:vMerge/>
          </w:tcPr>
          <w:p w14:paraId="417FF340" w14:textId="77777777" w:rsidR="00F130E8" w:rsidRPr="00576D9F" w:rsidRDefault="00F130E8" w:rsidP="000C7D26">
            <w:pPr>
              <w:pStyle w:val="TAH"/>
              <w:rPr>
                <w:rFonts w:cs="Arial"/>
                <w:lang w:eastAsia="zh-CN"/>
              </w:rPr>
            </w:pPr>
          </w:p>
        </w:tc>
        <w:tc>
          <w:tcPr>
            <w:tcW w:w="0" w:type="auto"/>
          </w:tcPr>
          <w:p w14:paraId="64A3C460"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79B186D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2A8DE801"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210A2D61"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1E7BB2DD"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0A898CD9"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59ED1C06"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7858FF0C"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7A046C37" w14:textId="77777777" w:rsidTr="000C7D26">
        <w:trPr>
          <w:cantSplit/>
          <w:trHeight w:val="129"/>
          <w:jc w:val="center"/>
        </w:trPr>
        <w:tc>
          <w:tcPr>
            <w:tcW w:w="0" w:type="auto"/>
          </w:tcPr>
          <w:p w14:paraId="147D9E08"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32245334" w14:textId="77777777" w:rsidR="00F130E8" w:rsidRPr="00576D9F" w:rsidRDefault="00F130E8" w:rsidP="000C7D26">
            <w:pPr>
              <w:pStyle w:val="TAC"/>
              <w:rPr>
                <w:rFonts w:cs="Arial"/>
                <w:lang w:val="sv-SE" w:eastAsia="zh-CN"/>
              </w:rPr>
            </w:pPr>
          </w:p>
        </w:tc>
        <w:tc>
          <w:tcPr>
            <w:tcW w:w="0" w:type="auto"/>
            <w:gridSpan w:val="2"/>
          </w:tcPr>
          <w:p w14:paraId="3698B181"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1ADE83DF"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6575CBF7"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731EA748"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2487CC66" w14:textId="77777777" w:rsidTr="000C7D26">
        <w:trPr>
          <w:cantSplit/>
          <w:trHeight w:val="129"/>
          <w:jc w:val="center"/>
        </w:trPr>
        <w:tc>
          <w:tcPr>
            <w:tcW w:w="0" w:type="auto"/>
          </w:tcPr>
          <w:p w14:paraId="16B86BF3"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3C120765" w14:textId="77777777" w:rsidR="00F130E8" w:rsidRPr="00576D9F" w:rsidRDefault="00F130E8" w:rsidP="000C7D26">
            <w:pPr>
              <w:pStyle w:val="TAC"/>
              <w:rPr>
                <w:rFonts w:cs="Arial"/>
                <w:lang w:val="sv-SE" w:eastAsia="zh-CN"/>
              </w:rPr>
            </w:pPr>
          </w:p>
        </w:tc>
        <w:tc>
          <w:tcPr>
            <w:tcW w:w="0" w:type="auto"/>
            <w:gridSpan w:val="2"/>
          </w:tcPr>
          <w:p w14:paraId="1AB2776C"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4B9C39E2"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365702A"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258CC5AA"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15CD6AA" w14:textId="77777777" w:rsidTr="000C7D26">
        <w:trPr>
          <w:cantSplit/>
          <w:trHeight w:val="129"/>
          <w:jc w:val="center"/>
        </w:trPr>
        <w:tc>
          <w:tcPr>
            <w:tcW w:w="0" w:type="auto"/>
          </w:tcPr>
          <w:p w14:paraId="08B91D08"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409B6352" w14:textId="77777777" w:rsidR="00F130E8" w:rsidRPr="00576D9F" w:rsidRDefault="00F130E8" w:rsidP="000C7D26">
            <w:pPr>
              <w:pStyle w:val="TAC"/>
              <w:rPr>
                <w:rFonts w:cs="Arial"/>
                <w:lang w:eastAsia="zh-CN"/>
              </w:rPr>
            </w:pPr>
          </w:p>
        </w:tc>
        <w:tc>
          <w:tcPr>
            <w:tcW w:w="0" w:type="auto"/>
            <w:gridSpan w:val="2"/>
          </w:tcPr>
          <w:p w14:paraId="243E0919"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7AEFC26B"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5B0287DE"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0B233960"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0CDFA857" w14:textId="77777777" w:rsidTr="000C7D26">
        <w:trPr>
          <w:cantSplit/>
          <w:trHeight w:val="129"/>
          <w:jc w:val="center"/>
        </w:trPr>
        <w:tc>
          <w:tcPr>
            <w:tcW w:w="0" w:type="auto"/>
          </w:tcPr>
          <w:p w14:paraId="41A419D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4F801E07" w14:textId="77777777" w:rsidR="00F130E8" w:rsidRPr="00576D9F" w:rsidRDefault="00F130E8" w:rsidP="000C7D26">
            <w:pPr>
              <w:pStyle w:val="TAC"/>
              <w:rPr>
                <w:rFonts w:cs="Arial"/>
                <w:lang w:eastAsia="zh-CN"/>
              </w:rPr>
            </w:pPr>
          </w:p>
        </w:tc>
        <w:tc>
          <w:tcPr>
            <w:tcW w:w="0" w:type="auto"/>
            <w:gridSpan w:val="2"/>
          </w:tcPr>
          <w:p w14:paraId="010CD2F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0691E4" w14:textId="77777777" w:rsidR="00F130E8" w:rsidRPr="00576D9F" w:rsidRDefault="00F130E8" w:rsidP="000C7D26">
            <w:pPr>
              <w:pStyle w:val="TAC"/>
            </w:pPr>
            <w:r w:rsidRPr="00576D9F">
              <w:t>WLAN 2.4 GHz band: 25 MHz</w:t>
            </w:r>
          </w:p>
          <w:p w14:paraId="6B17C632"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0A1B66D3" w14:textId="77777777" w:rsidR="00F130E8" w:rsidRPr="00576D9F" w:rsidRDefault="00F130E8" w:rsidP="000C7D26">
            <w:pPr>
              <w:pStyle w:val="TAC"/>
            </w:pPr>
            <w:r w:rsidRPr="00576D9F">
              <w:t>WLAN 2.4 GHz band: 25 MHz</w:t>
            </w:r>
          </w:p>
          <w:p w14:paraId="58446D77"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4284CA4" w14:textId="77777777" w:rsidR="00F130E8" w:rsidRPr="00576D9F" w:rsidRDefault="00F130E8" w:rsidP="000C7D26">
            <w:pPr>
              <w:pStyle w:val="TAC"/>
            </w:pPr>
            <w:r w:rsidRPr="00576D9F">
              <w:t>WLAN 2.4 GHz band: 25 MHz</w:t>
            </w:r>
          </w:p>
          <w:p w14:paraId="29110453"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0B75144F" w14:textId="77777777" w:rsidTr="000C7D26">
        <w:trPr>
          <w:cantSplit/>
          <w:trHeight w:val="129"/>
          <w:jc w:val="center"/>
        </w:trPr>
        <w:tc>
          <w:tcPr>
            <w:tcW w:w="0" w:type="auto"/>
          </w:tcPr>
          <w:p w14:paraId="7B49D051" w14:textId="77777777" w:rsidR="00F130E8" w:rsidRPr="00576D9F" w:rsidRDefault="00F130E8" w:rsidP="000C7D26">
            <w:pPr>
              <w:pStyle w:val="TAL"/>
              <w:rPr>
                <w:rFonts w:eastAsia="MS Mincho" w:cs="Arial"/>
              </w:rPr>
            </w:pPr>
            <w:r w:rsidRPr="00576D9F">
              <w:rPr>
                <w:rFonts w:eastAsia="MS Mincho" w:cs="Arial"/>
              </w:rPr>
              <w:t>PDSCH parameters:</w:t>
            </w:r>
          </w:p>
          <w:p w14:paraId="59C9B4E7"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2A2DD6F7" w14:textId="77777777" w:rsidR="00F130E8" w:rsidRPr="00576D9F" w:rsidRDefault="00F130E8" w:rsidP="000C7D26">
            <w:pPr>
              <w:pStyle w:val="TAC"/>
              <w:rPr>
                <w:rFonts w:cs="Arial"/>
                <w:lang w:eastAsia="zh-CN"/>
              </w:rPr>
            </w:pPr>
          </w:p>
        </w:tc>
        <w:tc>
          <w:tcPr>
            <w:tcW w:w="0" w:type="auto"/>
            <w:gridSpan w:val="2"/>
          </w:tcPr>
          <w:p w14:paraId="3B9C7B6D" w14:textId="77777777" w:rsidR="00F130E8" w:rsidRPr="00576D9F" w:rsidRDefault="00F130E8" w:rsidP="000C7D26">
            <w:pPr>
              <w:pStyle w:val="TAC"/>
              <w:rPr>
                <w:rFonts w:cs="Arial"/>
                <w:lang w:eastAsia="zh-CN"/>
              </w:rPr>
            </w:pPr>
            <w:r w:rsidRPr="00576D9F">
              <w:rPr>
                <w:rFonts w:cs="Arial"/>
                <w:lang w:eastAsia="zh-CN"/>
              </w:rPr>
              <w:t>R.0 FDD</w:t>
            </w:r>
          </w:p>
          <w:p w14:paraId="7D37D930" w14:textId="77777777" w:rsidR="00F130E8" w:rsidRPr="00576D9F" w:rsidRDefault="00F130E8" w:rsidP="000C7D26">
            <w:pPr>
              <w:pStyle w:val="TAC"/>
              <w:rPr>
                <w:rFonts w:cs="Arial"/>
                <w:lang w:eastAsia="zh-CN"/>
              </w:rPr>
            </w:pPr>
          </w:p>
        </w:tc>
        <w:tc>
          <w:tcPr>
            <w:tcW w:w="0" w:type="auto"/>
            <w:gridSpan w:val="2"/>
          </w:tcPr>
          <w:p w14:paraId="6294096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39EE7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D7E2599"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D8FCBBA" w14:textId="77777777" w:rsidTr="000C7D26">
        <w:trPr>
          <w:cantSplit/>
          <w:trHeight w:val="129"/>
          <w:jc w:val="center"/>
        </w:trPr>
        <w:tc>
          <w:tcPr>
            <w:tcW w:w="0" w:type="auto"/>
          </w:tcPr>
          <w:p w14:paraId="2598D73E"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7386365E" w14:textId="77777777" w:rsidR="00F130E8" w:rsidRPr="00576D9F" w:rsidRDefault="00F130E8" w:rsidP="000C7D26">
            <w:pPr>
              <w:pStyle w:val="TAC"/>
              <w:rPr>
                <w:rFonts w:cs="Arial"/>
                <w:lang w:eastAsia="zh-CN"/>
              </w:rPr>
            </w:pPr>
          </w:p>
        </w:tc>
        <w:tc>
          <w:tcPr>
            <w:tcW w:w="0" w:type="auto"/>
            <w:gridSpan w:val="2"/>
          </w:tcPr>
          <w:p w14:paraId="7EE0B3F9" w14:textId="77777777" w:rsidR="00F130E8" w:rsidRPr="00576D9F" w:rsidRDefault="00F130E8" w:rsidP="000C7D26">
            <w:pPr>
              <w:pStyle w:val="TAC"/>
              <w:rPr>
                <w:rFonts w:cs="Arial"/>
                <w:lang w:eastAsia="zh-CN"/>
              </w:rPr>
            </w:pPr>
            <w:r w:rsidRPr="00576D9F">
              <w:rPr>
                <w:rFonts w:cs="Arial"/>
                <w:lang w:eastAsia="zh-CN"/>
              </w:rPr>
              <w:t>R.6 FDD</w:t>
            </w:r>
          </w:p>
          <w:p w14:paraId="0D65532B" w14:textId="77777777" w:rsidR="00F130E8" w:rsidRPr="00576D9F" w:rsidRDefault="00F130E8" w:rsidP="000C7D26">
            <w:pPr>
              <w:pStyle w:val="TAC"/>
              <w:rPr>
                <w:rFonts w:cs="Arial"/>
                <w:lang w:eastAsia="zh-CN"/>
              </w:rPr>
            </w:pPr>
          </w:p>
        </w:tc>
        <w:tc>
          <w:tcPr>
            <w:tcW w:w="0" w:type="auto"/>
            <w:gridSpan w:val="2"/>
          </w:tcPr>
          <w:p w14:paraId="033447E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7B7340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A5297A1"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8356140" w14:textId="77777777" w:rsidTr="000C7D26">
        <w:trPr>
          <w:cantSplit/>
          <w:trHeight w:val="129"/>
          <w:jc w:val="center"/>
        </w:trPr>
        <w:tc>
          <w:tcPr>
            <w:tcW w:w="0" w:type="auto"/>
          </w:tcPr>
          <w:p w14:paraId="40877DC4"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28F0ACAF" w14:textId="77777777" w:rsidR="00F130E8" w:rsidRPr="00576D9F" w:rsidRDefault="00F130E8" w:rsidP="000C7D26">
            <w:pPr>
              <w:pStyle w:val="TAC"/>
              <w:rPr>
                <w:rFonts w:cs="Arial"/>
                <w:lang w:eastAsia="zh-CN"/>
              </w:rPr>
            </w:pPr>
          </w:p>
        </w:tc>
        <w:tc>
          <w:tcPr>
            <w:tcW w:w="0" w:type="auto"/>
            <w:gridSpan w:val="2"/>
          </w:tcPr>
          <w:p w14:paraId="341D7F4E" w14:textId="77777777" w:rsidR="00F130E8" w:rsidRPr="00576D9F" w:rsidRDefault="00F130E8" w:rsidP="000C7D26">
            <w:pPr>
              <w:pStyle w:val="TAC"/>
              <w:rPr>
                <w:rFonts w:cs="Arial"/>
                <w:lang w:val="da-DK" w:eastAsia="zh-CN"/>
              </w:rPr>
            </w:pPr>
            <w:r w:rsidRPr="00576D9F">
              <w:rPr>
                <w:rFonts w:cs="Arial"/>
                <w:lang w:val="da-DK" w:eastAsia="zh-CN"/>
              </w:rPr>
              <w:t>OP.1 FDD</w:t>
            </w:r>
          </w:p>
          <w:p w14:paraId="6AA9A2FC" w14:textId="77777777" w:rsidR="00F130E8" w:rsidRPr="00576D9F" w:rsidRDefault="00F130E8" w:rsidP="000C7D26">
            <w:pPr>
              <w:pStyle w:val="TAC"/>
              <w:rPr>
                <w:rFonts w:cs="Arial"/>
                <w:lang w:eastAsia="zh-CN"/>
              </w:rPr>
            </w:pPr>
          </w:p>
        </w:tc>
        <w:tc>
          <w:tcPr>
            <w:tcW w:w="0" w:type="auto"/>
            <w:gridSpan w:val="2"/>
          </w:tcPr>
          <w:p w14:paraId="08DE7A9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A127D1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25529E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89D2EB4" w14:textId="77777777" w:rsidTr="000C7D26">
        <w:trPr>
          <w:cantSplit/>
          <w:trHeight w:val="129"/>
          <w:jc w:val="center"/>
        </w:trPr>
        <w:tc>
          <w:tcPr>
            <w:tcW w:w="0" w:type="auto"/>
          </w:tcPr>
          <w:p w14:paraId="62E0C863"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64746CA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6178678E"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6329913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CB4FAF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560DC07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EC949AD" w14:textId="77777777" w:rsidTr="000C7D26">
        <w:trPr>
          <w:cantSplit/>
          <w:trHeight w:val="129"/>
          <w:jc w:val="center"/>
        </w:trPr>
        <w:tc>
          <w:tcPr>
            <w:tcW w:w="0" w:type="auto"/>
          </w:tcPr>
          <w:p w14:paraId="7115A64D"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6699BBE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2CB58ED" w14:textId="77777777" w:rsidR="00F130E8" w:rsidRPr="00576D9F" w:rsidRDefault="00F130E8" w:rsidP="000C7D26">
            <w:pPr>
              <w:pStyle w:val="TAC"/>
              <w:rPr>
                <w:rFonts w:cs="Arial"/>
                <w:lang w:eastAsia="zh-CN"/>
              </w:rPr>
            </w:pPr>
          </w:p>
        </w:tc>
        <w:tc>
          <w:tcPr>
            <w:tcW w:w="0" w:type="auto"/>
            <w:gridSpan w:val="2"/>
            <w:vMerge/>
          </w:tcPr>
          <w:p w14:paraId="3E1F502B" w14:textId="77777777" w:rsidR="00F130E8" w:rsidRPr="00576D9F" w:rsidRDefault="00F130E8" w:rsidP="000C7D26">
            <w:pPr>
              <w:pStyle w:val="TAC"/>
              <w:rPr>
                <w:rFonts w:cs="Arial"/>
                <w:lang w:eastAsia="zh-CN"/>
              </w:rPr>
            </w:pPr>
          </w:p>
        </w:tc>
        <w:tc>
          <w:tcPr>
            <w:tcW w:w="0" w:type="auto"/>
            <w:gridSpan w:val="2"/>
            <w:vMerge/>
          </w:tcPr>
          <w:p w14:paraId="525353D1" w14:textId="77777777" w:rsidR="00F130E8" w:rsidRPr="00576D9F" w:rsidRDefault="00F130E8" w:rsidP="000C7D26">
            <w:pPr>
              <w:pStyle w:val="TAC"/>
              <w:rPr>
                <w:rFonts w:cs="Arial"/>
                <w:lang w:eastAsia="zh-CN"/>
              </w:rPr>
            </w:pPr>
          </w:p>
        </w:tc>
        <w:tc>
          <w:tcPr>
            <w:tcW w:w="0" w:type="auto"/>
            <w:gridSpan w:val="2"/>
            <w:vMerge/>
          </w:tcPr>
          <w:p w14:paraId="61C35CBB" w14:textId="77777777" w:rsidR="00F130E8" w:rsidRPr="00576D9F" w:rsidRDefault="00F130E8" w:rsidP="000C7D26">
            <w:pPr>
              <w:pStyle w:val="TAC"/>
              <w:rPr>
                <w:rFonts w:cs="Arial"/>
                <w:lang w:eastAsia="zh-CN"/>
              </w:rPr>
            </w:pPr>
          </w:p>
        </w:tc>
      </w:tr>
      <w:tr w:rsidR="00F130E8" w:rsidRPr="00576D9F" w14:paraId="6224548A" w14:textId="77777777" w:rsidTr="000C7D26">
        <w:trPr>
          <w:cantSplit/>
          <w:trHeight w:val="129"/>
          <w:jc w:val="center"/>
        </w:trPr>
        <w:tc>
          <w:tcPr>
            <w:tcW w:w="0" w:type="auto"/>
          </w:tcPr>
          <w:p w14:paraId="2B1C4039"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75D8A46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327A0CB" w14:textId="77777777" w:rsidR="00F130E8" w:rsidRPr="00576D9F" w:rsidRDefault="00F130E8" w:rsidP="000C7D26">
            <w:pPr>
              <w:pStyle w:val="TAC"/>
              <w:rPr>
                <w:rFonts w:cs="Arial"/>
                <w:lang w:eastAsia="zh-CN"/>
              </w:rPr>
            </w:pPr>
          </w:p>
        </w:tc>
        <w:tc>
          <w:tcPr>
            <w:tcW w:w="0" w:type="auto"/>
            <w:gridSpan w:val="2"/>
            <w:vMerge/>
          </w:tcPr>
          <w:p w14:paraId="72504703" w14:textId="77777777" w:rsidR="00F130E8" w:rsidRPr="00576D9F" w:rsidRDefault="00F130E8" w:rsidP="000C7D26">
            <w:pPr>
              <w:pStyle w:val="TAC"/>
              <w:rPr>
                <w:rFonts w:cs="Arial"/>
                <w:lang w:eastAsia="zh-CN"/>
              </w:rPr>
            </w:pPr>
          </w:p>
        </w:tc>
        <w:tc>
          <w:tcPr>
            <w:tcW w:w="0" w:type="auto"/>
            <w:gridSpan w:val="2"/>
            <w:vMerge/>
          </w:tcPr>
          <w:p w14:paraId="0CC131EF" w14:textId="77777777" w:rsidR="00F130E8" w:rsidRPr="00576D9F" w:rsidRDefault="00F130E8" w:rsidP="000C7D26">
            <w:pPr>
              <w:pStyle w:val="TAC"/>
              <w:rPr>
                <w:rFonts w:cs="Arial"/>
                <w:lang w:eastAsia="zh-CN"/>
              </w:rPr>
            </w:pPr>
          </w:p>
        </w:tc>
        <w:tc>
          <w:tcPr>
            <w:tcW w:w="0" w:type="auto"/>
            <w:gridSpan w:val="2"/>
            <w:vMerge/>
          </w:tcPr>
          <w:p w14:paraId="6AA54A67" w14:textId="77777777" w:rsidR="00F130E8" w:rsidRPr="00576D9F" w:rsidRDefault="00F130E8" w:rsidP="000C7D26">
            <w:pPr>
              <w:pStyle w:val="TAC"/>
              <w:rPr>
                <w:rFonts w:cs="Arial"/>
                <w:lang w:eastAsia="zh-CN"/>
              </w:rPr>
            </w:pPr>
          </w:p>
        </w:tc>
      </w:tr>
      <w:tr w:rsidR="00F130E8" w:rsidRPr="00576D9F" w14:paraId="106F44E3" w14:textId="77777777" w:rsidTr="000C7D26">
        <w:trPr>
          <w:cantSplit/>
          <w:trHeight w:val="129"/>
          <w:jc w:val="center"/>
        </w:trPr>
        <w:tc>
          <w:tcPr>
            <w:tcW w:w="0" w:type="auto"/>
          </w:tcPr>
          <w:p w14:paraId="26CC2D64"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01F6277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B54439D" w14:textId="77777777" w:rsidR="00F130E8" w:rsidRPr="00576D9F" w:rsidRDefault="00F130E8" w:rsidP="000C7D26">
            <w:pPr>
              <w:pStyle w:val="TAC"/>
              <w:rPr>
                <w:rFonts w:cs="Arial"/>
                <w:lang w:eastAsia="zh-CN"/>
              </w:rPr>
            </w:pPr>
          </w:p>
        </w:tc>
        <w:tc>
          <w:tcPr>
            <w:tcW w:w="0" w:type="auto"/>
            <w:gridSpan w:val="2"/>
            <w:vMerge/>
          </w:tcPr>
          <w:p w14:paraId="4AB2B9E6" w14:textId="77777777" w:rsidR="00F130E8" w:rsidRPr="00576D9F" w:rsidRDefault="00F130E8" w:rsidP="000C7D26">
            <w:pPr>
              <w:pStyle w:val="TAC"/>
              <w:rPr>
                <w:rFonts w:cs="Arial"/>
                <w:lang w:eastAsia="zh-CN"/>
              </w:rPr>
            </w:pPr>
          </w:p>
        </w:tc>
        <w:tc>
          <w:tcPr>
            <w:tcW w:w="0" w:type="auto"/>
            <w:gridSpan w:val="2"/>
            <w:vMerge/>
          </w:tcPr>
          <w:p w14:paraId="4592918F" w14:textId="77777777" w:rsidR="00F130E8" w:rsidRPr="00576D9F" w:rsidRDefault="00F130E8" w:rsidP="000C7D26">
            <w:pPr>
              <w:pStyle w:val="TAC"/>
              <w:rPr>
                <w:rFonts w:cs="Arial"/>
                <w:lang w:eastAsia="zh-CN"/>
              </w:rPr>
            </w:pPr>
          </w:p>
        </w:tc>
        <w:tc>
          <w:tcPr>
            <w:tcW w:w="0" w:type="auto"/>
            <w:gridSpan w:val="2"/>
            <w:vMerge/>
          </w:tcPr>
          <w:p w14:paraId="22E6EF19" w14:textId="77777777" w:rsidR="00F130E8" w:rsidRPr="00576D9F" w:rsidRDefault="00F130E8" w:rsidP="000C7D26">
            <w:pPr>
              <w:pStyle w:val="TAC"/>
              <w:rPr>
                <w:rFonts w:cs="Arial"/>
                <w:lang w:eastAsia="zh-CN"/>
              </w:rPr>
            </w:pPr>
          </w:p>
        </w:tc>
      </w:tr>
      <w:tr w:rsidR="00F130E8" w:rsidRPr="00576D9F" w14:paraId="17ED6721" w14:textId="77777777" w:rsidTr="000C7D26">
        <w:trPr>
          <w:cantSplit/>
          <w:trHeight w:val="129"/>
          <w:jc w:val="center"/>
        </w:trPr>
        <w:tc>
          <w:tcPr>
            <w:tcW w:w="0" w:type="auto"/>
          </w:tcPr>
          <w:p w14:paraId="17B271CA"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33C404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DF7D93" w14:textId="77777777" w:rsidR="00F130E8" w:rsidRPr="00576D9F" w:rsidRDefault="00F130E8" w:rsidP="000C7D26">
            <w:pPr>
              <w:pStyle w:val="TAC"/>
              <w:rPr>
                <w:rFonts w:cs="Arial"/>
                <w:lang w:eastAsia="zh-CN"/>
              </w:rPr>
            </w:pPr>
          </w:p>
        </w:tc>
        <w:tc>
          <w:tcPr>
            <w:tcW w:w="0" w:type="auto"/>
            <w:gridSpan w:val="2"/>
            <w:vMerge/>
          </w:tcPr>
          <w:p w14:paraId="75E10F1F" w14:textId="77777777" w:rsidR="00F130E8" w:rsidRPr="00576D9F" w:rsidRDefault="00F130E8" w:rsidP="000C7D26">
            <w:pPr>
              <w:pStyle w:val="TAC"/>
              <w:rPr>
                <w:rFonts w:cs="Arial"/>
                <w:lang w:eastAsia="zh-CN"/>
              </w:rPr>
            </w:pPr>
          </w:p>
        </w:tc>
        <w:tc>
          <w:tcPr>
            <w:tcW w:w="0" w:type="auto"/>
            <w:gridSpan w:val="2"/>
            <w:vMerge/>
          </w:tcPr>
          <w:p w14:paraId="560E043C" w14:textId="77777777" w:rsidR="00F130E8" w:rsidRPr="00576D9F" w:rsidRDefault="00F130E8" w:rsidP="000C7D26">
            <w:pPr>
              <w:pStyle w:val="TAC"/>
              <w:rPr>
                <w:rFonts w:cs="Arial"/>
                <w:lang w:eastAsia="zh-CN"/>
              </w:rPr>
            </w:pPr>
          </w:p>
        </w:tc>
        <w:tc>
          <w:tcPr>
            <w:tcW w:w="0" w:type="auto"/>
            <w:gridSpan w:val="2"/>
            <w:vMerge/>
          </w:tcPr>
          <w:p w14:paraId="72C558D2" w14:textId="77777777" w:rsidR="00F130E8" w:rsidRPr="00576D9F" w:rsidRDefault="00F130E8" w:rsidP="000C7D26">
            <w:pPr>
              <w:pStyle w:val="TAC"/>
              <w:rPr>
                <w:rFonts w:cs="Arial"/>
                <w:lang w:eastAsia="zh-CN"/>
              </w:rPr>
            </w:pPr>
          </w:p>
        </w:tc>
      </w:tr>
      <w:tr w:rsidR="00F130E8" w:rsidRPr="00576D9F" w14:paraId="55EFAADD" w14:textId="77777777" w:rsidTr="000C7D26">
        <w:trPr>
          <w:cantSplit/>
          <w:trHeight w:val="129"/>
          <w:jc w:val="center"/>
        </w:trPr>
        <w:tc>
          <w:tcPr>
            <w:tcW w:w="0" w:type="auto"/>
          </w:tcPr>
          <w:p w14:paraId="099A13C4"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76F4F13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DD6887F" w14:textId="77777777" w:rsidR="00F130E8" w:rsidRPr="00576D9F" w:rsidRDefault="00F130E8" w:rsidP="000C7D26">
            <w:pPr>
              <w:pStyle w:val="TAC"/>
              <w:rPr>
                <w:rFonts w:cs="Arial"/>
                <w:lang w:eastAsia="zh-CN"/>
              </w:rPr>
            </w:pPr>
          </w:p>
        </w:tc>
        <w:tc>
          <w:tcPr>
            <w:tcW w:w="0" w:type="auto"/>
            <w:gridSpan w:val="2"/>
            <w:vMerge/>
          </w:tcPr>
          <w:p w14:paraId="1A3F4EEC" w14:textId="77777777" w:rsidR="00F130E8" w:rsidRPr="00576D9F" w:rsidRDefault="00F130E8" w:rsidP="000C7D26">
            <w:pPr>
              <w:pStyle w:val="TAC"/>
              <w:rPr>
                <w:rFonts w:cs="Arial"/>
                <w:lang w:eastAsia="zh-CN"/>
              </w:rPr>
            </w:pPr>
          </w:p>
        </w:tc>
        <w:tc>
          <w:tcPr>
            <w:tcW w:w="0" w:type="auto"/>
            <w:gridSpan w:val="2"/>
            <w:vMerge/>
          </w:tcPr>
          <w:p w14:paraId="09C384F6" w14:textId="77777777" w:rsidR="00F130E8" w:rsidRPr="00576D9F" w:rsidRDefault="00F130E8" w:rsidP="000C7D26">
            <w:pPr>
              <w:pStyle w:val="TAC"/>
              <w:rPr>
                <w:rFonts w:cs="Arial"/>
                <w:lang w:eastAsia="zh-CN"/>
              </w:rPr>
            </w:pPr>
          </w:p>
        </w:tc>
        <w:tc>
          <w:tcPr>
            <w:tcW w:w="0" w:type="auto"/>
            <w:gridSpan w:val="2"/>
            <w:vMerge/>
          </w:tcPr>
          <w:p w14:paraId="2CD080F3" w14:textId="77777777" w:rsidR="00F130E8" w:rsidRPr="00576D9F" w:rsidRDefault="00F130E8" w:rsidP="000C7D26">
            <w:pPr>
              <w:pStyle w:val="TAC"/>
              <w:rPr>
                <w:rFonts w:cs="Arial"/>
                <w:lang w:eastAsia="zh-CN"/>
              </w:rPr>
            </w:pPr>
          </w:p>
        </w:tc>
      </w:tr>
      <w:tr w:rsidR="00F130E8" w:rsidRPr="00576D9F" w14:paraId="717DE2C7" w14:textId="77777777" w:rsidTr="000C7D26">
        <w:trPr>
          <w:cantSplit/>
          <w:trHeight w:val="129"/>
          <w:jc w:val="center"/>
        </w:trPr>
        <w:tc>
          <w:tcPr>
            <w:tcW w:w="0" w:type="auto"/>
          </w:tcPr>
          <w:p w14:paraId="667AD027"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1090494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A57EBDB" w14:textId="77777777" w:rsidR="00F130E8" w:rsidRPr="00576D9F" w:rsidRDefault="00F130E8" w:rsidP="000C7D26">
            <w:pPr>
              <w:pStyle w:val="TAC"/>
              <w:rPr>
                <w:rFonts w:cs="Arial"/>
                <w:lang w:eastAsia="zh-CN"/>
              </w:rPr>
            </w:pPr>
          </w:p>
        </w:tc>
        <w:tc>
          <w:tcPr>
            <w:tcW w:w="0" w:type="auto"/>
            <w:gridSpan w:val="2"/>
            <w:vMerge/>
          </w:tcPr>
          <w:p w14:paraId="69FFF9D6" w14:textId="77777777" w:rsidR="00F130E8" w:rsidRPr="00576D9F" w:rsidRDefault="00F130E8" w:rsidP="000C7D26">
            <w:pPr>
              <w:pStyle w:val="TAC"/>
              <w:rPr>
                <w:rFonts w:cs="Arial"/>
                <w:lang w:eastAsia="zh-CN"/>
              </w:rPr>
            </w:pPr>
          </w:p>
        </w:tc>
        <w:tc>
          <w:tcPr>
            <w:tcW w:w="0" w:type="auto"/>
            <w:gridSpan w:val="2"/>
            <w:vMerge/>
          </w:tcPr>
          <w:p w14:paraId="1C20794F" w14:textId="77777777" w:rsidR="00F130E8" w:rsidRPr="00576D9F" w:rsidRDefault="00F130E8" w:rsidP="000C7D26">
            <w:pPr>
              <w:pStyle w:val="TAC"/>
              <w:rPr>
                <w:rFonts w:cs="Arial"/>
                <w:lang w:eastAsia="zh-CN"/>
              </w:rPr>
            </w:pPr>
          </w:p>
        </w:tc>
        <w:tc>
          <w:tcPr>
            <w:tcW w:w="0" w:type="auto"/>
            <w:gridSpan w:val="2"/>
            <w:vMerge/>
          </w:tcPr>
          <w:p w14:paraId="24DA9B20" w14:textId="77777777" w:rsidR="00F130E8" w:rsidRPr="00576D9F" w:rsidRDefault="00F130E8" w:rsidP="000C7D26">
            <w:pPr>
              <w:pStyle w:val="TAC"/>
              <w:rPr>
                <w:rFonts w:cs="Arial"/>
                <w:lang w:eastAsia="zh-CN"/>
              </w:rPr>
            </w:pPr>
          </w:p>
        </w:tc>
      </w:tr>
      <w:tr w:rsidR="00F130E8" w:rsidRPr="00576D9F" w14:paraId="256E1A6D" w14:textId="77777777" w:rsidTr="000C7D26">
        <w:trPr>
          <w:cantSplit/>
          <w:trHeight w:val="129"/>
          <w:jc w:val="center"/>
        </w:trPr>
        <w:tc>
          <w:tcPr>
            <w:tcW w:w="0" w:type="auto"/>
          </w:tcPr>
          <w:p w14:paraId="0571E96D"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7E14BB4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C60C9CF" w14:textId="77777777" w:rsidR="00F130E8" w:rsidRPr="00576D9F" w:rsidRDefault="00F130E8" w:rsidP="000C7D26">
            <w:pPr>
              <w:pStyle w:val="TAC"/>
              <w:rPr>
                <w:rFonts w:cs="Arial"/>
                <w:lang w:eastAsia="zh-CN"/>
              </w:rPr>
            </w:pPr>
          </w:p>
        </w:tc>
        <w:tc>
          <w:tcPr>
            <w:tcW w:w="0" w:type="auto"/>
            <w:gridSpan w:val="2"/>
            <w:vMerge/>
          </w:tcPr>
          <w:p w14:paraId="282B0DB3" w14:textId="77777777" w:rsidR="00F130E8" w:rsidRPr="00576D9F" w:rsidRDefault="00F130E8" w:rsidP="000C7D26">
            <w:pPr>
              <w:pStyle w:val="TAC"/>
              <w:rPr>
                <w:rFonts w:cs="Arial"/>
                <w:lang w:eastAsia="zh-CN"/>
              </w:rPr>
            </w:pPr>
          </w:p>
        </w:tc>
        <w:tc>
          <w:tcPr>
            <w:tcW w:w="0" w:type="auto"/>
            <w:gridSpan w:val="2"/>
            <w:vMerge/>
          </w:tcPr>
          <w:p w14:paraId="16B95D7A" w14:textId="77777777" w:rsidR="00F130E8" w:rsidRPr="00576D9F" w:rsidRDefault="00F130E8" w:rsidP="000C7D26">
            <w:pPr>
              <w:pStyle w:val="TAC"/>
              <w:rPr>
                <w:rFonts w:cs="Arial"/>
                <w:lang w:eastAsia="zh-CN"/>
              </w:rPr>
            </w:pPr>
          </w:p>
        </w:tc>
        <w:tc>
          <w:tcPr>
            <w:tcW w:w="0" w:type="auto"/>
            <w:gridSpan w:val="2"/>
            <w:vMerge/>
          </w:tcPr>
          <w:p w14:paraId="6043D5CE" w14:textId="77777777" w:rsidR="00F130E8" w:rsidRPr="00576D9F" w:rsidRDefault="00F130E8" w:rsidP="000C7D26">
            <w:pPr>
              <w:pStyle w:val="TAC"/>
              <w:rPr>
                <w:rFonts w:cs="Arial"/>
                <w:lang w:eastAsia="zh-CN"/>
              </w:rPr>
            </w:pPr>
          </w:p>
        </w:tc>
      </w:tr>
      <w:tr w:rsidR="00F130E8" w:rsidRPr="00576D9F" w14:paraId="4E47EDB9" w14:textId="77777777" w:rsidTr="000C7D26">
        <w:trPr>
          <w:cantSplit/>
          <w:trHeight w:val="129"/>
          <w:jc w:val="center"/>
        </w:trPr>
        <w:tc>
          <w:tcPr>
            <w:tcW w:w="0" w:type="auto"/>
          </w:tcPr>
          <w:p w14:paraId="0BF8923B"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5A0E919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BF50601" w14:textId="77777777" w:rsidR="00F130E8" w:rsidRPr="00576D9F" w:rsidRDefault="00F130E8" w:rsidP="000C7D26">
            <w:pPr>
              <w:pStyle w:val="TAC"/>
              <w:rPr>
                <w:rFonts w:cs="Arial"/>
                <w:lang w:eastAsia="zh-CN"/>
              </w:rPr>
            </w:pPr>
          </w:p>
        </w:tc>
        <w:tc>
          <w:tcPr>
            <w:tcW w:w="0" w:type="auto"/>
            <w:gridSpan w:val="2"/>
            <w:vMerge/>
          </w:tcPr>
          <w:p w14:paraId="01F449A1" w14:textId="77777777" w:rsidR="00F130E8" w:rsidRPr="00576D9F" w:rsidRDefault="00F130E8" w:rsidP="000C7D26">
            <w:pPr>
              <w:pStyle w:val="TAC"/>
              <w:rPr>
                <w:rFonts w:cs="Arial"/>
                <w:lang w:eastAsia="zh-CN"/>
              </w:rPr>
            </w:pPr>
          </w:p>
        </w:tc>
        <w:tc>
          <w:tcPr>
            <w:tcW w:w="0" w:type="auto"/>
            <w:gridSpan w:val="2"/>
            <w:vMerge/>
          </w:tcPr>
          <w:p w14:paraId="13B9634F" w14:textId="77777777" w:rsidR="00F130E8" w:rsidRPr="00576D9F" w:rsidRDefault="00F130E8" w:rsidP="000C7D26">
            <w:pPr>
              <w:pStyle w:val="TAC"/>
              <w:rPr>
                <w:rFonts w:cs="Arial"/>
                <w:lang w:eastAsia="zh-CN"/>
              </w:rPr>
            </w:pPr>
          </w:p>
        </w:tc>
        <w:tc>
          <w:tcPr>
            <w:tcW w:w="0" w:type="auto"/>
            <w:gridSpan w:val="2"/>
            <w:vMerge/>
          </w:tcPr>
          <w:p w14:paraId="4A237B8F" w14:textId="77777777" w:rsidR="00F130E8" w:rsidRPr="00576D9F" w:rsidRDefault="00F130E8" w:rsidP="000C7D26">
            <w:pPr>
              <w:pStyle w:val="TAC"/>
              <w:rPr>
                <w:rFonts w:cs="Arial"/>
                <w:lang w:eastAsia="zh-CN"/>
              </w:rPr>
            </w:pPr>
          </w:p>
        </w:tc>
      </w:tr>
      <w:tr w:rsidR="00F130E8" w:rsidRPr="00576D9F" w14:paraId="3F970648" w14:textId="77777777" w:rsidTr="000C7D26">
        <w:trPr>
          <w:cantSplit/>
          <w:trHeight w:val="129"/>
          <w:jc w:val="center"/>
        </w:trPr>
        <w:tc>
          <w:tcPr>
            <w:tcW w:w="0" w:type="auto"/>
          </w:tcPr>
          <w:p w14:paraId="3877A4B4"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60F666B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7CEF502" w14:textId="77777777" w:rsidR="00F130E8" w:rsidRPr="00576D9F" w:rsidRDefault="00F130E8" w:rsidP="000C7D26">
            <w:pPr>
              <w:pStyle w:val="TAC"/>
              <w:rPr>
                <w:rFonts w:cs="Arial"/>
                <w:lang w:eastAsia="zh-CN"/>
              </w:rPr>
            </w:pPr>
          </w:p>
        </w:tc>
        <w:tc>
          <w:tcPr>
            <w:tcW w:w="0" w:type="auto"/>
            <w:gridSpan w:val="2"/>
            <w:vMerge/>
          </w:tcPr>
          <w:p w14:paraId="099A43F8" w14:textId="77777777" w:rsidR="00F130E8" w:rsidRPr="00576D9F" w:rsidRDefault="00F130E8" w:rsidP="000C7D26">
            <w:pPr>
              <w:pStyle w:val="TAC"/>
              <w:rPr>
                <w:rFonts w:cs="Arial"/>
                <w:lang w:eastAsia="zh-CN"/>
              </w:rPr>
            </w:pPr>
          </w:p>
        </w:tc>
        <w:tc>
          <w:tcPr>
            <w:tcW w:w="0" w:type="auto"/>
            <w:gridSpan w:val="2"/>
            <w:vMerge/>
          </w:tcPr>
          <w:p w14:paraId="7E2E2654" w14:textId="77777777" w:rsidR="00F130E8" w:rsidRPr="00576D9F" w:rsidRDefault="00F130E8" w:rsidP="000C7D26">
            <w:pPr>
              <w:pStyle w:val="TAC"/>
              <w:rPr>
                <w:rFonts w:cs="Arial"/>
                <w:lang w:eastAsia="zh-CN"/>
              </w:rPr>
            </w:pPr>
          </w:p>
        </w:tc>
        <w:tc>
          <w:tcPr>
            <w:tcW w:w="0" w:type="auto"/>
            <w:gridSpan w:val="2"/>
            <w:vMerge/>
          </w:tcPr>
          <w:p w14:paraId="4B816F48" w14:textId="77777777" w:rsidR="00F130E8" w:rsidRPr="00576D9F" w:rsidRDefault="00F130E8" w:rsidP="000C7D26">
            <w:pPr>
              <w:pStyle w:val="TAC"/>
              <w:rPr>
                <w:rFonts w:cs="Arial"/>
                <w:lang w:eastAsia="zh-CN"/>
              </w:rPr>
            </w:pPr>
          </w:p>
        </w:tc>
      </w:tr>
      <w:tr w:rsidR="00F130E8" w:rsidRPr="00576D9F" w14:paraId="4E88EDB6" w14:textId="77777777" w:rsidTr="000C7D26">
        <w:trPr>
          <w:cantSplit/>
          <w:trHeight w:val="129"/>
          <w:jc w:val="center"/>
        </w:trPr>
        <w:tc>
          <w:tcPr>
            <w:tcW w:w="0" w:type="auto"/>
          </w:tcPr>
          <w:p w14:paraId="1FD8CBEE"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5B141FC8"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E142FF2" w14:textId="77777777" w:rsidR="00F130E8" w:rsidRPr="00576D9F" w:rsidRDefault="00F130E8" w:rsidP="000C7D26">
            <w:pPr>
              <w:pStyle w:val="TAC"/>
              <w:rPr>
                <w:rFonts w:cs="Arial"/>
                <w:lang w:eastAsia="zh-CN"/>
              </w:rPr>
            </w:pPr>
          </w:p>
        </w:tc>
        <w:tc>
          <w:tcPr>
            <w:tcW w:w="0" w:type="auto"/>
            <w:gridSpan w:val="2"/>
            <w:vMerge/>
          </w:tcPr>
          <w:p w14:paraId="57802D28" w14:textId="77777777" w:rsidR="00F130E8" w:rsidRPr="00576D9F" w:rsidRDefault="00F130E8" w:rsidP="000C7D26">
            <w:pPr>
              <w:pStyle w:val="TAC"/>
              <w:rPr>
                <w:rFonts w:cs="Arial"/>
                <w:lang w:eastAsia="zh-CN"/>
              </w:rPr>
            </w:pPr>
          </w:p>
        </w:tc>
        <w:tc>
          <w:tcPr>
            <w:tcW w:w="0" w:type="auto"/>
            <w:gridSpan w:val="2"/>
            <w:vMerge/>
          </w:tcPr>
          <w:p w14:paraId="6B5133FE" w14:textId="77777777" w:rsidR="00F130E8" w:rsidRPr="00576D9F" w:rsidRDefault="00F130E8" w:rsidP="000C7D26">
            <w:pPr>
              <w:pStyle w:val="TAC"/>
              <w:rPr>
                <w:rFonts w:cs="Arial"/>
                <w:lang w:eastAsia="zh-CN"/>
              </w:rPr>
            </w:pPr>
          </w:p>
        </w:tc>
        <w:tc>
          <w:tcPr>
            <w:tcW w:w="0" w:type="auto"/>
            <w:gridSpan w:val="2"/>
            <w:vMerge/>
          </w:tcPr>
          <w:p w14:paraId="254476A9" w14:textId="77777777" w:rsidR="00F130E8" w:rsidRPr="00576D9F" w:rsidRDefault="00F130E8" w:rsidP="000C7D26">
            <w:pPr>
              <w:pStyle w:val="TAC"/>
              <w:rPr>
                <w:rFonts w:cs="Arial"/>
                <w:lang w:eastAsia="zh-CN"/>
              </w:rPr>
            </w:pPr>
          </w:p>
        </w:tc>
      </w:tr>
      <w:tr w:rsidR="00F130E8" w:rsidRPr="00576D9F" w14:paraId="7CDDB751" w14:textId="77777777" w:rsidTr="000C7D26">
        <w:trPr>
          <w:cantSplit/>
          <w:trHeight w:val="129"/>
          <w:jc w:val="center"/>
        </w:trPr>
        <w:tc>
          <w:tcPr>
            <w:tcW w:w="0" w:type="auto"/>
            <w:vAlign w:val="center"/>
          </w:tcPr>
          <w:p w14:paraId="7614416C"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021EB21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EA1E3F4" w14:textId="77777777" w:rsidR="00F130E8" w:rsidRPr="00576D9F" w:rsidRDefault="00F130E8" w:rsidP="000C7D26">
            <w:pPr>
              <w:pStyle w:val="TAC"/>
              <w:rPr>
                <w:rFonts w:cs="Arial"/>
                <w:lang w:eastAsia="zh-CN"/>
              </w:rPr>
            </w:pPr>
          </w:p>
        </w:tc>
        <w:tc>
          <w:tcPr>
            <w:tcW w:w="0" w:type="auto"/>
            <w:gridSpan w:val="2"/>
            <w:vMerge/>
          </w:tcPr>
          <w:p w14:paraId="53B3072C" w14:textId="77777777" w:rsidR="00F130E8" w:rsidRPr="00576D9F" w:rsidRDefault="00F130E8" w:rsidP="000C7D26">
            <w:pPr>
              <w:pStyle w:val="TAC"/>
              <w:rPr>
                <w:rFonts w:cs="Arial"/>
                <w:lang w:eastAsia="zh-CN"/>
              </w:rPr>
            </w:pPr>
          </w:p>
        </w:tc>
        <w:tc>
          <w:tcPr>
            <w:tcW w:w="0" w:type="auto"/>
            <w:gridSpan w:val="2"/>
            <w:vMerge/>
          </w:tcPr>
          <w:p w14:paraId="1626F363" w14:textId="77777777" w:rsidR="00F130E8" w:rsidRPr="00576D9F" w:rsidRDefault="00F130E8" w:rsidP="000C7D26">
            <w:pPr>
              <w:pStyle w:val="TAC"/>
              <w:rPr>
                <w:rFonts w:cs="Arial"/>
                <w:lang w:eastAsia="zh-CN"/>
              </w:rPr>
            </w:pPr>
          </w:p>
        </w:tc>
        <w:tc>
          <w:tcPr>
            <w:tcW w:w="0" w:type="auto"/>
            <w:gridSpan w:val="2"/>
            <w:vMerge/>
          </w:tcPr>
          <w:p w14:paraId="6F53CC9E" w14:textId="77777777" w:rsidR="00F130E8" w:rsidRPr="00576D9F" w:rsidRDefault="00F130E8" w:rsidP="000C7D26">
            <w:pPr>
              <w:pStyle w:val="TAC"/>
              <w:rPr>
                <w:rFonts w:cs="Arial"/>
                <w:lang w:eastAsia="zh-CN"/>
              </w:rPr>
            </w:pPr>
          </w:p>
        </w:tc>
      </w:tr>
      <w:tr w:rsidR="00F130E8" w:rsidRPr="00576D9F" w14:paraId="3F7B0F58" w14:textId="77777777" w:rsidTr="000C7D26">
        <w:trPr>
          <w:cantSplit/>
          <w:trHeight w:val="129"/>
          <w:jc w:val="center"/>
        </w:trPr>
        <w:tc>
          <w:tcPr>
            <w:tcW w:w="0" w:type="auto"/>
            <w:vAlign w:val="center"/>
          </w:tcPr>
          <w:p w14:paraId="60CE8A3F"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6E9A7B6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77D53E5" w14:textId="77777777" w:rsidR="00F130E8" w:rsidRPr="00576D9F" w:rsidRDefault="00F130E8" w:rsidP="000C7D26">
            <w:pPr>
              <w:pStyle w:val="TAC"/>
              <w:rPr>
                <w:rFonts w:cs="Arial"/>
                <w:lang w:eastAsia="zh-CN"/>
              </w:rPr>
            </w:pPr>
          </w:p>
        </w:tc>
        <w:tc>
          <w:tcPr>
            <w:tcW w:w="0" w:type="auto"/>
            <w:gridSpan w:val="2"/>
            <w:vMerge/>
          </w:tcPr>
          <w:p w14:paraId="5E084FA2" w14:textId="77777777" w:rsidR="00F130E8" w:rsidRPr="00576D9F" w:rsidRDefault="00F130E8" w:rsidP="000C7D26">
            <w:pPr>
              <w:pStyle w:val="TAC"/>
              <w:rPr>
                <w:rFonts w:cs="Arial"/>
                <w:lang w:eastAsia="zh-CN"/>
              </w:rPr>
            </w:pPr>
          </w:p>
        </w:tc>
        <w:tc>
          <w:tcPr>
            <w:tcW w:w="0" w:type="auto"/>
            <w:gridSpan w:val="2"/>
            <w:vMerge/>
          </w:tcPr>
          <w:p w14:paraId="7FE3D2B7" w14:textId="77777777" w:rsidR="00F130E8" w:rsidRPr="00576D9F" w:rsidRDefault="00F130E8" w:rsidP="000C7D26">
            <w:pPr>
              <w:pStyle w:val="TAC"/>
              <w:rPr>
                <w:rFonts w:cs="Arial"/>
                <w:lang w:eastAsia="zh-CN"/>
              </w:rPr>
            </w:pPr>
          </w:p>
        </w:tc>
        <w:tc>
          <w:tcPr>
            <w:tcW w:w="0" w:type="auto"/>
            <w:gridSpan w:val="2"/>
            <w:vMerge/>
          </w:tcPr>
          <w:p w14:paraId="6217A0A7" w14:textId="77777777" w:rsidR="00F130E8" w:rsidRPr="00576D9F" w:rsidRDefault="00F130E8" w:rsidP="000C7D26">
            <w:pPr>
              <w:pStyle w:val="TAC"/>
              <w:rPr>
                <w:rFonts w:cs="Arial"/>
                <w:lang w:eastAsia="zh-CN"/>
              </w:rPr>
            </w:pPr>
          </w:p>
        </w:tc>
      </w:tr>
      <w:tr w:rsidR="00F130E8" w:rsidRPr="00576D9F" w14:paraId="2BEFEC37" w14:textId="77777777" w:rsidTr="000C7D26">
        <w:trPr>
          <w:cantSplit/>
          <w:trHeight w:val="129"/>
          <w:jc w:val="center"/>
        </w:trPr>
        <w:tc>
          <w:tcPr>
            <w:tcW w:w="0" w:type="auto"/>
          </w:tcPr>
          <w:p w14:paraId="6F08734A"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323BD34C"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3C25D65D"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129D79C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E550EB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022A3B9"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827E35F" w14:textId="77777777" w:rsidTr="000C7D26">
        <w:trPr>
          <w:cantSplit/>
          <w:trHeight w:val="129"/>
          <w:jc w:val="center"/>
        </w:trPr>
        <w:tc>
          <w:tcPr>
            <w:tcW w:w="0" w:type="auto"/>
          </w:tcPr>
          <w:p w14:paraId="2E45C50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45A5AA70"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7F886A4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F62B6C2"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7909FF86"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0F9CA9B9" w14:textId="77777777" w:rsidR="00F130E8" w:rsidRPr="00576D9F" w:rsidRDefault="00F130E8" w:rsidP="000C7D26">
            <w:pPr>
              <w:pStyle w:val="TAC"/>
              <w:rPr>
                <w:rFonts w:cs="Arial"/>
                <w:lang w:eastAsia="zh-CN"/>
              </w:rPr>
            </w:pPr>
            <w:r w:rsidRPr="00576D9F">
              <w:rPr>
                <w:rFonts w:cs="Arial"/>
                <w:lang w:eastAsia="zh-CN"/>
              </w:rPr>
              <w:t>-75</w:t>
            </w:r>
          </w:p>
        </w:tc>
      </w:tr>
      <w:tr w:rsidR="00F130E8" w:rsidRPr="00576D9F" w14:paraId="18ED95D7" w14:textId="77777777" w:rsidTr="000C7D26">
        <w:trPr>
          <w:cantSplit/>
          <w:trHeight w:val="129"/>
          <w:jc w:val="center"/>
        </w:trPr>
        <w:tc>
          <w:tcPr>
            <w:tcW w:w="0" w:type="auto"/>
          </w:tcPr>
          <w:p w14:paraId="7D4A59B9"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28610079"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2C5BFBF3"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5FDD5285"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48B3AFD4" w14:textId="77777777" w:rsidR="00F130E8" w:rsidRPr="00576D9F" w:rsidRDefault="00F130E8" w:rsidP="000C7D26">
            <w:pPr>
              <w:pStyle w:val="TAC"/>
              <w:rPr>
                <w:rFonts w:cs="Arial"/>
                <w:lang w:eastAsia="zh-CN"/>
              </w:rPr>
            </w:pPr>
          </w:p>
          <w:p w14:paraId="306D26FE" w14:textId="77777777" w:rsidR="00F130E8" w:rsidRPr="00576D9F" w:rsidRDefault="00F130E8" w:rsidP="000C7D26">
            <w:pPr>
              <w:pStyle w:val="TAC"/>
              <w:rPr>
                <w:rFonts w:cs="Arial"/>
                <w:lang w:eastAsia="zh-CN"/>
              </w:rPr>
            </w:pPr>
          </w:p>
          <w:p w14:paraId="667DA2F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CE266AC" w14:textId="77777777" w:rsidR="00F130E8" w:rsidRPr="00576D9F" w:rsidRDefault="00F130E8" w:rsidP="000C7D26">
            <w:pPr>
              <w:pStyle w:val="TAC"/>
              <w:rPr>
                <w:rFonts w:cs="Arial"/>
                <w:lang w:eastAsia="zh-CN"/>
              </w:rPr>
            </w:pPr>
          </w:p>
          <w:p w14:paraId="1489DF7B" w14:textId="77777777" w:rsidR="00F130E8" w:rsidRPr="00576D9F" w:rsidRDefault="00F130E8" w:rsidP="000C7D26">
            <w:pPr>
              <w:pStyle w:val="TAC"/>
              <w:rPr>
                <w:rFonts w:cs="Arial"/>
                <w:lang w:eastAsia="zh-CN"/>
              </w:rPr>
            </w:pPr>
          </w:p>
          <w:p w14:paraId="084F231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5F00EB30" w14:textId="77777777" w:rsidR="00F130E8" w:rsidRPr="00576D9F" w:rsidRDefault="00F130E8" w:rsidP="000C7D26">
            <w:pPr>
              <w:pStyle w:val="TAC"/>
              <w:rPr>
                <w:rFonts w:cs="Arial"/>
                <w:lang w:eastAsia="zh-CN"/>
              </w:rPr>
            </w:pPr>
          </w:p>
          <w:p w14:paraId="414B6A20" w14:textId="77777777" w:rsidR="00F130E8" w:rsidRPr="00576D9F" w:rsidRDefault="00F130E8" w:rsidP="000C7D26">
            <w:pPr>
              <w:pStyle w:val="TAC"/>
              <w:rPr>
                <w:rFonts w:cs="Arial"/>
                <w:lang w:eastAsia="zh-CN"/>
              </w:rPr>
            </w:pPr>
          </w:p>
          <w:p w14:paraId="053337B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F9AD7EE" w14:textId="77777777" w:rsidTr="000C7D26">
        <w:trPr>
          <w:cantSplit/>
          <w:trHeight w:val="129"/>
          <w:jc w:val="center"/>
        </w:trPr>
        <w:tc>
          <w:tcPr>
            <w:tcW w:w="0" w:type="auto"/>
          </w:tcPr>
          <w:p w14:paraId="6D9A269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4DC6F4ED"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64AEF6FF"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274678BE"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5592DE46" w14:textId="77777777" w:rsidR="00F130E8" w:rsidRPr="00576D9F" w:rsidRDefault="00F130E8" w:rsidP="000C7D26">
            <w:pPr>
              <w:pStyle w:val="TAC"/>
              <w:rPr>
                <w:rFonts w:cs="Arial"/>
                <w:lang w:eastAsia="zh-CN"/>
              </w:rPr>
            </w:pPr>
          </w:p>
        </w:tc>
        <w:tc>
          <w:tcPr>
            <w:tcW w:w="0" w:type="auto"/>
            <w:gridSpan w:val="2"/>
            <w:vMerge/>
          </w:tcPr>
          <w:p w14:paraId="7E6607AE" w14:textId="77777777" w:rsidR="00F130E8" w:rsidRPr="00576D9F" w:rsidRDefault="00F130E8" w:rsidP="000C7D26">
            <w:pPr>
              <w:pStyle w:val="TAC"/>
              <w:rPr>
                <w:rFonts w:cs="Arial"/>
                <w:lang w:eastAsia="zh-CN"/>
              </w:rPr>
            </w:pPr>
          </w:p>
        </w:tc>
        <w:tc>
          <w:tcPr>
            <w:tcW w:w="0" w:type="auto"/>
            <w:gridSpan w:val="2"/>
            <w:vMerge/>
          </w:tcPr>
          <w:p w14:paraId="2B419FC3" w14:textId="77777777" w:rsidR="00F130E8" w:rsidRPr="00576D9F" w:rsidRDefault="00F130E8" w:rsidP="000C7D26">
            <w:pPr>
              <w:pStyle w:val="TAC"/>
              <w:rPr>
                <w:rFonts w:cs="Arial"/>
                <w:lang w:eastAsia="zh-CN"/>
              </w:rPr>
            </w:pPr>
          </w:p>
        </w:tc>
      </w:tr>
      <w:tr w:rsidR="00F130E8" w:rsidRPr="00576D9F" w14:paraId="1919C4AA" w14:textId="77777777" w:rsidTr="000C7D26">
        <w:trPr>
          <w:cantSplit/>
          <w:trHeight w:val="129"/>
          <w:jc w:val="center"/>
        </w:trPr>
        <w:tc>
          <w:tcPr>
            <w:tcW w:w="0" w:type="auto"/>
          </w:tcPr>
          <w:p w14:paraId="425A8201"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253A3136"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447EBE1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D4F00D2"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6ADF6648" w14:textId="77777777" w:rsidR="00F130E8" w:rsidRPr="00576D9F" w:rsidRDefault="00F130E8" w:rsidP="000C7D26">
            <w:pPr>
              <w:pStyle w:val="TAC"/>
              <w:rPr>
                <w:rFonts w:cs="Arial"/>
                <w:lang w:eastAsia="zh-CN"/>
              </w:rPr>
            </w:pPr>
          </w:p>
        </w:tc>
        <w:tc>
          <w:tcPr>
            <w:tcW w:w="0" w:type="auto"/>
            <w:gridSpan w:val="2"/>
            <w:vMerge/>
          </w:tcPr>
          <w:p w14:paraId="1763CAE0" w14:textId="77777777" w:rsidR="00F130E8" w:rsidRPr="00576D9F" w:rsidRDefault="00F130E8" w:rsidP="000C7D26">
            <w:pPr>
              <w:pStyle w:val="TAC"/>
              <w:rPr>
                <w:rFonts w:cs="Arial"/>
                <w:lang w:eastAsia="zh-CN"/>
              </w:rPr>
            </w:pPr>
          </w:p>
        </w:tc>
        <w:tc>
          <w:tcPr>
            <w:tcW w:w="0" w:type="auto"/>
            <w:gridSpan w:val="2"/>
            <w:vMerge/>
          </w:tcPr>
          <w:p w14:paraId="6A6AAA72" w14:textId="77777777" w:rsidR="00F130E8" w:rsidRPr="00576D9F" w:rsidRDefault="00F130E8" w:rsidP="000C7D26">
            <w:pPr>
              <w:pStyle w:val="TAC"/>
              <w:rPr>
                <w:rFonts w:cs="Arial"/>
                <w:lang w:eastAsia="zh-CN"/>
              </w:rPr>
            </w:pPr>
          </w:p>
        </w:tc>
      </w:tr>
      <w:tr w:rsidR="00F130E8" w:rsidRPr="00576D9F" w14:paraId="095793F2" w14:textId="77777777" w:rsidTr="000C7D26">
        <w:trPr>
          <w:cantSplit/>
          <w:jc w:val="center"/>
        </w:trPr>
        <w:tc>
          <w:tcPr>
            <w:tcW w:w="0" w:type="auto"/>
          </w:tcPr>
          <w:p w14:paraId="0C9A5ACB"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1899D798"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0F09E62"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09F91056"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32F47AF3" w14:textId="77777777" w:rsidR="00F130E8" w:rsidRPr="00576D9F" w:rsidRDefault="00F130E8" w:rsidP="000C7D26">
            <w:pPr>
              <w:pStyle w:val="TAC"/>
              <w:rPr>
                <w:rFonts w:cs="Arial"/>
                <w:lang w:eastAsia="zh-CN"/>
              </w:rPr>
            </w:pPr>
          </w:p>
        </w:tc>
        <w:tc>
          <w:tcPr>
            <w:tcW w:w="0" w:type="auto"/>
            <w:gridSpan w:val="2"/>
            <w:vMerge/>
          </w:tcPr>
          <w:p w14:paraId="681D8F98" w14:textId="77777777" w:rsidR="00F130E8" w:rsidRPr="00576D9F" w:rsidRDefault="00F130E8" w:rsidP="000C7D26">
            <w:pPr>
              <w:pStyle w:val="TAC"/>
              <w:rPr>
                <w:rFonts w:cs="Arial"/>
                <w:lang w:eastAsia="zh-CN"/>
              </w:rPr>
            </w:pPr>
          </w:p>
        </w:tc>
        <w:tc>
          <w:tcPr>
            <w:tcW w:w="0" w:type="auto"/>
            <w:gridSpan w:val="2"/>
            <w:vMerge/>
          </w:tcPr>
          <w:p w14:paraId="511AB9D2" w14:textId="77777777" w:rsidR="00F130E8" w:rsidRPr="00576D9F" w:rsidRDefault="00F130E8" w:rsidP="000C7D26">
            <w:pPr>
              <w:pStyle w:val="TAC"/>
              <w:rPr>
                <w:rFonts w:cs="Arial"/>
                <w:lang w:eastAsia="zh-CN"/>
              </w:rPr>
            </w:pPr>
          </w:p>
        </w:tc>
      </w:tr>
      <w:tr w:rsidR="00F130E8" w:rsidRPr="00576D9F" w14:paraId="55E7817F" w14:textId="77777777" w:rsidTr="000C7D26">
        <w:trPr>
          <w:cantSplit/>
          <w:trHeight w:val="276"/>
          <w:jc w:val="center"/>
        </w:trPr>
        <w:tc>
          <w:tcPr>
            <w:tcW w:w="0" w:type="auto"/>
          </w:tcPr>
          <w:p w14:paraId="7FD3588B"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69F8BE16"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06A139EC"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7237C3BC"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605CFB8E" w14:textId="77777777" w:rsidR="00F130E8" w:rsidRPr="00576D9F" w:rsidRDefault="00F130E8" w:rsidP="000C7D26">
            <w:pPr>
              <w:pStyle w:val="TAC"/>
              <w:rPr>
                <w:rFonts w:cs="Arial"/>
                <w:lang w:eastAsia="zh-CN"/>
              </w:rPr>
            </w:pPr>
          </w:p>
        </w:tc>
        <w:tc>
          <w:tcPr>
            <w:tcW w:w="0" w:type="auto"/>
            <w:gridSpan w:val="2"/>
            <w:vMerge/>
            <w:vAlign w:val="center"/>
          </w:tcPr>
          <w:p w14:paraId="6A2B64F4" w14:textId="77777777" w:rsidR="00F130E8" w:rsidRPr="00576D9F" w:rsidRDefault="00F130E8" w:rsidP="000C7D26">
            <w:pPr>
              <w:pStyle w:val="TAC"/>
              <w:rPr>
                <w:rFonts w:cs="Arial"/>
                <w:lang w:eastAsia="zh-CN"/>
              </w:rPr>
            </w:pPr>
          </w:p>
        </w:tc>
        <w:tc>
          <w:tcPr>
            <w:tcW w:w="0" w:type="auto"/>
            <w:gridSpan w:val="2"/>
            <w:vMerge/>
          </w:tcPr>
          <w:p w14:paraId="1DCCD3D6" w14:textId="77777777" w:rsidR="00F130E8" w:rsidRPr="00576D9F" w:rsidRDefault="00F130E8" w:rsidP="000C7D26">
            <w:pPr>
              <w:pStyle w:val="TAC"/>
              <w:rPr>
                <w:rFonts w:cs="Arial"/>
                <w:lang w:eastAsia="zh-CN"/>
              </w:rPr>
            </w:pPr>
          </w:p>
        </w:tc>
      </w:tr>
      <w:tr w:rsidR="00F130E8" w:rsidRPr="00576D9F" w14:paraId="3EDC7D1F" w14:textId="77777777" w:rsidTr="000C7D26">
        <w:trPr>
          <w:cantSplit/>
          <w:trHeight w:val="276"/>
          <w:jc w:val="center"/>
        </w:trPr>
        <w:tc>
          <w:tcPr>
            <w:tcW w:w="0" w:type="auto"/>
          </w:tcPr>
          <w:p w14:paraId="2D5FCD4A" w14:textId="77777777" w:rsidR="00F130E8" w:rsidRPr="00576D9F" w:rsidRDefault="00F130E8" w:rsidP="000C7D26">
            <w:pPr>
              <w:pStyle w:val="TAL"/>
              <w:rPr>
                <w:rFonts w:cs="Arial"/>
              </w:rPr>
            </w:pPr>
            <w:r w:rsidRPr="00576D9F">
              <w:rPr>
                <w:rFonts w:cs="Arial"/>
              </w:rPr>
              <w:t>WLAN Received Power Level</w:t>
            </w:r>
          </w:p>
        </w:tc>
        <w:tc>
          <w:tcPr>
            <w:tcW w:w="0" w:type="auto"/>
          </w:tcPr>
          <w:p w14:paraId="4F5355CA"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4B0F1247"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1C3D1D37"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6F967E46"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7B774594" w14:textId="77777777" w:rsidR="00F130E8" w:rsidRPr="00576D9F" w:rsidRDefault="00F130E8" w:rsidP="000C7D26">
            <w:pPr>
              <w:pStyle w:val="TAC"/>
              <w:rPr>
                <w:rFonts w:cs="Arial"/>
                <w:lang w:eastAsia="zh-CN"/>
              </w:rPr>
            </w:pPr>
            <w:r w:rsidRPr="00576D9F">
              <w:rPr>
                <w:rFonts w:cs="Arial"/>
              </w:rPr>
              <w:t>-60</w:t>
            </w:r>
          </w:p>
        </w:tc>
        <w:tc>
          <w:tcPr>
            <w:tcW w:w="0" w:type="auto"/>
          </w:tcPr>
          <w:p w14:paraId="29B52C3D"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266EE22D" w14:textId="77777777" w:rsidR="00F130E8" w:rsidRPr="00576D9F" w:rsidRDefault="00F130E8" w:rsidP="000C7D26">
            <w:pPr>
              <w:pStyle w:val="TAC"/>
              <w:rPr>
                <w:rFonts w:cs="Arial"/>
                <w:lang w:eastAsia="zh-CN"/>
              </w:rPr>
            </w:pPr>
            <w:r w:rsidRPr="00576D9F">
              <w:rPr>
                <w:rFonts w:cs="Arial"/>
              </w:rPr>
              <w:t>-60</w:t>
            </w:r>
          </w:p>
        </w:tc>
        <w:tc>
          <w:tcPr>
            <w:tcW w:w="0" w:type="auto"/>
          </w:tcPr>
          <w:p w14:paraId="06E78CCD" w14:textId="77777777" w:rsidR="00F130E8" w:rsidRPr="00576D9F" w:rsidRDefault="00F130E8" w:rsidP="000C7D26">
            <w:pPr>
              <w:pStyle w:val="TAC"/>
              <w:rPr>
                <w:rFonts w:cs="Arial"/>
              </w:rPr>
            </w:pPr>
            <w:r w:rsidRPr="00576D9F">
              <w:rPr>
                <w:rFonts w:cs="Arial"/>
                <w:lang w:eastAsia="zh-CN"/>
              </w:rPr>
              <w:t>- inf</w:t>
            </w:r>
          </w:p>
        </w:tc>
        <w:tc>
          <w:tcPr>
            <w:tcW w:w="0" w:type="auto"/>
          </w:tcPr>
          <w:p w14:paraId="7C114DA4" w14:textId="77777777" w:rsidR="00F130E8" w:rsidRPr="00576D9F" w:rsidRDefault="00F130E8" w:rsidP="000C7D26">
            <w:pPr>
              <w:pStyle w:val="TAC"/>
              <w:rPr>
                <w:rFonts w:cs="Arial"/>
                <w:lang w:eastAsia="zh-CN"/>
              </w:rPr>
            </w:pPr>
            <w:r w:rsidRPr="00576D9F">
              <w:rPr>
                <w:rFonts w:cs="Arial"/>
              </w:rPr>
              <w:t>-60</w:t>
            </w:r>
          </w:p>
        </w:tc>
      </w:tr>
      <w:tr w:rsidR="00F130E8" w:rsidRPr="00576D9F" w14:paraId="1D697F4A" w14:textId="77777777" w:rsidTr="000C7D26">
        <w:trPr>
          <w:cantSplit/>
          <w:trHeight w:val="129"/>
          <w:jc w:val="center"/>
        </w:trPr>
        <w:tc>
          <w:tcPr>
            <w:tcW w:w="0" w:type="auto"/>
          </w:tcPr>
          <w:p w14:paraId="2BB8E182"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6EB00A7F" w14:textId="77777777" w:rsidR="00F130E8" w:rsidRPr="00576D9F" w:rsidRDefault="00F130E8" w:rsidP="000C7D26">
            <w:pPr>
              <w:pStyle w:val="TAC"/>
              <w:rPr>
                <w:rFonts w:cs="Arial"/>
                <w:lang w:eastAsia="zh-CN"/>
              </w:rPr>
            </w:pPr>
            <w:r w:rsidRPr="00576D9F">
              <w:t>dB</w:t>
            </w:r>
          </w:p>
        </w:tc>
        <w:tc>
          <w:tcPr>
            <w:tcW w:w="0" w:type="auto"/>
            <w:gridSpan w:val="2"/>
          </w:tcPr>
          <w:p w14:paraId="728F94E8" w14:textId="77777777" w:rsidR="00F130E8" w:rsidRPr="00576D9F" w:rsidRDefault="00F130E8" w:rsidP="000C7D26">
            <w:pPr>
              <w:pStyle w:val="TAC"/>
              <w:rPr>
                <w:rFonts w:cs="Arial"/>
                <w:lang w:eastAsia="zh-CN"/>
              </w:rPr>
            </w:pPr>
            <w:r w:rsidRPr="00576D9F">
              <w:t>N/A</w:t>
            </w:r>
          </w:p>
        </w:tc>
        <w:tc>
          <w:tcPr>
            <w:tcW w:w="0" w:type="auto"/>
            <w:gridSpan w:val="2"/>
          </w:tcPr>
          <w:p w14:paraId="09508258" w14:textId="77777777" w:rsidR="00F130E8" w:rsidRPr="00576D9F" w:rsidRDefault="00F130E8" w:rsidP="000C7D26">
            <w:pPr>
              <w:pStyle w:val="TAC"/>
              <w:rPr>
                <w:rFonts w:cs="Arial"/>
                <w:lang w:eastAsia="zh-CN"/>
              </w:rPr>
            </w:pPr>
            <w:r w:rsidRPr="00576D9F">
              <w:t>15</w:t>
            </w:r>
          </w:p>
        </w:tc>
        <w:tc>
          <w:tcPr>
            <w:tcW w:w="0" w:type="auto"/>
            <w:gridSpan w:val="2"/>
          </w:tcPr>
          <w:p w14:paraId="70A51965" w14:textId="77777777" w:rsidR="00F130E8" w:rsidRPr="00576D9F" w:rsidRDefault="00F130E8" w:rsidP="000C7D26">
            <w:pPr>
              <w:pStyle w:val="TAC"/>
              <w:rPr>
                <w:rFonts w:cs="Arial"/>
                <w:lang w:eastAsia="zh-CN"/>
              </w:rPr>
            </w:pPr>
            <w:r w:rsidRPr="00576D9F">
              <w:t>15</w:t>
            </w:r>
          </w:p>
        </w:tc>
        <w:tc>
          <w:tcPr>
            <w:tcW w:w="0" w:type="auto"/>
            <w:gridSpan w:val="2"/>
          </w:tcPr>
          <w:p w14:paraId="08CC3713" w14:textId="77777777" w:rsidR="00F130E8" w:rsidRPr="00576D9F" w:rsidRDefault="00F130E8" w:rsidP="000C7D26">
            <w:pPr>
              <w:pStyle w:val="TAC"/>
              <w:rPr>
                <w:rFonts w:cs="Arial"/>
                <w:lang w:eastAsia="zh-CN"/>
              </w:rPr>
            </w:pPr>
            <w:r w:rsidRPr="00576D9F">
              <w:t>15</w:t>
            </w:r>
          </w:p>
        </w:tc>
      </w:tr>
      <w:tr w:rsidR="00F130E8" w:rsidRPr="00576D9F" w14:paraId="01BBDFEA" w14:textId="77777777" w:rsidTr="000C7D26">
        <w:trPr>
          <w:cantSplit/>
          <w:trHeight w:val="133"/>
          <w:jc w:val="center"/>
        </w:trPr>
        <w:tc>
          <w:tcPr>
            <w:tcW w:w="0" w:type="auto"/>
          </w:tcPr>
          <w:p w14:paraId="7344F3E0"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374CC8D8" w14:textId="77777777" w:rsidR="00F130E8" w:rsidRPr="00576D9F" w:rsidRDefault="00F130E8" w:rsidP="000C7D26">
            <w:pPr>
              <w:pStyle w:val="TAC"/>
              <w:rPr>
                <w:rFonts w:cs="Arial"/>
                <w:lang w:eastAsia="zh-CN"/>
              </w:rPr>
            </w:pPr>
          </w:p>
        </w:tc>
        <w:tc>
          <w:tcPr>
            <w:tcW w:w="0" w:type="auto"/>
            <w:gridSpan w:val="8"/>
          </w:tcPr>
          <w:p w14:paraId="17C1D2AC"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99EAE76" w14:textId="77777777" w:rsidTr="000C7D26">
        <w:trPr>
          <w:cantSplit/>
          <w:trHeight w:val="133"/>
          <w:jc w:val="center"/>
        </w:trPr>
        <w:tc>
          <w:tcPr>
            <w:tcW w:w="0" w:type="auto"/>
          </w:tcPr>
          <w:p w14:paraId="1F89B5CE"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0110503F" w14:textId="77777777" w:rsidR="00F130E8" w:rsidRPr="00576D9F" w:rsidRDefault="00F130E8" w:rsidP="000C7D26">
            <w:pPr>
              <w:pStyle w:val="TAC"/>
              <w:rPr>
                <w:rFonts w:cs="Arial"/>
                <w:bCs/>
                <w:lang w:eastAsia="zh-CN"/>
              </w:rPr>
            </w:pPr>
          </w:p>
        </w:tc>
        <w:tc>
          <w:tcPr>
            <w:tcW w:w="0" w:type="auto"/>
            <w:gridSpan w:val="2"/>
          </w:tcPr>
          <w:p w14:paraId="69E3320A"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4C03897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EBD8BBF"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08A6FF5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49A6FA4" w14:textId="77777777" w:rsidTr="000C7D26">
        <w:trPr>
          <w:cantSplit/>
          <w:trHeight w:val="133"/>
          <w:jc w:val="center"/>
        </w:trPr>
        <w:tc>
          <w:tcPr>
            <w:tcW w:w="0" w:type="auto"/>
            <w:gridSpan w:val="10"/>
          </w:tcPr>
          <w:p w14:paraId="27979007" w14:textId="77777777"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14:paraId="7C7D27FE" w14:textId="77777777"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14:paraId="6874381A" w14:textId="77777777"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14:paraId="4D992EF6" w14:textId="77777777"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14:paraId="08AB7454" w14:textId="77777777" w:rsidR="00F130E8" w:rsidRPr="00576D9F" w:rsidRDefault="00F130E8" w:rsidP="000C7D26">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14:paraId="23B9B81A" w14:textId="77777777" w:rsidR="00F130E8" w:rsidRPr="00576D9F" w:rsidRDefault="00F130E8" w:rsidP="00F130E8"/>
    <w:p w14:paraId="26D888E6" w14:textId="77777777" w:rsidR="00F130E8" w:rsidRPr="00576D9F" w:rsidRDefault="00F130E8" w:rsidP="00F130E8">
      <w:pPr>
        <w:pStyle w:val="Heading4"/>
      </w:pPr>
      <w:bookmarkStart w:id="263" w:name="_Toc5292709"/>
      <w:bookmarkStart w:id="264" w:name="_Toc36047041"/>
      <w:bookmarkStart w:id="265" w:name="_Toc37231469"/>
      <w:bookmarkStart w:id="266" w:name="_Toc37231574"/>
      <w:r w:rsidRPr="00576D9F">
        <w:t>A.3.2.2.2</w:t>
      </w:r>
      <w:r w:rsidRPr="00576D9F">
        <w:tab/>
        <w:t>Test Requirements</w:t>
      </w:r>
      <w:bookmarkEnd w:id="263"/>
      <w:bookmarkEnd w:id="264"/>
      <w:bookmarkEnd w:id="265"/>
      <w:bookmarkEnd w:id="266"/>
    </w:p>
    <w:p w14:paraId="5C08B605" w14:textId="77777777"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14:paraId="553BCF2F" w14:textId="77777777" w:rsidR="00F130E8" w:rsidRPr="00576D9F" w:rsidRDefault="00F130E8" w:rsidP="00F130E8">
      <w:pPr>
        <w:pStyle w:val="Heading3"/>
      </w:pPr>
      <w:bookmarkStart w:id="267" w:name="_Toc5292710"/>
      <w:bookmarkStart w:id="268" w:name="_Toc36047042"/>
      <w:bookmarkStart w:id="269" w:name="_Toc37231470"/>
      <w:bookmarkStart w:id="270" w:name="_Toc37231575"/>
      <w:r w:rsidRPr="00576D9F">
        <w:lastRenderedPageBreak/>
        <w:t>A.3.2.3</w:t>
      </w:r>
      <w:r w:rsidRPr="00576D9F">
        <w:tab/>
        <w:t>LTE-TDD: WLAN AP Identification and reporting delay under nominal conditions test</w:t>
      </w:r>
      <w:bookmarkEnd w:id="267"/>
      <w:bookmarkEnd w:id="268"/>
      <w:bookmarkEnd w:id="269"/>
      <w:bookmarkEnd w:id="270"/>
    </w:p>
    <w:p w14:paraId="72881118" w14:textId="77777777" w:rsidR="00F130E8" w:rsidRPr="00576D9F" w:rsidRDefault="00F130E8" w:rsidP="00F130E8">
      <w:pPr>
        <w:pStyle w:val="Heading4"/>
      </w:pPr>
      <w:bookmarkStart w:id="271" w:name="_Toc5292711"/>
      <w:bookmarkStart w:id="272" w:name="_Toc36047043"/>
      <w:bookmarkStart w:id="273" w:name="_Toc37231471"/>
      <w:bookmarkStart w:id="274" w:name="_Toc37231576"/>
      <w:r w:rsidRPr="00576D9F">
        <w:t>A.3.2.3.1</w:t>
      </w:r>
      <w:r w:rsidRPr="00576D9F">
        <w:tab/>
        <w:t>Test purpose and Environment</w:t>
      </w:r>
      <w:bookmarkEnd w:id="271"/>
      <w:bookmarkEnd w:id="272"/>
      <w:bookmarkEnd w:id="273"/>
      <w:bookmarkEnd w:id="274"/>
    </w:p>
    <w:p w14:paraId="6904A972" w14:textId="77777777"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72E5719F" w14:textId="77777777"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6744E096" w14:textId="77777777"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14:paraId="4F79FDE1" w14:textId="77777777" w:rsidTr="000C7D26">
        <w:trPr>
          <w:jc w:val="center"/>
        </w:trPr>
        <w:tc>
          <w:tcPr>
            <w:tcW w:w="2263" w:type="dxa"/>
            <w:shd w:val="clear" w:color="auto" w:fill="auto"/>
          </w:tcPr>
          <w:p w14:paraId="5868D633" w14:textId="77777777" w:rsidR="00F130E8" w:rsidRPr="00576D9F" w:rsidRDefault="00F130E8" w:rsidP="000C7D26">
            <w:pPr>
              <w:pStyle w:val="TAH"/>
              <w:rPr>
                <w:rFonts w:cs="Arial"/>
              </w:rPr>
            </w:pPr>
            <w:r w:rsidRPr="00576D9F">
              <w:rPr>
                <w:rFonts w:cs="Arial"/>
              </w:rPr>
              <w:t>Parameter</w:t>
            </w:r>
          </w:p>
        </w:tc>
        <w:tc>
          <w:tcPr>
            <w:tcW w:w="1407" w:type="dxa"/>
            <w:shd w:val="clear" w:color="auto" w:fill="auto"/>
          </w:tcPr>
          <w:p w14:paraId="48EE3818" w14:textId="77777777" w:rsidR="00F130E8" w:rsidRPr="00576D9F" w:rsidRDefault="00F130E8" w:rsidP="000C7D26">
            <w:pPr>
              <w:pStyle w:val="TAH"/>
              <w:rPr>
                <w:rFonts w:cs="Arial"/>
              </w:rPr>
            </w:pPr>
            <w:r w:rsidRPr="00576D9F">
              <w:rPr>
                <w:rFonts w:cs="Arial"/>
              </w:rPr>
              <w:t>Unit</w:t>
            </w:r>
          </w:p>
        </w:tc>
        <w:tc>
          <w:tcPr>
            <w:tcW w:w="3036" w:type="dxa"/>
            <w:shd w:val="clear" w:color="auto" w:fill="auto"/>
          </w:tcPr>
          <w:p w14:paraId="75EADB30" w14:textId="77777777" w:rsidR="00F130E8" w:rsidRPr="00576D9F" w:rsidRDefault="00F130E8" w:rsidP="000C7D26">
            <w:pPr>
              <w:pStyle w:val="TAH"/>
              <w:rPr>
                <w:rFonts w:cs="Arial"/>
              </w:rPr>
            </w:pPr>
            <w:r w:rsidRPr="00576D9F">
              <w:rPr>
                <w:rFonts w:cs="Arial"/>
              </w:rPr>
              <w:t>Value</w:t>
            </w:r>
          </w:p>
        </w:tc>
        <w:tc>
          <w:tcPr>
            <w:tcW w:w="2923" w:type="dxa"/>
          </w:tcPr>
          <w:p w14:paraId="4DE7C4E9" w14:textId="77777777" w:rsidR="00F130E8" w:rsidRPr="00576D9F" w:rsidRDefault="00F130E8" w:rsidP="000C7D26">
            <w:pPr>
              <w:pStyle w:val="TAH"/>
              <w:rPr>
                <w:rFonts w:cs="Arial"/>
              </w:rPr>
            </w:pPr>
            <w:r w:rsidRPr="00576D9F">
              <w:rPr>
                <w:rFonts w:cs="Arial"/>
              </w:rPr>
              <w:t>Comment</w:t>
            </w:r>
          </w:p>
        </w:tc>
      </w:tr>
      <w:tr w:rsidR="00F130E8" w:rsidRPr="00576D9F" w14:paraId="40CCE111" w14:textId="77777777" w:rsidTr="000C7D26">
        <w:trPr>
          <w:jc w:val="center"/>
        </w:trPr>
        <w:tc>
          <w:tcPr>
            <w:tcW w:w="2263" w:type="dxa"/>
            <w:shd w:val="clear" w:color="auto" w:fill="auto"/>
          </w:tcPr>
          <w:p w14:paraId="160D7569" w14:textId="77777777"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14:paraId="1D5DFA5D" w14:textId="77777777" w:rsidR="00F130E8" w:rsidRPr="00576D9F" w:rsidRDefault="00F130E8" w:rsidP="000C7D26">
            <w:pPr>
              <w:pStyle w:val="TAC"/>
              <w:rPr>
                <w:rFonts w:cs="Arial"/>
              </w:rPr>
            </w:pPr>
            <w:r w:rsidRPr="00576D9F">
              <w:rPr>
                <w:rFonts w:cs="Arial"/>
              </w:rPr>
              <w:t>N/A</w:t>
            </w:r>
          </w:p>
        </w:tc>
        <w:tc>
          <w:tcPr>
            <w:tcW w:w="3036" w:type="dxa"/>
            <w:shd w:val="clear" w:color="auto" w:fill="auto"/>
          </w:tcPr>
          <w:p w14:paraId="395A849F" w14:textId="77777777" w:rsidR="00F130E8" w:rsidRPr="00576D9F" w:rsidRDefault="00F130E8" w:rsidP="000C7D26">
            <w:pPr>
              <w:pStyle w:val="TAC"/>
              <w:rPr>
                <w:rFonts w:cs="Arial"/>
              </w:rPr>
            </w:pPr>
            <w:r w:rsidRPr="00576D9F">
              <w:rPr>
                <w:rFonts w:cs="Arial"/>
              </w:rPr>
              <w:t>6</w:t>
            </w:r>
          </w:p>
        </w:tc>
        <w:tc>
          <w:tcPr>
            <w:tcW w:w="2923" w:type="dxa"/>
          </w:tcPr>
          <w:p w14:paraId="609EA280" w14:textId="77777777" w:rsidR="00F130E8" w:rsidRPr="00576D9F" w:rsidRDefault="00F130E8" w:rsidP="000C7D26">
            <w:pPr>
              <w:pStyle w:val="TAC"/>
              <w:rPr>
                <w:rFonts w:cs="Arial"/>
              </w:rPr>
            </w:pPr>
            <w:r w:rsidRPr="00576D9F">
              <w:rPr>
                <w:rFonts w:cs="Arial"/>
              </w:rPr>
              <w:t>AP1-AP6</w:t>
            </w:r>
          </w:p>
        </w:tc>
      </w:tr>
      <w:tr w:rsidR="00F130E8" w:rsidRPr="00576D9F" w14:paraId="7098F223" w14:textId="77777777" w:rsidTr="000C7D26">
        <w:trPr>
          <w:jc w:val="center"/>
        </w:trPr>
        <w:tc>
          <w:tcPr>
            <w:tcW w:w="2263" w:type="dxa"/>
            <w:shd w:val="clear" w:color="auto" w:fill="auto"/>
          </w:tcPr>
          <w:p w14:paraId="0EE3177B" w14:textId="77777777" w:rsidR="00F130E8" w:rsidRPr="00576D9F" w:rsidRDefault="00F130E8" w:rsidP="000C7D26">
            <w:pPr>
              <w:pStyle w:val="TAL"/>
              <w:rPr>
                <w:rFonts w:cs="Arial"/>
              </w:rPr>
            </w:pPr>
            <w:r w:rsidRPr="00576D9F">
              <w:rPr>
                <w:rFonts w:cs="Arial"/>
              </w:rPr>
              <w:t>Time Slot 1</w:t>
            </w:r>
          </w:p>
        </w:tc>
        <w:tc>
          <w:tcPr>
            <w:tcW w:w="1407" w:type="dxa"/>
            <w:shd w:val="clear" w:color="auto" w:fill="auto"/>
          </w:tcPr>
          <w:p w14:paraId="3908760B"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14A54BDB" w14:textId="77777777" w:rsidR="00F130E8" w:rsidRPr="00576D9F" w:rsidRDefault="00F130E8" w:rsidP="000C7D26">
            <w:pPr>
              <w:pStyle w:val="TAC"/>
              <w:rPr>
                <w:rFonts w:cs="Arial"/>
              </w:rPr>
            </w:pPr>
            <w:r w:rsidRPr="00576D9F">
              <w:rPr>
                <w:rFonts w:cs="Arial"/>
              </w:rPr>
              <w:t>1</w:t>
            </w:r>
          </w:p>
        </w:tc>
        <w:tc>
          <w:tcPr>
            <w:tcW w:w="2923" w:type="dxa"/>
          </w:tcPr>
          <w:p w14:paraId="245BCB74" w14:textId="77777777" w:rsidR="00F130E8" w:rsidRPr="00576D9F" w:rsidRDefault="00F130E8" w:rsidP="000C7D26">
            <w:pPr>
              <w:pStyle w:val="TAC"/>
              <w:rPr>
                <w:rFonts w:cs="Arial"/>
              </w:rPr>
            </w:pPr>
            <w:r w:rsidRPr="00576D9F">
              <w:rPr>
                <w:rFonts w:cs="Arial"/>
              </w:rPr>
              <w:t>AP1, AP2</w:t>
            </w:r>
          </w:p>
        </w:tc>
      </w:tr>
      <w:tr w:rsidR="00F130E8" w:rsidRPr="00576D9F" w14:paraId="65C3E36B" w14:textId="77777777" w:rsidTr="000C7D26">
        <w:trPr>
          <w:jc w:val="center"/>
        </w:trPr>
        <w:tc>
          <w:tcPr>
            <w:tcW w:w="2263" w:type="dxa"/>
            <w:shd w:val="clear" w:color="auto" w:fill="auto"/>
          </w:tcPr>
          <w:p w14:paraId="368E101E" w14:textId="77777777" w:rsidR="00F130E8" w:rsidRPr="00576D9F" w:rsidRDefault="00F130E8" w:rsidP="000C7D26">
            <w:pPr>
              <w:pStyle w:val="TAL"/>
              <w:rPr>
                <w:rFonts w:cs="Arial"/>
              </w:rPr>
            </w:pPr>
            <w:r w:rsidRPr="00576D9F">
              <w:rPr>
                <w:rFonts w:cs="Arial"/>
              </w:rPr>
              <w:t>Time Slot 2</w:t>
            </w:r>
          </w:p>
        </w:tc>
        <w:tc>
          <w:tcPr>
            <w:tcW w:w="1407" w:type="dxa"/>
            <w:shd w:val="clear" w:color="auto" w:fill="auto"/>
          </w:tcPr>
          <w:p w14:paraId="030D1BDB"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28F24294" w14:textId="77777777" w:rsidR="00F130E8" w:rsidRPr="00576D9F" w:rsidRDefault="00F130E8" w:rsidP="000C7D26">
            <w:pPr>
              <w:pStyle w:val="TAC"/>
              <w:rPr>
                <w:rFonts w:cs="Arial"/>
              </w:rPr>
            </w:pPr>
            <w:r w:rsidRPr="00576D9F">
              <w:rPr>
                <w:rFonts w:cs="Arial"/>
              </w:rPr>
              <w:t>1</w:t>
            </w:r>
          </w:p>
        </w:tc>
        <w:tc>
          <w:tcPr>
            <w:tcW w:w="2923" w:type="dxa"/>
          </w:tcPr>
          <w:p w14:paraId="70F0ED13" w14:textId="77777777" w:rsidR="00F130E8" w:rsidRPr="00576D9F" w:rsidRDefault="00F130E8" w:rsidP="000C7D26">
            <w:pPr>
              <w:pStyle w:val="TAC"/>
              <w:rPr>
                <w:rFonts w:cs="Arial"/>
              </w:rPr>
            </w:pPr>
            <w:r w:rsidRPr="00576D9F">
              <w:rPr>
                <w:rFonts w:cs="Arial"/>
              </w:rPr>
              <w:t>AP3, AP4</w:t>
            </w:r>
          </w:p>
        </w:tc>
      </w:tr>
      <w:tr w:rsidR="00F130E8" w:rsidRPr="00576D9F" w14:paraId="7B3E89B4" w14:textId="77777777" w:rsidTr="000C7D26">
        <w:trPr>
          <w:jc w:val="center"/>
        </w:trPr>
        <w:tc>
          <w:tcPr>
            <w:tcW w:w="2263" w:type="dxa"/>
            <w:shd w:val="clear" w:color="auto" w:fill="auto"/>
          </w:tcPr>
          <w:p w14:paraId="26F860E8" w14:textId="77777777" w:rsidR="00F130E8" w:rsidRPr="00576D9F" w:rsidRDefault="00F130E8" w:rsidP="000C7D26">
            <w:pPr>
              <w:pStyle w:val="TAL"/>
              <w:rPr>
                <w:rFonts w:cs="Arial"/>
              </w:rPr>
            </w:pPr>
            <w:r w:rsidRPr="00576D9F">
              <w:rPr>
                <w:rFonts w:cs="Arial"/>
              </w:rPr>
              <w:t>Time Slot 3</w:t>
            </w:r>
          </w:p>
        </w:tc>
        <w:tc>
          <w:tcPr>
            <w:tcW w:w="1407" w:type="dxa"/>
            <w:shd w:val="clear" w:color="auto" w:fill="auto"/>
          </w:tcPr>
          <w:p w14:paraId="21AA6060"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20401047" w14:textId="77777777" w:rsidR="00F130E8" w:rsidRPr="00576D9F" w:rsidRDefault="00F130E8" w:rsidP="000C7D26">
            <w:pPr>
              <w:pStyle w:val="TAC"/>
              <w:rPr>
                <w:rFonts w:cs="Arial"/>
              </w:rPr>
            </w:pPr>
            <w:r w:rsidRPr="00576D9F">
              <w:rPr>
                <w:rFonts w:cs="Arial"/>
              </w:rPr>
              <w:t>1</w:t>
            </w:r>
          </w:p>
        </w:tc>
        <w:tc>
          <w:tcPr>
            <w:tcW w:w="2923" w:type="dxa"/>
          </w:tcPr>
          <w:p w14:paraId="54BD3F9F" w14:textId="77777777" w:rsidR="00F130E8" w:rsidRPr="00576D9F" w:rsidRDefault="00F130E8" w:rsidP="000C7D26">
            <w:pPr>
              <w:pStyle w:val="TAC"/>
              <w:rPr>
                <w:rFonts w:cs="Arial"/>
              </w:rPr>
            </w:pPr>
            <w:r w:rsidRPr="00576D9F">
              <w:rPr>
                <w:rFonts w:cs="Arial"/>
              </w:rPr>
              <w:t>AP5</w:t>
            </w:r>
          </w:p>
        </w:tc>
      </w:tr>
      <w:tr w:rsidR="00F130E8" w:rsidRPr="00576D9F" w14:paraId="4CFD8096" w14:textId="77777777" w:rsidTr="000C7D26">
        <w:trPr>
          <w:jc w:val="center"/>
        </w:trPr>
        <w:tc>
          <w:tcPr>
            <w:tcW w:w="2263" w:type="dxa"/>
            <w:shd w:val="clear" w:color="auto" w:fill="auto"/>
          </w:tcPr>
          <w:p w14:paraId="2935C184" w14:textId="77777777" w:rsidR="00F130E8" w:rsidRPr="00576D9F" w:rsidRDefault="00F130E8" w:rsidP="000C7D26">
            <w:pPr>
              <w:pStyle w:val="TAL"/>
              <w:rPr>
                <w:rFonts w:cs="Arial"/>
              </w:rPr>
            </w:pPr>
            <w:r w:rsidRPr="00576D9F">
              <w:rPr>
                <w:rFonts w:cs="Arial"/>
              </w:rPr>
              <w:t>Time Slot 4</w:t>
            </w:r>
          </w:p>
        </w:tc>
        <w:tc>
          <w:tcPr>
            <w:tcW w:w="1407" w:type="dxa"/>
            <w:shd w:val="clear" w:color="auto" w:fill="auto"/>
          </w:tcPr>
          <w:p w14:paraId="0E4DBA00"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56E54BB2" w14:textId="77777777" w:rsidR="00F130E8" w:rsidRPr="00576D9F" w:rsidRDefault="00F130E8" w:rsidP="000C7D26">
            <w:pPr>
              <w:pStyle w:val="TAC"/>
              <w:rPr>
                <w:rFonts w:cs="Arial"/>
              </w:rPr>
            </w:pPr>
            <w:r w:rsidRPr="00576D9F">
              <w:rPr>
                <w:rFonts w:cs="Arial"/>
              </w:rPr>
              <w:t>1</w:t>
            </w:r>
          </w:p>
        </w:tc>
        <w:tc>
          <w:tcPr>
            <w:tcW w:w="2923" w:type="dxa"/>
          </w:tcPr>
          <w:p w14:paraId="3595C042" w14:textId="77777777" w:rsidR="00F130E8" w:rsidRPr="00576D9F" w:rsidRDefault="00F130E8" w:rsidP="000C7D26">
            <w:pPr>
              <w:pStyle w:val="TAC"/>
              <w:rPr>
                <w:rFonts w:cs="Arial"/>
              </w:rPr>
            </w:pPr>
            <w:r w:rsidRPr="00576D9F">
              <w:rPr>
                <w:rFonts w:cs="Arial"/>
              </w:rPr>
              <w:t>AP6</w:t>
            </w:r>
          </w:p>
        </w:tc>
      </w:tr>
      <w:tr w:rsidR="00F130E8" w:rsidRPr="00576D9F" w14:paraId="58449708" w14:textId="77777777" w:rsidTr="000C7D26">
        <w:trPr>
          <w:jc w:val="center"/>
        </w:trPr>
        <w:tc>
          <w:tcPr>
            <w:tcW w:w="2263" w:type="dxa"/>
            <w:shd w:val="clear" w:color="auto" w:fill="auto"/>
          </w:tcPr>
          <w:p w14:paraId="343AE7D0" w14:textId="77777777" w:rsidR="00F130E8" w:rsidRPr="00576D9F" w:rsidRDefault="00F130E8" w:rsidP="000C7D26">
            <w:pPr>
              <w:pStyle w:val="TAL"/>
              <w:rPr>
                <w:rFonts w:cs="Arial"/>
              </w:rPr>
            </w:pPr>
            <w:r w:rsidRPr="00576D9F">
              <w:t>T1</w:t>
            </w:r>
          </w:p>
        </w:tc>
        <w:tc>
          <w:tcPr>
            <w:tcW w:w="1407" w:type="dxa"/>
            <w:shd w:val="clear" w:color="auto" w:fill="auto"/>
          </w:tcPr>
          <w:p w14:paraId="52DBF0ED" w14:textId="77777777" w:rsidR="00F130E8" w:rsidRPr="00576D9F" w:rsidRDefault="00F130E8" w:rsidP="000C7D26">
            <w:pPr>
              <w:pStyle w:val="TAC"/>
              <w:rPr>
                <w:rFonts w:cs="Arial"/>
              </w:rPr>
            </w:pPr>
            <w:r w:rsidRPr="00576D9F">
              <w:t>s</w:t>
            </w:r>
          </w:p>
        </w:tc>
        <w:tc>
          <w:tcPr>
            <w:tcW w:w="3036" w:type="dxa"/>
            <w:shd w:val="clear" w:color="auto" w:fill="auto"/>
          </w:tcPr>
          <w:p w14:paraId="5AB6902F" w14:textId="77777777" w:rsidR="00F130E8" w:rsidRPr="00576D9F" w:rsidRDefault="00F130E8" w:rsidP="000C7D26">
            <w:pPr>
              <w:pStyle w:val="TAC"/>
              <w:rPr>
                <w:rFonts w:cs="Arial"/>
              </w:rPr>
            </w:pPr>
            <w:r w:rsidRPr="00576D9F">
              <w:t>5</w:t>
            </w:r>
          </w:p>
        </w:tc>
        <w:tc>
          <w:tcPr>
            <w:tcW w:w="2923" w:type="dxa"/>
          </w:tcPr>
          <w:p w14:paraId="28C63DFB" w14:textId="77777777" w:rsidR="00F130E8" w:rsidRPr="00576D9F" w:rsidRDefault="00F130E8" w:rsidP="000C7D26">
            <w:pPr>
              <w:pStyle w:val="TAC"/>
              <w:rPr>
                <w:rFonts w:cs="Arial"/>
              </w:rPr>
            </w:pPr>
            <w:r w:rsidRPr="00576D9F">
              <w:t>During this time the WLAN signal is not transmitted</w:t>
            </w:r>
          </w:p>
        </w:tc>
      </w:tr>
      <w:tr w:rsidR="00F130E8" w:rsidRPr="00576D9F" w14:paraId="548D25C9" w14:textId="77777777" w:rsidTr="000C7D26">
        <w:trPr>
          <w:jc w:val="center"/>
        </w:trPr>
        <w:tc>
          <w:tcPr>
            <w:tcW w:w="2263" w:type="dxa"/>
            <w:shd w:val="clear" w:color="auto" w:fill="auto"/>
          </w:tcPr>
          <w:p w14:paraId="5A62E75F" w14:textId="77777777" w:rsidR="00F130E8" w:rsidRPr="00576D9F" w:rsidRDefault="00F130E8" w:rsidP="000C7D26">
            <w:pPr>
              <w:pStyle w:val="TAL"/>
              <w:rPr>
                <w:rFonts w:cs="Arial"/>
              </w:rPr>
            </w:pPr>
            <w:r w:rsidRPr="00576D9F">
              <w:rPr>
                <w:rFonts w:cs="Arial"/>
              </w:rPr>
              <w:t>T2</w:t>
            </w:r>
          </w:p>
        </w:tc>
        <w:tc>
          <w:tcPr>
            <w:tcW w:w="1407" w:type="dxa"/>
            <w:shd w:val="clear" w:color="auto" w:fill="auto"/>
          </w:tcPr>
          <w:p w14:paraId="1F52FCB5"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4DB57363" w14:textId="77777777" w:rsidR="00F130E8" w:rsidRPr="00576D9F" w:rsidRDefault="00F130E8" w:rsidP="000C7D26">
            <w:pPr>
              <w:pStyle w:val="TAC"/>
              <w:rPr>
                <w:rFonts w:cs="Arial"/>
              </w:rPr>
            </w:pPr>
            <w:r w:rsidRPr="00576D9F">
              <w:rPr>
                <w:rFonts w:cs="Arial"/>
              </w:rPr>
              <w:t>25</w:t>
            </w:r>
          </w:p>
        </w:tc>
        <w:tc>
          <w:tcPr>
            <w:tcW w:w="2923" w:type="dxa"/>
          </w:tcPr>
          <w:p w14:paraId="45186951"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45EF764C" w14:textId="77777777" w:rsidR="00F130E8" w:rsidRPr="00576D9F" w:rsidRDefault="00F130E8" w:rsidP="00F130E8">
      <w:pPr>
        <w:rPr>
          <w:lang w:eastAsia="zh-CN"/>
        </w:rPr>
      </w:pPr>
    </w:p>
    <w:p w14:paraId="0E9A1921" w14:textId="77777777" w:rsidR="00F130E8" w:rsidRPr="00576D9F" w:rsidRDefault="00F130E8" w:rsidP="00F130E8">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14:paraId="2BF34A6D" w14:textId="77777777" w:rsidTr="000C7D26">
        <w:trPr>
          <w:cantSplit/>
          <w:jc w:val="center"/>
        </w:trPr>
        <w:tc>
          <w:tcPr>
            <w:tcW w:w="0" w:type="auto"/>
            <w:vMerge w:val="restart"/>
          </w:tcPr>
          <w:p w14:paraId="48C2C075"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725E2E8E"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222CE690"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2F95E839" w14:textId="77777777"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14:paraId="24FA983E" w14:textId="77777777"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14:paraId="3CAF4B94" w14:textId="77777777" w:rsidR="00F130E8" w:rsidRPr="00576D9F" w:rsidRDefault="00F130E8" w:rsidP="000C7D26">
            <w:pPr>
              <w:pStyle w:val="TAH"/>
              <w:rPr>
                <w:rFonts w:cs="Arial"/>
                <w:lang w:eastAsia="zh-CN"/>
              </w:rPr>
            </w:pPr>
            <w:r w:rsidRPr="00576D9F">
              <w:rPr>
                <w:rFonts w:cs="Arial"/>
                <w:lang w:eastAsia="zh-CN"/>
              </w:rPr>
              <w:t>AP 3, 6</w:t>
            </w:r>
          </w:p>
        </w:tc>
      </w:tr>
      <w:tr w:rsidR="00F130E8" w:rsidRPr="00576D9F" w14:paraId="0D61D767" w14:textId="77777777" w:rsidTr="000C7D26">
        <w:trPr>
          <w:cantSplit/>
          <w:jc w:val="center"/>
        </w:trPr>
        <w:tc>
          <w:tcPr>
            <w:tcW w:w="0" w:type="auto"/>
            <w:vMerge/>
          </w:tcPr>
          <w:p w14:paraId="2F7B1363" w14:textId="77777777" w:rsidR="00F130E8" w:rsidRPr="00576D9F" w:rsidRDefault="00F130E8" w:rsidP="000C7D26">
            <w:pPr>
              <w:pStyle w:val="TAH"/>
              <w:rPr>
                <w:rFonts w:cs="Arial"/>
                <w:lang w:eastAsia="zh-CN"/>
              </w:rPr>
            </w:pPr>
          </w:p>
        </w:tc>
        <w:tc>
          <w:tcPr>
            <w:tcW w:w="0" w:type="auto"/>
            <w:vMerge/>
          </w:tcPr>
          <w:p w14:paraId="1FA38400" w14:textId="77777777" w:rsidR="00F130E8" w:rsidRPr="00576D9F" w:rsidRDefault="00F130E8" w:rsidP="000C7D26">
            <w:pPr>
              <w:pStyle w:val="TAH"/>
              <w:rPr>
                <w:rFonts w:cs="Arial"/>
                <w:lang w:eastAsia="zh-CN"/>
              </w:rPr>
            </w:pPr>
          </w:p>
        </w:tc>
        <w:tc>
          <w:tcPr>
            <w:tcW w:w="0" w:type="auto"/>
          </w:tcPr>
          <w:p w14:paraId="5F0BAEF8"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5E44380F"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7A277ABA"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579C2542"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1C4E4034"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0101BB99"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3A86929B"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57B31CB9"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6711C422" w14:textId="77777777" w:rsidTr="000C7D26">
        <w:trPr>
          <w:cantSplit/>
          <w:trHeight w:val="129"/>
          <w:jc w:val="center"/>
        </w:trPr>
        <w:tc>
          <w:tcPr>
            <w:tcW w:w="0" w:type="auto"/>
          </w:tcPr>
          <w:p w14:paraId="7D9136FF"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46F7D7C3" w14:textId="77777777" w:rsidR="00F130E8" w:rsidRPr="00576D9F" w:rsidRDefault="00F130E8" w:rsidP="000C7D26">
            <w:pPr>
              <w:pStyle w:val="TAC"/>
              <w:rPr>
                <w:rFonts w:cs="Arial"/>
                <w:lang w:val="sv-SE" w:eastAsia="zh-CN"/>
              </w:rPr>
            </w:pPr>
          </w:p>
        </w:tc>
        <w:tc>
          <w:tcPr>
            <w:tcW w:w="0" w:type="auto"/>
            <w:gridSpan w:val="2"/>
          </w:tcPr>
          <w:p w14:paraId="2D1D28E3"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52B6462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35AE677D"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7EC50305"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36E7E359" w14:textId="77777777" w:rsidTr="000C7D26">
        <w:trPr>
          <w:cantSplit/>
          <w:trHeight w:val="129"/>
          <w:jc w:val="center"/>
        </w:trPr>
        <w:tc>
          <w:tcPr>
            <w:tcW w:w="0" w:type="auto"/>
          </w:tcPr>
          <w:p w14:paraId="2F9E4D28"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6702B439" w14:textId="77777777" w:rsidR="00F130E8" w:rsidRPr="00576D9F" w:rsidRDefault="00F130E8" w:rsidP="000C7D26">
            <w:pPr>
              <w:pStyle w:val="TAC"/>
              <w:rPr>
                <w:rFonts w:cs="Arial"/>
                <w:lang w:val="sv-SE" w:eastAsia="zh-CN"/>
              </w:rPr>
            </w:pPr>
          </w:p>
        </w:tc>
        <w:tc>
          <w:tcPr>
            <w:tcW w:w="0" w:type="auto"/>
            <w:gridSpan w:val="2"/>
          </w:tcPr>
          <w:p w14:paraId="6DC8CD7D"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4B802BFF"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0F24AB95"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0CD733B8"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8F1C1E4" w14:textId="77777777" w:rsidTr="000C7D26">
        <w:trPr>
          <w:cantSplit/>
          <w:trHeight w:val="129"/>
          <w:jc w:val="center"/>
        </w:trPr>
        <w:tc>
          <w:tcPr>
            <w:tcW w:w="0" w:type="auto"/>
          </w:tcPr>
          <w:p w14:paraId="7909AE70"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0375E81E" w14:textId="77777777" w:rsidR="00F130E8" w:rsidRPr="00576D9F" w:rsidRDefault="00F130E8" w:rsidP="000C7D26">
            <w:pPr>
              <w:pStyle w:val="TAC"/>
              <w:rPr>
                <w:rFonts w:cs="Arial"/>
                <w:lang w:eastAsia="zh-CN"/>
              </w:rPr>
            </w:pPr>
          </w:p>
        </w:tc>
        <w:tc>
          <w:tcPr>
            <w:tcW w:w="0" w:type="auto"/>
            <w:gridSpan w:val="2"/>
          </w:tcPr>
          <w:p w14:paraId="5D5669E3"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572922FF"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6030824D"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4003B2DE"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4AE9491" w14:textId="77777777" w:rsidTr="000C7D26">
        <w:trPr>
          <w:cantSplit/>
          <w:trHeight w:val="129"/>
          <w:jc w:val="center"/>
        </w:trPr>
        <w:tc>
          <w:tcPr>
            <w:tcW w:w="0" w:type="auto"/>
          </w:tcPr>
          <w:p w14:paraId="1DA8407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5ABDD9A4" w14:textId="77777777" w:rsidR="00F130E8" w:rsidRPr="00576D9F" w:rsidRDefault="00F130E8" w:rsidP="000C7D26">
            <w:pPr>
              <w:pStyle w:val="TAC"/>
              <w:rPr>
                <w:rFonts w:cs="Arial"/>
                <w:lang w:eastAsia="zh-CN"/>
              </w:rPr>
            </w:pPr>
          </w:p>
        </w:tc>
        <w:tc>
          <w:tcPr>
            <w:tcW w:w="0" w:type="auto"/>
            <w:gridSpan w:val="2"/>
          </w:tcPr>
          <w:p w14:paraId="40533C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4393F47" w14:textId="77777777" w:rsidR="00F130E8" w:rsidRPr="00576D9F" w:rsidRDefault="00F130E8" w:rsidP="000C7D26">
            <w:pPr>
              <w:pStyle w:val="TAC"/>
            </w:pPr>
            <w:r w:rsidRPr="00576D9F">
              <w:t>WLAN 2.4 GHz band: 25 MHz</w:t>
            </w:r>
          </w:p>
          <w:p w14:paraId="333D5CF6"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4241EDC" w14:textId="77777777" w:rsidR="00F130E8" w:rsidRPr="00576D9F" w:rsidRDefault="00F130E8" w:rsidP="000C7D26">
            <w:pPr>
              <w:pStyle w:val="TAC"/>
            </w:pPr>
            <w:r w:rsidRPr="00576D9F">
              <w:t>WLAN 2.4 GHz band: 25 MHz</w:t>
            </w:r>
          </w:p>
          <w:p w14:paraId="08C0C16E"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65C954D4" w14:textId="77777777" w:rsidR="00F130E8" w:rsidRPr="00576D9F" w:rsidRDefault="00F130E8" w:rsidP="000C7D26">
            <w:pPr>
              <w:pStyle w:val="TAC"/>
            </w:pPr>
            <w:r w:rsidRPr="00576D9F">
              <w:t>WLAN 2.4 GHz band: 25 MHz</w:t>
            </w:r>
          </w:p>
          <w:p w14:paraId="77C827DF"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2132A7E3" w14:textId="77777777" w:rsidTr="000C7D26">
        <w:trPr>
          <w:cantSplit/>
          <w:trHeight w:val="129"/>
          <w:jc w:val="center"/>
        </w:trPr>
        <w:tc>
          <w:tcPr>
            <w:tcW w:w="0" w:type="auto"/>
          </w:tcPr>
          <w:p w14:paraId="48865092" w14:textId="77777777" w:rsidR="00F130E8" w:rsidRPr="00576D9F" w:rsidRDefault="00F130E8" w:rsidP="000C7D26">
            <w:pPr>
              <w:pStyle w:val="TAL"/>
              <w:rPr>
                <w:rFonts w:eastAsia="MS Mincho" w:cs="Arial"/>
              </w:rPr>
            </w:pPr>
            <w:r w:rsidRPr="00576D9F">
              <w:rPr>
                <w:rFonts w:eastAsia="MS Mincho" w:cs="Arial"/>
              </w:rPr>
              <w:t>PDSCH parameters:</w:t>
            </w:r>
          </w:p>
          <w:p w14:paraId="63CDDF55"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6BFDA81A" w14:textId="77777777" w:rsidR="00F130E8" w:rsidRPr="00576D9F" w:rsidRDefault="00F130E8" w:rsidP="000C7D26">
            <w:pPr>
              <w:pStyle w:val="TAC"/>
              <w:rPr>
                <w:rFonts w:cs="Arial"/>
                <w:lang w:eastAsia="zh-CN"/>
              </w:rPr>
            </w:pPr>
          </w:p>
        </w:tc>
        <w:tc>
          <w:tcPr>
            <w:tcW w:w="0" w:type="auto"/>
            <w:gridSpan w:val="2"/>
          </w:tcPr>
          <w:p w14:paraId="7D26E0AE" w14:textId="77777777" w:rsidR="00F130E8" w:rsidRPr="00576D9F" w:rsidRDefault="00F130E8" w:rsidP="000C7D26">
            <w:pPr>
              <w:pStyle w:val="TAC"/>
              <w:rPr>
                <w:rFonts w:cs="Arial"/>
                <w:lang w:eastAsia="zh-CN"/>
              </w:rPr>
            </w:pPr>
            <w:r w:rsidRPr="00576D9F">
              <w:rPr>
                <w:rFonts w:cs="Arial"/>
                <w:lang w:eastAsia="zh-CN"/>
              </w:rPr>
              <w:t>R.0 TDD</w:t>
            </w:r>
          </w:p>
          <w:p w14:paraId="57868180" w14:textId="77777777" w:rsidR="00F130E8" w:rsidRPr="00576D9F" w:rsidRDefault="00F130E8" w:rsidP="000C7D26">
            <w:pPr>
              <w:pStyle w:val="TAC"/>
              <w:rPr>
                <w:rFonts w:cs="Arial"/>
                <w:lang w:eastAsia="zh-CN"/>
              </w:rPr>
            </w:pPr>
          </w:p>
        </w:tc>
        <w:tc>
          <w:tcPr>
            <w:tcW w:w="0" w:type="auto"/>
            <w:gridSpan w:val="2"/>
          </w:tcPr>
          <w:p w14:paraId="5E22E2F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B69106A"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8A79CA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DA0684F" w14:textId="77777777" w:rsidTr="000C7D26">
        <w:trPr>
          <w:cantSplit/>
          <w:trHeight w:val="129"/>
          <w:jc w:val="center"/>
        </w:trPr>
        <w:tc>
          <w:tcPr>
            <w:tcW w:w="0" w:type="auto"/>
          </w:tcPr>
          <w:p w14:paraId="2F5F7FCA"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7DB6376E" w14:textId="77777777" w:rsidR="00F130E8" w:rsidRPr="00576D9F" w:rsidRDefault="00F130E8" w:rsidP="000C7D26">
            <w:pPr>
              <w:pStyle w:val="TAC"/>
              <w:rPr>
                <w:rFonts w:cs="Arial"/>
                <w:lang w:eastAsia="zh-CN"/>
              </w:rPr>
            </w:pPr>
          </w:p>
        </w:tc>
        <w:tc>
          <w:tcPr>
            <w:tcW w:w="0" w:type="auto"/>
            <w:gridSpan w:val="2"/>
          </w:tcPr>
          <w:p w14:paraId="52796900" w14:textId="77777777" w:rsidR="00F130E8" w:rsidRPr="00576D9F" w:rsidRDefault="00F130E8" w:rsidP="000C7D26">
            <w:pPr>
              <w:pStyle w:val="TAC"/>
              <w:rPr>
                <w:rFonts w:cs="Arial"/>
                <w:lang w:eastAsia="zh-CN"/>
              </w:rPr>
            </w:pPr>
            <w:r w:rsidRPr="00576D9F">
              <w:rPr>
                <w:rFonts w:cs="Arial"/>
                <w:lang w:eastAsia="zh-CN"/>
              </w:rPr>
              <w:t>R.6 TDD</w:t>
            </w:r>
          </w:p>
          <w:p w14:paraId="16BE1086" w14:textId="77777777" w:rsidR="00F130E8" w:rsidRPr="00576D9F" w:rsidRDefault="00F130E8" w:rsidP="000C7D26">
            <w:pPr>
              <w:pStyle w:val="TAC"/>
              <w:rPr>
                <w:rFonts w:cs="Arial"/>
                <w:lang w:eastAsia="zh-CN"/>
              </w:rPr>
            </w:pPr>
          </w:p>
        </w:tc>
        <w:tc>
          <w:tcPr>
            <w:tcW w:w="0" w:type="auto"/>
            <w:gridSpan w:val="2"/>
          </w:tcPr>
          <w:p w14:paraId="148CB14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478FCE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08A1DA7"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E5D8CB2" w14:textId="77777777" w:rsidTr="000C7D26">
        <w:trPr>
          <w:cantSplit/>
          <w:trHeight w:val="129"/>
          <w:jc w:val="center"/>
        </w:trPr>
        <w:tc>
          <w:tcPr>
            <w:tcW w:w="0" w:type="auto"/>
          </w:tcPr>
          <w:p w14:paraId="7DCE73F7"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7443BFB1" w14:textId="77777777" w:rsidR="00F130E8" w:rsidRPr="00576D9F" w:rsidRDefault="00F130E8" w:rsidP="000C7D26">
            <w:pPr>
              <w:pStyle w:val="TAC"/>
              <w:rPr>
                <w:rFonts w:cs="Arial"/>
                <w:lang w:eastAsia="zh-CN"/>
              </w:rPr>
            </w:pPr>
          </w:p>
        </w:tc>
        <w:tc>
          <w:tcPr>
            <w:tcW w:w="0" w:type="auto"/>
            <w:gridSpan w:val="2"/>
          </w:tcPr>
          <w:p w14:paraId="661DD7F8" w14:textId="77777777" w:rsidR="00F130E8" w:rsidRPr="00576D9F" w:rsidRDefault="00F130E8" w:rsidP="000C7D26">
            <w:pPr>
              <w:pStyle w:val="TAC"/>
              <w:rPr>
                <w:rFonts w:cs="Arial"/>
                <w:lang w:val="da-DK" w:eastAsia="zh-CN"/>
              </w:rPr>
            </w:pPr>
            <w:r w:rsidRPr="00576D9F">
              <w:rPr>
                <w:rFonts w:cs="Arial"/>
                <w:lang w:val="da-DK" w:eastAsia="zh-CN"/>
              </w:rPr>
              <w:t>OP.1 TDD</w:t>
            </w:r>
          </w:p>
          <w:p w14:paraId="21F329E0" w14:textId="77777777" w:rsidR="00F130E8" w:rsidRPr="00576D9F" w:rsidRDefault="00F130E8" w:rsidP="000C7D26">
            <w:pPr>
              <w:pStyle w:val="TAC"/>
              <w:rPr>
                <w:rFonts w:cs="Arial"/>
                <w:lang w:eastAsia="zh-CN"/>
              </w:rPr>
            </w:pPr>
          </w:p>
        </w:tc>
        <w:tc>
          <w:tcPr>
            <w:tcW w:w="0" w:type="auto"/>
            <w:gridSpan w:val="2"/>
          </w:tcPr>
          <w:p w14:paraId="089A359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F07AD9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49A4BE0"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38604AD" w14:textId="77777777" w:rsidTr="000C7D26">
        <w:trPr>
          <w:cantSplit/>
          <w:trHeight w:val="129"/>
          <w:jc w:val="center"/>
        </w:trPr>
        <w:tc>
          <w:tcPr>
            <w:tcW w:w="0" w:type="auto"/>
          </w:tcPr>
          <w:p w14:paraId="55EB449B"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3DB3D4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36DE16C9"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011CEF3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E11F4C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21E89AC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BD07EBA" w14:textId="77777777" w:rsidTr="000C7D26">
        <w:trPr>
          <w:cantSplit/>
          <w:trHeight w:val="129"/>
          <w:jc w:val="center"/>
        </w:trPr>
        <w:tc>
          <w:tcPr>
            <w:tcW w:w="0" w:type="auto"/>
          </w:tcPr>
          <w:p w14:paraId="776E58E1"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5F54AFA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EE302D0" w14:textId="77777777" w:rsidR="00F130E8" w:rsidRPr="00576D9F" w:rsidRDefault="00F130E8" w:rsidP="000C7D26">
            <w:pPr>
              <w:pStyle w:val="TAC"/>
              <w:rPr>
                <w:rFonts w:cs="Arial"/>
                <w:lang w:eastAsia="zh-CN"/>
              </w:rPr>
            </w:pPr>
          </w:p>
        </w:tc>
        <w:tc>
          <w:tcPr>
            <w:tcW w:w="0" w:type="auto"/>
            <w:gridSpan w:val="2"/>
            <w:vMerge/>
          </w:tcPr>
          <w:p w14:paraId="75EFD667" w14:textId="77777777" w:rsidR="00F130E8" w:rsidRPr="00576D9F" w:rsidRDefault="00F130E8" w:rsidP="000C7D26">
            <w:pPr>
              <w:pStyle w:val="TAC"/>
              <w:rPr>
                <w:rFonts w:cs="Arial"/>
                <w:lang w:eastAsia="zh-CN"/>
              </w:rPr>
            </w:pPr>
          </w:p>
        </w:tc>
        <w:tc>
          <w:tcPr>
            <w:tcW w:w="0" w:type="auto"/>
            <w:gridSpan w:val="2"/>
            <w:vMerge/>
          </w:tcPr>
          <w:p w14:paraId="0D011C64" w14:textId="77777777" w:rsidR="00F130E8" w:rsidRPr="00576D9F" w:rsidRDefault="00F130E8" w:rsidP="000C7D26">
            <w:pPr>
              <w:pStyle w:val="TAC"/>
              <w:rPr>
                <w:rFonts w:cs="Arial"/>
                <w:lang w:eastAsia="zh-CN"/>
              </w:rPr>
            </w:pPr>
          </w:p>
        </w:tc>
        <w:tc>
          <w:tcPr>
            <w:tcW w:w="0" w:type="auto"/>
            <w:gridSpan w:val="2"/>
            <w:vMerge/>
          </w:tcPr>
          <w:p w14:paraId="7EAADC40" w14:textId="77777777" w:rsidR="00F130E8" w:rsidRPr="00576D9F" w:rsidRDefault="00F130E8" w:rsidP="000C7D26">
            <w:pPr>
              <w:pStyle w:val="TAC"/>
              <w:rPr>
                <w:rFonts w:cs="Arial"/>
                <w:lang w:eastAsia="zh-CN"/>
              </w:rPr>
            </w:pPr>
          </w:p>
        </w:tc>
      </w:tr>
      <w:tr w:rsidR="00F130E8" w:rsidRPr="00576D9F" w14:paraId="782676AB" w14:textId="77777777" w:rsidTr="000C7D26">
        <w:trPr>
          <w:cantSplit/>
          <w:trHeight w:val="129"/>
          <w:jc w:val="center"/>
        </w:trPr>
        <w:tc>
          <w:tcPr>
            <w:tcW w:w="0" w:type="auto"/>
          </w:tcPr>
          <w:p w14:paraId="089AB2F7"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31D057E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0C98FF7" w14:textId="77777777" w:rsidR="00F130E8" w:rsidRPr="00576D9F" w:rsidRDefault="00F130E8" w:rsidP="000C7D26">
            <w:pPr>
              <w:pStyle w:val="TAC"/>
              <w:rPr>
                <w:rFonts w:cs="Arial"/>
                <w:lang w:eastAsia="zh-CN"/>
              </w:rPr>
            </w:pPr>
          </w:p>
        </w:tc>
        <w:tc>
          <w:tcPr>
            <w:tcW w:w="0" w:type="auto"/>
            <w:gridSpan w:val="2"/>
            <w:vMerge/>
          </w:tcPr>
          <w:p w14:paraId="6FA4B60B" w14:textId="77777777" w:rsidR="00F130E8" w:rsidRPr="00576D9F" w:rsidRDefault="00F130E8" w:rsidP="000C7D26">
            <w:pPr>
              <w:pStyle w:val="TAC"/>
              <w:rPr>
                <w:rFonts w:cs="Arial"/>
                <w:lang w:eastAsia="zh-CN"/>
              </w:rPr>
            </w:pPr>
          </w:p>
        </w:tc>
        <w:tc>
          <w:tcPr>
            <w:tcW w:w="0" w:type="auto"/>
            <w:gridSpan w:val="2"/>
            <w:vMerge/>
          </w:tcPr>
          <w:p w14:paraId="1CE8B07F" w14:textId="77777777" w:rsidR="00F130E8" w:rsidRPr="00576D9F" w:rsidRDefault="00F130E8" w:rsidP="000C7D26">
            <w:pPr>
              <w:pStyle w:val="TAC"/>
              <w:rPr>
                <w:rFonts w:cs="Arial"/>
                <w:lang w:eastAsia="zh-CN"/>
              </w:rPr>
            </w:pPr>
          </w:p>
        </w:tc>
        <w:tc>
          <w:tcPr>
            <w:tcW w:w="0" w:type="auto"/>
            <w:gridSpan w:val="2"/>
            <w:vMerge/>
          </w:tcPr>
          <w:p w14:paraId="25C7AC37" w14:textId="77777777" w:rsidR="00F130E8" w:rsidRPr="00576D9F" w:rsidRDefault="00F130E8" w:rsidP="000C7D26">
            <w:pPr>
              <w:pStyle w:val="TAC"/>
              <w:rPr>
                <w:rFonts w:cs="Arial"/>
                <w:lang w:eastAsia="zh-CN"/>
              </w:rPr>
            </w:pPr>
          </w:p>
        </w:tc>
      </w:tr>
      <w:tr w:rsidR="00F130E8" w:rsidRPr="00576D9F" w14:paraId="59802CEA" w14:textId="77777777" w:rsidTr="000C7D26">
        <w:trPr>
          <w:cantSplit/>
          <w:trHeight w:val="129"/>
          <w:jc w:val="center"/>
        </w:trPr>
        <w:tc>
          <w:tcPr>
            <w:tcW w:w="0" w:type="auto"/>
          </w:tcPr>
          <w:p w14:paraId="76A38344"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79EFBF5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D8D2FC5" w14:textId="77777777" w:rsidR="00F130E8" w:rsidRPr="00576D9F" w:rsidRDefault="00F130E8" w:rsidP="000C7D26">
            <w:pPr>
              <w:pStyle w:val="TAC"/>
              <w:rPr>
                <w:rFonts w:cs="Arial"/>
                <w:lang w:eastAsia="zh-CN"/>
              </w:rPr>
            </w:pPr>
          </w:p>
        </w:tc>
        <w:tc>
          <w:tcPr>
            <w:tcW w:w="0" w:type="auto"/>
            <w:gridSpan w:val="2"/>
            <w:vMerge/>
          </w:tcPr>
          <w:p w14:paraId="2C6E8271" w14:textId="77777777" w:rsidR="00F130E8" w:rsidRPr="00576D9F" w:rsidRDefault="00F130E8" w:rsidP="000C7D26">
            <w:pPr>
              <w:pStyle w:val="TAC"/>
              <w:rPr>
                <w:rFonts w:cs="Arial"/>
                <w:lang w:eastAsia="zh-CN"/>
              </w:rPr>
            </w:pPr>
          </w:p>
        </w:tc>
        <w:tc>
          <w:tcPr>
            <w:tcW w:w="0" w:type="auto"/>
            <w:gridSpan w:val="2"/>
            <w:vMerge/>
          </w:tcPr>
          <w:p w14:paraId="268EF5DB" w14:textId="77777777" w:rsidR="00F130E8" w:rsidRPr="00576D9F" w:rsidRDefault="00F130E8" w:rsidP="000C7D26">
            <w:pPr>
              <w:pStyle w:val="TAC"/>
              <w:rPr>
                <w:rFonts w:cs="Arial"/>
                <w:lang w:eastAsia="zh-CN"/>
              </w:rPr>
            </w:pPr>
          </w:p>
        </w:tc>
        <w:tc>
          <w:tcPr>
            <w:tcW w:w="0" w:type="auto"/>
            <w:gridSpan w:val="2"/>
            <w:vMerge/>
          </w:tcPr>
          <w:p w14:paraId="557A8D00" w14:textId="77777777" w:rsidR="00F130E8" w:rsidRPr="00576D9F" w:rsidRDefault="00F130E8" w:rsidP="000C7D26">
            <w:pPr>
              <w:pStyle w:val="TAC"/>
              <w:rPr>
                <w:rFonts w:cs="Arial"/>
                <w:lang w:eastAsia="zh-CN"/>
              </w:rPr>
            </w:pPr>
          </w:p>
        </w:tc>
      </w:tr>
      <w:tr w:rsidR="00F130E8" w:rsidRPr="00576D9F" w14:paraId="1B112349" w14:textId="77777777" w:rsidTr="000C7D26">
        <w:trPr>
          <w:cantSplit/>
          <w:trHeight w:val="129"/>
          <w:jc w:val="center"/>
        </w:trPr>
        <w:tc>
          <w:tcPr>
            <w:tcW w:w="0" w:type="auto"/>
          </w:tcPr>
          <w:p w14:paraId="2547E6C6"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526D04A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B57985D" w14:textId="77777777" w:rsidR="00F130E8" w:rsidRPr="00576D9F" w:rsidRDefault="00F130E8" w:rsidP="000C7D26">
            <w:pPr>
              <w:pStyle w:val="TAC"/>
              <w:rPr>
                <w:rFonts w:cs="Arial"/>
                <w:lang w:eastAsia="zh-CN"/>
              </w:rPr>
            </w:pPr>
          </w:p>
        </w:tc>
        <w:tc>
          <w:tcPr>
            <w:tcW w:w="0" w:type="auto"/>
            <w:gridSpan w:val="2"/>
            <w:vMerge/>
          </w:tcPr>
          <w:p w14:paraId="2A7CF5A3" w14:textId="77777777" w:rsidR="00F130E8" w:rsidRPr="00576D9F" w:rsidRDefault="00F130E8" w:rsidP="000C7D26">
            <w:pPr>
              <w:pStyle w:val="TAC"/>
              <w:rPr>
                <w:rFonts w:cs="Arial"/>
                <w:lang w:eastAsia="zh-CN"/>
              </w:rPr>
            </w:pPr>
          </w:p>
        </w:tc>
        <w:tc>
          <w:tcPr>
            <w:tcW w:w="0" w:type="auto"/>
            <w:gridSpan w:val="2"/>
            <w:vMerge/>
          </w:tcPr>
          <w:p w14:paraId="16E83D7E" w14:textId="77777777" w:rsidR="00F130E8" w:rsidRPr="00576D9F" w:rsidRDefault="00F130E8" w:rsidP="000C7D26">
            <w:pPr>
              <w:pStyle w:val="TAC"/>
              <w:rPr>
                <w:rFonts w:cs="Arial"/>
                <w:lang w:eastAsia="zh-CN"/>
              </w:rPr>
            </w:pPr>
          </w:p>
        </w:tc>
        <w:tc>
          <w:tcPr>
            <w:tcW w:w="0" w:type="auto"/>
            <w:gridSpan w:val="2"/>
            <w:vMerge/>
          </w:tcPr>
          <w:p w14:paraId="668BC4FE" w14:textId="77777777" w:rsidR="00F130E8" w:rsidRPr="00576D9F" w:rsidRDefault="00F130E8" w:rsidP="000C7D26">
            <w:pPr>
              <w:pStyle w:val="TAC"/>
              <w:rPr>
                <w:rFonts w:cs="Arial"/>
                <w:lang w:eastAsia="zh-CN"/>
              </w:rPr>
            </w:pPr>
          </w:p>
        </w:tc>
      </w:tr>
      <w:tr w:rsidR="00F130E8" w:rsidRPr="00576D9F" w14:paraId="59EFF329" w14:textId="77777777" w:rsidTr="000C7D26">
        <w:trPr>
          <w:cantSplit/>
          <w:trHeight w:val="129"/>
          <w:jc w:val="center"/>
        </w:trPr>
        <w:tc>
          <w:tcPr>
            <w:tcW w:w="0" w:type="auto"/>
          </w:tcPr>
          <w:p w14:paraId="7B836748"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7B1E251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E82184F" w14:textId="77777777" w:rsidR="00F130E8" w:rsidRPr="00576D9F" w:rsidRDefault="00F130E8" w:rsidP="000C7D26">
            <w:pPr>
              <w:pStyle w:val="TAC"/>
              <w:rPr>
                <w:rFonts w:cs="Arial"/>
                <w:lang w:eastAsia="zh-CN"/>
              </w:rPr>
            </w:pPr>
          </w:p>
        </w:tc>
        <w:tc>
          <w:tcPr>
            <w:tcW w:w="0" w:type="auto"/>
            <w:gridSpan w:val="2"/>
            <w:vMerge/>
          </w:tcPr>
          <w:p w14:paraId="6FEB5BA6" w14:textId="77777777" w:rsidR="00F130E8" w:rsidRPr="00576D9F" w:rsidRDefault="00F130E8" w:rsidP="000C7D26">
            <w:pPr>
              <w:pStyle w:val="TAC"/>
              <w:rPr>
                <w:rFonts w:cs="Arial"/>
                <w:lang w:eastAsia="zh-CN"/>
              </w:rPr>
            </w:pPr>
          </w:p>
        </w:tc>
        <w:tc>
          <w:tcPr>
            <w:tcW w:w="0" w:type="auto"/>
            <w:gridSpan w:val="2"/>
            <w:vMerge/>
          </w:tcPr>
          <w:p w14:paraId="3327DE0D" w14:textId="77777777" w:rsidR="00F130E8" w:rsidRPr="00576D9F" w:rsidRDefault="00F130E8" w:rsidP="000C7D26">
            <w:pPr>
              <w:pStyle w:val="TAC"/>
              <w:rPr>
                <w:rFonts w:cs="Arial"/>
                <w:lang w:eastAsia="zh-CN"/>
              </w:rPr>
            </w:pPr>
          </w:p>
        </w:tc>
        <w:tc>
          <w:tcPr>
            <w:tcW w:w="0" w:type="auto"/>
            <w:gridSpan w:val="2"/>
            <w:vMerge/>
          </w:tcPr>
          <w:p w14:paraId="1B7E5E2F" w14:textId="77777777" w:rsidR="00F130E8" w:rsidRPr="00576D9F" w:rsidRDefault="00F130E8" w:rsidP="000C7D26">
            <w:pPr>
              <w:pStyle w:val="TAC"/>
              <w:rPr>
                <w:rFonts w:cs="Arial"/>
                <w:lang w:eastAsia="zh-CN"/>
              </w:rPr>
            </w:pPr>
          </w:p>
        </w:tc>
      </w:tr>
      <w:tr w:rsidR="00F130E8" w:rsidRPr="00576D9F" w14:paraId="4E08A046" w14:textId="77777777" w:rsidTr="000C7D26">
        <w:trPr>
          <w:cantSplit/>
          <w:trHeight w:val="129"/>
          <w:jc w:val="center"/>
        </w:trPr>
        <w:tc>
          <w:tcPr>
            <w:tcW w:w="0" w:type="auto"/>
          </w:tcPr>
          <w:p w14:paraId="65504DAD"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54C0C14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C2F1E6" w14:textId="77777777" w:rsidR="00F130E8" w:rsidRPr="00576D9F" w:rsidRDefault="00F130E8" w:rsidP="000C7D26">
            <w:pPr>
              <w:pStyle w:val="TAC"/>
              <w:rPr>
                <w:rFonts w:cs="Arial"/>
                <w:lang w:eastAsia="zh-CN"/>
              </w:rPr>
            </w:pPr>
          </w:p>
        </w:tc>
        <w:tc>
          <w:tcPr>
            <w:tcW w:w="0" w:type="auto"/>
            <w:gridSpan w:val="2"/>
            <w:vMerge/>
          </w:tcPr>
          <w:p w14:paraId="2EC6ADC4" w14:textId="77777777" w:rsidR="00F130E8" w:rsidRPr="00576D9F" w:rsidRDefault="00F130E8" w:rsidP="000C7D26">
            <w:pPr>
              <w:pStyle w:val="TAC"/>
              <w:rPr>
                <w:rFonts w:cs="Arial"/>
                <w:lang w:eastAsia="zh-CN"/>
              </w:rPr>
            </w:pPr>
          </w:p>
        </w:tc>
        <w:tc>
          <w:tcPr>
            <w:tcW w:w="0" w:type="auto"/>
            <w:gridSpan w:val="2"/>
            <w:vMerge/>
          </w:tcPr>
          <w:p w14:paraId="17050E4D" w14:textId="77777777" w:rsidR="00F130E8" w:rsidRPr="00576D9F" w:rsidRDefault="00F130E8" w:rsidP="000C7D26">
            <w:pPr>
              <w:pStyle w:val="TAC"/>
              <w:rPr>
                <w:rFonts w:cs="Arial"/>
                <w:lang w:eastAsia="zh-CN"/>
              </w:rPr>
            </w:pPr>
          </w:p>
        </w:tc>
        <w:tc>
          <w:tcPr>
            <w:tcW w:w="0" w:type="auto"/>
            <w:gridSpan w:val="2"/>
            <w:vMerge/>
          </w:tcPr>
          <w:p w14:paraId="38025F23" w14:textId="77777777" w:rsidR="00F130E8" w:rsidRPr="00576D9F" w:rsidRDefault="00F130E8" w:rsidP="000C7D26">
            <w:pPr>
              <w:pStyle w:val="TAC"/>
              <w:rPr>
                <w:rFonts w:cs="Arial"/>
                <w:lang w:eastAsia="zh-CN"/>
              </w:rPr>
            </w:pPr>
          </w:p>
        </w:tc>
      </w:tr>
      <w:tr w:rsidR="00F130E8" w:rsidRPr="00576D9F" w14:paraId="69D36027" w14:textId="77777777" w:rsidTr="000C7D26">
        <w:trPr>
          <w:cantSplit/>
          <w:trHeight w:val="129"/>
          <w:jc w:val="center"/>
        </w:trPr>
        <w:tc>
          <w:tcPr>
            <w:tcW w:w="0" w:type="auto"/>
          </w:tcPr>
          <w:p w14:paraId="3BF9801C"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6DB4947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3B0F226" w14:textId="77777777" w:rsidR="00F130E8" w:rsidRPr="00576D9F" w:rsidRDefault="00F130E8" w:rsidP="000C7D26">
            <w:pPr>
              <w:pStyle w:val="TAC"/>
              <w:rPr>
                <w:rFonts w:cs="Arial"/>
                <w:lang w:eastAsia="zh-CN"/>
              </w:rPr>
            </w:pPr>
          </w:p>
        </w:tc>
        <w:tc>
          <w:tcPr>
            <w:tcW w:w="0" w:type="auto"/>
            <w:gridSpan w:val="2"/>
            <w:vMerge/>
          </w:tcPr>
          <w:p w14:paraId="76466FF2" w14:textId="77777777" w:rsidR="00F130E8" w:rsidRPr="00576D9F" w:rsidRDefault="00F130E8" w:rsidP="000C7D26">
            <w:pPr>
              <w:pStyle w:val="TAC"/>
              <w:rPr>
                <w:rFonts w:cs="Arial"/>
                <w:lang w:eastAsia="zh-CN"/>
              </w:rPr>
            </w:pPr>
          </w:p>
        </w:tc>
        <w:tc>
          <w:tcPr>
            <w:tcW w:w="0" w:type="auto"/>
            <w:gridSpan w:val="2"/>
            <w:vMerge/>
          </w:tcPr>
          <w:p w14:paraId="07419672" w14:textId="77777777" w:rsidR="00F130E8" w:rsidRPr="00576D9F" w:rsidRDefault="00F130E8" w:rsidP="000C7D26">
            <w:pPr>
              <w:pStyle w:val="TAC"/>
              <w:rPr>
                <w:rFonts w:cs="Arial"/>
                <w:lang w:eastAsia="zh-CN"/>
              </w:rPr>
            </w:pPr>
          </w:p>
        </w:tc>
        <w:tc>
          <w:tcPr>
            <w:tcW w:w="0" w:type="auto"/>
            <w:gridSpan w:val="2"/>
            <w:vMerge/>
          </w:tcPr>
          <w:p w14:paraId="7A354CE1" w14:textId="77777777" w:rsidR="00F130E8" w:rsidRPr="00576D9F" w:rsidRDefault="00F130E8" w:rsidP="000C7D26">
            <w:pPr>
              <w:pStyle w:val="TAC"/>
              <w:rPr>
                <w:rFonts w:cs="Arial"/>
                <w:lang w:eastAsia="zh-CN"/>
              </w:rPr>
            </w:pPr>
          </w:p>
        </w:tc>
      </w:tr>
      <w:tr w:rsidR="00F130E8" w:rsidRPr="00576D9F" w14:paraId="10A672C9" w14:textId="77777777" w:rsidTr="000C7D26">
        <w:trPr>
          <w:cantSplit/>
          <w:trHeight w:val="129"/>
          <w:jc w:val="center"/>
        </w:trPr>
        <w:tc>
          <w:tcPr>
            <w:tcW w:w="0" w:type="auto"/>
          </w:tcPr>
          <w:p w14:paraId="6D1CA14A"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7E648E0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2A90C49" w14:textId="77777777" w:rsidR="00F130E8" w:rsidRPr="00576D9F" w:rsidRDefault="00F130E8" w:rsidP="000C7D26">
            <w:pPr>
              <w:pStyle w:val="TAC"/>
              <w:rPr>
                <w:rFonts w:cs="Arial"/>
                <w:lang w:eastAsia="zh-CN"/>
              </w:rPr>
            </w:pPr>
          </w:p>
        </w:tc>
        <w:tc>
          <w:tcPr>
            <w:tcW w:w="0" w:type="auto"/>
            <w:gridSpan w:val="2"/>
            <w:vMerge/>
          </w:tcPr>
          <w:p w14:paraId="5A494ED2" w14:textId="77777777" w:rsidR="00F130E8" w:rsidRPr="00576D9F" w:rsidRDefault="00F130E8" w:rsidP="000C7D26">
            <w:pPr>
              <w:pStyle w:val="TAC"/>
              <w:rPr>
                <w:rFonts w:cs="Arial"/>
                <w:lang w:eastAsia="zh-CN"/>
              </w:rPr>
            </w:pPr>
          </w:p>
        </w:tc>
        <w:tc>
          <w:tcPr>
            <w:tcW w:w="0" w:type="auto"/>
            <w:gridSpan w:val="2"/>
            <w:vMerge/>
          </w:tcPr>
          <w:p w14:paraId="4961A355" w14:textId="77777777" w:rsidR="00F130E8" w:rsidRPr="00576D9F" w:rsidRDefault="00F130E8" w:rsidP="000C7D26">
            <w:pPr>
              <w:pStyle w:val="TAC"/>
              <w:rPr>
                <w:rFonts w:cs="Arial"/>
                <w:lang w:eastAsia="zh-CN"/>
              </w:rPr>
            </w:pPr>
          </w:p>
        </w:tc>
        <w:tc>
          <w:tcPr>
            <w:tcW w:w="0" w:type="auto"/>
            <w:gridSpan w:val="2"/>
            <w:vMerge/>
          </w:tcPr>
          <w:p w14:paraId="41C3D3F0" w14:textId="77777777" w:rsidR="00F130E8" w:rsidRPr="00576D9F" w:rsidRDefault="00F130E8" w:rsidP="000C7D26">
            <w:pPr>
              <w:pStyle w:val="TAC"/>
              <w:rPr>
                <w:rFonts w:cs="Arial"/>
                <w:lang w:eastAsia="zh-CN"/>
              </w:rPr>
            </w:pPr>
          </w:p>
        </w:tc>
      </w:tr>
      <w:tr w:rsidR="00F130E8" w:rsidRPr="00576D9F" w14:paraId="32D8E65D" w14:textId="77777777" w:rsidTr="000C7D26">
        <w:trPr>
          <w:cantSplit/>
          <w:trHeight w:val="129"/>
          <w:jc w:val="center"/>
        </w:trPr>
        <w:tc>
          <w:tcPr>
            <w:tcW w:w="0" w:type="auto"/>
          </w:tcPr>
          <w:p w14:paraId="5C8E3F44"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581E010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21A1D8C" w14:textId="77777777" w:rsidR="00F130E8" w:rsidRPr="00576D9F" w:rsidRDefault="00F130E8" w:rsidP="000C7D26">
            <w:pPr>
              <w:pStyle w:val="TAC"/>
              <w:rPr>
                <w:rFonts w:cs="Arial"/>
                <w:lang w:eastAsia="zh-CN"/>
              </w:rPr>
            </w:pPr>
          </w:p>
        </w:tc>
        <w:tc>
          <w:tcPr>
            <w:tcW w:w="0" w:type="auto"/>
            <w:gridSpan w:val="2"/>
            <w:vMerge/>
          </w:tcPr>
          <w:p w14:paraId="0EEC3996" w14:textId="77777777" w:rsidR="00F130E8" w:rsidRPr="00576D9F" w:rsidRDefault="00F130E8" w:rsidP="000C7D26">
            <w:pPr>
              <w:pStyle w:val="TAC"/>
              <w:rPr>
                <w:rFonts w:cs="Arial"/>
                <w:lang w:eastAsia="zh-CN"/>
              </w:rPr>
            </w:pPr>
          </w:p>
        </w:tc>
        <w:tc>
          <w:tcPr>
            <w:tcW w:w="0" w:type="auto"/>
            <w:gridSpan w:val="2"/>
            <w:vMerge/>
          </w:tcPr>
          <w:p w14:paraId="1769EC09" w14:textId="77777777" w:rsidR="00F130E8" w:rsidRPr="00576D9F" w:rsidRDefault="00F130E8" w:rsidP="000C7D26">
            <w:pPr>
              <w:pStyle w:val="TAC"/>
              <w:rPr>
                <w:rFonts w:cs="Arial"/>
                <w:lang w:eastAsia="zh-CN"/>
              </w:rPr>
            </w:pPr>
          </w:p>
        </w:tc>
        <w:tc>
          <w:tcPr>
            <w:tcW w:w="0" w:type="auto"/>
            <w:gridSpan w:val="2"/>
            <w:vMerge/>
          </w:tcPr>
          <w:p w14:paraId="5590E61E" w14:textId="77777777" w:rsidR="00F130E8" w:rsidRPr="00576D9F" w:rsidRDefault="00F130E8" w:rsidP="000C7D26">
            <w:pPr>
              <w:pStyle w:val="TAC"/>
              <w:rPr>
                <w:rFonts w:cs="Arial"/>
                <w:lang w:eastAsia="zh-CN"/>
              </w:rPr>
            </w:pPr>
          </w:p>
        </w:tc>
      </w:tr>
      <w:tr w:rsidR="00F130E8" w:rsidRPr="00576D9F" w14:paraId="21210D4C" w14:textId="77777777" w:rsidTr="000C7D26">
        <w:trPr>
          <w:cantSplit/>
          <w:trHeight w:val="129"/>
          <w:jc w:val="center"/>
        </w:trPr>
        <w:tc>
          <w:tcPr>
            <w:tcW w:w="0" w:type="auto"/>
          </w:tcPr>
          <w:p w14:paraId="460A52FB"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151E2ED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1F6D447" w14:textId="77777777" w:rsidR="00F130E8" w:rsidRPr="00576D9F" w:rsidRDefault="00F130E8" w:rsidP="000C7D26">
            <w:pPr>
              <w:pStyle w:val="TAC"/>
              <w:rPr>
                <w:rFonts w:cs="Arial"/>
                <w:lang w:eastAsia="zh-CN"/>
              </w:rPr>
            </w:pPr>
          </w:p>
        </w:tc>
        <w:tc>
          <w:tcPr>
            <w:tcW w:w="0" w:type="auto"/>
            <w:gridSpan w:val="2"/>
            <w:vMerge/>
          </w:tcPr>
          <w:p w14:paraId="353A8528" w14:textId="77777777" w:rsidR="00F130E8" w:rsidRPr="00576D9F" w:rsidRDefault="00F130E8" w:rsidP="000C7D26">
            <w:pPr>
              <w:pStyle w:val="TAC"/>
              <w:rPr>
                <w:rFonts w:cs="Arial"/>
                <w:lang w:eastAsia="zh-CN"/>
              </w:rPr>
            </w:pPr>
          </w:p>
        </w:tc>
        <w:tc>
          <w:tcPr>
            <w:tcW w:w="0" w:type="auto"/>
            <w:gridSpan w:val="2"/>
            <w:vMerge/>
          </w:tcPr>
          <w:p w14:paraId="21130F73" w14:textId="77777777" w:rsidR="00F130E8" w:rsidRPr="00576D9F" w:rsidRDefault="00F130E8" w:rsidP="000C7D26">
            <w:pPr>
              <w:pStyle w:val="TAC"/>
              <w:rPr>
                <w:rFonts w:cs="Arial"/>
                <w:lang w:eastAsia="zh-CN"/>
              </w:rPr>
            </w:pPr>
          </w:p>
        </w:tc>
        <w:tc>
          <w:tcPr>
            <w:tcW w:w="0" w:type="auto"/>
            <w:gridSpan w:val="2"/>
            <w:vMerge/>
          </w:tcPr>
          <w:p w14:paraId="73445FED" w14:textId="77777777" w:rsidR="00F130E8" w:rsidRPr="00576D9F" w:rsidRDefault="00F130E8" w:rsidP="000C7D26">
            <w:pPr>
              <w:pStyle w:val="TAC"/>
              <w:rPr>
                <w:rFonts w:cs="Arial"/>
                <w:lang w:eastAsia="zh-CN"/>
              </w:rPr>
            </w:pPr>
          </w:p>
        </w:tc>
      </w:tr>
      <w:tr w:rsidR="00F130E8" w:rsidRPr="00576D9F" w14:paraId="2E6153E0" w14:textId="77777777" w:rsidTr="000C7D26">
        <w:trPr>
          <w:cantSplit/>
          <w:trHeight w:val="129"/>
          <w:jc w:val="center"/>
        </w:trPr>
        <w:tc>
          <w:tcPr>
            <w:tcW w:w="0" w:type="auto"/>
            <w:vAlign w:val="center"/>
          </w:tcPr>
          <w:p w14:paraId="0C07DC60"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249E187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01D0237" w14:textId="77777777" w:rsidR="00F130E8" w:rsidRPr="00576D9F" w:rsidRDefault="00F130E8" w:rsidP="000C7D26">
            <w:pPr>
              <w:pStyle w:val="TAC"/>
              <w:rPr>
                <w:rFonts w:cs="Arial"/>
                <w:lang w:eastAsia="zh-CN"/>
              </w:rPr>
            </w:pPr>
          </w:p>
        </w:tc>
        <w:tc>
          <w:tcPr>
            <w:tcW w:w="0" w:type="auto"/>
            <w:gridSpan w:val="2"/>
            <w:vMerge/>
          </w:tcPr>
          <w:p w14:paraId="53EADD48" w14:textId="77777777" w:rsidR="00F130E8" w:rsidRPr="00576D9F" w:rsidRDefault="00F130E8" w:rsidP="000C7D26">
            <w:pPr>
              <w:pStyle w:val="TAC"/>
              <w:rPr>
                <w:rFonts w:cs="Arial"/>
                <w:lang w:eastAsia="zh-CN"/>
              </w:rPr>
            </w:pPr>
          </w:p>
        </w:tc>
        <w:tc>
          <w:tcPr>
            <w:tcW w:w="0" w:type="auto"/>
            <w:gridSpan w:val="2"/>
            <w:vMerge/>
          </w:tcPr>
          <w:p w14:paraId="7438032C" w14:textId="77777777" w:rsidR="00F130E8" w:rsidRPr="00576D9F" w:rsidRDefault="00F130E8" w:rsidP="000C7D26">
            <w:pPr>
              <w:pStyle w:val="TAC"/>
              <w:rPr>
                <w:rFonts w:cs="Arial"/>
                <w:lang w:eastAsia="zh-CN"/>
              </w:rPr>
            </w:pPr>
          </w:p>
        </w:tc>
        <w:tc>
          <w:tcPr>
            <w:tcW w:w="0" w:type="auto"/>
            <w:gridSpan w:val="2"/>
            <w:vMerge/>
          </w:tcPr>
          <w:p w14:paraId="23DE9E08" w14:textId="77777777" w:rsidR="00F130E8" w:rsidRPr="00576D9F" w:rsidRDefault="00F130E8" w:rsidP="000C7D26">
            <w:pPr>
              <w:pStyle w:val="TAC"/>
              <w:rPr>
                <w:rFonts w:cs="Arial"/>
                <w:lang w:eastAsia="zh-CN"/>
              </w:rPr>
            </w:pPr>
          </w:p>
        </w:tc>
      </w:tr>
      <w:tr w:rsidR="00F130E8" w:rsidRPr="00576D9F" w14:paraId="639D3BC1" w14:textId="77777777" w:rsidTr="000C7D26">
        <w:trPr>
          <w:cantSplit/>
          <w:trHeight w:val="129"/>
          <w:jc w:val="center"/>
        </w:trPr>
        <w:tc>
          <w:tcPr>
            <w:tcW w:w="0" w:type="auto"/>
            <w:vAlign w:val="center"/>
          </w:tcPr>
          <w:p w14:paraId="66DB9057"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103D3CE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8559DCB" w14:textId="77777777" w:rsidR="00F130E8" w:rsidRPr="00576D9F" w:rsidRDefault="00F130E8" w:rsidP="000C7D26">
            <w:pPr>
              <w:pStyle w:val="TAC"/>
              <w:rPr>
                <w:rFonts w:cs="Arial"/>
                <w:lang w:eastAsia="zh-CN"/>
              </w:rPr>
            </w:pPr>
          </w:p>
        </w:tc>
        <w:tc>
          <w:tcPr>
            <w:tcW w:w="0" w:type="auto"/>
            <w:gridSpan w:val="2"/>
            <w:vMerge/>
          </w:tcPr>
          <w:p w14:paraId="2793399B" w14:textId="77777777" w:rsidR="00F130E8" w:rsidRPr="00576D9F" w:rsidRDefault="00F130E8" w:rsidP="000C7D26">
            <w:pPr>
              <w:pStyle w:val="TAC"/>
              <w:rPr>
                <w:rFonts w:cs="Arial"/>
                <w:lang w:eastAsia="zh-CN"/>
              </w:rPr>
            </w:pPr>
          </w:p>
        </w:tc>
        <w:tc>
          <w:tcPr>
            <w:tcW w:w="0" w:type="auto"/>
            <w:gridSpan w:val="2"/>
            <w:vMerge/>
          </w:tcPr>
          <w:p w14:paraId="5615C660" w14:textId="77777777" w:rsidR="00F130E8" w:rsidRPr="00576D9F" w:rsidRDefault="00F130E8" w:rsidP="000C7D26">
            <w:pPr>
              <w:pStyle w:val="TAC"/>
              <w:rPr>
                <w:rFonts w:cs="Arial"/>
                <w:lang w:eastAsia="zh-CN"/>
              </w:rPr>
            </w:pPr>
          </w:p>
        </w:tc>
        <w:tc>
          <w:tcPr>
            <w:tcW w:w="0" w:type="auto"/>
            <w:gridSpan w:val="2"/>
            <w:vMerge/>
          </w:tcPr>
          <w:p w14:paraId="1C682D44" w14:textId="77777777" w:rsidR="00F130E8" w:rsidRPr="00576D9F" w:rsidRDefault="00F130E8" w:rsidP="000C7D26">
            <w:pPr>
              <w:pStyle w:val="TAC"/>
              <w:rPr>
                <w:rFonts w:cs="Arial"/>
                <w:lang w:eastAsia="zh-CN"/>
              </w:rPr>
            </w:pPr>
          </w:p>
        </w:tc>
      </w:tr>
      <w:tr w:rsidR="00F130E8" w:rsidRPr="00576D9F" w14:paraId="602048BB" w14:textId="77777777" w:rsidTr="000C7D26">
        <w:trPr>
          <w:cantSplit/>
          <w:trHeight w:val="129"/>
          <w:jc w:val="center"/>
        </w:trPr>
        <w:tc>
          <w:tcPr>
            <w:tcW w:w="0" w:type="auto"/>
          </w:tcPr>
          <w:p w14:paraId="220A41D8"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7E8CB011"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764B69A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4620C75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28B495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886890"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6FFEC47" w14:textId="77777777" w:rsidTr="000C7D26">
        <w:trPr>
          <w:cantSplit/>
          <w:trHeight w:val="129"/>
          <w:jc w:val="center"/>
        </w:trPr>
        <w:tc>
          <w:tcPr>
            <w:tcW w:w="0" w:type="auto"/>
          </w:tcPr>
          <w:p w14:paraId="519327C4"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15697162"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092F74A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C9AD90C"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5B858BE8"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2D552883" w14:textId="77777777" w:rsidR="00F130E8" w:rsidRPr="00576D9F" w:rsidRDefault="00F130E8" w:rsidP="000C7D26">
            <w:pPr>
              <w:pStyle w:val="TAC"/>
              <w:rPr>
                <w:rFonts w:cs="Arial"/>
                <w:lang w:eastAsia="zh-CN"/>
              </w:rPr>
            </w:pPr>
            <w:r w:rsidRPr="00576D9F">
              <w:rPr>
                <w:rFonts w:cs="Arial"/>
                <w:lang w:eastAsia="zh-CN"/>
              </w:rPr>
              <w:t>-75</w:t>
            </w:r>
          </w:p>
        </w:tc>
      </w:tr>
      <w:tr w:rsidR="00F130E8" w:rsidRPr="00576D9F" w14:paraId="28DAD373" w14:textId="77777777" w:rsidTr="000C7D26">
        <w:trPr>
          <w:cantSplit/>
          <w:trHeight w:val="129"/>
          <w:jc w:val="center"/>
        </w:trPr>
        <w:tc>
          <w:tcPr>
            <w:tcW w:w="0" w:type="auto"/>
          </w:tcPr>
          <w:p w14:paraId="13182C99"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2173A407"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6C686E17"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7D54687B"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2A3927E7" w14:textId="77777777" w:rsidR="00F130E8" w:rsidRPr="00576D9F" w:rsidRDefault="00F130E8" w:rsidP="000C7D26">
            <w:pPr>
              <w:pStyle w:val="TAC"/>
              <w:rPr>
                <w:rFonts w:cs="Arial"/>
                <w:lang w:eastAsia="zh-CN"/>
              </w:rPr>
            </w:pPr>
          </w:p>
          <w:p w14:paraId="6DBC8E13" w14:textId="77777777" w:rsidR="00F130E8" w:rsidRPr="00576D9F" w:rsidRDefault="00F130E8" w:rsidP="000C7D26">
            <w:pPr>
              <w:pStyle w:val="TAC"/>
              <w:rPr>
                <w:rFonts w:cs="Arial"/>
                <w:lang w:eastAsia="zh-CN"/>
              </w:rPr>
            </w:pPr>
          </w:p>
          <w:p w14:paraId="75A361D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17ED6786" w14:textId="77777777" w:rsidR="00F130E8" w:rsidRPr="00576D9F" w:rsidRDefault="00F130E8" w:rsidP="000C7D26">
            <w:pPr>
              <w:pStyle w:val="TAC"/>
              <w:rPr>
                <w:rFonts w:cs="Arial"/>
                <w:lang w:eastAsia="zh-CN"/>
              </w:rPr>
            </w:pPr>
          </w:p>
          <w:p w14:paraId="09A9413F" w14:textId="77777777" w:rsidR="00F130E8" w:rsidRPr="00576D9F" w:rsidRDefault="00F130E8" w:rsidP="000C7D26">
            <w:pPr>
              <w:pStyle w:val="TAC"/>
              <w:rPr>
                <w:rFonts w:cs="Arial"/>
                <w:lang w:eastAsia="zh-CN"/>
              </w:rPr>
            </w:pPr>
          </w:p>
          <w:p w14:paraId="3D38BEE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450002BA" w14:textId="77777777" w:rsidR="00F130E8" w:rsidRPr="00576D9F" w:rsidRDefault="00F130E8" w:rsidP="000C7D26">
            <w:pPr>
              <w:pStyle w:val="TAC"/>
              <w:rPr>
                <w:rFonts w:cs="Arial"/>
                <w:lang w:eastAsia="zh-CN"/>
              </w:rPr>
            </w:pPr>
          </w:p>
          <w:p w14:paraId="2C756181" w14:textId="77777777" w:rsidR="00F130E8" w:rsidRPr="00576D9F" w:rsidRDefault="00F130E8" w:rsidP="000C7D26">
            <w:pPr>
              <w:pStyle w:val="TAC"/>
              <w:rPr>
                <w:rFonts w:cs="Arial"/>
                <w:lang w:eastAsia="zh-CN"/>
              </w:rPr>
            </w:pPr>
          </w:p>
          <w:p w14:paraId="2E2A53B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8650ACF" w14:textId="77777777" w:rsidTr="000C7D26">
        <w:trPr>
          <w:cantSplit/>
          <w:trHeight w:val="129"/>
          <w:jc w:val="center"/>
        </w:trPr>
        <w:tc>
          <w:tcPr>
            <w:tcW w:w="0" w:type="auto"/>
          </w:tcPr>
          <w:p w14:paraId="6DEEA430"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771DB53A"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49BE7292"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2A3E38A9"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30107B45" w14:textId="77777777" w:rsidR="00F130E8" w:rsidRPr="00576D9F" w:rsidRDefault="00F130E8" w:rsidP="000C7D26">
            <w:pPr>
              <w:pStyle w:val="TAC"/>
              <w:rPr>
                <w:rFonts w:cs="Arial"/>
                <w:lang w:eastAsia="zh-CN"/>
              </w:rPr>
            </w:pPr>
          </w:p>
        </w:tc>
        <w:tc>
          <w:tcPr>
            <w:tcW w:w="0" w:type="auto"/>
            <w:gridSpan w:val="2"/>
            <w:vMerge/>
          </w:tcPr>
          <w:p w14:paraId="0355D1AC" w14:textId="77777777" w:rsidR="00F130E8" w:rsidRPr="00576D9F" w:rsidRDefault="00F130E8" w:rsidP="000C7D26">
            <w:pPr>
              <w:pStyle w:val="TAC"/>
              <w:rPr>
                <w:rFonts w:cs="Arial"/>
                <w:lang w:eastAsia="zh-CN"/>
              </w:rPr>
            </w:pPr>
          </w:p>
        </w:tc>
        <w:tc>
          <w:tcPr>
            <w:tcW w:w="0" w:type="auto"/>
            <w:gridSpan w:val="2"/>
            <w:vMerge/>
          </w:tcPr>
          <w:p w14:paraId="0E597187" w14:textId="77777777" w:rsidR="00F130E8" w:rsidRPr="00576D9F" w:rsidRDefault="00F130E8" w:rsidP="000C7D26">
            <w:pPr>
              <w:pStyle w:val="TAC"/>
              <w:rPr>
                <w:rFonts w:cs="Arial"/>
                <w:lang w:eastAsia="zh-CN"/>
              </w:rPr>
            </w:pPr>
          </w:p>
        </w:tc>
      </w:tr>
      <w:tr w:rsidR="00F130E8" w:rsidRPr="00576D9F" w14:paraId="38754C79" w14:textId="77777777" w:rsidTr="000C7D26">
        <w:trPr>
          <w:cantSplit/>
          <w:trHeight w:val="129"/>
          <w:jc w:val="center"/>
        </w:trPr>
        <w:tc>
          <w:tcPr>
            <w:tcW w:w="0" w:type="auto"/>
          </w:tcPr>
          <w:p w14:paraId="775C549A"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2C269AFF"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014F6A3"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1F46A86E"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74B835EF" w14:textId="77777777" w:rsidR="00F130E8" w:rsidRPr="00576D9F" w:rsidRDefault="00F130E8" w:rsidP="000C7D26">
            <w:pPr>
              <w:pStyle w:val="TAC"/>
              <w:rPr>
                <w:rFonts w:cs="Arial"/>
                <w:lang w:eastAsia="zh-CN"/>
              </w:rPr>
            </w:pPr>
          </w:p>
        </w:tc>
        <w:tc>
          <w:tcPr>
            <w:tcW w:w="0" w:type="auto"/>
            <w:gridSpan w:val="2"/>
            <w:vMerge/>
          </w:tcPr>
          <w:p w14:paraId="59FA17F2" w14:textId="77777777" w:rsidR="00F130E8" w:rsidRPr="00576D9F" w:rsidRDefault="00F130E8" w:rsidP="000C7D26">
            <w:pPr>
              <w:pStyle w:val="TAC"/>
              <w:rPr>
                <w:rFonts w:cs="Arial"/>
                <w:lang w:eastAsia="zh-CN"/>
              </w:rPr>
            </w:pPr>
          </w:p>
        </w:tc>
        <w:tc>
          <w:tcPr>
            <w:tcW w:w="0" w:type="auto"/>
            <w:gridSpan w:val="2"/>
            <w:vMerge/>
          </w:tcPr>
          <w:p w14:paraId="6A757E25" w14:textId="77777777" w:rsidR="00F130E8" w:rsidRPr="00576D9F" w:rsidRDefault="00F130E8" w:rsidP="000C7D26">
            <w:pPr>
              <w:pStyle w:val="TAC"/>
              <w:rPr>
                <w:rFonts w:cs="Arial"/>
                <w:lang w:eastAsia="zh-CN"/>
              </w:rPr>
            </w:pPr>
          </w:p>
        </w:tc>
      </w:tr>
      <w:tr w:rsidR="00F130E8" w:rsidRPr="00576D9F" w14:paraId="39096525" w14:textId="77777777" w:rsidTr="000C7D26">
        <w:trPr>
          <w:cantSplit/>
          <w:jc w:val="center"/>
        </w:trPr>
        <w:tc>
          <w:tcPr>
            <w:tcW w:w="0" w:type="auto"/>
          </w:tcPr>
          <w:p w14:paraId="0703A18A"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3158EDF8"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3BAE1DD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21BB4CF2"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2983AE37" w14:textId="77777777" w:rsidR="00F130E8" w:rsidRPr="00576D9F" w:rsidRDefault="00F130E8" w:rsidP="000C7D26">
            <w:pPr>
              <w:pStyle w:val="TAC"/>
              <w:rPr>
                <w:rFonts w:cs="Arial"/>
                <w:lang w:eastAsia="zh-CN"/>
              </w:rPr>
            </w:pPr>
          </w:p>
        </w:tc>
        <w:tc>
          <w:tcPr>
            <w:tcW w:w="0" w:type="auto"/>
            <w:gridSpan w:val="2"/>
            <w:vMerge/>
          </w:tcPr>
          <w:p w14:paraId="3BBF46B4" w14:textId="77777777" w:rsidR="00F130E8" w:rsidRPr="00576D9F" w:rsidRDefault="00F130E8" w:rsidP="000C7D26">
            <w:pPr>
              <w:pStyle w:val="TAC"/>
              <w:rPr>
                <w:rFonts w:cs="Arial"/>
                <w:lang w:eastAsia="zh-CN"/>
              </w:rPr>
            </w:pPr>
          </w:p>
        </w:tc>
        <w:tc>
          <w:tcPr>
            <w:tcW w:w="0" w:type="auto"/>
            <w:gridSpan w:val="2"/>
            <w:vMerge/>
          </w:tcPr>
          <w:p w14:paraId="34082F3F" w14:textId="77777777" w:rsidR="00F130E8" w:rsidRPr="00576D9F" w:rsidRDefault="00F130E8" w:rsidP="000C7D26">
            <w:pPr>
              <w:pStyle w:val="TAC"/>
              <w:rPr>
                <w:rFonts w:cs="Arial"/>
                <w:lang w:eastAsia="zh-CN"/>
              </w:rPr>
            </w:pPr>
          </w:p>
        </w:tc>
      </w:tr>
      <w:tr w:rsidR="00F130E8" w:rsidRPr="00576D9F" w14:paraId="3B9A8463" w14:textId="77777777" w:rsidTr="000C7D26">
        <w:trPr>
          <w:cantSplit/>
          <w:trHeight w:val="276"/>
          <w:jc w:val="center"/>
        </w:trPr>
        <w:tc>
          <w:tcPr>
            <w:tcW w:w="0" w:type="auto"/>
          </w:tcPr>
          <w:p w14:paraId="387A0D71"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3D626917"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03666450"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0A22F315"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79D431EF" w14:textId="77777777" w:rsidR="00F130E8" w:rsidRPr="00576D9F" w:rsidRDefault="00F130E8" w:rsidP="000C7D26">
            <w:pPr>
              <w:pStyle w:val="TAC"/>
              <w:rPr>
                <w:rFonts w:cs="Arial"/>
                <w:lang w:eastAsia="zh-CN"/>
              </w:rPr>
            </w:pPr>
          </w:p>
        </w:tc>
        <w:tc>
          <w:tcPr>
            <w:tcW w:w="0" w:type="auto"/>
            <w:gridSpan w:val="2"/>
            <w:vMerge/>
            <w:vAlign w:val="center"/>
          </w:tcPr>
          <w:p w14:paraId="5C8C9EB3" w14:textId="77777777" w:rsidR="00F130E8" w:rsidRPr="00576D9F" w:rsidRDefault="00F130E8" w:rsidP="000C7D26">
            <w:pPr>
              <w:pStyle w:val="TAC"/>
              <w:rPr>
                <w:rFonts w:cs="Arial"/>
                <w:lang w:eastAsia="zh-CN"/>
              </w:rPr>
            </w:pPr>
          </w:p>
        </w:tc>
        <w:tc>
          <w:tcPr>
            <w:tcW w:w="0" w:type="auto"/>
            <w:gridSpan w:val="2"/>
            <w:vMerge/>
          </w:tcPr>
          <w:p w14:paraId="19B1230E" w14:textId="77777777" w:rsidR="00F130E8" w:rsidRPr="00576D9F" w:rsidRDefault="00F130E8" w:rsidP="000C7D26">
            <w:pPr>
              <w:pStyle w:val="TAC"/>
              <w:rPr>
                <w:rFonts w:cs="Arial"/>
                <w:lang w:eastAsia="zh-CN"/>
              </w:rPr>
            </w:pPr>
          </w:p>
        </w:tc>
      </w:tr>
      <w:tr w:rsidR="00F130E8" w:rsidRPr="00576D9F" w14:paraId="7AAF5265" w14:textId="77777777" w:rsidTr="000C7D26">
        <w:trPr>
          <w:cantSplit/>
          <w:trHeight w:val="276"/>
          <w:jc w:val="center"/>
        </w:trPr>
        <w:tc>
          <w:tcPr>
            <w:tcW w:w="0" w:type="auto"/>
          </w:tcPr>
          <w:p w14:paraId="31D59B90" w14:textId="77777777" w:rsidR="00F130E8" w:rsidRPr="00576D9F" w:rsidRDefault="00F130E8" w:rsidP="000C7D26">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14:paraId="6ABDB5BB"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0AF1BFA6"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7751E851"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1C4A614A"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6C832314" w14:textId="77777777" w:rsidR="00F130E8" w:rsidRPr="00576D9F" w:rsidRDefault="00F130E8" w:rsidP="000C7D26">
            <w:pPr>
              <w:pStyle w:val="TAC"/>
              <w:rPr>
                <w:rFonts w:cs="Arial"/>
                <w:lang w:eastAsia="zh-CN"/>
              </w:rPr>
            </w:pPr>
            <w:r w:rsidRPr="00576D9F">
              <w:rPr>
                <w:rFonts w:cs="Arial"/>
              </w:rPr>
              <w:t>-60</w:t>
            </w:r>
          </w:p>
        </w:tc>
        <w:tc>
          <w:tcPr>
            <w:tcW w:w="0" w:type="auto"/>
          </w:tcPr>
          <w:p w14:paraId="7DE5B63D"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708D4BA7" w14:textId="77777777" w:rsidR="00F130E8" w:rsidRPr="00576D9F" w:rsidRDefault="00F130E8" w:rsidP="000C7D26">
            <w:pPr>
              <w:pStyle w:val="TAC"/>
              <w:rPr>
                <w:rFonts w:cs="Arial"/>
                <w:lang w:eastAsia="zh-CN"/>
              </w:rPr>
            </w:pPr>
            <w:r w:rsidRPr="00576D9F">
              <w:rPr>
                <w:rFonts w:cs="Arial"/>
              </w:rPr>
              <w:t>-60</w:t>
            </w:r>
          </w:p>
        </w:tc>
        <w:tc>
          <w:tcPr>
            <w:tcW w:w="0" w:type="auto"/>
          </w:tcPr>
          <w:p w14:paraId="779C2B7E" w14:textId="77777777" w:rsidR="00F130E8" w:rsidRPr="00576D9F" w:rsidRDefault="00F130E8" w:rsidP="000C7D26">
            <w:pPr>
              <w:pStyle w:val="TAC"/>
              <w:rPr>
                <w:rFonts w:cs="Arial"/>
              </w:rPr>
            </w:pPr>
            <w:r w:rsidRPr="00576D9F">
              <w:rPr>
                <w:rFonts w:cs="Arial"/>
                <w:lang w:eastAsia="zh-CN"/>
              </w:rPr>
              <w:t>- inf</w:t>
            </w:r>
          </w:p>
        </w:tc>
        <w:tc>
          <w:tcPr>
            <w:tcW w:w="0" w:type="auto"/>
          </w:tcPr>
          <w:p w14:paraId="3D3D7B48" w14:textId="77777777" w:rsidR="00F130E8" w:rsidRPr="00576D9F" w:rsidRDefault="00F130E8" w:rsidP="000C7D26">
            <w:pPr>
              <w:pStyle w:val="TAC"/>
              <w:rPr>
                <w:rFonts w:cs="Arial"/>
                <w:lang w:eastAsia="zh-CN"/>
              </w:rPr>
            </w:pPr>
            <w:r w:rsidRPr="00576D9F">
              <w:rPr>
                <w:rFonts w:cs="Arial"/>
              </w:rPr>
              <w:t>-60</w:t>
            </w:r>
          </w:p>
        </w:tc>
      </w:tr>
      <w:tr w:rsidR="00F130E8" w:rsidRPr="00576D9F" w14:paraId="020435A6" w14:textId="77777777" w:rsidTr="000C7D26">
        <w:trPr>
          <w:cantSplit/>
          <w:trHeight w:val="129"/>
          <w:jc w:val="center"/>
        </w:trPr>
        <w:tc>
          <w:tcPr>
            <w:tcW w:w="0" w:type="auto"/>
          </w:tcPr>
          <w:p w14:paraId="32F8D358" w14:textId="77777777" w:rsidR="00F130E8" w:rsidRPr="00576D9F" w:rsidRDefault="00F130E8" w:rsidP="000C7D26">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14:paraId="0ED0AB1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tcPr>
          <w:p w14:paraId="764150B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2C1C2B6" w14:textId="77777777" w:rsidR="00F130E8" w:rsidRPr="00576D9F" w:rsidRDefault="00F130E8" w:rsidP="000C7D26">
            <w:pPr>
              <w:pStyle w:val="TAC"/>
              <w:rPr>
                <w:rFonts w:cs="Arial"/>
                <w:lang w:eastAsia="zh-CN"/>
              </w:rPr>
            </w:pPr>
            <w:r w:rsidRPr="00576D9F">
              <w:t>15</w:t>
            </w:r>
          </w:p>
        </w:tc>
        <w:tc>
          <w:tcPr>
            <w:tcW w:w="0" w:type="auto"/>
            <w:gridSpan w:val="2"/>
          </w:tcPr>
          <w:p w14:paraId="1E57984F" w14:textId="77777777" w:rsidR="00F130E8" w:rsidRPr="00576D9F" w:rsidRDefault="00F130E8" w:rsidP="000C7D26">
            <w:pPr>
              <w:pStyle w:val="TAC"/>
              <w:rPr>
                <w:rFonts w:cs="Arial"/>
                <w:lang w:eastAsia="zh-CN"/>
              </w:rPr>
            </w:pPr>
            <w:r w:rsidRPr="00576D9F">
              <w:t>15</w:t>
            </w:r>
          </w:p>
        </w:tc>
        <w:tc>
          <w:tcPr>
            <w:tcW w:w="0" w:type="auto"/>
            <w:gridSpan w:val="2"/>
          </w:tcPr>
          <w:p w14:paraId="217AE086" w14:textId="77777777" w:rsidR="00F130E8" w:rsidRPr="00576D9F" w:rsidRDefault="00F130E8" w:rsidP="000C7D26">
            <w:pPr>
              <w:pStyle w:val="TAC"/>
              <w:rPr>
                <w:rFonts w:cs="Arial"/>
                <w:lang w:eastAsia="zh-CN"/>
              </w:rPr>
            </w:pPr>
            <w:r w:rsidRPr="00576D9F">
              <w:t>15</w:t>
            </w:r>
          </w:p>
        </w:tc>
      </w:tr>
      <w:tr w:rsidR="00F130E8" w:rsidRPr="00576D9F" w14:paraId="776B1611" w14:textId="77777777" w:rsidTr="000C7D26">
        <w:trPr>
          <w:cantSplit/>
          <w:trHeight w:val="133"/>
          <w:jc w:val="center"/>
        </w:trPr>
        <w:tc>
          <w:tcPr>
            <w:tcW w:w="0" w:type="auto"/>
          </w:tcPr>
          <w:p w14:paraId="768AC0EC"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4418109A" w14:textId="77777777" w:rsidR="00F130E8" w:rsidRPr="00576D9F" w:rsidRDefault="00F130E8" w:rsidP="000C7D26">
            <w:pPr>
              <w:pStyle w:val="TAC"/>
              <w:rPr>
                <w:rFonts w:cs="Arial"/>
                <w:lang w:eastAsia="zh-CN"/>
              </w:rPr>
            </w:pPr>
          </w:p>
        </w:tc>
        <w:tc>
          <w:tcPr>
            <w:tcW w:w="0" w:type="auto"/>
            <w:gridSpan w:val="8"/>
          </w:tcPr>
          <w:p w14:paraId="6A41BFE1"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1679562" w14:textId="77777777" w:rsidTr="000C7D26">
        <w:trPr>
          <w:cantSplit/>
          <w:trHeight w:val="133"/>
          <w:jc w:val="center"/>
        </w:trPr>
        <w:tc>
          <w:tcPr>
            <w:tcW w:w="0" w:type="auto"/>
          </w:tcPr>
          <w:p w14:paraId="623A89A1"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7ABEBE46" w14:textId="77777777" w:rsidR="00F130E8" w:rsidRPr="00576D9F" w:rsidRDefault="00F130E8" w:rsidP="000C7D26">
            <w:pPr>
              <w:pStyle w:val="TAC"/>
              <w:rPr>
                <w:rFonts w:cs="Arial"/>
                <w:bCs/>
                <w:lang w:eastAsia="zh-CN"/>
              </w:rPr>
            </w:pPr>
          </w:p>
        </w:tc>
        <w:tc>
          <w:tcPr>
            <w:tcW w:w="0" w:type="auto"/>
            <w:gridSpan w:val="2"/>
          </w:tcPr>
          <w:p w14:paraId="02968D01"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64ABFF5B"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570356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2CBD9E1D"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689572DE" w14:textId="77777777" w:rsidTr="000C7D26">
        <w:trPr>
          <w:cantSplit/>
          <w:trHeight w:val="133"/>
          <w:jc w:val="center"/>
        </w:trPr>
        <w:tc>
          <w:tcPr>
            <w:tcW w:w="0" w:type="auto"/>
            <w:gridSpan w:val="10"/>
          </w:tcPr>
          <w:p w14:paraId="7DDA71B7"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404984A0"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5F71B8FA"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28D23A45"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24122EAD" w14:textId="77777777"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14:paraId="4864AE8D" w14:textId="77777777" w:rsidR="00F130E8" w:rsidRPr="00576D9F" w:rsidRDefault="00F130E8" w:rsidP="00F130E8"/>
    <w:p w14:paraId="59893362" w14:textId="77777777" w:rsidR="00F130E8" w:rsidRPr="00576D9F" w:rsidRDefault="00F130E8" w:rsidP="00F130E8">
      <w:pPr>
        <w:pStyle w:val="Heading4"/>
      </w:pPr>
      <w:bookmarkStart w:id="275" w:name="_Toc5292712"/>
      <w:bookmarkStart w:id="276" w:name="_Toc36047044"/>
      <w:bookmarkStart w:id="277" w:name="_Toc37231472"/>
      <w:bookmarkStart w:id="278" w:name="_Toc37231577"/>
      <w:r w:rsidRPr="00576D9F">
        <w:t>A.3.2.3.2</w:t>
      </w:r>
      <w:r w:rsidRPr="00576D9F">
        <w:tab/>
        <w:t>Test Requirements</w:t>
      </w:r>
      <w:bookmarkEnd w:id="275"/>
      <w:bookmarkEnd w:id="276"/>
      <w:bookmarkEnd w:id="277"/>
      <w:bookmarkEnd w:id="278"/>
    </w:p>
    <w:p w14:paraId="7F852079" w14:textId="77777777"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14:paraId="313BB50C" w14:textId="77777777" w:rsidR="00F130E8" w:rsidRPr="00576D9F" w:rsidRDefault="00F130E8" w:rsidP="00F130E8">
      <w:pPr>
        <w:pStyle w:val="Heading3"/>
      </w:pPr>
      <w:bookmarkStart w:id="279" w:name="_Toc5292713"/>
      <w:bookmarkStart w:id="280" w:name="_Toc36047045"/>
      <w:bookmarkStart w:id="281" w:name="_Toc37231473"/>
      <w:bookmarkStart w:id="282" w:name="_Toc37231578"/>
      <w:r w:rsidRPr="00576D9F">
        <w:lastRenderedPageBreak/>
        <w:t>A.3.2.4</w:t>
      </w:r>
      <w:r w:rsidRPr="00576D9F">
        <w:tab/>
        <w:t>LTE-FDD: WLAN AP Identification and reporting delay under dynamic range conditions test</w:t>
      </w:r>
      <w:bookmarkEnd w:id="279"/>
      <w:bookmarkEnd w:id="280"/>
      <w:bookmarkEnd w:id="281"/>
      <w:bookmarkEnd w:id="282"/>
    </w:p>
    <w:p w14:paraId="5A9D6732" w14:textId="77777777" w:rsidR="00F130E8" w:rsidRPr="00576D9F" w:rsidRDefault="00F130E8" w:rsidP="00F130E8">
      <w:pPr>
        <w:pStyle w:val="Heading4"/>
      </w:pPr>
      <w:bookmarkStart w:id="283" w:name="_Toc5292714"/>
      <w:bookmarkStart w:id="284" w:name="_Toc36047046"/>
      <w:bookmarkStart w:id="285" w:name="_Toc37231474"/>
      <w:bookmarkStart w:id="286" w:name="_Toc37231579"/>
      <w:r w:rsidRPr="00576D9F">
        <w:t>A.3.2.4.1</w:t>
      </w:r>
      <w:r w:rsidRPr="00576D9F">
        <w:tab/>
        <w:t>Test purpose and Environment</w:t>
      </w:r>
      <w:bookmarkEnd w:id="283"/>
      <w:bookmarkEnd w:id="284"/>
      <w:bookmarkEnd w:id="285"/>
      <w:bookmarkEnd w:id="286"/>
    </w:p>
    <w:p w14:paraId="638CE133" w14:textId="77777777"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2EA83AEB" w14:textId="77777777"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06E9179A" w14:textId="77777777"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14:paraId="47D9935E" w14:textId="77777777" w:rsidTr="000C7D26">
        <w:trPr>
          <w:jc w:val="center"/>
        </w:trPr>
        <w:tc>
          <w:tcPr>
            <w:tcW w:w="2263" w:type="dxa"/>
            <w:shd w:val="clear" w:color="auto" w:fill="auto"/>
          </w:tcPr>
          <w:p w14:paraId="373B1456" w14:textId="77777777" w:rsidR="00F130E8" w:rsidRPr="00576D9F" w:rsidRDefault="00F130E8" w:rsidP="000C7D26">
            <w:pPr>
              <w:pStyle w:val="TAH"/>
              <w:rPr>
                <w:rFonts w:cs="Arial"/>
              </w:rPr>
            </w:pPr>
            <w:r w:rsidRPr="00576D9F">
              <w:rPr>
                <w:rFonts w:cs="Arial"/>
              </w:rPr>
              <w:t>Parameter</w:t>
            </w:r>
          </w:p>
        </w:tc>
        <w:tc>
          <w:tcPr>
            <w:tcW w:w="1337" w:type="dxa"/>
            <w:shd w:val="clear" w:color="auto" w:fill="auto"/>
          </w:tcPr>
          <w:p w14:paraId="7087F338" w14:textId="77777777" w:rsidR="00F130E8" w:rsidRPr="00576D9F" w:rsidRDefault="00F130E8" w:rsidP="000C7D26">
            <w:pPr>
              <w:pStyle w:val="TAH"/>
              <w:rPr>
                <w:rFonts w:cs="Arial"/>
              </w:rPr>
            </w:pPr>
            <w:r w:rsidRPr="00576D9F">
              <w:rPr>
                <w:rFonts w:cs="Arial"/>
              </w:rPr>
              <w:t>Unit</w:t>
            </w:r>
          </w:p>
        </w:tc>
        <w:tc>
          <w:tcPr>
            <w:tcW w:w="1782" w:type="dxa"/>
            <w:shd w:val="clear" w:color="auto" w:fill="auto"/>
          </w:tcPr>
          <w:p w14:paraId="2A8A8C3A" w14:textId="77777777" w:rsidR="00F130E8" w:rsidRPr="00576D9F" w:rsidRDefault="00F130E8" w:rsidP="000C7D26">
            <w:pPr>
              <w:pStyle w:val="TAH"/>
              <w:rPr>
                <w:rFonts w:cs="Arial"/>
              </w:rPr>
            </w:pPr>
            <w:r w:rsidRPr="00576D9F">
              <w:rPr>
                <w:rFonts w:cs="Arial"/>
              </w:rPr>
              <w:t>Value</w:t>
            </w:r>
          </w:p>
        </w:tc>
        <w:tc>
          <w:tcPr>
            <w:tcW w:w="4020" w:type="dxa"/>
          </w:tcPr>
          <w:p w14:paraId="203261AB" w14:textId="77777777" w:rsidR="00F130E8" w:rsidRPr="00576D9F" w:rsidRDefault="00F130E8" w:rsidP="000C7D26">
            <w:pPr>
              <w:pStyle w:val="TAH"/>
              <w:rPr>
                <w:rFonts w:cs="Arial"/>
              </w:rPr>
            </w:pPr>
            <w:r w:rsidRPr="00576D9F">
              <w:rPr>
                <w:rFonts w:cs="Arial"/>
              </w:rPr>
              <w:t>Comment</w:t>
            </w:r>
          </w:p>
        </w:tc>
      </w:tr>
      <w:tr w:rsidR="00F130E8" w:rsidRPr="00576D9F" w14:paraId="41761656" w14:textId="77777777" w:rsidTr="000C7D26">
        <w:trPr>
          <w:jc w:val="center"/>
        </w:trPr>
        <w:tc>
          <w:tcPr>
            <w:tcW w:w="2263" w:type="dxa"/>
            <w:shd w:val="clear" w:color="auto" w:fill="auto"/>
          </w:tcPr>
          <w:p w14:paraId="00F76A79" w14:textId="77777777"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14:paraId="2EBC57F5" w14:textId="77777777" w:rsidR="00F130E8" w:rsidRPr="00576D9F" w:rsidRDefault="00F130E8" w:rsidP="000C7D26">
            <w:pPr>
              <w:pStyle w:val="TAC"/>
              <w:rPr>
                <w:rFonts w:cs="Arial"/>
              </w:rPr>
            </w:pPr>
            <w:r w:rsidRPr="00576D9F">
              <w:rPr>
                <w:rFonts w:cs="Arial"/>
              </w:rPr>
              <w:t>N/A</w:t>
            </w:r>
          </w:p>
        </w:tc>
        <w:tc>
          <w:tcPr>
            <w:tcW w:w="1782" w:type="dxa"/>
            <w:shd w:val="clear" w:color="auto" w:fill="auto"/>
          </w:tcPr>
          <w:p w14:paraId="0A872E18" w14:textId="77777777" w:rsidR="00F130E8" w:rsidRPr="00576D9F" w:rsidRDefault="00F130E8" w:rsidP="000C7D26">
            <w:pPr>
              <w:pStyle w:val="TAC"/>
              <w:rPr>
                <w:rFonts w:cs="Arial"/>
              </w:rPr>
            </w:pPr>
            <w:r w:rsidRPr="00576D9F">
              <w:rPr>
                <w:rFonts w:cs="Arial"/>
              </w:rPr>
              <w:t>3</w:t>
            </w:r>
          </w:p>
        </w:tc>
        <w:tc>
          <w:tcPr>
            <w:tcW w:w="4020" w:type="dxa"/>
          </w:tcPr>
          <w:p w14:paraId="7F0016C2" w14:textId="77777777" w:rsidR="00F130E8" w:rsidRPr="00576D9F" w:rsidRDefault="00F130E8" w:rsidP="000C7D26">
            <w:pPr>
              <w:pStyle w:val="TAC"/>
              <w:rPr>
                <w:rFonts w:cs="Arial"/>
              </w:rPr>
            </w:pPr>
            <w:r w:rsidRPr="00576D9F">
              <w:rPr>
                <w:rFonts w:cs="Arial"/>
              </w:rPr>
              <w:t>AP1-AP3</w:t>
            </w:r>
          </w:p>
        </w:tc>
      </w:tr>
      <w:tr w:rsidR="00F130E8" w:rsidRPr="00576D9F" w14:paraId="14472C95" w14:textId="77777777" w:rsidTr="000C7D26">
        <w:trPr>
          <w:jc w:val="center"/>
        </w:trPr>
        <w:tc>
          <w:tcPr>
            <w:tcW w:w="2263" w:type="dxa"/>
            <w:shd w:val="clear" w:color="auto" w:fill="auto"/>
          </w:tcPr>
          <w:p w14:paraId="6A43BB3B" w14:textId="77777777" w:rsidR="00F130E8" w:rsidRPr="00576D9F" w:rsidRDefault="00F130E8" w:rsidP="000C7D26">
            <w:pPr>
              <w:pStyle w:val="TAL"/>
              <w:rPr>
                <w:rFonts w:cs="Arial"/>
              </w:rPr>
            </w:pPr>
            <w:r w:rsidRPr="00576D9F">
              <w:rPr>
                <w:rFonts w:cs="Arial"/>
              </w:rPr>
              <w:t>Time Slot 1</w:t>
            </w:r>
          </w:p>
        </w:tc>
        <w:tc>
          <w:tcPr>
            <w:tcW w:w="1337" w:type="dxa"/>
            <w:shd w:val="clear" w:color="auto" w:fill="auto"/>
          </w:tcPr>
          <w:p w14:paraId="4372A60B" w14:textId="77777777" w:rsidR="00F130E8" w:rsidRPr="00576D9F" w:rsidRDefault="00F130E8" w:rsidP="000C7D26">
            <w:pPr>
              <w:pStyle w:val="TAC"/>
              <w:rPr>
                <w:rFonts w:cs="Arial"/>
              </w:rPr>
            </w:pPr>
            <w:r w:rsidRPr="00576D9F">
              <w:rPr>
                <w:rFonts w:cs="Arial"/>
              </w:rPr>
              <w:t>ms</w:t>
            </w:r>
          </w:p>
        </w:tc>
        <w:tc>
          <w:tcPr>
            <w:tcW w:w="1782" w:type="dxa"/>
            <w:shd w:val="clear" w:color="auto" w:fill="auto"/>
          </w:tcPr>
          <w:p w14:paraId="2058C525" w14:textId="77777777" w:rsidR="00F130E8" w:rsidRPr="00576D9F" w:rsidRDefault="00F130E8" w:rsidP="000C7D26">
            <w:pPr>
              <w:pStyle w:val="TAC"/>
              <w:rPr>
                <w:rFonts w:cs="Arial"/>
              </w:rPr>
            </w:pPr>
            <w:r w:rsidRPr="00576D9F">
              <w:rPr>
                <w:rFonts w:cs="Arial"/>
              </w:rPr>
              <w:t>1</w:t>
            </w:r>
          </w:p>
        </w:tc>
        <w:tc>
          <w:tcPr>
            <w:tcW w:w="4020" w:type="dxa"/>
          </w:tcPr>
          <w:p w14:paraId="088FEB6B" w14:textId="77777777" w:rsidR="00F130E8" w:rsidRPr="00576D9F" w:rsidRDefault="00F130E8" w:rsidP="000C7D26">
            <w:pPr>
              <w:pStyle w:val="TAC"/>
              <w:rPr>
                <w:rFonts w:cs="Arial"/>
              </w:rPr>
            </w:pPr>
            <w:r w:rsidRPr="00576D9F">
              <w:rPr>
                <w:rFonts w:cs="Arial"/>
              </w:rPr>
              <w:t>AP1, AP2, AP3</w:t>
            </w:r>
          </w:p>
        </w:tc>
      </w:tr>
      <w:tr w:rsidR="00F130E8" w:rsidRPr="00576D9F" w14:paraId="16A97EB3" w14:textId="77777777" w:rsidTr="000C7D26">
        <w:trPr>
          <w:jc w:val="center"/>
        </w:trPr>
        <w:tc>
          <w:tcPr>
            <w:tcW w:w="2263" w:type="dxa"/>
            <w:shd w:val="clear" w:color="auto" w:fill="auto"/>
          </w:tcPr>
          <w:p w14:paraId="09861943" w14:textId="77777777" w:rsidR="00F130E8" w:rsidRPr="00576D9F" w:rsidRDefault="00F130E8" w:rsidP="000C7D26">
            <w:pPr>
              <w:pStyle w:val="TAL"/>
              <w:rPr>
                <w:rFonts w:cs="Arial"/>
              </w:rPr>
            </w:pPr>
            <w:r w:rsidRPr="00576D9F">
              <w:rPr>
                <w:rFonts w:cs="Arial"/>
              </w:rPr>
              <w:t>T1</w:t>
            </w:r>
          </w:p>
        </w:tc>
        <w:tc>
          <w:tcPr>
            <w:tcW w:w="1337" w:type="dxa"/>
            <w:shd w:val="clear" w:color="auto" w:fill="auto"/>
          </w:tcPr>
          <w:p w14:paraId="7883DD9A"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75D95AF9" w14:textId="77777777" w:rsidR="00F130E8" w:rsidRPr="00576D9F" w:rsidRDefault="00F130E8" w:rsidP="000C7D26">
            <w:pPr>
              <w:pStyle w:val="TAC"/>
              <w:rPr>
                <w:rFonts w:cs="Arial"/>
              </w:rPr>
            </w:pPr>
            <w:r w:rsidRPr="00576D9F">
              <w:rPr>
                <w:rFonts w:cs="Arial"/>
              </w:rPr>
              <w:t>5</w:t>
            </w:r>
          </w:p>
        </w:tc>
        <w:tc>
          <w:tcPr>
            <w:tcW w:w="4020" w:type="dxa"/>
          </w:tcPr>
          <w:p w14:paraId="2E83F061"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6D9321DB" w14:textId="77777777" w:rsidTr="000C7D26">
        <w:trPr>
          <w:jc w:val="center"/>
        </w:trPr>
        <w:tc>
          <w:tcPr>
            <w:tcW w:w="2263" w:type="dxa"/>
            <w:shd w:val="clear" w:color="auto" w:fill="auto"/>
          </w:tcPr>
          <w:p w14:paraId="7F6E5B1C" w14:textId="77777777" w:rsidR="00F130E8" w:rsidRPr="00576D9F" w:rsidRDefault="00F130E8" w:rsidP="000C7D26">
            <w:pPr>
              <w:pStyle w:val="TAL"/>
              <w:rPr>
                <w:rFonts w:cs="Arial"/>
              </w:rPr>
            </w:pPr>
            <w:r w:rsidRPr="00576D9F">
              <w:rPr>
                <w:rFonts w:cs="Arial"/>
              </w:rPr>
              <w:t>T2</w:t>
            </w:r>
          </w:p>
        </w:tc>
        <w:tc>
          <w:tcPr>
            <w:tcW w:w="1337" w:type="dxa"/>
            <w:shd w:val="clear" w:color="auto" w:fill="auto"/>
          </w:tcPr>
          <w:p w14:paraId="47AA4951"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6ACB83E9" w14:textId="77777777" w:rsidR="00F130E8" w:rsidRPr="00576D9F" w:rsidRDefault="00F130E8" w:rsidP="000C7D26">
            <w:pPr>
              <w:pStyle w:val="TAC"/>
              <w:rPr>
                <w:rFonts w:cs="Arial"/>
              </w:rPr>
            </w:pPr>
            <w:r w:rsidRPr="00576D9F">
              <w:rPr>
                <w:rFonts w:cs="Arial"/>
              </w:rPr>
              <w:t>25</w:t>
            </w:r>
          </w:p>
        </w:tc>
        <w:tc>
          <w:tcPr>
            <w:tcW w:w="4020" w:type="dxa"/>
          </w:tcPr>
          <w:p w14:paraId="1C907988"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4086CB64" w14:textId="77777777" w:rsidR="00F130E8" w:rsidRPr="00576D9F" w:rsidRDefault="00F130E8" w:rsidP="00F130E8"/>
    <w:p w14:paraId="0E35867C" w14:textId="77777777" w:rsidR="00F130E8" w:rsidRPr="00576D9F" w:rsidRDefault="00F130E8" w:rsidP="00F130E8">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14:paraId="0DE309C0" w14:textId="77777777" w:rsidTr="000C7D26">
        <w:trPr>
          <w:cantSplit/>
          <w:jc w:val="center"/>
        </w:trPr>
        <w:tc>
          <w:tcPr>
            <w:tcW w:w="0" w:type="auto"/>
            <w:vMerge w:val="restart"/>
          </w:tcPr>
          <w:p w14:paraId="3674FDA4"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41335811"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69C655B2"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78D27F7A" w14:textId="77777777"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14:paraId="3E716827" w14:textId="77777777"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14:paraId="1FB56B53" w14:textId="77777777" w:rsidR="00F130E8" w:rsidRPr="00576D9F" w:rsidRDefault="00F130E8" w:rsidP="000C7D26">
            <w:pPr>
              <w:pStyle w:val="TAH"/>
              <w:rPr>
                <w:rFonts w:cs="Arial"/>
                <w:lang w:eastAsia="zh-CN"/>
              </w:rPr>
            </w:pPr>
            <w:r w:rsidRPr="00576D9F">
              <w:rPr>
                <w:rFonts w:cs="Arial"/>
                <w:lang w:eastAsia="zh-CN"/>
              </w:rPr>
              <w:t>AP 3</w:t>
            </w:r>
          </w:p>
        </w:tc>
      </w:tr>
      <w:tr w:rsidR="00F130E8" w:rsidRPr="00576D9F" w14:paraId="69841F2F" w14:textId="77777777" w:rsidTr="000C7D26">
        <w:trPr>
          <w:cantSplit/>
          <w:jc w:val="center"/>
        </w:trPr>
        <w:tc>
          <w:tcPr>
            <w:tcW w:w="0" w:type="auto"/>
            <w:vMerge/>
          </w:tcPr>
          <w:p w14:paraId="59F9BFDF" w14:textId="77777777" w:rsidR="00F130E8" w:rsidRPr="00576D9F" w:rsidRDefault="00F130E8" w:rsidP="000C7D26">
            <w:pPr>
              <w:pStyle w:val="TAH"/>
              <w:rPr>
                <w:rFonts w:cs="Arial"/>
                <w:lang w:eastAsia="zh-CN"/>
              </w:rPr>
            </w:pPr>
          </w:p>
        </w:tc>
        <w:tc>
          <w:tcPr>
            <w:tcW w:w="0" w:type="auto"/>
            <w:vMerge/>
          </w:tcPr>
          <w:p w14:paraId="5D42C5E5" w14:textId="77777777" w:rsidR="00F130E8" w:rsidRPr="00576D9F" w:rsidRDefault="00F130E8" w:rsidP="000C7D26">
            <w:pPr>
              <w:pStyle w:val="TAH"/>
              <w:rPr>
                <w:rFonts w:cs="Arial"/>
                <w:lang w:eastAsia="zh-CN"/>
              </w:rPr>
            </w:pPr>
          </w:p>
        </w:tc>
        <w:tc>
          <w:tcPr>
            <w:tcW w:w="0" w:type="auto"/>
          </w:tcPr>
          <w:p w14:paraId="65AED401"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7F08273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76D4742A"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4F7968B7"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7FB31F40"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15C2D43C"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6E54D08B"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46D16107"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40447EC0" w14:textId="77777777" w:rsidTr="000C7D26">
        <w:trPr>
          <w:cantSplit/>
          <w:trHeight w:val="129"/>
          <w:jc w:val="center"/>
        </w:trPr>
        <w:tc>
          <w:tcPr>
            <w:tcW w:w="0" w:type="auto"/>
          </w:tcPr>
          <w:p w14:paraId="0CAD3F85"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6D6A84F1" w14:textId="77777777" w:rsidR="00F130E8" w:rsidRPr="00576D9F" w:rsidRDefault="00F130E8" w:rsidP="000C7D26">
            <w:pPr>
              <w:pStyle w:val="TAC"/>
              <w:rPr>
                <w:rFonts w:cs="Arial"/>
                <w:lang w:val="sv-SE" w:eastAsia="zh-CN"/>
              </w:rPr>
            </w:pPr>
          </w:p>
        </w:tc>
        <w:tc>
          <w:tcPr>
            <w:tcW w:w="0" w:type="auto"/>
            <w:gridSpan w:val="2"/>
          </w:tcPr>
          <w:p w14:paraId="2A7AF129"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982830B"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EEA0BF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63DA142A"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062DBA3D" w14:textId="77777777" w:rsidTr="000C7D26">
        <w:trPr>
          <w:cantSplit/>
          <w:trHeight w:val="129"/>
          <w:jc w:val="center"/>
        </w:trPr>
        <w:tc>
          <w:tcPr>
            <w:tcW w:w="0" w:type="auto"/>
          </w:tcPr>
          <w:p w14:paraId="1EBF7062"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314710E8" w14:textId="77777777" w:rsidR="00F130E8" w:rsidRPr="00576D9F" w:rsidRDefault="00F130E8" w:rsidP="000C7D26">
            <w:pPr>
              <w:pStyle w:val="TAC"/>
              <w:rPr>
                <w:rFonts w:cs="Arial"/>
                <w:lang w:val="sv-SE" w:eastAsia="zh-CN"/>
              </w:rPr>
            </w:pPr>
          </w:p>
        </w:tc>
        <w:tc>
          <w:tcPr>
            <w:tcW w:w="0" w:type="auto"/>
            <w:gridSpan w:val="2"/>
          </w:tcPr>
          <w:p w14:paraId="0E605BB1"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1AA4CC0"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1D4F251D"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004F8854"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020E6ADB" w14:textId="77777777" w:rsidTr="000C7D26">
        <w:trPr>
          <w:cantSplit/>
          <w:trHeight w:val="129"/>
          <w:jc w:val="center"/>
        </w:trPr>
        <w:tc>
          <w:tcPr>
            <w:tcW w:w="0" w:type="auto"/>
          </w:tcPr>
          <w:p w14:paraId="234E60B9"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10E161A7" w14:textId="77777777" w:rsidR="00F130E8" w:rsidRPr="00576D9F" w:rsidRDefault="00F130E8" w:rsidP="000C7D26">
            <w:pPr>
              <w:pStyle w:val="TAC"/>
              <w:rPr>
                <w:rFonts w:cs="Arial"/>
                <w:lang w:eastAsia="zh-CN"/>
              </w:rPr>
            </w:pPr>
          </w:p>
        </w:tc>
        <w:tc>
          <w:tcPr>
            <w:tcW w:w="0" w:type="auto"/>
            <w:gridSpan w:val="2"/>
          </w:tcPr>
          <w:p w14:paraId="316BF90E"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163E64D1"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72AE7622"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29F6F47F"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C05E6EA" w14:textId="77777777" w:rsidTr="000C7D26">
        <w:trPr>
          <w:cantSplit/>
          <w:trHeight w:val="129"/>
          <w:jc w:val="center"/>
        </w:trPr>
        <w:tc>
          <w:tcPr>
            <w:tcW w:w="0" w:type="auto"/>
          </w:tcPr>
          <w:p w14:paraId="7E26084E"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141993C0" w14:textId="77777777" w:rsidR="00F130E8" w:rsidRPr="00576D9F" w:rsidRDefault="00F130E8" w:rsidP="000C7D26">
            <w:pPr>
              <w:pStyle w:val="TAC"/>
              <w:rPr>
                <w:rFonts w:cs="Arial"/>
                <w:lang w:eastAsia="zh-CN"/>
              </w:rPr>
            </w:pPr>
          </w:p>
        </w:tc>
        <w:tc>
          <w:tcPr>
            <w:tcW w:w="0" w:type="auto"/>
            <w:gridSpan w:val="2"/>
          </w:tcPr>
          <w:p w14:paraId="3445D71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6593284" w14:textId="77777777" w:rsidR="00F130E8" w:rsidRPr="00576D9F" w:rsidRDefault="00F130E8" w:rsidP="000C7D26">
            <w:pPr>
              <w:pStyle w:val="TAC"/>
            </w:pPr>
            <w:r w:rsidRPr="00576D9F">
              <w:t>WLAN 2.4 GHz band: 25 MHz</w:t>
            </w:r>
          </w:p>
          <w:p w14:paraId="56F3F5C0"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6827B411" w14:textId="77777777" w:rsidR="00F130E8" w:rsidRPr="00576D9F" w:rsidRDefault="00F130E8" w:rsidP="000C7D26">
            <w:pPr>
              <w:pStyle w:val="TAC"/>
            </w:pPr>
            <w:r w:rsidRPr="00576D9F">
              <w:t>WLAN 2.4 GHz band: 25 MHz</w:t>
            </w:r>
          </w:p>
          <w:p w14:paraId="5633F0E7"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21ADAA02" w14:textId="77777777" w:rsidR="00F130E8" w:rsidRPr="00576D9F" w:rsidRDefault="00F130E8" w:rsidP="000C7D26">
            <w:pPr>
              <w:pStyle w:val="TAC"/>
            </w:pPr>
            <w:r w:rsidRPr="00576D9F">
              <w:t>WLAN 2.4 GHz band: 25 MHz</w:t>
            </w:r>
          </w:p>
          <w:p w14:paraId="1E5FCB45"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27ACC9CD" w14:textId="77777777" w:rsidTr="000C7D26">
        <w:trPr>
          <w:cantSplit/>
          <w:trHeight w:val="129"/>
          <w:jc w:val="center"/>
        </w:trPr>
        <w:tc>
          <w:tcPr>
            <w:tcW w:w="0" w:type="auto"/>
          </w:tcPr>
          <w:p w14:paraId="69787878" w14:textId="77777777" w:rsidR="00F130E8" w:rsidRPr="00576D9F" w:rsidRDefault="00F130E8" w:rsidP="000C7D26">
            <w:pPr>
              <w:pStyle w:val="TAL"/>
              <w:rPr>
                <w:rFonts w:eastAsia="MS Mincho" w:cs="Arial"/>
              </w:rPr>
            </w:pPr>
            <w:r w:rsidRPr="00576D9F">
              <w:rPr>
                <w:rFonts w:eastAsia="MS Mincho" w:cs="Arial"/>
              </w:rPr>
              <w:t>PDSCH parameters:</w:t>
            </w:r>
          </w:p>
          <w:p w14:paraId="4DB28F2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562A92CC" w14:textId="77777777" w:rsidR="00F130E8" w:rsidRPr="00576D9F" w:rsidRDefault="00F130E8" w:rsidP="000C7D26">
            <w:pPr>
              <w:pStyle w:val="TAC"/>
              <w:rPr>
                <w:rFonts w:cs="Arial"/>
                <w:lang w:eastAsia="zh-CN"/>
              </w:rPr>
            </w:pPr>
          </w:p>
        </w:tc>
        <w:tc>
          <w:tcPr>
            <w:tcW w:w="0" w:type="auto"/>
            <w:gridSpan w:val="2"/>
          </w:tcPr>
          <w:p w14:paraId="3A4E8ED3" w14:textId="77777777" w:rsidR="00F130E8" w:rsidRPr="00576D9F" w:rsidRDefault="00F130E8" w:rsidP="000C7D26">
            <w:pPr>
              <w:pStyle w:val="TAC"/>
              <w:rPr>
                <w:rFonts w:cs="Arial"/>
                <w:lang w:eastAsia="zh-CN"/>
              </w:rPr>
            </w:pPr>
            <w:r w:rsidRPr="00576D9F">
              <w:rPr>
                <w:rFonts w:cs="Arial"/>
                <w:lang w:eastAsia="zh-CN"/>
              </w:rPr>
              <w:t>R.0 FDD</w:t>
            </w:r>
          </w:p>
          <w:p w14:paraId="72CA1203" w14:textId="77777777" w:rsidR="00F130E8" w:rsidRPr="00576D9F" w:rsidRDefault="00F130E8" w:rsidP="000C7D26">
            <w:pPr>
              <w:pStyle w:val="TAC"/>
              <w:rPr>
                <w:rFonts w:cs="Arial"/>
                <w:lang w:eastAsia="zh-CN"/>
              </w:rPr>
            </w:pPr>
          </w:p>
        </w:tc>
        <w:tc>
          <w:tcPr>
            <w:tcW w:w="0" w:type="auto"/>
            <w:gridSpan w:val="2"/>
          </w:tcPr>
          <w:p w14:paraId="4D21E35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81C64B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518D76"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F3F416C" w14:textId="77777777" w:rsidTr="000C7D26">
        <w:trPr>
          <w:cantSplit/>
          <w:trHeight w:val="129"/>
          <w:jc w:val="center"/>
        </w:trPr>
        <w:tc>
          <w:tcPr>
            <w:tcW w:w="0" w:type="auto"/>
          </w:tcPr>
          <w:p w14:paraId="2AC68076"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1C3AF12E" w14:textId="77777777" w:rsidR="00F130E8" w:rsidRPr="00576D9F" w:rsidRDefault="00F130E8" w:rsidP="000C7D26">
            <w:pPr>
              <w:pStyle w:val="TAC"/>
              <w:rPr>
                <w:rFonts w:cs="Arial"/>
                <w:lang w:eastAsia="zh-CN"/>
              </w:rPr>
            </w:pPr>
          </w:p>
        </w:tc>
        <w:tc>
          <w:tcPr>
            <w:tcW w:w="0" w:type="auto"/>
            <w:gridSpan w:val="2"/>
          </w:tcPr>
          <w:p w14:paraId="1C434209" w14:textId="77777777" w:rsidR="00F130E8" w:rsidRPr="00576D9F" w:rsidRDefault="00F130E8" w:rsidP="000C7D26">
            <w:pPr>
              <w:pStyle w:val="TAC"/>
              <w:rPr>
                <w:rFonts w:cs="Arial"/>
                <w:lang w:eastAsia="zh-CN"/>
              </w:rPr>
            </w:pPr>
            <w:r w:rsidRPr="00576D9F">
              <w:rPr>
                <w:rFonts w:cs="Arial"/>
                <w:lang w:eastAsia="zh-CN"/>
              </w:rPr>
              <w:t>R.6 FDD</w:t>
            </w:r>
          </w:p>
          <w:p w14:paraId="5B492251" w14:textId="77777777" w:rsidR="00F130E8" w:rsidRPr="00576D9F" w:rsidRDefault="00F130E8" w:rsidP="000C7D26">
            <w:pPr>
              <w:pStyle w:val="TAC"/>
              <w:rPr>
                <w:rFonts w:cs="Arial"/>
                <w:lang w:eastAsia="zh-CN"/>
              </w:rPr>
            </w:pPr>
          </w:p>
        </w:tc>
        <w:tc>
          <w:tcPr>
            <w:tcW w:w="0" w:type="auto"/>
            <w:gridSpan w:val="2"/>
          </w:tcPr>
          <w:p w14:paraId="1FB66F7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4DF139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CFFDFF2"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207AC78" w14:textId="77777777" w:rsidTr="000C7D26">
        <w:trPr>
          <w:cantSplit/>
          <w:trHeight w:val="129"/>
          <w:jc w:val="center"/>
        </w:trPr>
        <w:tc>
          <w:tcPr>
            <w:tcW w:w="0" w:type="auto"/>
          </w:tcPr>
          <w:p w14:paraId="28BDA57A"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0E81F99D" w14:textId="77777777" w:rsidR="00F130E8" w:rsidRPr="00576D9F" w:rsidRDefault="00F130E8" w:rsidP="000C7D26">
            <w:pPr>
              <w:pStyle w:val="TAC"/>
              <w:rPr>
                <w:rFonts w:cs="Arial"/>
                <w:lang w:eastAsia="zh-CN"/>
              </w:rPr>
            </w:pPr>
          </w:p>
        </w:tc>
        <w:tc>
          <w:tcPr>
            <w:tcW w:w="0" w:type="auto"/>
            <w:gridSpan w:val="2"/>
          </w:tcPr>
          <w:p w14:paraId="2B51A9AB" w14:textId="77777777" w:rsidR="00F130E8" w:rsidRPr="00576D9F" w:rsidRDefault="00F130E8" w:rsidP="000C7D26">
            <w:pPr>
              <w:pStyle w:val="TAC"/>
              <w:rPr>
                <w:rFonts w:cs="Arial"/>
                <w:lang w:val="da-DK" w:eastAsia="zh-CN"/>
              </w:rPr>
            </w:pPr>
            <w:r w:rsidRPr="00576D9F">
              <w:rPr>
                <w:rFonts w:cs="Arial"/>
                <w:lang w:val="da-DK" w:eastAsia="zh-CN"/>
              </w:rPr>
              <w:t>OP.1 FDD</w:t>
            </w:r>
          </w:p>
          <w:p w14:paraId="76E6D059" w14:textId="77777777" w:rsidR="00F130E8" w:rsidRPr="00576D9F" w:rsidRDefault="00F130E8" w:rsidP="000C7D26">
            <w:pPr>
              <w:pStyle w:val="TAC"/>
              <w:rPr>
                <w:rFonts w:cs="Arial"/>
                <w:lang w:eastAsia="zh-CN"/>
              </w:rPr>
            </w:pPr>
          </w:p>
        </w:tc>
        <w:tc>
          <w:tcPr>
            <w:tcW w:w="0" w:type="auto"/>
            <w:gridSpan w:val="2"/>
          </w:tcPr>
          <w:p w14:paraId="0FD3CE4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B9C916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0838EB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DAD53C9" w14:textId="77777777" w:rsidTr="000C7D26">
        <w:trPr>
          <w:cantSplit/>
          <w:trHeight w:val="129"/>
          <w:jc w:val="center"/>
        </w:trPr>
        <w:tc>
          <w:tcPr>
            <w:tcW w:w="0" w:type="auto"/>
          </w:tcPr>
          <w:p w14:paraId="5B706031"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0127278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5623EC7C"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3B3442B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5EF03A7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100258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5AC1FA3" w14:textId="77777777" w:rsidTr="000C7D26">
        <w:trPr>
          <w:cantSplit/>
          <w:trHeight w:val="129"/>
          <w:jc w:val="center"/>
        </w:trPr>
        <w:tc>
          <w:tcPr>
            <w:tcW w:w="0" w:type="auto"/>
          </w:tcPr>
          <w:p w14:paraId="3D741D63"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2A9830D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B975638" w14:textId="77777777" w:rsidR="00F130E8" w:rsidRPr="00576D9F" w:rsidRDefault="00F130E8" w:rsidP="000C7D26">
            <w:pPr>
              <w:pStyle w:val="TAC"/>
              <w:rPr>
                <w:rFonts w:cs="Arial"/>
                <w:lang w:eastAsia="zh-CN"/>
              </w:rPr>
            </w:pPr>
          </w:p>
        </w:tc>
        <w:tc>
          <w:tcPr>
            <w:tcW w:w="0" w:type="auto"/>
            <w:gridSpan w:val="2"/>
            <w:vMerge/>
          </w:tcPr>
          <w:p w14:paraId="67D36434" w14:textId="77777777" w:rsidR="00F130E8" w:rsidRPr="00576D9F" w:rsidRDefault="00F130E8" w:rsidP="000C7D26">
            <w:pPr>
              <w:pStyle w:val="TAC"/>
              <w:rPr>
                <w:rFonts w:cs="Arial"/>
                <w:lang w:eastAsia="zh-CN"/>
              </w:rPr>
            </w:pPr>
          </w:p>
        </w:tc>
        <w:tc>
          <w:tcPr>
            <w:tcW w:w="0" w:type="auto"/>
            <w:gridSpan w:val="2"/>
            <w:vMerge/>
          </w:tcPr>
          <w:p w14:paraId="33B81222" w14:textId="77777777" w:rsidR="00F130E8" w:rsidRPr="00576D9F" w:rsidRDefault="00F130E8" w:rsidP="000C7D26">
            <w:pPr>
              <w:pStyle w:val="TAC"/>
              <w:rPr>
                <w:rFonts w:cs="Arial"/>
                <w:lang w:eastAsia="zh-CN"/>
              </w:rPr>
            </w:pPr>
          </w:p>
        </w:tc>
        <w:tc>
          <w:tcPr>
            <w:tcW w:w="0" w:type="auto"/>
            <w:gridSpan w:val="2"/>
            <w:vMerge/>
          </w:tcPr>
          <w:p w14:paraId="379C63C4" w14:textId="77777777" w:rsidR="00F130E8" w:rsidRPr="00576D9F" w:rsidRDefault="00F130E8" w:rsidP="000C7D26">
            <w:pPr>
              <w:pStyle w:val="TAC"/>
              <w:rPr>
                <w:rFonts w:cs="Arial"/>
                <w:lang w:eastAsia="zh-CN"/>
              </w:rPr>
            </w:pPr>
          </w:p>
        </w:tc>
      </w:tr>
      <w:tr w:rsidR="00F130E8" w:rsidRPr="00576D9F" w14:paraId="05FD7506" w14:textId="77777777" w:rsidTr="000C7D26">
        <w:trPr>
          <w:cantSplit/>
          <w:trHeight w:val="129"/>
          <w:jc w:val="center"/>
        </w:trPr>
        <w:tc>
          <w:tcPr>
            <w:tcW w:w="0" w:type="auto"/>
          </w:tcPr>
          <w:p w14:paraId="374663FE"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2276CE7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2DB2769" w14:textId="77777777" w:rsidR="00F130E8" w:rsidRPr="00576D9F" w:rsidRDefault="00F130E8" w:rsidP="000C7D26">
            <w:pPr>
              <w:pStyle w:val="TAC"/>
              <w:rPr>
                <w:rFonts w:cs="Arial"/>
                <w:lang w:eastAsia="zh-CN"/>
              </w:rPr>
            </w:pPr>
          </w:p>
        </w:tc>
        <w:tc>
          <w:tcPr>
            <w:tcW w:w="0" w:type="auto"/>
            <w:gridSpan w:val="2"/>
            <w:vMerge/>
          </w:tcPr>
          <w:p w14:paraId="6C83B6DE" w14:textId="77777777" w:rsidR="00F130E8" w:rsidRPr="00576D9F" w:rsidRDefault="00F130E8" w:rsidP="000C7D26">
            <w:pPr>
              <w:pStyle w:val="TAC"/>
              <w:rPr>
                <w:rFonts w:cs="Arial"/>
                <w:lang w:eastAsia="zh-CN"/>
              </w:rPr>
            </w:pPr>
          </w:p>
        </w:tc>
        <w:tc>
          <w:tcPr>
            <w:tcW w:w="0" w:type="auto"/>
            <w:gridSpan w:val="2"/>
            <w:vMerge/>
          </w:tcPr>
          <w:p w14:paraId="140B46AE" w14:textId="77777777" w:rsidR="00F130E8" w:rsidRPr="00576D9F" w:rsidRDefault="00F130E8" w:rsidP="000C7D26">
            <w:pPr>
              <w:pStyle w:val="TAC"/>
              <w:rPr>
                <w:rFonts w:cs="Arial"/>
                <w:lang w:eastAsia="zh-CN"/>
              </w:rPr>
            </w:pPr>
          </w:p>
        </w:tc>
        <w:tc>
          <w:tcPr>
            <w:tcW w:w="0" w:type="auto"/>
            <w:gridSpan w:val="2"/>
            <w:vMerge/>
          </w:tcPr>
          <w:p w14:paraId="0FA34792" w14:textId="77777777" w:rsidR="00F130E8" w:rsidRPr="00576D9F" w:rsidRDefault="00F130E8" w:rsidP="000C7D26">
            <w:pPr>
              <w:pStyle w:val="TAC"/>
              <w:rPr>
                <w:rFonts w:cs="Arial"/>
                <w:lang w:eastAsia="zh-CN"/>
              </w:rPr>
            </w:pPr>
          </w:p>
        </w:tc>
      </w:tr>
      <w:tr w:rsidR="00F130E8" w:rsidRPr="00576D9F" w14:paraId="18381477" w14:textId="77777777" w:rsidTr="000C7D26">
        <w:trPr>
          <w:cantSplit/>
          <w:trHeight w:val="129"/>
          <w:jc w:val="center"/>
        </w:trPr>
        <w:tc>
          <w:tcPr>
            <w:tcW w:w="0" w:type="auto"/>
          </w:tcPr>
          <w:p w14:paraId="677F1782"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11B5B6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3192360" w14:textId="77777777" w:rsidR="00F130E8" w:rsidRPr="00576D9F" w:rsidRDefault="00F130E8" w:rsidP="000C7D26">
            <w:pPr>
              <w:pStyle w:val="TAC"/>
              <w:rPr>
                <w:rFonts w:cs="Arial"/>
                <w:lang w:eastAsia="zh-CN"/>
              </w:rPr>
            </w:pPr>
          </w:p>
        </w:tc>
        <w:tc>
          <w:tcPr>
            <w:tcW w:w="0" w:type="auto"/>
            <w:gridSpan w:val="2"/>
            <w:vMerge/>
          </w:tcPr>
          <w:p w14:paraId="766ED85D" w14:textId="77777777" w:rsidR="00F130E8" w:rsidRPr="00576D9F" w:rsidRDefault="00F130E8" w:rsidP="000C7D26">
            <w:pPr>
              <w:pStyle w:val="TAC"/>
              <w:rPr>
                <w:rFonts w:cs="Arial"/>
                <w:lang w:eastAsia="zh-CN"/>
              </w:rPr>
            </w:pPr>
          </w:p>
        </w:tc>
        <w:tc>
          <w:tcPr>
            <w:tcW w:w="0" w:type="auto"/>
            <w:gridSpan w:val="2"/>
            <w:vMerge/>
          </w:tcPr>
          <w:p w14:paraId="156F545D" w14:textId="77777777" w:rsidR="00F130E8" w:rsidRPr="00576D9F" w:rsidRDefault="00F130E8" w:rsidP="000C7D26">
            <w:pPr>
              <w:pStyle w:val="TAC"/>
              <w:rPr>
                <w:rFonts w:cs="Arial"/>
                <w:lang w:eastAsia="zh-CN"/>
              </w:rPr>
            </w:pPr>
          </w:p>
        </w:tc>
        <w:tc>
          <w:tcPr>
            <w:tcW w:w="0" w:type="auto"/>
            <w:gridSpan w:val="2"/>
            <w:vMerge/>
          </w:tcPr>
          <w:p w14:paraId="6B041F77" w14:textId="77777777" w:rsidR="00F130E8" w:rsidRPr="00576D9F" w:rsidRDefault="00F130E8" w:rsidP="000C7D26">
            <w:pPr>
              <w:pStyle w:val="TAC"/>
              <w:rPr>
                <w:rFonts w:cs="Arial"/>
                <w:lang w:eastAsia="zh-CN"/>
              </w:rPr>
            </w:pPr>
          </w:p>
        </w:tc>
      </w:tr>
      <w:tr w:rsidR="00F130E8" w:rsidRPr="00576D9F" w14:paraId="107F22E6" w14:textId="77777777" w:rsidTr="000C7D26">
        <w:trPr>
          <w:cantSplit/>
          <w:trHeight w:val="129"/>
          <w:jc w:val="center"/>
        </w:trPr>
        <w:tc>
          <w:tcPr>
            <w:tcW w:w="0" w:type="auto"/>
          </w:tcPr>
          <w:p w14:paraId="3A75D300"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552C829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799A6CE" w14:textId="77777777" w:rsidR="00F130E8" w:rsidRPr="00576D9F" w:rsidRDefault="00F130E8" w:rsidP="000C7D26">
            <w:pPr>
              <w:pStyle w:val="TAC"/>
              <w:rPr>
                <w:rFonts w:cs="Arial"/>
                <w:lang w:eastAsia="zh-CN"/>
              </w:rPr>
            </w:pPr>
          </w:p>
        </w:tc>
        <w:tc>
          <w:tcPr>
            <w:tcW w:w="0" w:type="auto"/>
            <w:gridSpan w:val="2"/>
            <w:vMerge/>
          </w:tcPr>
          <w:p w14:paraId="4CA0F42B" w14:textId="77777777" w:rsidR="00F130E8" w:rsidRPr="00576D9F" w:rsidRDefault="00F130E8" w:rsidP="000C7D26">
            <w:pPr>
              <w:pStyle w:val="TAC"/>
              <w:rPr>
                <w:rFonts w:cs="Arial"/>
                <w:lang w:eastAsia="zh-CN"/>
              </w:rPr>
            </w:pPr>
          </w:p>
        </w:tc>
        <w:tc>
          <w:tcPr>
            <w:tcW w:w="0" w:type="auto"/>
            <w:gridSpan w:val="2"/>
            <w:vMerge/>
          </w:tcPr>
          <w:p w14:paraId="55C3EC76" w14:textId="77777777" w:rsidR="00F130E8" w:rsidRPr="00576D9F" w:rsidRDefault="00F130E8" w:rsidP="000C7D26">
            <w:pPr>
              <w:pStyle w:val="TAC"/>
              <w:rPr>
                <w:rFonts w:cs="Arial"/>
                <w:lang w:eastAsia="zh-CN"/>
              </w:rPr>
            </w:pPr>
          </w:p>
        </w:tc>
        <w:tc>
          <w:tcPr>
            <w:tcW w:w="0" w:type="auto"/>
            <w:gridSpan w:val="2"/>
            <w:vMerge/>
          </w:tcPr>
          <w:p w14:paraId="585358B6" w14:textId="77777777" w:rsidR="00F130E8" w:rsidRPr="00576D9F" w:rsidRDefault="00F130E8" w:rsidP="000C7D26">
            <w:pPr>
              <w:pStyle w:val="TAC"/>
              <w:rPr>
                <w:rFonts w:cs="Arial"/>
                <w:lang w:eastAsia="zh-CN"/>
              </w:rPr>
            </w:pPr>
          </w:p>
        </w:tc>
      </w:tr>
      <w:tr w:rsidR="00F130E8" w:rsidRPr="00576D9F" w14:paraId="79D61583" w14:textId="77777777" w:rsidTr="000C7D26">
        <w:trPr>
          <w:cantSplit/>
          <w:trHeight w:val="129"/>
          <w:jc w:val="center"/>
        </w:trPr>
        <w:tc>
          <w:tcPr>
            <w:tcW w:w="0" w:type="auto"/>
          </w:tcPr>
          <w:p w14:paraId="786A90CB"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2B41A14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FD4D911" w14:textId="77777777" w:rsidR="00F130E8" w:rsidRPr="00576D9F" w:rsidRDefault="00F130E8" w:rsidP="000C7D26">
            <w:pPr>
              <w:pStyle w:val="TAC"/>
              <w:rPr>
                <w:rFonts w:cs="Arial"/>
                <w:lang w:eastAsia="zh-CN"/>
              </w:rPr>
            </w:pPr>
          </w:p>
        </w:tc>
        <w:tc>
          <w:tcPr>
            <w:tcW w:w="0" w:type="auto"/>
            <w:gridSpan w:val="2"/>
            <w:vMerge/>
          </w:tcPr>
          <w:p w14:paraId="73982475" w14:textId="77777777" w:rsidR="00F130E8" w:rsidRPr="00576D9F" w:rsidRDefault="00F130E8" w:rsidP="000C7D26">
            <w:pPr>
              <w:pStyle w:val="TAC"/>
              <w:rPr>
                <w:rFonts w:cs="Arial"/>
                <w:lang w:eastAsia="zh-CN"/>
              </w:rPr>
            </w:pPr>
          </w:p>
        </w:tc>
        <w:tc>
          <w:tcPr>
            <w:tcW w:w="0" w:type="auto"/>
            <w:gridSpan w:val="2"/>
            <w:vMerge/>
          </w:tcPr>
          <w:p w14:paraId="2EBBA10E" w14:textId="77777777" w:rsidR="00F130E8" w:rsidRPr="00576D9F" w:rsidRDefault="00F130E8" w:rsidP="000C7D26">
            <w:pPr>
              <w:pStyle w:val="TAC"/>
              <w:rPr>
                <w:rFonts w:cs="Arial"/>
                <w:lang w:eastAsia="zh-CN"/>
              </w:rPr>
            </w:pPr>
          </w:p>
        </w:tc>
        <w:tc>
          <w:tcPr>
            <w:tcW w:w="0" w:type="auto"/>
            <w:gridSpan w:val="2"/>
            <w:vMerge/>
          </w:tcPr>
          <w:p w14:paraId="6F1E55FF" w14:textId="77777777" w:rsidR="00F130E8" w:rsidRPr="00576D9F" w:rsidRDefault="00F130E8" w:rsidP="000C7D26">
            <w:pPr>
              <w:pStyle w:val="TAC"/>
              <w:rPr>
                <w:rFonts w:cs="Arial"/>
                <w:lang w:eastAsia="zh-CN"/>
              </w:rPr>
            </w:pPr>
          </w:p>
        </w:tc>
      </w:tr>
      <w:tr w:rsidR="00F130E8" w:rsidRPr="00576D9F" w14:paraId="75DBCD68" w14:textId="77777777" w:rsidTr="000C7D26">
        <w:trPr>
          <w:cantSplit/>
          <w:trHeight w:val="129"/>
          <w:jc w:val="center"/>
        </w:trPr>
        <w:tc>
          <w:tcPr>
            <w:tcW w:w="0" w:type="auto"/>
          </w:tcPr>
          <w:p w14:paraId="250448CA"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30692D2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DF5D462" w14:textId="77777777" w:rsidR="00F130E8" w:rsidRPr="00576D9F" w:rsidRDefault="00F130E8" w:rsidP="000C7D26">
            <w:pPr>
              <w:pStyle w:val="TAC"/>
              <w:rPr>
                <w:rFonts w:cs="Arial"/>
                <w:lang w:eastAsia="zh-CN"/>
              </w:rPr>
            </w:pPr>
          </w:p>
        </w:tc>
        <w:tc>
          <w:tcPr>
            <w:tcW w:w="0" w:type="auto"/>
            <w:gridSpan w:val="2"/>
            <w:vMerge/>
          </w:tcPr>
          <w:p w14:paraId="6AE19BAD" w14:textId="77777777" w:rsidR="00F130E8" w:rsidRPr="00576D9F" w:rsidRDefault="00F130E8" w:rsidP="000C7D26">
            <w:pPr>
              <w:pStyle w:val="TAC"/>
              <w:rPr>
                <w:rFonts w:cs="Arial"/>
                <w:lang w:eastAsia="zh-CN"/>
              </w:rPr>
            </w:pPr>
          </w:p>
        </w:tc>
        <w:tc>
          <w:tcPr>
            <w:tcW w:w="0" w:type="auto"/>
            <w:gridSpan w:val="2"/>
            <w:vMerge/>
          </w:tcPr>
          <w:p w14:paraId="6C1E2126" w14:textId="77777777" w:rsidR="00F130E8" w:rsidRPr="00576D9F" w:rsidRDefault="00F130E8" w:rsidP="000C7D26">
            <w:pPr>
              <w:pStyle w:val="TAC"/>
              <w:rPr>
                <w:rFonts w:cs="Arial"/>
                <w:lang w:eastAsia="zh-CN"/>
              </w:rPr>
            </w:pPr>
          </w:p>
        </w:tc>
        <w:tc>
          <w:tcPr>
            <w:tcW w:w="0" w:type="auto"/>
            <w:gridSpan w:val="2"/>
            <w:vMerge/>
          </w:tcPr>
          <w:p w14:paraId="5AEA9ED2" w14:textId="77777777" w:rsidR="00F130E8" w:rsidRPr="00576D9F" w:rsidRDefault="00F130E8" w:rsidP="000C7D26">
            <w:pPr>
              <w:pStyle w:val="TAC"/>
              <w:rPr>
                <w:rFonts w:cs="Arial"/>
                <w:lang w:eastAsia="zh-CN"/>
              </w:rPr>
            </w:pPr>
          </w:p>
        </w:tc>
      </w:tr>
      <w:tr w:rsidR="00F130E8" w:rsidRPr="00576D9F" w14:paraId="0911737F" w14:textId="77777777" w:rsidTr="000C7D26">
        <w:trPr>
          <w:cantSplit/>
          <w:trHeight w:val="129"/>
          <w:jc w:val="center"/>
        </w:trPr>
        <w:tc>
          <w:tcPr>
            <w:tcW w:w="0" w:type="auto"/>
          </w:tcPr>
          <w:p w14:paraId="0C63F6EF"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7204F4E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3335592" w14:textId="77777777" w:rsidR="00F130E8" w:rsidRPr="00576D9F" w:rsidRDefault="00F130E8" w:rsidP="000C7D26">
            <w:pPr>
              <w:pStyle w:val="TAC"/>
              <w:rPr>
                <w:rFonts w:cs="Arial"/>
                <w:lang w:eastAsia="zh-CN"/>
              </w:rPr>
            </w:pPr>
          </w:p>
        </w:tc>
        <w:tc>
          <w:tcPr>
            <w:tcW w:w="0" w:type="auto"/>
            <w:gridSpan w:val="2"/>
            <w:vMerge/>
          </w:tcPr>
          <w:p w14:paraId="2366A95E" w14:textId="77777777" w:rsidR="00F130E8" w:rsidRPr="00576D9F" w:rsidRDefault="00F130E8" w:rsidP="000C7D26">
            <w:pPr>
              <w:pStyle w:val="TAC"/>
              <w:rPr>
                <w:rFonts w:cs="Arial"/>
                <w:lang w:eastAsia="zh-CN"/>
              </w:rPr>
            </w:pPr>
          </w:p>
        </w:tc>
        <w:tc>
          <w:tcPr>
            <w:tcW w:w="0" w:type="auto"/>
            <w:gridSpan w:val="2"/>
            <w:vMerge/>
          </w:tcPr>
          <w:p w14:paraId="347C4122" w14:textId="77777777" w:rsidR="00F130E8" w:rsidRPr="00576D9F" w:rsidRDefault="00F130E8" w:rsidP="000C7D26">
            <w:pPr>
              <w:pStyle w:val="TAC"/>
              <w:rPr>
                <w:rFonts w:cs="Arial"/>
                <w:lang w:eastAsia="zh-CN"/>
              </w:rPr>
            </w:pPr>
          </w:p>
        </w:tc>
        <w:tc>
          <w:tcPr>
            <w:tcW w:w="0" w:type="auto"/>
            <w:gridSpan w:val="2"/>
            <w:vMerge/>
          </w:tcPr>
          <w:p w14:paraId="1DDB81DB" w14:textId="77777777" w:rsidR="00F130E8" w:rsidRPr="00576D9F" w:rsidRDefault="00F130E8" w:rsidP="000C7D26">
            <w:pPr>
              <w:pStyle w:val="TAC"/>
              <w:rPr>
                <w:rFonts w:cs="Arial"/>
                <w:lang w:eastAsia="zh-CN"/>
              </w:rPr>
            </w:pPr>
          </w:p>
        </w:tc>
      </w:tr>
      <w:tr w:rsidR="00F130E8" w:rsidRPr="00576D9F" w14:paraId="4CF0612B" w14:textId="77777777" w:rsidTr="000C7D26">
        <w:trPr>
          <w:cantSplit/>
          <w:trHeight w:val="129"/>
          <w:jc w:val="center"/>
        </w:trPr>
        <w:tc>
          <w:tcPr>
            <w:tcW w:w="0" w:type="auto"/>
          </w:tcPr>
          <w:p w14:paraId="7D8886CE"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79A88B7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1FB2D2B" w14:textId="77777777" w:rsidR="00F130E8" w:rsidRPr="00576D9F" w:rsidRDefault="00F130E8" w:rsidP="000C7D26">
            <w:pPr>
              <w:pStyle w:val="TAC"/>
              <w:rPr>
                <w:rFonts w:cs="Arial"/>
                <w:lang w:eastAsia="zh-CN"/>
              </w:rPr>
            </w:pPr>
          </w:p>
        </w:tc>
        <w:tc>
          <w:tcPr>
            <w:tcW w:w="0" w:type="auto"/>
            <w:gridSpan w:val="2"/>
            <w:vMerge/>
          </w:tcPr>
          <w:p w14:paraId="2C00BBD7" w14:textId="77777777" w:rsidR="00F130E8" w:rsidRPr="00576D9F" w:rsidRDefault="00F130E8" w:rsidP="000C7D26">
            <w:pPr>
              <w:pStyle w:val="TAC"/>
              <w:rPr>
                <w:rFonts w:cs="Arial"/>
                <w:lang w:eastAsia="zh-CN"/>
              </w:rPr>
            </w:pPr>
          </w:p>
        </w:tc>
        <w:tc>
          <w:tcPr>
            <w:tcW w:w="0" w:type="auto"/>
            <w:gridSpan w:val="2"/>
            <w:vMerge/>
          </w:tcPr>
          <w:p w14:paraId="3332EC31" w14:textId="77777777" w:rsidR="00F130E8" w:rsidRPr="00576D9F" w:rsidRDefault="00F130E8" w:rsidP="000C7D26">
            <w:pPr>
              <w:pStyle w:val="TAC"/>
              <w:rPr>
                <w:rFonts w:cs="Arial"/>
                <w:lang w:eastAsia="zh-CN"/>
              </w:rPr>
            </w:pPr>
          </w:p>
        </w:tc>
        <w:tc>
          <w:tcPr>
            <w:tcW w:w="0" w:type="auto"/>
            <w:gridSpan w:val="2"/>
            <w:vMerge/>
          </w:tcPr>
          <w:p w14:paraId="439BD969" w14:textId="77777777" w:rsidR="00F130E8" w:rsidRPr="00576D9F" w:rsidRDefault="00F130E8" w:rsidP="000C7D26">
            <w:pPr>
              <w:pStyle w:val="TAC"/>
              <w:rPr>
                <w:rFonts w:cs="Arial"/>
                <w:lang w:eastAsia="zh-CN"/>
              </w:rPr>
            </w:pPr>
          </w:p>
        </w:tc>
      </w:tr>
      <w:tr w:rsidR="00F130E8" w:rsidRPr="00576D9F" w14:paraId="4BA73B27" w14:textId="77777777" w:rsidTr="000C7D26">
        <w:trPr>
          <w:cantSplit/>
          <w:trHeight w:val="129"/>
          <w:jc w:val="center"/>
        </w:trPr>
        <w:tc>
          <w:tcPr>
            <w:tcW w:w="0" w:type="auto"/>
          </w:tcPr>
          <w:p w14:paraId="3CCC8829"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0D90690F"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81B27F5" w14:textId="77777777" w:rsidR="00F130E8" w:rsidRPr="00576D9F" w:rsidRDefault="00F130E8" w:rsidP="000C7D26">
            <w:pPr>
              <w:pStyle w:val="TAC"/>
              <w:rPr>
                <w:rFonts w:cs="Arial"/>
                <w:lang w:eastAsia="zh-CN"/>
              </w:rPr>
            </w:pPr>
          </w:p>
        </w:tc>
        <w:tc>
          <w:tcPr>
            <w:tcW w:w="0" w:type="auto"/>
            <w:gridSpan w:val="2"/>
            <w:vMerge/>
          </w:tcPr>
          <w:p w14:paraId="44D8D518" w14:textId="77777777" w:rsidR="00F130E8" w:rsidRPr="00576D9F" w:rsidRDefault="00F130E8" w:rsidP="000C7D26">
            <w:pPr>
              <w:pStyle w:val="TAC"/>
              <w:rPr>
                <w:rFonts w:cs="Arial"/>
                <w:lang w:eastAsia="zh-CN"/>
              </w:rPr>
            </w:pPr>
          </w:p>
        </w:tc>
        <w:tc>
          <w:tcPr>
            <w:tcW w:w="0" w:type="auto"/>
            <w:gridSpan w:val="2"/>
            <w:vMerge/>
          </w:tcPr>
          <w:p w14:paraId="4D73D38F" w14:textId="77777777" w:rsidR="00F130E8" w:rsidRPr="00576D9F" w:rsidRDefault="00F130E8" w:rsidP="000C7D26">
            <w:pPr>
              <w:pStyle w:val="TAC"/>
              <w:rPr>
                <w:rFonts w:cs="Arial"/>
                <w:lang w:eastAsia="zh-CN"/>
              </w:rPr>
            </w:pPr>
          </w:p>
        </w:tc>
        <w:tc>
          <w:tcPr>
            <w:tcW w:w="0" w:type="auto"/>
            <w:gridSpan w:val="2"/>
            <w:vMerge/>
          </w:tcPr>
          <w:p w14:paraId="6F87E69E" w14:textId="77777777" w:rsidR="00F130E8" w:rsidRPr="00576D9F" w:rsidRDefault="00F130E8" w:rsidP="000C7D26">
            <w:pPr>
              <w:pStyle w:val="TAC"/>
              <w:rPr>
                <w:rFonts w:cs="Arial"/>
                <w:lang w:eastAsia="zh-CN"/>
              </w:rPr>
            </w:pPr>
          </w:p>
        </w:tc>
      </w:tr>
      <w:tr w:rsidR="00F130E8" w:rsidRPr="00576D9F" w14:paraId="59C349A7" w14:textId="77777777" w:rsidTr="000C7D26">
        <w:trPr>
          <w:cantSplit/>
          <w:trHeight w:val="129"/>
          <w:jc w:val="center"/>
        </w:trPr>
        <w:tc>
          <w:tcPr>
            <w:tcW w:w="0" w:type="auto"/>
          </w:tcPr>
          <w:p w14:paraId="69951577"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17656F5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96C3E49" w14:textId="77777777" w:rsidR="00F130E8" w:rsidRPr="00576D9F" w:rsidRDefault="00F130E8" w:rsidP="000C7D26">
            <w:pPr>
              <w:pStyle w:val="TAC"/>
              <w:rPr>
                <w:rFonts w:cs="Arial"/>
                <w:lang w:eastAsia="zh-CN"/>
              </w:rPr>
            </w:pPr>
          </w:p>
        </w:tc>
        <w:tc>
          <w:tcPr>
            <w:tcW w:w="0" w:type="auto"/>
            <w:gridSpan w:val="2"/>
            <w:vMerge/>
          </w:tcPr>
          <w:p w14:paraId="389E316A" w14:textId="77777777" w:rsidR="00F130E8" w:rsidRPr="00576D9F" w:rsidRDefault="00F130E8" w:rsidP="000C7D26">
            <w:pPr>
              <w:pStyle w:val="TAC"/>
              <w:rPr>
                <w:rFonts w:cs="Arial"/>
                <w:lang w:eastAsia="zh-CN"/>
              </w:rPr>
            </w:pPr>
          </w:p>
        </w:tc>
        <w:tc>
          <w:tcPr>
            <w:tcW w:w="0" w:type="auto"/>
            <w:gridSpan w:val="2"/>
            <w:vMerge/>
          </w:tcPr>
          <w:p w14:paraId="27DA8082" w14:textId="77777777" w:rsidR="00F130E8" w:rsidRPr="00576D9F" w:rsidRDefault="00F130E8" w:rsidP="000C7D26">
            <w:pPr>
              <w:pStyle w:val="TAC"/>
              <w:rPr>
                <w:rFonts w:cs="Arial"/>
                <w:lang w:eastAsia="zh-CN"/>
              </w:rPr>
            </w:pPr>
          </w:p>
        </w:tc>
        <w:tc>
          <w:tcPr>
            <w:tcW w:w="0" w:type="auto"/>
            <w:gridSpan w:val="2"/>
            <w:vMerge/>
          </w:tcPr>
          <w:p w14:paraId="0480BC45" w14:textId="77777777" w:rsidR="00F130E8" w:rsidRPr="00576D9F" w:rsidRDefault="00F130E8" w:rsidP="000C7D26">
            <w:pPr>
              <w:pStyle w:val="TAC"/>
              <w:rPr>
                <w:rFonts w:cs="Arial"/>
                <w:lang w:eastAsia="zh-CN"/>
              </w:rPr>
            </w:pPr>
          </w:p>
        </w:tc>
      </w:tr>
      <w:tr w:rsidR="00F130E8" w:rsidRPr="00576D9F" w14:paraId="18A2FD0A" w14:textId="77777777" w:rsidTr="000C7D26">
        <w:trPr>
          <w:cantSplit/>
          <w:trHeight w:val="129"/>
          <w:jc w:val="center"/>
        </w:trPr>
        <w:tc>
          <w:tcPr>
            <w:tcW w:w="0" w:type="auto"/>
            <w:vAlign w:val="center"/>
          </w:tcPr>
          <w:p w14:paraId="33ED7A6A"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387DF9D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3E5A170" w14:textId="77777777" w:rsidR="00F130E8" w:rsidRPr="00576D9F" w:rsidRDefault="00F130E8" w:rsidP="000C7D26">
            <w:pPr>
              <w:pStyle w:val="TAC"/>
              <w:rPr>
                <w:rFonts w:cs="Arial"/>
                <w:lang w:eastAsia="zh-CN"/>
              </w:rPr>
            </w:pPr>
          </w:p>
        </w:tc>
        <w:tc>
          <w:tcPr>
            <w:tcW w:w="0" w:type="auto"/>
            <w:gridSpan w:val="2"/>
            <w:vMerge/>
          </w:tcPr>
          <w:p w14:paraId="2B6F2FB6" w14:textId="77777777" w:rsidR="00F130E8" w:rsidRPr="00576D9F" w:rsidRDefault="00F130E8" w:rsidP="000C7D26">
            <w:pPr>
              <w:pStyle w:val="TAC"/>
              <w:rPr>
                <w:rFonts w:cs="Arial"/>
                <w:lang w:eastAsia="zh-CN"/>
              </w:rPr>
            </w:pPr>
          </w:p>
        </w:tc>
        <w:tc>
          <w:tcPr>
            <w:tcW w:w="0" w:type="auto"/>
            <w:gridSpan w:val="2"/>
            <w:vMerge/>
          </w:tcPr>
          <w:p w14:paraId="638633C7" w14:textId="77777777" w:rsidR="00F130E8" w:rsidRPr="00576D9F" w:rsidRDefault="00F130E8" w:rsidP="000C7D26">
            <w:pPr>
              <w:pStyle w:val="TAC"/>
              <w:rPr>
                <w:rFonts w:cs="Arial"/>
                <w:lang w:eastAsia="zh-CN"/>
              </w:rPr>
            </w:pPr>
          </w:p>
        </w:tc>
        <w:tc>
          <w:tcPr>
            <w:tcW w:w="0" w:type="auto"/>
            <w:gridSpan w:val="2"/>
            <w:vMerge/>
          </w:tcPr>
          <w:p w14:paraId="2E7D5141" w14:textId="77777777" w:rsidR="00F130E8" w:rsidRPr="00576D9F" w:rsidRDefault="00F130E8" w:rsidP="000C7D26">
            <w:pPr>
              <w:pStyle w:val="TAC"/>
              <w:rPr>
                <w:rFonts w:cs="Arial"/>
                <w:lang w:eastAsia="zh-CN"/>
              </w:rPr>
            </w:pPr>
          </w:p>
        </w:tc>
      </w:tr>
      <w:tr w:rsidR="00F130E8" w:rsidRPr="00576D9F" w14:paraId="7B611FE7" w14:textId="77777777" w:rsidTr="000C7D26">
        <w:trPr>
          <w:cantSplit/>
          <w:trHeight w:val="129"/>
          <w:jc w:val="center"/>
        </w:trPr>
        <w:tc>
          <w:tcPr>
            <w:tcW w:w="0" w:type="auto"/>
            <w:vAlign w:val="center"/>
          </w:tcPr>
          <w:p w14:paraId="3FD2149E"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796DBCC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EFEDCC" w14:textId="77777777" w:rsidR="00F130E8" w:rsidRPr="00576D9F" w:rsidRDefault="00F130E8" w:rsidP="000C7D26">
            <w:pPr>
              <w:pStyle w:val="TAC"/>
              <w:rPr>
                <w:rFonts w:cs="Arial"/>
                <w:lang w:eastAsia="zh-CN"/>
              </w:rPr>
            </w:pPr>
          </w:p>
        </w:tc>
        <w:tc>
          <w:tcPr>
            <w:tcW w:w="0" w:type="auto"/>
            <w:gridSpan w:val="2"/>
            <w:vMerge/>
          </w:tcPr>
          <w:p w14:paraId="6C8253F1" w14:textId="77777777" w:rsidR="00F130E8" w:rsidRPr="00576D9F" w:rsidRDefault="00F130E8" w:rsidP="000C7D26">
            <w:pPr>
              <w:pStyle w:val="TAC"/>
              <w:rPr>
                <w:rFonts w:cs="Arial"/>
                <w:lang w:eastAsia="zh-CN"/>
              </w:rPr>
            </w:pPr>
          </w:p>
        </w:tc>
        <w:tc>
          <w:tcPr>
            <w:tcW w:w="0" w:type="auto"/>
            <w:gridSpan w:val="2"/>
            <w:vMerge/>
          </w:tcPr>
          <w:p w14:paraId="5EDB4487" w14:textId="77777777" w:rsidR="00F130E8" w:rsidRPr="00576D9F" w:rsidRDefault="00F130E8" w:rsidP="000C7D26">
            <w:pPr>
              <w:pStyle w:val="TAC"/>
              <w:rPr>
                <w:rFonts w:cs="Arial"/>
                <w:lang w:eastAsia="zh-CN"/>
              </w:rPr>
            </w:pPr>
          </w:p>
        </w:tc>
        <w:tc>
          <w:tcPr>
            <w:tcW w:w="0" w:type="auto"/>
            <w:gridSpan w:val="2"/>
            <w:vMerge/>
          </w:tcPr>
          <w:p w14:paraId="1CE0E941" w14:textId="77777777" w:rsidR="00F130E8" w:rsidRPr="00576D9F" w:rsidRDefault="00F130E8" w:rsidP="000C7D26">
            <w:pPr>
              <w:pStyle w:val="TAC"/>
              <w:rPr>
                <w:rFonts w:cs="Arial"/>
                <w:lang w:eastAsia="zh-CN"/>
              </w:rPr>
            </w:pPr>
          </w:p>
        </w:tc>
      </w:tr>
      <w:tr w:rsidR="00F130E8" w:rsidRPr="00576D9F" w14:paraId="5AA3D620" w14:textId="77777777" w:rsidTr="000C7D26">
        <w:trPr>
          <w:cantSplit/>
          <w:trHeight w:val="129"/>
          <w:jc w:val="center"/>
        </w:trPr>
        <w:tc>
          <w:tcPr>
            <w:tcW w:w="0" w:type="auto"/>
          </w:tcPr>
          <w:p w14:paraId="5811D116"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3E8F0FAF"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11598C7C"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336F37B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CB8D93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A730C1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1CD795F" w14:textId="77777777" w:rsidTr="000C7D26">
        <w:trPr>
          <w:cantSplit/>
          <w:trHeight w:val="129"/>
          <w:jc w:val="center"/>
        </w:trPr>
        <w:tc>
          <w:tcPr>
            <w:tcW w:w="0" w:type="auto"/>
          </w:tcPr>
          <w:p w14:paraId="5A5A688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596A151B"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55B8A0DF"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70072B7"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573D98F1"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712133CF" w14:textId="77777777" w:rsidR="00F130E8" w:rsidRPr="00576D9F" w:rsidRDefault="00F130E8" w:rsidP="000C7D26">
            <w:pPr>
              <w:pStyle w:val="TAC"/>
              <w:rPr>
                <w:rFonts w:cs="Arial"/>
                <w:lang w:eastAsia="zh-CN"/>
              </w:rPr>
            </w:pPr>
            <w:r w:rsidRPr="00576D9F">
              <w:rPr>
                <w:rFonts w:cs="Arial"/>
                <w:lang w:eastAsia="zh-CN"/>
              </w:rPr>
              <w:t>-85</w:t>
            </w:r>
          </w:p>
        </w:tc>
      </w:tr>
      <w:tr w:rsidR="00F130E8" w:rsidRPr="00576D9F" w14:paraId="6E802CE5" w14:textId="77777777" w:rsidTr="000C7D26">
        <w:trPr>
          <w:cantSplit/>
          <w:trHeight w:val="129"/>
          <w:jc w:val="center"/>
        </w:trPr>
        <w:tc>
          <w:tcPr>
            <w:tcW w:w="0" w:type="auto"/>
          </w:tcPr>
          <w:p w14:paraId="62B5FE03"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7ADEA462"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4A554800"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44B80057"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61F1E95D" w14:textId="77777777" w:rsidR="00F130E8" w:rsidRPr="00576D9F" w:rsidRDefault="00F130E8" w:rsidP="000C7D26">
            <w:pPr>
              <w:pStyle w:val="TAC"/>
              <w:rPr>
                <w:rFonts w:cs="Arial"/>
                <w:lang w:eastAsia="zh-CN"/>
              </w:rPr>
            </w:pPr>
          </w:p>
          <w:p w14:paraId="189273DF" w14:textId="77777777" w:rsidR="00F130E8" w:rsidRPr="00576D9F" w:rsidRDefault="00F130E8" w:rsidP="000C7D26">
            <w:pPr>
              <w:pStyle w:val="TAC"/>
              <w:rPr>
                <w:rFonts w:cs="Arial"/>
                <w:lang w:eastAsia="zh-CN"/>
              </w:rPr>
            </w:pPr>
          </w:p>
          <w:p w14:paraId="4573F8B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0D1A7CD9" w14:textId="77777777" w:rsidR="00F130E8" w:rsidRPr="00576D9F" w:rsidRDefault="00F130E8" w:rsidP="000C7D26">
            <w:pPr>
              <w:pStyle w:val="TAC"/>
              <w:rPr>
                <w:rFonts w:cs="Arial"/>
                <w:lang w:eastAsia="zh-CN"/>
              </w:rPr>
            </w:pPr>
          </w:p>
          <w:p w14:paraId="4C3452EB" w14:textId="77777777" w:rsidR="00F130E8" w:rsidRPr="00576D9F" w:rsidRDefault="00F130E8" w:rsidP="000C7D26">
            <w:pPr>
              <w:pStyle w:val="TAC"/>
              <w:rPr>
                <w:rFonts w:cs="Arial"/>
                <w:lang w:eastAsia="zh-CN"/>
              </w:rPr>
            </w:pPr>
          </w:p>
          <w:p w14:paraId="0E5DE32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42E02A95" w14:textId="77777777" w:rsidR="00F130E8" w:rsidRPr="00576D9F" w:rsidRDefault="00F130E8" w:rsidP="000C7D26">
            <w:pPr>
              <w:pStyle w:val="TAC"/>
              <w:rPr>
                <w:rFonts w:cs="Arial"/>
                <w:lang w:eastAsia="zh-CN"/>
              </w:rPr>
            </w:pPr>
          </w:p>
          <w:p w14:paraId="2CCE60AF" w14:textId="77777777" w:rsidR="00F130E8" w:rsidRPr="00576D9F" w:rsidRDefault="00F130E8" w:rsidP="000C7D26">
            <w:pPr>
              <w:pStyle w:val="TAC"/>
              <w:rPr>
                <w:rFonts w:cs="Arial"/>
                <w:lang w:eastAsia="zh-CN"/>
              </w:rPr>
            </w:pPr>
          </w:p>
          <w:p w14:paraId="045FE927"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7ECB24E" w14:textId="77777777" w:rsidTr="000C7D26">
        <w:trPr>
          <w:cantSplit/>
          <w:trHeight w:val="129"/>
          <w:jc w:val="center"/>
        </w:trPr>
        <w:tc>
          <w:tcPr>
            <w:tcW w:w="0" w:type="auto"/>
          </w:tcPr>
          <w:p w14:paraId="4647421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36BEE0E4"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53C66CAF"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7E4457F4"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1EEF1870" w14:textId="77777777" w:rsidR="00F130E8" w:rsidRPr="00576D9F" w:rsidRDefault="00F130E8" w:rsidP="000C7D26">
            <w:pPr>
              <w:pStyle w:val="TAC"/>
              <w:rPr>
                <w:rFonts w:cs="Arial"/>
                <w:lang w:eastAsia="zh-CN"/>
              </w:rPr>
            </w:pPr>
          </w:p>
        </w:tc>
        <w:tc>
          <w:tcPr>
            <w:tcW w:w="0" w:type="auto"/>
            <w:gridSpan w:val="2"/>
            <w:vMerge/>
          </w:tcPr>
          <w:p w14:paraId="558950A3" w14:textId="77777777" w:rsidR="00F130E8" w:rsidRPr="00576D9F" w:rsidRDefault="00F130E8" w:rsidP="000C7D26">
            <w:pPr>
              <w:pStyle w:val="TAC"/>
              <w:rPr>
                <w:rFonts w:cs="Arial"/>
                <w:lang w:eastAsia="zh-CN"/>
              </w:rPr>
            </w:pPr>
          </w:p>
        </w:tc>
        <w:tc>
          <w:tcPr>
            <w:tcW w:w="0" w:type="auto"/>
            <w:gridSpan w:val="2"/>
            <w:vMerge/>
          </w:tcPr>
          <w:p w14:paraId="0FE74FCA" w14:textId="77777777" w:rsidR="00F130E8" w:rsidRPr="00576D9F" w:rsidRDefault="00F130E8" w:rsidP="000C7D26">
            <w:pPr>
              <w:pStyle w:val="TAC"/>
              <w:rPr>
                <w:rFonts w:cs="Arial"/>
                <w:lang w:eastAsia="zh-CN"/>
              </w:rPr>
            </w:pPr>
          </w:p>
        </w:tc>
      </w:tr>
      <w:tr w:rsidR="00F130E8" w:rsidRPr="00576D9F" w14:paraId="5D988C44" w14:textId="77777777" w:rsidTr="000C7D26">
        <w:trPr>
          <w:cantSplit/>
          <w:trHeight w:val="129"/>
          <w:jc w:val="center"/>
        </w:trPr>
        <w:tc>
          <w:tcPr>
            <w:tcW w:w="0" w:type="auto"/>
          </w:tcPr>
          <w:p w14:paraId="0E811D7A"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0A547B3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607685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53A7B0A"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6F8F19A1" w14:textId="77777777" w:rsidR="00F130E8" w:rsidRPr="00576D9F" w:rsidRDefault="00F130E8" w:rsidP="000C7D26">
            <w:pPr>
              <w:pStyle w:val="TAC"/>
              <w:rPr>
                <w:rFonts w:cs="Arial"/>
                <w:lang w:eastAsia="zh-CN"/>
              </w:rPr>
            </w:pPr>
          </w:p>
        </w:tc>
        <w:tc>
          <w:tcPr>
            <w:tcW w:w="0" w:type="auto"/>
            <w:gridSpan w:val="2"/>
            <w:vMerge/>
          </w:tcPr>
          <w:p w14:paraId="5FD71E03" w14:textId="77777777" w:rsidR="00F130E8" w:rsidRPr="00576D9F" w:rsidRDefault="00F130E8" w:rsidP="000C7D26">
            <w:pPr>
              <w:pStyle w:val="TAC"/>
              <w:rPr>
                <w:rFonts w:cs="Arial"/>
                <w:lang w:eastAsia="zh-CN"/>
              </w:rPr>
            </w:pPr>
          </w:p>
        </w:tc>
        <w:tc>
          <w:tcPr>
            <w:tcW w:w="0" w:type="auto"/>
            <w:gridSpan w:val="2"/>
            <w:vMerge/>
          </w:tcPr>
          <w:p w14:paraId="5AA741EA" w14:textId="77777777" w:rsidR="00F130E8" w:rsidRPr="00576D9F" w:rsidRDefault="00F130E8" w:rsidP="000C7D26">
            <w:pPr>
              <w:pStyle w:val="TAC"/>
              <w:rPr>
                <w:rFonts w:cs="Arial"/>
                <w:lang w:eastAsia="zh-CN"/>
              </w:rPr>
            </w:pPr>
          </w:p>
        </w:tc>
      </w:tr>
      <w:tr w:rsidR="00F130E8" w:rsidRPr="00576D9F" w14:paraId="23121957" w14:textId="77777777" w:rsidTr="000C7D26">
        <w:trPr>
          <w:cantSplit/>
          <w:jc w:val="center"/>
        </w:trPr>
        <w:tc>
          <w:tcPr>
            <w:tcW w:w="0" w:type="auto"/>
          </w:tcPr>
          <w:p w14:paraId="4049F9E0"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7103D2CD"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3ABAE6CD"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2F3528B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25676040" w14:textId="77777777" w:rsidR="00F130E8" w:rsidRPr="00576D9F" w:rsidRDefault="00F130E8" w:rsidP="000C7D26">
            <w:pPr>
              <w:pStyle w:val="TAC"/>
              <w:rPr>
                <w:rFonts w:cs="Arial"/>
                <w:lang w:eastAsia="zh-CN"/>
              </w:rPr>
            </w:pPr>
          </w:p>
        </w:tc>
        <w:tc>
          <w:tcPr>
            <w:tcW w:w="0" w:type="auto"/>
            <w:gridSpan w:val="2"/>
            <w:vMerge/>
          </w:tcPr>
          <w:p w14:paraId="09E44F72" w14:textId="77777777" w:rsidR="00F130E8" w:rsidRPr="00576D9F" w:rsidRDefault="00F130E8" w:rsidP="000C7D26">
            <w:pPr>
              <w:pStyle w:val="TAC"/>
              <w:rPr>
                <w:rFonts w:cs="Arial"/>
                <w:lang w:eastAsia="zh-CN"/>
              </w:rPr>
            </w:pPr>
          </w:p>
        </w:tc>
        <w:tc>
          <w:tcPr>
            <w:tcW w:w="0" w:type="auto"/>
            <w:gridSpan w:val="2"/>
            <w:vMerge/>
          </w:tcPr>
          <w:p w14:paraId="16C873E0" w14:textId="77777777" w:rsidR="00F130E8" w:rsidRPr="00576D9F" w:rsidRDefault="00F130E8" w:rsidP="000C7D26">
            <w:pPr>
              <w:pStyle w:val="TAC"/>
              <w:rPr>
                <w:rFonts w:cs="Arial"/>
                <w:lang w:eastAsia="zh-CN"/>
              </w:rPr>
            </w:pPr>
          </w:p>
        </w:tc>
      </w:tr>
      <w:tr w:rsidR="00F130E8" w:rsidRPr="00576D9F" w14:paraId="5FCC0C56" w14:textId="77777777" w:rsidTr="000C7D26">
        <w:trPr>
          <w:cantSplit/>
          <w:trHeight w:val="276"/>
          <w:jc w:val="center"/>
        </w:trPr>
        <w:tc>
          <w:tcPr>
            <w:tcW w:w="0" w:type="auto"/>
          </w:tcPr>
          <w:p w14:paraId="0862E498"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54E8415B"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6D202B5A"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062C2019"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65D8110F" w14:textId="77777777" w:rsidR="00F130E8" w:rsidRPr="00576D9F" w:rsidRDefault="00F130E8" w:rsidP="000C7D26">
            <w:pPr>
              <w:pStyle w:val="TAC"/>
              <w:rPr>
                <w:rFonts w:cs="Arial"/>
                <w:lang w:eastAsia="zh-CN"/>
              </w:rPr>
            </w:pPr>
          </w:p>
        </w:tc>
        <w:tc>
          <w:tcPr>
            <w:tcW w:w="0" w:type="auto"/>
            <w:gridSpan w:val="2"/>
            <w:vMerge/>
            <w:vAlign w:val="center"/>
          </w:tcPr>
          <w:p w14:paraId="2D134C36" w14:textId="77777777" w:rsidR="00F130E8" w:rsidRPr="00576D9F" w:rsidRDefault="00F130E8" w:rsidP="000C7D26">
            <w:pPr>
              <w:pStyle w:val="TAC"/>
              <w:rPr>
                <w:rFonts w:cs="Arial"/>
                <w:lang w:eastAsia="zh-CN"/>
              </w:rPr>
            </w:pPr>
          </w:p>
        </w:tc>
        <w:tc>
          <w:tcPr>
            <w:tcW w:w="0" w:type="auto"/>
            <w:gridSpan w:val="2"/>
            <w:vMerge/>
          </w:tcPr>
          <w:p w14:paraId="585F6C56" w14:textId="77777777" w:rsidR="00F130E8" w:rsidRPr="00576D9F" w:rsidRDefault="00F130E8" w:rsidP="000C7D26">
            <w:pPr>
              <w:pStyle w:val="TAC"/>
              <w:rPr>
                <w:rFonts w:cs="Arial"/>
                <w:lang w:eastAsia="zh-CN"/>
              </w:rPr>
            </w:pPr>
          </w:p>
        </w:tc>
      </w:tr>
      <w:tr w:rsidR="00F130E8" w:rsidRPr="00576D9F" w14:paraId="6BCEB490" w14:textId="77777777" w:rsidTr="000C7D26">
        <w:trPr>
          <w:cantSplit/>
          <w:trHeight w:val="276"/>
          <w:jc w:val="center"/>
        </w:trPr>
        <w:tc>
          <w:tcPr>
            <w:tcW w:w="0" w:type="auto"/>
          </w:tcPr>
          <w:p w14:paraId="32022B11" w14:textId="77777777" w:rsidR="00F130E8" w:rsidRPr="00576D9F" w:rsidRDefault="00F130E8" w:rsidP="000C7D26">
            <w:pPr>
              <w:pStyle w:val="TAL"/>
              <w:rPr>
                <w:rFonts w:cs="Arial"/>
              </w:rPr>
            </w:pPr>
            <w:r w:rsidRPr="00576D9F">
              <w:rPr>
                <w:rFonts w:cs="Arial"/>
              </w:rPr>
              <w:t>WLAN Received Power Level</w:t>
            </w:r>
          </w:p>
        </w:tc>
        <w:tc>
          <w:tcPr>
            <w:tcW w:w="0" w:type="auto"/>
          </w:tcPr>
          <w:p w14:paraId="183AED44"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27AD0520"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33AA51AD"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280C2467"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74DD52FD" w14:textId="77777777" w:rsidR="00F130E8" w:rsidRPr="00576D9F" w:rsidRDefault="00F130E8" w:rsidP="000C7D26">
            <w:pPr>
              <w:pStyle w:val="TAC"/>
            </w:pPr>
            <w:r w:rsidRPr="00576D9F">
              <w:t xml:space="preserve">WLAN 2.4 GHz band: </w:t>
            </w:r>
            <w:r w:rsidRPr="00576D9F">
              <w:rPr>
                <w:rFonts w:cs="Arial"/>
              </w:rPr>
              <w:t>-74</w:t>
            </w:r>
          </w:p>
          <w:p w14:paraId="69C5B05D"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14:paraId="600BD4BF"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40ED91FB" w14:textId="77777777" w:rsidR="00F130E8" w:rsidRPr="00576D9F" w:rsidRDefault="00F130E8" w:rsidP="000C7D26">
            <w:pPr>
              <w:pStyle w:val="TAC"/>
            </w:pPr>
            <w:r w:rsidRPr="00576D9F">
              <w:t xml:space="preserve">WLAN 2.4 GHz band: </w:t>
            </w:r>
            <w:r w:rsidRPr="00576D9F">
              <w:rPr>
                <w:rFonts w:cs="Arial"/>
              </w:rPr>
              <w:t>-39</w:t>
            </w:r>
          </w:p>
          <w:p w14:paraId="750627E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14:paraId="08364521" w14:textId="77777777" w:rsidR="00F130E8" w:rsidRPr="00576D9F" w:rsidRDefault="00F130E8" w:rsidP="000C7D26">
            <w:pPr>
              <w:pStyle w:val="TAC"/>
              <w:rPr>
                <w:rFonts w:cs="Arial"/>
              </w:rPr>
            </w:pPr>
            <w:r w:rsidRPr="00576D9F">
              <w:rPr>
                <w:rFonts w:cs="Arial"/>
                <w:lang w:eastAsia="zh-CN"/>
              </w:rPr>
              <w:t>- inf</w:t>
            </w:r>
          </w:p>
        </w:tc>
        <w:tc>
          <w:tcPr>
            <w:tcW w:w="0" w:type="auto"/>
          </w:tcPr>
          <w:p w14:paraId="2506C60D" w14:textId="77777777" w:rsidR="00F130E8" w:rsidRPr="00576D9F" w:rsidRDefault="00F130E8" w:rsidP="000C7D26">
            <w:pPr>
              <w:pStyle w:val="TAC"/>
            </w:pPr>
            <w:r w:rsidRPr="00576D9F">
              <w:t xml:space="preserve">WLAN 2.4 GHz band: </w:t>
            </w:r>
            <w:r w:rsidRPr="00576D9F">
              <w:rPr>
                <w:rFonts w:cs="Arial"/>
              </w:rPr>
              <w:t>-74</w:t>
            </w:r>
          </w:p>
          <w:p w14:paraId="0FE8AA01"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14:paraId="3E36B40C" w14:textId="77777777" w:rsidTr="000C7D26">
        <w:trPr>
          <w:cantSplit/>
          <w:trHeight w:val="129"/>
          <w:jc w:val="center"/>
        </w:trPr>
        <w:tc>
          <w:tcPr>
            <w:tcW w:w="0" w:type="auto"/>
          </w:tcPr>
          <w:p w14:paraId="73F1EE19"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2348239A" w14:textId="77777777" w:rsidR="00F130E8" w:rsidRPr="00576D9F" w:rsidRDefault="00F130E8" w:rsidP="000C7D26">
            <w:pPr>
              <w:pStyle w:val="TAC"/>
              <w:rPr>
                <w:rFonts w:cs="Arial"/>
                <w:lang w:eastAsia="zh-CN"/>
              </w:rPr>
            </w:pPr>
            <w:r w:rsidRPr="00576D9F">
              <w:t>dB</w:t>
            </w:r>
          </w:p>
        </w:tc>
        <w:tc>
          <w:tcPr>
            <w:tcW w:w="0" w:type="auto"/>
            <w:gridSpan w:val="2"/>
          </w:tcPr>
          <w:p w14:paraId="218AA1CA" w14:textId="77777777" w:rsidR="00F130E8" w:rsidRPr="00576D9F" w:rsidRDefault="00F130E8" w:rsidP="000C7D26">
            <w:pPr>
              <w:pStyle w:val="TAC"/>
              <w:rPr>
                <w:rFonts w:cs="Arial"/>
                <w:lang w:eastAsia="zh-CN"/>
              </w:rPr>
            </w:pPr>
            <w:r w:rsidRPr="00576D9F">
              <w:t>N/A</w:t>
            </w:r>
          </w:p>
        </w:tc>
        <w:tc>
          <w:tcPr>
            <w:tcW w:w="0" w:type="auto"/>
            <w:gridSpan w:val="2"/>
          </w:tcPr>
          <w:p w14:paraId="5E6D89DD" w14:textId="77777777" w:rsidR="00F130E8" w:rsidRPr="00576D9F" w:rsidRDefault="00F130E8" w:rsidP="000C7D26">
            <w:pPr>
              <w:pStyle w:val="TAC"/>
            </w:pPr>
            <w:r w:rsidRPr="00576D9F">
              <w:t>WLAN 2.4 GHz band: 11</w:t>
            </w:r>
          </w:p>
          <w:p w14:paraId="2B4EC811"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14:paraId="085DF36B" w14:textId="77777777" w:rsidR="00F130E8" w:rsidRPr="00576D9F" w:rsidRDefault="00F130E8" w:rsidP="000C7D26">
            <w:pPr>
              <w:pStyle w:val="TAC"/>
            </w:pPr>
            <w:r w:rsidRPr="00576D9F">
              <w:t xml:space="preserve">WLAN 2.4 GHz band: 46 </w:t>
            </w:r>
          </w:p>
          <w:p w14:paraId="17500F0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14:paraId="755DAAD3" w14:textId="77777777" w:rsidR="00F130E8" w:rsidRPr="00576D9F" w:rsidRDefault="00F130E8" w:rsidP="000C7D26">
            <w:pPr>
              <w:pStyle w:val="TAC"/>
            </w:pPr>
            <w:r w:rsidRPr="00576D9F">
              <w:t>WLAN 2.4 GHz band: 11</w:t>
            </w:r>
          </w:p>
          <w:p w14:paraId="256F69B3"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14:paraId="26372215" w14:textId="77777777" w:rsidTr="000C7D26">
        <w:trPr>
          <w:cantSplit/>
          <w:trHeight w:val="133"/>
          <w:jc w:val="center"/>
        </w:trPr>
        <w:tc>
          <w:tcPr>
            <w:tcW w:w="0" w:type="auto"/>
          </w:tcPr>
          <w:p w14:paraId="53A5F6CB"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20F999B2" w14:textId="77777777" w:rsidR="00F130E8" w:rsidRPr="00576D9F" w:rsidRDefault="00F130E8" w:rsidP="000C7D26">
            <w:pPr>
              <w:pStyle w:val="TAC"/>
              <w:rPr>
                <w:rFonts w:cs="Arial"/>
                <w:lang w:eastAsia="zh-CN"/>
              </w:rPr>
            </w:pPr>
          </w:p>
        </w:tc>
        <w:tc>
          <w:tcPr>
            <w:tcW w:w="0" w:type="auto"/>
            <w:gridSpan w:val="8"/>
          </w:tcPr>
          <w:p w14:paraId="228A143D"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21C0D62A" w14:textId="77777777" w:rsidTr="000C7D26">
        <w:trPr>
          <w:cantSplit/>
          <w:trHeight w:val="133"/>
          <w:jc w:val="center"/>
        </w:trPr>
        <w:tc>
          <w:tcPr>
            <w:tcW w:w="0" w:type="auto"/>
          </w:tcPr>
          <w:p w14:paraId="2C2342C4"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5FC52973" w14:textId="77777777" w:rsidR="00F130E8" w:rsidRPr="00576D9F" w:rsidRDefault="00F130E8" w:rsidP="000C7D26">
            <w:pPr>
              <w:pStyle w:val="TAC"/>
              <w:rPr>
                <w:rFonts w:cs="Arial"/>
                <w:bCs/>
                <w:lang w:eastAsia="zh-CN"/>
              </w:rPr>
            </w:pPr>
          </w:p>
        </w:tc>
        <w:tc>
          <w:tcPr>
            <w:tcW w:w="0" w:type="auto"/>
            <w:gridSpan w:val="2"/>
          </w:tcPr>
          <w:p w14:paraId="29D40F39"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4758CD81"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4D0B8DD"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4650B872"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17776C13" w14:textId="77777777" w:rsidTr="000C7D26">
        <w:trPr>
          <w:cantSplit/>
          <w:trHeight w:val="133"/>
          <w:jc w:val="center"/>
        </w:trPr>
        <w:tc>
          <w:tcPr>
            <w:tcW w:w="0" w:type="auto"/>
            <w:gridSpan w:val="10"/>
          </w:tcPr>
          <w:p w14:paraId="7DE4E08C"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50874C26"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1814038"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06898C33"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65D42AB6" w14:textId="77777777"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14:paraId="5B79D437" w14:textId="77777777" w:rsidR="00F130E8" w:rsidRPr="00576D9F" w:rsidRDefault="00F130E8" w:rsidP="00F130E8"/>
    <w:p w14:paraId="6BCF2E79" w14:textId="77777777" w:rsidR="00F130E8" w:rsidRPr="00576D9F" w:rsidRDefault="00F130E8" w:rsidP="00F130E8">
      <w:pPr>
        <w:pStyle w:val="Heading4"/>
      </w:pPr>
      <w:bookmarkStart w:id="287" w:name="_Toc5292715"/>
      <w:bookmarkStart w:id="288" w:name="_Toc36047047"/>
      <w:bookmarkStart w:id="289" w:name="_Toc37231475"/>
      <w:bookmarkStart w:id="290" w:name="_Toc37231580"/>
      <w:r w:rsidRPr="00576D9F">
        <w:lastRenderedPageBreak/>
        <w:t>A.3.2.4.2</w:t>
      </w:r>
      <w:r w:rsidRPr="00576D9F">
        <w:tab/>
        <w:t>Test Requirements</w:t>
      </w:r>
      <w:bookmarkEnd w:id="287"/>
      <w:bookmarkEnd w:id="288"/>
      <w:bookmarkEnd w:id="289"/>
      <w:bookmarkEnd w:id="290"/>
    </w:p>
    <w:p w14:paraId="0636D8C3" w14:textId="77777777"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14:paraId="01266D9C" w14:textId="77777777" w:rsidR="00F130E8" w:rsidRPr="00576D9F" w:rsidRDefault="00F130E8" w:rsidP="00F130E8">
      <w:pPr>
        <w:pStyle w:val="Heading3"/>
      </w:pPr>
      <w:bookmarkStart w:id="291" w:name="_Toc5292716"/>
      <w:bookmarkStart w:id="292" w:name="_Toc36047048"/>
      <w:bookmarkStart w:id="293" w:name="_Toc37231476"/>
      <w:bookmarkStart w:id="294" w:name="_Toc37231581"/>
      <w:r w:rsidRPr="00576D9F">
        <w:t>A.3.2.5</w:t>
      </w:r>
      <w:r w:rsidRPr="00576D9F">
        <w:tab/>
        <w:t>LTE-TDD: WLAN AP Identification and reporting delay under dynamic range conditions test</w:t>
      </w:r>
      <w:bookmarkEnd w:id="291"/>
      <w:bookmarkEnd w:id="292"/>
      <w:bookmarkEnd w:id="293"/>
      <w:bookmarkEnd w:id="294"/>
    </w:p>
    <w:p w14:paraId="3A47B910" w14:textId="77777777" w:rsidR="00F130E8" w:rsidRPr="00576D9F" w:rsidRDefault="00F130E8" w:rsidP="00F130E8">
      <w:pPr>
        <w:pStyle w:val="Heading4"/>
      </w:pPr>
      <w:bookmarkStart w:id="295" w:name="_Toc5292717"/>
      <w:bookmarkStart w:id="296" w:name="_Toc36047049"/>
      <w:bookmarkStart w:id="297" w:name="_Toc37231477"/>
      <w:bookmarkStart w:id="298" w:name="_Toc37231582"/>
      <w:r w:rsidRPr="00576D9F">
        <w:t>A.3.2.5.1</w:t>
      </w:r>
      <w:r w:rsidRPr="00576D9F">
        <w:tab/>
        <w:t>Test purpose and Environment</w:t>
      </w:r>
      <w:bookmarkEnd w:id="295"/>
      <w:bookmarkEnd w:id="296"/>
      <w:bookmarkEnd w:id="297"/>
      <w:bookmarkEnd w:id="298"/>
    </w:p>
    <w:p w14:paraId="6C9367EA" w14:textId="77777777"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6E065DC9" w14:textId="77777777"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0548E9E0" w14:textId="77777777"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14:paraId="5B8D6515" w14:textId="77777777" w:rsidTr="000C7D26">
        <w:trPr>
          <w:jc w:val="center"/>
        </w:trPr>
        <w:tc>
          <w:tcPr>
            <w:tcW w:w="2263" w:type="dxa"/>
            <w:shd w:val="clear" w:color="auto" w:fill="auto"/>
          </w:tcPr>
          <w:p w14:paraId="5940E19B" w14:textId="77777777" w:rsidR="00F130E8" w:rsidRPr="00576D9F" w:rsidRDefault="00F130E8" w:rsidP="000C7D26">
            <w:pPr>
              <w:pStyle w:val="TAH"/>
              <w:rPr>
                <w:rFonts w:cs="Arial"/>
              </w:rPr>
            </w:pPr>
            <w:r w:rsidRPr="00576D9F">
              <w:rPr>
                <w:rFonts w:cs="Arial"/>
              </w:rPr>
              <w:t>Parameter</w:t>
            </w:r>
          </w:p>
        </w:tc>
        <w:tc>
          <w:tcPr>
            <w:tcW w:w="1337" w:type="dxa"/>
            <w:shd w:val="clear" w:color="auto" w:fill="auto"/>
          </w:tcPr>
          <w:p w14:paraId="291BF018" w14:textId="77777777" w:rsidR="00F130E8" w:rsidRPr="00576D9F" w:rsidRDefault="00F130E8" w:rsidP="000C7D26">
            <w:pPr>
              <w:pStyle w:val="TAH"/>
              <w:rPr>
                <w:rFonts w:cs="Arial"/>
              </w:rPr>
            </w:pPr>
            <w:r w:rsidRPr="00576D9F">
              <w:rPr>
                <w:rFonts w:cs="Arial"/>
              </w:rPr>
              <w:t>Unit</w:t>
            </w:r>
          </w:p>
        </w:tc>
        <w:tc>
          <w:tcPr>
            <w:tcW w:w="1782" w:type="dxa"/>
            <w:shd w:val="clear" w:color="auto" w:fill="auto"/>
          </w:tcPr>
          <w:p w14:paraId="2FD69B11" w14:textId="77777777" w:rsidR="00F130E8" w:rsidRPr="00576D9F" w:rsidRDefault="00F130E8" w:rsidP="000C7D26">
            <w:pPr>
              <w:pStyle w:val="TAH"/>
              <w:rPr>
                <w:rFonts w:cs="Arial"/>
              </w:rPr>
            </w:pPr>
            <w:r w:rsidRPr="00576D9F">
              <w:rPr>
                <w:rFonts w:cs="Arial"/>
              </w:rPr>
              <w:t>Value</w:t>
            </w:r>
          </w:p>
        </w:tc>
        <w:tc>
          <w:tcPr>
            <w:tcW w:w="4020" w:type="dxa"/>
          </w:tcPr>
          <w:p w14:paraId="5707A68D" w14:textId="77777777" w:rsidR="00F130E8" w:rsidRPr="00576D9F" w:rsidRDefault="00F130E8" w:rsidP="000C7D26">
            <w:pPr>
              <w:pStyle w:val="TAH"/>
              <w:rPr>
                <w:rFonts w:cs="Arial"/>
              </w:rPr>
            </w:pPr>
            <w:r w:rsidRPr="00576D9F">
              <w:rPr>
                <w:rFonts w:cs="Arial"/>
              </w:rPr>
              <w:t>Comment</w:t>
            </w:r>
          </w:p>
        </w:tc>
      </w:tr>
      <w:tr w:rsidR="00F130E8" w:rsidRPr="00576D9F" w14:paraId="5F1BD791" w14:textId="77777777" w:rsidTr="000C7D26">
        <w:trPr>
          <w:jc w:val="center"/>
        </w:trPr>
        <w:tc>
          <w:tcPr>
            <w:tcW w:w="2263" w:type="dxa"/>
            <w:shd w:val="clear" w:color="auto" w:fill="auto"/>
          </w:tcPr>
          <w:p w14:paraId="5A6BCC1D" w14:textId="77777777"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14:paraId="74826D8B" w14:textId="77777777" w:rsidR="00F130E8" w:rsidRPr="00576D9F" w:rsidRDefault="00F130E8" w:rsidP="000C7D26">
            <w:pPr>
              <w:pStyle w:val="TAC"/>
              <w:rPr>
                <w:rFonts w:cs="Arial"/>
              </w:rPr>
            </w:pPr>
            <w:r w:rsidRPr="00576D9F">
              <w:rPr>
                <w:rFonts w:cs="Arial"/>
              </w:rPr>
              <w:t>N/A</w:t>
            </w:r>
          </w:p>
        </w:tc>
        <w:tc>
          <w:tcPr>
            <w:tcW w:w="1782" w:type="dxa"/>
            <w:shd w:val="clear" w:color="auto" w:fill="auto"/>
          </w:tcPr>
          <w:p w14:paraId="4AB154BF" w14:textId="77777777" w:rsidR="00F130E8" w:rsidRPr="00576D9F" w:rsidRDefault="00F130E8" w:rsidP="000C7D26">
            <w:pPr>
              <w:pStyle w:val="TAC"/>
              <w:rPr>
                <w:rFonts w:cs="Arial"/>
              </w:rPr>
            </w:pPr>
            <w:r w:rsidRPr="00576D9F">
              <w:rPr>
                <w:rFonts w:cs="Arial"/>
              </w:rPr>
              <w:t>3</w:t>
            </w:r>
          </w:p>
        </w:tc>
        <w:tc>
          <w:tcPr>
            <w:tcW w:w="4020" w:type="dxa"/>
          </w:tcPr>
          <w:p w14:paraId="100D08EB" w14:textId="77777777" w:rsidR="00F130E8" w:rsidRPr="00576D9F" w:rsidRDefault="00F130E8" w:rsidP="000C7D26">
            <w:pPr>
              <w:pStyle w:val="TAC"/>
              <w:rPr>
                <w:rFonts w:cs="Arial"/>
              </w:rPr>
            </w:pPr>
            <w:r w:rsidRPr="00576D9F">
              <w:rPr>
                <w:rFonts w:cs="Arial"/>
              </w:rPr>
              <w:t>AP1-AP3</w:t>
            </w:r>
          </w:p>
        </w:tc>
      </w:tr>
      <w:tr w:rsidR="00F130E8" w:rsidRPr="00576D9F" w14:paraId="129DFB02" w14:textId="77777777" w:rsidTr="000C7D26">
        <w:trPr>
          <w:jc w:val="center"/>
        </w:trPr>
        <w:tc>
          <w:tcPr>
            <w:tcW w:w="2263" w:type="dxa"/>
            <w:shd w:val="clear" w:color="auto" w:fill="auto"/>
          </w:tcPr>
          <w:p w14:paraId="4A29B85B" w14:textId="77777777" w:rsidR="00F130E8" w:rsidRPr="00576D9F" w:rsidRDefault="00F130E8" w:rsidP="000C7D26">
            <w:pPr>
              <w:pStyle w:val="TAL"/>
              <w:rPr>
                <w:rFonts w:cs="Arial"/>
              </w:rPr>
            </w:pPr>
            <w:r w:rsidRPr="00576D9F">
              <w:rPr>
                <w:rFonts w:cs="Arial"/>
              </w:rPr>
              <w:t>Time Slot 1</w:t>
            </w:r>
          </w:p>
        </w:tc>
        <w:tc>
          <w:tcPr>
            <w:tcW w:w="1337" w:type="dxa"/>
            <w:shd w:val="clear" w:color="auto" w:fill="auto"/>
          </w:tcPr>
          <w:p w14:paraId="3D925D5D" w14:textId="77777777" w:rsidR="00F130E8" w:rsidRPr="00576D9F" w:rsidRDefault="00F130E8" w:rsidP="000C7D26">
            <w:pPr>
              <w:pStyle w:val="TAC"/>
              <w:rPr>
                <w:rFonts w:cs="Arial"/>
              </w:rPr>
            </w:pPr>
            <w:r w:rsidRPr="00576D9F">
              <w:rPr>
                <w:rFonts w:cs="Arial"/>
              </w:rPr>
              <w:t>ms</w:t>
            </w:r>
          </w:p>
        </w:tc>
        <w:tc>
          <w:tcPr>
            <w:tcW w:w="1782" w:type="dxa"/>
            <w:shd w:val="clear" w:color="auto" w:fill="auto"/>
          </w:tcPr>
          <w:p w14:paraId="33149E9D" w14:textId="77777777" w:rsidR="00F130E8" w:rsidRPr="00576D9F" w:rsidRDefault="00F130E8" w:rsidP="000C7D26">
            <w:pPr>
              <w:pStyle w:val="TAC"/>
              <w:rPr>
                <w:rFonts w:cs="Arial"/>
              </w:rPr>
            </w:pPr>
            <w:r w:rsidRPr="00576D9F">
              <w:rPr>
                <w:rFonts w:cs="Arial"/>
              </w:rPr>
              <w:t>1</w:t>
            </w:r>
          </w:p>
        </w:tc>
        <w:tc>
          <w:tcPr>
            <w:tcW w:w="4020" w:type="dxa"/>
          </w:tcPr>
          <w:p w14:paraId="3915C11B" w14:textId="77777777" w:rsidR="00F130E8" w:rsidRPr="00576D9F" w:rsidRDefault="00F130E8" w:rsidP="000C7D26">
            <w:pPr>
              <w:pStyle w:val="TAC"/>
              <w:rPr>
                <w:rFonts w:cs="Arial"/>
              </w:rPr>
            </w:pPr>
            <w:r w:rsidRPr="00576D9F">
              <w:rPr>
                <w:rFonts w:cs="Arial"/>
              </w:rPr>
              <w:t>AP1, AP2, AP3</w:t>
            </w:r>
          </w:p>
        </w:tc>
      </w:tr>
      <w:tr w:rsidR="00F130E8" w:rsidRPr="00576D9F" w14:paraId="3DABA83A" w14:textId="77777777" w:rsidTr="000C7D26">
        <w:trPr>
          <w:jc w:val="center"/>
        </w:trPr>
        <w:tc>
          <w:tcPr>
            <w:tcW w:w="2263" w:type="dxa"/>
            <w:shd w:val="clear" w:color="auto" w:fill="auto"/>
          </w:tcPr>
          <w:p w14:paraId="51B3392B" w14:textId="77777777" w:rsidR="00F130E8" w:rsidRPr="00576D9F" w:rsidRDefault="00F130E8" w:rsidP="000C7D26">
            <w:pPr>
              <w:pStyle w:val="TAL"/>
              <w:rPr>
                <w:rFonts w:cs="Arial"/>
              </w:rPr>
            </w:pPr>
            <w:r w:rsidRPr="00576D9F">
              <w:rPr>
                <w:rFonts w:cs="Arial"/>
              </w:rPr>
              <w:t>T1</w:t>
            </w:r>
          </w:p>
        </w:tc>
        <w:tc>
          <w:tcPr>
            <w:tcW w:w="1337" w:type="dxa"/>
            <w:shd w:val="clear" w:color="auto" w:fill="auto"/>
          </w:tcPr>
          <w:p w14:paraId="63A4FE5C"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4BBF0429" w14:textId="77777777" w:rsidR="00F130E8" w:rsidRPr="00576D9F" w:rsidRDefault="00F130E8" w:rsidP="000C7D26">
            <w:pPr>
              <w:pStyle w:val="TAC"/>
              <w:rPr>
                <w:rFonts w:cs="Arial"/>
              </w:rPr>
            </w:pPr>
            <w:r w:rsidRPr="00576D9F">
              <w:rPr>
                <w:rFonts w:cs="Arial"/>
              </w:rPr>
              <w:t>5</w:t>
            </w:r>
          </w:p>
        </w:tc>
        <w:tc>
          <w:tcPr>
            <w:tcW w:w="4020" w:type="dxa"/>
          </w:tcPr>
          <w:p w14:paraId="7A0F7295"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769D5013" w14:textId="77777777" w:rsidTr="000C7D26">
        <w:trPr>
          <w:jc w:val="center"/>
        </w:trPr>
        <w:tc>
          <w:tcPr>
            <w:tcW w:w="2263" w:type="dxa"/>
            <w:shd w:val="clear" w:color="auto" w:fill="auto"/>
          </w:tcPr>
          <w:p w14:paraId="7D619AB3" w14:textId="77777777" w:rsidR="00F130E8" w:rsidRPr="00576D9F" w:rsidRDefault="00F130E8" w:rsidP="000C7D26">
            <w:pPr>
              <w:pStyle w:val="TAL"/>
              <w:rPr>
                <w:rFonts w:cs="Arial"/>
              </w:rPr>
            </w:pPr>
            <w:r w:rsidRPr="00576D9F">
              <w:rPr>
                <w:rFonts w:cs="Arial"/>
              </w:rPr>
              <w:t>T2</w:t>
            </w:r>
          </w:p>
        </w:tc>
        <w:tc>
          <w:tcPr>
            <w:tcW w:w="1337" w:type="dxa"/>
            <w:shd w:val="clear" w:color="auto" w:fill="auto"/>
          </w:tcPr>
          <w:p w14:paraId="2478B8DE"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4658EF98" w14:textId="77777777" w:rsidR="00F130E8" w:rsidRPr="00576D9F" w:rsidRDefault="00F130E8" w:rsidP="000C7D26">
            <w:pPr>
              <w:pStyle w:val="TAC"/>
              <w:rPr>
                <w:rFonts w:cs="Arial"/>
              </w:rPr>
            </w:pPr>
            <w:r w:rsidRPr="00576D9F">
              <w:rPr>
                <w:rFonts w:cs="Arial"/>
              </w:rPr>
              <w:t>25</w:t>
            </w:r>
          </w:p>
        </w:tc>
        <w:tc>
          <w:tcPr>
            <w:tcW w:w="4020" w:type="dxa"/>
          </w:tcPr>
          <w:p w14:paraId="5CEC76FB"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0C15E164" w14:textId="77777777" w:rsidR="00F130E8" w:rsidRPr="00576D9F" w:rsidRDefault="00F130E8" w:rsidP="00F130E8"/>
    <w:p w14:paraId="3E746FCD" w14:textId="77777777" w:rsidR="00F130E8" w:rsidRPr="00576D9F" w:rsidRDefault="00F130E8" w:rsidP="00F130E8">
      <w:pPr>
        <w:pStyle w:val="TH"/>
        <w:rPr>
          <w:lang w:eastAsia="zh-CN"/>
        </w:rPr>
      </w:pPr>
      <w:r w:rsidRPr="00576D9F">
        <w:rPr>
          <w:lang w:eastAsia="zh-CN"/>
        </w:rPr>
        <w:lastRenderedPageBreak/>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14:paraId="0683B13B" w14:textId="77777777" w:rsidTr="000C7D26">
        <w:trPr>
          <w:cantSplit/>
          <w:jc w:val="center"/>
        </w:trPr>
        <w:tc>
          <w:tcPr>
            <w:tcW w:w="0" w:type="auto"/>
            <w:vMerge w:val="restart"/>
          </w:tcPr>
          <w:p w14:paraId="13F1E756"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42449C3E"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5D2AD3BC"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4F09ABA3" w14:textId="77777777"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14:paraId="410A6BF9" w14:textId="77777777"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14:paraId="47DD0E8A" w14:textId="77777777" w:rsidR="00F130E8" w:rsidRPr="00576D9F" w:rsidRDefault="00F130E8" w:rsidP="000C7D26">
            <w:pPr>
              <w:pStyle w:val="TAH"/>
              <w:rPr>
                <w:rFonts w:cs="Arial"/>
                <w:lang w:eastAsia="zh-CN"/>
              </w:rPr>
            </w:pPr>
            <w:r w:rsidRPr="00576D9F">
              <w:rPr>
                <w:rFonts w:cs="Arial"/>
                <w:lang w:eastAsia="zh-CN"/>
              </w:rPr>
              <w:t>AP 3</w:t>
            </w:r>
          </w:p>
        </w:tc>
      </w:tr>
      <w:tr w:rsidR="00F130E8" w:rsidRPr="00576D9F" w14:paraId="42EB75E1" w14:textId="77777777" w:rsidTr="000C7D26">
        <w:trPr>
          <w:cantSplit/>
          <w:jc w:val="center"/>
        </w:trPr>
        <w:tc>
          <w:tcPr>
            <w:tcW w:w="0" w:type="auto"/>
            <w:vMerge/>
          </w:tcPr>
          <w:p w14:paraId="0532E9E5" w14:textId="77777777" w:rsidR="00F130E8" w:rsidRPr="00576D9F" w:rsidRDefault="00F130E8" w:rsidP="000C7D26">
            <w:pPr>
              <w:pStyle w:val="TAH"/>
              <w:rPr>
                <w:rFonts w:cs="Arial"/>
                <w:lang w:eastAsia="zh-CN"/>
              </w:rPr>
            </w:pPr>
          </w:p>
        </w:tc>
        <w:tc>
          <w:tcPr>
            <w:tcW w:w="0" w:type="auto"/>
            <w:vMerge/>
          </w:tcPr>
          <w:p w14:paraId="0D43B848" w14:textId="77777777" w:rsidR="00F130E8" w:rsidRPr="00576D9F" w:rsidRDefault="00F130E8" w:rsidP="000C7D26">
            <w:pPr>
              <w:pStyle w:val="TAH"/>
              <w:rPr>
                <w:rFonts w:cs="Arial"/>
                <w:lang w:eastAsia="zh-CN"/>
              </w:rPr>
            </w:pPr>
          </w:p>
        </w:tc>
        <w:tc>
          <w:tcPr>
            <w:tcW w:w="0" w:type="auto"/>
          </w:tcPr>
          <w:p w14:paraId="7A015D92"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216FABD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541F3B7B"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4D39AD42"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38B89312"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1BEEE811"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37499570"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1CF6CB8C"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5BF8B0B1" w14:textId="77777777" w:rsidTr="000C7D26">
        <w:trPr>
          <w:cantSplit/>
          <w:trHeight w:val="129"/>
          <w:jc w:val="center"/>
        </w:trPr>
        <w:tc>
          <w:tcPr>
            <w:tcW w:w="0" w:type="auto"/>
          </w:tcPr>
          <w:p w14:paraId="5E15FF2B"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0CEB0AF0" w14:textId="77777777" w:rsidR="00F130E8" w:rsidRPr="00576D9F" w:rsidRDefault="00F130E8" w:rsidP="000C7D26">
            <w:pPr>
              <w:pStyle w:val="TAC"/>
              <w:rPr>
                <w:rFonts w:cs="Arial"/>
                <w:lang w:val="sv-SE" w:eastAsia="zh-CN"/>
              </w:rPr>
            </w:pPr>
          </w:p>
        </w:tc>
        <w:tc>
          <w:tcPr>
            <w:tcW w:w="0" w:type="auto"/>
            <w:gridSpan w:val="2"/>
          </w:tcPr>
          <w:p w14:paraId="300F4566"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54E613F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199920F5"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2922741"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7D232658" w14:textId="77777777" w:rsidTr="000C7D26">
        <w:trPr>
          <w:cantSplit/>
          <w:trHeight w:val="129"/>
          <w:jc w:val="center"/>
        </w:trPr>
        <w:tc>
          <w:tcPr>
            <w:tcW w:w="0" w:type="auto"/>
          </w:tcPr>
          <w:p w14:paraId="6E9F6C76"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7510D5DD" w14:textId="77777777" w:rsidR="00F130E8" w:rsidRPr="00576D9F" w:rsidRDefault="00F130E8" w:rsidP="000C7D26">
            <w:pPr>
              <w:pStyle w:val="TAC"/>
              <w:rPr>
                <w:rFonts w:cs="Arial"/>
                <w:lang w:val="sv-SE" w:eastAsia="zh-CN"/>
              </w:rPr>
            </w:pPr>
          </w:p>
        </w:tc>
        <w:tc>
          <w:tcPr>
            <w:tcW w:w="0" w:type="auto"/>
            <w:gridSpan w:val="2"/>
          </w:tcPr>
          <w:p w14:paraId="21E967D0"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12405907"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9A41970"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3770CADC"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3BCF312" w14:textId="77777777" w:rsidTr="000C7D26">
        <w:trPr>
          <w:cantSplit/>
          <w:trHeight w:val="129"/>
          <w:jc w:val="center"/>
        </w:trPr>
        <w:tc>
          <w:tcPr>
            <w:tcW w:w="0" w:type="auto"/>
          </w:tcPr>
          <w:p w14:paraId="488308A9"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65F01DA0" w14:textId="77777777" w:rsidR="00F130E8" w:rsidRPr="00576D9F" w:rsidRDefault="00F130E8" w:rsidP="000C7D26">
            <w:pPr>
              <w:pStyle w:val="TAC"/>
              <w:rPr>
                <w:rFonts w:cs="Arial"/>
                <w:lang w:eastAsia="zh-CN"/>
              </w:rPr>
            </w:pPr>
          </w:p>
        </w:tc>
        <w:tc>
          <w:tcPr>
            <w:tcW w:w="0" w:type="auto"/>
            <w:gridSpan w:val="2"/>
          </w:tcPr>
          <w:p w14:paraId="47AD61FC"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6194D8BC"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264B9C7C"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3DBF0203"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DE7E9D3" w14:textId="77777777" w:rsidTr="000C7D26">
        <w:trPr>
          <w:cantSplit/>
          <w:trHeight w:val="129"/>
          <w:jc w:val="center"/>
        </w:trPr>
        <w:tc>
          <w:tcPr>
            <w:tcW w:w="0" w:type="auto"/>
          </w:tcPr>
          <w:p w14:paraId="62C5EC6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5E0B16B7" w14:textId="77777777" w:rsidR="00F130E8" w:rsidRPr="00576D9F" w:rsidRDefault="00F130E8" w:rsidP="000C7D26">
            <w:pPr>
              <w:pStyle w:val="TAC"/>
              <w:rPr>
                <w:rFonts w:cs="Arial"/>
                <w:lang w:eastAsia="zh-CN"/>
              </w:rPr>
            </w:pPr>
          </w:p>
        </w:tc>
        <w:tc>
          <w:tcPr>
            <w:tcW w:w="0" w:type="auto"/>
            <w:gridSpan w:val="2"/>
          </w:tcPr>
          <w:p w14:paraId="6A73488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3B1C838" w14:textId="77777777" w:rsidR="00F130E8" w:rsidRPr="00576D9F" w:rsidRDefault="00F130E8" w:rsidP="000C7D26">
            <w:pPr>
              <w:pStyle w:val="TAC"/>
            </w:pPr>
            <w:r w:rsidRPr="00576D9F">
              <w:t>WLAN 2.4 GHz band: 25 MHz</w:t>
            </w:r>
          </w:p>
          <w:p w14:paraId="365AE522"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8152C8E" w14:textId="77777777" w:rsidR="00F130E8" w:rsidRPr="00576D9F" w:rsidRDefault="00F130E8" w:rsidP="000C7D26">
            <w:pPr>
              <w:pStyle w:val="TAC"/>
            </w:pPr>
            <w:r w:rsidRPr="00576D9F">
              <w:t>WLAN 2.4 GHz band: 25 MHz</w:t>
            </w:r>
          </w:p>
          <w:p w14:paraId="3F5B304F"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28590FAE" w14:textId="77777777" w:rsidR="00F130E8" w:rsidRPr="00576D9F" w:rsidRDefault="00F130E8" w:rsidP="000C7D26">
            <w:pPr>
              <w:pStyle w:val="TAC"/>
            </w:pPr>
            <w:r w:rsidRPr="00576D9F">
              <w:t>WLAN 2.4 GHz band: 25 MHz</w:t>
            </w:r>
          </w:p>
          <w:p w14:paraId="7BBB5CE6"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5CF56CE9" w14:textId="77777777" w:rsidTr="000C7D26">
        <w:trPr>
          <w:cantSplit/>
          <w:trHeight w:val="129"/>
          <w:jc w:val="center"/>
        </w:trPr>
        <w:tc>
          <w:tcPr>
            <w:tcW w:w="0" w:type="auto"/>
          </w:tcPr>
          <w:p w14:paraId="250230AD" w14:textId="77777777" w:rsidR="00F130E8" w:rsidRPr="00576D9F" w:rsidRDefault="00F130E8" w:rsidP="000C7D26">
            <w:pPr>
              <w:pStyle w:val="TAL"/>
              <w:rPr>
                <w:rFonts w:eastAsia="MS Mincho" w:cs="Arial"/>
              </w:rPr>
            </w:pPr>
            <w:r w:rsidRPr="00576D9F">
              <w:rPr>
                <w:rFonts w:eastAsia="MS Mincho" w:cs="Arial"/>
              </w:rPr>
              <w:t>PDSCH parameters:</w:t>
            </w:r>
          </w:p>
          <w:p w14:paraId="60121B5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31AF9ED1" w14:textId="77777777" w:rsidR="00F130E8" w:rsidRPr="00576D9F" w:rsidRDefault="00F130E8" w:rsidP="000C7D26">
            <w:pPr>
              <w:pStyle w:val="TAC"/>
              <w:rPr>
                <w:rFonts w:cs="Arial"/>
                <w:lang w:eastAsia="zh-CN"/>
              </w:rPr>
            </w:pPr>
          </w:p>
        </w:tc>
        <w:tc>
          <w:tcPr>
            <w:tcW w:w="0" w:type="auto"/>
            <w:gridSpan w:val="2"/>
          </w:tcPr>
          <w:p w14:paraId="396C72F8" w14:textId="77777777" w:rsidR="00F130E8" w:rsidRPr="00576D9F" w:rsidRDefault="00F130E8" w:rsidP="000C7D26">
            <w:pPr>
              <w:pStyle w:val="TAC"/>
              <w:rPr>
                <w:rFonts w:cs="Arial"/>
                <w:lang w:eastAsia="zh-CN"/>
              </w:rPr>
            </w:pPr>
            <w:r w:rsidRPr="00576D9F">
              <w:rPr>
                <w:rFonts w:cs="Arial"/>
                <w:lang w:eastAsia="zh-CN"/>
              </w:rPr>
              <w:t>R.0 TDD</w:t>
            </w:r>
          </w:p>
          <w:p w14:paraId="10837308" w14:textId="77777777" w:rsidR="00F130E8" w:rsidRPr="00576D9F" w:rsidRDefault="00F130E8" w:rsidP="000C7D26">
            <w:pPr>
              <w:pStyle w:val="TAC"/>
              <w:rPr>
                <w:rFonts w:cs="Arial"/>
                <w:lang w:eastAsia="zh-CN"/>
              </w:rPr>
            </w:pPr>
          </w:p>
        </w:tc>
        <w:tc>
          <w:tcPr>
            <w:tcW w:w="0" w:type="auto"/>
            <w:gridSpan w:val="2"/>
          </w:tcPr>
          <w:p w14:paraId="1DE0B2B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034711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6E3670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51DFA651" w14:textId="77777777" w:rsidTr="000C7D26">
        <w:trPr>
          <w:cantSplit/>
          <w:trHeight w:val="129"/>
          <w:jc w:val="center"/>
        </w:trPr>
        <w:tc>
          <w:tcPr>
            <w:tcW w:w="0" w:type="auto"/>
          </w:tcPr>
          <w:p w14:paraId="4E6004E7"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54A8FF16" w14:textId="77777777" w:rsidR="00F130E8" w:rsidRPr="00576D9F" w:rsidRDefault="00F130E8" w:rsidP="000C7D26">
            <w:pPr>
              <w:pStyle w:val="TAC"/>
              <w:rPr>
                <w:rFonts w:cs="Arial"/>
                <w:lang w:eastAsia="zh-CN"/>
              </w:rPr>
            </w:pPr>
          </w:p>
        </w:tc>
        <w:tc>
          <w:tcPr>
            <w:tcW w:w="0" w:type="auto"/>
            <w:gridSpan w:val="2"/>
          </w:tcPr>
          <w:p w14:paraId="724EE1C8" w14:textId="77777777" w:rsidR="00F130E8" w:rsidRPr="00576D9F" w:rsidRDefault="00F130E8" w:rsidP="000C7D26">
            <w:pPr>
              <w:pStyle w:val="TAC"/>
              <w:rPr>
                <w:rFonts w:cs="Arial"/>
                <w:lang w:eastAsia="zh-CN"/>
              </w:rPr>
            </w:pPr>
            <w:r w:rsidRPr="00576D9F">
              <w:rPr>
                <w:rFonts w:cs="Arial"/>
                <w:lang w:eastAsia="zh-CN"/>
              </w:rPr>
              <w:t>R.6 TDD</w:t>
            </w:r>
          </w:p>
          <w:p w14:paraId="573899FC" w14:textId="77777777" w:rsidR="00F130E8" w:rsidRPr="00576D9F" w:rsidRDefault="00F130E8" w:rsidP="000C7D26">
            <w:pPr>
              <w:pStyle w:val="TAC"/>
              <w:rPr>
                <w:rFonts w:cs="Arial"/>
                <w:lang w:eastAsia="zh-CN"/>
              </w:rPr>
            </w:pPr>
          </w:p>
        </w:tc>
        <w:tc>
          <w:tcPr>
            <w:tcW w:w="0" w:type="auto"/>
            <w:gridSpan w:val="2"/>
          </w:tcPr>
          <w:p w14:paraId="31783AC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C73C32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012875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FD56CBB" w14:textId="77777777" w:rsidTr="000C7D26">
        <w:trPr>
          <w:cantSplit/>
          <w:trHeight w:val="129"/>
          <w:jc w:val="center"/>
        </w:trPr>
        <w:tc>
          <w:tcPr>
            <w:tcW w:w="0" w:type="auto"/>
          </w:tcPr>
          <w:p w14:paraId="0BFC5FB9"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6BF0FE11" w14:textId="77777777" w:rsidR="00F130E8" w:rsidRPr="00576D9F" w:rsidRDefault="00F130E8" w:rsidP="000C7D26">
            <w:pPr>
              <w:pStyle w:val="TAC"/>
              <w:rPr>
                <w:rFonts w:cs="Arial"/>
                <w:lang w:eastAsia="zh-CN"/>
              </w:rPr>
            </w:pPr>
          </w:p>
        </w:tc>
        <w:tc>
          <w:tcPr>
            <w:tcW w:w="0" w:type="auto"/>
            <w:gridSpan w:val="2"/>
          </w:tcPr>
          <w:p w14:paraId="174FC56B" w14:textId="77777777" w:rsidR="00F130E8" w:rsidRPr="00576D9F" w:rsidRDefault="00F130E8" w:rsidP="000C7D26">
            <w:pPr>
              <w:pStyle w:val="TAC"/>
              <w:rPr>
                <w:rFonts w:cs="Arial"/>
                <w:lang w:val="da-DK" w:eastAsia="zh-CN"/>
              </w:rPr>
            </w:pPr>
            <w:r w:rsidRPr="00576D9F">
              <w:rPr>
                <w:rFonts w:cs="Arial"/>
                <w:lang w:val="da-DK" w:eastAsia="zh-CN"/>
              </w:rPr>
              <w:t>OP.1 TDD</w:t>
            </w:r>
          </w:p>
          <w:p w14:paraId="6A555B6E" w14:textId="77777777" w:rsidR="00F130E8" w:rsidRPr="00576D9F" w:rsidRDefault="00F130E8" w:rsidP="000C7D26">
            <w:pPr>
              <w:pStyle w:val="TAC"/>
              <w:rPr>
                <w:rFonts w:cs="Arial"/>
                <w:lang w:eastAsia="zh-CN"/>
              </w:rPr>
            </w:pPr>
          </w:p>
        </w:tc>
        <w:tc>
          <w:tcPr>
            <w:tcW w:w="0" w:type="auto"/>
            <w:gridSpan w:val="2"/>
          </w:tcPr>
          <w:p w14:paraId="67A188B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B05C0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6AB2C7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C962DC0" w14:textId="77777777" w:rsidTr="000C7D26">
        <w:trPr>
          <w:cantSplit/>
          <w:trHeight w:val="129"/>
          <w:jc w:val="center"/>
        </w:trPr>
        <w:tc>
          <w:tcPr>
            <w:tcW w:w="0" w:type="auto"/>
          </w:tcPr>
          <w:p w14:paraId="49B90ECF"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5B7A02F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72D0FA3F"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561D436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3BAF1A9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79BBC5E"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CA3D4C4" w14:textId="77777777" w:rsidTr="000C7D26">
        <w:trPr>
          <w:cantSplit/>
          <w:trHeight w:val="129"/>
          <w:jc w:val="center"/>
        </w:trPr>
        <w:tc>
          <w:tcPr>
            <w:tcW w:w="0" w:type="auto"/>
          </w:tcPr>
          <w:p w14:paraId="68660327"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2C93D84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EDD8904" w14:textId="77777777" w:rsidR="00F130E8" w:rsidRPr="00576D9F" w:rsidRDefault="00F130E8" w:rsidP="000C7D26">
            <w:pPr>
              <w:pStyle w:val="TAC"/>
              <w:rPr>
                <w:rFonts w:cs="Arial"/>
                <w:lang w:eastAsia="zh-CN"/>
              </w:rPr>
            </w:pPr>
          </w:p>
        </w:tc>
        <w:tc>
          <w:tcPr>
            <w:tcW w:w="0" w:type="auto"/>
            <w:gridSpan w:val="2"/>
            <w:vMerge/>
          </w:tcPr>
          <w:p w14:paraId="53DE3B23" w14:textId="77777777" w:rsidR="00F130E8" w:rsidRPr="00576D9F" w:rsidRDefault="00F130E8" w:rsidP="000C7D26">
            <w:pPr>
              <w:pStyle w:val="TAC"/>
              <w:rPr>
                <w:rFonts w:cs="Arial"/>
                <w:lang w:eastAsia="zh-CN"/>
              </w:rPr>
            </w:pPr>
          </w:p>
        </w:tc>
        <w:tc>
          <w:tcPr>
            <w:tcW w:w="0" w:type="auto"/>
            <w:gridSpan w:val="2"/>
            <w:vMerge/>
          </w:tcPr>
          <w:p w14:paraId="0F8FA202" w14:textId="77777777" w:rsidR="00F130E8" w:rsidRPr="00576D9F" w:rsidRDefault="00F130E8" w:rsidP="000C7D26">
            <w:pPr>
              <w:pStyle w:val="TAC"/>
              <w:rPr>
                <w:rFonts w:cs="Arial"/>
                <w:lang w:eastAsia="zh-CN"/>
              </w:rPr>
            </w:pPr>
          </w:p>
        </w:tc>
        <w:tc>
          <w:tcPr>
            <w:tcW w:w="0" w:type="auto"/>
            <w:gridSpan w:val="2"/>
            <w:vMerge/>
          </w:tcPr>
          <w:p w14:paraId="1446D69C" w14:textId="77777777" w:rsidR="00F130E8" w:rsidRPr="00576D9F" w:rsidRDefault="00F130E8" w:rsidP="000C7D26">
            <w:pPr>
              <w:pStyle w:val="TAC"/>
              <w:rPr>
                <w:rFonts w:cs="Arial"/>
                <w:lang w:eastAsia="zh-CN"/>
              </w:rPr>
            </w:pPr>
          </w:p>
        </w:tc>
      </w:tr>
      <w:tr w:rsidR="00F130E8" w:rsidRPr="00576D9F" w14:paraId="55C50BD0" w14:textId="77777777" w:rsidTr="000C7D26">
        <w:trPr>
          <w:cantSplit/>
          <w:trHeight w:val="129"/>
          <w:jc w:val="center"/>
        </w:trPr>
        <w:tc>
          <w:tcPr>
            <w:tcW w:w="0" w:type="auto"/>
          </w:tcPr>
          <w:p w14:paraId="342668F4"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409514F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251DD50" w14:textId="77777777" w:rsidR="00F130E8" w:rsidRPr="00576D9F" w:rsidRDefault="00F130E8" w:rsidP="000C7D26">
            <w:pPr>
              <w:pStyle w:val="TAC"/>
              <w:rPr>
                <w:rFonts w:cs="Arial"/>
                <w:lang w:eastAsia="zh-CN"/>
              </w:rPr>
            </w:pPr>
          </w:p>
        </w:tc>
        <w:tc>
          <w:tcPr>
            <w:tcW w:w="0" w:type="auto"/>
            <w:gridSpan w:val="2"/>
            <w:vMerge/>
          </w:tcPr>
          <w:p w14:paraId="09A40588" w14:textId="77777777" w:rsidR="00F130E8" w:rsidRPr="00576D9F" w:rsidRDefault="00F130E8" w:rsidP="000C7D26">
            <w:pPr>
              <w:pStyle w:val="TAC"/>
              <w:rPr>
                <w:rFonts w:cs="Arial"/>
                <w:lang w:eastAsia="zh-CN"/>
              </w:rPr>
            </w:pPr>
          </w:p>
        </w:tc>
        <w:tc>
          <w:tcPr>
            <w:tcW w:w="0" w:type="auto"/>
            <w:gridSpan w:val="2"/>
            <w:vMerge/>
          </w:tcPr>
          <w:p w14:paraId="7474E01C" w14:textId="77777777" w:rsidR="00F130E8" w:rsidRPr="00576D9F" w:rsidRDefault="00F130E8" w:rsidP="000C7D26">
            <w:pPr>
              <w:pStyle w:val="TAC"/>
              <w:rPr>
                <w:rFonts w:cs="Arial"/>
                <w:lang w:eastAsia="zh-CN"/>
              </w:rPr>
            </w:pPr>
          </w:p>
        </w:tc>
        <w:tc>
          <w:tcPr>
            <w:tcW w:w="0" w:type="auto"/>
            <w:gridSpan w:val="2"/>
            <w:vMerge/>
          </w:tcPr>
          <w:p w14:paraId="42C68ABB" w14:textId="77777777" w:rsidR="00F130E8" w:rsidRPr="00576D9F" w:rsidRDefault="00F130E8" w:rsidP="000C7D26">
            <w:pPr>
              <w:pStyle w:val="TAC"/>
              <w:rPr>
                <w:rFonts w:cs="Arial"/>
                <w:lang w:eastAsia="zh-CN"/>
              </w:rPr>
            </w:pPr>
          </w:p>
        </w:tc>
      </w:tr>
      <w:tr w:rsidR="00F130E8" w:rsidRPr="00576D9F" w14:paraId="11D9F059" w14:textId="77777777" w:rsidTr="000C7D26">
        <w:trPr>
          <w:cantSplit/>
          <w:trHeight w:val="129"/>
          <w:jc w:val="center"/>
        </w:trPr>
        <w:tc>
          <w:tcPr>
            <w:tcW w:w="0" w:type="auto"/>
          </w:tcPr>
          <w:p w14:paraId="03630947"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09678CB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48CEFA3" w14:textId="77777777" w:rsidR="00F130E8" w:rsidRPr="00576D9F" w:rsidRDefault="00F130E8" w:rsidP="000C7D26">
            <w:pPr>
              <w:pStyle w:val="TAC"/>
              <w:rPr>
                <w:rFonts w:cs="Arial"/>
                <w:lang w:eastAsia="zh-CN"/>
              </w:rPr>
            </w:pPr>
          </w:p>
        </w:tc>
        <w:tc>
          <w:tcPr>
            <w:tcW w:w="0" w:type="auto"/>
            <w:gridSpan w:val="2"/>
            <w:vMerge/>
          </w:tcPr>
          <w:p w14:paraId="0DD226CC" w14:textId="77777777" w:rsidR="00F130E8" w:rsidRPr="00576D9F" w:rsidRDefault="00F130E8" w:rsidP="000C7D26">
            <w:pPr>
              <w:pStyle w:val="TAC"/>
              <w:rPr>
                <w:rFonts w:cs="Arial"/>
                <w:lang w:eastAsia="zh-CN"/>
              </w:rPr>
            </w:pPr>
          </w:p>
        </w:tc>
        <w:tc>
          <w:tcPr>
            <w:tcW w:w="0" w:type="auto"/>
            <w:gridSpan w:val="2"/>
            <w:vMerge/>
          </w:tcPr>
          <w:p w14:paraId="522706C6" w14:textId="77777777" w:rsidR="00F130E8" w:rsidRPr="00576D9F" w:rsidRDefault="00F130E8" w:rsidP="000C7D26">
            <w:pPr>
              <w:pStyle w:val="TAC"/>
              <w:rPr>
                <w:rFonts w:cs="Arial"/>
                <w:lang w:eastAsia="zh-CN"/>
              </w:rPr>
            </w:pPr>
          </w:p>
        </w:tc>
        <w:tc>
          <w:tcPr>
            <w:tcW w:w="0" w:type="auto"/>
            <w:gridSpan w:val="2"/>
            <w:vMerge/>
          </w:tcPr>
          <w:p w14:paraId="3E3BA947" w14:textId="77777777" w:rsidR="00F130E8" w:rsidRPr="00576D9F" w:rsidRDefault="00F130E8" w:rsidP="000C7D26">
            <w:pPr>
              <w:pStyle w:val="TAC"/>
              <w:rPr>
                <w:rFonts w:cs="Arial"/>
                <w:lang w:eastAsia="zh-CN"/>
              </w:rPr>
            </w:pPr>
          </w:p>
        </w:tc>
      </w:tr>
      <w:tr w:rsidR="00F130E8" w:rsidRPr="00576D9F" w14:paraId="78F73F7E" w14:textId="77777777" w:rsidTr="000C7D26">
        <w:trPr>
          <w:cantSplit/>
          <w:trHeight w:val="129"/>
          <w:jc w:val="center"/>
        </w:trPr>
        <w:tc>
          <w:tcPr>
            <w:tcW w:w="0" w:type="auto"/>
          </w:tcPr>
          <w:p w14:paraId="70E63ADB"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4B6CCA0F"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7908DDF" w14:textId="77777777" w:rsidR="00F130E8" w:rsidRPr="00576D9F" w:rsidRDefault="00F130E8" w:rsidP="000C7D26">
            <w:pPr>
              <w:pStyle w:val="TAC"/>
              <w:rPr>
                <w:rFonts w:cs="Arial"/>
                <w:lang w:eastAsia="zh-CN"/>
              </w:rPr>
            </w:pPr>
          </w:p>
        </w:tc>
        <w:tc>
          <w:tcPr>
            <w:tcW w:w="0" w:type="auto"/>
            <w:gridSpan w:val="2"/>
            <w:vMerge/>
          </w:tcPr>
          <w:p w14:paraId="6F9F777B" w14:textId="77777777" w:rsidR="00F130E8" w:rsidRPr="00576D9F" w:rsidRDefault="00F130E8" w:rsidP="000C7D26">
            <w:pPr>
              <w:pStyle w:val="TAC"/>
              <w:rPr>
                <w:rFonts w:cs="Arial"/>
                <w:lang w:eastAsia="zh-CN"/>
              </w:rPr>
            </w:pPr>
          </w:p>
        </w:tc>
        <w:tc>
          <w:tcPr>
            <w:tcW w:w="0" w:type="auto"/>
            <w:gridSpan w:val="2"/>
            <w:vMerge/>
          </w:tcPr>
          <w:p w14:paraId="53B790DC" w14:textId="77777777" w:rsidR="00F130E8" w:rsidRPr="00576D9F" w:rsidRDefault="00F130E8" w:rsidP="000C7D26">
            <w:pPr>
              <w:pStyle w:val="TAC"/>
              <w:rPr>
                <w:rFonts w:cs="Arial"/>
                <w:lang w:eastAsia="zh-CN"/>
              </w:rPr>
            </w:pPr>
          </w:p>
        </w:tc>
        <w:tc>
          <w:tcPr>
            <w:tcW w:w="0" w:type="auto"/>
            <w:gridSpan w:val="2"/>
            <w:vMerge/>
          </w:tcPr>
          <w:p w14:paraId="443D2668" w14:textId="77777777" w:rsidR="00F130E8" w:rsidRPr="00576D9F" w:rsidRDefault="00F130E8" w:rsidP="000C7D26">
            <w:pPr>
              <w:pStyle w:val="TAC"/>
              <w:rPr>
                <w:rFonts w:cs="Arial"/>
                <w:lang w:eastAsia="zh-CN"/>
              </w:rPr>
            </w:pPr>
          </w:p>
        </w:tc>
      </w:tr>
      <w:tr w:rsidR="00F130E8" w:rsidRPr="00576D9F" w14:paraId="63F0DC52" w14:textId="77777777" w:rsidTr="000C7D26">
        <w:trPr>
          <w:cantSplit/>
          <w:trHeight w:val="129"/>
          <w:jc w:val="center"/>
        </w:trPr>
        <w:tc>
          <w:tcPr>
            <w:tcW w:w="0" w:type="auto"/>
          </w:tcPr>
          <w:p w14:paraId="404BAB33"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31F3A90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BA95CA5" w14:textId="77777777" w:rsidR="00F130E8" w:rsidRPr="00576D9F" w:rsidRDefault="00F130E8" w:rsidP="000C7D26">
            <w:pPr>
              <w:pStyle w:val="TAC"/>
              <w:rPr>
                <w:rFonts w:cs="Arial"/>
                <w:lang w:eastAsia="zh-CN"/>
              </w:rPr>
            </w:pPr>
          </w:p>
        </w:tc>
        <w:tc>
          <w:tcPr>
            <w:tcW w:w="0" w:type="auto"/>
            <w:gridSpan w:val="2"/>
            <w:vMerge/>
          </w:tcPr>
          <w:p w14:paraId="5B54089F" w14:textId="77777777" w:rsidR="00F130E8" w:rsidRPr="00576D9F" w:rsidRDefault="00F130E8" w:rsidP="000C7D26">
            <w:pPr>
              <w:pStyle w:val="TAC"/>
              <w:rPr>
                <w:rFonts w:cs="Arial"/>
                <w:lang w:eastAsia="zh-CN"/>
              </w:rPr>
            </w:pPr>
          </w:p>
        </w:tc>
        <w:tc>
          <w:tcPr>
            <w:tcW w:w="0" w:type="auto"/>
            <w:gridSpan w:val="2"/>
            <w:vMerge/>
          </w:tcPr>
          <w:p w14:paraId="41DB9E25" w14:textId="77777777" w:rsidR="00F130E8" w:rsidRPr="00576D9F" w:rsidRDefault="00F130E8" w:rsidP="000C7D26">
            <w:pPr>
              <w:pStyle w:val="TAC"/>
              <w:rPr>
                <w:rFonts w:cs="Arial"/>
                <w:lang w:eastAsia="zh-CN"/>
              </w:rPr>
            </w:pPr>
          </w:p>
        </w:tc>
        <w:tc>
          <w:tcPr>
            <w:tcW w:w="0" w:type="auto"/>
            <w:gridSpan w:val="2"/>
            <w:vMerge/>
          </w:tcPr>
          <w:p w14:paraId="214EB7E0" w14:textId="77777777" w:rsidR="00F130E8" w:rsidRPr="00576D9F" w:rsidRDefault="00F130E8" w:rsidP="000C7D26">
            <w:pPr>
              <w:pStyle w:val="TAC"/>
              <w:rPr>
                <w:rFonts w:cs="Arial"/>
                <w:lang w:eastAsia="zh-CN"/>
              </w:rPr>
            </w:pPr>
          </w:p>
        </w:tc>
      </w:tr>
      <w:tr w:rsidR="00F130E8" w:rsidRPr="00576D9F" w14:paraId="1A28DF12" w14:textId="77777777" w:rsidTr="000C7D26">
        <w:trPr>
          <w:cantSplit/>
          <w:trHeight w:val="129"/>
          <w:jc w:val="center"/>
        </w:trPr>
        <w:tc>
          <w:tcPr>
            <w:tcW w:w="0" w:type="auto"/>
          </w:tcPr>
          <w:p w14:paraId="2A412EBA"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21AA4F7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DB857E9" w14:textId="77777777" w:rsidR="00F130E8" w:rsidRPr="00576D9F" w:rsidRDefault="00F130E8" w:rsidP="000C7D26">
            <w:pPr>
              <w:pStyle w:val="TAC"/>
              <w:rPr>
                <w:rFonts w:cs="Arial"/>
                <w:lang w:eastAsia="zh-CN"/>
              </w:rPr>
            </w:pPr>
          </w:p>
        </w:tc>
        <w:tc>
          <w:tcPr>
            <w:tcW w:w="0" w:type="auto"/>
            <w:gridSpan w:val="2"/>
            <w:vMerge/>
          </w:tcPr>
          <w:p w14:paraId="441155E5" w14:textId="77777777" w:rsidR="00F130E8" w:rsidRPr="00576D9F" w:rsidRDefault="00F130E8" w:rsidP="000C7D26">
            <w:pPr>
              <w:pStyle w:val="TAC"/>
              <w:rPr>
                <w:rFonts w:cs="Arial"/>
                <w:lang w:eastAsia="zh-CN"/>
              </w:rPr>
            </w:pPr>
          </w:p>
        </w:tc>
        <w:tc>
          <w:tcPr>
            <w:tcW w:w="0" w:type="auto"/>
            <w:gridSpan w:val="2"/>
            <w:vMerge/>
          </w:tcPr>
          <w:p w14:paraId="6818FA45" w14:textId="77777777" w:rsidR="00F130E8" w:rsidRPr="00576D9F" w:rsidRDefault="00F130E8" w:rsidP="000C7D26">
            <w:pPr>
              <w:pStyle w:val="TAC"/>
              <w:rPr>
                <w:rFonts w:cs="Arial"/>
                <w:lang w:eastAsia="zh-CN"/>
              </w:rPr>
            </w:pPr>
          </w:p>
        </w:tc>
        <w:tc>
          <w:tcPr>
            <w:tcW w:w="0" w:type="auto"/>
            <w:gridSpan w:val="2"/>
            <w:vMerge/>
          </w:tcPr>
          <w:p w14:paraId="21461F3B" w14:textId="77777777" w:rsidR="00F130E8" w:rsidRPr="00576D9F" w:rsidRDefault="00F130E8" w:rsidP="000C7D26">
            <w:pPr>
              <w:pStyle w:val="TAC"/>
              <w:rPr>
                <w:rFonts w:cs="Arial"/>
                <w:lang w:eastAsia="zh-CN"/>
              </w:rPr>
            </w:pPr>
          </w:p>
        </w:tc>
      </w:tr>
      <w:tr w:rsidR="00F130E8" w:rsidRPr="00576D9F" w14:paraId="0159A810" w14:textId="77777777" w:rsidTr="000C7D26">
        <w:trPr>
          <w:cantSplit/>
          <w:trHeight w:val="129"/>
          <w:jc w:val="center"/>
        </w:trPr>
        <w:tc>
          <w:tcPr>
            <w:tcW w:w="0" w:type="auto"/>
          </w:tcPr>
          <w:p w14:paraId="2D0277B4"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52B6F6C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0260795" w14:textId="77777777" w:rsidR="00F130E8" w:rsidRPr="00576D9F" w:rsidRDefault="00F130E8" w:rsidP="000C7D26">
            <w:pPr>
              <w:pStyle w:val="TAC"/>
              <w:rPr>
                <w:rFonts w:cs="Arial"/>
                <w:lang w:eastAsia="zh-CN"/>
              </w:rPr>
            </w:pPr>
          </w:p>
        </w:tc>
        <w:tc>
          <w:tcPr>
            <w:tcW w:w="0" w:type="auto"/>
            <w:gridSpan w:val="2"/>
            <w:vMerge/>
          </w:tcPr>
          <w:p w14:paraId="5DFDD06B" w14:textId="77777777" w:rsidR="00F130E8" w:rsidRPr="00576D9F" w:rsidRDefault="00F130E8" w:rsidP="000C7D26">
            <w:pPr>
              <w:pStyle w:val="TAC"/>
              <w:rPr>
                <w:rFonts w:cs="Arial"/>
                <w:lang w:eastAsia="zh-CN"/>
              </w:rPr>
            </w:pPr>
          </w:p>
        </w:tc>
        <w:tc>
          <w:tcPr>
            <w:tcW w:w="0" w:type="auto"/>
            <w:gridSpan w:val="2"/>
            <w:vMerge/>
          </w:tcPr>
          <w:p w14:paraId="6D318B49" w14:textId="77777777" w:rsidR="00F130E8" w:rsidRPr="00576D9F" w:rsidRDefault="00F130E8" w:rsidP="000C7D26">
            <w:pPr>
              <w:pStyle w:val="TAC"/>
              <w:rPr>
                <w:rFonts w:cs="Arial"/>
                <w:lang w:eastAsia="zh-CN"/>
              </w:rPr>
            </w:pPr>
          </w:p>
        </w:tc>
        <w:tc>
          <w:tcPr>
            <w:tcW w:w="0" w:type="auto"/>
            <w:gridSpan w:val="2"/>
            <w:vMerge/>
          </w:tcPr>
          <w:p w14:paraId="20B9575F" w14:textId="77777777" w:rsidR="00F130E8" w:rsidRPr="00576D9F" w:rsidRDefault="00F130E8" w:rsidP="000C7D26">
            <w:pPr>
              <w:pStyle w:val="TAC"/>
              <w:rPr>
                <w:rFonts w:cs="Arial"/>
                <w:lang w:eastAsia="zh-CN"/>
              </w:rPr>
            </w:pPr>
          </w:p>
        </w:tc>
      </w:tr>
      <w:tr w:rsidR="00F130E8" w:rsidRPr="00576D9F" w14:paraId="558F74C7" w14:textId="77777777" w:rsidTr="000C7D26">
        <w:trPr>
          <w:cantSplit/>
          <w:trHeight w:val="129"/>
          <w:jc w:val="center"/>
        </w:trPr>
        <w:tc>
          <w:tcPr>
            <w:tcW w:w="0" w:type="auto"/>
          </w:tcPr>
          <w:p w14:paraId="67912B67"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473AF41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BB334AE" w14:textId="77777777" w:rsidR="00F130E8" w:rsidRPr="00576D9F" w:rsidRDefault="00F130E8" w:rsidP="000C7D26">
            <w:pPr>
              <w:pStyle w:val="TAC"/>
              <w:rPr>
                <w:rFonts w:cs="Arial"/>
                <w:lang w:eastAsia="zh-CN"/>
              </w:rPr>
            </w:pPr>
          </w:p>
        </w:tc>
        <w:tc>
          <w:tcPr>
            <w:tcW w:w="0" w:type="auto"/>
            <w:gridSpan w:val="2"/>
            <w:vMerge/>
          </w:tcPr>
          <w:p w14:paraId="64F8C9A1" w14:textId="77777777" w:rsidR="00F130E8" w:rsidRPr="00576D9F" w:rsidRDefault="00F130E8" w:rsidP="000C7D26">
            <w:pPr>
              <w:pStyle w:val="TAC"/>
              <w:rPr>
                <w:rFonts w:cs="Arial"/>
                <w:lang w:eastAsia="zh-CN"/>
              </w:rPr>
            </w:pPr>
          </w:p>
        </w:tc>
        <w:tc>
          <w:tcPr>
            <w:tcW w:w="0" w:type="auto"/>
            <w:gridSpan w:val="2"/>
            <w:vMerge/>
          </w:tcPr>
          <w:p w14:paraId="375C1E33" w14:textId="77777777" w:rsidR="00F130E8" w:rsidRPr="00576D9F" w:rsidRDefault="00F130E8" w:rsidP="000C7D26">
            <w:pPr>
              <w:pStyle w:val="TAC"/>
              <w:rPr>
                <w:rFonts w:cs="Arial"/>
                <w:lang w:eastAsia="zh-CN"/>
              </w:rPr>
            </w:pPr>
          </w:p>
        </w:tc>
        <w:tc>
          <w:tcPr>
            <w:tcW w:w="0" w:type="auto"/>
            <w:gridSpan w:val="2"/>
            <w:vMerge/>
          </w:tcPr>
          <w:p w14:paraId="63FF55E7" w14:textId="77777777" w:rsidR="00F130E8" w:rsidRPr="00576D9F" w:rsidRDefault="00F130E8" w:rsidP="000C7D26">
            <w:pPr>
              <w:pStyle w:val="TAC"/>
              <w:rPr>
                <w:rFonts w:cs="Arial"/>
                <w:lang w:eastAsia="zh-CN"/>
              </w:rPr>
            </w:pPr>
          </w:p>
        </w:tc>
      </w:tr>
      <w:tr w:rsidR="00F130E8" w:rsidRPr="00576D9F" w14:paraId="40EFDBE0" w14:textId="77777777" w:rsidTr="000C7D26">
        <w:trPr>
          <w:cantSplit/>
          <w:trHeight w:val="129"/>
          <w:jc w:val="center"/>
        </w:trPr>
        <w:tc>
          <w:tcPr>
            <w:tcW w:w="0" w:type="auto"/>
          </w:tcPr>
          <w:p w14:paraId="7B7FEBC7"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75852A4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0B4B34D" w14:textId="77777777" w:rsidR="00F130E8" w:rsidRPr="00576D9F" w:rsidRDefault="00F130E8" w:rsidP="000C7D26">
            <w:pPr>
              <w:pStyle w:val="TAC"/>
              <w:rPr>
                <w:rFonts w:cs="Arial"/>
                <w:lang w:eastAsia="zh-CN"/>
              </w:rPr>
            </w:pPr>
          </w:p>
        </w:tc>
        <w:tc>
          <w:tcPr>
            <w:tcW w:w="0" w:type="auto"/>
            <w:gridSpan w:val="2"/>
            <w:vMerge/>
          </w:tcPr>
          <w:p w14:paraId="7F4F5707" w14:textId="77777777" w:rsidR="00F130E8" w:rsidRPr="00576D9F" w:rsidRDefault="00F130E8" w:rsidP="000C7D26">
            <w:pPr>
              <w:pStyle w:val="TAC"/>
              <w:rPr>
                <w:rFonts w:cs="Arial"/>
                <w:lang w:eastAsia="zh-CN"/>
              </w:rPr>
            </w:pPr>
          </w:p>
        </w:tc>
        <w:tc>
          <w:tcPr>
            <w:tcW w:w="0" w:type="auto"/>
            <w:gridSpan w:val="2"/>
            <w:vMerge/>
          </w:tcPr>
          <w:p w14:paraId="21CAA161" w14:textId="77777777" w:rsidR="00F130E8" w:rsidRPr="00576D9F" w:rsidRDefault="00F130E8" w:rsidP="000C7D26">
            <w:pPr>
              <w:pStyle w:val="TAC"/>
              <w:rPr>
                <w:rFonts w:cs="Arial"/>
                <w:lang w:eastAsia="zh-CN"/>
              </w:rPr>
            </w:pPr>
          </w:p>
        </w:tc>
        <w:tc>
          <w:tcPr>
            <w:tcW w:w="0" w:type="auto"/>
            <w:gridSpan w:val="2"/>
            <w:vMerge/>
          </w:tcPr>
          <w:p w14:paraId="759DC733" w14:textId="77777777" w:rsidR="00F130E8" w:rsidRPr="00576D9F" w:rsidRDefault="00F130E8" w:rsidP="000C7D26">
            <w:pPr>
              <w:pStyle w:val="TAC"/>
              <w:rPr>
                <w:rFonts w:cs="Arial"/>
                <w:lang w:eastAsia="zh-CN"/>
              </w:rPr>
            </w:pPr>
          </w:p>
        </w:tc>
      </w:tr>
      <w:tr w:rsidR="00F130E8" w:rsidRPr="00576D9F" w14:paraId="4C090C6F" w14:textId="77777777" w:rsidTr="000C7D26">
        <w:trPr>
          <w:cantSplit/>
          <w:trHeight w:val="129"/>
          <w:jc w:val="center"/>
        </w:trPr>
        <w:tc>
          <w:tcPr>
            <w:tcW w:w="0" w:type="auto"/>
          </w:tcPr>
          <w:p w14:paraId="4CD2ED07"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52DBF86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BD5D04D" w14:textId="77777777" w:rsidR="00F130E8" w:rsidRPr="00576D9F" w:rsidRDefault="00F130E8" w:rsidP="000C7D26">
            <w:pPr>
              <w:pStyle w:val="TAC"/>
              <w:rPr>
                <w:rFonts w:cs="Arial"/>
                <w:lang w:eastAsia="zh-CN"/>
              </w:rPr>
            </w:pPr>
          </w:p>
        </w:tc>
        <w:tc>
          <w:tcPr>
            <w:tcW w:w="0" w:type="auto"/>
            <w:gridSpan w:val="2"/>
            <w:vMerge/>
          </w:tcPr>
          <w:p w14:paraId="34A4F2FD" w14:textId="77777777" w:rsidR="00F130E8" w:rsidRPr="00576D9F" w:rsidRDefault="00F130E8" w:rsidP="000C7D26">
            <w:pPr>
              <w:pStyle w:val="TAC"/>
              <w:rPr>
                <w:rFonts w:cs="Arial"/>
                <w:lang w:eastAsia="zh-CN"/>
              </w:rPr>
            </w:pPr>
          </w:p>
        </w:tc>
        <w:tc>
          <w:tcPr>
            <w:tcW w:w="0" w:type="auto"/>
            <w:gridSpan w:val="2"/>
            <w:vMerge/>
          </w:tcPr>
          <w:p w14:paraId="370AA5A8" w14:textId="77777777" w:rsidR="00F130E8" w:rsidRPr="00576D9F" w:rsidRDefault="00F130E8" w:rsidP="000C7D26">
            <w:pPr>
              <w:pStyle w:val="TAC"/>
              <w:rPr>
                <w:rFonts w:cs="Arial"/>
                <w:lang w:eastAsia="zh-CN"/>
              </w:rPr>
            </w:pPr>
          </w:p>
        </w:tc>
        <w:tc>
          <w:tcPr>
            <w:tcW w:w="0" w:type="auto"/>
            <w:gridSpan w:val="2"/>
            <w:vMerge/>
          </w:tcPr>
          <w:p w14:paraId="2E81FE64" w14:textId="77777777" w:rsidR="00F130E8" w:rsidRPr="00576D9F" w:rsidRDefault="00F130E8" w:rsidP="000C7D26">
            <w:pPr>
              <w:pStyle w:val="TAC"/>
              <w:rPr>
                <w:rFonts w:cs="Arial"/>
                <w:lang w:eastAsia="zh-CN"/>
              </w:rPr>
            </w:pPr>
          </w:p>
        </w:tc>
      </w:tr>
      <w:tr w:rsidR="00F130E8" w:rsidRPr="00576D9F" w14:paraId="3A4B51F9" w14:textId="77777777" w:rsidTr="000C7D26">
        <w:trPr>
          <w:cantSplit/>
          <w:trHeight w:val="129"/>
          <w:jc w:val="center"/>
        </w:trPr>
        <w:tc>
          <w:tcPr>
            <w:tcW w:w="0" w:type="auto"/>
            <w:vAlign w:val="center"/>
          </w:tcPr>
          <w:p w14:paraId="122ECA74"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28198C9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73395DB" w14:textId="77777777" w:rsidR="00F130E8" w:rsidRPr="00576D9F" w:rsidRDefault="00F130E8" w:rsidP="000C7D26">
            <w:pPr>
              <w:pStyle w:val="TAC"/>
              <w:rPr>
                <w:rFonts w:cs="Arial"/>
                <w:lang w:eastAsia="zh-CN"/>
              </w:rPr>
            </w:pPr>
          </w:p>
        </w:tc>
        <w:tc>
          <w:tcPr>
            <w:tcW w:w="0" w:type="auto"/>
            <w:gridSpan w:val="2"/>
            <w:vMerge/>
          </w:tcPr>
          <w:p w14:paraId="1108EF51" w14:textId="77777777" w:rsidR="00F130E8" w:rsidRPr="00576D9F" w:rsidRDefault="00F130E8" w:rsidP="000C7D26">
            <w:pPr>
              <w:pStyle w:val="TAC"/>
              <w:rPr>
                <w:rFonts w:cs="Arial"/>
                <w:lang w:eastAsia="zh-CN"/>
              </w:rPr>
            </w:pPr>
          </w:p>
        </w:tc>
        <w:tc>
          <w:tcPr>
            <w:tcW w:w="0" w:type="auto"/>
            <w:gridSpan w:val="2"/>
            <w:vMerge/>
          </w:tcPr>
          <w:p w14:paraId="1ED1BA8A" w14:textId="77777777" w:rsidR="00F130E8" w:rsidRPr="00576D9F" w:rsidRDefault="00F130E8" w:rsidP="000C7D26">
            <w:pPr>
              <w:pStyle w:val="TAC"/>
              <w:rPr>
                <w:rFonts w:cs="Arial"/>
                <w:lang w:eastAsia="zh-CN"/>
              </w:rPr>
            </w:pPr>
          </w:p>
        </w:tc>
        <w:tc>
          <w:tcPr>
            <w:tcW w:w="0" w:type="auto"/>
            <w:gridSpan w:val="2"/>
            <w:vMerge/>
          </w:tcPr>
          <w:p w14:paraId="6EEDF7E0" w14:textId="77777777" w:rsidR="00F130E8" w:rsidRPr="00576D9F" w:rsidRDefault="00F130E8" w:rsidP="000C7D26">
            <w:pPr>
              <w:pStyle w:val="TAC"/>
              <w:rPr>
                <w:rFonts w:cs="Arial"/>
                <w:lang w:eastAsia="zh-CN"/>
              </w:rPr>
            </w:pPr>
          </w:p>
        </w:tc>
      </w:tr>
      <w:tr w:rsidR="00F130E8" w:rsidRPr="00576D9F" w14:paraId="017E32E9" w14:textId="77777777" w:rsidTr="000C7D26">
        <w:trPr>
          <w:cantSplit/>
          <w:trHeight w:val="129"/>
          <w:jc w:val="center"/>
        </w:trPr>
        <w:tc>
          <w:tcPr>
            <w:tcW w:w="0" w:type="auto"/>
            <w:vAlign w:val="center"/>
          </w:tcPr>
          <w:p w14:paraId="76949233"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3CB9991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7325322" w14:textId="77777777" w:rsidR="00F130E8" w:rsidRPr="00576D9F" w:rsidRDefault="00F130E8" w:rsidP="000C7D26">
            <w:pPr>
              <w:pStyle w:val="TAC"/>
              <w:rPr>
                <w:rFonts w:cs="Arial"/>
                <w:lang w:eastAsia="zh-CN"/>
              </w:rPr>
            </w:pPr>
          </w:p>
        </w:tc>
        <w:tc>
          <w:tcPr>
            <w:tcW w:w="0" w:type="auto"/>
            <w:gridSpan w:val="2"/>
            <w:vMerge/>
          </w:tcPr>
          <w:p w14:paraId="20AC020A" w14:textId="77777777" w:rsidR="00F130E8" w:rsidRPr="00576D9F" w:rsidRDefault="00F130E8" w:rsidP="000C7D26">
            <w:pPr>
              <w:pStyle w:val="TAC"/>
              <w:rPr>
                <w:rFonts w:cs="Arial"/>
                <w:lang w:eastAsia="zh-CN"/>
              </w:rPr>
            </w:pPr>
          </w:p>
        </w:tc>
        <w:tc>
          <w:tcPr>
            <w:tcW w:w="0" w:type="auto"/>
            <w:gridSpan w:val="2"/>
            <w:vMerge/>
          </w:tcPr>
          <w:p w14:paraId="01D70670" w14:textId="77777777" w:rsidR="00F130E8" w:rsidRPr="00576D9F" w:rsidRDefault="00F130E8" w:rsidP="000C7D26">
            <w:pPr>
              <w:pStyle w:val="TAC"/>
              <w:rPr>
                <w:rFonts w:cs="Arial"/>
                <w:lang w:eastAsia="zh-CN"/>
              </w:rPr>
            </w:pPr>
          </w:p>
        </w:tc>
        <w:tc>
          <w:tcPr>
            <w:tcW w:w="0" w:type="auto"/>
            <w:gridSpan w:val="2"/>
            <w:vMerge/>
          </w:tcPr>
          <w:p w14:paraId="311EB122" w14:textId="77777777" w:rsidR="00F130E8" w:rsidRPr="00576D9F" w:rsidRDefault="00F130E8" w:rsidP="000C7D26">
            <w:pPr>
              <w:pStyle w:val="TAC"/>
              <w:rPr>
                <w:rFonts w:cs="Arial"/>
                <w:lang w:eastAsia="zh-CN"/>
              </w:rPr>
            </w:pPr>
          </w:p>
        </w:tc>
      </w:tr>
      <w:tr w:rsidR="00F130E8" w:rsidRPr="00576D9F" w14:paraId="5DB93314" w14:textId="77777777" w:rsidTr="000C7D26">
        <w:trPr>
          <w:cantSplit/>
          <w:trHeight w:val="129"/>
          <w:jc w:val="center"/>
        </w:trPr>
        <w:tc>
          <w:tcPr>
            <w:tcW w:w="0" w:type="auto"/>
          </w:tcPr>
          <w:p w14:paraId="6173B8A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2F80F994"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01F3663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71A49EA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367244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6E72D1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0E3669F" w14:textId="77777777" w:rsidTr="000C7D26">
        <w:trPr>
          <w:cantSplit/>
          <w:trHeight w:val="129"/>
          <w:jc w:val="center"/>
        </w:trPr>
        <w:tc>
          <w:tcPr>
            <w:tcW w:w="0" w:type="auto"/>
          </w:tcPr>
          <w:p w14:paraId="24E965CD"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28F333A7"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151160C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6BA0389"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392691C9"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17B39EE5" w14:textId="77777777" w:rsidR="00F130E8" w:rsidRPr="00576D9F" w:rsidRDefault="00F130E8" w:rsidP="000C7D26">
            <w:pPr>
              <w:pStyle w:val="TAC"/>
              <w:rPr>
                <w:rFonts w:cs="Arial"/>
                <w:lang w:eastAsia="zh-CN"/>
              </w:rPr>
            </w:pPr>
            <w:r w:rsidRPr="00576D9F">
              <w:rPr>
                <w:rFonts w:cs="Arial"/>
                <w:lang w:eastAsia="zh-CN"/>
              </w:rPr>
              <w:t>-85</w:t>
            </w:r>
          </w:p>
        </w:tc>
      </w:tr>
      <w:tr w:rsidR="00F130E8" w:rsidRPr="00576D9F" w14:paraId="1DF5A611" w14:textId="77777777" w:rsidTr="000C7D26">
        <w:trPr>
          <w:cantSplit/>
          <w:trHeight w:val="129"/>
          <w:jc w:val="center"/>
        </w:trPr>
        <w:tc>
          <w:tcPr>
            <w:tcW w:w="0" w:type="auto"/>
          </w:tcPr>
          <w:p w14:paraId="0EE4BAC8"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77DE3609"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22CBFDFE"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06DBC388"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37E8EC1C" w14:textId="77777777" w:rsidR="00F130E8" w:rsidRPr="00576D9F" w:rsidRDefault="00F130E8" w:rsidP="000C7D26">
            <w:pPr>
              <w:pStyle w:val="TAC"/>
              <w:rPr>
                <w:rFonts w:cs="Arial"/>
                <w:lang w:eastAsia="zh-CN"/>
              </w:rPr>
            </w:pPr>
          </w:p>
          <w:p w14:paraId="7DB6AE62" w14:textId="77777777" w:rsidR="00F130E8" w:rsidRPr="00576D9F" w:rsidRDefault="00F130E8" w:rsidP="000C7D26">
            <w:pPr>
              <w:pStyle w:val="TAC"/>
              <w:rPr>
                <w:rFonts w:cs="Arial"/>
                <w:lang w:eastAsia="zh-CN"/>
              </w:rPr>
            </w:pPr>
          </w:p>
          <w:p w14:paraId="644CD8F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32D579F" w14:textId="77777777" w:rsidR="00F130E8" w:rsidRPr="00576D9F" w:rsidRDefault="00F130E8" w:rsidP="000C7D26">
            <w:pPr>
              <w:pStyle w:val="TAC"/>
              <w:rPr>
                <w:rFonts w:cs="Arial"/>
                <w:lang w:eastAsia="zh-CN"/>
              </w:rPr>
            </w:pPr>
          </w:p>
          <w:p w14:paraId="2D875650" w14:textId="77777777" w:rsidR="00F130E8" w:rsidRPr="00576D9F" w:rsidRDefault="00F130E8" w:rsidP="000C7D26">
            <w:pPr>
              <w:pStyle w:val="TAC"/>
              <w:rPr>
                <w:rFonts w:cs="Arial"/>
                <w:lang w:eastAsia="zh-CN"/>
              </w:rPr>
            </w:pPr>
          </w:p>
          <w:p w14:paraId="3C07161A"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6E7B184" w14:textId="77777777" w:rsidR="00F130E8" w:rsidRPr="00576D9F" w:rsidRDefault="00F130E8" w:rsidP="000C7D26">
            <w:pPr>
              <w:pStyle w:val="TAC"/>
              <w:rPr>
                <w:rFonts w:cs="Arial"/>
                <w:lang w:eastAsia="zh-CN"/>
              </w:rPr>
            </w:pPr>
          </w:p>
          <w:p w14:paraId="31921F7F" w14:textId="77777777" w:rsidR="00F130E8" w:rsidRPr="00576D9F" w:rsidRDefault="00F130E8" w:rsidP="000C7D26">
            <w:pPr>
              <w:pStyle w:val="TAC"/>
              <w:rPr>
                <w:rFonts w:cs="Arial"/>
                <w:lang w:eastAsia="zh-CN"/>
              </w:rPr>
            </w:pPr>
          </w:p>
          <w:p w14:paraId="4DCF1F6E"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05A14BF" w14:textId="77777777" w:rsidTr="000C7D26">
        <w:trPr>
          <w:cantSplit/>
          <w:trHeight w:val="129"/>
          <w:jc w:val="center"/>
        </w:trPr>
        <w:tc>
          <w:tcPr>
            <w:tcW w:w="0" w:type="auto"/>
          </w:tcPr>
          <w:p w14:paraId="73F08B40"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6E1B157A"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2013D3A5"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33AB3131"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498AECE2" w14:textId="77777777" w:rsidR="00F130E8" w:rsidRPr="00576D9F" w:rsidRDefault="00F130E8" w:rsidP="000C7D26">
            <w:pPr>
              <w:pStyle w:val="TAC"/>
              <w:rPr>
                <w:rFonts w:cs="Arial"/>
                <w:lang w:eastAsia="zh-CN"/>
              </w:rPr>
            </w:pPr>
          </w:p>
        </w:tc>
        <w:tc>
          <w:tcPr>
            <w:tcW w:w="0" w:type="auto"/>
            <w:gridSpan w:val="2"/>
            <w:vMerge/>
          </w:tcPr>
          <w:p w14:paraId="71AE69E6" w14:textId="77777777" w:rsidR="00F130E8" w:rsidRPr="00576D9F" w:rsidRDefault="00F130E8" w:rsidP="000C7D26">
            <w:pPr>
              <w:pStyle w:val="TAC"/>
              <w:rPr>
                <w:rFonts w:cs="Arial"/>
                <w:lang w:eastAsia="zh-CN"/>
              </w:rPr>
            </w:pPr>
          </w:p>
        </w:tc>
        <w:tc>
          <w:tcPr>
            <w:tcW w:w="0" w:type="auto"/>
            <w:gridSpan w:val="2"/>
            <w:vMerge/>
          </w:tcPr>
          <w:p w14:paraId="4B21878D" w14:textId="77777777" w:rsidR="00F130E8" w:rsidRPr="00576D9F" w:rsidRDefault="00F130E8" w:rsidP="000C7D26">
            <w:pPr>
              <w:pStyle w:val="TAC"/>
              <w:rPr>
                <w:rFonts w:cs="Arial"/>
                <w:lang w:eastAsia="zh-CN"/>
              </w:rPr>
            </w:pPr>
          </w:p>
        </w:tc>
      </w:tr>
      <w:tr w:rsidR="00F130E8" w:rsidRPr="00576D9F" w14:paraId="76DC47C4" w14:textId="77777777" w:rsidTr="000C7D26">
        <w:trPr>
          <w:cantSplit/>
          <w:trHeight w:val="129"/>
          <w:jc w:val="center"/>
        </w:trPr>
        <w:tc>
          <w:tcPr>
            <w:tcW w:w="0" w:type="auto"/>
          </w:tcPr>
          <w:p w14:paraId="7ADACC22"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36D63202"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524941BB"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5F6B75F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3898F55F" w14:textId="77777777" w:rsidR="00F130E8" w:rsidRPr="00576D9F" w:rsidRDefault="00F130E8" w:rsidP="000C7D26">
            <w:pPr>
              <w:pStyle w:val="TAC"/>
              <w:rPr>
                <w:rFonts w:cs="Arial"/>
                <w:lang w:eastAsia="zh-CN"/>
              </w:rPr>
            </w:pPr>
          </w:p>
        </w:tc>
        <w:tc>
          <w:tcPr>
            <w:tcW w:w="0" w:type="auto"/>
            <w:gridSpan w:val="2"/>
            <w:vMerge/>
          </w:tcPr>
          <w:p w14:paraId="5F0A0E48" w14:textId="77777777" w:rsidR="00F130E8" w:rsidRPr="00576D9F" w:rsidRDefault="00F130E8" w:rsidP="000C7D26">
            <w:pPr>
              <w:pStyle w:val="TAC"/>
              <w:rPr>
                <w:rFonts w:cs="Arial"/>
                <w:lang w:eastAsia="zh-CN"/>
              </w:rPr>
            </w:pPr>
          </w:p>
        </w:tc>
        <w:tc>
          <w:tcPr>
            <w:tcW w:w="0" w:type="auto"/>
            <w:gridSpan w:val="2"/>
            <w:vMerge/>
          </w:tcPr>
          <w:p w14:paraId="1FD2D905" w14:textId="77777777" w:rsidR="00F130E8" w:rsidRPr="00576D9F" w:rsidRDefault="00F130E8" w:rsidP="000C7D26">
            <w:pPr>
              <w:pStyle w:val="TAC"/>
              <w:rPr>
                <w:rFonts w:cs="Arial"/>
                <w:lang w:eastAsia="zh-CN"/>
              </w:rPr>
            </w:pPr>
          </w:p>
        </w:tc>
      </w:tr>
      <w:tr w:rsidR="00F130E8" w:rsidRPr="00576D9F" w14:paraId="5B973E11" w14:textId="77777777" w:rsidTr="000C7D26">
        <w:trPr>
          <w:cantSplit/>
          <w:jc w:val="center"/>
        </w:trPr>
        <w:tc>
          <w:tcPr>
            <w:tcW w:w="0" w:type="auto"/>
          </w:tcPr>
          <w:p w14:paraId="7BBA17D2"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2D30C99A"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43B2EB97"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204E71B"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5122DC30" w14:textId="77777777" w:rsidR="00F130E8" w:rsidRPr="00576D9F" w:rsidRDefault="00F130E8" w:rsidP="000C7D26">
            <w:pPr>
              <w:pStyle w:val="TAC"/>
              <w:rPr>
                <w:rFonts w:cs="Arial"/>
                <w:lang w:eastAsia="zh-CN"/>
              </w:rPr>
            </w:pPr>
          </w:p>
        </w:tc>
        <w:tc>
          <w:tcPr>
            <w:tcW w:w="0" w:type="auto"/>
            <w:gridSpan w:val="2"/>
            <w:vMerge/>
          </w:tcPr>
          <w:p w14:paraId="4165EE10" w14:textId="77777777" w:rsidR="00F130E8" w:rsidRPr="00576D9F" w:rsidRDefault="00F130E8" w:rsidP="000C7D26">
            <w:pPr>
              <w:pStyle w:val="TAC"/>
              <w:rPr>
                <w:rFonts w:cs="Arial"/>
                <w:lang w:eastAsia="zh-CN"/>
              </w:rPr>
            </w:pPr>
          </w:p>
        </w:tc>
        <w:tc>
          <w:tcPr>
            <w:tcW w:w="0" w:type="auto"/>
            <w:gridSpan w:val="2"/>
            <w:vMerge/>
          </w:tcPr>
          <w:p w14:paraId="7E6AA05E" w14:textId="77777777" w:rsidR="00F130E8" w:rsidRPr="00576D9F" w:rsidRDefault="00F130E8" w:rsidP="000C7D26">
            <w:pPr>
              <w:pStyle w:val="TAC"/>
              <w:rPr>
                <w:rFonts w:cs="Arial"/>
                <w:lang w:eastAsia="zh-CN"/>
              </w:rPr>
            </w:pPr>
          </w:p>
        </w:tc>
      </w:tr>
      <w:tr w:rsidR="00F130E8" w:rsidRPr="00576D9F" w14:paraId="4CC9B20C" w14:textId="77777777" w:rsidTr="000C7D26">
        <w:trPr>
          <w:cantSplit/>
          <w:trHeight w:val="276"/>
          <w:jc w:val="center"/>
        </w:trPr>
        <w:tc>
          <w:tcPr>
            <w:tcW w:w="0" w:type="auto"/>
          </w:tcPr>
          <w:p w14:paraId="5434FF32"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102F0605"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7706B405"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57352B96"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2DD5F86E" w14:textId="77777777" w:rsidR="00F130E8" w:rsidRPr="00576D9F" w:rsidRDefault="00F130E8" w:rsidP="000C7D26">
            <w:pPr>
              <w:pStyle w:val="TAC"/>
              <w:rPr>
                <w:rFonts w:cs="Arial"/>
                <w:lang w:eastAsia="zh-CN"/>
              </w:rPr>
            </w:pPr>
          </w:p>
        </w:tc>
        <w:tc>
          <w:tcPr>
            <w:tcW w:w="0" w:type="auto"/>
            <w:gridSpan w:val="2"/>
            <w:vMerge/>
            <w:vAlign w:val="center"/>
          </w:tcPr>
          <w:p w14:paraId="04A84CC3" w14:textId="77777777" w:rsidR="00F130E8" w:rsidRPr="00576D9F" w:rsidRDefault="00F130E8" w:rsidP="000C7D26">
            <w:pPr>
              <w:pStyle w:val="TAC"/>
              <w:rPr>
                <w:rFonts w:cs="Arial"/>
                <w:lang w:eastAsia="zh-CN"/>
              </w:rPr>
            </w:pPr>
          </w:p>
        </w:tc>
        <w:tc>
          <w:tcPr>
            <w:tcW w:w="0" w:type="auto"/>
            <w:gridSpan w:val="2"/>
            <w:vMerge/>
          </w:tcPr>
          <w:p w14:paraId="47957C2D" w14:textId="77777777" w:rsidR="00F130E8" w:rsidRPr="00576D9F" w:rsidRDefault="00F130E8" w:rsidP="000C7D26">
            <w:pPr>
              <w:pStyle w:val="TAC"/>
              <w:rPr>
                <w:rFonts w:cs="Arial"/>
                <w:lang w:eastAsia="zh-CN"/>
              </w:rPr>
            </w:pPr>
          </w:p>
        </w:tc>
      </w:tr>
      <w:tr w:rsidR="00F130E8" w:rsidRPr="00576D9F" w14:paraId="0A7B378D" w14:textId="77777777" w:rsidTr="000C7D26">
        <w:trPr>
          <w:cantSplit/>
          <w:trHeight w:val="276"/>
          <w:jc w:val="center"/>
        </w:trPr>
        <w:tc>
          <w:tcPr>
            <w:tcW w:w="0" w:type="auto"/>
          </w:tcPr>
          <w:p w14:paraId="70C05F2E" w14:textId="77777777" w:rsidR="00F130E8" w:rsidRPr="00576D9F" w:rsidRDefault="00F130E8" w:rsidP="000C7D26">
            <w:pPr>
              <w:pStyle w:val="TAL"/>
              <w:rPr>
                <w:rFonts w:cs="Arial"/>
              </w:rPr>
            </w:pPr>
            <w:r w:rsidRPr="00576D9F">
              <w:rPr>
                <w:rFonts w:cs="Arial"/>
              </w:rPr>
              <w:t>WLAN Received Power Level</w:t>
            </w:r>
          </w:p>
        </w:tc>
        <w:tc>
          <w:tcPr>
            <w:tcW w:w="0" w:type="auto"/>
          </w:tcPr>
          <w:p w14:paraId="1F106C56"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5418E633"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5A440CE4"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7FAF62E9"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06728DEB" w14:textId="77777777" w:rsidR="00F130E8" w:rsidRPr="00576D9F" w:rsidRDefault="00F130E8" w:rsidP="000C7D26">
            <w:pPr>
              <w:pStyle w:val="TAC"/>
            </w:pPr>
            <w:r w:rsidRPr="00576D9F">
              <w:t xml:space="preserve">WLAN 2.4 GHz band: </w:t>
            </w:r>
            <w:r w:rsidRPr="00576D9F">
              <w:rPr>
                <w:rFonts w:cs="Arial"/>
              </w:rPr>
              <w:t>-74</w:t>
            </w:r>
          </w:p>
          <w:p w14:paraId="73BB1AD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14:paraId="6C021D05"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28204486" w14:textId="77777777" w:rsidR="00F130E8" w:rsidRPr="00576D9F" w:rsidRDefault="00F130E8" w:rsidP="000C7D26">
            <w:pPr>
              <w:pStyle w:val="TAC"/>
            </w:pPr>
            <w:r w:rsidRPr="00576D9F">
              <w:t xml:space="preserve">WLAN 2.4 GHz band: </w:t>
            </w:r>
            <w:r w:rsidRPr="00576D9F">
              <w:rPr>
                <w:rFonts w:cs="Arial"/>
              </w:rPr>
              <w:t>-39</w:t>
            </w:r>
          </w:p>
          <w:p w14:paraId="78F19E52"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14:paraId="6853A13A" w14:textId="77777777" w:rsidR="00F130E8" w:rsidRPr="00576D9F" w:rsidRDefault="00F130E8" w:rsidP="000C7D26">
            <w:pPr>
              <w:pStyle w:val="TAC"/>
              <w:rPr>
                <w:rFonts w:cs="Arial"/>
              </w:rPr>
            </w:pPr>
            <w:r w:rsidRPr="00576D9F">
              <w:rPr>
                <w:rFonts w:cs="Arial"/>
                <w:lang w:eastAsia="zh-CN"/>
              </w:rPr>
              <w:t>- inf</w:t>
            </w:r>
          </w:p>
        </w:tc>
        <w:tc>
          <w:tcPr>
            <w:tcW w:w="0" w:type="auto"/>
          </w:tcPr>
          <w:p w14:paraId="6B5D2E92" w14:textId="77777777" w:rsidR="00F130E8" w:rsidRPr="00576D9F" w:rsidRDefault="00F130E8" w:rsidP="000C7D26">
            <w:pPr>
              <w:pStyle w:val="TAC"/>
            </w:pPr>
            <w:r w:rsidRPr="00576D9F">
              <w:t xml:space="preserve">WLAN 2.4 GHz band: </w:t>
            </w:r>
            <w:r w:rsidRPr="00576D9F">
              <w:rPr>
                <w:rFonts w:cs="Arial"/>
              </w:rPr>
              <w:t>-74</w:t>
            </w:r>
          </w:p>
          <w:p w14:paraId="70D08495"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14:paraId="6BD6E7E2" w14:textId="77777777" w:rsidTr="000C7D26">
        <w:trPr>
          <w:cantSplit/>
          <w:trHeight w:val="129"/>
          <w:jc w:val="center"/>
        </w:trPr>
        <w:tc>
          <w:tcPr>
            <w:tcW w:w="0" w:type="auto"/>
          </w:tcPr>
          <w:p w14:paraId="340ED399"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37D850FA" w14:textId="77777777" w:rsidR="00F130E8" w:rsidRPr="00576D9F" w:rsidRDefault="00F130E8" w:rsidP="000C7D26">
            <w:pPr>
              <w:pStyle w:val="TAC"/>
              <w:rPr>
                <w:rFonts w:cs="Arial"/>
                <w:lang w:eastAsia="zh-CN"/>
              </w:rPr>
            </w:pPr>
            <w:r w:rsidRPr="00576D9F">
              <w:t>dB</w:t>
            </w:r>
          </w:p>
        </w:tc>
        <w:tc>
          <w:tcPr>
            <w:tcW w:w="0" w:type="auto"/>
            <w:gridSpan w:val="2"/>
          </w:tcPr>
          <w:p w14:paraId="00A749BC" w14:textId="77777777" w:rsidR="00F130E8" w:rsidRPr="00576D9F" w:rsidRDefault="00F130E8" w:rsidP="000C7D26">
            <w:pPr>
              <w:pStyle w:val="TAC"/>
              <w:rPr>
                <w:rFonts w:cs="Arial"/>
                <w:lang w:eastAsia="zh-CN"/>
              </w:rPr>
            </w:pPr>
            <w:r w:rsidRPr="00576D9F">
              <w:t>N/A</w:t>
            </w:r>
          </w:p>
        </w:tc>
        <w:tc>
          <w:tcPr>
            <w:tcW w:w="0" w:type="auto"/>
            <w:gridSpan w:val="2"/>
          </w:tcPr>
          <w:p w14:paraId="2CC46CA4" w14:textId="77777777" w:rsidR="00F130E8" w:rsidRPr="00576D9F" w:rsidRDefault="00F130E8" w:rsidP="000C7D26">
            <w:pPr>
              <w:pStyle w:val="TAC"/>
            </w:pPr>
            <w:r w:rsidRPr="00576D9F">
              <w:t>WLAN 2.4 GHz band: 11</w:t>
            </w:r>
          </w:p>
          <w:p w14:paraId="0688A407"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14:paraId="4309545B" w14:textId="77777777" w:rsidR="00F130E8" w:rsidRPr="00576D9F" w:rsidRDefault="00F130E8" w:rsidP="000C7D26">
            <w:pPr>
              <w:pStyle w:val="TAC"/>
            </w:pPr>
            <w:r w:rsidRPr="00576D9F">
              <w:t xml:space="preserve">WLAN 2.4 GHz band: 46 </w:t>
            </w:r>
          </w:p>
          <w:p w14:paraId="57F604E8"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14:paraId="14271259" w14:textId="77777777" w:rsidR="00F130E8" w:rsidRPr="00576D9F" w:rsidRDefault="00F130E8" w:rsidP="000C7D26">
            <w:pPr>
              <w:pStyle w:val="TAC"/>
            </w:pPr>
            <w:r w:rsidRPr="00576D9F">
              <w:t>WLAN 2.4 GHz band: 11</w:t>
            </w:r>
          </w:p>
          <w:p w14:paraId="39F7A08C"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14:paraId="5FFCA7A0" w14:textId="77777777" w:rsidTr="000C7D26">
        <w:trPr>
          <w:cantSplit/>
          <w:trHeight w:val="133"/>
          <w:jc w:val="center"/>
        </w:trPr>
        <w:tc>
          <w:tcPr>
            <w:tcW w:w="0" w:type="auto"/>
          </w:tcPr>
          <w:p w14:paraId="2E8ABED1"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1BC71931" w14:textId="77777777" w:rsidR="00F130E8" w:rsidRPr="00576D9F" w:rsidRDefault="00F130E8" w:rsidP="000C7D26">
            <w:pPr>
              <w:pStyle w:val="TAC"/>
              <w:rPr>
                <w:rFonts w:cs="Arial"/>
                <w:lang w:eastAsia="zh-CN"/>
              </w:rPr>
            </w:pPr>
          </w:p>
        </w:tc>
        <w:tc>
          <w:tcPr>
            <w:tcW w:w="0" w:type="auto"/>
            <w:gridSpan w:val="8"/>
          </w:tcPr>
          <w:p w14:paraId="401E284B"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36A92D04" w14:textId="77777777" w:rsidTr="000C7D26">
        <w:trPr>
          <w:cantSplit/>
          <w:trHeight w:val="133"/>
          <w:jc w:val="center"/>
        </w:trPr>
        <w:tc>
          <w:tcPr>
            <w:tcW w:w="0" w:type="auto"/>
          </w:tcPr>
          <w:p w14:paraId="7AB791EB"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6F65DAAE" w14:textId="77777777" w:rsidR="00F130E8" w:rsidRPr="00576D9F" w:rsidRDefault="00F130E8" w:rsidP="000C7D26">
            <w:pPr>
              <w:pStyle w:val="TAC"/>
              <w:rPr>
                <w:rFonts w:cs="Arial"/>
                <w:bCs/>
                <w:lang w:eastAsia="zh-CN"/>
              </w:rPr>
            </w:pPr>
          </w:p>
        </w:tc>
        <w:tc>
          <w:tcPr>
            <w:tcW w:w="0" w:type="auto"/>
            <w:gridSpan w:val="2"/>
          </w:tcPr>
          <w:p w14:paraId="31833E39"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12F6D1AC"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21D6797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BFEBD1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3E8CD46" w14:textId="77777777" w:rsidTr="000C7D26">
        <w:trPr>
          <w:cantSplit/>
          <w:trHeight w:val="133"/>
          <w:jc w:val="center"/>
        </w:trPr>
        <w:tc>
          <w:tcPr>
            <w:tcW w:w="0" w:type="auto"/>
            <w:gridSpan w:val="10"/>
          </w:tcPr>
          <w:p w14:paraId="1330D07E"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52BB23AD"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0547CA3"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743E5C6B"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176C6198" w14:textId="77777777"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14:paraId="0517D418" w14:textId="77777777" w:rsidR="00F130E8" w:rsidRPr="00576D9F" w:rsidRDefault="00F130E8" w:rsidP="00F130E8"/>
    <w:p w14:paraId="7E305224" w14:textId="77777777" w:rsidR="00F130E8" w:rsidRPr="00576D9F" w:rsidRDefault="00F130E8" w:rsidP="00F130E8">
      <w:pPr>
        <w:pStyle w:val="Heading4"/>
      </w:pPr>
      <w:bookmarkStart w:id="299" w:name="_Toc5292718"/>
      <w:bookmarkStart w:id="300" w:name="_Toc36047050"/>
      <w:bookmarkStart w:id="301" w:name="_Toc37231478"/>
      <w:bookmarkStart w:id="302" w:name="_Toc37231583"/>
      <w:r w:rsidRPr="00576D9F">
        <w:lastRenderedPageBreak/>
        <w:t>A.3.2.5.2</w:t>
      </w:r>
      <w:r w:rsidRPr="00576D9F">
        <w:tab/>
        <w:t>Test Requirements</w:t>
      </w:r>
      <w:bookmarkEnd w:id="299"/>
      <w:bookmarkEnd w:id="300"/>
      <w:bookmarkEnd w:id="301"/>
      <w:bookmarkEnd w:id="302"/>
    </w:p>
    <w:p w14:paraId="1ECC1C7A" w14:textId="77777777"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14:paraId="176D2F4B" w14:textId="77777777" w:rsidR="00F130E8" w:rsidRPr="00576D9F" w:rsidRDefault="00F130E8" w:rsidP="00F130E8">
      <w:pPr>
        <w:pStyle w:val="Heading2"/>
      </w:pPr>
      <w:bookmarkStart w:id="303" w:name="_Toc5292719"/>
      <w:bookmarkStart w:id="304" w:name="_Toc36047051"/>
      <w:bookmarkStart w:id="305" w:name="_Toc37231479"/>
      <w:bookmarkStart w:id="306" w:name="_Toc37231584"/>
      <w:r w:rsidRPr="00576D9F">
        <w:t>A.</w:t>
      </w:r>
      <w:r w:rsidRPr="00576D9F">
        <w:rPr>
          <w:lang w:eastAsia="zh-CN"/>
        </w:rPr>
        <w:t>3.3</w:t>
      </w:r>
      <w:r w:rsidRPr="00576D9F">
        <w:tab/>
      </w:r>
      <w:r w:rsidRPr="00576D9F">
        <w:rPr>
          <w:lang w:eastAsia="zh-CN"/>
        </w:rPr>
        <w:t>Bluetooth</w:t>
      </w:r>
      <w:r w:rsidRPr="00576D9F">
        <w:t xml:space="preserve"> Measurement Requirements</w:t>
      </w:r>
      <w:bookmarkEnd w:id="303"/>
      <w:bookmarkEnd w:id="304"/>
      <w:bookmarkEnd w:id="305"/>
      <w:bookmarkEnd w:id="306"/>
    </w:p>
    <w:p w14:paraId="52BC01D9"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14:paraId="119FC51D" w14:textId="77777777" w:rsidR="00F130E8" w:rsidRPr="00576D9F" w:rsidRDefault="00F130E8" w:rsidP="00F130E8">
      <w:pPr>
        <w:pStyle w:val="Heading3"/>
      </w:pPr>
      <w:bookmarkStart w:id="307" w:name="_Toc5292720"/>
      <w:bookmarkStart w:id="308" w:name="_Toc36047052"/>
      <w:bookmarkStart w:id="309" w:name="_Toc37231480"/>
      <w:bookmarkStart w:id="310" w:name="_Toc37231585"/>
      <w:r w:rsidRPr="00576D9F">
        <w:t>A.3.3.1</w:t>
      </w:r>
      <w:r w:rsidRPr="00576D9F">
        <w:tab/>
        <w:t>E-UTRAN FDD Bluetooth identification</w:t>
      </w:r>
      <w:bookmarkEnd w:id="307"/>
      <w:bookmarkEnd w:id="308"/>
      <w:bookmarkEnd w:id="309"/>
      <w:bookmarkEnd w:id="310"/>
    </w:p>
    <w:p w14:paraId="3959B6DD" w14:textId="77777777" w:rsidR="00F130E8" w:rsidRPr="00576D9F" w:rsidRDefault="00F130E8" w:rsidP="00F130E8">
      <w:pPr>
        <w:pStyle w:val="Heading4"/>
      </w:pPr>
      <w:bookmarkStart w:id="311" w:name="_Toc5292721"/>
      <w:bookmarkStart w:id="312" w:name="_Toc36047053"/>
      <w:bookmarkStart w:id="313" w:name="_Toc37231481"/>
      <w:bookmarkStart w:id="314" w:name="_Toc37231586"/>
      <w:r w:rsidRPr="00576D9F">
        <w:t>A.3.3.1.1</w:t>
      </w:r>
      <w:r w:rsidRPr="00576D9F">
        <w:tab/>
        <w:t xml:space="preserve">Test </w:t>
      </w:r>
      <w:r w:rsidRPr="00576D9F">
        <w:rPr>
          <w:lang w:eastAsia="zh-CN"/>
        </w:rPr>
        <w:t>Purpose and Environment</w:t>
      </w:r>
      <w:bookmarkEnd w:id="311"/>
      <w:bookmarkEnd w:id="312"/>
      <w:bookmarkEnd w:id="313"/>
      <w:bookmarkEnd w:id="314"/>
    </w:p>
    <w:p w14:paraId="41C90125" w14:textId="77777777" w:rsidR="00F130E8" w:rsidRPr="00576D9F" w:rsidRDefault="00F130E8" w:rsidP="00F130E8">
      <w:r w:rsidRPr="00576D9F">
        <w:t>The purpose of this test is to verify that the UE correctly identify and report Bluetooth Low Energy devices within the requirements stated in clause 4.4.</w:t>
      </w:r>
    </w:p>
    <w:p w14:paraId="573DBF82" w14:textId="77777777"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14:paraId="76E8BA9C" w14:textId="77777777"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14:paraId="641DBB8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94BF173" w14:textId="77777777"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17AAF81" w14:textId="77777777"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14:paraId="6AABC2D3" w14:textId="77777777"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14:paraId="5A5E061F" w14:textId="77777777" w:rsidR="00F130E8" w:rsidRPr="00576D9F" w:rsidRDefault="00F130E8" w:rsidP="000C7D26">
            <w:pPr>
              <w:pStyle w:val="TAH"/>
              <w:rPr>
                <w:rFonts w:cs="Arial"/>
                <w:lang w:eastAsia="zh-CN"/>
              </w:rPr>
            </w:pPr>
            <w:r w:rsidRPr="00576D9F">
              <w:rPr>
                <w:rFonts w:cs="Arial"/>
                <w:lang w:eastAsia="zh-CN"/>
              </w:rPr>
              <w:t>Comment</w:t>
            </w:r>
          </w:p>
        </w:tc>
      </w:tr>
      <w:tr w:rsidR="00F130E8" w:rsidRPr="00576D9F" w14:paraId="2EB8BF05"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63B15728" w14:textId="77777777"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25697D30"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AF4643E" w14:textId="77777777"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14:paraId="6CB67523" w14:textId="77777777" w:rsidR="00F130E8" w:rsidRPr="00576D9F" w:rsidRDefault="00F130E8" w:rsidP="000C7D26">
            <w:pPr>
              <w:pStyle w:val="TAL"/>
              <w:rPr>
                <w:rFonts w:cs="Arial"/>
              </w:rPr>
            </w:pPr>
            <w:r w:rsidRPr="00576D9F">
              <w:rPr>
                <w:rFonts w:cs="Arial"/>
              </w:rPr>
              <w:t>Cell 1 is on E-UTRA RF channel number 1.</w:t>
            </w:r>
          </w:p>
        </w:tc>
      </w:tr>
      <w:tr w:rsidR="00F130E8" w:rsidRPr="00576D9F" w14:paraId="1A1C867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0084EDAD" w14:textId="77777777"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14:paraId="069EA492"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0F1C3AA7" w14:textId="77777777"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14:paraId="4902CDD3" w14:textId="77777777"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14:paraId="0B9EF838" w14:textId="77777777"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14:paraId="6CA53CDB" w14:textId="77777777"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14:paraId="570405A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35F1BBB" w14:textId="77777777"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2B7BDFD"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E003959" w14:textId="77777777"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14:paraId="49A4EC24" w14:textId="77777777" w:rsidR="00F130E8" w:rsidRPr="00576D9F" w:rsidRDefault="00F130E8" w:rsidP="000C7D26">
            <w:pPr>
              <w:pStyle w:val="TAL"/>
              <w:rPr>
                <w:rFonts w:cs="Arial"/>
              </w:rPr>
            </w:pPr>
            <w:r w:rsidRPr="00576D9F">
              <w:rPr>
                <w:rFonts w:cs="Arial"/>
              </w:rPr>
              <w:t>Applicable to cell 1</w:t>
            </w:r>
          </w:p>
        </w:tc>
      </w:tr>
      <w:tr w:rsidR="00F130E8" w:rsidRPr="00576D9F" w14:paraId="002C140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058E88C" w14:textId="77777777"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DDE34BF" w14:textId="77777777"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14:paraId="509A872F" w14:textId="77777777"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14:paraId="53410365" w14:textId="77777777" w:rsidR="00F130E8" w:rsidRPr="00576D9F" w:rsidRDefault="00F130E8" w:rsidP="000C7D26">
            <w:pPr>
              <w:pStyle w:val="TAL"/>
              <w:rPr>
                <w:rFonts w:cs="Arial"/>
                <w:b/>
                <w:bCs/>
              </w:rPr>
            </w:pPr>
            <w:r w:rsidRPr="00576D9F">
              <w:rPr>
                <w:rFonts w:cs="v4.2.0"/>
              </w:rPr>
              <w:t>One E-UTRA FDD carrier frequency is used.</w:t>
            </w:r>
          </w:p>
        </w:tc>
      </w:tr>
      <w:tr w:rsidR="00F130E8" w:rsidRPr="00576D9F" w14:paraId="09A400E0"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60A392C" w14:textId="77777777"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14:paraId="41402FE4"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67A1D10" w14:textId="77777777" w:rsidR="00F130E8" w:rsidRPr="00576D9F" w:rsidRDefault="00F130E8" w:rsidP="000C7D26">
            <w:pPr>
              <w:pStyle w:val="TAC"/>
              <w:rPr>
                <w:rFonts w:cs="Arial"/>
              </w:rPr>
            </w:pPr>
            <w:r w:rsidRPr="00576D9F">
              <w:rPr>
                <w:rFonts w:cs="v4.2.0"/>
              </w:rPr>
              <w:t>Channel</w:t>
            </w:r>
            <w:r w:rsidRPr="00576D9F">
              <w:rPr>
                <w:rFonts w:cs="Arial"/>
              </w:rPr>
              <w:t xml:space="preserve"> 1:2402 MHz,</w:t>
            </w:r>
          </w:p>
          <w:p w14:paraId="25B9C37C" w14:textId="77777777"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14:paraId="628D2943" w14:textId="77777777"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14:paraId="5C74D88A" w14:textId="77777777"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14:paraId="417D373D"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73C24393" w14:textId="77777777"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14:paraId="7EA75310" w14:textId="77777777"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14:paraId="742A85F8" w14:textId="77777777"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14:paraId="1E62705C" w14:textId="77777777" w:rsidR="00F130E8" w:rsidRPr="00576D9F" w:rsidRDefault="00F130E8" w:rsidP="000C7D26">
            <w:pPr>
              <w:pStyle w:val="TAL"/>
              <w:rPr>
                <w:rFonts w:cs="Arial"/>
              </w:rPr>
            </w:pPr>
          </w:p>
        </w:tc>
      </w:tr>
      <w:tr w:rsidR="00F130E8" w:rsidRPr="00576D9F" w14:paraId="4AF1E910"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7BBCF360" w14:textId="77777777"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AD1B060"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680825" w14:textId="77777777"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14:paraId="270D7944" w14:textId="77777777" w:rsidR="00F130E8" w:rsidRPr="00576D9F" w:rsidRDefault="00F130E8" w:rsidP="000C7D26">
            <w:pPr>
              <w:pStyle w:val="TAL"/>
              <w:rPr>
                <w:rFonts w:cs="Arial"/>
                <w:lang w:eastAsia="zh-CN"/>
              </w:rPr>
            </w:pPr>
          </w:p>
        </w:tc>
      </w:tr>
      <w:tr w:rsidR="00F130E8" w:rsidRPr="00576D9F" w14:paraId="1AB334C2"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D86EFF7" w14:textId="77777777"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0B8CF"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AED47D" w14:textId="77777777"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81A797B" w14:textId="77777777"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14:paraId="76D1BE0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67FBBE7B" w14:textId="77777777"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763E1"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4F777E" w14:textId="77777777"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6A804ED" w14:textId="77777777"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14:paraId="67731842" w14:textId="77777777" w:rsidR="00F130E8" w:rsidRPr="00576D9F" w:rsidRDefault="00F130E8" w:rsidP="00F130E8">
      <w:pPr>
        <w:rPr>
          <w:lang w:eastAsia="zh-CN"/>
        </w:rPr>
      </w:pPr>
    </w:p>
    <w:p w14:paraId="45768B65" w14:textId="77777777"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130E8" w:rsidRPr="00576D9F" w14:paraId="74C6B7C5" w14:textId="77777777"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CE7F59"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F87B7B"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AA60B27"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2F06BF78" w14:textId="77777777"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14:paraId="30EC3271" w14:textId="77777777"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14:paraId="7057D657" w14:textId="77777777" w:rsidR="00F130E8" w:rsidRPr="00576D9F" w:rsidRDefault="00F130E8" w:rsidP="000C7D26">
            <w:pPr>
              <w:pStyle w:val="TAH"/>
              <w:rPr>
                <w:rFonts w:cs="Arial"/>
                <w:lang w:eastAsia="zh-CN"/>
              </w:rPr>
            </w:pPr>
            <w:r w:rsidRPr="00576D9F">
              <w:rPr>
                <w:rFonts w:cs="Arial"/>
                <w:lang w:eastAsia="zh-CN"/>
              </w:rPr>
              <w:t>BLE5, BLE6</w:t>
            </w:r>
          </w:p>
        </w:tc>
      </w:tr>
      <w:tr w:rsidR="00F130E8" w:rsidRPr="00576D9F" w14:paraId="41678D02" w14:textId="77777777"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4FDA0" w14:textId="77777777"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9CBF" w14:textId="77777777"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441902"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218068D3"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56422D4F"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3D1148E" w14:textId="77777777" w:rsidR="00F130E8" w:rsidRPr="00576D9F" w:rsidRDefault="00F130E8" w:rsidP="000C7D26">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470E51CB"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B64BA28"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3246491A"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D6F499B"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470D73D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C996D6E" w14:textId="77777777" w:rsidR="00F130E8" w:rsidRPr="00576D9F" w:rsidRDefault="00F130E8" w:rsidP="000C7D2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14:paraId="6507D76C"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E0287E"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A7E56F2"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BDA4E6A"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0FF23CE"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4A6E98C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A230A46" w14:textId="77777777"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14:paraId="5D4E1E95"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F81D56"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18A329B"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DC406ED"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44A88CA"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128D627A"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FE87905"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14:paraId="64775D0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39AA51"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14:paraId="0947C32A"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2116DEA7"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05686F95" w14:textId="77777777" w:rsidR="00F130E8" w:rsidRPr="00576D9F" w:rsidRDefault="00F130E8" w:rsidP="000C7D26">
            <w:pPr>
              <w:pStyle w:val="TAC"/>
              <w:rPr>
                <w:rFonts w:cs="Arial"/>
                <w:lang w:eastAsia="zh-CN"/>
              </w:rPr>
            </w:pPr>
            <w:r w:rsidRPr="00576D9F">
              <w:rPr>
                <w:rFonts w:cs="Arial"/>
                <w:lang w:eastAsia="zh-CN"/>
              </w:rPr>
              <w:t>2 MHz</w:t>
            </w:r>
          </w:p>
        </w:tc>
      </w:tr>
      <w:tr w:rsidR="00F130E8" w:rsidRPr="00576D9F" w14:paraId="188C4C1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5079066" w14:textId="77777777" w:rsidR="00F130E8" w:rsidRPr="00576D9F" w:rsidRDefault="00F130E8" w:rsidP="000C7D26">
            <w:pPr>
              <w:pStyle w:val="TAL"/>
              <w:rPr>
                <w:rFonts w:eastAsia="MS Mincho" w:cs="Arial"/>
              </w:rPr>
            </w:pPr>
            <w:r w:rsidRPr="00576D9F">
              <w:rPr>
                <w:rFonts w:eastAsia="MS Mincho" w:cs="Arial"/>
              </w:rPr>
              <w:t>PDSCH parameters:</w:t>
            </w:r>
          </w:p>
          <w:p w14:paraId="1E3B8E18"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6DC6FDEA"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607F9FD" w14:textId="77777777" w:rsidR="00F130E8" w:rsidRPr="00576D9F" w:rsidRDefault="00F130E8" w:rsidP="000C7D26">
            <w:pPr>
              <w:pStyle w:val="TAC"/>
              <w:rPr>
                <w:rFonts w:cs="Arial"/>
                <w:lang w:eastAsia="zh-CN"/>
              </w:rPr>
            </w:pPr>
            <w:r w:rsidRPr="00576D9F">
              <w:rPr>
                <w:rFonts w:cs="Arial"/>
                <w:lang w:eastAsia="zh-CN"/>
              </w:rPr>
              <w:t>R.0 FDD</w:t>
            </w:r>
          </w:p>
          <w:p w14:paraId="7B0E1BAC"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48A19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86C5E3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2066886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71D793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94EB776"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3BE105CE"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2A884CE" w14:textId="77777777" w:rsidR="00F130E8" w:rsidRPr="00576D9F" w:rsidRDefault="00F130E8" w:rsidP="000C7D26">
            <w:pPr>
              <w:pStyle w:val="TAC"/>
              <w:rPr>
                <w:rFonts w:cs="Arial"/>
                <w:lang w:eastAsia="zh-CN"/>
              </w:rPr>
            </w:pPr>
            <w:r w:rsidRPr="00576D9F">
              <w:rPr>
                <w:rFonts w:cs="Arial"/>
                <w:lang w:eastAsia="zh-CN"/>
              </w:rPr>
              <w:t>R.6 FDD</w:t>
            </w:r>
          </w:p>
          <w:p w14:paraId="55FBABE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F7BD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E3DB6C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09AA0F3"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0E79B5C"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0C1402D"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14:paraId="50C7D38A"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D0B4321" w14:textId="77777777" w:rsidR="00F130E8" w:rsidRPr="00576D9F" w:rsidRDefault="00F130E8" w:rsidP="000C7D26">
            <w:pPr>
              <w:pStyle w:val="TAC"/>
              <w:rPr>
                <w:rFonts w:cs="Arial"/>
                <w:lang w:val="da-DK" w:eastAsia="zh-CN"/>
              </w:rPr>
            </w:pPr>
            <w:r w:rsidRPr="00576D9F">
              <w:rPr>
                <w:rFonts w:cs="Arial"/>
                <w:lang w:val="da-DK" w:eastAsia="zh-CN"/>
              </w:rPr>
              <w:t>OP.1 FDD</w:t>
            </w:r>
          </w:p>
          <w:p w14:paraId="541B155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0E87F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E82F50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0FE253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914747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03FD81D"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14:paraId="6C529EA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89D1AD3"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E1AE64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901BCAF"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2B0861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5CC427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C428B0"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14:paraId="7059A84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A6CF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1FA7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1B74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15D7C" w14:textId="77777777" w:rsidR="00F130E8" w:rsidRPr="00576D9F" w:rsidRDefault="00F130E8" w:rsidP="000C7D26">
            <w:pPr>
              <w:spacing w:after="0"/>
              <w:rPr>
                <w:rFonts w:ascii="Arial" w:hAnsi="Arial" w:cs="Arial"/>
                <w:sz w:val="18"/>
                <w:lang w:eastAsia="zh-CN"/>
              </w:rPr>
            </w:pPr>
          </w:p>
        </w:tc>
      </w:tr>
      <w:tr w:rsidR="00F130E8" w:rsidRPr="00576D9F" w14:paraId="5D120E2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81E1EE6"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14:paraId="669457B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4D79F"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0E30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133FF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89C331" w14:textId="77777777" w:rsidR="00F130E8" w:rsidRPr="00576D9F" w:rsidRDefault="00F130E8" w:rsidP="000C7D26">
            <w:pPr>
              <w:spacing w:after="0"/>
              <w:rPr>
                <w:rFonts w:ascii="Arial" w:hAnsi="Arial" w:cs="Arial"/>
                <w:sz w:val="18"/>
                <w:lang w:eastAsia="zh-CN"/>
              </w:rPr>
            </w:pPr>
          </w:p>
        </w:tc>
      </w:tr>
      <w:tr w:rsidR="00F130E8" w:rsidRPr="00576D9F" w14:paraId="5756B75A"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8B703AF"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14:paraId="4015058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82B5D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8599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6DBBE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CEB732" w14:textId="77777777" w:rsidR="00F130E8" w:rsidRPr="00576D9F" w:rsidRDefault="00F130E8" w:rsidP="000C7D26">
            <w:pPr>
              <w:spacing w:after="0"/>
              <w:rPr>
                <w:rFonts w:ascii="Arial" w:hAnsi="Arial" w:cs="Arial"/>
                <w:sz w:val="18"/>
                <w:lang w:eastAsia="zh-CN"/>
              </w:rPr>
            </w:pPr>
          </w:p>
        </w:tc>
      </w:tr>
      <w:tr w:rsidR="00F130E8" w:rsidRPr="00576D9F" w14:paraId="058587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4C4EEC2"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14:paraId="0208540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8B87C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E58A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F9AF7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CCF2A5" w14:textId="77777777" w:rsidR="00F130E8" w:rsidRPr="00576D9F" w:rsidRDefault="00F130E8" w:rsidP="000C7D26">
            <w:pPr>
              <w:spacing w:after="0"/>
              <w:rPr>
                <w:rFonts w:ascii="Arial" w:hAnsi="Arial" w:cs="Arial"/>
                <w:sz w:val="18"/>
                <w:lang w:eastAsia="zh-CN"/>
              </w:rPr>
            </w:pPr>
          </w:p>
        </w:tc>
      </w:tr>
      <w:tr w:rsidR="00F130E8" w:rsidRPr="00576D9F" w14:paraId="287DDFE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EA442E7"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14:paraId="2EA77F0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0BA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64ED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FB784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422477" w14:textId="77777777" w:rsidR="00F130E8" w:rsidRPr="00576D9F" w:rsidRDefault="00F130E8" w:rsidP="000C7D26">
            <w:pPr>
              <w:spacing w:after="0"/>
              <w:rPr>
                <w:rFonts w:ascii="Arial" w:hAnsi="Arial" w:cs="Arial"/>
                <w:sz w:val="18"/>
                <w:lang w:eastAsia="zh-CN"/>
              </w:rPr>
            </w:pPr>
          </w:p>
        </w:tc>
      </w:tr>
      <w:tr w:rsidR="00F130E8" w:rsidRPr="00576D9F" w14:paraId="19732AA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004096D"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14:paraId="35EA3FE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2B90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0C15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52BC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0E161D" w14:textId="77777777" w:rsidR="00F130E8" w:rsidRPr="00576D9F" w:rsidRDefault="00F130E8" w:rsidP="000C7D26">
            <w:pPr>
              <w:spacing w:after="0"/>
              <w:rPr>
                <w:rFonts w:ascii="Arial" w:hAnsi="Arial" w:cs="Arial"/>
                <w:sz w:val="18"/>
                <w:lang w:eastAsia="zh-CN"/>
              </w:rPr>
            </w:pPr>
          </w:p>
        </w:tc>
      </w:tr>
      <w:tr w:rsidR="00F130E8" w:rsidRPr="00576D9F" w14:paraId="4A4A467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2392E5F"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14:paraId="16B4F89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B05E2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185CE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0CAE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40615" w14:textId="77777777" w:rsidR="00F130E8" w:rsidRPr="00576D9F" w:rsidRDefault="00F130E8" w:rsidP="000C7D26">
            <w:pPr>
              <w:spacing w:after="0"/>
              <w:rPr>
                <w:rFonts w:ascii="Arial" w:hAnsi="Arial" w:cs="Arial"/>
                <w:sz w:val="18"/>
                <w:lang w:eastAsia="zh-CN"/>
              </w:rPr>
            </w:pPr>
          </w:p>
        </w:tc>
      </w:tr>
      <w:tr w:rsidR="00F130E8" w:rsidRPr="00576D9F" w14:paraId="38818CA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E7F3B13"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14:paraId="1209FF9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E82A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07B2E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6777D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DAC8F" w14:textId="77777777" w:rsidR="00F130E8" w:rsidRPr="00576D9F" w:rsidRDefault="00F130E8" w:rsidP="000C7D26">
            <w:pPr>
              <w:spacing w:after="0"/>
              <w:rPr>
                <w:rFonts w:ascii="Arial" w:hAnsi="Arial" w:cs="Arial"/>
                <w:sz w:val="18"/>
                <w:lang w:eastAsia="zh-CN"/>
              </w:rPr>
            </w:pPr>
          </w:p>
        </w:tc>
      </w:tr>
      <w:tr w:rsidR="00F130E8" w:rsidRPr="00576D9F" w14:paraId="79EF6B9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FD4D3D"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14:paraId="7C88F8F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C3495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E03D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233E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DCD54A" w14:textId="77777777" w:rsidR="00F130E8" w:rsidRPr="00576D9F" w:rsidRDefault="00F130E8" w:rsidP="000C7D26">
            <w:pPr>
              <w:spacing w:after="0"/>
              <w:rPr>
                <w:rFonts w:ascii="Arial" w:hAnsi="Arial" w:cs="Arial"/>
                <w:sz w:val="18"/>
                <w:lang w:eastAsia="zh-CN"/>
              </w:rPr>
            </w:pPr>
          </w:p>
        </w:tc>
      </w:tr>
      <w:tr w:rsidR="00F130E8" w:rsidRPr="00576D9F" w14:paraId="2CBD6D8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0FEAB42"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14:paraId="74FD007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8521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42FDE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23DF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DFDA10" w14:textId="77777777" w:rsidR="00F130E8" w:rsidRPr="00576D9F" w:rsidRDefault="00F130E8" w:rsidP="000C7D26">
            <w:pPr>
              <w:spacing w:after="0"/>
              <w:rPr>
                <w:rFonts w:ascii="Arial" w:hAnsi="Arial" w:cs="Arial"/>
                <w:sz w:val="18"/>
                <w:lang w:eastAsia="zh-CN"/>
              </w:rPr>
            </w:pPr>
          </w:p>
        </w:tc>
      </w:tr>
      <w:tr w:rsidR="00F130E8" w:rsidRPr="00576D9F" w14:paraId="7E63095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1FCC73"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30F3540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AB0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FC37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4B448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914078" w14:textId="77777777" w:rsidR="00F130E8" w:rsidRPr="00576D9F" w:rsidRDefault="00F130E8" w:rsidP="000C7D26">
            <w:pPr>
              <w:spacing w:after="0"/>
              <w:rPr>
                <w:rFonts w:ascii="Arial" w:hAnsi="Arial" w:cs="Arial"/>
                <w:sz w:val="18"/>
                <w:lang w:eastAsia="zh-CN"/>
              </w:rPr>
            </w:pPr>
          </w:p>
        </w:tc>
      </w:tr>
      <w:tr w:rsidR="00F130E8" w:rsidRPr="00576D9F" w14:paraId="612B2B1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6B49D1"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6FBBBB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5CCDFF"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576EC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28D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96597" w14:textId="77777777" w:rsidR="00F130E8" w:rsidRPr="00576D9F" w:rsidRDefault="00F130E8" w:rsidP="000C7D26">
            <w:pPr>
              <w:spacing w:after="0"/>
              <w:rPr>
                <w:rFonts w:ascii="Arial" w:hAnsi="Arial" w:cs="Arial"/>
                <w:sz w:val="18"/>
                <w:lang w:eastAsia="zh-CN"/>
              </w:rPr>
            </w:pPr>
          </w:p>
        </w:tc>
      </w:tr>
      <w:tr w:rsidR="00F130E8" w:rsidRPr="00576D9F" w14:paraId="277949A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0211E5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2196F682"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14:paraId="377BA47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14:paraId="1D60DE1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2834098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F5EEB6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314F5A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30A40FC"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14:paraId="6B6BF6C9" w14:textId="77777777" w:rsidR="00F130E8" w:rsidRPr="00576D9F" w:rsidRDefault="00F130E8" w:rsidP="000C7D26">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14:paraId="27E764F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3186F5A"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0B74CEED"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1B331E0F" w14:textId="77777777" w:rsidR="00F130E8" w:rsidRPr="00576D9F" w:rsidRDefault="00F130E8" w:rsidP="000C7D26">
            <w:pPr>
              <w:pStyle w:val="TAC"/>
              <w:rPr>
                <w:rFonts w:cs="Arial"/>
                <w:lang w:eastAsia="zh-CN"/>
              </w:rPr>
            </w:pPr>
            <w:r w:rsidRPr="00576D9F">
              <w:rPr>
                <w:rFonts w:cs="Arial"/>
                <w:lang w:eastAsia="zh-CN"/>
              </w:rPr>
              <w:t>-84</w:t>
            </w:r>
          </w:p>
        </w:tc>
      </w:tr>
      <w:tr w:rsidR="00F130E8" w:rsidRPr="00576D9F" w14:paraId="32D0B05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61FBC3D"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14:paraId="2A854415"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5919DE3"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E62F983"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460AED95" w14:textId="77777777" w:rsidR="00F130E8" w:rsidRPr="00576D9F" w:rsidRDefault="00F130E8" w:rsidP="000C7D26">
            <w:pPr>
              <w:pStyle w:val="TAC"/>
              <w:rPr>
                <w:rFonts w:cs="Arial"/>
                <w:lang w:eastAsia="zh-CN"/>
              </w:rPr>
            </w:pPr>
          </w:p>
          <w:p w14:paraId="2C49428C" w14:textId="77777777" w:rsidR="00F130E8" w:rsidRPr="00576D9F" w:rsidRDefault="00F130E8" w:rsidP="000C7D26">
            <w:pPr>
              <w:pStyle w:val="TAC"/>
              <w:rPr>
                <w:rFonts w:cs="Arial"/>
                <w:lang w:eastAsia="zh-CN"/>
              </w:rPr>
            </w:pPr>
          </w:p>
          <w:p w14:paraId="118AD16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158FF60C" w14:textId="77777777" w:rsidR="00F130E8" w:rsidRPr="00576D9F" w:rsidRDefault="00F130E8" w:rsidP="000C7D26">
            <w:pPr>
              <w:pStyle w:val="TAC"/>
              <w:rPr>
                <w:rFonts w:cs="Arial"/>
                <w:lang w:eastAsia="zh-CN"/>
              </w:rPr>
            </w:pPr>
          </w:p>
          <w:p w14:paraId="4EDEE27B" w14:textId="77777777" w:rsidR="00F130E8" w:rsidRPr="00576D9F" w:rsidRDefault="00F130E8" w:rsidP="000C7D26">
            <w:pPr>
              <w:pStyle w:val="TAC"/>
              <w:rPr>
                <w:rFonts w:cs="Arial"/>
                <w:lang w:eastAsia="zh-CN"/>
              </w:rPr>
            </w:pPr>
          </w:p>
          <w:p w14:paraId="57A3646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324F5D1F" w14:textId="77777777" w:rsidR="00F130E8" w:rsidRPr="00576D9F" w:rsidRDefault="00F130E8" w:rsidP="000C7D26">
            <w:pPr>
              <w:pStyle w:val="TAC"/>
              <w:rPr>
                <w:rFonts w:cs="Arial"/>
                <w:lang w:eastAsia="zh-CN"/>
              </w:rPr>
            </w:pPr>
          </w:p>
          <w:p w14:paraId="29B42D5A" w14:textId="77777777" w:rsidR="00F130E8" w:rsidRPr="00576D9F" w:rsidRDefault="00F130E8" w:rsidP="000C7D26">
            <w:pPr>
              <w:pStyle w:val="TAC"/>
              <w:rPr>
                <w:rFonts w:cs="Arial"/>
                <w:lang w:eastAsia="zh-CN"/>
              </w:rPr>
            </w:pPr>
          </w:p>
          <w:p w14:paraId="003CAD4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90E4135"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B091BBA"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779599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E66A6"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4A6B9" w14:textId="77777777"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5CFEC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A787B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D51F6" w14:textId="77777777" w:rsidR="00F130E8" w:rsidRPr="00576D9F" w:rsidRDefault="00F130E8" w:rsidP="000C7D26">
            <w:pPr>
              <w:spacing w:after="0"/>
              <w:rPr>
                <w:rFonts w:ascii="Arial" w:hAnsi="Arial" w:cs="Arial"/>
                <w:sz w:val="18"/>
                <w:lang w:eastAsia="zh-CN"/>
              </w:rPr>
            </w:pPr>
          </w:p>
        </w:tc>
      </w:tr>
      <w:tr w:rsidR="00F130E8" w:rsidRPr="00576D9F" w14:paraId="7937AFC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2E844E1"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43A72F2D"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7FC9971A"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73B6C4C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A78B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CDD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79DA7" w14:textId="77777777" w:rsidR="00F130E8" w:rsidRPr="00576D9F" w:rsidRDefault="00F130E8" w:rsidP="000C7D26">
            <w:pPr>
              <w:spacing w:after="0"/>
              <w:rPr>
                <w:rFonts w:ascii="Arial" w:hAnsi="Arial" w:cs="Arial"/>
                <w:sz w:val="18"/>
                <w:lang w:eastAsia="zh-CN"/>
              </w:rPr>
            </w:pPr>
          </w:p>
        </w:tc>
      </w:tr>
      <w:tr w:rsidR="00F130E8" w:rsidRPr="00576D9F" w14:paraId="10F84E6E" w14:textId="77777777"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60957B"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5C537536"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08C4772E"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741CDC06"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31DAD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59CA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77D376" w14:textId="77777777" w:rsidR="00F130E8" w:rsidRPr="00576D9F" w:rsidRDefault="00F130E8" w:rsidP="000C7D26">
            <w:pPr>
              <w:spacing w:after="0"/>
              <w:rPr>
                <w:rFonts w:ascii="Arial" w:hAnsi="Arial" w:cs="Arial"/>
                <w:sz w:val="18"/>
                <w:lang w:eastAsia="zh-CN"/>
              </w:rPr>
            </w:pPr>
          </w:p>
        </w:tc>
      </w:tr>
      <w:tr w:rsidR="00F130E8" w:rsidRPr="00576D9F" w14:paraId="5326334A"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20E58F7B"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21BE1A08"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14F96F2A" w14:textId="77777777"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14:paraId="402A51F5"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70A9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7DC32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B4A4E1" w14:textId="77777777" w:rsidR="00F130E8" w:rsidRPr="00576D9F" w:rsidRDefault="00F130E8" w:rsidP="000C7D26">
            <w:pPr>
              <w:spacing w:after="0"/>
              <w:rPr>
                <w:rFonts w:ascii="Arial" w:hAnsi="Arial" w:cs="Arial"/>
                <w:sz w:val="18"/>
                <w:lang w:eastAsia="zh-CN"/>
              </w:rPr>
            </w:pPr>
          </w:p>
        </w:tc>
      </w:tr>
      <w:tr w:rsidR="00F130E8" w:rsidRPr="00576D9F" w14:paraId="3A2021B5"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B8A78C4" w14:textId="77777777"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0A480412"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14:paraId="07D0EC9A"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117D0D"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AF742E6"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3ACE500A"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17E16B59"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3DDFF565"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3D60925"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5529A808" w14:textId="77777777" w:rsidR="00F130E8" w:rsidRPr="00576D9F" w:rsidRDefault="00F130E8" w:rsidP="000C7D26">
            <w:pPr>
              <w:pStyle w:val="TAC"/>
              <w:rPr>
                <w:rFonts w:cs="Arial"/>
                <w:lang w:eastAsia="zh-CN"/>
              </w:rPr>
            </w:pPr>
            <w:r w:rsidRPr="00576D9F">
              <w:rPr>
                <w:rFonts w:cs="Arial"/>
                <w:lang w:eastAsia="zh-CN"/>
              </w:rPr>
              <w:t>-60</w:t>
            </w:r>
          </w:p>
        </w:tc>
      </w:tr>
      <w:tr w:rsidR="00F130E8" w:rsidRPr="00576D9F" w14:paraId="3FA1EF4F"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DB9FEAF" w14:textId="77777777" w:rsidR="00F130E8" w:rsidRPr="00576D9F" w:rsidRDefault="00F130E8" w:rsidP="000C7D26">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636C68EC"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1020E8F"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F56235"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C5786D"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8A9BA07" w14:textId="77777777"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42525C82"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6CB3C961" w14:textId="77777777"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48418C7E"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5B79A2A" w14:textId="77777777" w:rsidR="00F130E8" w:rsidRPr="00576D9F" w:rsidRDefault="00F130E8" w:rsidP="000C7D26">
            <w:pPr>
              <w:pStyle w:val="TAC"/>
              <w:rPr>
                <w:rFonts w:cs="Arial"/>
                <w:lang w:eastAsia="zh-CN"/>
              </w:rPr>
            </w:pPr>
            <w:r w:rsidRPr="00576D9F">
              <w:rPr>
                <w:rFonts w:cs="Arial"/>
                <w:lang w:eastAsia="zh-CN"/>
              </w:rPr>
              <w:t>-63.2</w:t>
            </w:r>
          </w:p>
        </w:tc>
      </w:tr>
      <w:tr w:rsidR="00F130E8" w:rsidRPr="00576D9F" w14:paraId="52F5803F"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4266906D"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14:paraId="73BF808F" w14:textId="77777777"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14:paraId="14B3DB6C"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3751204F"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2F45CBB3"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14:paraId="23A47190" w14:textId="77777777"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6A56B7D"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431993DE"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474A966C"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137980DB"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204EE38" w14:textId="77777777"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3E514CDE"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4FFEB624"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99E6694"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4CD2445C"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14:paraId="39955C5B" w14:textId="77777777"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14:paraId="0233A80C" w14:textId="77777777" w:rsidR="00F130E8" w:rsidRPr="00576D9F" w:rsidRDefault="00F130E8" w:rsidP="00F130E8">
      <w:pPr>
        <w:rPr>
          <w:lang w:eastAsia="zh-CN"/>
        </w:rPr>
      </w:pPr>
    </w:p>
    <w:p w14:paraId="12C295B3" w14:textId="77777777" w:rsidR="00F130E8" w:rsidRPr="00576D9F" w:rsidRDefault="00F130E8" w:rsidP="00F130E8">
      <w:pPr>
        <w:pStyle w:val="Heading4"/>
        <w:rPr>
          <w:b/>
          <w:i/>
          <w:lang w:eastAsia="zh-CN"/>
        </w:rPr>
      </w:pPr>
      <w:bookmarkStart w:id="315" w:name="_Toc5292722"/>
      <w:bookmarkStart w:id="316" w:name="_Toc36047054"/>
      <w:bookmarkStart w:id="317" w:name="_Toc37231482"/>
      <w:bookmarkStart w:id="318" w:name="_Toc37231587"/>
      <w:r w:rsidRPr="00576D9F">
        <w:rPr>
          <w:lang w:eastAsia="zh-CN"/>
        </w:rPr>
        <w:t>A.3.3.1.2</w:t>
      </w:r>
      <w:r w:rsidRPr="00576D9F">
        <w:rPr>
          <w:lang w:eastAsia="zh-CN"/>
        </w:rPr>
        <w:tab/>
        <w:t>Test Requirements</w:t>
      </w:r>
      <w:bookmarkEnd w:id="315"/>
      <w:bookmarkEnd w:id="316"/>
      <w:bookmarkEnd w:id="317"/>
      <w:bookmarkEnd w:id="318"/>
    </w:p>
    <w:p w14:paraId="4DF5B67E" w14:textId="77777777"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14:paraId="6666CEAC" w14:textId="77777777"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14:paraId="11138097" w14:textId="77777777"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14:paraId="3438EE1C" w14:textId="77777777" w:rsidR="00F130E8" w:rsidRPr="00576D9F" w:rsidRDefault="00F130E8" w:rsidP="00F130E8">
      <w:pPr>
        <w:pStyle w:val="Heading3"/>
      </w:pPr>
      <w:bookmarkStart w:id="319" w:name="_Toc5292723"/>
      <w:bookmarkStart w:id="320" w:name="_Toc36047055"/>
      <w:bookmarkStart w:id="321" w:name="_Toc37231483"/>
      <w:bookmarkStart w:id="322" w:name="_Toc37231588"/>
      <w:r w:rsidRPr="00576D9F">
        <w:lastRenderedPageBreak/>
        <w:t>A.3.3.2</w:t>
      </w:r>
      <w:r w:rsidRPr="00576D9F">
        <w:tab/>
        <w:t>E-UTRAN TDD Bluetooth identification</w:t>
      </w:r>
      <w:bookmarkEnd w:id="319"/>
      <w:bookmarkEnd w:id="320"/>
      <w:bookmarkEnd w:id="321"/>
      <w:bookmarkEnd w:id="322"/>
    </w:p>
    <w:p w14:paraId="07136611" w14:textId="77777777" w:rsidR="00F130E8" w:rsidRPr="00576D9F" w:rsidRDefault="00F130E8" w:rsidP="00F130E8">
      <w:pPr>
        <w:pStyle w:val="Heading4"/>
      </w:pPr>
      <w:bookmarkStart w:id="323" w:name="_Toc5292724"/>
      <w:bookmarkStart w:id="324" w:name="_Toc36047056"/>
      <w:bookmarkStart w:id="325" w:name="_Toc37231484"/>
      <w:bookmarkStart w:id="326" w:name="_Toc37231589"/>
      <w:r w:rsidRPr="00576D9F">
        <w:t>A.3.3.2.1</w:t>
      </w:r>
      <w:r w:rsidRPr="00576D9F">
        <w:tab/>
        <w:t xml:space="preserve">Test </w:t>
      </w:r>
      <w:r w:rsidRPr="00576D9F">
        <w:rPr>
          <w:lang w:eastAsia="zh-CN"/>
        </w:rPr>
        <w:t>Purpose and Environment</w:t>
      </w:r>
      <w:bookmarkEnd w:id="323"/>
      <w:bookmarkEnd w:id="324"/>
      <w:bookmarkEnd w:id="325"/>
      <w:bookmarkEnd w:id="326"/>
    </w:p>
    <w:p w14:paraId="0E3F4F01" w14:textId="77777777" w:rsidR="00F130E8" w:rsidRPr="00576D9F" w:rsidRDefault="00F130E8" w:rsidP="00F130E8">
      <w:r w:rsidRPr="00576D9F">
        <w:t>The purpose of this test is to verify that the UE correctly identify and report Bluetooth Low Energy devices within the requirements stated in clause 4.4.</w:t>
      </w:r>
    </w:p>
    <w:p w14:paraId="2DC68F03" w14:textId="77777777"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14:paraId="35694207" w14:textId="77777777"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14:paraId="67B23DB8"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216DB84" w14:textId="77777777"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1F009AE" w14:textId="77777777"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14:paraId="50B030ED" w14:textId="77777777"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14:paraId="1251D056" w14:textId="77777777" w:rsidR="00F130E8" w:rsidRPr="00576D9F" w:rsidRDefault="00F130E8" w:rsidP="000C7D26">
            <w:pPr>
              <w:pStyle w:val="TAH"/>
              <w:rPr>
                <w:rFonts w:cs="Arial"/>
                <w:lang w:eastAsia="zh-CN"/>
              </w:rPr>
            </w:pPr>
            <w:r w:rsidRPr="00576D9F">
              <w:rPr>
                <w:rFonts w:cs="Arial"/>
                <w:lang w:eastAsia="zh-CN"/>
              </w:rPr>
              <w:t>Comment</w:t>
            </w:r>
          </w:p>
        </w:tc>
      </w:tr>
      <w:tr w:rsidR="00F130E8" w:rsidRPr="00576D9F" w14:paraId="0D6B352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BF6AAD0" w14:textId="77777777"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0103C7C8"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0913EB72" w14:textId="77777777"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14:paraId="5C3C3933" w14:textId="77777777" w:rsidR="00F130E8" w:rsidRPr="00576D9F" w:rsidRDefault="00F130E8" w:rsidP="000C7D26">
            <w:pPr>
              <w:pStyle w:val="TAL"/>
              <w:rPr>
                <w:rFonts w:cs="Arial"/>
              </w:rPr>
            </w:pPr>
            <w:r w:rsidRPr="00576D9F">
              <w:rPr>
                <w:rFonts w:cs="Arial"/>
              </w:rPr>
              <w:t>Cell 1 is on E-UTRA RF channel number 1.</w:t>
            </w:r>
          </w:p>
        </w:tc>
      </w:tr>
      <w:tr w:rsidR="00F130E8" w:rsidRPr="00576D9F" w14:paraId="271025F7"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64E1FBD1" w14:textId="77777777"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14:paraId="4C86700B"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C853E25" w14:textId="77777777"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14:paraId="7EADFDB6" w14:textId="77777777"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14:paraId="73EB1B03" w14:textId="77777777"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14:paraId="1D783183" w14:textId="77777777"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14:paraId="0DA391E2"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18D3120" w14:textId="77777777"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14:paraId="10A25B8A"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3F9E787A" w14:textId="77777777"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14:paraId="3D80B4C4" w14:textId="77777777" w:rsidR="00F130E8" w:rsidRPr="00576D9F" w:rsidRDefault="00F130E8" w:rsidP="000C7D26">
            <w:pPr>
              <w:pStyle w:val="TAL"/>
              <w:rPr>
                <w:rFonts w:cs="Arial"/>
              </w:rPr>
            </w:pPr>
            <w:r w:rsidRPr="00576D9F">
              <w:rPr>
                <w:rFonts w:cs="Arial"/>
              </w:rPr>
              <w:t>Applicable to cell 1</w:t>
            </w:r>
          </w:p>
        </w:tc>
      </w:tr>
      <w:tr w:rsidR="00F130E8" w:rsidRPr="00576D9F" w14:paraId="0A1D7B48"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72033F0" w14:textId="77777777"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97557CE" w14:textId="77777777"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14:paraId="75B6369A" w14:textId="77777777"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14:paraId="6A5997B2" w14:textId="77777777" w:rsidR="00F130E8" w:rsidRPr="00576D9F" w:rsidRDefault="00F130E8" w:rsidP="000C7D26">
            <w:pPr>
              <w:pStyle w:val="TAL"/>
              <w:rPr>
                <w:rFonts w:cs="Arial"/>
                <w:b/>
                <w:bCs/>
              </w:rPr>
            </w:pPr>
            <w:r w:rsidRPr="00576D9F">
              <w:rPr>
                <w:rFonts w:cs="v4.2.0"/>
              </w:rPr>
              <w:t>One E-UTRA FDD carrier frequency is used.</w:t>
            </w:r>
          </w:p>
        </w:tc>
      </w:tr>
      <w:tr w:rsidR="00F130E8" w:rsidRPr="00576D9F" w14:paraId="0600598A"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80F370C" w14:textId="77777777"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14:paraId="6ABFA28B"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4CBB0DF" w14:textId="77777777" w:rsidR="00F130E8" w:rsidRPr="00576D9F" w:rsidRDefault="00F130E8" w:rsidP="000C7D26">
            <w:pPr>
              <w:pStyle w:val="TAC"/>
              <w:rPr>
                <w:rFonts w:cs="Arial"/>
              </w:rPr>
            </w:pPr>
            <w:r w:rsidRPr="00576D9F">
              <w:rPr>
                <w:rFonts w:cs="v4.2.0"/>
              </w:rPr>
              <w:t>Channel</w:t>
            </w:r>
            <w:r w:rsidRPr="00576D9F">
              <w:rPr>
                <w:rFonts w:cs="Arial"/>
              </w:rPr>
              <w:t xml:space="preserve"> 1:2402 MHz,</w:t>
            </w:r>
          </w:p>
          <w:p w14:paraId="254D36F3" w14:textId="77777777"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14:paraId="1E41DD40" w14:textId="77777777"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14:paraId="5FD192FA" w14:textId="77777777"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14:paraId="782413DD"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677B901" w14:textId="77777777"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14:paraId="4A014C34" w14:textId="77777777"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14:paraId="2ED555DC" w14:textId="77777777"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14:paraId="494BB323" w14:textId="77777777" w:rsidR="00F130E8" w:rsidRPr="00576D9F" w:rsidRDefault="00F130E8" w:rsidP="000C7D26">
            <w:pPr>
              <w:pStyle w:val="TAL"/>
              <w:rPr>
                <w:rFonts w:cs="Arial"/>
              </w:rPr>
            </w:pPr>
          </w:p>
        </w:tc>
      </w:tr>
      <w:tr w:rsidR="00F130E8" w:rsidRPr="00576D9F" w14:paraId="06CB0E3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B1AF06F" w14:textId="77777777"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86A292"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17A97D" w14:textId="77777777"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14:paraId="19CDC9FF" w14:textId="77777777" w:rsidR="00F130E8" w:rsidRPr="00576D9F" w:rsidRDefault="00F130E8" w:rsidP="000C7D26">
            <w:pPr>
              <w:pStyle w:val="TAL"/>
              <w:rPr>
                <w:rFonts w:cs="Arial"/>
                <w:lang w:eastAsia="zh-CN"/>
              </w:rPr>
            </w:pPr>
          </w:p>
        </w:tc>
      </w:tr>
      <w:tr w:rsidR="00F130E8" w:rsidRPr="00576D9F" w14:paraId="6F51150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6ECE78A" w14:textId="77777777" w:rsidR="00F130E8" w:rsidRPr="00576D9F" w:rsidRDefault="00F130E8" w:rsidP="000C7D26">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97B5C45"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8F9350" w14:textId="77777777" w:rsidR="00F130E8" w:rsidRPr="00576D9F" w:rsidRDefault="00F130E8" w:rsidP="000C7D26">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135282" w14:textId="77777777" w:rsidR="00F130E8" w:rsidRPr="00576D9F" w:rsidRDefault="00F130E8" w:rsidP="000C7D26">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14:paraId="074D2E49"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4A0722E" w14:textId="77777777" w:rsidR="00F130E8" w:rsidRPr="00576D9F" w:rsidRDefault="00F130E8" w:rsidP="000C7D26">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A4910DF"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1923C4" w14:textId="77777777" w:rsidR="00F130E8" w:rsidRPr="00576D9F" w:rsidRDefault="00F130E8" w:rsidP="000C7D26">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2F7DC722" w14:textId="77777777" w:rsidR="00F130E8" w:rsidRPr="00576D9F" w:rsidRDefault="00F130E8" w:rsidP="000C7D26">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14:paraId="19A074E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6F54C36" w14:textId="77777777"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9751A"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8E5D34" w14:textId="77777777"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9A9058" w14:textId="77777777"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14:paraId="530FB9D9"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BB2BD0E" w14:textId="77777777"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B9FD2"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F1E0A" w14:textId="77777777"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9307544" w14:textId="77777777"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14:paraId="1D599552" w14:textId="77777777" w:rsidR="00F130E8" w:rsidRPr="00576D9F" w:rsidRDefault="00F130E8" w:rsidP="00F130E8">
      <w:pPr>
        <w:rPr>
          <w:lang w:eastAsia="zh-CN"/>
        </w:rPr>
      </w:pPr>
    </w:p>
    <w:p w14:paraId="10C23C50" w14:textId="77777777"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996"/>
        <w:gridCol w:w="613"/>
        <w:gridCol w:w="613"/>
        <w:gridCol w:w="782"/>
        <w:gridCol w:w="613"/>
        <w:gridCol w:w="782"/>
        <w:gridCol w:w="613"/>
        <w:gridCol w:w="782"/>
        <w:gridCol w:w="613"/>
      </w:tblGrid>
      <w:tr w:rsidR="00F130E8" w:rsidRPr="00576D9F" w14:paraId="3E0DD35A" w14:textId="77777777"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909485"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9E626B"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E32943D"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156DBB42" w14:textId="77777777"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14:paraId="2DB59750" w14:textId="77777777"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14:paraId="2A7AA4B7" w14:textId="77777777" w:rsidR="00F130E8" w:rsidRPr="00576D9F" w:rsidRDefault="00F130E8" w:rsidP="000C7D26">
            <w:pPr>
              <w:pStyle w:val="TAH"/>
              <w:rPr>
                <w:rFonts w:cs="Arial"/>
                <w:lang w:eastAsia="zh-CN"/>
              </w:rPr>
            </w:pPr>
            <w:r w:rsidRPr="00576D9F">
              <w:rPr>
                <w:rFonts w:cs="Arial"/>
                <w:lang w:eastAsia="zh-CN"/>
              </w:rPr>
              <w:t>BLE5, BLE6</w:t>
            </w:r>
          </w:p>
        </w:tc>
      </w:tr>
      <w:tr w:rsidR="00F130E8" w:rsidRPr="00576D9F" w14:paraId="53BA0D01" w14:textId="77777777"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F97D" w14:textId="77777777"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096D" w14:textId="77777777"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DF6C57"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74C4C54"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6518FCC5"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AA5EBA2"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A4D6611"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26516734"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1BF1053E"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862DCB7"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743F386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391C5DE" w14:textId="77777777" w:rsidR="00F130E8" w:rsidRPr="00576D9F" w:rsidRDefault="00F130E8" w:rsidP="000C7D2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14:paraId="2A609BB5"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7424239"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3F36BE3"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C7E9B83"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020C556"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5F6E1C4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86492AD" w14:textId="77777777"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14:paraId="055BD20A"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957F48"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840C918"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86F72B0"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68FA307"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296B0E4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E3EEC37"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14:paraId="6EF8C475"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895AB79"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14:paraId="00E01B40"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30821502"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096CAE65" w14:textId="77777777" w:rsidR="00F130E8" w:rsidRPr="00576D9F" w:rsidRDefault="00F130E8" w:rsidP="000C7D26">
            <w:pPr>
              <w:pStyle w:val="TAC"/>
              <w:rPr>
                <w:rFonts w:cs="Arial"/>
                <w:lang w:eastAsia="zh-CN"/>
              </w:rPr>
            </w:pPr>
            <w:r w:rsidRPr="00576D9F">
              <w:rPr>
                <w:rFonts w:cs="Arial"/>
                <w:lang w:eastAsia="zh-CN"/>
              </w:rPr>
              <w:t>2 MHz</w:t>
            </w:r>
          </w:p>
        </w:tc>
      </w:tr>
      <w:tr w:rsidR="00F130E8" w:rsidRPr="00576D9F" w14:paraId="71015CC6"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B108B9C" w14:textId="77777777" w:rsidR="00F130E8" w:rsidRPr="00576D9F" w:rsidRDefault="00F130E8" w:rsidP="000C7D26">
            <w:pPr>
              <w:pStyle w:val="TAL"/>
              <w:rPr>
                <w:rFonts w:eastAsia="MS Mincho" w:cs="Arial"/>
              </w:rPr>
            </w:pPr>
            <w:r w:rsidRPr="00576D9F">
              <w:rPr>
                <w:rFonts w:eastAsia="MS Mincho" w:cs="Arial"/>
              </w:rPr>
              <w:t>PDSCH parameters:</w:t>
            </w:r>
          </w:p>
          <w:p w14:paraId="14C8A38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7035FE3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6684D1" w14:textId="77777777" w:rsidR="00F130E8" w:rsidRPr="00576D9F" w:rsidRDefault="00F130E8" w:rsidP="000C7D26">
            <w:pPr>
              <w:pStyle w:val="TAC"/>
              <w:rPr>
                <w:rFonts w:cs="Arial"/>
                <w:lang w:eastAsia="zh-CN"/>
              </w:rPr>
            </w:pPr>
            <w:r w:rsidRPr="00576D9F">
              <w:rPr>
                <w:rFonts w:cs="Arial"/>
                <w:lang w:eastAsia="zh-CN"/>
              </w:rPr>
              <w:t>R.0 TDD</w:t>
            </w:r>
          </w:p>
          <w:p w14:paraId="12023FB0"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51FCC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135B673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49270E2"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E6C7B45"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510D7E"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2C7F747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0A3BCF8" w14:textId="77777777" w:rsidR="00F130E8" w:rsidRPr="00576D9F" w:rsidRDefault="00F130E8" w:rsidP="000C7D26">
            <w:pPr>
              <w:pStyle w:val="TAC"/>
              <w:rPr>
                <w:rFonts w:cs="Arial"/>
                <w:lang w:eastAsia="zh-CN"/>
              </w:rPr>
            </w:pPr>
            <w:r w:rsidRPr="00576D9F">
              <w:rPr>
                <w:rFonts w:cs="Arial"/>
                <w:lang w:eastAsia="zh-CN"/>
              </w:rPr>
              <w:t>R.6 TDD</w:t>
            </w:r>
          </w:p>
          <w:p w14:paraId="1495315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938A4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92BFF2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7E7B08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5204CF2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2C1D771"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14:paraId="5172C791"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B5EE463" w14:textId="77777777" w:rsidR="00F130E8" w:rsidRPr="00576D9F" w:rsidRDefault="00F130E8" w:rsidP="000C7D26">
            <w:pPr>
              <w:pStyle w:val="TAC"/>
              <w:rPr>
                <w:rFonts w:cs="Arial"/>
                <w:lang w:val="da-DK" w:eastAsia="zh-CN"/>
              </w:rPr>
            </w:pPr>
            <w:r w:rsidRPr="00576D9F">
              <w:rPr>
                <w:rFonts w:cs="Arial"/>
                <w:lang w:val="da-DK" w:eastAsia="zh-CN"/>
              </w:rPr>
              <w:t>OP.1 TDD</w:t>
            </w:r>
          </w:p>
          <w:p w14:paraId="426C7438"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B3626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DD3165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60D947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3EB382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D8AE62E"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14:paraId="74AD273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1C70F4D"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CA2C30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20DD6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6D9930D"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BE10C8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1D54519"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14:paraId="3DC8944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CD9C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BA8C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36629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1DABB" w14:textId="77777777" w:rsidR="00F130E8" w:rsidRPr="00576D9F" w:rsidRDefault="00F130E8" w:rsidP="000C7D26">
            <w:pPr>
              <w:spacing w:after="0"/>
              <w:rPr>
                <w:rFonts w:ascii="Arial" w:hAnsi="Arial" w:cs="Arial"/>
                <w:sz w:val="18"/>
                <w:lang w:eastAsia="zh-CN"/>
              </w:rPr>
            </w:pPr>
          </w:p>
        </w:tc>
      </w:tr>
      <w:tr w:rsidR="00F130E8" w:rsidRPr="00576D9F" w14:paraId="2A99740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3AA73A8"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14:paraId="5D23BAF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9564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FF978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485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019C6" w14:textId="77777777" w:rsidR="00F130E8" w:rsidRPr="00576D9F" w:rsidRDefault="00F130E8" w:rsidP="000C7D26">
            <w:pPr>
              <w:spacing w:after="0"/>
              <w:rPr>
                <w:rFonts w:ascii="Arial" w:hAnsi="Arial" w:cs="Arial"/>
                <w:sz w:val="18"/>
                <w:lang w:eastAsia="zh-CN"/>
              </w:rPr>
            </w:pPr>
          </w:p>
        </w:tc>
      </w:tr>
      <w:tr w:rsidR="00F130E8" w:rsidRPr="00576D9F" w14:paraId="1824715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052C19"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14:paraId="4D79A91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8309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DFAC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9CAC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425A0" w14:textId="77777777" w:rsidR="00F130E8" w:rsidRPr="00576D9F" w:rsidRDefault="00F130E8" w:rsidP="000C7D26">
            <w:pPr>
              <w:spacing w:after="0"/>
              <w:rPr>
                <w:rFonts w:ascii="Arial" w:hAnsi="Arial" w:cs="Arial"/>
                <w:sz w:val="18"/>
                <w:lang w:eastAsia="zh-CN"/>
              </w:rPr>
            </w:pPr>
          </w:p>
        </w:tc>
      </w:tr>
      <w:tr w:rsidR="00F130E8" w:rsidRPr="00576D9F" w14:paraId="2006B1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91C3CEB"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14:paraId="5B59CCF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186E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E580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92C1A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C12B7" w14:textId="77777777" w:rsidR="00F130E8" w:rsidRPr="00576D9F" w:rsidRDefault="00F130E8" w:rsidP="000C7D26">
            <w:pPr>
              <w:spacing w:after="0"/>
              <w:rPr>
                <w:rFonts w:ascii="Arial" w:hAnsi="Arial" w:cs="Arial"/>
                <w:sz w:val="18"/>
                <w:lang w:eastAsia="zh-CN"/>
              </w:rPr>
            </w:pPr>
          </w:p>
        </w:tc>
      </w:tr>
      <w:tr w:rsidR="00F130E8" w:rsidRPr="00576D9F" w14:paraId="6AB555D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BCCA101"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14:paraId="3449688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3BA9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914E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02D5B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E202D" w14:textId="77777777" w:rsidR="00F130E8" w:rsidRPr="00576D9F" w:rsidRDefault="00F130E8" w:rsidP="000C7D26">
            <w:pPr>
              <w:spacing w:after="0"/>
              <w:rPr>
                <w:rFonts w:ascii="Arial" w:hAnsi="Arial" w:cs="Arial"/>
                <w:sz w:val="18"/>
                <w:lang w:eastAsia="zh-CN"/>
              </w:rPr>
            </w:pPr>
          </w:p>
        </w:tc>
      </w:tr>
      <w:tr w:rsidR="00F130E8" w:rsidRPr="00576D9F" w14:paraId="6B6416E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9ABA7E5"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14:paraId="5954E74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38E4D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FA4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33B86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35C21A" w14:textId="77777777" w:rsidR="00F130E8" w:rsidRPr="00576D9F" w:rsidRDefault="00F130E8" w:rsidP="000C7D26">
            <w:pPr>
              <w:spacing w:after="0"/>
              <w:rPr>
                <w:rFonts w:ascii="Arial" w:hAnsi="Arial" w:cs="Arial"/>
                <w:sz w:val="18"/>
                <w:lang w:eastAsia="zh-CN"/>
              </w:rPr>
            </w:pPr>
          </w:p>
        </w:tc>
      </w:tr>
      <w:tr w:rsidR="00F130E8" w:rsidRPr="00576D9F" w14:paraId="02CF49E6"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9CF128C"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14:paraId="1807907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D74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BA95B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D5DC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350CA" w14:textId="77777777" w:rsidR="00F130E8" w:rsidRPr="00576D9F" w:rsidRDefault="00F130E8" w:rsidP="000C7D26">
            <w:pPr>
              <w:spacing w:after="0"/>
              <w:rPr>
                <w:rFonts w:ascii="Arial" w:hAnsi="Arial" w:cs="Arial"/>
                <w:sz w:val="18"/>
                <w:lang w:eastAsia="zh-CN"/>
              </w:rPr>
            </w:pPr>
          </w:p>
        </w:tc>
      </w:tr>
      <w:tr w:rsidR="00F130E8" w:rsidRPr="00576D9F" w14:paraId="733D36C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552C156"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14:paraId="32CFF6B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384E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37C2E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3C900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F19CA" w14:textId="77777777" w:rsidR="00F130E8" w:rsidRPr="00576D9F" w:rsidRDefault="00F130E8" w:rsidP="000C7D26">
            <w:pPr>
              <w:spacing w:after="0"/>
              <w:rPr>
                <w:rFonts w:ascii="Arial" w:hAnsi="Arial" w:cs="Arial"/>
                <w:sz w:val="18"/>
                <w:lang w:eastAsia="zh-CN"/>
              </w:rPr>
            </w:pPr>
          </w:p>
        </w:tc>
      </w:tr>
      <w:tr w:rsidR="00F130E8" w:rsidRPr="00576D9F" w14:paraId="66A8047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E6AFBFC"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14:paraId="3951B2E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496F9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B7AC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B20C9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9F711" w14:textId="77777777" w:rsidR="00F130E8" w:rsidRPr="00576D9F" w:rsidRDefault="00F130E8" w:rsidP="000C7D26">
            <w:pPr>
              <w:spacing w:after="0"/>
              <w:rPr>
                <w:rFonts w:ascii="Arial" w:hAnsi="Arial" w:cs="Arial"/>
                <w:sz w:val="18"/>
                <w:lang w:eastAsia="zh-CN"/>
              </w:rPr>
            </w:pPr>
          </w:p>
        </w:tc>
      </w:tr>
      <w:tr w:rsidR="00F130E8" w:rsidRPr="00576D9F" w14:paraId="1796C309"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6C03966"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14:paraId="2766D4A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9A36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F576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7E2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4386C9" w14:textId="77777777" w:rsidR="00F130E8" w:rsidRPr="00576D9F" w:rsidRDefault="00F130E8" w:rsidP="000C7D26">
            <w:pPr>
              <w:spacing w:after="0"/>
              <w:rPr>
                <w:rFonts w:ascii="Arial" w:hAnsi="Arial" w:cs="Arial"/>
                <w:sz w:val="18"/>
                <w:lang w:eastAsia="zh-CN"/>
              </w:rPr>
            </w:pPr>
          </w:p>
        </w:tc>
      </w:tr>
      <w:tr w:rsidR="00F130E8" w:rsidRPr="00576D9F" w14:paraId="2AE47CD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C4E70C"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5E0625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A94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DAF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B91A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4890B6" w14:textId="77777777" w:rsidR="00F130E8" w:rsidRPr="00576D9F" w:rsidRDefault="00F130E8" w:rsidP="000C7D26">
            <w:pPr>
              <w:spacing w:after="0"/>
              <w:rPr>
                <w:rFonts w:ascii="Arial" w:hAnsi="Arial" w:cs="Arial"/>
                <w:sz w:val="18"/>
                <w:lang w:eastAsia="zh-CN"/>
              </w:rPr>
            </w:pPr>
          </w:p>
        </w:tc>
      </w:tr>
      <w:tr w:rsidR="00F130E8" w:rsidRPr="00576D9F" w14:paraId="7E59C6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64582"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11F55A4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6202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C4C6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B521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B964B8" w14:textId="77777777" w:rsidR="00F130E8" w:rsidRPr="00576D9F" w:rsidRDefault="00F130E8" w:rsidP="000C7D26">
            <w:pPr>
              <w:spacing w:after="0"/>
              <w:rPr>
                <w:rFonts w:ascii="Arial" w:hAnsi="Arial" w:cs="Arial"/>
                <w:sz w:val="18"/>
                <w:lang w:eastAsia="zh-CN"/>
              </w:rPr>
            </w:pPr>
          </w:p>
        </w:tc>
      </w:tr>
      <w:tr w:rsidR="00F130E8" w:rsidRPr="00576D9F" w14:paraId="0E40E8E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519618C"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49C00F27"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14:paraId="68121618"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14:paraId="18E6892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F27C5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13C52C4B"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17FBF0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B33AD79"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14:paraId="3892E6B4"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14:paraId="76A9690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C2ED8A7"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0C3A77FB"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3A198E95" w14:textId="77777777" w:rsidR="00F130E8" w:rsidRPr="00576D9F" w:rsidRDefault="00F130E8" w:rsidP="000C7D26">
            <w:pPr>
              <w:pStyle w:val="TAC"/>
              <w:rPr>
                <w:rFonts w:cs="Arial"/>
                <w:lang w:eastAsia="zh-CN"/>
              </w:rPr>
            </w:pPr>
            <w:r w:rsidRPr="00576D9F">
              <w:rPr>
                <w:rFonts w:cs="Arial"/>
                <w:lang w:eastAsia="zh-CN"/>
              </w:rPr>
              <w:t>-84</w:t>
            </w:r>
          </w:p>
        </w:tc>
      </w:tr>
      <w:tr w:rsidR="00F130E8" w:rsidRPr="00576D9F" w14:paraId="72C7D8E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CD01B4E"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14:paraId="76B435CF"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7A812D8F"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8BDCA00"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33FB3000" w14:textId="77777777" w:rsidR="00F130E8" w:rsidRPr="00576D9F" w:rsidRDefault="00F130E8" w:rsidP="000C7D26">
            <w:pPr>
              <w:pStyle w:val="TAC"/>
              <w:rPr>
                <w:rFonts w:cs="Arial"/>
                <w:lang w:eastAsia="zh-CN"/>
              </w:rPr>
            </w:pPr>
          </w:p>
          <w:p w14:paraId="466D4D36" w14:textId="77777777" w:rsidR="00F130E8" w:rsidRPr="00576D9F" w:rsidRDefault="00F130E8" w:rsidP="000C7D26">
            <w:pPr>
              <w:pStyle w:val="TAC"/>
              <w:rPr>
                <w:rFonts w:cs="Arial"/>
                <w:lang w:eastAsia="zh-CN"/>
              </w:rPr>
            </w:pPr>
          </w:p>
          <w:p w14:paraId="6A37E8F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7DF0DEC2" w14:textId="77777777" w:rsidR="00F130E8" w:rsidRPr="00576D9F" w:rsidRDefault="00F130E8" w:rsidP="000C7D26">
            <w:pPr>
              <w:pStyle w:val="TAC"/>
              <w:rPr>
                <w:rFonts w:cs="Arial"/>
                <w:lang w:eastAsia="zh-CN"/>
              </w:rPr>
            </w:pPr>
          </w:p>
          <w:p w14:paraId="1C9EBDED" w14:textId="77777777" w:rsidR="00F130E8" w:rsidRPr="00576D9F" w:rsidRDefault="00F130E8" w:rsidP="000C7D26">
            <w:pPr>
              <w:pStyle w:val="TAC"/>
              <w:rPr>
                <w:rFonts w:cs="Arial"/>
                <w:lang w:eastAsia="zh-CN"/>
              </w:rPr>
            </w:pPr>
          </w:p>
          <w:p w14:paraId="10E8F3E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53E1D7B5" w14:textId="77777777" w:rsidR="00F130E8" w:rsidRPr="00576D9F" w:rsidRDefault="00F130E8" w:rsidP="000C7D26">
            <w:pPr>
              <w:pStyle w:val="TAC"/>
              <w:rPr>
                <w:rFonts w:cs="Arial"/>
                <w:lang w:eastAsia="zh-CN"/>
              </w:rPr>
            </w:pPr>
          </w:p>
          <w:p w14:paraId="1A1D1F16" w14:textId="77777777" w:rsidR="00F130E8" w:rsidRPr="00576D9F" w:rsidRDefault="00F130E8" w:rsidP="000C7D26">
            <w:pPr>
              <w:pStyle w:val="TAC"/>
              <w:rPr>
                <w:rFonts w:cs="Arial"/>
                <w:lang w:eastAsia="zh-CN"/>
              </w:rPr>
            </w:pPr>
          </w:p>
          <w:p w14:paraId="6A3E4AC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61E5ED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7D93EF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64510E7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43CB4"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98095" w14:textId="77777777"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86C10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6F3F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B2CB2" w14:textId="77777777" w:rsidR="00F130E8" w:rsidRPr="00576D9F" w:rsidRDefault="00F130E8" w:rsidP="000C7D26">
            <w:pPr>
              <w:spacing w:after="0"/>
              <w:rPr>
                <w:rFonts w:ascii="Arial" w:hAnsi="Arial" w:cs="Arial"/>
                <w:sz w:val="18"/>
                <w:lang w:eastAsia="zh-CN"/>
              </w:rPr>
            </w:pPr>
          </w:p>
        </w:tc>
      </w:tr>
      <w:tr w:rsidR="00F130E8" w:rsidRPr="00576D9F" w14:paraId="0057D749"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6291E19"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3274743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389AE7E7"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29BF49CF"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7F493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8939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365DE" w14:textId="77777777" w:rsidR="00F130E8" w:rsidRPr="00576D9F" w:rsidRDefault="00F130E8" w:rsidP="000C7D26">
            <w:pPr>
              <w:spacing w:after="0"/>
              <w:rPr>
                <w:rFonts w:ascii="Arial" w:hAnsi="Arial" w:cs="Arial"/>
                <w:sz w:val="18"/>
                <w:lang w:eastAsia="zh-CN"/>
              </w:rPr>
            </w:pPr>
          </w:p>
        </w:tc>
      </w:tr>
      <w:tr w:rsidR="00F130E8" w:rsidRPr="00576D9F" w14:paraId="343A430D" w14:textId="77777777"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AB2A2"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AD3C3A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29059484"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561F644B"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7710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7127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B8C83" w14:textId="77777777" w:rsidR="00F130E8" w:rsidRPr="00576D9F" w:rsidRDefault="00F130E8" w:rsidP="000C7D26">
            <w:pPr>
              <w:spacing w:after="0"/>
              <w:rPr>
                <w:rFonts w:ascii="Arial" w:hAnsi="Arial" w:cs="Arial"/>
                <w:sz w:val="18"/>
                <w:lang w:eastAsia="zh-CN"/>
              </w:rPr>
            </w:pPr>
          </w:p>
        </w:tc>
      </w:tr>
      <w:tr w:rsidR="00F130E8" w:rsidRPr="00576D9F" w14:paraId="550D478A"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3A2B0BCF"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2070E5FC"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2633A999" w14:textId="77777777"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14:paraId="26FE1D23"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B0974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8C7F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0C906C" w14:textId="77777777" w:rsidR="00F130E8" w:rsidRPr="00576D9F" w:rsidRDefault="00F130E8" w:rsidP="000C7D26">
            <w:pPr>
              <w:spacing w:after="0"/>
              <w:rPr>
                <w:rFonts w:ascii="Arial" w:hAnsi="Arial" w:cs="Arial"/>
                <w:sz w:val="18"/>
                <w:lang w:eastAsia="zh-CN"/>
              </w:rPr>
            </w:pPr>
          </w:p>
        </w:tc>
      </w:tr>
      <w:tr w:rsidR="00F130E8" w:rsidRPr="00576D9F" w14:paraId="62D8F469"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97E5DD5" w14:textId="77777777"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FE2B960"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14:paraId="37EE819A"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EEAFCF"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DB8141"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2DFA410E"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49E7087"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D4FDEF4" w14:textId="77777777" w:rsidR="00F130E8" w:rsidRPr="00576D9F" w:rsidRDefault="00F130E8" w:rsidP="000C7D26">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C2936D7"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5429CE37" w14:textId="77777777" w:rsidR="00F130E8" w:rsidRPr="00576D9F" w:rsidRDefault="00F130E8" w:rsidP="000C7D26">
            <w:pPr>
              <w:pStyle w:val="TAC"/>
              <w:rPr>
                <w:rFonts w:cs="Arial"/>
              </w:rPr>
            </w:pPr>
            <w:r w:rsidRPr="00576D9F">
              <w:rPr>
                <w:rFonts w:cs="Arial"/>
                <w:lang w:eastAsia="zh-CN"/>
              </w:rPr>
              <w:t>-60</w:t>
            </w:r>
          </w:p>
        </w:tc>
      </w:tr>
      <w:tr w:rsidR="00F130E8" w:rsidRPr="00576D9F" w14:paraId="47CC9C9F"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38255795" w14:textId="77777777" w:rsidR="00F130E8" w:rsidRPr="00576D9F" w:rsidRDefault="00F130E8" w:rsidP="000C7D26">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0B9DB72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C87828C"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A7FD9E"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8B95830"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4978EF58" w14:textId="77777777"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3F82EEDE"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D1283B5" w14:textId="77777777"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6A536E0C"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DB1C483" w14:textId="77777777" w:rsidR="00F130E8" w:rsidRPr="00576D9F" w:rsidRDefault="00F130E8" w:rsidP="000C7D26">
            <w:pPr>
              <w:pStyle w:val="TAC"/>
              <w:rPr>
                <w:rFonts w:cs="Arial"/>
              </w:rPr>
            </w:pPr>
            <w:r w:rsidRPr="00576D9F">
              <w:rPr>
                <w:rFonts w:cs="Arial"/>
                <w:lang w:eastAsia="zh-CN"/>
              </w:rPr>
              <w:t>-63.2</w:t>
            </w:r>
          </w:p>
        </w:tc>
      </w:tr>
      <w:tr w:rsidR="00F130E8" w:rsidRPr="00576D9F" w14:paraId="0E119FE3"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0FA16119"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14:paraId="3D16ADAF" w14:textId="77777777"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14:paraId="2A11F5DB"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75CFD9E"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552F8C53"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14:paraId="1C272339" w14:textId="77777777"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7EF7BB"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35F2995A"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36F1D20F"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614646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01918D3C" w14:textId="77777777"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157A586A" w14:textId="77777777"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14:paraId="119E8EF6" w14:textId="77777777"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14:paraId="0ADF2C8B" w14:textId="77777777"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14:paraId="2EBC7450" w14:textId="77777777"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14:paraId="0EC6F429" w14:textId="77777777" w:rsidR="00F130E8" w:rsidRPr="00576D9F" w:rsidRDefault="00F130E8" w:rsidP="000C7D26">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14:paraId="47E3DD16" w14:textId="77777777" w:rsidR="00F130E8" w:rsidRPr="00576D9F" w:rsidRDefault="00F130E8" w:rsidP="00F130E8">
      <w:pPr>
        <w:rPr>
          <w:lang w:eastAsia="zh-CN"/>
        </w:rPr>
      </w:pPr>
    </w:p>
    <w:p w14:paraId="0BA567DE" w14:textId="77777777" w:rsidR="00F130E8" w:rsidRPr="00576D9F" w:rsidRDefault="00F130E8" w:rsidP="00F130E8">
      <w:pPr>
        <w:pStyle w:val="Heading4"/>
        <w:rPr>
          <w:b/>
          <w:i/>
          <w:lang w:eastAsia="zh-CN"/>
        </w:rPr>
      </w:pPr>
      <w:bookmarkStart w:id="327" w:name="_Toc5292725"/>
      <w:bookmarkStart w:id="328" w:name="_Toc36047057"/>
      <w:bookmarkStart w:id="329" w:name="_Toc37231485"/>
      <w:bookmarkStart w:id="330" w:name="_Toc37231590"/>
      <w:r w:rsidRPr="00576D9F">
        <w:rPr>
          <w:lang w:eastAsia="zh-CN"/>
        </w:rPr>
        <w:t>A.3.3.2.2</w:t>
      </w:r>
      <w:r w:rsidRPr="00576D9F">
        <w:rPr>
          <w:lang w:eastAsia="zh-CN"/>
        </w:rPr>
        <w:tab/>
        <w:t>Test Requirements</w:t>
      </w:r>
      <w:bookmarkEnd w:id="327"/>
      <w:bookmarkEnd w:id="328"/>
      <w:bookmarkEnd w:id="329"/>
      <w:bookmarkEnd w:id="330"/>
    </w:p>
    <w:p w14:paraId="638E6A8A" w14:textId="77777777"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14:paraId="699A277E" w14:textId="77777777" w:rsidR="00F130E8" w:rsidRPr="00576D9F" w:rsidRDefault="00F130E8" w:rsidP="00F130E8">
      <w:pPr>
        <w:rPr>
          <w:lang w:eastAsia="zh-CN"/>
        </w:rPr>
      </w:pPr>
      <w:r w:rsidRPr="00576D9F">
        <w:rPr>
          <w:lang w:eastAsia="zh-CN"/>
        </w:rPr>
        <w:t>The rate of correct events observed during repeated tests shall be at least 90% for each of the events.</w:t>
      </w:r>
    </w:p>
    <w:p w14:paraId="59E9F42C" w14:textId="77777777"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14:paraId="7F492F4C" w14:textId="77777777" w:rsidR="00F130E8" w:rsidRPr="00576D9F" w:rsidRDefault="00F130E8" w:rsidP="00F130E8">
      <w:pPr>
        <w:pStyle w:val="Heading1"/>
      </w:pPr>
      <w:bookmarkStart w:id="331" w:name="_Toc5292726"/>
      <w:bookmarkStart w:id="332" w:name="_Toc36047058"/>
      <w:bookmarkStart w:id="333" w:name="_Toc37231486"/>
      <w:bookmarkStart w:id="334" w:name="_Toc37231591"/>
      <w:r w:rsidRPr="00576D9F">
        <w:lastRenderedPageBreak/>
        <w:t>A.4</w:t>
      </w:r>
      <w:r w:rsidRPr="00576D9F">
        <w:tab/>
        <w:t>Measurement Performance Requirements</w:t>
      </w:r>
      <w:bookmarkEnd w:id="331"/>
      <w:bookmarkEnd w:id="332"/>
      <w:bookmarkEnd w:id="333"/>
      <w:bookmarkEnd w:id="334"/>
    </w:p>
    <w:p w14:paraId="35A8655B" w14:textId="77777777" w:rsidR="00F130E8" w:rsidRPr="00576D9F" w:rsidRDefault="00F130E8" w:rsidP="00F130E8">
      <w:pPr>
        <w:pStyle w:val="Heading2"/>
      </w:pPr>
      <w:bookmarkStart w:id="335" w:name="_Toc5292727"/>
      <w:bookmarkStart w:id="336" w:name="_Toc36047059"/>
      <w:bookmarkStart w:id="337" w:name="_Toc37231487"/>
      <w:bookmarkStart w:id="338" w:name="_Toc37231592"/>
      <w:r w:rsidRPr="00576D9F">
        <w:t>A.4.1</w:t>
      </w:r>
      <w:r w:rsidRPr="00576D9F">
        <w:tab/>
        <w:t>General</w:t>
      </w:r>
      <w:bookmarkEnd w:id="335"/>
      <w:bookmarkEnd w:id="336"/>
      <w:bookmarkEnd w:id="337"/>
      <w:bookmarkEnd w:id="338"/>
    </w:p>
    <w:p w14:paraId="18451985" w14:textId="77777777" w:rsidR="00F130E8" w:rsidRPr="00576D9F" w:rsidRDefault="00F130E8" w:rsidP="00F130E8">
      <w:pPr>
        <w:rPr>
          <w:rFonts w:cs="v4.2.0"/>
        </w:rPr>
      </w:pPr>
      <w:r w:rsidRPr="00576D9F">
        <w:rPr>
          <w:rFonts w:cs="v4.2.0"/>
        </w:rPr>
        <w:t>Unless explicitly stated otherwise:</w:t>
      </w:r>
    </w:p>
    <w:p w14:paraId="2DF0C568" w14:textId="77777777"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14:paraId="08D1E234" w14:textId="77777777"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14:paraId="76DF99F0" w14:textId="77777777" w:rsidR="00F130E8" w:rsidRPr="00576D9F" w:rsidRDefault="00F130E8" w:rsidP="00F130E8">
      <w:pPr>
        <w:pStyle w:val="Heading2"/>
      </w:pPr>
      <w:bookmarkStart w:id="339" w:name="_Toc5292728"/>
      <w:bookmarkStart w:id="340" w:name="_Toc36047060"/>
      <w:bookmarkStart w:id="341" w:name="_Toc37231488"/>
      <w:bookmarkStart w:id="342" w:name="_Toc37231593"/>
      <w:r w:rsidRPr="00576D9F">
        <w:t>A.4.2</w:t>
      </w:r>
      <w:r w:rsidRPr="00576D9F">
        <w:tab/>
        <w:t>MBS Code Phase Measurement Accuracy Requirements in AWGN</w:t>
      </w:r>
      <w:bookmarkEnd w:id="339"/>
      <w:bookmarkEnd w:id="340"/>
      <w:bookmarkEnd w:id="341"/>
      <w:bookmarkEnd w:id="342"/>
      <w:r w:rsidRPr="00576D9F">
        <w:t xml:space="preserve"> </w:t>
      </w:r>
    </w:p>
    <w:p w14:paraId="7B217D1A" w14:textId="77777777" w:rsidR="00F130E8" w:rsidRPr="00576D9F" w:rsidRDefault="00F130E8" w:rsidP="00F130E8">
      <w:pPr>
        <w:pStyle w:val="Heading3"/>
      </w:pPr>
      <w:bookmarkStart w:id="343" w:name="_Toc5292729"/>
      <w:bookmarkStart w:id="344" w:name="_Toc36047061"/>
      <w:bookmarkStart w:id="345" w:name="_Toc37231489"/>
      <w:bookmarkStart w:id="346" w:name="_Toc37231594"/>
      <w:r w:rsidRPr="00576D9F">
        <w:t>A.4.2.1</w:t>
      </w:r>
      <w:r w:rsidRPr="00576D9F">
        <w:tab/>
        <w:t>Test Purpose and Environment</w:t>
      </w:r>
      <w:bookmarkEnd w:id="343"/>
      <w:bookmarkEnd w:id="344"/>
      <w:bookmarkEnd w:id="345"/>
      <w:bookmarkEnd w:id="346"/>
    </w:p>
    <w:p w14:paraId="4EC94475" w14:textId="77777777"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14:paraId="1A5419A4" w14:textId="77777777"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14:paraId="276879F4" w14:textId="77777777"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14:paraId="6E1B4327" w14:textId="77777777"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14:paraId="26EC343E" w14:textId="77777777" w:rsidR="00F130E8" w:rsidRPr="00576D9F" w:rsidRDefault="00F130E8" w:rsidP="00F130E8">
      <w:r w:rsidRPr="00576D9F">
        <w:t>Each of the beacons shall use a unique PN code chosen from the PN code list for TB1 [7].</w:t>
      </w:r>
    </w:p>
    <w:p w14:paraId="4E9CF8C7" w14:textId="77777777" w:rsidR="00F130E8" w:rsidRPr="00576D9F" w:rsidRDefault="00F130E8" w:rsidP="00F130E8">
      <w:r w:rsidRPr="00576D9F">
        <w:t>If the UE supports MBS assistance data, the UE will receive the MBS assistance data for each beacon via LPP, according to Annex A.</w:t>
      </w:r>
    </w:p>
    <w:p w14:paraId="7700C45B" w14:textId="77777777"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5"/>
        <w:gridCol w:w="3040"/>
        <w:gridCol w:w="2914"/>
      </w:tblGrid>
      <w:tr w:rsidR="00F130E8" w:rsidRPr="00576D9F" w14:paraId="54FC034B" w14:textId="77777777" w:rsidTr="000C7D26">
        <w:trPr>
          <w:jc w:val="center"/>
        </w:trPr>
        <w:tc>
          <w:tcPr>
            <w:tcW w:w="1908" w:type="dxa"/>
            <w:shd w:val="clear" w:color="auto" w:fill="auto"/>
          </w:tcPr>
          <w:p w14:paraId="7379BDA2"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206CE351"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0C5970D2" w14:textId="77777777" w:rsidR="00F130E8" w:rsidRPr="00576D9F" w:rsidRDefault="00F130E8" w:rsidP="000C7D26">
            <w:pPr>
              <w:pStyle w:val="TAH"/>
              <w:rPr>
                <w:rFonts w:cs="Arial"/>
              </w:rPr>
            </w:pPr>
            <w:r w:rsidRPr="00576D9F">
              <w:rPr>
                <w:rFonts w:cs="Arial"/>
              </w:rPr>
              <w:t>Value</w:t>
            </w:r>
          </w:p>
        </w:tc>
        <w:tc>
          <w:tcPr>
            <w:tcW w:w="2986" w:type="dxa"/>
          </w:tcPr>
          <w:p w14:paraId="5E49EC53" w14:textId="77777777" w:rsidR="00F130E8" w:rsidRPr="00576D9F" w:rsidRDefault="00F130E8" w:rsidP="000C7D26">
            <w:pPr>
              <w:pStyle w:val="TAH"/>
              <w:rPr>
                <w:rFonts w:cs="Arial"/>
              </w:rPr>
            </w:pPr>
            <w:r w:rsidRPr="00576D9F">
              <w:rPr>
                <w:rFonts w:cs="Arial"/>
              </w:rPr>
              <w:t>Comment</w:t>
            </w:r>
          </w:p>
        </w:tc>
      </w:tr>
      <w:tr w:rsidR="00F130E8" w:rsidRPr="00576D9F" w14:paraId="0156A086" w14:textId="77777777" w:rsidTr="000C7D26">
        <w:trPr>
          <w:jc w:val="center"/>
        </w:trPr>
        <w:tc>
          <w:tcPr>
            <w:tcW w:w="1908" w:type="dxa"/>
            <w:shd w:val="clear" w:color="auto" w:fill="auto"/>
          </w:tcPr>
          <w:p w14:paraId="63173799"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0CBCE33E"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45668243" w14:textId="77777777" w:rsidR="00F130E8" w:rsidRPr="00576D9F" w:rsidRDefault="00F130E8" w:rsidP="000C7D26">
            <w:pPr>
              <w:pStyle w:val="TAC"/>
              <w:rPr>
                <w:rFonts w:cs="Arial"/>
              </w:rPr>
            </w:pPr>
            <w:r w:rsidRPr="00576D9F">
              <w:rPr>
                <w:rFonts w:cs="Arial"/>
              </w:rPr>
              <w:t>925.977</w:t>
            </w:r>
          </w:p>
        </w:tc>
        <w:tc>
          <w:tcPr>
            <w:tcW w:w="2986" w:type="dxa"/>
          </w:tcPr>
          <w:p w14:paraId="08A01BC9" w14:textId="77777777" w:rsidR="00F130E8" w:rsidRPr="00576D9F" w:rsidRDefault="00F130E8" w:rsidP="000C7D26">
            <w:pPr>
              <w:pStyle w:val="TAC"/>
              <w:rPr>
                <w:rFonts w:cs="Arial"/>
              </w:rPr>
            </w:pPr>
          </w:p>
        </w:tc>
      </w:tr>
      <w:tr w:rsidR="00F130E8" w:rsidRPr="00576D9F" w14:paraId="65A508F5" w14:textId="77777777" w:rsidTr="000C7D26">
        <w:trPr>
          <w:jc w:val="center"/>
        </w:trPr>
        <w:tc>
          <w:tcPr>
            <w:tcW w:w="1908" w:type="dxa"/>
            <w:shd w:val="clear" w:color="auto" w:fill="auto"/>
          </w:tcPr>
          <w:p w14:paraId="7358F87D"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3741BC03"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6FD693FB" w14:textId="77777777" w:rsidR="00F130E8" w:rsidRPr="00576D9F" w:rsidRDefault="00F130E8" w:rsidP="000C7D26">
            <w:pPr>
              <w:pStyle w:val="TAC"/>
              <w:rPr>
                <w:rFonts w:cs="Arial"/>
              </w:rPr>
            </w:pPr>
            <w:r w:rsidRPr="00576D9F">
              <w:rPr>
                <w:rFonts w:cs="Arial"/>
              </w:rPr>
              <w:t xml:space="preserve">AWGN </w:t>
            </w:r>
          </w:p>
        </w:tc>
        <w:tc>
          <w:tcPr>
            <w:tcW w:w="2986" w:type="dxa"/>
          </w:tcPr>
          <w:p w14:paraId="15F7FCAC" w14:textId="77777777" w:rsidR="00F130E8" w:rsidRPr="00576D9F" w:rsidRDefault="00F130E8" w:rsidP="000C7D26">
            <w:pPr>
              <w:pStyle w:val="TAC"/>
              <w:rPr>
                <w:rFonts w:cs="Arial"/>
              </w:rPr>
            </w:pPr>
          </w:p>
        </w:tc>
      </w:tr>
      <w:tr w:rsidR="00F130E8" w:rsidRPr="00576D9F" w14:paraId="7AB19600" w14:textId="77777777" w:rsidTr="000C7D26">
        <w:trPr>
          <w:jc w:val="center"/>
        </w:trPr>
        <w:tc>
          <w:tcPr>
            <w:tcW w:w="1908" w:type="dxa"/>
            <w:shd w:val="clear" w:color="auto" w:fill="auto"/>
          </w:tcPr>
          <w:p w14:paraId="07557ADF"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755764A5"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34BD1184" w14:textId="77777777" w:rsidR="00F130E8" w:rsidRPr="00576D9F" w:rsidRDefault="00F130E8" w:rsidP="000C7D26">
            <w:pPr>
              <w:pStyle w:val="TAC"/>
              <w:rPr>
                <w:rFonts w:cs="Arial"/>
              </w:rPr>
            </w:pPr>
            <w:r w:rsidRPr="00576D9F">
              <w:rPr>
                <w:rFonts w:cs="Arial"/>
              </w:rPr>
              <w:t>TB1 (2 MHz)</w:t>
            </w:r>
          </w:p>
        </w:tc>
        <w:tc>
          <w:tcPr>
            <w:tcW w:w="2986" w:type="dxa"/>
          </w:tcPr>
          <w:p w14:paraId="5455CD4B" w14:textId="77777777" w:rsidR="00F130E8" w:rsidRPr="00576D9F" w:rsidRDefault="00F130E8" w:rsidP="000C7D26">
            <w:pPr>
              <w:pStyle w:val="TAC"/>
              <w:rPr>
                <w:rFonts w:cs="Arial"/>
              </w:rPr>
            </w:pPr>
          </w:p>
        </w:tc>
      </w:tr>
      <w:tr w:rsidR="00F130E8" w:rsidRPr="00576D9F" w14:paraId="395D772F" w14:textId="77777777" w:rsidTr="000C7D26">
        <w:trPr>
          <w:jc w:val="center"/>
        </w:trPr>
        <w:tc>
          <w:tcPr>
            <w:tcW w:w="1908" w:type="dxa"/>
            <w:shd w:val="clear" w:color="auto" w:fill="auto"/>
          </w:tcPr>
          <w:p w14:paraId="09D48373" w14:textId="77777777" w:rsidR="00F130E8" w:rsidRPr="00576D9F" w:rsidRDefault="00F130E8" w:rsidP="000C7D26">
            <w:pPr>
              <w:pStyle w:val="TAL"/>
              <w:rPr>
                <w:rFonts w:cs="Arial"/>
              </w:rPr>
            </w:pPr>
            <w:r w:rsidRPr="00576D9F">
              <w:rPr>
                <w:rFonts w:cs="Arial"/>
              </w:rPr>
              <w:t>MBS Packet Type</w:t>
            </w:r>
          </w:p>
        </w:tc>
        <w:tc>
          <w:tcPr>
            <w:tcW w:w="1839" w:type="dxa"/>
            <w:shd w:val="clear" w:color="auto" w:fill="auto"/>
          </w:tcPr>
          <w:p w14:paraId="38C3999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2E7DBEB" w14:textId="77777777" w:rsidR="00F130E8" w:rsidRPr="00576D9F" w:rsidRDefault="00F130E8" w:rsidP="000C7D26">
            <w:pPr>
              <w:pStyle w:val="TAC"/>
              <w:rPr>
                <w:rFonts w:cs="Arial"/>
              </w:rPr>
            </w:pPr>
            <w:r w:rsidRPr="00576D9F">
              <w:rPr>
                <w:rFonts w:cs="Arial"/>
              </w:rPr>
              <w:t>Type 2</w:t>
            </w:r>
          </w:p>
        </w:tc>
        <w:tc>
          <w:tcPr>
            <w:tcW w:w="2986" w:type="dxa"/>
          </w:tcPr>
          <w:p w14:paraId="53ECAAB3" w14:textId="77777777" w:rsidR="00F130E8" w:rsidRPr="00576D9F" w:rsidRDefault="00F130E8" w:rsidP="000C7D26">
            <w:pPr>
              <w:pStyle w:val="TAC"/>
              <w:rPr>
                <w:rFonts w:cs="Arial"/>
              </w:rPr>
            </w:pPr>
          </w:p>
        </w:tc>
      </w:tr>
      <w:tr w:rsidR="00F130E8" w:rsidRPr="00576D9F" w14:paraId="3381A325" w14:textId="77777777" w:rsidTr="000C7D26">
        <w:trPr>
          <w:jc w:val="center"/>
        </w:trPr>
        <w:tc>
          <w:tcPr>
            <w:tcW w:w="1908" w:type="dxa"/>
            <w:shd w:val="clear" w:color="auto" w:fill="auto"/>
          </w:tcPr>
          <w:p w14:paraId="51B21DF7"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3934690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AAE9C72"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07B485E7" w14:textId="77777777" w:rsidR="00F130E8" w:rsidRPr="00576D9F" w:rsidRDefault="00F130E8" w:rsidP="000C7D26">
            <w:pPr>
              <w:pStyle w:val="TAC"/>
              <w:rPr>
                <w:rFonts w:cs="Arial"/>
              </w:rPr>
            </w:pPr>
          </w:p>
        </w:tc>
      </w:tr>
      <w:tr w:rsidR="00F130E8" w:rsidRPr="00576D9F" w14:paraId="194BD551" w14:textId="77777777" w:rsidTr="000C7D26">
        <w:trPr>
          <w:jc w:val="center"/>
        </w:trPr>
        <w:tc>
          <w:tcPr>
            <w:tcW w:w="1908" w:type="dxa"/>
            <w:shd w:val="clear" w:color="auto" w:fill="auto"/>
          </w:tcPr>
          <w:p w14:paraId="0F5C8D13" w14:textId="77777777"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14:paraId="6C9CC214"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54CE7199" w14:textId="77777777" w:rsidR="00F130E8" w:rsidRPr="00576D9F" w:rsidRDefault="00F130E8" w:rsidP="000C7D26">
            <w:pPr>
              <w:pStyle w:val="TAC"/>
              <w:rPr>
                <w:rFonts w:cs="Arial"/>
              </w:rPr>
            </w:pPr>
            <w:r w:rsidRPr="00576D9F">
              <w:rPr>
                <w:rFonts w:cs="Arial"/>
              </w:rPr>
              <w:t>1.6678x10</w:t>
            </w:r>
            <w:r w:rsidRPr="00576D9F">
              <w:rPr>
                <w:rFonts w:cs="Arial"/>
                <w:vertAlign w:val="superscript"/>
              </w:rPr>
              <w:t>-4</w:t>
            </w:r>
          </w:p>
        </w:tc>
        <w:tc>
          <w:tcPr>
            <w:tcW w:w="2986" w:type="dxa"/>
          </w:tcPr>
          <w:p w14:paraId="0EE8EFFF"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2717BFA2" w14:textId="77777777" w:rsidTr="000C7D26">
        <w:trPr>
          <w:jc w:val="center"/>
        </w:trPr>
        <w:tc>
          <w:tcPr>
            <w:tcW w:w="1908" w:type="dxa"/>
            <w:shd w:val="clear" w:color="auto" w:fill="auto"/>
          </w:tcPr>
          <w:p w14:paraId="0D434970" w14:textId="77777777" w:rsidR="00F130E8" w:rsidRPr="00576D9F" w:rsidRDefault="00F130E8" w:rsidP="000C7D26">
            <w:pPr>
              <w:pStyle w:val="TAL"/>
              <w:rPr>
                <w:rFonts w:cs="Arial"/>
              </w:rPr>
            </w:pPr>
            <w:r w:rsidRPr="00576D9F">
              <w:rPr>
                <w:rFonts w:cs="Arial"/>
              </w:rPr>
              <w:t>-130 dBm beacon transmitted Code Phase (delay)</w:t>
            </w:r>
          </w:p>
        </w:tc>
        <w:tc>
          <w:tcPr>
            <w:tcW w:w="1839" w:type="dxa"/>
            <w:shd w:val="clear" w:color="auto" w:fill="auto"/>
          </w:tcPr>
          <w:p w14:paraId="69650C53"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6496C6A8" w14:textId="77777777" w:rsidR="00F130E8" w:rsidRPr="00576D9F" w:rsidRDefault="00F130E8" w:rsidP="000C7D26">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14:paraId="07501A90" w14:textId="77777777" w:rsidR="00F130E8" w:rsidRPr="00576D9F" w:rsidRDefault="00F130E8" w:rsidP="000C7D26">
            <w:pPr>
              <w:pStyle w:val="TAC"/>
              <w:rPr>
                <w:rFonts w:cs="Arial"/>
              </w:rPr>
            </w:pPr>
            <w:r w:rsidRPr="00576D9F">
              <w:rPr>
                <w:rFonts w:cs="Arial"/>
              </w:rPr>
              <w:t>Corresponds to 1500 m. Constant per beacon for the duration of the test.</w:t>
            </w:r>
          </w:p>
        </w:tc>
      </w:tr>
      <w:tr w:rsidR="00F130E8" w:rsidRPr="00576D9F" w14:paraId="1B37AFB8" w14:textId="77777777" w:rsidTr="000C7D26">
        <w:trPr>
          <w:jc w:val="center"/>
        </w:trPr>
        <w:tc>
          <w:tcPr>
            <w:tcW w:w="1908" w:type="dxa"/>
            <w:shd w:val="clear" w:color="auto" w:fill="auto"/>
          </w:tcPr>
          <w:p w14:paraId="551F81F7" w14:textId="77777777"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14:paraId="34C9D1F3"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3D881C5D" w14:textId="77777777" w:rsidR="00F130E8" w:rsidRPr="00576D9F" w:rsidRDefault="00F130E8" w:rsidP="000C7D26">
            <w:pPr>
              <w:pStyle w:val="TAC"/>
              <w:rPr>
                <w:rFonts w:cs="Arial"/>
              </w:rPr>
            </w:pPr>
            <w:r w:rsidRPr="00576D9F">
              <w:rPr>
                <w:rFonts w:cs="Arial"/>
              </w:rPr>
              <w:t>12000</w:t>
            </w:r>
          </w:p>
        </w:tc>
        <w:tc>
          <w:tcPr>
            <w:tcW w:w="2986" w:type="dxa"/>
          </w:tcPr>
          <w:p w14:paraId="29B4E165" w14:textId="77777777" w:rsidR="00F130E8" w:rsidRPr="00576D9F" w:rsidRDefault="00F130E8" w:rsidP="000C7D26">
            <w:pPr>
              <w:pStyle w:val="TAC"/>
              <w:rPr>
                <w:rFonts w:cs="Arial"/>
              </w:rPr>
            </w:pPr>
          </w:p>
        </w:tc>
      </w:tr>
    </w:tbl>
    <w:p w14:paraId="425CD905" w14:textId="77777777" w:rsidR="00F130E8" w:rsidRPr="00576D9F" w:rsidRDefault="00F130E8" w:rsidP="00F130E8"/>
    <w:p w14:paraId="7EFE70FA" w14:textId="77777777" w:rsidR="00F130E8" w:rsidRPr="00576D9F" w:rsidRDefault="00F130E8" w:rsidP="00F130E8">
      <w:pPr>
        <w:pStyle w:val="TH"/>
      </w:pPr>
      <w:r w:rsidRPr="00576D9F">
        <w:lastRenderedPageBreak/>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717CA922" w14:textId="77777777" w:rsidTr="000C7D26">
        <w:trPr>
          <w:jc w:val="center"/>
        </w:trPr>
        <w:tc>
          <w:tcPr>
            <w:tcW w:w="1908" w:type="dxa"/>
            <w:shd w:val="clear" w:color="auto" w:fill="auto"/>
          </w:tcPr>
          <w:p w14:paraId="024110B3"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152A4978"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12513B0B" w14:textId="77777777" w:rsidR="00F130E8" w:rsidRPr="00576D9F" w:rsidRDefault="00F130E8" w:rsidP="000C7D26">
            <w:pPr>
              <w:pStyle w:val="TAH"/>
              <w:rPr>
                <w:rFonts w:cs="Arial"/>
              </w:rPr>
            </w:pPr>
            <w:r w:rsidRPr="00576D9F">
              <w:rPr>
                <w:rFonts w:cs="Arial"/>
              </w:rPr>
              <w:t>Value</w:t>
            </w:r>
          </w:p>
        </w:tc>
        <w:tc>
          <w:tcPr>
            <w:tcW w:w="2986" w:type="dxa"/>
          </w:tcPr>
          <w:p w14:paraId="5152D330" w14:textId="77777777" w:rsidR="00F130E8" w:rsidRPr="00576D9F" w:rsidRDefault="00F130E8" w:rsidP="000C7D26">
            <w:pPr>
              <w:pStyle w:val="TAH"/>
              <w:rPr>
                <w:rFonts w:cs="Arial"/>
              </w:rPr>
            </w:pPr>
            <w:r w:rsidRPr="00576D9F">
              <w:rPr>
                <w:rFonts w:cs="Arial"/>
              </w:rPr>
              <w:t>Comment</w:t>
            </w:r>
          </w:p>
        </w:tc>
      </w:tr>
      <w:tr w:rsidR="00F130E8" w:rsidRPr="00576D9F" w14:paraId="333F4227" w14:textId="77777777" w:rsidTr="000C7D26">
        <w:trPr>
          <w:jc w:val="center"/>
        </w:trPr>
        <w:tc>
          <w:tcPr>
            <w:tcW w:w="1908" w:type="dxa"/>
            <w:shd w:val="clear" w:color="auto" w:fill="auto"/>
          </w:tcPr>
          <w:p w14:paraId="56716F3E"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58C57AF5"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B0AF640" w14:textId="77777777" w:rsidR="00F130E8" w:rsidRPr="00576D9F" w:rsidRDefault="00F130E8" w:rsidP="000C7D26">
            <w:pPr>
              <w:pStyle w:val="TAC"/>
              <w:rPr>
                <w:rFonts w:cs="Arial"/>
              </w:rPr>
            </w:pPr>
            <w:r w:rsidRPr="00576D9F">
              <w:rPr>
                <w:rFonts w:cs="Arial"/>
              </w:rPr>
              <w:t>Equal to Slot number</w:t>
            </w:r>
          </w:p>
        </w:tc>
        <w:tc>
          <w:tcPr>
            <w:tcW w:w="2986" w:type="dxa"/>
          </w:tcPr>
          <w:p w14:paraId="5E95C8A5" w14:textId="77777777" w:rsidR="00F130E8" w:rsidRPr="00576D9F" w:rsidRDefault="00F130E8" w:rsidP="000C7D26">
            <w:pPr>
              <w:pStyle w:val="TAC"/>
              <w:rPr>
                <w:rFonts w:cs="Arial"/>
              </w:rPr>
            </w:pPr>
          </w:p>
        </w:tc>
      </w:tr>
      <w:tr w:rsidR="00F130E8" w:rsidRPr="00576D9F" w14:paraId="32B16436" w14:textId="77777777" w:rsidTr="000C7D26">
        <w:trPr>
          <w:jc w:val="center"/>
        </w:trPr>
        <w:tc>
          <w:tcPr>
            <w:tcW w:w="1908" w:type="dxa"/>
            <w:shd w:val="clear" w:color="auto" w:fill="auto"/>
          </w:tcPr>
          <w:p w14:paraId="1CD98E56"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61364D9C"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B4C47BD" w14:textId="77777777" w:rsidR="00F130E8" w:rsidRPr="00576D9F" w:rsidRDefault="00F130E8" w:rsidP="000C7D26">
            <w:pPr>
              <w:pStyle w:val="TAC"/>
              <w:rPr>
                <w:rFonts w:cs="Arial"/>
              </w:rPr>
            </w:pPr>
            <w:r w:rsidRPr="00576D9F">
              <w:rPr>
                <w:rFonts w:cs="Arial"/>
              </w:rPr>
              <w:t>Equal to Slot number</w:t>
            </w:r>
          </w:p>
        </w:tc>
        <w:tc>
          <w:tcPr>
            <w:tcW w:w="2986" w:type="dxa"/>
          </w:tcPr>
          <w:p w14:paraId="38691758" w14:textId="77777777" w:rsidR="00F130E8" w:rsidRPr="00576D9F" w:rsidRDefault="00F130E8" w:rsidP="000C7D26">
            <w:pPr>
              <w:pStyle w:val="TAC"/>
              <w:rPr>
                <w:rFonts w:cs="Arial"/>
              </w:rPr>
            </w:pPr>
          </w:p>
        </w:tc>
      </w:tr>
      <w:tr w:rsidR="00F130E8" w:rsidRPr="00576D9F" w14:paraId="621E3563" w14:textId="77777777" w:rsidTr="000C7D26">
        <w:trPr>
          <w:trHeight w:val="257"/>
          <w:jc w:val="center"/>
        </w:trPr>
        <w:tc>
          <w:tcPr>
            <w:tcW w:w="1908" w:type="dxa"/>
            <w:shd w:val="clear" w:color="auto" w:fill="auto"/>
          </w:tcPr>
          <w:p w14:paraId="5A5E2BE8"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69C7374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1AA06A06" w14:textId="77777777" w:rsidR="00F130E8" w:rsidRPr="00576D9F" w:rsidRDefault="00F130E8" w:rsidP="000C7D26">
            <w:pPr>
              <w:pStyle w:val="TAC"/>
              <w:rPr>
                <w:rFonts w:cs="Arial"/>
              </w:rPr>
            </w:pPr>
            <w:r w:rsidRPr="00576D9F">
              <w:rPr>
                <w:rFonts w:cs="Arial"/>
              </w:rPr>
              <w:t>0</w:t>
            </w:r>
          </w:p>
        </w:tc>
        <w:tc>
          <w:tcPr>
            <w:tcW w:w="2986" w:type="dxa"/>
          </w:tcPr>
          <w:p w14:paraId="171029BF" w14:textId="77777777" w:rsidR="00F130E8" w:rsidRPr="00576D9F" w:rsidRDefault="00F130E8" w:rsidP="000C7D26">
            <w:pPr>
              <w:pStyle w:val="TAC"/>
              <w:rPr>
                <w:rFonts w:cs="Arial"/>
              </w:rPr>
            </w:pPr>
          </w:p>
        </w:tc>
      </w:tr>
    </w:tbl>
    <w:p w14:paraId="3BF30F3A" w14:textId="77777777" w:rsidR="00F130E8" w:rsidRPr="00576D9F" w:rsidRDefault="00F130E8" w:rsidP="00F130E8"/>
    <w:p w14:paraId="769BEC00" w14:textId="77777777" w:rsidR="00F130E8" w:rsidRPr="00576D9F" w:rsidRDefault="00F130E8" w:rsidP="00F130E8">
      <w:pPr>
        <w:pStyle w:val="Heading3"/>
      </w:pPr>
      <w:bookmarkStart w:id="347" w:name="_Toc5292730"/>
      <w:bookmarkStart w:id="348" w:name="_Toc36047062"/>
      <w:bookmarkStart w:id="349" w:name="_Toc37231490"/>
      <w:bookmarkStart w:id="350" w:name="_Toc37231595"/>
      <w:r w:rsidRPr="00576D9F">
        <w:t>A.4.2.2</w:t>
      </w:r>
      <w:r w:rsidRPr="00576D9F">
        <w:tab/>
        <w:t>Test Requirements</w:t>
      </w:r>
      <w:bookmarkEnd w:id="347"/>
      <w:bookmarkEnd w:id="348"/>
      <w:bookmarkEnd w:id="349"/>
      <w:bookmarkEnd w:id="350"/>
    </w:p>
    <w:p w14:paraId="56B9A439" w14:textId="77777777" w:rsidR="00F130E8" w:rsidRPr="00576D9F" w:rsidRDefault="00F130E8" w:rsidP="00F130E8">
      <w:r w:rsidRPr="00576D9F">
        <w:t>The MBS Code Phase measurement accuracy shall fulfil the requirements in clauses 5.2, 5.3 and 5.4.</w:t>
      </w:r>
    </w:p>
    <w:p w14:paraId="2ADE1206" w14:textId="77777777" w:rsidR="00F130E8" w:rsidRPr="00576D9F" w:rsidRDefault="00F130E8" w:rsidP="00F130E8">
      <w:pPr>
        <w:pStyle w:val="Heading2"/>
      </w:pPr>
      <w:bookmarkStart w:id="351" w:name="_Toc5292731"/>
      <w:bookmarkStart w:id="352" w:name="_Toc36047063"/>
      <w:bookmarkStart w:id="353" w:name="_Toc37231491"/>
      <w:bookmarkStart w:id="354" w:name="_Toc37231596"/>
      <w:r w:rsidRPr="00576D9F">
        <w:t>A.4.3</w:t>
      </w:r>
      <w:r w:rsidRPr="00576D9F">
        <w:tab/>
        <w:t>MBS Code Phase Measurement Accuracy Requirements in Multipath</w:t>
      </w:r>
      <w:bookmarkEnd w:id="351"/>
      <w:bookmarkEnd w:id="352"/>
      <w:bookmarkEnd w:id="353"/>
      <w:bookmarkEnd w:id="354"/>
      <w:r w:rsidRPr="00576D9F">
        <w:t xml:space="preserve"> </w:t>
      </w:r>
    </w:p>
    <w:p w14:paraId="24663890" w14:textId="77777777" w:rsidR="00F130E8" w:rsidRPr="00576D9F" w:rsidRDefault="00F130E8" w:rsidP="00F130E8">
      <w:pPr>
        <w:pStyle w:val="Heading3"/>
      </w:pPr>
      <w:bookmarkStart w:id="355" w:name="_Toc5292732"/>
      <w:bookmarkStart w:id="356" w:name="_Toc36047064"/>
      <w:bookmarkStart w:id="357" w:name="_Toc37231492"/>
      <w:bookmarkStart w:id="358" w:name="_Toc37231597"/>
      <w:r w:rsidRPr="00576D9F">
        <w:t>A.4.3.1</w:t>
      </w:r>
      <w:r w:rsidRPr="00576D9F">
        <w:tab/>
        <w:t>Test Purpose and Environment</w:t>
      </w:r>
      <w:bookmarkEnd w:id="355"/>
      <w:bookmarkEnd w:id="356"/>
      <w:bookmarkEnd w:id="357"/>
      <w:bookmarkEnd w:id="358"/>
    </w:p>
    <w:p w14:paraId="0094B1A0" w14:textId="77777777"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14:paraId="636EFB46" w14:textId="77777777"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14:paraId="33AA9675" w14:textId="77777777" w:rsidR="00F130E8" w:rsidRPr="00576D9F" w:rsidRDefault="00F130E8" w:rsidP="00F130E8">
      <w:r w:rsidRPr="00576D9F">
        <w:t xml:space="preserve">Both beacon slots shall contain a beacon with the signal strength listed in clause 5.5. </w:t>
      </w:r>
    </w:p>
    <w:p w14:paraId="325AC645" w14:textId="77777777"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14:paraId="5F750EA5" w14:textId="77777777" w:rsidR="00F130E8" w:rsidRPr="00576D9F" w:rsidRDefault="00F130E8" w:rsidP="00F130E8">
      <w:r w:rsidRPr="00576D9F">
        <w:t>Each of the beacons shall use a unique PN code chosen from the PN code list for TB1 [7].</w:t>
      </w:r>
    </w:p>
    <w:p w14:paraId="28BFB805" w14:textId="77777777" w:rsidR="00F130E8" w:rsidRPr="00576D9F" w:rsidRDefault="00F130E8" w:rsidP="00F130E8">
      <w:r w:rsidRPr="00576D9F">
        <w:t>If the UE supports MBS assistance data, the UE will receive the MBS assistance data for each beacon via LPP, according to Annex A.</w:t>
      </w:r>
    </w:p>
    <w:p w14:paraId="5E0356C1" w14:textId="77777777"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14:paraId="4ECBBA20" w14:textId="77777777" w:rsidTr="000C7D26">
        <w:trPr>
          <w:jc w:val="center"/>
        </w:trPr>
        <w:tc>
          <w:tcPr>
            <w:tcW w:w="1908" w:type="dxa"/>
            <w:shd w:val="clear" w:color="auto" w:fill="auto"/>
          </w:tcPr>
          <w:p w14:paraId="41241A22"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210B5309"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4A7D3B17" w14:textId="77777777" w:rsidR="00F130E8" w:rsidRPr="00576D9F" w:rsidRDefault="00F130E8" w:rsidP="000C7D26">
            <w:pPr>
              <w:pStyle w:val="TAH"/>
              <w:rPr>
                <w:rFonts w:cs="Arial"/>
              </w:rPr>
            </w:pPr>
            <w:r w:rsidRPr="00576D9F">
              <w:rPr>
                <w:rFonts w:cs="Arial"/>
              </w:rPr>
              <w:t>Value</w:t>
            </w:r>
          </w:p>
        </w:tc>
        <w:tc>
          <w:tcPr>
            <w:tcW w:w="2986" w:type="dxa"/>
          </w:tcPr>
          <w:p w14:paraId="4150AB63" w14:textId="77777777" w:rsidR="00F130E8" w:rsidRPr="00576D9F" w:rsidRDefault="00F130E8" w:rsidP="000C7D26">
            <w:pPr>
              <w:pStyle w:val="TAH"/>
              <w:rPr>
                <w:rFonts w:cs="Arial"/>
              </w:rPr>
            </w:pPr>
            <w:r w:rsidRPr="00576D9F">
              <w:rPr>
                <w:rFonts w:cs="Arial"/>
              </w:rPr>
              <w:t>Comment</w:t>
            </w:r>
          </w:p>
        </w:tc>
      </w:tr>
      <w:tr w:rsidR="00F130E8" w:rsidRPr="00576D9F" w14:paraId="39F3F96E" w14:textId="77777777" w:rsidTr="000C7D26">
        <w:trPr>
          <w:jc w:val="center"/>
        </w:trPr>
        <w:tc>
          <w:tcPr>
            <w:tcW w:w="1908" w:type="dxa"/>
            <w:shd w:val="clear" w:color="auto" w:fill="auto"/>
          </w:tcPr>
          <w:p w14:paraId="78B02A33"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194FD8CC"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273CBDBD" w14:textId="77777777" w:rsidR="00F130E8" w:rsidRPr="00576D9F" w:rsidRDefault="00F130E8" w:rsidP="000C7D26">
            <w:pPr>
              <w:pStyle w:val="TAC"/>
              <w:rPr>
                <w:rFonts w:cs="Arial"/>
              </w:rPr>
            </w:pPr>
            <w:r w:rsidRPr="00576D9F">
              <w:rPr>
                <w:rFonts w:cs="Arial"/>
              </w:rPr>
              <w:t>925.977</w:t>
            </w:r>
          </w:p>
        </w:tc>
        <w:tc>
          <w:tcPr>
            <w:tcW w:w="2986" w:type="dxa"/>
          </w:tcPr>
          <w:p w14:paraId="6047B4E7" w14:textId="77777777" w:rsidR="00F130E8" w:rsidRPr="00576D9F" w:rsidRDefault="00F130E8" w:rsidP="000C7D26">
            <w:pPr>
              <w:pStyle w:val="TAC"/>
              <w:rPr>
                <w:rFonts w:cs="Arial"/>
              </w:rPr>
            </w:pPr>
          </w:p>
        </w:tc>
      </w:tr>
      <w:tr w:rsidR="00F130E8" w:rsidRPr="00576D9F" w14:paraId="378C5E8F" w14:textId="77777777" w:rsidTr="000C7D26">
        <w:trPr>
          <w:jc w:val="center"/>
        </w:trPr>
        <w:tc>
          <w:tcPr>
            <w:tcW w:w="1908" w:type="dxa"/>
            <w:shd w:val="clear" w:color="auto" w:fill="auto"/>
          </w:tcPr>
          <w:p w14:paraId="5FB4BFEF"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34341EE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E9226AF" w14:textId="77777777" w:rsidR="00F130E8" w:rsidRPr="00576D9F" w:rsidRDefault="00F130E8" w:rsidP="000C7D26">
            <w:pPr>
              <w:pStyle w:val="TAC"/>
              <w:rPr>
                <w:rFonts w:cs="Arial"/>
              </w:rPr>
            </w:pPr>
            <w:r w:rsidRPr="00576D9F">
              <w:rPr>
                <w:rFonts w:cs="Arial"/>
              </w:rPr>
              <w:t>EPA 5 Hz</w:t>
            </w:r>
          </w:p>
        </w:tc>
        <w:tc>
          <w:tcPr>
            <w:tcW w:w="2986" w:type="dxa"/>
          </w:tcPr>
          <w:p w14:paraId="57E2EC34" w14:textId="77777777" w:rsidR="00F130E8" w:rsidRPr="00576D9F" w:rsidRDefault="00F130E8" w:rsidP="000C7D26">
            <w:pPr>
              <w:pStyle w:val="TAC"/>
              <w:rPr>
                <w:rFonts w:cs="Arial"/>
              </w:rPr>
            </w:pPr>
          </w:p>
        </w:tc>
      </w:tr>
      <w:tr w:rsidR="00F130E8" w:rsidRPr="00576D9F" w14:paraId="67E221B5" w14:textId="77777777" w:rsidTr="000C7D26">
        <w:trPr>
          <w:jc w:val="center"/>
        </w:trPr>
        <w:tc>
          <w:tcPr>
            <w:tcW w:w="1908" w:type="dxa"/>
            <w:shd w:val="clear" w:color="auto" w:fill="auto"/>
          </w:tcPr>
          <w:p w14:paraId="1F145B5C"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6B018FDE"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35F92160" w14:textId="77777777" w:rsidR="00F130E8" w:rsidRPr="00576D9F" w:rsidRDefault="00F130E8" w:rsidP="000C7D26">
            <w:pPr>
              <w:pStyle w:val="TAC"/>
              <w:rPr>
                <w:rFonts w:cs="Arial"/>
              </w:rPr>
            </w:pPr>
            <w:r w:rsidRPr="00576D9F">
              <w:rPr>
                <w:rFonts w:cs="Arial"/>
              </w:rPr>
              <w:t>TB1 (2 MHz)</w:t>
            </w:r>
          </w:p>
        </w:tc>
        <w:tc>
          <w:tcPr>
            <w:tcW w:w="2986" w:type="dxa"/>
          </w:tcPr>
          <w:p w14:paraId="31821EBE" w14:textId="77777777" w:rsidR="00F130E8" w:rsidRPr="00576D9F" w:rsidRDefault="00F130E8" w:rsidP="000C7D26">
            <w:pPr>
              <w:pStyle w:val="TAC"/>
              <w:rPr>
                <w:rFonts w:cs="Arial"/>
              </w:rPr>
            </w:pPr>
          </w:p>
        </w:tc>
      </w:tr>
      <w:tr w:rsidR="00F130E8" w:rsidRPr="00576D9F" w14:paraId="0B542384" w14:textId="77777777" w:rsidTr="000C7D26">
        <w:trPr>
          <w:jc w:val="center"/>
        </w:trPr>
        <w:tc>
          <w:tcPr>
            <w:tcW w:w="1908" w:type="dxa"/>
            <w:shd w:val="clear" w:color="auto" w:fill="auto"/>
          </w:tcPr>
          <w:p w14:paraId="69340FEB" w14:textId="77777777" w:rsidR="00F130E8" w:rsidRPr="00576D9F" w:rsidRDefault="00F130E8" w:rsidP="000C7D26">
            <w:pPr>
              <w:pStyle w:val="TAL"/>
              <w:rPr>
                <w:rFonts w:cs="Arial"/>
              </w:rPr>
            </w:pPr>
            <w:r w:rsidRPr="00576D9F">
              <w:rPr>
                <w:rFonts w:cs="Arial"/>
              </w:rPr>
              <w:t>MBS Packet Type</w:t>
            </w:r>
          </w:p>
        </w:tc>
        <w:tc>
          <w:tcPr>
            <w:tcW w:w="1839" w:type="dxa"/>
            <w:shd w:val="clear" w:color="auto" w:fill="auto"/>
          </w:tcPr>
          <w:p w14:paraId="0D538B2F"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590F3143" w14:textId="77777777" w:rsidR="00F130E8" w:rsidRPr="00576D9F" w:rsidRDefault="00F130E8" w:rsidP="000C7D26">
            <w:pPr>
              <w:pStyle w:val="TAC"/>
              <w:rPr>
                <w:rFonts w:cs="Arial"/>
              </w:rPr>
            </w:pPr>
            <w:r w:rsidRPr="00576D9F">
              <w:rPr>
                <w:rFonts w:cs="Arial"/>
              </w:rPr>
              <w:t>Type 2</w:t>
            </w:r>
          </w:p>
        </w:tc>
        <w:tc>
          <w:tcPr>
            <w:tcW w:w="2986" w:type="dxa"/>
          </w:tcPr>
          <w:p w14:paraId="36E1B11B" w14:textId="77777777" w:rsidR="00F130E8" w:rsidRPr="00576D9F" w:rsidRDefault="00F130E8" w:rsidP="000C7D26">
            <w:pPr>
              <w:pStyle w:val="TAC"/>
              <w:rPr>
                <w:rFonts w:cs="Arial"/>
              </w:rPr>
            </w:pPr>
          </w:p>
        </w:tc>
      </w:tr>
      <w:tr w:rsidR="00F130E8" w:rsidRPr="00576D9F" w14:paraId="21A3F596" w14:textId="77777777" w:rsidTr="000C7D26">
        <w:trPr>
          <w:jc w:val="center"/>
        </w:trPr>
        <w:tc>
          <w:tcPr>
            <w:tcW w:w="1908" w:type="dxa"/>
            <w:shd w:val="clear" w:color="auto" w:fill="auto"/>
          </w:tcPr>
          <w:p w14:paraId="35E3361A"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689F514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42FE9FE2"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3D4881AF" w14:textId="77777777" w:rsidR="00F130E8" w:rsidRPr="00576D9F" w:rsidRDefault="00F130E8" w:rsidP="000C7D26">
            <w:pPr>
              <w:pStyle w:val="TAC"/>
              <w:rPr>
                <w:rFonts w:cs="Arial"/>
              </w:rPr>
            </w:pPr>
          </w:p>
        </w:tc>
      </w:tr>
      <w:tr w:rsidR="00F130E8" w:rsidRPr="00576D9F" w14:paraId="3C4E478E" w14:textId="77777777" w:rsidTr="000C7D26">
        <w:trPr>
          <w:jc w:val="center"/>
        </w:trPr>
        <w:tc>
          <w:tcPr>
            <w:tcW w:w="1908" w:type="dxa"/>
            <w:shd w:val="clear" w:color="auto" w:fill="auto"/>
          </w:tcPr>
          <w:p w14:paraId="2A113B42" w14:textId="77777777"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14:paraId="721B1C8E"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15235BAA" w14:textId="77777777"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14:paraId="088047C7"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56F141E4" w14:textId="77777777" w:rsidTr="000C7D26">
        <w:trPr>
          <w:jc w:val="center"/>
        </w:trPr>
        <w:tc>
          <w:tcPr>
            <w:tcW w:w="1908" w:type="dxa"/>
            <w:shd w:val="clear" w:color="auto" w:fill="auto"/>
          </w:tcPr>
          <w:p w14:paraId="221BD726" w14:textId="77777777"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14:paraId="21198800"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6B832E81" w14:textId="77777777" w:rsidR="00F130E8" w:rsidRPr="00576D9F" w:rsidRDefault="00F130E8" w:rsidP="000C7D26">
            <w:pPr>
              <w:pStyle w:val="TAC"/>
              <w:rPr>
                <w:rFonts w:cs="Arial"/>
              </w:rPr>
            </w:pPr>
            <w:r w:rsidRPr="00576D9F">
              <w:rPr>
                <w:rFonts w:cs="Arial"/>
              </w:rPr>
              <w:t>12000</w:t>
            </w:r>
          </w:p>
        </w:tc>
        <w:tc>
          <w:tcPr>
            <w:tcW w:w="2986" w:type="dxa"/>
          </w:tcPr>
          <w:p w14:paraId="229C0825" w14:textId="77777777" w:rsidR="00F130E8" w:rsidRPr="00576D9F" w:rsidRDefault="00F130E8" w:rsidP="000C7D26">
            <w:pPr>
              <w:pStyle w:val="TAC"/>
              <w:rPr>
                <w:rFonts w:cs="Arial"/>
              </w:rPr>
            </w:pPr>
          </w:p>
        </w:tc>
      </w:tr>
    </w:tbl>
    <w:p w14:paraId="0079A87D" w14:textId="77777777" w:rsidR="00F130E8" w:rsidRPr="00576D9F" w:rsidRDefault="00F130E8" w:rsidP="00F130E8"/>
    <w:p w14:paraId="56418306" w14:textId="77777777"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05E1FF07" w14:textId="77777777" w:rsidTr="000C7D26">
        <w:trPr>
          <w:jc w:val="center"/>
        </w:trPr>
        <w:tc>
          <w:tcPr>
            <w:tcW w:w="1908" w:type="dxa"/>
            <w:shd w:val="clear" w:color="auto" w:fill="auto"/>
          </w:tcPr>
          <w:p w14:paraId="2A4C5F30"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4EEC89DB"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63717318" w14:textId="77777777" w:rsidR="00F130E8" w:rsidRPr="00576D9F" w:rsidRDefault="00F130E8" w:rsidP="000C7D26">
            <w:pPr>
              <w:pStyle w:val="TAH"/>
              <w:rPr>
                <w:rFonts w:cs="Arial"/>
              </w:rPr>
            </w:pPr>
            <w:r w:rsidRPr="00576D9F">
              <w:rPr>
                <w:rFonts w:cs="Arial"/>
              </w:rPr>
              <w:t>Value</w:t>
            </w:r>
          </w:p>
        </w:tc>
        <w:tc>
          <w:tcPr>
            <w:tcW w:w="2986" w:type="dxa"/>
          </w:tcPr>
          <w:p w14:paraId="12594613" w14:textId="77777777" w:rsidR="00F130E8" w:rsidRPr="00576D9F" w:rsidRDefault="00F130E8" w:rsidP="000C7D26">
            <w:pPr>
              <w:pStyle w:val="TAH"/>
              <w:rPr>
                <w:rFonts w:cs="Arial"/>
              </w:rPr>
            </w:pPr>
            <w:r w:rsidRPr="00576D9F">
              <w:rPr>
                <w:rFonts w:cs="Arial"/>
              </w:rPr>
              <w:t>Comment</w:t>
            </w:r>
          </w:p>
        </w:tc>
      </w:tr>
      <w:tr w:rsidR="00F130E8" w:rsidRPr="00576D9F" w14:paraId="1B223102" w14:textId="77777777" w:rsidTr="000C7D26">
        <w:trPr>
          <w:jc w:val="center"/>
        </w:trPr>
        <w:tc>
          <w:tcPr>
            <w:tcW w:w="1908" w:type="dxa"/>
            <w:shd w:val="clear" w:color="auto" w:fill="auto"/>
          </w:tcPr>
          <w:p w14:paraId="4A0164E4"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32886542"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35A15411" w14:textId="77777777" w:rsidR="00F130E8" w:rsidRPr="00576D9F" w:rsidRDefault="00F130E8" w:rsidP="000C7D26">
            <w:pPr>
              <w:pStyle w:val="TAC"/>
              <w:rPr>
                <w:rFonts w:cs="Arial"/>
              </w:rPr>
            </w:pPr>
            <w:r w:rsidRPr="00576D9F">
              <w:rPr>
                <w:rFonts w:cs="Arial"/>
              </w:rPr>
              <w:t>Equal to Slot number</w:t>
            </w:r>
          </w:p>
        </w:tc>
        <w:tc>
          <w:tcPr>
            <w:tcW w:w="2986" w:type="dxa"/>
          </w:tcPr>
          <w:p w14:paraId="0922E7C5" w14:textId="77777777" w:rsidR="00F130E8" w:rsidRPr="00576D9F" w:rsidRDefault="00F130E8" w:rsidP="000C7D26">
            <w:pPr>
              <w:pStyle w:val="TAC"/>
              <w:rPr>
                <w:rFonts w:cs="Arial"/>
              </w:rPr>
            </w:pPr>
          </w:p>
        </w:tc>
      </w:tr>
      <w:tr w:rsidR="00F130E8" w:rsidRPr="00576D9F" w14:paraId="46077DF3" w14:textId="77777777" w:rsidTr="000C7D26">
        <w:trPr>
          <w:jc w:val="center"/>
        </w:trPr>
        <w:tc>
          <w:tcPr>
            <w:tcW w:w="1908" w:type="dxa"/>
            <w:shd w:val="clear" w:color="auto" w:fill="auto"/>
          </w:tcPr>
          <w:p w14:paraId="09BED54C"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79098798"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DA3BAE4" w14:textId="77777777" w:rsidR="00F130E8" w:rsidRPr="00576D9F" w:rsidRDefault="00F130E8" w:rsidP="000C7D26">
            <w:pPr>
              <w:pStyle w:val="TAC"/>
              <w:rPr>
                <w:rFonts w:cs="Arial"/>
              </w:rPr>
            </w:pPr>
            <w:r w:rsidRPr="00576D9F">
              <w:rPr>
                <w:rFonts w:cs="Arial"/>
              </w:rPr>
              <w:t>Equal to Slot number</w:t>
            </w:r>
          </w:p>
        </w:tc>
        <w:tc>
          <w:tcPr>
            <w:tcW w:w="2986" w:type="dxa"/>
          </w:tcPr>
          <w:p w14:paraId="0D45B398" w14:textId="77777777" w:rsidR="00F130E8" w:rsidRPr="00576D9F" w:rsidRDefault="00F130E8" w:rsidP="000C7D26">
            <w:pPr>
              <w:pStyle w:val="TAC"/>
              <w:rPr>
                <w:rFonts w:cs="Arial"/>
              </w:rPr>
            </w:pPr>
          </w:p>
        </w:tc>
      </w:tr>
      <w:tr w:rsidR="00F130E8" w:rsidRPr="00576D9F" w14:paraId="6A90AD78" w14:textId="77777777" w:rsidTr="000C7D26">
        <w:trPr>
          <w:trHeight w:val="257"/>
          <w:jc w:val="center"/>
        </w:trPr>
        <w:tc>
          <w:tcPr>
            <w:tcW w:w="1908" w:type="dxa"/>
            <w:shd w:val="clear" w:color="auto" w:fill="auto"/>
          </w:tcPr>
          <w:p w14:paraId="2877A1CE"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10871D1A"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2A7429F1" w14:textId="77777777" w:rsidR="00F130E8" w:rsidRPr="00576D9F" w:rsidRDefault="00F130E8" w:rsidP="000C7D26">
            <w:pPr>
              <w:pStyle w:val="TAC"/>
              <w:rPr>
                <w:rFonts w:cs="Arial"/>
              </w:rPr>
            </w:pPr>
            <w:r w:rsidRPr="00576D9F">
              <w:rPr>
                <w:rFonts w:cs="Arial"/>
              </w:rPr>
              <w:t>0</w:t>
            </w:r>
          </w:p>
        </w:tc>
        <w:tc>
          <w:tcPr>
            <w:tcW w:w="2986" w:type="dxa"/>
          </w:tcPr>
          <w:p w14:paraId="4579BE91" w14:textId="77777777" w:rsidR="00F130E8" w:rsidRPr="00576D9F" w:rsidRDefault="00F130E8" w:rsidP="000C7D26">
            <w:pPr>
              <w:pStyle w:val="TAC"/>
              <w:rPr>
                <w:rFonts w:cs="Arial"/>
              </w:rPr>
            </w:pPr>
          </w:p>
        </w:tc>
      </w:tr>
    </w:tbl>
    <w:p w14:paraId="4B5BCAE8" w14:textId="77777777" w:rsidR="00F130E8" w:rsidRPr="00576D9F" w:rsidRDefault="00F130E8" w:rsidP="00F130E8"/>
    <w:p w14:paraId="1B83F8DB" w14:textId="77777777" w:rsidR="00F130E8" w:rsidRPr="00576D9F" w:rsidRDefault="00F130E8" w:rsidP="00F130E8">
      <w:pPr>
        <w:pStyle w:val="Heading3"/>
      </w:pPr>
      <w:bookmarkStart w:id="359" w:name="_Toc5292733"/>
      <w:bookmarkStart w:id="360" w:name="_Toc36047065"/>
      <w:bookmarkStart w:id="361" w:name="_Toc37231493"/>
      <w:bookmarkStart w:id="362" w:name="_Toc37231598"/>
      <w:r w:rsidRPr="00576D9F">
        <w:lastRenderedPageBreak/>
        <w:t>A.4.3.2</w:t>
      </w:r>
      <w:r w:rsidRPr="00576D9F">
        <w:tab/>
        <w:t>Test Requirements</w:t>
      </w:r>
      <w:bookmarkEnd w:id="359"/>
      <w:bookmarkEnd w:id="360"/>
      <w:bookmarkEnd w:id="361"/>
      <w:bookmarkEnd w:id="362"/>
    </w:p>
    <w:p w14:paraId="30EEA37B" w14:textId="77777777"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14:paraId="4E0268D2" w14:textId="77777777" w:rsidR="00F130E8" w:rsidRPr="00576D9F" w:rsidRDefault="00F130E8" w:rsidP="00F130E8">
      <w:pPr>
        <w:pStyle w:val="Heading8"/>
      </w:pPr>
      <w:r w:rsidRPr="00576D9F">
        <w:br w:type="page"/>
      </w:r>
      <w:bookmarkStart w:id="363" w:name="_Toc5292734"/>
      <w:bookmarkStart w:id="364" w:name="_Toc36047066"/>
      <w:bookmarkStart w:id="365" w:name="_Toc37231494"/>
      <w:bookmarkStart w:id="366" w:name="_Toc37231599"/>
      <w:r w:rsidRPr="00576D9F">
        <w:lastRenderedPageBreak/>
        <w:t>Annex B (normative):</w:t>
      </w:r>
      <w:r w:rsidRPr="00576D9F">
        <w:br/>
        <w:t>Assistance data required for testing (Release 14 and beyond)</w:t>
      </w:r>
      <w:bookmarkEnd w:id="363"/>
      <w:bookmarkEnd w:id="364"/>
      <w:bookmarkEnd w:id="365"/>
      <w:bookmarkEnd w:id="366"/>
    </w:p>
    <w:p w14:paraId="4D7C1089" w14:textId="77777777" w:rsidR="00F130E8" w:rsidRPr="00576D9F" w:rsidRDefault="00F130E8" w:rsidP="00F130E8"/>
    <w:p w14:paraId="2B934637" w14:textId="77777777" w:rsidR="00F130E8" w:rsidRPr="00576D9F" w:rsidRDefault="00F130E8" w:rsidP="00F130E8">
      <w:pPr>
        <w:pStyle w:val="Heading1"/>
      </w:pPr>
      <w:bookmarkStart w:id="367" w:name="_Toc5292735"/>
      <w:bookmarkStart w:id="368" w:name="_Toc36047067"/>
      <w:bookmarkStart w:id="369" w:name="_Toc37231495"/>
      <w:bookmarkStart w:id="370" w:name="_Toc37231600"/>
      <w:r w:rsidRPr="00576D9F">
        <w:t>B.1</w:t>
      </w:r>
      <w:r w:rsidRPr="00576D9F">
        <w:tab/>
        <w:t>Introduction</w:t>
      </w:r>
      <w:bookmarkEnd w:id="367"/>
      <w:bookmarkEnd w:id="368"/>
      <w:bookmarkEnd w:id="369"/>
      <w:bookmarkEnd w:id="370"/>
    </w:p>
    <w:p w14:paraId="4BF97BC7" w14:textId="77777777"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14:paraId="3D0E6C4B" w14:textId="77777777" w:rsidR="00F130E8" w:rsidRPr="00576D9F" w:rsidRDefault="00F130E8" w:rsidP="00F130E8">
      <w:r w:rsidRPr="00576D9F">
        <w:t>The information elements are given with reference to 3GPP TS 36.355 [3], where the details are defined.</w:t>
      </w:r>
    </w:p>
    <w:p w14:paraId="6D5D3B68" w14:textId="77777777" w:rsidR="00F130E8" w:rsidRPr="00576D9F" w:rsidRDefault="00F130E8" w:rsidP="00F130E8">
      <w:pPr>
        <w:pStyle w:val="Heading1"/>
      </w:pPr>
      <w:bookmarkStart w:id="371" w:name="_Toc5292736"/>
      <w:bookmarkStart w:id="372" w:name="_Toc36047068"/>
      <w:bookmarkStart w:id="373" w:name="_Toc37231496"/>
      <w:bookmarkStart w:id="374" w:name="_Toc37231601"/>
      <w:r w:rsidRPr="00576D9F">
        <w:t>B.2</w:t>
      </w:r>
      <w:r w:rsidRPr="00576D9F">
        <w:tab/>
        <w:t>MBS Assistance Data</w:t>
      </w:r>
      <w:bookmarkEnd w:id="371"/>
      <w:bookmarkEnd w:id="372"/>
      <w:bookmarkEnd w:id="373"/>
      <w:bookmarkEnd w:id="374"/>
      <w:r w:rsidRPr="00576D9F">
        <w:t xml:space="preserve"> </w:t>
      </w:r>
    </w:p>
    <w:p w14:paraId="2CBCED88" w14:textId="77777777"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14:paraId="66F151D8" w14:textId="77777777"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14:paraId="7F848352" w14:textId="77777777" w:rsidTr="000C7D26">
        <w:trPr>
          <w:jc w:val="center"/>
        </w:trPr>
        <w:tc>
          <w:tcPr>
            <w:tcW w:w="2881" w:type="dxa"/>
          </w:tcPr>
          <w:p w14:paraId="52DDCAB2" w14:textId="77777777" w:rsidR="00F130E8" w:rsidRPr="00576D9F" w:rsidRDefault="00F130E8" w:rsidP="000C7D26">
            <w:pPr>
              <w:pStyle w:val="TAH"/>
              <w:rPr>
                <w:rFonts w:eastAsia="Calibri"/>
              </w:rPr>
            </w:pPr>
            <w:r w:rsidRPr="00576D9F">
              <w:rPr>
                <w:rFonts w:eastAsia="Calibri"/>
              </w:rPr>
              <w:t xml:space="preserve">MBS Acquisition Assistance Data IE </w:t>
            </w:r>
          </w:p>
        </w:tc>
        <w:tc>
          <w:tcPr>
            <w:tcW w:w="2552" w:type="dxa"/>
          </w:tcPr>
          <w:p w14:paraId="21B5F8D7" w14:textId="77777777" w:rsidR="00F130E8" w:rsidRPr="00576D9F" w:rsidRDefault="00F130E8" w:rsidP="000C7D26">
            <w:pPr>
              <w:pStyle w:val="TAH"/>
              <w:rPr>
                <w:rFonts w:eastAsia="Calibri"/>
              </w:rPr>
            </w:pPr>
            <w:r w:rsidRPr="00576D9F">
              <w:rPr>
                <w:rFonts w:eastAsia="Calibri"/>
              </w:rPr>
              <w:t>Measurement reporting delay test case</w:t>
            </w:r>
          </w:p>
        </w:tc>
        <w:tc>
          <w:tcPr>
            <w:tcW w:w="2298" w:type="dxa"/>
          </w:tcPr>
          <w:p w14:paraId="5D181257" w14:textId="77777777" w:rsidR="00F130E8" w:rsidRPr="00576D9F" w:rsidRDefault="00F130E8" w:rsidP="000C7D26">
            <w:pPr>
              <w:pStyle w:val="TAH"/>
              <w:rPr>
                <w:rFonts w:eastAsia="Calibri"/>
              </w:rPr>
            </w:pPr>
            <w:r w:rsidRPr="00576D9F">
              <w:rPr>
                <w:rFonts w:eastAsia="Calibri"/>
              </w:rPr>
              <w:t>MBS Code Phase Measurement accuracy test cases</w:t>
            </w:r>
          </w:p>
        </w:tc>
      </w:tr>
      <w:tr w:rsidR="00F130E8" w:rsidRPr="00576D9F" w14:paraId="06BD024D" w14:textId="77777777" w:rsidTr="000C7D26">
        <w:trPr>
          <w:jc w:val="center"/>
        </w:trPr>
        <w:tc>
          <w:tcPr>
            <w:tcW w:w="2881" w:type="dxa"/>
          </w:tcPr>
          <w:p w14:paraId="19AEDA53" w14:textId="77777777" w:rsidR="00F130E8" w:rsidRPr="00576D9F" w:rsidRDefault="00F130E8" w:rsidP="000C7D26">
            <w:pPr>
              <w:pStyle w:val="TAL"/>
              <w:rPr>
                <w:rFonts w:eastAsia="Calibri"/>
              </w:rPr>
            </w:pPr>
            <w:r w:rsidRPr="00576D9F">
              <w:rPr>
                <w:rFonts w:eastAsia="Calibri"/>
              </w:rPr>
              <w:t>transmitterID-r14</w:t>
            </w:r>
          </w:p>
        </w:tc>
        <w:tc>
          <w:tcPr>
            <w:tcW w:w="2552" w:type="dxa"/>
          </w:tcPr>
          <w:p w14:paraId="63FA6D9A" w14:textId="77777777" w:rsidR="00F130E8" w:rsidRPr="00576D9F" w:rsidRDefault="00F130E8" w:rsidP="000C7D26">
            <w:pPr>
              <w:pStyle w:val="TAL"/>
              <w:rPr>
                <w:rFonts w:eastAsia="Calibri"/>
              </w:rPr>
            </w:pPr>
            <w:r w:rsidRPr="00576D9F">
              <w:rPr>
                <w:rFonts w:eastAsia="Calibri"/>
              </w:rPr>
              <w:t>Yes</w:t>
            </w:r>
          </w:p>
        </w:tc>
        <w:tc>
          <w:tcPr>
            <w:tcW w:w="2298" w:type="dxa"/>
          </w:tcPr>
          <w:p w14:paraId="194BA9C7" w14:textId="77777777" w:rsidR="00F130E8" w:rsidRPr="00576D9F" w:rsidRDefault="00F130E8" w:rsidP="000C7D26">
            <w:pPr>
              <w:pStyle w:val="TAL"/>
              <w:rPr>
                <w:rFonts w:eastAsia="Calibri"/>
              </w:rPr>
            </w:pPr>
            <w:r w:rsidRPr="00576D9F">
              <w:rPr>
                <w:rFonts w:eastAsia="Calibri"/>
              </w:rPr>
              <w:t>Yes</w:t>
            </w:r>
          </w:p>
        </w:tc>
      </w:tr>
      <w:tr w:rsidR="00F130E8" w:rsidRPr="00576D9F" w14:paraId="776D6664" w14:textId="77777777" w:rsidTr="000C7D26">
        <w:trPr>
          <w:jc w:val="center"/>
        </w:trPr>
        <w:tc>
          <w:tcPr>
            <w:tcW w:w="2881" w:type="dxa"/>
          </w:tcPr>
          <w:p w14:paraId="1C0DF0A2" w14:textId="77777777" w:rsidR="00F130E8" w:rsidRPr="00576D9F" w:rsidRDefault="00F130E8" w:rsidP="000C7D26">
            <w:pPr>
              <w:pStyle w:val="TAL"/>
              <w:rPr>
                <w:rFonts w:eastAsia="Calibri"/>
              </w:rPr>
            </w:pPr>
            <w:r w:rsidRPr="00576D9F">
              <w:rPr>
                <w:rFonts w:eastAsia="Calibri"/>
              </w:rPr>
              <w:t>mbsConfiguration-r14</w:t>
            </w:r>
          </w:p>
        </w:tc>
        <w:tc>
          <w:tcPr>
            <w:tcW w:w="2552" w:type="dxa"/>
          </w:tcPr>
          <w:p w14:paraId="5DD53437" w14:textId="77777777" w:rsidR="00F130E8" w:rsidRPr="00576D9F" w:rsidDel="00707FED" w:rsidRDefault="00F130E8" w:rsidP="000C7D26">
            <w:pPr>
              <w:pStyle w:val="TAL"/>
              <w:rPr>
                <w:rFonts w:eastAsia="Calibri"/>
              </w:rPr>
            </w:pPr>
            <w:r w:rsidRPr="00576D9F">
              <w:rPr>
                <w:rFonts w:eastAsia="Calibri"/>
              </w:rPr>
              <w:t>Yes</w:t>
            </w:r>
          </w:p>
        </w:tc>
        <w:tc>
          <w:tcPr>
            <w:tcW w:w="2298" w:type="dxa"/>
          </w:tcPr>
          <w:p w14:paraId="5741191E" w14:textId="77777777" w:rsidR="00F130E8" w:rsidRPr="00576D9F" w:rsidRDefault="00F130E8" w:rsidP="000C7D26">
            <w:pPr>
              <w:pStyle w:val="TAL"/>
              <w:rPr>
                <w:rFonts w:eastAsia="Calibri"/>
              </w:rPr>
            </w:pPr>
            <w:r w:rsidRPr="00576D9F">
              <w:rPr>
                <w:rFonts w:eastAsia="Calibri"/>
              </w:rPr>
              <w:t>Yes</w:t>
            </w:r>
          </w:p>
        </w:tc>
      </w:tr>
      <w:tr w:rsidR="00F130E8" w:rsidRPr="00576D9F" w14:paraId="6C5F7ED6" w14:textId="77777777" w:rsidTr="000C7D26">
        <w:trPr>
          <w:jc w:val="center"/>
        </w:trPr>
        <w:tc>
          <w:tcPr>
            <w:tcW w:w="2881" w:type="dxa"/>
          </w:tcPr>
          <w:p w14:paraId="3AFE0A02" w14:textId="77777777" w:rsidR="00F130E8" w:rsidRPr="00576D9F" w:rsidRDefault="00F130E8" w:rsidP="000C7D26">
            <w:pPr>
              <w:pStyle w:val="TAL"/>
              <w:rPr>
                <w:rFonts w:eastAsia="Calibri"/>
              </w:rPr>
            </w:pPr>
            <w:r w:rsidRPr="00576D9F">
              <w:rPr>
                <w:rFonts w:eastAsia="Calibri"/>
              </w:rPr>
              <w:t>pnCodeIndex-r14</w:t>
            </w:r>
            <w:r w:rsidRPr="00576D9F">
              <w:rPr>
                <w:rFonts w:eastAsia="Calibri"/>
              </w:rPr>
              <w:tab/>
            </w:r>
          </w:p>
        </w:tc>
        <w:tc>
          <w:tcPr>
            <w:tcW w:w="2552" w:type="dxa"/>
          </w:tcPr>
          <w:p w14:paraId="3ED2B5FC" w14:textId="77777777" w:rsidR="00F130E8" w:rsidRPr="00576D9F" w:rsidRDefault="00F130E8" w:rsidP="000C7D26">
            <w:pPr>
              <w:pStyle w:val="TAL"/>
              <w:rPr>
                <w:rFonts w:eastAsia="Calibri"/>
              </w:rPr>
            </w:pPr>
            <w:r w:rsidRPr="00576D9F">
              <w:rPr>
                <w:rFonts w:eastAsia="Calibri"/>
              </w:rPr>
              <w:t>Yes</w:t>
            </w:r>
          </w:p>
        </w:tc>
        <w:tc>
          <w:tcPr>
            <w:tcW w:w="2298" w:type="dxa"/>
          </w:tcPr>
          <w:p w14:paraId="349C546C" w14:textId="77777777" w:rsidR="00F130E8" w:rsidRPr="00576D9F" w:rsidRDefault="00F130E8" w:rsidP="000C7D26">
            <w:pPr>
              <w:pStyle w:val="TAL"/>
              <w:rPr>
                <w:rFonts w:eastAsia="Calibri"/>
              </w:rPr>
            </w:pPr>
            <w:r w:rsidRPr="00576D9F">
              <w:rPr>
                <w:rFonts w:eastAsia="Calibri"/>
              </w:rPr>
              <w:t>Yes</w:t>
            </w:r>
          </w:p>
        </w:tc>
      </w:tr>
      <w:tr w:rsidR="00F130E8" w:rsidRPr="00576D9F" w14:paraId="1499481A" w14:textId="77777777" w:rsidTr="000C7D26">
        <w:trPr>
          <w:jc w:val="center"/>
        </w:trPr>
        <w:tc>
          <w:tcPr>
            <w:tcW w:w="2881" w:type="dxa"/>
          </w:tcPr>
          <w:p w14:paraId="2691BC26" w14:textId="77777777" w:rsidR="00F130E8" w:rsidRPr="00576D9F" w:rsidRDefault="00F130E8" w:rsidP="000C7D26">
            <w:pPr>
              <w:pStyle w:val="TAL"/>
              <w:rPr>
                <w:rFonts w:eastAsia="Calibri"/>
              </w:rPr>
            </w:pPr>
            <w:r w:rsidRPr="00576D9F">
              <w:rPr>
                <w:rFonts w:eastAsia="Calibri"/>
              </w:rPr>
              <w:t>freq-r14</w:t>
            </w:r>
          </w:p>
        </w:tc>
        <w:tc>
          <w:tcPr>
            <w:tcW w:w="2552" w:type="dxa"/>
          </w:tcPr>
          <w:p w14:paraId="3FEBC091" w14:textId="77777777" w:rsidR="00F130E8" w:rsidRPr="00576D9F" w:rsidRDefault="00F130E8" w:rsidP="000C7D26">
            <w:pPr>
              <w:pStyle w:val="TAL"/>
              <w:rPr>
                <w:rFonts w:eastAsia="Calibri"/>
              </w:rPr>
            </w:pPr>
            <w:r w:rsidRPr="00576D9F">
              <w:rPr>
                <w:rFonts w:eastAsia="Calibri"/>
              </w:rPr>
              <w:t>Yes</w:t>
            </w:r>
          </w:p>
        </w:tc>
        <w:tc>
          <w:tcPr>
            <w:tcW w:w="2298" w:type="dxa"/>
          </w:tcPr>
          <w:p w14:paraId="52474E72" w14:textId="77777777" w:rsidR="00F130E8" w:rsidRPr="00576D9F" w:rsidRDefault="00F130E8" w:rsidP="000C7D26">
            <w:pPr>
              <w:pStyle w:val="TAL"/>
              <w:rPr>
                <w:rFonts w:eastAsia="Calibri"/>
              </w:rPr>
            </w:pPr>
            <w:r w:rsidRPr="00576D9F">
              <w:rPr>
                <w:rFonts w:eastAsia="Calibri"/>
              </w:rPr>
              <w:t>Yes</w:t>
            </w:r>
          </w:p>
        </w:tc>
      </w:tr>
    </w:tbl>
    <w:p w14:paraId="576FDB5F" w14:textId="77777777" w:rsidR="00F130E8" w:rsidRPr="00576D9F" w:rsidRDefault="00F130E8" w:rsidP="00F130E8"/>
    <w:p w14:paraId="793FA1C0" w14:textId="77777777" w:rsidR="00F130E8" w:rsidRPr="00576D9F" w:rsidRDefault="00F130E8" w:rsidP="00F130E8">
      <w:pPr>
        <w:pStyle w:val="Heading8"/>
      </w:pPr>
      <w:bookmarkStart w:id="375" w:name="historyclause"/>
      <w:r w:rsidRPr="00576D9F">
        <w:br w:type="page"/>
      </w:r>
      <w:bookmarkStart w:id="376" w:name="_Toc5292737"/>
      <w:bookmarkStart w:id="377" w:name="_Toc36047069"/>
      <w:bookmarkStart w:id="378" w:name="_Toc37231497"/>
      <w:bookmarkStart w:id="379" w:name="_Toc37231602"/>
      <w:r w:rsidRPr="00576D9F">
        <w:lastRenderedPageBreak/>
        <w:t>Annex C (informative):</w:t>
      </w:r>
      <w:r w:rsidRPr="00576D9F">
        <w:br/>
        <w:t>Change history</w:t>
      </w:r>
      <w:bookmarkEnd w:id="375"/>
      <w:bookmarkEnd w:id="376"/>
      <w:bookmarkEnd w:id="377"/>
      <w:bookmarkEnd w:id="378"/>
      <w:bookmarkEnd w:id="379"/>
    </w:p>
    <w:p w14:paraId="192D4594" w14:textId="77777777"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14:paraId="507E7C5E" w14:textId="77777777" w:rsidTr="000C7D26">
        <w:trPr>
          <w:cantSplit/>
        </w:trPr>
        <w:tc>
          <w:tcPr>
            <w:tcW w:w="9781" w:type="dxa"/>
            <w:gridSpan w:val="8"/>
            <w:tcBorders>
              <w:bottom w:val="nil"/>
            </w:tcBorders>
            <w:shd w:val="solid" w:color="FFFFFF" w:fill="auto"/>
          </w:tcPr>
          <w:p w14:paraId="78D2F7EF" w14:textId="77777777" w:rsidR="00F130E8" w:rsidRPr="00576D9F" w:rsidRDefault="00F130E8" w:rsidP="000C7D26">
            <w:pPr>
              <w:pStyle w:val="TAL"/>
              <w:jc w:val="center"/>
              <w:rPr>
                <w:rFonts w:cs="Arial"/>
                <w:b/>
                <w:sz w:val="16"/>
              </w:rPr>
            </w:pPr>
            <w:r w:rsidRPr="00576D9F">
              <w:rPr>
                <w:rFonts w:cs="Arial"/>
                <w:b/>
              </w:rPr>
              <w:t>Change history</w:t>
            </w:r>
          </w:p>
        </w:tc>
      </w:tr>
      <w:tr w:rsidR="00F130E8" w:rsidRPr="00576D9F" w14:paraId="21E1B855" w14:textId="77777777" w:rsidTr="000C7D26">
        <w:tc>
          <w:tcPr>
            <w:tcW w:w="800" w:type="dxa"/>
            <w:shd w:val="pct10" w:color="auto" w:fill="FFFFFF"/>
          </w:tcPr>
          <w:p w14:paraId="1F75F565" w14:textId="77777777" w:rsidR="00F130E8" w:rsidRPr="00576D9F" w:rsidRDefault="00F130E8" w:rsidP="000C7D26">
            <w:pPr>
              <w:pStyle w:val="TAL"/>
              <w:rPr>
                <w:rFonts w:cs="Arial"/>
                <w:b/>
                <w:sz w:val="16"/>
              </w:rPr>
            </w:pPr>
            <w:r w:rsidRPr="00576D9F">
              <w:rPr>
                <w:rFonts w:cs="Arial"/>
                <w:b/>
                <w:sz w:val="16"/>
              </w:rPr>
              <w:t>Date</w:t>
            </w:r>
          </w:p>
        </w:tc>
        <w:tc>
          <w:tcPr>
            <w:tcW w:w="800" w:type="dxa"/>
            <w:shd w:val="pct10" w:color="auto" w:fill="FFFFFF"/>
          </w:tcPr>
          <w:p w14:paraId="0B53F5F7" w14:textId="77777777" w:rsidR="00F130E8" w:rsidRPr="00576D9F" w:rsidRDefault="00F130E8" w:rsidP="000C7D26">
            <w:pPr>
              <w:pStyle w:val="TAL"/>
              <w:rPr>
                <w:rFonts w:cs="Arial"/>
                <w:b/>
                <w:sz w:val="16"/>
              </w:rPr>
            </w:pPr>
            <w:r w:rsidRPr="00576D9F">
              <w:rPr>
                <w:rFonts w:cs="Arial"/>
                <w:b/>
                <w:sz w:val="16"/>
              </w:rPr>
              <w:t>Meeting</w:t>
            </w:r>
          </w:p>
        </w:tc>
        <w:tc>
          <w:tcPr>
            <w:tcW w:w="1094" w:type="dxa"/>
            <w:shd w:val="pct10" w:color="auto" w:fill="FFFFFF"/>
          </w:tcPr>
          <w:p w14:paraId="2F0FC924" w14:textId="77777777" w:rsidR="00F130E8" w:rsidRPr="00576D9F" w:rsidRDefault="00F130E8" w:rsidP="000C7D26">
            <w:pPr>
              <w:pStyle w:val="TAL"/>
              <w:rPr>
                <w:rFonts w:cs="Arial"/>
                <w:b/>
                <w:sz w:val="16"/>
              </w:rPr>
            </w:pPr>
            <w:r w:rsidRPr="00576D9F">
              <w:rPr>
                <w:rFonts w:cs="Arial"/>
                <w:b/>
                <w:sz w:val="16"/>
              </w:rPr>
              <w:t>TDoc</w:t>
            </w:r>
          </w:p>
        </w:tc>
        <w:tc>
          <w:tcPr>
            <w:tcW w:w="567" w:type="dxa"/>
            <w:shd w:val="pct10" w:color="auto" w:fill="FFFFFF"/>
          </w:tcPr>
          <w:p w14:paraId="0BA43DB4" w14:textId="77777777" w:rsidR="00F130E8" w:rsidRPr="00576D9F" w:rsidRDefault="00F130E8" w:rsidP="000C7D26">
            <w:pPr>
              <w:pStyle w:val="TAL"/>
              <w:rPr>
                <w:rFonts w:cs="Arial"/>
                <w:b/>
                <w:sz w:val="16"/>
              </w:rPr>
            </w:pPr>
            <w:r w:rsidRPr="00576D9F">
              <w:rPr>
                <w:rFonts w:cs="Arial"/>
                <w:b/>
                <w:sz w:val="16"/>
              </w:rPr>
              <w:t>CR</w:t>
            </w:r>
          </w:p>
        </w:tc>
        <w:tc>
          <w:tcPr>
            <w:tcW w:w="425" w:type="dxa"/>
            <w:shd w:val="pct10" w:color="auto" w:fill="FFFFFF"/>
          </w:tcPr>
          <w:p w14:paraId="36DFCAC7" w14:textId="77777777" w:rsidR="00F130E8" w:rsidRPr="00576D9F" w:rsidRDefault="00F130E8" w:rsidP="000C7D26">
            <w:pPr>
              <w:pStyle w:val="TAL"/>
              <w:rPr>
                <w:rFonts w:cs="Arial"/>
                <w:b/>
                <w:sz w:val="16"/>
              </w:rPr>
            </w:pPr>
            <w:r w:rsidRPr="00576D9F">
              <w:rPr>
                <w:rFonts w:cs="Arial"/>
                <w:b/>
                <w:sz w:val="16"/>
              </w:rPr>
              <w:t>Rev</w:t>
            </w:r>
          </w:p>
        </w:tc>
        <w:tc>
          <w:tcPr>
            <w:tcW w:w="425" w:type="dxa"/>
            <w:shd w:val="pct10" w:color="auto" w:fill="FFFFFF"/>
          </w:tcPr>
          <w:p w14:paraId="42730A76" w14:textId="77777777" w:rsidR="00F130E8" w:rsidRPr="00576D9F" w:rsidRDefault="00F130E8" w:rsidP="000C7D26">
            <w:pPr>
              <w:pStyle w:val="TAL"/>
              <w:rPr>
                <w:rFonts w:cs="Arial"/>
                <w:b/>
                <w:sz w:val="16"/>
              </w:rPr>
            </w:pPr>
            <w:r w:rsidRPr="00576D9F">
              <w:rPr>
                <w:rFonts w:cs="Arial"/>
                <w:b/>
                <w:sz w:val="16"/>
              </w:rPr>
              <w:t>Cat</w:t>
            </w:r>
          </w:p>
        </w:tc>
        <w:tc>
          <w:tcPr>
            <w:tcW w:w="4962" w:type="dxa"/>
            <w:shd w:val="pct10" w:color="auto" w:fill="FFFFFF"/>
          </w:tcPr>
          <w:p w14:paraId="5265265C" w14:textId="77777777" w:rsidR="00F130E8" w:rsidRPr="00576D9F" w:rsidRDefault="00F130E8" w:rsidP="000C7D26">
            <w:pPr>
              <w:pStyle w:val="TAL"/>
              <w:rPr>
                <w:rFonts w:cs="Arial"/>
                <w:b/>
                <w:sz w:val="16"/>
              </w:rPr>
            </w:pPr>
            <w:r w:rsidRPr="00576D9F">
              <w:rPr>
                <w:rFonts w:cs="Arial"/>
                <w:b/>
                <w:sz w:val="16"/>
              </w:rPr>
              <w:t>Subject/Comment</w:t>
            </w:r>
          </w:p>
        </w:tc>
        <w:tc>
          <w:tcPr>
            <w:tcW w:w="708" w:type="dxa"/>
            <w:shd w:val="pct10" w:color="auto" w:fill="FFFFFF"/>
          </w:tcPr>
          <w:p w14:paraId="0D7D7AEE" w14:textId="77777777" w:rsidR="00F130E8" w:rsidRPr="00576D9F" w:rsidRDefault="00F130E8" w:rsidP="000C7D26">
            <w:pPr>
              <w:pStyle w:val="TAL"/>
              <w:rPr>
                <w:rFonts w:cs="Arial"/>
                <w:b/>
                <w:sz w:val="16"/>
              </w:rPr>
            </w:pPr>
            <w:r w:rsidRPr="00576D9F">
              <w:rPr>
                <w:rFonts w:cs="Arial"/>
                <w:b/>
                <w:sz w:val="16"/>
              </w:rPr>
              <w:t>New version</w:t>
            </w:r>
          </w:p>
        </w:tc>
      </w:tr>
      <w:tr w:rsidR="00F130E8" w:rsidRPr="00576D9F" w14:paraId="5BA24277" w14:textId="77777777" w:rsidTr="000C7D26">
        <w:tc>
          <w:tcPr>
            <w:tcW w:w="800" w:type="dxa"/>
            <w:shd w:val="solid" w:color="FFFFFF" w:fill="auto"/>
          </w:tcPr>
          <w:p w14:paraId="6B694D5F" w14:textId="77777777" w:rsidR="00F130E8" w:rsidRPr="00576D9F" w:rsidRDefault="00F130E8" w:rsidP="000C7D26">
            <w:pPr>
              <w:pStyle w:val="TAL"/>
              <w:rPr>
                <w:rFonts w:cs="Arial"/>
                <w:bCs/>
                <w:sz w:val="16"/>
              </w:rPr>
            </w:pPr>
            <w:r w:rsidRPr="00576D9F">
              <w:rPr>
                <w:rFonts w:cs="Arial"/>
                <w:bCs/>
                <w:sz w:val="16"/>
              </w:rPr>
              <w:t>2016-04</w:t>
            </w:r>
          </w:p>
        </w:tc>
        <w:tc>
          <w:tcPr>
            <w:tcW w:w="800" w:type="dxa"/>
            <w:shd w:val="solid" w:color="FFFFFF" w:fill="auto"/>
          </w:tcPr>
          <w:p w14:paraId="41CA3411"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053C4214" w14:textId="77777777" w:rsidR="00F130E8" w:rsidRPr="00576D9F" w:rsidRDefault="00F130E8" w:rsidP="000C7D26">
            <w:pPr>
              <w:pStyle w:val="TAL"/>
              <w:rPr>
                <w:rFonts w:cs="Arial"/>
                <w:bCs/>
                <w:sz w:val="16"/>
              </w:rPr>
            </w:pPr>
            <w:r w:rsidRPr="00576D9F">
              <w:rPr>
                <w:rFonts w:cs="Arial"/>
                <w:bCs/>
                <w:sz w:val="16"/>
              </w:rPr>
              <w:t>R4-162662</w:t>
            </w:r>
          </w:p>
        </w:tc>
        <w:tc>
          <w:tcPr>
            <w:tcW w:w="567" w:type="dxa"/>
            <w:shd w:val="solid" w:color="FFFFFF" w:fill="auto"/>
          </w:tcPr>
          <w:p w14:paraId="73BF9AD5" w14:textId="77777777" w:rsidR="00F130E8" w:rsidRPr="00576D9F" w:rsidRDefault="00F130E8" w:rsidP="000C7D26">
            <w:pPr>
              <w:pStyle w:val="TAL"/>
              <w:rPr>
                <w:rFonts w:cs="Arial"/>
                <w:bCs/>
                <w:sz w:val="16"/>
              </w:rPr>
            </w:pPr>
          </w:p>
        </w:tc>
        <w:tc>
          <w:tcPr>
            <w:tcW w:w="425" w:type="dxa"/>
            <w:shd w:val="solid" w:color="FFFFFF" w:fill="auto"/>
          </w:tcPr>
          <w:p w14:paraId="18A3C59B" w14:textId="77777777" w:rsidR="00F130E8" w:rsidRPr="00576D9F" w:rsidRDefault="00F130E8" w:rsidP="000C7D26">
            <w:pPr>
              <w:pStyle w:val="TAL"/>
              <w:rPr>
                <w:rFonts w:cs="Arial"/>
                <w:bCs/>
                <w:sz w:val="16"/>
              </w:rPr>
            </w:pPr>
          </w:p>
        </w:tc>
        <w:tc>
          <w:tcPr>
            <w:tcW w:w="425" w:type="dxa"/>
            <w:shd w:val="solid" w:color="FFFFFF" w:fill="auto"/>
          </w:tcPr>
          <w:p w14:paraId="5DE09842" w14:textId="77777777" w:rsidR="00F130E8" w:rsidRPr="00576D9F" w:rsidRDefault="00F130E8" w:rsidP="000C7D26">
            <w:pPr>
              <w:pStyle w:val="TAL"/>
              <w:rPr>
                <w:rFonts w:cs="Arial"/>
                <w:bCs/>
                <w:sz w:val="16"/>
              </w:rPr>
            </w:pPr>
          </w:p>
        </w:tc>
        <w:tc>
          <w:tcPr>
            <w:tcW w:w="4962" w:type="dxa"/>
            <w:shd w:val="solid" w:color="FFFFFF" w:fill="auto"/>
          </w:tcPr>
          <w:p w14:paraId="0C3E0AB9" w14:textId="77777777" w:rsidR="00F130E8" w:rsidRPr="00576D9F" w:rsidRDefault="00F130E8" w:rsidP="000C7D26">
            <w:pPr>
              <w:pStyle w:val="TAL"/>
              <w:rPr>
                <w:rFonts w:cs="Arial"/>
                <w:bCs/>
                <w:sz w:val="16"/>
              </w:rPr>
            </w:pPr>
            <w:r w:rsidRPr="00576D9F">
              <w:rPr>
                <w:rFonts w:cs="Arial"/>
                <w:bCs/>
                <w:sz w:val="16"/>
              </w:rPr>
              <w:t>TS skeleton created from 3GPP TS template.</w:t>
            </w:r>
          </w:p>
        </w:tc>
        <w:tc>
          <w:tcPr>
            <w:tcW w:w="708" w:type="dxa"/>
            <w:shd w:val="solid" w:color="FFFFFF" w:fill="auto"/>
          </w:tcPr>
          <w:p w14:paraId="432E2084" w14:textId="77777777" w:rsidR="00F130E8" w:rsidRPr="00576D9F" w:rsidRDefault="00F130E8" w:rsidP="000C7D26">
            <w:pPr>
              <w:pStyle w:val="TAL"/>
              <w:rPr>
                <w:rFonts w:cs="Arial"/>
                <w:bCs/>
                <w:sz w:val="16"/>
              </w:rPr>
            </w:pPr>
            <w:r w:rsidRPr="00576D9F">
              <w:rPr>
                <w:rFonts w:cs="Arial"/>
                <w:bCs/>
                <w:sz w:val="16"/>
              </w:rPr>
              <w:t>0.0.1</w:t>
            </w:r>
          </w:p>
        </w:tc>
      </w:tr>
      <w:tr w:rsidR="00F130E8" w:rsidRPr="00576D9F" w14:paraId="516664EA" w14:textId="77777777" w:rsidTr="000C7D26">
        <w:tc>
          <w:tcPr>
            <w:tcW w:w="800" w:type="dxa"/>
            <w:shd w:val="solid" w:color="FFFFFF" w:fill="auto"/>
          </w:tcPr>
          <w:p w14:paraId="7ADCB940" w14:textId="77777777"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14:paraId="00BBCD48"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3FBEEE8A" w14:textId="77777777" w:rsidR="00F130E8" w:rsidRPr="00576D9F" w:rsidRDefault="00F130E8" w:rsidP="000C7D26">
            <w:pPr>
              <w:pStyle w:val="TAL"/>
              <w:rPr>
                <w:rFonts w:cs="Arial"/>
                <w:bCs/>
                <w:sz w:val="16"/>
              </w:rPr>
            </w:pPr>
            <w:r w:rsidRPr="00576D9F">
              <w:rPr>
                <w:rFonts w:cs="Arial"/>
                <w:bCs/>
                <w:sz w:val="16"/>
              </w:rPr>
              <w:t>R4-164435</w:t>
            </w:r>
          </w:p>
        </w:tc>
        <w:tc>
          <w:tcPr>
            <w:tcW w:w="567" w:type="dxa"/>
            <w:shd w:val="solid" w:color="FFFFFF" w:fill="auto"/>
          </w:tcPr>
          <w:p w14:paraId="1AD2047F" w14:textId="77777777" w:rsidR="00F130E8" w:rsidRPr="00576D9F" w:rsidRDefault="00F130E8" w:rsidP="000C7D26">
            <w:pPr>
              <w:pStyle w:val="TAL"/>
              <w:rPr>
                <w:rFonts w:cs="Arial"/>
                <w:bCs/>
                <w:sz w:val="16"/>
              </w:rPr>
            </w:pPr>
          </w:p>
        </w:tc>
        <w:tc>
          <w:tcPr>
            <w:tcW w:w="425" w:type="dxa"/>
            <w:shd w:val="solid" w:color="FFFFFF" w:fill="auto"/>
          </w:tcPr>
          <w:p w14:paraId="06032B58" w14:textId="77777777" w:rsidR="00F130E8" w:rsidRPr="00576D9F" w:rsidRDefault="00F130E8" w:rsidP="000C7D26">
            <w:pPr>
              <w:pStyle w:val="TAL"/>
              <w:rPr>
                <w:rFonts w:cs="Arial"/>
                <w:bCs/>
                <w:sz w:val="16"/>
              </w:rPr>
            </w:pPr>
          </w:p>
        </w:tc>
        <w:tc>
          <w:tcPr>
            <w:tcW w:w="425" w:type="dxa"/>
            <w:shd w:val="solid" w:color="FFFFFF" w:fill="auto"/>
          </w:tcPr>
          <w:p w14:paraId="42A29314" w14:textId="77777777" w:rsidR="00F130E8" w:rsidRPr="00576D9F" w:rsidRDefault="00F130E8" w:rsidP="000C7D26">
            <w:pPr>
              <w:pStyle w:val="TAL"/>
              <w:rPr>
                <w:rFonts w:cs="Arial"/>
                <w:bCs/>
                <w:sz w:val="16"/>
              </w:rPr>
            </w:pPr>
          </w:p>
        </w:tc>
        <w:tc>
          <w:tcPr>
            <w:tcW w:w="4962" w:type="dxa"/>
            <w:shd w:val="solid" w:color="FFFFFF" w:fill="auto"/>
          </w:tcPr>
          <w:p w14:paraId="71F1445F" w14:textId="77777777" w:rsidR="00F130E8" w:rsidRPr="00576D9F" w:rsidRDefault="00F130E8" w:rsidP="000C7D26">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14:paraId="4FD8F61C" w14:textId="77777777" w:rsidR="00F130E8" w:rsidRPr="00576D9F" w:rsidRDefault="00F130E8" w:rsidP="000C7D26">
            <w:pPr>
              <w:pStyle w:val="TAL"/>
              <w:rPr>
                <w:rFonts w:cs="Arial"/>
                <w:bCs/>
                <w:sz w:val="16"/>
              </w:rPr>
            </w:pPr>
            <w:r w:rsidRPr="00576D9F">
              <w:rPr>
                <w:rFonts w:cs="Arial"/>
                <w:bCs/>
                <w:sz w:val="16"/>
              </w:rPr>
              <w:t>0.1.0</w:t>
            </w:r>
          </w:p>
        </w:tc>
      </w:tr>
      <w:tr w:rsidR="00F130E8" w:rsidRPr="00576D9F" w14:paraId="71108FCF" w14:textId="77777777" w:rsidTr="000C7D26">
        <w:tc>
          <w:tcPr>
            <w:tcW w:w="800" w:type="dxa"/>
            <w:shd w:val="solid" w:color="FFFFFF" w:fill="auto"/>
          </w:tcPr>
          <w:p w14:paraId="603A4F8E" w14:textId="77777777"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14:paraId="380ADFAA"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143357E0" w14:textId="77777777" w:rsidR="00F130E8" w:rsidRPr="00576D9F" w:rsidRDefault="00F130E8" w:rsidP="000C7D26">
            <w:pPr>
              <w:pStyle w:val="TAL"/>
              <w:rPr>
                <w:rFonts w:cs="Arial"/>
                <w:bCs/>
                <w:sz w:val="16"/>
              </w:rPr>
            </w:pPr>
            <w:r w:rsidRPr="00576D9F">
              <w:rPr>
                <w:rFonts w:cs="Arial"/>
                <w:bCs/>
                <w:sz w:val="16"/>
              </w:rPr>
              <w:t>R4-164777</w:t>
            </w:r>
          </w:p>
        </w:tc>
        <w:tc>
          <w:tcPr>
            <w:tcW w:w="567" w:type="dxa"/>
            <w:shd w:val="solid" w:color="FFFFFF" w:fill="auto"/>
          </w:tcPr>
          <w:p w14:paraId="10BEDB0F" w14:textId="77777777" w:rsidR="00F130E8" w:rsidRPr="00576D9F" w:rsidRDefault="00F130E8" w:rsidP="000C7D26">
            <w:pPr>
              <w:pStyle w:val="TAL"/>
              <w:rPr>
                <w:rFonts w:cs="Arial"/>
                <w:bCs/>
                <w:sz w:val="16"/>
              </w:rPr>
            </w:pPr>
          </w:p>
        </w:tc>
        <w:tc>
          <w:tcPr>
            <w:tcW w:w="425" w:type="dxa"/>
            <w:shd w:val="solid" w:color="FFFFFF" w:fill="auto"/>
          </w:tcPr>
          <w:p w14:paraId="04E68826" w14:textId="77777777" w:rsidR="00F130E8" w:rsidRPr="00576D9F" w:rsidRDefault="00F130E8" w:rsidP="000C7D26">
            <w:pPr>
              <w:pStyle w:val="TAL"/>
              <w:rPr>
                <w:rFonts w:cs="Arial"/>
                <w:bCs/>
                <w:sz w:val="16"/>
              </w:rPr>
            </w:pPr>
          </w:p>
        </w:tc>
        <w:tc>
          <w:tcPr>
            <w:tcW w:w="425" w:type="dxa"/>
            <w:shd w:val="solid" w:color="FFFFFF" w:fill="auto"/>
          </w:tcPr>
          <w:p w14:paraId="1B01C80A" w14:textId="77777777" w:rsidR="00F130E8" w:rsidRPr="00576D9F" w:rsidRDefault="00F130E8" w:rsidP="000C7D26">
            <w:pPr>
              <w:pStyle w:val="TAL"/>
              <w:rPr>
                <w:rFonts w:cs="Arial"/>
                <w:bCs/>
                <w:sz w:val="16"/>
              </w:rPr>
            </w:pPr>
          </w:p>
        </w:tc>
        <w:tc>
          <w:tcPr>
            <w:tcW w:w="4962" w:type="dxa"/>
            <w:shd w:val="solid" w:color="FFFFFF" w:fill="auto"/>
          </w:tcPr>
          <w:p w14:paraId="2E63DDE2" w14:textId="77777777" w:rsidR="00F130E8" w:rsidRPr="00576D9F" w:rsidRDefault="00F130E8" w:rsidP="000C7D26">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14:paraId="4843EE0F" w14:textId="77777777" w:rsidR="00F130E8" w:rsidRPr="00576D9F" w:rsidRDefault="00F130E8" w:rsidP="000C7D26">
            <w:pPr>
              <w:pStyle w:val="TAL"/>
              <w:rPr>
                <w:rFonts w:cs="Arial"/>
                <w:bCs/>
                <w:sz w:val="16"/>
              </w:rPr>
            </w:pPr>
            <w:r w:rsidRPr="00576D9F">
              <w:rPr>
                <w:rFonts w:cs="Arial"/>
                <w:bCs/>
                <w:sz w:val="16"/>
              </w:rPr>
              <w:t>0.2.0</w:t>
            </w:r>
          </w:p>
        </w:tc>
      </w:tr>
      <w:tr w:rsidR="00F130E8" w:rsidRPr="00576D9F" w14:paraId="18088010" w14:textId="77777777" w:rsidTr="000C7D26">
        <w:tc>
          <w:tcPr>
            <w:tcW w:w="800" w:type="dxa"/>
            <w:shd w:val="solid" w:color="FFFFFF" w:fill="auto"/>
          </w:tcPr>
          <w:p w14:paraId="2369FAA7" w14:textId="77777777"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14:paraId="33C19549" w14:textId="77777777"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14:paraId="2488E956" w14:textId="77777777" w:rsidR="00F130E8" w:rsidRPr="00576D9F" w:rsidRDefault="00F130E8" w:rsidP="000C7D26">
            <w:pPr>
              <w:pStyle w:val="TAL"/>
              <w:rPr>
                <w:rFonts w:cs="Arial"/>
                <w:bCs/>
                <w:snapToGrid w:val="0"/>
                <w:sz w:val="16"/>
              </w:rPr>
            </w:pPr>
            <w:r w:rsidRPr="00576D9F">
              <w:rPr>
                <w:rFonts w:cs="Arial"/>
                <w:bCs/>
                <w:snapToGrid w:val="0"/>
                <w:sz w:val="16"/>
              </w:rPr>
              <w:t>RP-160891</w:t>
            </w:r>
          </w:p>
        </w:tc>
        <w:tc>
          <w:tcPr>
            <w:tcW w:w="567" w:type="dxa"/>
            <w:shd w:val="solid" w:color="FFFFFF" w:fill="auto"/>
          </w:tcPr>
          <w:p w14:paraId="336C5D96" w14:textId="77777777" w:rsidR="00F130E8" w:rsidRPr="00576D9F" w:rsidRDefault="00F130E8" w:rsidP="000C7D26">
            <w:pPr>
              <w:pStyle w:val="TAL"/>
              <w:rPr>
                <w:rFonts w:cs="Arial"/>
                <w:bCs/>
                <w:snapToGrid w:val="0"/>
                <w:sz w:val="16"/>
              </w:rPr>
            </w:pPr>
          </w:p>
        </w:tc>
        <w:tc>
          <w:tcPr>
            <w:tcW w:w="425" w:type="dxa"/>
            <w:shd w:val="solid" w:color="FFFFFF" w:fill="auto"/>
          </w:tcPr>
          <w:p w14:paraId="5F4F190F" w14:textId="77777777" w:rsidR="00F130E8" w:rsidRPr="00576D9F" w:rsidRDefault="00F130E8" w:rsidP="000C7D26">
            <w:pPr>
              <w:pStyle w:val="TAL"/>
              <w:rPr>
                <w:rFonts w:cs="Arial"/>
                <w:bCs/>
                <w:snapToGrid w:val="0"/>
                <w:sz w:val="16"/>
              </w:rPr>
            </w:pPr>
          </w:p>
        </w:tc>
        <w:tc>
          <w:tcPr>
            <w:tcW w:w="425" w:type="dxa"/>
            <w:shd w:val="solid" w:color="FFFFFF" w:fill="auto"/>
          </w:tcPr>
          <w:p w14:paraId="78813EEB" w14:textId="77777777" w:rsidR="00F130E8" w:rsidRPr="00576D9F" w:rsidRDefault="00F130E8" w:rsidP="000C7D26">
            <w:pPr>
              <w:pStyle w:val="TAL"/>
              <w:rPr>
                <w:rFonts w:cs="Arial"/>
                <w:bCs/>
                <w:snapToGrid w:val="0"/>
                <w:sz w:val="16"/>
              </w:rPr>
            </w:pPr>
          </w:p>
        </w:tc>
        <w:tc>
          <w:tcPr>
            <w:tcW w:w="4962" w:type="dxa"/>
            <w:shd w:val="solid" w:color="FFFFFF" w:fill="auto"/>
          </w:tcPr>
          <w:p w14:paraId="1157C1D9" w14:textId="77777777" w:rsidR="00F130E8" w:rsidRPr="00576D9F" w:rsidRDefault="00F130E8" w:rsidP="000C7D26">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14:paraId="6EB45AB3" w14:textId="77777777" w:rsidR="00F130E8" w:rsidRPr="00576D9F" w:rsidRDefault="00F130E8" w:rsidP="000C7D26">
            <w:pPr>
              <w:pStyle w:val="TAL"/>
              <w:rPr>
                <w:rFonts w:cs="Arial"/>
                <w:bCs/>
                <w:snapToGrid w:val="0"/>
                <w:sz w:val="16"/>
              </w:rPr>
            </w:pPr>
            <w:r w:rsidRPr="00576D9F">
              <w:rPr>
                <w:rFonts w:cs="Arial"/>
                <w:bCs/>
                <w:snapToGrid w:val="0"/>
                <w:sz w:val="16"/>
              </w:rPr>
              <w:t>1.0.0</w:t>
            </w:r>
          </w:p>
        </w:tc>
      </w:tr>
      <w:tr w:rsidR="00F130E8" w:rsidRPr="00576D9F" w14:paraId="2B71B16B" w14:textId="77777777" w:rsidTr="000C7D26">
        <w:tc>
          <w:tcPr>
            <w:tcW w:w="800" w:type="dxa"/>
            <w:shd w:val="solid" w:color="FFFFFF" w:fill="auto"/>
          </w:tcPr>
          <w:p w14:paraId="1925A32E" w14:textId="77777777"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14:paraId="53F1EC7C" w14:textId="77777777"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14:paraId="030A238C" w14:textId="77777777" w:rsidR="00F130E8" w:rsidRPr="00576D9F" w:rsidRDefault="00F130E8" w:rsidP="000C7D26">
            <w:pPr>
              <w:pStyle w:val="TAL"/>
              <w:rPr>
                <w:rFonts w:ascii="Calibri" w:hAnsi="Calibri" w:cs="Arial"/>
                <w:sz w:val="16"/>
                <w:szCs w:val="16"/>
              </w:rPr>
            </w:pPr>
          </w:p>
        </w:tc>
        <w:tc>
          <w:tcPr>
            <w:tcW w:w="567" w:type="dxa"/>
            <w:shd w:val="solid" w:color="FFFFFF" w:fill="auto"/>
            <w:vAlign w:val="bottom"/>
          </w:tcPr>
          <w:p w14:paraId="370264D0" w14:textId="77777777" w:rsidR="00F130E8" w:rsidRPr="00576D9F" w:rsidRDefault="00F130E8" w:rsidP="000C7D26">
            <w:pPr>
              <w:pStyle w:val="TAL"/>
              <w:rPr>
                <w:rFonts w:cs="Arial"/>
                <w:sz w:val="16"/>
                <w:szCs w:val="16"/>
              </w:rPr>
            </w:pPr>
          </w:p>
        </w:tc>
        <w:tc>
          <w:tcPr>
            <w:tcW w:w="425" w:type="dxa"/>
            <w:shd w:val="solid" w:color="FFFFFF" w:fill="auto"/>
            <w:vAlign w:val="bottom"/>
          </w:tcPr>
          <w:p w14:paraId="71E246D2" w14:textId="77777777" w:rsidR="00F130E8" w:rsidRPr="00576D9F" w:rsidRDefault="00F130E8" w:rsidP="000C7D26">
            <w:pPr>
              <w:pStyle w:val="TAL"/>
              <w:rPr>
                <w:rFonts w:cs="Arial"/>
                <w:sz w:val="16"/>
                <w:szCs w:val="16"/>
              </w:rPr>
            </w:pPr>
          </w:p>
        </w:tc>
        <w:tc>
          <w:tcPr>
            <w:tcW w:w="425" w:type="dxa"/>
            <w:shd w:val="solid" w:color="FFFFFF" w:fill="auto"/>
            <w:vAlign w:val="bottom"/>
          </w:tcPr>
          <w:p w14:paraId="10C3CD2B" w14:textId="77777777" w:rsidR="00F130E8" w:rsidRPr="00576D9F" w:rsidRDefault="00F130E8" w:rsidP="000C7D26">
            <w:pPr>
              <w:pStyle w:val="TAL"/>
              <w:rPr>
                <w:rFonts w:cs="Arial"/>
                <w:sz w:val="16"/>
                <w:szCs w:val="16"/>
              </w:rPr>
            </w:pPr>
          </w:p>
        </w:tc>
        <w:tc>
          <w:tcPr>
            <w:tcW w:w="4962" w:type="dxa"/>
            <w:shd w:val="solid" w:color="FFFFFF" w:fill="auto"/>
            <w:vAlign w:val="bottom"/>
          </w:tcPr>
          <w:p w14:paraId="42A2AD3C" w14:textId="77777777" w:rsidR="00F130E8" w:rsidRPr="00576D9F" w:rsidRDefault="00F130E8" w:rsidP="000C7D26">
            <w:pPr>
              <w:pStyle w:val="TAL"/>
              <w:rPr>
                <w:rFonts w:cs="Arial"/>
                <w:sz w:val="16"/>
                <w:szCs w:val="16"/>
              </w:rPr>
            </w:pPr>
            <w:r w:rsidRPr="00576D9F">
              <w:rPr>
                <w:rFonts w:cs="Arial"/>
                <w:sz w:val="16"/>
                <w:szCs w:val="16"/>
              </w:rPr>
              <w:t>TR approved by RAN plenary</w:t>
            </w:r>
          </w:p>
        </w:tc>
        <w:tc>
          <w:tcPr>
            <w:tcW w:w="708" w:type="dxa"/>
            <w:shd w:val="solid" w:color="FFFFFF" w:fill="auto"/>
          </w:tcPr>
          <w:p w14:paraId="75DC9CA1" w14:textId="77777777" w:rsidR="00F130E8" w:rsidRPr="00576D9F" w:rsidRDefault="00F130E8" w:rsidP="000C7D26">
            <w:pPr>
              <w:pStyle w:val="TAL"/>
              <w:rPr>
                <w:rFonts w:cs="Arial"/>
                <w:sz w:val="16"/>
                <w:szCs w:val="16"/>
              </w:rPr>
            </w:pPr>
            <w:r w:rsidRPr="00576D9F">
              <w:rPr>
                <w:rFonts w:cs="Arial"/>
                <w:sz w:val="16"/>
                <w:szCs w:val="16"/>
              </w:rPr>
              <w:t>13.0.0</w:t>
            </w:r>
          </w:p>
        </w:tc>
      </w:tr>
      <w:tr w:rsidR="00F130E8" w:rsidRPr="00576D9F" w14:paraId="4EB5D821" w14:textId="77777777" w:rsidTr="000C7D26">
        <w:tc>
          <w:tcPr>
            <w:tcW w:w="800" w:type="dxa"/>
            <w:shd w:val="solid" w:color="FFFFFF" w:fill="auto"/>
          </w:tcPr>
          <w:p w14:paraId="43B0231F"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57404084"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56F7E324"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7ED1B816" w14:textId="77777777" w:rsidR="00F130E8" w:rsidRPr="00576D9F" w:rsidRDefault="00F130E8" w:rsidP="000C7D26">
            <w:pPr>
              <w:pStyle w:val="TAL"/>
              <w:jc w:val="center"/>
              <w:rPr>
                <w:sz w:val="16"/>
                <w:szCs w:val="16"/>
              </w:rPr>
            </w:pPr>
            <w:r w:rsidRPr="00576D9F">
              <w:rPr>
                <w:sz w:val="16"/>
                <w:szCs w:val="16"/>
              </w:rPr>
              <w:t>0001</w:t>
            </w:r>
          </w:p>
        </w:tc>
        <w:tc>
          <w:tcPr>
            <w:tcW w:w="425" w:type="dxa"/>
            <w:shd w:val="solid" w:color="FFFFFF" w:fill="auto"/>
          </w:tcPr>
          <w:p w14:paraId="4E90264B" w14:textId="77777777" w:rsidR="00F130E8" w:rsidRPr="00576D9F" w:rsidRDefault="00F130E8" w:rsidP="000C7D26">
            <w:pPr>
              <w:pStyle w:val="TAL"/>
              <w:jc w:val="center"/>
              <w:rPr>
                <w:sz w:val="16"/>
                <w:szCs w:val="16"/>
              </w:rPr>
            </w:pPr>
            <w:r w:rsidRPr="00576D9F">
              <w:rPr>
                <w:sz w:val="16"/>
                <w:szCs w:val="16"/>
              </w:rPr>
              <w:t>2</w:t>
            </w:r>
          </w:p>
        </w:tc>
        <w:tc>
          <w:tcPr>
            <w:tcW w:w="425" w:type="dxa"/>
            <w:shd w:val="solid" w:color="FFFFFF" w:fill="auto"/>
          </w:tcPr>
          <w:p w14:paraId="0B19E04B" w14:textId="77777777" w:rsidR="00F130E8" w:rsidRPr="00576D9F" w:rsidRDefault="00F130E8" w:rsidP="000C7D26">
            <w:pPr>
              <w:pStyle w:val="TAL"/>
              <w:jc w:val="center"/>
              <w:rPr>
                <w:sz w:val="16"/>
                <w:szCs w:val="16"/>
              </w:rPr>
            </w:pPr>
            <w:r w:rsidRPr="00576D9F">
              <w:rPr>
                <w:sz w:val="16"/>
                <w:szCs w:val="16"/>
              </w:rPr>
              <w:t>F</w:t>
            </w:r>
          </w:p>
        </w:tc>
        <w:tc>
          <w:tcPr>
            <w:tcW w:w="4962" w:type="dxa"/>
            <w:shd w:val="solid" w:color="FFFFFF" w:fill="auto"/>
          </w:tcPr>
          <w:p w14:paraId="7ABE56F0" w14:textId="77777777" w:rsidR="00F130E8" w:rsidRPr="00576D9F" w:rsidRDefault="00F130E8" w:rsidP="000C7D26">
            <w:pPr>
              <w:pStyle w:val="TAL"/>
              <w:rPr>
                <w:sz w:val="16"/>
                <w:szCs w:val="16"/>
              </w:rPr>
            </w:pPr>
            <w:r w:rsidRPr="00576D9F">
              <w:rPr>
                <w:sz w:val="16"/>
                <w:szCs w:val="16"/>
              </w:rPr>
              <w:t>Removal of square brackets from MBS measurement accuracy requirements</w:t>
            </w:r>
          </w:p>
        </w:tc>
        <w:tc>
          <w:tcPr>
            <w:tcW w:w="708" w:type="dxa"/>
            <w:shd w:val="solid" w:color="FFFFFF" w:fill="auto"/>
          </w:tcPr>
          <w:p w14:paraId="731A3024" w14:textId="77777777" w:rsidR="00F130E8" w:rsidRPr="00576D9F" w:rsidRDefault="00F130E8" w:rsidP="000C7D26">
            <w:pPr>
              <w:pStyle w:val="TAL"/>
              <w:rPr>
                <w:sz w:val="16"/>
                <w:szCs w:val="16"/>
              </w:rPr>
            </w:pPr>
            <w:r w:rsidRPr="00576D9F">
              <w:rPr>
                <w:sz w:val="16"/>
                <w:szCs w:val="16"/>
              </w:rPr>
              <w:t>13.1.0</w:t>
            </w:r>
          </w:p>
        </w:tc>
      </w:tr>
      <w:tr w:rsidR="00F130E8" w:rsidRPr="00576D9F" w14:paraId="269F78B3" w14:textId="77777777" w:rsidTr="000C7D26">
        <w:tc>
          <w:tcPr>
            <w:tcW w:w="800" w:type="dxa"/>
            <w:shd w:val="solid" w:color="FFFFFF" w:fill="auto"/>
          </w:tcPr>
          <w:p w14:paraId="313137FD"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483DC21F"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044CF79B"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17C3AEB5" w14:textId="77777777" w:rsidR="00F130E8" w:rsidRPr="00576D9F" w:rsidRDefault="00F130E8" w:rsidP="000C7D26">
            <w:pPr>
              <w:pStyle w:val="TAL"/>
              <w:jc w:val="center"/>
              <w:rPr>
                <w:sz w:val="16"/>
                <w:szCs w:val="16"/>
              </w:rPr>
            </w:pPr>
            <w:r w:rsidRPr="00576D9F">
              <w:rPr>
                <w:sz w:val="16"/>
                <w:szCs w:val="16"/>
              </w:rPr>
              <w:t>0002</w:t>
            </w:r>
          </w:p>
        </w:tc>
        <w:tc>
          <w:tcPr>
            <w:tcW w:w="425" w:type="dxa"/>
            <w:shd w:val="solid" w:color="FFFFFF" w:fill="auto"/>
          </w:tcPr>
          <w:p w14:paraId="49120E79" w14:textId="77777777"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14:paraId="54C2250D"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37144F8C" w14:textId="77777777" w:rsidR="00F130E8" w:rsidRPr="00576D9F" w:rsidRDefault="00F130E8" w:rsidP="000C7D26">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14:paraId="213C6FF3" w14:textId="77777777" w:rsidR="00F130E8" w:rsidRPr="00576D9F" w:rsidRDefault="00F130E8" w:rsidP="000C7D26">
            <w:pPr>
              <w:pStyle w:val="TAL"/>
              <w:rPr>
                <w:sz w:val="16"/>
                <w:szCs w:val="16"/>
              </w:rPr>
            </w:pPr>
            <w:r w:rsidRPr="00576D9F">
              <w:rPr>
                <w:sz w:val="16"/>
                <w:szCs w:val="16"/>
              </w:rPr>
              <w:t>14.0.0</w:t>
            </w:r>
          </w:p>
        </w:tc>
      </w:tr>
      <w:tr w:rsidR="00F130E8" w:rsidRPr="00576D9F" w14:paraId="59063006" w14:textId="77777777" w:rsidTr="000C7D26">
        <w:tc>
          <w:tcPr>
            <w:tcW w:w="800" w:type="dxa"/>
            <w:shd w:val="solid" w:color="FFFFFF" w:fill="auto"/>
          </w:tcPr>
          <w:p w14:paraId="4EE62013"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6D6969D1"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000D6CDE"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1E163088" w14:textId="77777777" w:rsidR="00F130E8" w:rsidRPr="00576D9F" w:rsidRDefault="00F130E8" w:rsidP="000C7D26">
            <w:pPr>
              <w:pStyle w:val="TAL"/>
              <w:jc w:val="center"/>
              <w:rPr>
                <w:sz w:val="16"/>
                <w:szCs w:val="16"/>
              </w:rPr>
            </w:pPr>
            <w:r w:rsidRPr="00576D9F">
              <w:rPr>
                <w:sz w:val="16"/>
                <w:szCs w:val="16"/>
              </w:rPr>
              <w:t>0003</w:t>
            </w:r>
          </w:p>
        </w:tc>
        <w:tc>
          <w:tcPr>
            <w:tcW w:w="425" w:type="dxa"/>
            <w:shd w:val="solid" w:color="FFFFFF" w:fill="auto"/>
          </w:tcPr>
          <w:p w14:paraId="54508781" w14:textId="77777777"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14:paraId="306B4CE3"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1F715EF5" w14:textId="77777777" w:rsidR="00F130E8" w:rsidRPr="00576D9F" w:rsidRDefault="00F130E8" w:rsidP="000C7D26">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14:paraId="5B54A336" w14:textId="77777777" w:rsidR="00F130E8" w:rsidRPr="00576D9F" w:rsidRDefault="00F130E8" w:rsidP="000C7D26">
            <w:pPr>
              <w:pStyle w:val="TAL"/>
              <w:rPr>
                <w:sz w:val="16"/>
                <w:szCs w:val="16"/>
              </w:rPr>
            </w:pPr>
            <w:r w:rsidRPr="00576D9F">
              <w:rPr>
                <w:sz w:val="16"/>
                <w:szCs w:val="16"/>
              </w:rPr>
              <w:t>14.0.0</w:t>
            </w:r>
          </w:p>
        </w:tc>
      </w:tr>
      <w:tr w:rsidR="00F130E8" w:rsidRPr="00576D9F" w14:paraId="15A439D3" w14:textId="77777777" w:rsidTr="000C7D26">
        <w:tc>
          <w:tcPr>
            <w:tcW w:w="800" w:type="dxa"/>
            <w:shd w:val="solid" w:color="FFFFFF" w:fill="auto"/>
          </w:tcPr>
          <w:p w14:paraId="5D6D351D" w14:textId="77777777" w:rsidR="00F130E8" w:rsidRPr="00576D9F" w:rsidRDefault="00F130E8" w:rsidP="000C7D26">
            <w:pPr>
              <w:pStyle w:val="TAL"/>
              <w:rPr>
                <w:snapToGrid w:val="0"/>
                <w:sz w:val="16"/>
                <w:szCs w:val="16"/>
              </w:rPr>
            </w:pPr>
            <w:r w:rsidRPr="00576D9F">
              <w:rPr>
                <w:snapToGrid w:val="0"/>
                <w:sz w:val="16"/>
                <w:szCs w:val="16"/>
              </w:rPr>
              <w:t>2017-03</w:t>
            </w:r>
          </w:p>
        </w:tc>
        <w:tc>
          <w:tcPr>
            <w:tcW w:w="800" w:type="dxa"/>
            <w:shd w:val="solid" w:color="FFFFFF" w:fill="auto"/>
          </w:tcPr>
          <w:p w14:paraId="419B78B2" w14:textId="77777777" w:rsidR="00F130E8" w:rsidRPr="00576D9F" w:rsidRDefault="00F130E8" w:rsidP="000C7D26">
            <w:pPr>
              <w:pStyle w:val="TAL"/>
              <w:rPr>
                <w:snapToGrid w:val="0"/>
                <w:sz w:val="16"/>
                <w:szCs w:val="16"/>
              </w:rPr>
            </w:pPr>
            <w:r w:rsidRPr="00576D9F">
              <w:rPr>
                <w:snapToGrid w:val="0"/>
                <w:sz w:val="16"/>
                <w:szCs w:val="16"/>
              </w:rPr>
              <w:t>RP-75</w:t>
            </w:r>
          </w:p>
        </w:tc>
        <w:tc>
          <w:tcPr>
            <w:tcW w:w="1094" w:type="dxa"/>
            <w:shd w:val="solid" w:color="FFFFFF" w:fill="auto"/>
          </w:tcPr>
          <w:p w14:paraId="0472125E" w14:textId="77777777" w:rsidR="00F130E8" w:rsidRPr="00576D9F" w:rsidRDefault="00F130E8" w:rsidP="000C7D26">
            <w:pPr>
              <w:pStyle w:val="TAL"/>
              <w:rPr>
                <w:sz w:val="16"/>
                <w:szCs w:val="16"/>
              </w:rPr>
            </w:pPr>
            <w:r w:rsidRPr="00576D9F">
              <w:rPr>
                <w:sz w:val="16"/>
                <w:szCs w:val="16"/>
              </w:rPr>
              <w:t>RP-170564</w:t>
            </w:r>
          </w:p>
        </w:tc>
        <w:tc>
          <w:tcPr>
            <w:tcW w:w="567" w:type="dxa"/>
            <w:shd w:val="solid" w:color="FFFFFF" w:fill="auto"/>
          </w:tcPr>
          <w:p w14:paraId="2737617D" w14:textId="77777777" w:rsidR="00F130E8" w:rsidRPr="00576D9F" w:rsidRDefault="00F130E8" w:rsidP="000C7D26">
            <w:pPr>
              <w:pStyle w:val="TAL"/>
              <w:jc w:val="center"/>
              <w:rPr>
                <w:sz w:val="16"/>
                <w:szCs w:val="16"/>
              </w:rPr>
            </w:pPr>
            <w:r w:rsidRPr="00576D9F">
              <w:rPr>
                <w:sz w:val="16"/>
                <w:szCs w:val="16"/>
              </w:rPr>
              <w:t>0006</w:t>
            </w:r>
          </w:p>
        </w:tc>
        <w:tc>
          <w:tcPr>
            <w:tcW w:w="425" w:type="dxa"/>
            <w:shd w:val="solid" w:color="FFFFFF" w:fill="auto"/>
          </w:tcPr>
          <w:p w14:paraId="12A3BAE0" w14:textId="77777777" w:rsidR="00F130E8" w:rsidRPr="00576D9F" w:rsidRDefault="00F130E8" w:rsidP="000C7D26">
            <w:pPr>
              <w:pStyle w:val="TAL"/>
              <w:jc w:val="center"/>
              <w:rPr>
                <w:sz w:val="16"/>
                <w:szCs w:val="16"/>
              </w:rPr>
            </w:pPr>
          </w:p>
        </w:tc>
        <w:tc>
          <w:tcPr>
            <w:tcW w:w="425" w:type="dxa"/>
            <w:shd w:val="solid" w:color="FFFFFF" w:fill="auto"/>
          </w:tcPr>
          <w:p w14:paraId="2E44DB46"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229CD33D" w14:textId="77777777" w:rsidR="00F130E8" w:rsidRPr="00576D9F" w:rsidRDefault="00F130E8" w:rsidP="000C7D26">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14:paraId="75609796" w14:textId="77777777" w:rsidR="00F130E8" w:rsidRPr="00576D9F" w:rsidRDefault="00F130E8" w:rsidP="000C7D26">
            <w:pPr>
              <w:pStyle w:val="TAL"/>
              <w:rPr>
                <w:sz w:val="16"/>
                <w:szCs w:val="16"/>
              </w:rPr>
            </w:pPr>
            <w:r w:rsidRPr="00576D9F">
              <w:rPr>
                <w:sz w:val="16"/>
                <w:szCs w:val="16"/>
              </w:rPr>
              <w:t>14.1.0</w:t>
            </w:r>
          </w:p>
        </w:tc>
      </w:tr>
      <w:tr w:rsidR="00F130E8" w:rsidRPr="00576D9F" w14:paraId="655BA188"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84B0F85"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F402D"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DD68A"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C3DF5" w14:textId="77777777" w:rsidR="00F130E8" w:rsidRPr="00576D9F" w:rsidRDefault="00F130E8" w:rsidP="000C7D26">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A0F7"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91014"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A9BC5" w14:textId="77777777" w:rsidR="00F130E8" w:rsidRPr="00576D9F" w:rsidRDefault="00F130E8" w:rsidP="000C7D26">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6997F" w14:textId="77777777" w:rsidR="00F130E8" w:rsidRPr="00576D9F" w:rsidRDefault="00F130E8" w:rsidP="000C7D26">
            <w:pPr>
              <w:pStyle w:val="TAL"/>
              <w:rPr>
                <w:sz w:val="16"/>
                <w:szCs w:val="16"/>
              </w:rPr>
            </w:pPr>
            <w:r w:rsidRPr="00576D9F">
              <w:rPr>
                <w:sz w:val="16"/>
                <w:szCs w:val="16"/>
              </w:rPr>
              <w:t>14.2.0</w:t>
            </w:r>
          </w:p>
        </w:tc>
      </w:tr>
      <w:tr w:rsidR="00F130E8" w:rsidRPr="00576D9F" w14:paraId="24B47094"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750DD1D"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F5AEE"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03B8B"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93098" w14:textId="77777777" w:rsidR="00F130E8" w:rsidRPr="00576D9F" w:rsidRDefault="00F130E8" w:rsidP="000C7D26">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9FCAD"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614C"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48263" w14:textId="77777777" w:rsidR="00F130E8" w:rsidRPr="00576D9F" w:rsidRDefault="00F130E8" w:rsidP="000C7D26">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11BD" w14:textId="77777777" w:rsidR="00F130E8" w:rsidRPr="00576D9F" w:rsidRDefault="00F130E8" w:rsidP="000C7D26">
            <w:pPr>
              <w:pStyle w:val="TAL"/>
              <w:rPr>
                <w:sz w:val="16"/>
                <w:szCs w:val="16"/>
              </w:rPr>
            </w:pPr>
            <w:r w:rsidRPr="00576D9F">
              <w:rPr>
                <w:sz w:val="16"/>
                <w:szCs w:val="16"/>
              </w:rPr>
              <w:t>14.2.0</w:t>
            </w:r>
          </w:p>
        </w:tc>
      </w:tr>
      <w:tr w:rsidR="00F130E8" w:rsidRPr="00576D9F" w14:paraId="4C440A9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394FAD57"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B8B3"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798E"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FDDA" w14:textId="77777777" w:rsidR="00F130E8" w:rsidRPr="00576D9F" w:rsidRDefault="00F130E8" w:rsidP="000C7D26">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4FB0" w14:textId="77777777" w:rsidR="00F130E8" w:rsidRPr="00576D9F" w:rsidRDefault="00F130E8" w:rsidP="000C7D26">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EF551"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6113A" w14:textId="77777777"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F87A8" w14:textId="77777777" w:rsidR="00F130E8" w:rsidRPr="00576D9F" w:rsidRDefault="00F130E8" w:rsidP="000C7D26">
            <w:pPr>
              <w:pStyle w:val="TAL"/>
              <w:rPr>
                <w:sz w:val="16"/>
                <w:szCs w:val="16"/>
              </w:rPr>
            </w:pPr>
            <w:r w:rsidRPr="00576D9F">
              <w:rPr>
                <w:sz w:val="16"/>
                <w:szCs w:val="16"/>
              </w:rPr>
              <w:t>14.2.0</w:t>
            </w:r>
          </w:p>
        </w:tc>
      </w:tr>
      <w:tr w:rsidR="00F130E8" w:rsidRPr="00576D9F" w14:paraId="1FC5AB30"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957963A"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B1891"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A6949"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03F6" w14:textId="77777777" w:rsidR="00F130E8" w:rsidRPr="00576D9F" w:rsidRDefault="00F130E8" w:rsidP="000C7D26">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EAAE"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1E7C8"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5C3F1" w14:textId="77777777"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AB7AF" w14:textId="77777777" w:rsidR="00F130E8" w:rsidRPr="00576D9F" w:rsidRDefault="00F130E8" w:rsidP="000C7D26">
            <w:pPr>
              <w:pStyle w:val="TAL"/>
              <w:rPr>
                <w:sz w:val="16"/>
                <w:szCs w:val="16"/>
              </w:rPr>
            </w:pPr>
            <w:r w:rsidRPr="00576D9F">
              <w:rPr>
                <w:sz w:val="16"/>
                <w:szCs w:val="16"/>
              </w:rPr>
              <w:t>14.2.0</w:t>
            </w:r>
          </w:p>
        </w:tc>
      </w:tr>
      <w:tr w:rsidR="00F130E8" w:rsidRPr="00576D9F" w14:paraId="4E459559"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7D451884"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A761D"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2219C"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026CD" w14:textId="77777777" w:rsidR="00F130E8" w:rsidRPr="00576D9F" w:rsidRDefault="00F130E8" w:rsidP="000C7D26">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D6B1B" w14:textId="77777777"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9C2F" w14:textId="77777777" w:rsidR="00F130E8" w:rsidRPr="00576D9F" w:rsidRDefault="00F130E8" w:rsidP="000C7D26">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EABD0" w14:textId="77777777" w:rsidR="00F130E8" w:rsidRPr="00576D9F" w:rsidRDefault="00F130E8" w:rsidP="000C7D26">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22441" w14:textId="77777777" w:rsidR="00F130E8" w:rsidRPr="00576D9F" w:rsidRDefault="00F130E8" w:rsidP="000C7D26">
            <w:pPr>
              <w:pStyle w:val="TAL"/>
              <w:rPr>
                <w:sz w:val="16"/>
                <w:szCs w:val="16"/>
              </w:rPr>
            </w:pPr>
            <w:r w:rsidRPr="00576D9F">
              <w:rPr>
                <w:sz w:val="16"/>
                <w:szCs w:val="16"/>
              </w:rPr>
              <w:t>14.2.0</w:t>
            </w:r>
          </w:p>
        </w:tc>
      </w:tr>
      <w:tr w:rsidR="00F130E8" w:rsidRPr="00576D9F" w14:paraId="3DEF9C46"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E7F58F6" w14:textId="77777777" w:rsidR="00F130E8" w:rsidRPr="00576D9F" w:rsidRDefault="00F130E8" w:rsidP="000C7D26">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4C935" w14:textId="77777777" w:rsidR="00F130E8" w:rsidRPr="00576D9F" w:rsidRDefault="00F130E8" w:rsidP="000C7D26">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7C90D" w14:textId="77777777" w:rsidR="00F130E8" w:rsidRPr="00576D9F" w:rsidRDefault="00F130E8" w:rsidP="000C7D26">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C68B" w14:textId="77777777" w:rsidR="00F130E8" w:rsidRPr="00576D9F" w:rsidRDefault="00F130E8" w:rsidP="000C7D26">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C600"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9916"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2A57B" w14:textId="77777777" w:rsidR="00F130E8" w:rsidRPr="00576D9F" w:rsidRDefault="00F130E8" w:rsidP="000C7D26">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313E8" w14:textId="77777777" w:rsidR="00F130E8" w:rsidRPr="00576D9F" w:rsidRDefault="00F130E8" w:rsidP="000C7D26">
            <w:pPr>
              <w:pStyle w:val="TAL"/>
              <w:rPr>
                <w:sz w:val="16"/>
                <w:szCs w:val="16"/>
              </w:rPr>
            </w:pPr>
            <w:r w:rsidRPr="00576D9F">
              <w:rPr>
                <w:sz w:val="16"/>
                <w:szCs w:val="16"/>
              </w:rPr>
              <w:t>14.3.0</w:t>
            </w:r>
          </w:p>
        </w:tc>
      </w:tr>
      <w:tr w:rsidR="00F130E8" w:rsidRPr="00576D9F" w14:paraId="61FF8BB6"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C4AFFF9" w14:textId="77777777" w:rsidR="00F130E8" w:rsidRPr="00576D9F" w:rsidRDefault="00F130E8" w:rsidP="000C7D26">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AC56D" w14:textId="77777777" w:rsidR="00F130E8" w:rsidRPr="00576D9F" w:rsidRDefault="00F130E8" w:rsidP="000C7D26">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4DBDC" w14:textId="77777777" w:rsidR="00F130E8" w:rsidRPr="00576D9F" w:rsidRDefault="00F130E8" w:rsidP="000C7D26">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36B07" w14:textId="77777777" w:rsidR="00F130E8" w:rsidRPr="00576D9F" w:rsidRDefault="00F130E8" w:rsidP="000C7D26">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DB8CB"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72800"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6632F" w14:textId="77777777" w:rsidR="00F130E8" w:rsidRPr="00576D9F" w:rsidRDefault="00F130E8" w:rsidP="000C7D26">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80472" w14:textId="77777777" w:rsidR="00F130E8" w:rsidRPr="00576D9F" w:rsidRDefault="00F130E8" w:rsidP="000C7D26">
            <w:pPr>
              <w:pStyle w:val="TAL"/>
              <w:rPr>
                <w:sz w:val="16"/>
                <w:szCs w:val="16"/>
              </w:rPr>
            </w:pPr>
            <w:r w:rsidRPr="00576D9F">
              <w:rPr>
                <w:sz w:val="16"/>
                <w:szCs w:val="16"/>
              </w:rPr>
              <w:t>14.4.0</w:t>
            </w:r>
          </w:p>
        </w:tc>
      </w:tr>
      <w:tr w:rsidR="00F130E8" w:rsidRPr="00576D9F" w14:paraId="27E16D8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087"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9B4BD"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78B42"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6193B" w14:textId="77777777" w:rsidR="00F130E8" w:rsidRPr="00576D9F" w:rsidRDefault="00F130E8" w:rsidP="000C7D26">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28D07"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91FEA"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9FA60" w14:textId="77777777" w:rsidR="00F130E8" w:rsidRPr="00576D9F" w:rsidRDefault="00F130E8" w:rsidP="000C7D26">
            <w:pPr>
              <w:pStyle w:val="TAL"/>
              <w:rPr>
                <w:noProof/>
                <w:sz w:val="16"/>
                <w:szCs w:val="16"/>
                <w:lang w:eastAsia="zh-CN"/>
              </w:rPr>
            </w:pPr>
            <w:r w:rsidRPr="00576D9F">
              <w:rPr>
                <w:noProof/>
                <w:sz w:val="16"/>
                <w:szCs w:val="16"/>
                <w:lang w:eastAsia="zh-CN"/>
              </w:rPr>
              <w:t>Change WLAN measurement reporting delay to 20 seconds</w:t>
            </w:r>
          </w:p>
          <w:p w14:paraId="1E76E85A" w14:textId="77777777" w:rsidR="00F130E8" w:rsidRPr="00576D9F" w:rsidRDefault="00F130E8" w:rsidP="000C7D26">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C965E" w14:textId="77777777" w:rsidR="00F130E8" w:rsidRPr="00576D9F" w:rsidRDefault="00F130E8" w:rsidP="000C7D26">
            <w:pPr>
              <w:pStyle w:val="TAL"/>
              <w:rPr>
                <w:sz w:val="16"/>
                <w:szCs w:val="16"/>
              </w:rPr>
            </w:pPr>
            <w:r w:rsidRPr="00576D9F">
              <w:rPr>
                <w:sz w:val="16"/>
                <w:szCs w:val="16"/>
              </w:rPr>
              <w:t>14.5.0</w:t>
            </w:r>
          </w:p>
        </w:tc>
      </w:tr>
      <w:tr w:rsidR="00F130E8" w:rsidRPr="00576D9F" w14:paraId="46C3FC3F"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E34155C"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4362C"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F2854"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AD930" w14:textId="77777777" w:rsidR="00F130E8" w:rsidRPr="00576D9F" w:rsidRDefault="00F130E8" w:rsidP="000C7D26">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AC288"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A8CE"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9D906" w14:textId="77777777" w:rsidR="00F130E8" w:rsidRPr="00576D9F" w:rsidRDefault="00F130E8" w:rsidP="000C7D26">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7B47E" w14:textId="77777777" w:rsidR="00F130E8" w:rsidRPr="00576D9F" w:rsidRDefault="00F130E8" w:rsidP="000C7D26">
            <w:pPr>
              <w:pStyle w:val="TAL"/>
              <w:rPr>
                <w:sz w:val="16"/>
                <w:szCs w:val="16"/>
              </w:rPr>
            </w:pPr>
            <w:r w:rsidRPr="00576D9F">
              <w:rPr>
                <w:sz w:val="16"/>
                <w:szCs w:val="16"/>
              </w:rPr>
              <w:t>14.5.0</w:t>
            </w:r>
          </w:p>
        </w:tc>
      </w:tr>
      <w:tr w:rsidR="00F130E8" w:rsidRPr="00576D9F" w14:paraId="17E4FBF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7B0D8BF"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0BC1"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A1F6"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D32B6" w14:textId="77777777" w:rsidR="00F130E8" w:rsidRPr="00576D9F" w:rsidRDefault="00F130E8" w:rsidP="000C7D26">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2983"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865AD"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6495" w14:textId="77777777" w:rsidR="00F130E8" w:rsidRPr="00576D9F" w:rsidRDefault="00F130E8" w:rsidP="000C7D26">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C6D95" w14:textId="77777777" w:rsidR="00F130E8" w:rsidRPr="00576D9F" w:rsidRDefault="00F130E8" w:rsidP="000C7D26">
            <w:pPr>
              <w:pStyle w:val="TAL"/>
              <w:rPr>
                <w:sz w:val="16"/>
                <w:szCs w:val="16"/>
              </w:rPr>
            </w:pPr>
            <w:r w:rsidRPr="00576D9F">
              <w:rPr>
                <w:sz w:val="16"/>
                <w:szCs w:val="16"/>
              </w:rPr>
              <w:t>14.5.0</w:t>
            </w:r>
          </w:p>
        </w:tc>
      </w:tr>
      <w:tr w:rsidR="00F130E8" w:rsidRPr="00576D9F" w14:paraId="665E3B7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46A22E7B"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E0E08"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D3195"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3F174" w14:textId="77777777" w:rsidR="00F130E8" w:rsidRPr="00576D9F" w:rsidRDefault="00F130E8" w:rsidP="000C7D26">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BE31"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297A"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F18B1" w14:textId="77777777" w:rsidR="00F130E8" w:rsidRPr="00576D9F" w:rsidRDefault="00F130E8" w:rsidP="000C7D26">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3234F" w14:textId="77777777" w:rsidR="00F130E8" w:rsidRPr="00576D9F" w:rsidRDefault="00F130E8" w:rsidP="000C7D26">
            <w:pPr>
              <w:pStyle w:val="TAL"/>
              <w:rPr>
                <w:sz w:val="16"/>
                <w:szCs w:val="16"/>
              </w:rPr>
            </w:pPr>
            <w:r w:rsidRPr="00576D9F">
              <w:rPr>
                <w:sz w:val="16"/>
                <w:szCs w:val="16"/>
              </w:rPr>
              <w:t>14.5.0</w:t>
            </w:r>
          </w:p>
        </w:tc>
      </w:tr>
      <w:tr w:rsidR="00F130E8" w:rsidRPr="00576D9F" w14:paraId="2F452B85"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6D9"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F8285"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EDA11"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0AF65" w14:textId="77777777" w:rsidR="00F130E8" w:rsidRPr="00576D9F" w:rsidRDefault="00F130E8" w:rsidP="000C7D26">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7AC7"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3E9E6"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112F1" w14:textId="77777777" w:rsidR="00F130E8" w:rsidRPr="00576D9F" w:rsidRDefault="00F130E8" w:rsidP="000C7D26">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08117" w14:textId="77777777" w:rsidR="00F130E8" w:rsidRPr="00576D9F" w:rsidRDefault="00F130E8" w:rsidP="000C7D26">
            <w:pPr>
              <w:pStyle w:val="TAL"/>
              <w:rPr>
                <w:sz w:val="16"/>
                <w:szCs w:val="16"/>
              </w:rPr>
            </w:pPr>
            <w:r w:rsidRPr="00576D9F">
              <w:rPr>
                <w:sz w:val="16"/>
                <w:szCs w:val="16"/>
              </w:rPr>
              <w:t>14.5.0</w:t>
            </w:r>
          </w:p>
        </w:tc>
      </w:tr>
      <w:tr w:rsidR="00F130E8" w:rsidRPr="00576D9F" w14:paraId="04DE939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BA350D5"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0A1BF"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9CFDC"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822F5" w14:textId="77777777" w:rsidR="00F130E8" w:rsidRPr="00576D9F" w:rsidRDefault="00F130E8" w:rsidP="000C7D26">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1EA8B"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FB2A9"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5C0E8" w14:textId="77777777" w:rsidR="00F130E8" w:rsidRPr="00576D9F" w:rsidRDefault="00F130E8" w:rsidP="000C7D26">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5102" w14:textId="77777777" w:rsidR="00F130E8" w:rsidRPr="00576D9F" w:rsidRDefault="00F130E8" w:rsidP="000C7D26">
            <w:pPr>
              <w:pStyle w:val="TAL"/>
              <w:rPr>
                <w:sz w:val="16"/>
                <w:szCs w:val="16"/>
              </w:rPr>
            </w:pPr>
            <w:r w:rsidRPr="00576D9F">
              <w:rPr>
                <w:sz w:val="16"/>
                <w:szCs w:val="16"/>
              </w:rPr>
              <w:t>14.6.0</w:t>
            </w:r>
          </w:p>
        </w:tc>
      </w:tr>
      <w:tr w:rsidR="00F130E8" w:rsidRPr="00576D9F" w14:paraId="784484EB"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9CFF358"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776B8"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2656F"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A1F13" w14:textId="77777777" w:rsidR="00F130E8" w:rsidRPr="00576D9F" w:rsidRDefault="00F130E8" w:rsidP="000C7D26">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70E3E"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A418F"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1C71D" w14:textId="77777777" w:rsidR="00F130E8" w:rsidRPr="00576D9F" w:rsidRDefault="00F130E8" w:rsidP="000C7D26">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09E46" w14:textId="77777777" w:rsidR="00F130E8" w:rsidRPr="00576D9F" w:rsidRDefault="00F130E8" w:rsidP="000C7D26">
            <w:pPr>
              <w:pStyle w:val="TAL"/>
              <w:rPr>
                <w:sz w:val="16"/>
                <w:szCs w:val="16"/>
              </w:rPr>
            </w:pPr>
            <w:r w:rsidRPr="00576D9F">
              <w:rPr>
                <w:sz w:val="16"/>
                <w:szCs w:val="16"/>
              </w:rPr>
              <w:t>14.6.0</w:t>
            </w:r>
          </w:p>
        </w:tc>
      </w:tr>
      <w:tr w:rsidR="00F130E8" w:rsidRPr="00576D9F" w14:paraId="7393DA98"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77AC32FD"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D0B6C"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FD48"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0A533" w14:textId="77777777" w:rsidR="00F130E8" w:rsidRPr="00576D9F" w:rsidRDefault="00F130E8" w:rsidP="000C7D26">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E5AB0"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9DE84"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A39DC" w14:textId="77777777" w:rsidR="00F130E8" w:rsidRPr="00576D9F" w:rsidRDefault="00F130E8" w:rsidP="000C7D26">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A6078" w14:textId="77777777" w:rsidR="00F130E8" w:rsidRPr="00576D9F" w:rsidRDefault="00F130E8" w:rsidP="000C7D26">
            <w:pPr>
              <w:pStyle w:val="TAL"/>
              <w:rPr>
                <w:sz w:val="16"/>
                <w:szCs w:val="16"/>
              </w:rPr>
            </w:pPr>
            <w:r w:rsidRPr="00576D9F">
              <w:rPr>
                <w:sz w:val="16"/>
                <w:szCs w:val="16"/>
              </w:rPr>
              <w:t>14.6.0</w:t>
            </w:r>
          </w:p>
        </w:tc>
      </w:tr>
      <w:tr w:rsidR="00F130E8" w:rsidRPr="00576D9F" w14:paraId="637F808D"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A35F4EE" w14:textId="77777777"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1FDBD" w14:textId="77777777" w:rsidR="00F130E8" w:rsidRPr="00576D9F" w:rsidRDefault="00F130E8" w:rsidP="000C7D26">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02D1B" w14:textId="77777777" w:rsidR="00F130E8" w:rsidRPr="00576D9F" w:rsidRDefault="00F130E8" w:rsidP="000C7D26">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F1870"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939EF"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56F8" w14:textId="77777777" w:rsidR="00F130E8" w:rsidRPr="00576D9F" w:rsidRDefault="00F130E8" w:rsidP="000C7D2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568F0" w14:textId="77777777" w:rsidR="00F130E8" w:rsidRPr="00576D9F" w:rsidRDefault="00F130E8" w:rsidP="000C7D26">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76C38" w14:textId="77777777"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14:paraId="3628CA09"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D7383C1" w14:textId="77777777"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2577C" w14:textId="77777777" w:rsidR="00F130E8" w:rsidRPr="00576D9F" w:rsidRDefault="00F130E8" w:rsidP="000C7D26">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2F7C0" w14:textId="77777777" w:rsidR="00F130E8" w:rsidRPr="00576D9F" w:rsidRDefault="00F130E8" w:rsidP="000C7D26">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77A70" w14:textId="77777777" w:rsidR="00F130E8" w:rsidRPr="00576D9F" w:rsidRDefault="00F130E8" w:rsidP="000C7D26">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0CD91" w14:textId="77777777"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AF3F7"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E1EB9" w14:textId="77777777" w:rsidR="00F130E8" w:rsidRPr="00576D9F" w:rsidRDefault="00F130E8" w:rsidP="000C7D26">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D90CC" w14:textId="77777777"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044F52" w:rsidRPr="00576D9F" w14:paraId="50566313"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2A3" w14:textId="77777777" w:rsidR="00044F52" w:rsidRPr="00576D9F" w:rsidRDefault="00044F52" w:rsidP="00044F5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5491C" w14:textId="77777777" w:rsidR="00044F52" w:rsidRPr="00576D9F" w:rsidRDefault="00044F52" w:rsidP="00044F5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2A577" w14:textId="77777777" w:rsidR="00044F52" w:rsidRPr="00576D9F" w:rsidRDefault="00044F52" w:rsidP="00044F5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AE74" w14:textId="77777777" w:rsidR="00044F52" w:rsidRPr="00576D9F" w:rsidRDefault="00044F52" w:rsidP="00044F5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8B76" w14:textId="77777777" w:rsidR="00044F52" w:rsidRPr="00576D9F" w:rsidRDefault="00044F52" w:rsidP="00044F5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1CFE3" w14:textId="77777777" w:rsidR="00044F52" w:rsidRPr="00576D9F" w:rsidRDefault="00044F52" w:rsidP="00044F5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0FCC6" w14:textId="77777777" w:rsidR="00044F52" w:rsidRPr="00576D9F" w:rsidRDefault="00044F52" w:rsidP="00044F5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E1272" w14:textId="77777777" w:rsidR="00044F52" w:rsidRPr="00576D9F" w:rsidRDefault="00044F52" w:rsidP="00044F5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044F52" w:rsidRPr="00576D9F" w14:paraId="58031E95"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1D23AA91" w14:textId="77777777" w:rsidR="00044F52" w:rsidRPr="00576D9F" w:rsidRDefault="00044F52" w:rsidP="00044F52">
            <w:pPr>
              <w:pStyle w:val="TAL"/>
              <w:rPr>
                <w:snapToGrid w:val="0"/>
                <w:sz w:val="16"/>
                <w:szCs w:val="16"/>
              </w:rPr>
            </w:pPr>
            <w:r>
              <w:rPr>
                <w:snapToGrid w:val="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34E45" w14:textId="77777777" w:rsidR="00044F52" w:rsidRPr="00576D9F" w:rsidRDefault="00044F52" w:rsidP="00044F52">
            <w:pPr>
              <w:pStyle w:val="TAL"/>
              <w:rPr>
                <w:snapToGrid w:val="0"/>
                <w:sz w:val="16"/>
                <w:szCs w:val="16"/>
              </w:rPr>
            </w:pPr>
            <w:r>
              <w:rPr>
                <w:snapToGrid w:val="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EA5DA" w14:textId="77777777" w:rsidR="00044F52" w:rsidRPr="00576D9F" w:rsidRDefault="00044F52" w:rsidP="00044F52">
            <w:pPr>
              <w:pStyle w:val="TAL"/>
              <w:rPr>
                <w:sz w:val="16"/>
                <w:szCs w:val="16"/>
              </w:rPr>
            </w:pPr>
            <w:r w:rsidRPr="00F130E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D6E8B" w14:textId="77777777" w:rsidR="00044F52" w:rsidRPr="00576D9F" w:rsidRDefault="00044F52" w:rsidP="00044F52">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95DF" w14:textId="77777777" w:rsidR="00044F52" w:rsidRPr="00576D9F"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081E0" w14:textId="77777777" w:rsidR="00044F52" w:rsidRPr="00576D9F" w:rsidRDefault="00044F52" w:rsidP="00044F52">
            <w:pPr>
              <w:pStyle w:val="TAL"/>
              <w:jc w:val="center"/>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33D93" w14:textId="77777777" w:rsidR="00044F52" w:rsidRPr="00576D9F" w:rsidRDefault="00044F52" w:rsidP="00044F5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E0A04" w14:textId="77777777" w:rsidR="00044F52" w:rsidRPr="00576D9F" w:rsidRDefault="00044F52" w:rsidP="00044F52">
            <w:pPr>
              <w:pStyle w:val="TAL"/>
              <w:rPr>
                <w:sz w:val="16"/>
                <w:szCs w:val="16"/>
              </w:rPr>
            </w:pPr>
            <w:r>
              <w:rPr>
                <w:sz w:val="16"/>
                <w:szCs w:val="16"/>
              </w:rPr>
              <w:t>15.3.0</w:t>
            </w:r>
          </w:p>
        </w:tc>
      </w:tr>
      <w:tr w:rsidR="00044F52" w:rsidRPr="00576D9F" w14:paraId="70344D3F"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AB91FE3" w14:textId="77777777" w:rsidR="00044F52" w:rsidRDefault="00044F52" w:rsidP="00044F52">
            <w:pPr>
              <w:pStyle w:val="TAL"/>
              <w:rPr>
                <w:snapToGrid w:val="0"/>
                <w:sz w:val="16"/>
                <w:szCs w:val="16"/>
              </w:rPr>
            </w:pPr>
            <w:r>
              <w:rPr>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8EE33" w14:textId="77777777" w:rsidR="00044F52" w:rsidRDefault="00044F52" w:rsidP="00044F52">
            <w:pPr>
              <w:pStyle w:val="TAL"/>
              <w:rPr>
                <w:snapToGrid w:val="0"/>
                <w:sz w:val="16"/>
                <w:szCs w:val="16"/>
              </w:rPr>
            </w:pPr>
            <w:r>
              <w:rPr>
                <w:snapToGrid w:val="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1736" w14:textId="77777777" w:rsidR="00044F52" w:rsidRPr="00F130E8" w:rsidRDefault="00044F52" w:rsidP="00044F52">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22FAF" w14:textId="77777777" w:rsidR="00044F52"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C27D7" w14:textId="77777777" w:rsidR="00044F52" w:rsidRPr="00576D9F"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11FB9" w14:textId="77777777" w:rsidR="00044F52" w:rsidRDefault="00044F52" w:rsidP="00044F52">
            <w:pPr>
              <w:pStyle w:val="TAL"/>
              <w:jc w:val="center"/>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AD407" w14:textId="77777777" w:rsidR="00044F52" w:rsidRPr="00044F52" w:rsidRDefault="00044F52" w:rsidP="00044F52">
            <w:pPr>
              <w:pStyle w:val="TAL"/>
              <w:rPr>
                <w:noProof/>
                <w:sz w:val="16"/>
                <w:szCs w:val="16"/>
                <w:lang w:eastAsia="zh-CN"/>
              </w:rPr>
            </w:pPr>
            <w:r w:rsidRPr="00044F52">
              <w:rPr>
                <w:noProof/>
                <w:sz w:val="16"/>
                <w:szCs w:val="16"/>
                <w:lang w:eastAsia="zh-CN"/>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4BF86" w14:textId="77777777" w:rsidR="00044F52" w:rsidRPr="00044F52" w:rsidRDefault="00044F52" w:rsidP="00044F52">
            <w:pPr>
              <w:pStyle w:val="TAL"/>
              <w:rPr>
                <w:sz w:val="16"/>
                <w:szCs w:val="16"/>
              </w:rPr>
            </w:pPr>
            <w:r w:rsidRPr="00044F52">
              <w:rPr>
                <w:sz w:val="16"/>
                <w:szCs w:val="16"/>
              </w:rPr>
              <w:t>16.0.0</w:t>
            </w:r>
          </w:p>
        </w:tc>
      </w:tr>
      <w:tr w:rsidR="00044F52" w:rsidRPr="00576D9F" w14:paraId="18A7407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184545D" w14:textId="77777777" w:rsidR="00044F52" w:rsidRDefault="00044F52" w:rsidP="00044F52">
            <w:pPr>
              <w:pStyle w:val="TAL"/>
              <w:rPr>
                <w:snapToGrid w:val="0"/>
                <w:sz w:val="16"/>
                <w:szCs w:val="16"/>
              </w:rPr>
            </w:pPr>
            <w:r>
              <w:rPr>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52B9B" w14:textId="77777777" w:rsidR="00044F52" w:rsidRDefault="00044F52" w:rsidP="00044F52">
            <w:pPr>
              <w:pStyle w:val="TAL"/>
              <w:rPr>
                <w:snapToGrid w:val="0"/>
                <w:sz w:val="16"/>
                <w:szCs w:val="16"/>
              </w:rPr>
            </w:pPr>
            <w:r>
              <w:rPr>
                <w:snapToGrid w:val="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6BF83" w14:textId="77777777" w:rsidR="00044F52" w:rsidRDefault="00044F52" w:rsidP="00044F52">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DD524" w14:textId="77777777" w:rsidR="00044F52" w:rsidRDefault="00044F52" w:rsidP="00044F52">
            <w:pPr>
              <w:pStyle w:val="TAL"/>
              <w:jc w:val="center"/>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83AB" w14:textId="77777777" w:rsidR="00044F52"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61CCD" w14:textId="77777777" w:rsidR="00044F52" w:rsidRDefault="00044F52" w:rsidP="00044F52">
            <w:pPr>
              <w:pStyle w:val="TAL"/>
              <w:jc w:val="center"/>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BAA9B" w14:textId="77777777" w:rsidR="00044F52" w:rsidRDefault="00044F52" w:rsidP="00044F52">
            <w:pPr>
              <w:pStyle w:val="TAL"/>
              <w:rPr>
                <w:noProof/>
                <w:sz w:val="16"/>
                <w:szCs w:val="16"/>
                <w:lang w:eastAsia="zh-CN"/>
              </w:rPr>
            </w:pPr>
            <w:r w:rsidRPr="00044F52">
              <w:rPr>
                <w:noProof/>
                <w:sz w:val="16"/>
                <w:szCs w:val="16"/>
                <w:lang w:eastAsia="zh-CN"/>
              </w:rPr>
              <w:t>Changes to TS 37.171 title removing references to individual RATs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CD6C0" w14:textId="77777777" w:rsidR="00044F52" w:rsidRPr="00021EE5" w:rsidRDefault="00044F52" w:rsidP="00044F52">
            <w:pPr>
              <w:pStyle w:val="TAL"/>
              <w:rPr>
                <w:bCs/>
                <w:sz w:val="16"/>
                <w:szCs w:val="16"/>
              </w:rPr>
            </w:pPr>
            <w:r w:rsidRPr="00021EE5">
              <w:rPr>
                <w:bCs/>
                <w:sz w:val="16"/>
                <w:szCs w:val="16"/>
              </w:rPr>
              <w:t>16.1.0</w:t>
            </w:r>
          </w:p>
        </w:tc>
      </w:tr>
    </w:tbl>
    <w:p w14:paraId="2EA97657" w14:textId="77777777" w:rsidR="00D825B5" w:rsidRPr="00D825B5" w:rsidRDefault="00D825B5" w:rsidP="00D825B5">
      <w:pPr>
        <w:rPr>
          <w:lang w:eastAsia="en-GB"/>
        </w:rPr>
      </w:pPr>
      <w:bookmarkStart w:id="38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D825B5" w:rsidRPr="00D825B5" w14:paraId="10BFADFE"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62DA92B"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b/>
                <w:sz w:val="16"/>
                <w:lang w:eastAsia="en-GB"/>
              </w:rPr>
            </w:pPr>
            <w:r w:rsidRPr="00D825B5">
              <w:rPr>
                <w:rFonts w:ascii="Arial" w:eastAsia="SimSun" w:hAnsi="Arial"/>
                <w:b/>
                <w:sz w:val="18"/>
                <w:lang w:eastAsia="en-GB"/>
              </w:rPr>
              <w:t>Change history</w:t>
            </w:r>
          </w:p>
        </w:tc>
      </w:tr>
      <w:tr w:rsidR="00D825B5" w:rsidRPr="00D825B5" w14:paraId="5148318B"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8294CF"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0939121"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8338736"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D715DB"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56E5A7C"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5921E7C"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1A87A47"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767B99B"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New version</w:t>
            </w:r>
          </w:p>
        </w:tc>
      </w:tr>
      <w:tr w:rsidR="00D825B5" w:rsidRPr="00D825B5" w14:paraId="7E12D641"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1913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D825B5">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4CBE2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D825B5">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27A978"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4F7D"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41A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9C4E"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02720E6" w14:textId="77777777" w:rsidR="00D825B5" w:rsidRPr="00D825B5" w:rsidRDefault="00D825B5" w:rsidP="00D825B5">
            <w:pPr>
              <w:keepNext/>
              <w:keepLines/>
              <w:spacing w:after="0"/>
              <w:rPr>
                <w:rFonts w:ascii="Arial" w:eastAsia="SimSun" w:hAnsi="Arial"/>
                <w:sz w:val="16"/>
                <w:szCs w:val="16"/>
                <w:lang w:eastAsia="zh-CN"/>
              </w:rPr>
            </w:pPr>
            <w:r w:rsidRPr="00D825B5">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25D2C0"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825B5">
              <w:rPr>
                <w:rFonts w:ascii="Arial" w:eastAsia="SimSun" w:hAnsi="Arial"/>
                <w:sz w:val="16"/>
                <w:szCs w:val="16"/>
                <w:lang w:eastAsia="zh-CN"/>
              </w:rPr>
              <w:t>17.0.0</w:t>
            </w:r>
          </w:p>
        </w:tc>
      </w:tr>
      <w:tr w:rsidR="00AD44D9" w:rsidRPr="00D825B5" w14:paraId="5CD9CFE0"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3B6FD01C" w14:textId="7DE3B94B"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825B5">
              <w:rPr>
                <w:rFonts w:ascii="Arial" w:eastAsia="SimSun" w:hAnsi="Arial"/>
                <w:sz w:val="16"/>
                <w:szCs w:val="16"/>
                <w:lang w:eastAsia="en-GB"/>
              </w:rPr>
              <w:t>202</w:t>
            </w:r>
            <w:r>
              <w:rPr>
                <w:rFonts w:ascii="Arial" w:eastAsia="SimSun" w:hAnsi="Arial"/>
                <w:sz w:val="16"/>
                <w:szCs w:val="16"/>
                <w:lang w:eastAsia="en-GB"/>
              </w:rPr>
              <w:t>4</w:t>
            </w:r>
            <w:r w:rsidRPr="00D825B5">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8F8A41" w14:textId="45DEF76C"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RAM#103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B7AF69" w14:textId="77777777"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3A25" w14:textId="77777777" w:rsidR="00AD44D9" w:rsidRPr="00D825B5" w:rsidRDefault="00AD44D9" w:rsidP="00AD44D9">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5F9B" w14:textId="77777777"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507FB2" w14:textId="77777777"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3FA6F5" w14:textId="061E4E18" w:rsidR="00AD44D9" w:rsidRPr="00D825B5" w:rsidRDefault="00AD44D9" w:rsidP="00AD44D9">
            <w:pPr>
              <w:keepNext/>
              <w:keepLines/>
              <w:spacing w:after="0"/>
              <w:rPr>
                <w:rFonts w:ascii="Arial" w:eastAsia="SimSun" w:hAnsi="Arial"/>
                <w:sz w:val="16"/>
                <w:szCs w:val="16"/>
                <w:lang w:eastAsia="en-GB"/>
              </w:rPr>
            </w:pPr>
            <w:r w:rsidRPr="00D825B5">
              <w:rPr>
                <w:rFonts w:ascii="Arial" w:eastAsia="SimSun" w:hAnsi="Arial"/>
                <w:sz w:val="16"/>
                <w:szCs w:val="16"/>
                <w:lang w:eastAsia="en-GB"/>
              </w:rPr>
              <w:t>Update to Rel-1</w:t>
            </w:r>
            <w:r>
              <w:rPr>
                <w:rFonts w:ascii="Arial" w:eastAsia="SimSun" w:hAnsi="Arial"/>
                <w:sz w:val="16"/>
                <w:szCs w:val="16"/>
                <w:lang w:eastAsia="en-GB"/>
              </w:rPr>
              <w:t>8</w:t>
            </w:r>
            <w:r w:rsidRPr="00D825B5">
              <w:rPr>
                <w:rFonts w:ascii="Arial" w:eastAsia="SimSun" w:hAnsi="Arial"/>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4CFEF" w14:textId="2A379647"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825B5">
              <w:rPr>
                <w:rFonts w:ascii="Arial" w:eastAsia="SimSun" w:hAnsi="Arial"/>
                <w:sz w:val="16"/>
                <w:szCs w:val="16"/>
                <w:lang w:eastAsia="zh-CN"/>
              </w:rPr>
              <w:t>1</w:t>
            </w:r>
            <w:r>
              <w:rPr>
                <w:rFonts w:ascii="Arial" w:eastAsia="SimSun" w:hAnsi="Arial"/>
                <w:sz w:val="16"/>
                <w:szCs w:val="16"/>
                <w:lang w:eastAsia="zh-CN"/>
              </w:rPr>
              <w:t>8</w:t>
            </w:r>
            <w:r w:rsidRPr="00D825B5">
              <w:rPr>
                <w:rFonts w:ascii="Arial" w:eastAsia="SimSun" w:hAnsi="Arial"/>
                <w:sz w:val="16"/>
                <w:szCs w:val="16"/>
                <w:lang w:eastAsia="zh-CN"/>
              </w:rPr>
              <w:t>.0.0</w:t>
            </w:r>
          </w:p>
        </w:tc>
      </w:tr>
    </w:tbl>
    <w:p w14:paraId="33B278E5" w14:textId="77777777" w:rsidR="00D825B5" w:rsidRPr="00D825B5" w:rsidRDefault="00D825B5" w:rsidP="00D825B5"/>
    <w:bookmarkEnd w:id="380"/>
    <w:p w14:paraId="63600DD5"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7C6C5" w14:textId="77777777" w:rsidR="00F9032A" w:rsidRDefault="00F9032A">
      <w:r>
        <w:separator/>
      </w:r>
    </w:p>
  </w:endnote>
  <w:endnote w:type="continuationSeparator" w:id="0">
    <w:p w14:paraId="7D950119" w14:textId="77777777" w:rsidR="00F9032A" w:rsidRDefault="00F9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B066" w14:textId="77777777" w:rsidR="000C7D26" w:rsidRDefault="000C7D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1BEA7" w14:textId="77777777" w:rsidR="00F9032A" w:rsidRDefault="00F9032A">
      <w:r>
        <w:separator/>
      </w:r>
    </w:p>
  </w:footnote>
  <w:footnote w:type="continuationSeparator" w:id="0">
    <w:p w14:paraId="3AEC5C84" w14:textId="77777777" w:rsidR="00F9032A" w:rsidRDefault="00F90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F28AC" w14:textId="13733D49" w:rsidR="000C7D26" w:rsidRDefault="000C7D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4D9">
      <w:rPr>
        <w:rFonts w:ascii="Arial" w:hAnsi="Arial" w:cs="Arial"/>
        <w:b/>
        <w:noProof/>
        <w:sz w:val="18"/>
        <w:szCs w:val="18"/>
      </w:rPr>
      <w:t>3GPP TS 37.171 V18.0.0 (2024-03)</w:t>
    </w:r>
    <w:r>
      <w:rPr>
        <w:rFonts w:ascii="Arial" w:hAnsi="Arial" w:cs="Arial"/>
        <w:b/>
        <w:sz w:val="18"/>
        <w:szCs w:val="18"/>
      </w:rPr>
      <w:fldChar w:fldCharType="end"/>
    </w:r>
  </w:p>
  <w:p w14:paraId="2B983583" w14:textId="77777777" w:rsidR="000C7D26" w:rsidRDefault="000C7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49B311" w14:textId="53A14BBC" w:rsidR="000C7D26" w:rsidRDefault="000C7D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4D9">
      <w:rPr>
        <w:rFonts w:ascii="Arial" w:hAnsi="Arial" w:cs="Arial"/>
        <w:b/>
        <w:noProof/>
        <w:sz w:val="18"/>
        <w:szCs w:val="18"/>
      </w:rPr>
      <w:t>Release 18</w:t>
    </w:r>
    <w:r>
      <w:rPr>
        <w:rFonts w:ascii="Arial" w:hAnsi="Arial" w:cs="Arial"/>
        <w:b/>
        <w:sz w:val="18"/>
        <w:szCs w:val="18"/>
      </w:rPr>
      <w:fldChar w:fldCharType="end"/>
    </w:r>
  </w:p>
  <w:p w14:paraId="6B6749CC" w14:textId="77777777" w:rsidR="000C7D26" w:rsidRDefault="000C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41874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8517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0420052">
    <w:abstractNumId w:val="1"/>
  </w:num>
  <w:num w:numId="4" w16cid:durableId="1965502024">
    <w:abstractNumId w:val="3"/>
  </w:num>
  <w:num w:numId="5" w16cid:durableId="1200431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E5"/>
    <w:rsid w:val="00033397"/>
    <w:rsid w:val="00040095"/>
    <w:rsid w:val="00044F52"/>
    <w:rsid w:val="00051834"/>
    <w:rsid w:val="00054A22"/>
    <w:rsid w:val="00062023"/>
    <w:rsid w:val="000655A6"/>
    <w:rsid w:val="00080512"/>
    <w:rsid w:val="0009546F"/>
    <w:rsid w:val="000C47C3"/>
    <w:rsid w:val="000C7D26"/>
    <w:rsid w:val="000D58AB"/>
    <w:rsid w:val="00133525"/>
    <w:rsid w:val="00183C20"/>
    <w:rsid w:val="001A4C42"/>
    <w:rsid w:val="001A7420"/>
    <w:rsid w:val="001B6637"/>
    <w:rsid w:val="001C21C3"/>
    <w:rsid w:val="001D02C2"/>
    <w:rsid w:val="001F0C1D"/>
    <w:rsid w:val="001F1132"/>
    <w:rsid w:val="001F168B"/>
    <w:rsid w:val="00220E00"/>
    <w:rsid w:val="002347A2"/>
    <w:rsid w:val="002675F0"/>
    <w:rsid w:val="002B6339"/>
    <w:rsid w:val="002E00EE"/>
    <w:rsid w:val="00310B90"/>
    <w:rsid w:val="003172DC"/>
    <w:rsid w:val="003534EE"/>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65087"/>
    <w:rsid w:val="005731CE"/>
    <w:rsid w:val="00597B11"/>
    <w:rsid w:val="005D2E01"/>
    <w:rsid w:val="005D7526"/>
    <w:rsid w:val="005E4BB2"/>
    <w:rsid w:val="00602AEA"/>
    <w:rsid w:val="00614FDF"/>
    <w:rsid w:val="00626736"/>
    <w:rsid w:val="0063543D"/>
    <w:rsid w:val="00635BB6"/>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35E7"/>
    <w:rsid w:val="0082404E"/>
    <w:rsid w:val="00830747"/>
    <w:rsid w:val="008768CA"/>
    <w:rsid w:val="008C384C"/>
    <w:rsid w:val="0090271F"/>
    <w:rsid w:val="00902E23"/>
    <w:rsid w:val="009114D7"/>
    <w:rsid w:val="00912618"/>
    <w:rsid w:val="0091348E"/>
    <w:rsid w:val="00917CCB"/>
    <w:rsid w:val="00942EC2"/>
    <w:rsid w:val="009E7DBE"/>
    <w:rsid w:val="009F37B7"/>
    <w:rsid w:val="00A10F02"/>
    <w:rsid w:val="00A164B4"/>
    <w:rsid w:val="00A26956"/>
    <w:rsid w:val="00A27486"/>
    <w:rsid w:val="00A53724"/>
    <w:rsid w:val="00A56066"/>
    <w:rsid w:val="00A73129"/>
    <w:rsid w:val="00A82346"/>
    <w:rsid w:val="00A92BA1"/>
    <w:rsid w:val="00AC6BC6"/>
    <w:rsid w:val="00AD44D9"/>
    <w:rsid w:val="00AE65E2"/>
    <w:rsid w:val="00B15449"/>
    <w:rsid w:val="00B93086"/>
    <w:rsid w:val="00BA19ED"/>
    <w:rsid w:val="00BA4B8D"/>
    <w:rsid w:val="00BC0F7D"/>
    <w:rsid w:val="00BC667C"/>
    <w:rsid w:val="00BD7D31"/>
    <w:rsid w:val="00BE3255"/>
    <w:rsid w:val="00BF128E"/>
    <w:rsid w:val="00C074DD"/>
    <w:rsid w:val="00C1496A"/>
    <w:rsid w:val="00C2014F"/>
    <w:rsid w:val="00C24656"/>
    <w:rsid w:val="00C33079"/>
    <w:rsid w:val="00C45231"/>
    <w:rsid w:val="00C72833"/>
    <w:rsid w:val="00C80F1D"/>
    <w:rsid w:val="00C93F40"/>
    <w:rsid w:val="00CA3D0C"/>
    <w:rsid w:val="00CD1353"/>
    <w:rsid w:val="00D57972"/>
    <w:rsid w:val="00D675A9"/>
    <w:rsid w:val="00D738D6"/>
    <w:rsid w:val="00D755EB"/>
    <w:rsid w:val="00D76048"/>
    <w:rsid w:val="00D825B5"/>
    <w:rsid w:val="00D87E00"/>
    <w:rsid w:val="00D9134D"/>
    <w:rsid w:val="00DA7A03"/>
    <w:rsid w:val="00DB1818"/>
    <w:rsid w:val="00DC309B"/>
    <w:rsid w:val="00DC4DA2"/>
    <w:rsid w:val="00DD4C17"/>
    <w:rsid w:val="00DD74A5"/>
    <w:rsid w:val="00DF2B1F"/>
    <w:rsid w:val="00DF62CD"/>
    <w:rsid w:val="00E16509"/>
    <w:rsid w:val="00E44582"/>
    <w:rsid w:val="00E76A7A"/>
    <w:rsid w:val="00E77645"/>
    <w:rsid w:val="00EA15B0"/>
    <w:rsid w:val="00EA5EA7"/>
    <w:rsid w:val="00EC4A25"/>
    <w:rsid w:val="00F025A2"/>
    <w:rsid w:val="00F04712"/>
    <w:rsid w:val="00F130E8"/>
    <w:rsid w:val="00F13360"/>
    <w:rsid w:val="00F22EC7"/>
    <w:rsid w:val="00F325C8"/>
    <w:rsid w:val="00F653B8"/>
    <w:rsid w:val="00F9008D"/>
    <w:rsid w:val="00F9032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82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 w:id="8471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78CDC-5301-4475-A48C-88929F2F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11189</Words>
  <Characters>63780</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2022-04-04T10:41:00Z</dcterms:created>
  <dcterms:modified xsi:type="dcterms:W3CDTF">2024-01-26T19:20:00Z</dcterms:modified>
</cp:coreProperties>
</file>