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051A3CD2"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rsidR="00552007">
              <w:t>18.7.0</w:t>
            </w:r>
            <w:r w:rsidRPr="004D3578">
              <w:t xml:space="preserve"> </w:t>
            </w:r>
            <w:r w:rsidRPr="00133525">
              <w:rPr>
                <w:sz w:val="32"/>
              </w:rPr>
              <w:t>(</w:t>
            </w:r>
            <w:r w:rsidR="00552007">
              <w:rPr>
                <w:sz w:val="32"/>
              </w:rPr>
              <w:t>2024-09</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7BC9C80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9B4B22">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781051" w:rsidRPr="00AE6164" w14:paraId="0E102F49" w14:textId="77777777" w:rsidTr="00CE62B4">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CE62B4">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788881559"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CE62B4">
            <w:pPr>
              <w:pStyle w:val="TAR"/>
            </w:pPr>
            <w:r>
              <w:object w:dxaOrig="2126" w:dyaOrig="1243" w14:anchorId="11958878">
                <v:shape id="_x0000_i1026" type="#_x0000_t75" style="width:128pt;height:75pt" o:ole="">
                  <v:imagedata r:id="rId11" o:title=""/>
                </v:shape>
                <o:OLEObject Type="Embed" ProgID="Word.Picture.8" ShapeID="_x0000_i1026" DrawAspect="Content" ObjectID="_1788881560"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8493781" w:rsidR="00E16509" w:rsidRPr="00133525" w:rsidRDefault="00E16509" w:rsidP="00133525">
            <w:pPr>
              <w:pStyle w:val="FP"/>
              <w:jc w:val="center"/>
              <w:rPr>
                <w:noProof/>
                <w:sz w:val="18"/>
              </w:rPr>
            </w:pPr>
            <w:r w:rsidRPr="008E33F7">
              <w:rPr>
                <w:noProof/>
                <w:sz w:val="18"/>
              </w:rPr>
              <w:t xml:space="preserve">© </w:t>
            </w:r>
            <w:r w:rsidR="009A5EDF" w:rsidRPr="008E33F7">
              <w:rPr>
                <w:noProof/>
                <w:sz w:val="18"/>
              </w:rPr>
              <w:t>202</w:t>
            </w:r>
            <w:r w:rsidR="00254A0A">
              <w:rPr>
                <w:noProof/>
                <w:sz w:val="18"/>
              </w:rPr>
              <w:t>4</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40C425D0" w14:textId="5B46A316" w:rsidR="00E71CB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E71CB0">
        <w:rPr>
          <w:noProof/>
        </w:rPr>
        <w:t>Foreword</w:t>
      </w:r>
      <w:r w:rsidR="00E71CB0">
        <w:rPr>
          <w:noProof/>
        </w:rPr>
        <w:tab/>
      </w:r>
      <w:r w:rsidR="00E71CB0">
        <w:rPr>
          <w:noProof/>
        </w:rPr>
        <w:fldChar w:fldCharType="begin" w:fldLock="1"/>
      </w:r>
      <w:r w:rsidR="00E71CB0">
        <w:rPr>
          <w:noProof/>
        </w:rPr>
        <w:instrText xml:space="preserve"> PAGEREF _Toc178268758 \h </w:instrText>
      </w:r>
      <w:r w:rsidR="00E71CB0">
        <w:rPr>
          <w:noProof/>
        </w:rPr>
      </w:r>
      <w:r w:rsidR="00E71CB0">
        <w:rPr>
          <w:noProof/>
        </w:rPr>
        <w:fldChar w:fldCharType="separate"/>
      </w:r>
      <w:r w:rsidR="00E71CB0">
        <w:rPr>
          <w:noProof/>
        </w:rPr>
        <w:t>8</w:t>
      </w:r>
      <w:r w:rsidR="00E71CB0">
        <w:rPr>
          <w:noProof/>
        </w:rPr>
        <w:fldChar w:fldCharType="end"/>
      </w:r>
    </w:p>
    <w:p w14:paraId="3FEB640B" w14:textId="12CDBA52" w:rsidR="00E71CB0" w:rsidRDefault="00E71CB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_Toc178268759 \h </w:instrText>
      </w:r>
      <w:r>
        <w:rPr>
          <w:noProof/>
        </w:rPr>
      </w:r>
      <w:r>
        <w:rPr>
          <w:noProof/>
        </w:rPr>
        <w:fldChar w:fldCharType="separate"/>
      </w:r>
      <w:r>
        <w:rPr>
          <w:noProof/>
        </w:rPr>
        <w:t>10</w:t>
      </w:r>
      <w:r>
        <w:rPr>
          <w:noProof/>
        </w:rPr>
        <w:fldChar w:fldCharType="end"/>
      </w:r>
    </w:p>
    <w:p w14:paraId="4469DEC6" w14:textId="1B2B2E3B" w:rsidR="00E71CB0" w:rsidRDefault="00E71CB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_Toc178268760 \h </w:instrText>
      </w:r>
      <w:r>
        <w:rPr>
          <w:noProof/>
        </w:rPr>
      </w:r>
      <w:r>
        <w:rPr>
          <w:noProof/>
        </w:rPr>
        <w:fldChar w:fldCharType="separate"/>
      </w:r>
      <w:r>
        <w:rPr>
          <w:noProof/>
        </w:rPr>
        <w:t>10</w:t>
      </w:r>
      <w:r>
        <w:rPr>
          <w:noProof/>
        </w:rPr>
        <w:fldChar w:fldCharType="end"/>
      </w:r>
    </w:p>
    <w:p w14:paraId="2C943789" w14:textId="070D600F" w:rsidR="00E71CB0" w:rsidRDefault="00E71CB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_Toc178268761 \h </w:instrText>
      </w:r>
      <w:r>
        <w:rPr>
          <w:noProof/>
        </w:rPr>
      </w:r>
      <w:r>
        <w:rPr>
          <w:noProof/>
        </w:rPr>
        <w:fldChar w:fldCharType="separate"/>
      </w:r>
      <w:r>
        <w:rPr>
          <w:noProof/>
        </w:rPr>
        <w:t>11</w:t>
      </w:r>
      <w:r>
        <w:rPr>
          <w:noProof/>
        </w:rPr>
        <w:fldChar w:fldCharType="end"/>
      </w:r>
    </w:p>
    <w:p w14:paraId="4D2341EF" w14:textId="26337115"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_Toc178268762 \h </w:instrText>
      </w:r>
      <w:r>
        <w:rPr>
          <w:noProof/>
        </w:rPr>
      </w:r>
      <w:r>
        <w:rPr>
          <w:noProof/>
        </w:rPr>
        <w:fldChar w:fldCharType="separate"/>
      </w:r>
      <w:r>
        <w:rPr>
          <w:noProof/>
        </w:rPr>
        <w:t>11</w:t>
      </w:r>
      <w:r>
        <w:rPr>
          <w:noProof/>
        </w:rPr>
        <w:fldChar w:fldCharType="end"/>
      </w:r>
    </w:p>
    <w:p w14:paraId="5CA54C62" w14:textId="602F5DAA"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_Toc178268763 \h </w:instrText>
      </w:r>
      <w:r>
        <w:rPr>
          <w:noProof/>
        </w:rPr>
      </w:r>
      <w:r>
        <w:rPr>
          <w:noProof/>
        </w:rPr>
        <w:fldChar w:fldCharType="separate"/>
      </w:r>
      <w:r>
        <w:rPr>
          <w:noProof/>
        </w:rPr>
        <w:t>12</w:t>
      </w:r>
      <w:r>
        <w:rPr>
          <w:noProof/>
        </w:rPr>
        <w:fldChar w:fldCharType="end"/>
      </w:r>
    </w:p>
    <w:p w14:paraId="4C702E48" w14:textId="7C3D91DB" w:rsidR="00E71CB0" w:rsidRDefault="00E71CB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_Toc178268764 \h </w:instrText>
      </w:r>
      <w:r>
        <w:rPr>
          <w:noProof/>
        </w:rPr>
      </w:r>
      <w:r>
        <w:rPr>
          <w:noProof/>
        </w:rPr>
        <w:fldChar w:fldCharType="separate"/>
      </w:r>
      <w:r>
        <w:rPr>
          <w:noProof/>
        </w:rPr>
        <w:t>13</w:t>
      </w:r>
      <w:r>
        <w:rPr>
          <w:noProof/>
        </w:rPr>
        <w:fldChar w:fldCharType="end"/>
      </w:r>
    </w:p>
    <w:p w14:paraId="06AC6277" w14:textId="26E060E3" w:rsidR="00E71CB0" w:rsidRDefault="00E71CB0">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_Toc178268765 \h </w:instrText>
      </w:r>
      <w:r>
        <w:rPr>
          <w:noProof/>
        </w:rPr>
      </w:r>
      <w:r>
        <w:rPr>
          <w:noProof/>
        </w:rPr>
        <w:fldChar w:fldCharType="separate"/>
      </w:r>
      <w:r>
        <w:rPr>
          <w:noProof/>
        </w:rPr>
        <w:t>13</w:t>
      </w:r>
      <w:r>
        <w:rPr>
          <w:noProof/>
        </w:rPr>
        <w:fldChar w:fldCharType="end"/>
      </w:r>
    </w:p>
    <w:p w14:paraId="1E4A2EB2" w14:textId="28B643BB"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sidRPr="00D213D3">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General</w:t>
      </w:r>
      <w:r>
        <w:rPr>
          <w:noProof/>
        </w:rPr>
        <w:tab/>
      </w:r>
      <w:r>
        <w:rPr>
          <w:noProof/>
        </w:rPr>
        <w:fldChar w:fldCharType="begin" w:fldLock="1"/>
      </w:r>
      <w:r>
        <w:rPr>
          <w:noProof/>
        </w:rPr>
        <w:instrText xml:space="preserve"> PAGEREF _Toc178268766 \h </w:instrText>
      </w:r>
      <w:r>
        <w:rPr>
          <w:noProof/>
        </w:rPr>
      </w:r>
      <w:r>
        <w:rPr>
          <w:noProof/>
        </w:rPr>
        <w:fldChar w:fldCharType="separate"/>
      </w:r>
      <w:r>
        <w:rPr>
          <w:noProof/>
        </w:rPr>
        <w:t>13</w:t>
      </w:r>
      <w:r>
        <w:rPr>
          <w:noProof/>
        </w:rPr>
        <w:fldChar w:fldCharType="end"/>
      </w:r>
    </w:p>
    <w:p w14:paraId="1EEE36BC" w14:textId="0A84837A"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sidRPr="00D213D3">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 xml:space="preserve">Configuration and precedence of V2X </w:t>
      </w:r>
      <w:r>
        <w:rPr>
          <w:noProof/>
        </w:rPr>
        <w:t xml:space="preserve">configuration </w:t>
      </w:r>
      <w:r w:rsidRPr="00D213D3">
        <w:rPr>
          <w:noProof/>
          <w:lang w:val="en-US"/>
        </w:rPr>
        <w:t>parameters</w:t>
      </w:r>
      <w:r>
        <w:rPr>
          <w:noProof/>
        </w:rPr>
        <w:tab/>
      </w:r>
      <w:r>
        <w:rPr>
          <w:noProof/>
        </w:rPr>
        <w:fldChar w:fldCharType="begin" w:fldLock="1"/>
      </w:r>
      <w:r>
        <w:rPr>
          <w:noProof/>
        </w:rPr>
        <w:instrText xml:space="preserve"> PAGEREF _Toc178268767 \h </w:instrText>
      </w:r>
      <w:r>
        <w:rPr>
          <w:noProof/>
        </w:rPr>
      </w:r>
      <w:r>
        <w:rPr>
          <w:noProof/>
        </w:rPr>
        <w:fldChar w:fldCharType="separate"/>
      </w:r>
      <w:r>
        <w:rPr>
          <w:noProof/>
        </w:rPr>
        <w:t>14</w:t>
      </w:r>
      <w:r>
        <w:rPr>
          <w:noProof/>
        </w:rPr>
        <w:fldChar w:fldCharType="end"/>
      </w:r>
    </w:p>
    <w:p w14:paraId="33B69C7F" w14:textId="683AC93A"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General</w:t>
      </w:r>
      <w:r>
        <w:rPr>
          <w:noProof/>
        </w:rPr>
        <w:tab/>
      </w:r>
      <w:r>
        <w:rPr>
          <w:noProof/>
        </w:rPr>
        <w:fldChar w:fldCharType="begin" w:fldLock="1"/>
      </w:r>
      <w:r>
        <w:rPr>
          <w:noProof/>
        </w:rPr>
        <w:instrText xml:space="preserve"> PAGEREF _Toc178268768 \h </w:instrText>
      </w:r>
      <w:r>
        <w:rPr>
          <w:noProof/>
        </w:rPr>
      </w:r>
      <w:r>
        <w:rPr>
          <w:noProof/>
        </w:rPr>
        <w:fldChar w:fldCharType="separate"/>
      </w:r>
      <w:r>
        <w:rPr>
          <w:noProof/>
        </w:rPr>
        <w:t>14</w:t>
      </w:r>
      <w:r>
        <w:rPr>
          <w:noProof/>
        </w:rPr>
        <w:fldChar w:fldCharType="end"/>
      </w:r>
    </w:p>
    <w:p w14:paraId="7F9E7193" w14:textId="373BB9A4"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5.2.2</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 xml:space="preserve">Precedence of V2X </w:t>
      </w:r>
      <w:r>
        <w:rPr>
          <w:noProof/>
        </w:rPr>
        <w:t xml:space="preserve">configuration </w:t>
      </w:r>
      <w:r w:rsidRPr="00D213D3">
        <w:rPr>
          <w:noProof/>
          <w:lang w:val="en-US"/>
        </w:rPr>
        <w:t>parameters</w:t>
      </w:r>
      <w:r>
        <w:rPr>
          <w:noProof/>
        </w:rPr>
        <w:tab/>
      </w:r>
      <w:r>
        <w:rPr>
          <w:noProof/>
        </w:rPr>
        <w:fldChar w:fldCharType="begin" w:fldLock="1"/>
      </w:r>
      <w:r>
        <w:rPr>
          <w:noProof/>
        </w:rPr>
        <w:instrText xml:space="preserve"> PAGEREF _Toc178268769 \h </w:instrText>
      </w:r>
      <w:r>
        <w:rPr>
          <w:noProof/>
        </w:rPr>
      </w:r>
      <w:r>
        <w:rPr>
          <w:noProof/>
        </w:rPr>
        <w:fldChar w:fldCharType="separate"/>
      </w:r>
      <w:r>
        <w:rPr>
          <w:noProof/>
        </w:rPr>
        <w:t>14</w:t>
      </w:r>
      <w:r>
        <w:rPr>
          <w:noProof/>
        </w:rPr>
        <w:fldChar w:fldCharType="end"/>
      </w:r>
    </w:p>
    <w:p w14:paraId="7C781281" w14:textId="41FC6DE4"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5.2.3</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Configuration parameters for V2X communication over PC5</w:t>
      </w:r>
      <w:r>
        <w:rPr>
          <w:noProof/>
        </w:rPr>
        <w:tab/>
      </w:r>
      <w:r>
        <w:rPr>
          <w:noProof/>
        </w:rPr>
        <w:fldChar w:fldCharType="begin" w:fldLock="1"/>
      </w:r>
      <w:r>
        <w:rPr>
          <w:noProof/>
        </w:rPr>
        <w:instrText xml:space="preserve"> PAGEREF _Toc178268770 \h </w:instrText>
      </w:r>
      <w:r>
        <w:rPr>
          <w:noProof/>
        </w:rPr>
      </w:r>
      <w:r>
        <w:rPr>
          <w:noProof/>
        </w:rPr>
        <w:fldChar w:fldCharType="separate"/>
      </w:r>
      <w:r>
        <w:rPr>
          <w:noProof/>
        </w:rPr>
        <w:t>14</w:t>
      </w:r>
      <w:r>
        <w:rPr>
          <w:noProof/>
        </w:rPr>
        <w:fldChar w:fldCharType="end"/>
      </w:r>
    </w:p>
    <w:p w14:paraId="256AD3AE" w14:textId="758D71F0"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5.2.4</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Configuration parameters for V2X communication over Uu</w:t>
      </w:r>
      <w:r>
        <w:rPr>
          <w:noProof/>
        </w:rPr>
        <w:tab/>
      </w:r>
      <w:r>
        <w:rPr>
          <w:noProof/>
        </w:rPr>
        <w:fldChar w:fldCharType="begin" w:fldLock="1"/>
      </w:r>
      <w:r>
        <w:rPr>
          <w:noProof/>
        </w:rPr>
        <w:instrText xml:space="preserve"> PAGEREF _Toc178268771 \h </w:instrText>
      </w:r>
      <w:r>
        <w:rPr>
          <w:noProof/>
        </w:rPr>
      </w:r>
      <w:r>
        <w:rPr>
          <w:noProof/>
        </w:rPr>
        <w:fldChar w:fldCharType="separate"/>
      </w:r>
      <w:r>
        <w:rPr>
          <w:noProof/>
        </w:rPr>
        <w:t>16</w:t>
      </w:r>
      <w:r>
        <w:rPr>
          <w:noProof/>
        </w:rPr>
        <w:fldChar w:fldCharType="end"/>
      </w:r>
    </w:p>
    <w:p w14:paraId="0E477495" w14:textId="1B55D62B"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sidRPr="00D213D3">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Procedures</w:t>
      </w:r>
      <w:r>
        <w:rPr>
          <w:noProof/>
        </w:rPr>
        <w:tab/>
      </w:r>
      <w:r>
        <w:rPr>
          <w:noProof/>
        </w:rPr>
        <w:fldChar w:fldCharType="begin" w:fldLock="1"/>
      </w:r>
      <w:r>
        <w:rPr>
          <w:noProof/>
        </w:rPr>
        <w:instrText xml:space="preserve"> PAGEREF _Toc178268772 \h </w:instrText>
      </w:r>
      <w:r>
        <w:rPr>
          <w:noProof/>
        </w:rPr>
      </w:r>
      <w:r>
        <w:rPr>
          <w:noProof/>
        </w:rPr>
        <w:fldChar w:fldCharType="separate"/>
      </w:r>
      <w:r>
        <w:rPr>
          <w:noProof/>
        </w:rPr>
        <w:t>18</w:t>
      </w:r>
      <w:r>
        <w:rPr>
          <w:noProof/>
        </w:rPr>
        <w:fldChar w:fldCharType="end"/>
      </w:r>
    </w:p>
    <w:p w14:paraId="66503EB6" w14:textId="7F95EA03"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General</w:t>
      </w:r>
      <w:r>
        <w:rPr>
          <w:noProof/>
        </w:rPr>
        <w:tab/>
      </w:r>
      <w:r>
        <w:rPr>
          <w:noProof/>
        </w:rPr>
        <w:fldChar w:fldCharType="begin" w:fldLock="1"/>
      </w:r>
      <w:r>
        <w:rPr>
          <w:noProof/>
        </w:rPr>
        <w:instrText xml:space="preserve"> PAGEREF _Toc178268773 \h </w:instrText>
      </w:r>
      <w:r>
        <w:rPr>
          <w:noProof/>
        </w:rPr>
      </w:r>
      <w:r>
        <w:rPr>
          <w:noProof/>
        </w:rPr>
        <w:fldChar w:fldCharType="separate"/>
      </w:r>
      <w:r>
        <w:rPr>
          <w:noProof/>
        </w:rPr>
        <w:t>18</w:t>
      </w:r>
      <w:r>
        <w:rPr>
          <w:noProof/>
        </w:rPr>
        <w:fldChar w:fldCharType="end"/>
      </w:r>
    </w:p>
    <w:p w14:paraId="2F82AA01" w14:textId="312F8E38"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5.3.2</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UE-requested V2X policy provisioning procedure</w:t>
      </w:r>
      <w:r>
        <w:rPr>
          <w:noProof/>
        </w:rPr>
        <w:tab/>
      </w:r>
      <w:r>
        <w:rPr>
          <w:noProof/>
        </w:rPr>
        <w:fldChar w:fldCharType="begin" w:fldLock="1"/>
      </w:r>
      <w:r>
        <w:rPr>
          <w:noProof/>
        </w:rPr>
        <w:instrText xml:space="preserve"> PAGEREF _Toc178268774 \h </w:instrText>
      </w:r>
      <w:r>
        <w:rPr>
          <w:noProof/>
        </w:rPr>
      </w:r>
      <w:r>
        <w:rPr>
          <w:noProof/>
        </w:rPr>
        <w:fldChar w:fldCharType="separate"/>
      </w:r>
      <w:r>
        <w:rPr>
          <w:noProof/>
        </w:rPr>
        <w:t>18</w:t>
      </w:r>
      <w:r>
        <w:rPr>
          <w:noProof/>
        </w:rPr>
        <w:fldChar w:fldCharType="end"/>
      </w:r>
    </w:p>
    <w:p w14:paraId="42C0B2B1" w14:textId="0AC8A7FC"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noProof/>
          <w:lang w:val="en-US"/>
        </w:rPr>
        <w:t>5.3.2.1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General</w:t>
      </w:r>
      <w:r>
        <w:rPr>
          <w:noProof/>
        </w:rPr>
        <w:tab/>
      </w:r>
      <w:r>
        <w:rPr>
          <w:noProof/>
        </w:rPr>
        <w:fldChar w:fldCharType="begin" w:fldLock="1"/>
      </w:r>
      <w:r>
        <w:rPr>
          <w:noProof/>
        </w:rPr>
        <w:instrText xml:space="preserve"> PAGEREF _Toc178268775 \h </w:instrText>
      </w:r>
      <w:r>
        <w:rPr>
          <w:noProof/>
        </w:rPr>
      </w:r>
      <w:r>
        <w:rPr>
          <w:noProof/>
        </w:rPr>
        <w:fldChar w:fldCharType="separate"/>
      </w:r>
      <w:r>
        <w:rPr>
          <w:noProof/>
        </w:rPr>
        <w:t>18</w:t>
      </w:r>
      <w:r>
        <w:rPr>
          <w:noProof/>
        </w:rPr>
        <w:fldChar w:fldCharType="end"/>
      </w:r>
    </w:p>
    <w:p w14:paraId="75941154" w14:textId="6307C0A4"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noProof/>
          <w:lang w:val="en-US"/>
        </w:rPr>
        <w:t>5.3.2.2</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UE-requested V2X policy provisioning procedure initiation</w:t>
      </w:r>
      <w:r>
        <w:rPr>
          <w:noProof/>
        </w:rPr>
        <w:tab/>
      </w:r>
      <w:r>
        <w:rPr>
          <w:noProof/>
        </w:rPr>
        <w:fldChar w:fldCharType="begin" w:fldLock="1"/>
      </w:r>
      <w:r>
        <w:rPr>
          <w:noProof/>
        </w:rPr>
        <w:instrText xml:space="preserve"> PAGEREF _Toc178268776 \h </w:instrText>
      </w:r>
      <w:r>
        <w:rPr>
          <w:noProof/>
        </w:rPr>
      </w:r>
      <w:r>
        <w:rPr>
          <w:noProof/>
        </w:rPr>
        <w:fldChar w:fldCharType="separate"/>
      </w:r>
      <w:r>
        <w:rPr>
          <w:noProof/>
        </w:rPr>
        <w:t>18</w:t>
      </w:r>
      <w:r>
        <w:rPr>
          <w:noProof/>
        </w:rPr>
        <w:fldChar w:fldCharType="end"/>
      </w:r>
    </w:p>
    <w:p w14:paraId="4C69CC56" w14:textId="67E4D314"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noProof/>
          <w:lang w:val="en-US"/>
        </w:rPr>
        <w:t>5.3.2.3</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_Toc178268777 \h </w:instrText>
      </w:r>
      <w:r>
        <w:rPr>
          <w:noProof/>
        </w:rPr>
      </w:r>
      <w:r>
        <w:rPr>
          <w:noProof/>
        </w:rPr>
        <w:fldChar w:fldCharType="separate"/>
      </w:r>
      <w:r>
        <w:rPr>
          <w:noProof/>
        </w:rPr>
        <w:t>19</w:t>
      </w:r>
      <w:r>
        <w:rPr>
          <w:noProof/>
        </w:rPr>
        <w:fldChar w:fldCharType="end"/>
      </w:r>
    </w:p>
    <w:p w14:paraId="11D0CCCC" w14:textId="7B1E42FB"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noProof/>
          <w:lang w:val="en-US"/>
        </w:rPr>
        <w:t>5.3.2.4</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_Toc178268778 \h </w:instrText>
      </w:r>
      <w:r>
        <w:rPr>
          <w:noProof/>
        </w:rPr>
      </w:r>
      <w:r>
        <w:rPr>
          <w:noProof/>
        </w:rPr>
        <w:fldChar w:fldCharType="separate"/>
      </w:r>
      <w:r>
        <w:rPr>
          <w:noProof/>
        </w:rPr>
        <w:t>19</w:t>
      </w:r>
      <w:r>
        <w:rPr>
          <w:noProof/>
        </w:rPr>
        <w:fldChar w:fldCharType="end"/>
      </w:r>
    </w:p>
    <w:p w14:paraId="124D6183" w14:textId="3E8954E0"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_Toc178268779 \h </w:instrText>
      </w:r>
      <w:r>
        <w:rPr>
          <w:noProof/>
        </w:rPr>
      </w:r>
      <w:r>
        <w:rPr>
          <w:noProof/>
        </w:rPr>
        <w:fldChar w:fldCharType="separate"/>
      </w:r>
      <w:r>
        <w:rPr>
          <w:noProof/>
        </w:rPr>
        <w:t>20</w:t>
      </w:r>
      <w:r>
        <w:rPr>
          <w:noProof/>
        </w:rPr>
        <w:fldChar w:fldCharType="end"/>
      </w:r>
    </w:p>
    <w:p w14:paraId="3DA2A94B" w14:textId="5360730F"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_Toc178268780 \h </w:instrText>
      </w:r>
      <w:r>
        <w:rPr>
          <w:noProof/>
        </w:rPr>
      </w:r>
      <w:r>
        <w:rPr>
          <w:noProof/>
        </w:rPr>
        <w:fldChar w:fldCharType="separate"/>
      </w:r>
      <w:r>
        <w:rPr>
          <w:noProof/>
        </w:rPr>
        <w:t>20</w:t>
      </w:r>
      <w:r>
        <w:rPr>
          <w:noProof/>
        </w:rPr>
        <w:fldChar w:fldCharType="end"/>
      </w:r>
    </w:p>
    <w:p w14:paraId="24457FC2" w14:textId="61AD88EF" w:rsidR="00E71CB0" w:rsidRDefault="00E71CB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V2X communication</w:t>
      </w:r>
      <w:r>
        <w:rPr>
          <w:noProof/>
        </w:rPr>
        <w:tab/>
      </w:r>
      <w:r>
        <w:rPr>
          <w:noProof/>
        </w:rPr>
        <w:fldChar w:fldCharType="begin" w:fldLock="1"/>
      </w:r>
      <w:r>
        <w:rPr>
          <w:noProof/>
        </w:rPr>
        <w:instrText xml:space="preserve"> PAGEREF _Toc178268781 \h </w:instrText>
      </w:r>
      <w:r>
        <w:rPr>
          <w:noProof/>
        </w:rPr>
      </w:r>
      <w:r>
        <w:rPr>
          <w:noProof/>
        </w:rPr>
        <w:fldChar w:fldCharType="separate"/>
      </w:r>
      <w:r>
        <w:rPr>
          <w:noProof/>
        </w:rPr>
        <w:t>20</w:t>
      </w:r>
      <w:r>
        <w:rPr>
          <w:noProof/>
        </w:rPr>
        <w:fldChar w:fldCharType="end"/>
      </w:r>
    </w:p>
    <w:p w14:paraId="19430354" w14:textId="65F91113"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sidRPr="00D213D3">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V2X communication over PC5</w:t>
      </w:r>
      <w:r>
        <w:rPr>
          <w:noProof/>
        </w:rPr>
        <w:tab/>
      </w:r>
      <w:r>
        <w:rPr>
          <w:noProof/>
        </w:rPr>
        <w:fldChar w:fldCharType="begin" w:fldLock="1"/>
      </w:r>
      <w:r>
        <w:rPr>
          <w:noProof/>
        </w:rPr>
        <w:instrText xml:space="preserve"> PAGEREF _Toc178268782 \h </w:instrText>
      </w:r>
      <w:r>
        <w:rPr>
          <w:noProof/>
        </w:rPr>
      </w:r>
      <w:r>
        <w:rPr>
          <w:noProof/>
        </w:rPr>
        <w:fldChar w:fldCharType="separate"/>
      </w:r>
      <w:r>
        <w:rPr>
          <w:noProof/>
        </w:rPr>
        <w:t>20</w:t>
      </w:r>
      <w:r>
        <w:rPr>
          <w:noProof/>
        </w:rPr>
        <w:fldChar w:fldCharType="end"/>
      </w:r>
    </w:p>
    <w:p w14:paraId="3AE37CCA" w14:textId="3E20C97F"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6.1.1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General</w:t>
      </w:r>
      <w:r>
        <w:rPr>
          <w:noProof/>
        </w:rPr>
        <w:tab/>
      </w:r>
      <w:r>
        <w:rPr>
          <w:noProof/>
        </w:rPr>
        <w:fldChar w:fldCharType="begin" w:fldLock="1"/>
      </w:r>
      <w:r>
        <w:rPr>
          <w:noProof/>
        </w:rPr>
        <w:instrText xml:space="preserve"> PAGEREF _Toc178268783 \h </w:instrText>
      </w:r>
      <w:r>
        <w:rPr>
          <w:noProof/>
        </w:rPr>
      </w:r>
      <w:r>
        <w:rPr>
          <w:noProof/>
        </w:rPr>
        <w:fldChar w:fldCharType="separate"/>
      </w:r>
      <w:r>
        <w:rPr>
          <w:noProof/>
        </w:rPr>
        <w:t>20</w:t>
      </w:r>
      <w:r>
        <w:rPr>
          <w:noProof/>
        </w:rPr>
        <w:fldChar w:fldCharType="end"/>
      </w:r>
    </w:p>
    <w:p w14:paraId="443731F7" w14:textId="66F7084D"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Unicast mode communication over NR based PC5</w:t>
      </w:r>
      <w:r>
        <w:rPr>
          <w:noProof/>
        </w:rPr>
        <w:tab/>
      </w:r>
      <w:r>
        <w:rPr>
          <w:noProof/>
        </w:rPr>
        <w:fldChar w:fldCharType="begin" w:fldLock="1"/>
      </w:r>
      <w:r>
        <w:rPr>
          <w:noProof/>
        </w:rPr>
        <w:instrText xml:space="preserve"> PAGEREF _Toc178268784 \h </w:instrText>
      </w:r>
      <w:r>
        <w:rPr>
          <w:noProof/>
        </w:rPr>
      </w:r>
      <w:r>
        <w:rPr>
          <w:noProof/>
        </w:rPr>
        <w:fldChar w:fldCharType="separate"/>
      </w:r>
      <w:r>
        <w:rPr>
          <w:noProof/>
        </w:rPr>
        <w:t>20</w:t>
      </w:r>
      <w:r>
        <w:rPr>
          <w:noProof/>
        </w:rPr>
        <w:fldChar w:fldCharType="end"/>
      </w:r>
    </w:p>
    <w:p w14:paraId="1484AFBE" w14:textId="4C7D19D9"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_Toc178268785 \h </w:instrText>
      </w:r>
      <w:r>
        <w:rPr>
          <w:noProof/>
        </w:rPr>
      </w:r>
      <w:r>
        <w:rPr>
          <w:noProof/>
        </w:rPr>
        <w:fldChar w:fldCharType="separate"/>
      </w:r>
      <w:r>
        <w:rPr>
          <w:noProof/>
        </w:rPr>
        <w:t>20</w:t>
      </w:r>
      <w:r>
        <w:rPr>
          <w:noProof/>
        </w:rPr>
        <w:fldChar w:fldCharType="end"/>
      </w:r>
    </w:p>
    <w:p w14:paraId="4156CBCA" w14:textId="70F8C73A"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w:t>
      </w:r>
      <w:r>
        <w:rPr>
          <w:noProof/>
        </w:rPr>
        <w:tab/>
      </w:r>
      <w:r>
        <w:rPr>
          <w:noProof/>
        </w:rPr>
        <w:fldChar w:fldCharType="begin" w:fldLock="1"/>
      </w:r>
      <w:r>
        <w:rPr>
          <w:noProof/>
        </w:rPr>
        <w:instrText xml:space="preserve"> PAGEREF _Toc178268786 \h </w:instrText>
      </w:r>
      <w:r>
        <w:rPr>
          <w:noProof/>
        </w:rPr>
      </w:r>
      <w:r>
        <w:rPr>
          <w:noProof/>
        </w:rPr>
        <w:fldChar w:fldCharType="separate"/>
      </w:r>
      <w:r>
        <w:rPr>
          <w:noProof/>
        </w:rPr>
        <w:t>21</w:t>
      </w:r>
      <w:r>
        <w:rPr>
          <w:noProof/>
        </w:rPr>
        <w:fldChar w:fldCharType="end"/>
      </w:r>
    </w:p>
    <w:p w14:paraId="39D4CDF7" w14:textId="5AD9C5C6"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_Toc178268787 \h </w:instrText>
      </w:r>
      <w:r>
        <w:rPr>
          <w:noProof/>
        </w:rPr>
      </w:r>
      <w:r>
        <w:rPr>
          <w:noProof/>
        </w:rPr>
        <w:fldChar w:fldCharType="separate"/>
      </w:r>
      <w:r>
        <w:rPr>
          <w:noProof/>
        </w:rPr>
        <w:t>21</w:t>
      </w:r>
      <w:r>
        <w:rPr>
          <w:noProof/>
        </w:rPr>
        <w:fldChar w:fldCharType="end"/>
      </w:r>
    </w:p>
    <w:p w14:paraId="33EE3E72" w14:textId="69200D34"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initiation by initiating UE</w:t>
      </w:r>
      <w:r>
        <w:rPr>
          <w:noProof/>
        </w:rPr>
        <w:tab/>
      </w:r>
      <w:r>
        <w:rPr>
          <w:noProof/>
        </w:rPr>
        <w:fldChar w:fldCharType="begin" w:fldLock="1"/>
      </w:r>
      <w:r>
        <w:rPr>
          <w:noProof/>
        </w:rPr>
        <w:instrText xml:space="preserve"> PAGEREF _Toc178268788 \h </w:instrText>
      </w:r>
      <w:r>
        <w:rPr>
          <w:noProof/>
        </w:rPr>
      </w:r>
      <w:r>
        <w:rPr>
          <w:noProof/>
        </w:rPr>
        <w:fldChar w:fldCharType="separate"/>
      </w:r>
      <w:r>
        <w:rPr>
          <w:noProof/>
        </w:rPr>
        <w:t>21</w:t>
      </w:r>
      <w:r>
        <w:rPr>
          <w:noProof/>
        </w:rPr>
        <w:fldChar w:fldCharType="end"/>
      </w:r>
    </w:p>
    <w:p w14:paraId="55DE5A5A" w14:textId="1DB326D2"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6.1.2.2.3</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accepted by the target UE</w:t>
      </w:r>
      <w:r>
        <w:rPr>
          <w:noProof/>
        </w:rPr>
        <w:tab/>
      </w:r>
      <w:r>
        <w:rPr>
          <w:noProof/>
        </w:rPr>
        <w:fldChar w:fldCharType="begin" w:fldLock="1"/>
      </w:r>
      <w:r>
        <w:rPr>
          <w:noProof/>
        </w:rPr>
        <w:instrText xml:space="preserve"> PAGEREF _Toc178268789 \h </w:instrText>
      </w:r>
      <w:r>
        <w:rPr>
          <w:noProof/>
        </w:rPr>
      </w:r>
      <w:r>
        <w:rPr>
          <w:noProof/>
        </w:rPr>
        <w:fldChar w:fldCharType="separate"/>
      </w:r>
      <w:r>
        <w:rPr>
          <w:noProof/>
        </w:rPr>
        <w:t>24</w:t>
      </w:r>
      <w:r>
        <w:rPr>
          <w:noProof/>
        </w:rPr>
        <w:fldChar w:fldCharType="end"/>
      </w:r>
    </w:p>
    <w:p w14:paraId="4E3D1EB6" w14:textId="51AA6E6E"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6.1.2.2.4</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completion by the initiating UE</w:t>
      </w:r>
      <w:r>
        <w:rPr>
          <w:noProof/>
        </w:rPr>
        <w:tab/>
      </w:r>
      <w:r>
        <w:rPr>
          <w:noProof/>
        </w:rPr>
        <w:fldChar w:fldCharType="begin" w:fldLock="1"/>
      </w:r>
      <w:r>
        <w:rPr>
          <w:noProof/>
        </w:rPr>
        <w:instrText xml:space="preserve"> PAGEREF _Toc178268790 \h </w:instrText>
      </w:r>
      <w:r>
        <w:rPr>
          <w:noProof/>
        </w:rPr>
      </w:r>
      <w:r>
        <w:rPr>
          <w:noProof/>
        </w:rPr>
        <w:fldChar w:fldCharType="separate"/>
      </w:r>
      <w:r>
        <w:rPr>
          <w:noProof/>
        </w:rPr>
        <w:t>25</w:t>
      </w:r>
      <w:r>
        <w:rPr>
          <w:noProof/>
        </w:rPr>
        <w:fldChar w:fldCharType="end"/>
      </w:r>
    </w:p>
    <w:p w14:paraId="19D01B2A" w14:textId="4706E2D5"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6.1.2.2.5</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not accepted by the target UE</w:t>
      </w:r>
      <w:r>
        <w:rPr>
          <w:noProof/>
        </w:rPr>
        <w:tab/>
      </w:r>
      <w:r>
        <w:rPr>
          <w:noProof/>
        </w:rPr>
        <w:fldChar w:fldCharType="begin" w:fldLock="1"/>
      </w:r>
      <w:r>
        <w:rPr>
          <w:noProof/>
        </w:rPr>
        <w:instrText xml:space="preserve"> PAGEREF _Toc178268791 \h </w:instrText>
      </w:r>
      <w:r>
        <w:rPr>
          <w:noProof/>
        </w:rPr>
      </w:r>
      <w:r>
        <w:rPr>
          <w:noProof/>
        </w:rPr>
        <w:fldChar w:fldCharType="separate"/>
      </w:r>
      <w:r>
        <w:rPr>
          <w:noProof/>
        </w:rPr>
        <w:t>26</w:t>
      </w:r>
      <w:r>
        <w:rPr>
          <w:noProof/>
        </w:rPr>
        <w:fldChar w:fldCharType="end"/>
      </w:r>
    </w:p>
    <w:p w14:paraId="5FAED513" w14:textId="137267E1"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6.1.2.2.6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_Toc178268792 \h </w:instrText>
      </w:r>
      <w:r>
        <w:rPr>
          <w:noProof/>
        </w:rPr>
      </w:r>
      <w:r>
        <w:rPr>
          <w:noProof/>
        </w:rPr>
        <w:fldChar w:fldCharType="separate"/>
      </w:r>
      <w:r>
        <w:rPr>
          <w:noProof/>
        </w:rPr>
        <w:t>27</w:t>
      </w:r>
      <w:r>
        <w:rPr>
          <w:noProof/>
        </w:rPr>
        <w:fldChar w:fldCharType="end"/>
      </w:r>
    </w:p>
    <w:p w14:paraId="51312A4B" w14:textId="49352B9D"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6.1.2.2.6.1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_Toc178268793 \h </w:instrText>
      </w:r>
      <w:r>
        <w:rPr>
          <w:noProof/>
        </w:rPr>
      </w:r>
      <w:r>
        <w:rPr>
          <w:noProof/>
        </w:rPr>
        <w:fldChar w:fldCharType="separate"/>
      </w:r>
      <w:r>
        <w:rPr>
          <w:noProof/>
        </w:rPr>
        <w:t>27</w:t>
      </w:r>
      <w:r>
        <w:rPr>
          <w:noProof/>
        </w:rPr>
        <w:fldChar w:fldCharType="end"/>
      </w:r>
    </w:p>
    <w:p w14:paraId="66306AC4" w14:textId="4D934370"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6.1.2.2.6.2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_Toc178268794 \h </w:instrText>
      </w:r>
      <w:r>
        <w:rPr>
          <w:noProof/>
        </w:rPr>
      </w:r>
      <w:r>
        <w:rPr>
          <w:noProof/>
        </w:rPr>
        <w:fldChar w:fldCharType="separate"/>
      </w:r>
      <w:r>
        <w:rPr>
          <w:noProof/>
        </w:rPr>
        <w:t>27</w:t>
      </w:r>
      <w:r>
        <w:rPr>
          <w:noProof/>
        </w:rPr>
        <w:fldChar w:fldCharType="end"/>
      </w:r>
    </w:p>
    <w:p w14:paraId="6A7CD424" w14:textId="1BEB3446"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w:t>
      </w:r>
      <w:r>
        <w:rPr>
          <w:noProof/>
        </w:rPr>
        <w:tab/>
      </w:r>
      <w:r>
        <w:rPr>
          <w:noProof/>
        </w:rPr>
        <w:fldChar w:fldCharType="begin" w:fldLock="1"/>
      </w:r>
      <w:r>
        <w:rPr>
          <w:noProof/>
        </w:rPr>
        <w:instrText xml:space="preserve"> PAGEREF _Toc178268795 \h </w:instrText>
      </w:r>
      <w:r>
        <w:rPr>
          <w:noProof/>
        </w:rPr>
      </w:r>
      <w:r>
        <w:rPr>
          <w:noProof/>
        </w:rPr>
        <w:fldChar w:fldCharType="separate"/>
      </w:r>
      <w:r>
        <w:rPr>
          <w:noProof/>
        </w:rPr>
        <w:t>28</w:t>
      </w:r>
      <w:r>
        <w:rPr>
          <w:noProof/>
        </w:rPr>
        <w:fldChar w:fldCharType="end"/>
      </w:r>
    </w:p>
    <w:p w14:paraId="51E35B58" w14:textId="0127BCB8"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_Toc178268796 \h </w:instrText>
      </w:r>
      <w:r>
        <w:rPr>
          <w:noProof/>
        </w:rPr>
      </w:r>
      <w:r>
        <w:rPr>
          <w:noProof/>
        </w:rPr>
        <w:fldChar w:fldCharType="separate"/>
      </w:r>
      <w:r>
        <w:rPr>
          <w:noProof/>
        </w:rPr>
        <w:t>28</w:t>
      </w:r>
      <w:r>
        <w:rPr>
          <w:noProof/>
        </w:rPr>
        <w:fldChar w:fldCharType="end"/>
      </w:r>
    </w:p>
    <w:p w14:paraId="1A3418E3" w14:textId="42E12444"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_Toc178268797 \h </w:instrText>
      </w:r>
      <w:r>
        <w:rPr>
          <w:noProof/>
        </w:rPr>
      </w:r>
      <w:r>
        <w:rPr>
          <w:noProof/>
        </w:rPr>
        <w:fldChar w:fldCharType="separate"/>
      </w:r>
      <w:r>
        <w:rPr>
          <w:noProof/>
        </w:rPr>
        <w:t>28</w:t>
      </w:r>
      <w:r>
        <w:rPr>
          <w:noProof/>
        </w:rPr>
        <w:fldChar w:fldCharType="end"/>
      </w:r>
    </w:p>
    <w:p w14:paraId="5BAB6EBE" w14:textId="20E0F62A"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_Toc178268798 \h </w:instrText>
      </w:r>
      <w:r>
        <w:rPr>
          <w:noProof/>
        </w:rPr>
      </w:r>
      <w:r>
        <w:rPr>
          <w:noProof/>
        </w:rPr>
        <w:fldChar w:fldCharType="separate"/>
      </w:r>
      <w:r>
        <w:rPr>
          <w:noProof/>
        </w:rPr>
        <w:t>29</w:t>
      </w:r>
      <w:r>
        <w:rPr>
          <w:noProof/>
        </w:rPr>
        <w:fldChar w:fldCharType="end"/>
      </w:r>
    </w:p>
    <w:p w14:paraId="5AC4444A" w14:textId="11AD1146"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completion by the initiating UE</w:t>
      </w:r>
      <w:r>
        <w:rPr>
          <w:noProof/>
        </w:rPr>
        <w:tab/>
      </w:r>
      <w:r>
        <w:rPr>
          <w:noProof/>
        </w:rPr>
        <w:fldChar w:fldCharType="begin" w:fldLock="1"/>
      </w:r>
      <w:r>
        <w:rPr>
          <w:noProof/>
        </w:rPr>
        <w:instrText xml:space="preserve"> PAGEREF _Toc178268799 \h </w:instrText>
      </w:r>
      <w:r>
        <w:rPr>
          <w:noProof/>
        </w:rPr>
      </w:r>
      <w:r>
        <w:rPr>
          <w:noProof/>
        </w:rPr>
        <w:fldChar w:fldCharType="separate"/>
      </w:r>
      <w:r>
        <w:rPr>
          <w:noProof/>
        </w:rPr>
        <w:t>30</w:t>
      </w:r>
      <w:r>
        <w:rPr>
          <w:noProof/>
        </w:rPr>
        <w:fldChar w:fldCharType="end"/>
      </w:r>
    </w:p>
    <w:p w14:paraId="367CBFD9" w14:textId="630A95C6"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not accepted by the target UE</w:t>
      </w:r>
      <w:r>
        <w:rPr>
          <w:noProof/>
        </w:rPr>
        <w:tab/>
      </w:r>
      <w:r>
        <w:rPr>
          <w:noProof/>
        </w:rPr>
        <w:fldChar w:fldCharType="begin" w:fldLock="1"/>
      </w:r>
      <w:r>
        <w:rPr>
          <w:noProof/>
        </w:rPr>
        <w:instrText xml:space="preserve"> PAGEREF _Toc178268800 \h </w:instrText>
      </w:r>
      <w:r>
        <w:rPr>
          <w:noProof/>
        </w:rPr>
      </w:r>
      <w:r>
        <w:rPr>
          <w:noProof/>
        </w:rPr>
        <w:fldChar w:fldCharType="separate"/>
      </w:r>
      <w:r>
        <w:rPr>
          <w:noProof/>
        </w:rPr>
        <w:t>30</w:t>
      </w:r>
      <w:r>
        <w:rPr>
          <w:noProof/>
        </w:rPr>
        <w:fldChar w:fldCharType="end"/>
      </w:r>
    </w:p>
    <w:p w14:paraId="6AD8B010" w14:textId="39FC5E30"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6.1.2.3.6</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_Toc178268801 \h </w:instrText>
      </w:r>
      <w:r>
        <w:rPr>
          <w:noProof/>
        </w:rPr>
      </w:r>
      <w:r>
        <w:rPr>
          <w:noProof/>
        </w:rPr>
        <w:fldChar w:fldCharType="separate"/>
      </w:r>
      <w:r>
        <w:rPr>
          <w:noProof/>
        </w:rPr>
        <w:t>31</w:t>
      </w:r>
      <w:r>
        <w:rPr>
          <w:noProof/>
        </w:rPr>
        <w:fldChar w:fldCharType="end"/>
      </w:r>
    </w:p>
    <w:p w14:paraId="15E7338D" w14:textId="133261B1"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w:t>
      </w:r>
      <w:r>
        <w:rPr>
          <w:noProof/>
        </w:rPr>
        <w:tab/>
      </w:r>
      <w:r>
        <w:rPr>
          <w:noProof/>
        </w:rPr>
        <w:fldChar w:fldCharType="begin" w:fldLock="1"/>
      </w:r>
      <w:r>
        <w:rPr>
          <w:noProof/>
        </w:rPr>
        <w:instrText xml:space="preserve"> PAGEREF _Toc178268802 \h </w:instrText>
      </w:r>
      <w:r>
        <w:rPr>
          <w:noProof/>
        </w:rPr>
      </w:r>
      <w:r>
        <w:rPr>
          <w:noProof/>
        </w:rPr>
        <w:fldChar w:fldCharType="separate"/>
      </w:r>
      <w:r>
        <w:rPr>
          <w:noProof/>
        </w:rPr>
        <w:t>31</w:t>
      </w:r>
      <w:r>
        <w:rPr>
          <w:noProof/>
        </w:rPr>
        <w:fldChar w:fldCharType="end"/>
      </w:r>
    </w:p>
    <w:p w14:paraId="61B164B0" w14:textId="3830927A"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_Toc178268803 \h </w:instrText>
      </w:r>
      <w:r>
        <w:rPr>
          <w:noProof/>
        </w:rPr>
      </w:r>
      <w:r>
        <w:rPr>
          <w:noProof/>
        </w:rPr>
        <w:fldChar w:fldCharType="separate"/>
      </w:r>
      <w:r>
        <w:rPr>
          <w:noProof/>
        </w:rPr>
        <w:t>31</w:t>
      </w:r>
      <w:r>
        <w:rPr>
          <w:noProof/>
        </w:rPr>
        <w:fldChar w:fldCharType="end"/>
      </w:r>
    </w:p>
    <w:p w14:paraId="6D70A42D" w14:textId="6F97AC9F"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6.1.2.4.2</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initiation by initiating UE</w:t>
      </w:r>
      <w:r>
        <w:rPr>
          <w:noProof/>
        </w:rPr>
        <w:tab/>
      </w:r>
      <w:r>
        <w:rPr>
          <w:noProof/>
        </w:rPr>
        <w:fldChar w:fldCharType="begin" w:fldLock="1"/>
      </w:r>
      <w:r>
        <w:rPr>
          <w:noProof/>
        </w:rPr>
        <w:instrText xml:space="preserve"> PAGEREF _Toc178268804 \h </w:instrText>
      </w:r>
      <w:r>
        <w:rPr>
          <w:noProof/>
        </w:rPr>
      </w:r>
      <w:r>
        <w:rPr>
          <w:noProof/>
        </w:rPr>
        <w:fldChar w:fldCharType="separate"/>
      </w:r>
      <w:r>
        <w:rPr>
          <w:noProof/>
        </w:rPr>
        <w:t>31</w:t>
      </w:r>
      <w:r>
        <w:rPr>
          <w:noProof/>
        </w:rPr>
        <w:fldChar w:fldCharType="end"/>
      </w:r>
    </w:p>
    <w:p w14:paraId="1557564D" w14:textId="3AD28E56"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6.1.2.4.3</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accepted by the target UE</w:t>
      </w:r>
      <w:r>
        <w:rPr>
          <w:noProof/>
        </w:rPr>
        <w:tab/>
      </w:r>
      <w:r>
        <w:rPr>
          <w:noProof/>
        </w:rPr>
        <w:fldChar w:fldCharType="begin" w:fldLock="1"/>
      </w:r>
      <w:r>
        <w:rPr>
          <w:noProof/>
        </w:rPr>
        <w:instrText xml:space="preserve"> PAGEREF _Toc178268805 \h </w:instrText>
      </w:r>
      <w:r>
        <w:rPr>
          <w:noProof/>
        </w:rPr>
      </w:r>
      <w:r>
        <w:rPr>
          <w:noProof/>
        </w:rPr>
        <w:fldChar w:fldCharType="separate"/>
      </w:r>
      <w:r>
        <w:rPr>
          <w:noProof/>
        </w:rPr>
        <w:t>32</w:t>
      </w:r>
      <w:r>
        <w:rPr>
          <w:noProof/>
        </w:rPr>
        <w:fldChar w:fldCharType="end"/>
      </w:r>
    </w:p>
    <w:p w14:paraId="52967681" w14:textId="3E5B609E"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6.1.2.4.4</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completion by the initiating UE</w:t>
      </w:r>
      <w:r>
        <w:rPr>
          <w:noProof/>
        </w:rPr>
        <w:tab/>
      </w:r>
      <w:r>
        <w:rPr>
          <w:noProof/>
        </w:rPr>
        <w:fldChar w:fldCharType="begin" w:fldLock="1"/>
      </w:r>
      <w:r>
        <w:rPr>
          <w:noProof/>
        </w:rPr>
        <w:instrText xml:space="preserve"> PAGEREF _Toc178268806 \h </w:instrText>
      </w:r>
      <w:r>
        <w:rPr>
          <w:noProof/>
        </w:rPr>
      </w:r>
      <w:r>
        <w:rPr>
          <w:noProof/>
        </w:rPr>
        <w:fldChar w:fldCharType="separate"/>
      </w:r>
      <w:r>
        <w:rPr>
          <w:noProof/>
        </w:rPr>
        <w:t>32</w:t>
      </w:r>
      <w:r>
        <w:rPr>
          <w:noProof/>
        </w:rPr>
        <w:fldChar w:fldCharType="end"/>
      </w:r>
    </w:p>
    <w:p w14:paraId="714D04FB" w14:textId="6C3633F5"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6.1.2.4.5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_Toc178268807 \h </w:instrText>
      </w:r>
      <w:r>
        <w:rPr>
          <w:noProof/>
        </w:rPr>
      </w:r>
      <w:r>
        <w:rPr>
          <w:noProof/>
        </w:rPr>
        <w:fldChar w:fldCharType="separate"/>
      </w:r>
      <w:r>
        <w:rPr>
          <w:noProof/>
        </w:rPr>
        <w:t>33</w:t>
      </w:r>
      <w:r>
        <w:rPr>
          <w:noProof/>
        </w:rPr>
        <w:fldChar w:fldCharType="end"/>
      </w:r>
    </w:p>
    <w:p w14:paraId="32C51462" w14:textId="48C8402F"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Pr>
          <w:noProof/>
        </w:rPr>
        <w:t>6.1.2.4.5.1</w:t>
      </w:r>
      <w:r>
        <w:rPr>
          <w:rFonts w:asciiTheme="minorHAnsi" w:eastAsiaTheme="minorEastAsia" w:hAnsiTheme="minorHAnsi" w:cstheme="minorBidi"/>
          <w:noProof/>
          <w:kern w:val="2"/>
          <w:sz w:val="22"/>
          <w:szCs w:val="22"/>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_Toc178268808 \h </w:instrText>
      </w:r>
      <w:r>
        <w:rPr>
          <w:noProof/>
        </w:rPr>
      </w:r>
      <w:r>
        <w:rPr>
          <w:noProof/>
        </w:rPr>
        <w:fldChar w:fldCharType="separate"/>
      </w:r>
      <w:r>
        <w:rPr>
          <w:noProof/>
        </w:rPr>
        <w:t>33</w:t>
      </w:r>
      <w:r>
        <w:rPr>
          <w:noProof/>
        </w:rPr>
        <w:fldChar w:fldCharType="end"/>
      </w:r>
    </w:p>
    <w:p w14:paraId="4DABCF8A" w14:textId="3EC82B27"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6.1.2.5</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w:t>
      </w:r>
      <w:r>
        <w:rPr>
          <w:noProof/>
        </w:rPr>
        <w:tab/>
      </w:r>
      <w:r>
        <w:rPr>
          <w:noProof/>
        </w:rPr>
        <w:fldChar w:fldCharType="begin" w:fldLock="1"/>
      </w:r>
      <w:r>
        <w:rPr>
          <w:noProof/>
        </w:rPr>
        <w:instrText xml:space="preserve"> PAGEREF _Toc178268809 \h </w:instrText>
      </w:r>
      <w:r>
        <w:rPr>
          <w:noProof/>
        </w:rPr>
      </w:r>
      <w:r>
        <w:rPr>
          <w:noProof/>
        </w:rPr>
        <w:fldChar w:fldCharType="separate"/>
      </w:r>
      <w:r>
        <w:rPr>
          <w:noProof/>
        </w:rPr>
        <w:t>33</w:t>
      </w:r>
      <w:r>
        <w:rPr>
          <w:noProof/>
        </w:rPr>
        <w:fldChar w:fldCharType="end"/>
      </w:r>
    </w:p>
    <w:p w14:paraId="5345B61A" w14:textId="649F1F21"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_Toc178268810 \h </w:instrText>
      </w:r>
      <w:r>
        <w:rPr>
          <w:noProof/>
        </w:rPr>
      </w:r>
      <w:r>
        <w:rPr>
          <w:noProof/>
        </w:rPr>
        <w:fldChar w:fldCharType="separate"/>
      </w:r>
      <w:r>
        <w:rPr>
          <w:noProof/>
        </w:rPr>
        <w:t>33</w:t>
      </w:r>
      <w:r>
        <w:rPr>
          <w:noProof/>
        </w:rPr>
        <w:fldChar w:fldCharType="end"/>
      </w:r>
    </w:p>
    <w:p w14:paraId="3467DC89" w14:textId="0E76D4BA"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6.1.2.5.2</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initiation by initiating UE</w:t>
      </w:r>
      <w:r>
        <w:rPr>
          <w:noProof/>
        </w:rPr>
        <w:tab/>
      </w:r>
      <w:r>
        <w:rPr>
          <w:noProof/>
        </w:rPr>
        <w:fldChar w:fldCharType="begin" w:fldLock="1"/>
      </w:r>
      <w:r>
        <w:rPr>
          <w:noProof/>
        </w:rPr>
        <w:instrText xml:space="preserve"> PAGEREF _Toc178268811 \h </w:instrText>
      </w:r>
      <w:r>
        <w:rPr>
          <w:noProof/>
        </w:rPr>
      </w:r>
      <w:r>
        <w:rPr>
          <w:noProof/>
        </w:rPr>
        <w:fldChar w:fldCharType="separate"/>
      </w:r>
      <w:r>
        <w:rPr>
          <w:noProof/>
        </w:rPr>
        <w:t>33</w:t>
      </w:r>
      <w:r>
        <w:rPr>
          <w:noProof/>
        </w:rPr>
        <w:fldChar w:fldCharType="end"/>
      </w:r>
    </w:p>
    <w:p w14:paraId="0F844C7D" w14:textId="0316B933"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6.1.2.5.3</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accepted by the target UE</w:t>
      </w:r>
      <w:r>
        <w:rPr>
          <w:noProof/>
        </w:rPr>
        <w:tab/>
      </w:r>
      <w:r>
        <w:rPr>
          <w:noProof/>
        </w:rPr>
        <w:fldChar w:fldCharType="begin" w:fldLock="1"/>
      </w:r>
      <w:r>
        <w:rPr>
          <w:noProof/>
        </w:rPr>
        <w:instrText xml:space="preserve"> PAGEREF _Toc178268812 \h </w:instrText>
      </w:r>
      <w:r>
        <w:rPr>
          <w:noProof/>
        </w:rPr>
      </w:r>
      <w:r>
        <w:rPr>
          <w:noProof/>
        </w:rPr>
        <w:fldChar w:fldCharType="separate"/>
      </w:r>
      <w:r>
        <w:rPr>
          <w:noProof/>
        </w:rPr>
        <w:t>34</w:t>
      </w:r>
      <w:r>
        <w:rPr>
          <w:noProof/>
        </w:rPr>
        <w:fldChar w:fldCharType="end"/>
      </w:r>
    </w:p>
    <w:p w14:paraId="61770D48" w14:textId="6D382124"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6.1.2.5.4</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acknowledged by the initiating UE</w:t>
      </w:r>
      <w:r>
        <w:rPr>
          <w:noProof/>
        </w:rPr>
        <w:tab/>
      </w:r>
      <w:r>
        <w:rPr>
          <w:noProof/>
        </w:rPr>
        <w:fldChar w:fldCharType="begin" w:fldLock="1"/>
      </w:r>
      <w:r>
        <w:rPr>
          <w:noProof/>
        </w:rPr>
        <w:instrText xml:space="preserve"> PAGEREF _Toc178268813 \h </w:instrText>
      </w:r>
      <w:r>
        <w:rPr>
          <w:noProof/>
        </w:rPr>
      </w:r>
      <w:r>
        <w:rPr>
          <w:noProof/>
        </w:rPr>
        <w:fldChar w:fldCharType="separate"/>
      </w:r>
      <w:r>
        <w:rPr>
          <w:noProof/>
        </w:rPr>
        <w:t>35</w:t>
      </w:r>
      <w:r>
        <w:rPr>
          <w:noProof/>
        </w:rPr>
        <w:fldChar w:fldCharType="end"/>
      </w:r>
    </w:p>
    <w:p w14:paraId="2F457400" w14:textId="2E3171C2"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6.1.2.5.5</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completion by the target UE</w:t>
      </w:r>
      <w:r>
        <w:rPr>
          <w:noProof/>
        </w:rPr>
        <w:tab/>
      </w:r>
      <w:r>
        <w:rPr>
          <w:noProof/>
        </w:rPr>
        <w:fldChar w:fldCharType="begin" w:fldLock="1"/>
      </w:r>
      <w:r>
        <w:rPr>
          <w:noProof/>
        </w:rPr>
        <w:instrText xml:space="preserve"> PAGEREF _Toc178268814 \h </w:instrText>
      </w:r>
      <w:r>
        <w:rPr>
          <w:noProof/>
        </w:rPr>
      </w:r>
      <w:r>
        <w:rPr>
          <w:noProof/>
        </w:rPr>
        <w:fldChar w:fldCharType="separate"/>
      </w:r>
      <w:r>
        <w:rPr>
          <w:noProof/>
        </w:rPr>
        <w:t>35</w:t>
      </w:r>
      <w:r>
        <w:rPr>
          <w:noProof/>
        </w:rPr>
        <w:fldChar w:fldCharType="end"/>
      </w:r>
    </w:p>
    <w:p w14:paraId="167FEC9C" w14:textId="27306E48"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6.1.2.5.6</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not accepted by the target UE</w:t>
      </w:r>
      <w:r>
        <w:rPr>
          <w:noProof/>
        </w:rPr>
        <w:tab/>
      </w:r>
      <w:r>
        <w:rPr>
          <w:noProof/>
        </w:rPr>
        <w:fldChar w:fldCharType="begin" w:fldLock="1"/>
      </w:r>
      <w:r>
        <w:rPr>
          <w:noProof/>
        </w:rPr>
        <w:instrText xml:space="preserve"> PAGEREF _Toc178268815 \h </w:instrText>
      </w:r>
      <w:r>
        <w:rPr>
          <w:noProof/>
        </w:rPr>
      </w:r>
      <w:r>
        <w:rPr>
          <w:noProof/>
        </w:rPr>
        <w:fldChar w:fldCharType="separate"/>
      </w:r>
      <w:r>
        <w:rPr>
          <w:noProof/>
        </w:rPr>
        <w:t>35</w:t>
      </w:r>
      <w:r>
        <w:rPr>
          <w:noProof/>
        </w:rPr>
        <w:fldChar w:fldCharType="end"/>
      </w:r>
    </w:p>
    <w:p w14:paraId="44A4D086" w14:textId="55450719"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6.1.2.5.7</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_Toc178268816 \h </w:instrText>
      </w:r>
      <w:r>
        <w:rPr>
          <w:noProof/>
        </w:rPr>
      </w:r>
      <w:r>
        <w:rPr>
          <w:noProof/>
        </w:rPr>
        <w:fldChar w:fldCharType="separate"/>
      </w:r>
      <w:r>
        <w:rPr>
          <w:noProof/>
        </w:rPr>
        <w:t>36</w:t>
      </w:r>
      <w:r>
        <w:rPr>
          <w:noProof/>
        </w:rPr>
        <w:fldChar w:fldCharType="end"/>
      </w:r>
    </w:p>
    <w:p w14:paraId="01E072D6" w14:textId="1700F634"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6.1.2.5.7.1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_Toc178268817 \h </w:instrText>
      </w:r>
      <w:r>
        <w:rPr>
          <w:noProof/>
        </w:rPr>
      </w:r>
      <w:r>
        <w:rPr>
          <w:noProof/>
        </w:rPr>
        <w:fldChar w:fldCharType="separate"/>
      </w:r>
      <w:r>
        <w:rPr>
          <w:noProof/>
        </w:rPr>
        <w:t>36</w:t>
      </w:r>
      <w:r>
        <w:rPr>
          <w:noProof/>
        </w:rPr>
        <w:fldChar w:fldCharType="end"/>
      </w:r>
    </w:p>
    <w:p w14:paraId="1AA21A2A" w14:textId="027C80CC"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6.1.2.5.7.2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_Toc178268818 \h </w:instrText>
      </w:r>
      <w:r>
        <w:rPr>
          <w:noProof/>
        </w:rPr>
      </w:r>
      <w:r>
        <w:rPr>
          <w:noProof/>
        </w:rPr>
        <w:fldChar w:fldCharType="separate"/>
      </w:r>
      <w:r>
        <w:rPr>
          <w:noProof/>
        </w:rPr>
        <w:t>36</w:t>
      </w:r>
      <w:r>
        <w:rPr>
          <w:noProof/>
        </w:rPr>
        <w:fldChar w:fldCharType="end"/>
      </w:r>
    </w:p>
    <w:p w14:paraId="57D28D5B" w14:textId="7DB94838"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6.1.2.6</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w:t>
      </w:r>
      <w:r>
        <w:rPr>
          <w:noProof/>
        </w:rPr>
        <w:tab/>
      </w:r>
      <w:r>
        <w:rPr>
          <w:noProof/>
        </w:rPr>
        <w:fldChar w:fldCharType="begin" w:fldLock="1"/>
      </w:r>
      <w:r>
        <w:rPr>
          <w:noProof/>
        </w:rPr>
        <w:instrText xml:space="preserve"> PAGEREF _Toc178268819 \h </w:instrText>
      </w:r>
      <w:r>
        <w:rPr>
          <w:noProof/>
        </w:rPr>
      </w:r>
      <w:r>
        <w:rPr>
          <w:noProof/>
        </w:rPr>
        <w:fldChar w:fldCharType="separate"/>
      </w:r>
      <w:r>
        <w:rPr>
          <w:noProof/>
        </w:rPr>
        <w:t>37</w:t>
      </w:r>
      <w:r>
        <w:rPr>
          <w:noProof/>
        </w:rPr>
        <w:fldChar w:fldCharType="end"/>
      </w:r>
    </w:p>
    <w:p w14:paraId="4385D392" w14:textId="7EAA2A50"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_Toc178268820 \h </w:instrText>
      </w:r>
      <w:r>
        <w:rPr>
          <w:noProof/>
        </w:rPr>
      </w:r>
      <w:r>
        <w:rPr>
          <w:noProof/>
        </w:rPr>
        <w:fldChar w:fldCharType="separate"/>
      </w:r>
      <w:r>
        <w:rPr>
          <w:noProof/>
        </w:rPr>
        <w:t>37</w:t>
      </w:r>
      <w:r>
        <w:rPr>
          <w:noProof/>
        </w:rPr>
        <w:fldChar w:fldCharType="end"/>
      </w:r>
    </w:p>
    <w:p w14:paraId="00125705" w14:textId="0E45EDAD"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6.1.2.6.2</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initiation by the initiating UE</w:t>
      </w:r>
      <w:r>
        <w:rPr>
          <w:noProof/>
        </w:rPr>
        <w:tab/>
      </w:r>
      <w:r>
        <w:rPr>
          <w:noProof/>
        </w:rPr>
        <w:fldChar w:fldCharType="begin" w:fldLock="1"/>
      </w:r>
      <w:r>
        <w:rPr>
          <w:noProof/>
        </w:rPr>
        <w:instrText xml:space="preserve"> PAGEREF _Toc178268821 \h </w:instrText>
      </w:r>
      <w:r>
        <w:rPr>
          <w:noProof/>
        </w:rPr>
      </w:r>
      <w:r>
        <w:rPr>
          <w:noProof/>
        </w:rPr>
        <w:fldChar w:fldCharType="separate"/>
      </w:r>
      <w:r>
        <w:rPr>
          <w:noProof/>
        </w:rPr>
        <w:t>37</w:t>
      </w:r>
      <w:r>
        <w:rPr>
          <w:noProof/>
        </w:rPr>
        <w:fldChar w:fldCharType="end"/>
      </w:r>
    </w:p>
    <w:p w14:paraId="5AA0F929" w14:textId="062DD3AD"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6.1.2.6.3</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accepted by the target UE</w:t>
      </w:r>
      <w:r>
        <w:rPr>
          <w:noProof/>
        </w:rPr>
        <w:tab/>
      </w:r>
      <w:r>
        <w:rPr>
          <w:noProof/>
        </w:rPr>
        <w:fldChar w:fldCharType="begin" w:fldLock="1"/>
      </w:r>
      <w:r>
        <w:rPr>
          <w:noProof/>
        </w:rPr>
        <w:instrText xml:space="preserve"> PAGEREF _Toc178268822 \h </w:instrText>
      </w:r>
      <w:r>
        <w:rPr>
          <w:noProof/>
        </w:rPr>
      </w:r>
      <w:r>
        <w:rPr>
          <w:noProof/>
        </w:rPr>
        <w:fldChar w:fldCharType="separate"/>
      </w:r>
      <w:r>
        <w:rPr>
          <w:noProof/>
        </w:rPr>
        <w:t>38</w:t>
      </w:r>
      <w:r>
        <w:rPr>
          <w:noProof/>
        </w:rPr>
        <w:fldChar w:fldCharType="end"/>
      </w:r>
    </w:p>
    <w:p w14:paraId="6C838963" w14:textId="42C56320"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6.1.2.6.4</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completion by the initiating UE</w:t>
      </w:r>
      <w:r>
        <w:rPr>
          <w:noProof/>
        </w:rPr>
        <w:tab/>
      </w:r>
      <w:r>
        <w:rPr>
          <w:noProof/>
        </w:rPr>
        <w:fldChar w:fldCharType="begin" w:fldLock="1"/>
      </w:r>
      <w:r>
        <w:rPr>
          <w:noProof/>
        </w:rPr>
        <w:instrText xml:space="preserve"> PAGEREF _Toc178268823 \h </w:instrText>
      </w:r>
      <w:r>
        <w:rPr>
          <w:noProof/>
        </w:rPr>
      </w:r>
      <w:r>
        <w:rPr>
          <w:noProof/>
        </w:rPr>
        <w:fldChar w:fldCharType="separate"/>
      </w:r>
      <w:r>
        <w:rPr>
          <w:noProof/>
        </w:rPr>
        <w:t>38</w:t>
      </w:r>
      <w:r>
        <w:rPr>
          <w:noProof/>
        </w:rPr>
        <w:fldChar w:fldCharType="end"/>
      </w:r>
    </w:p>
    <w:p w14:paraId="0D3A8D3C" w14:textId="4B4A27A9"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6.1.2.6.5</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not accepted by the target UE</w:t>
      </w:r>
      <w:r>
        <w:rPr>
          <w:noProof/>
        </w:rPr>
        <w:tab/>
      </w:r>
      <w:r>
        <w:rPr>
          <w:noProof/>
        </w:rPr>
        <w:fldChar w:fldCharType="begin" w:fldLock="1"/>
      </w:r>
      <w:r>
        <w:rPr>
          <w:noProof/>
        </w:rPr>
        <w:instrText xml:space="preserve"> PAGEREF _Toc178268824 \h </w:instrText>
      </w:r>
      <w:r>
        <w:rPr>
          <w:noProof/>
        </w:rPr>
      </w:r>
      <w:r>
        <w:rPr>
          <w:noProof/>
        </w:rPr>
        <w:fldChar w:fldCharType="separate"/>
      </w:r>
      <w:r>
        <w:rPr>
          <w:noProof/>
        </w:rPr>
        <w:t>39</w:t>
      </w:r>
      <w:r>
        <w:rPr>
          <w:noProof/>
        </w:rPr>
        <w:fldChar w:fldCharType="end"/>
      </w:r>
    </w:p>
    <w:p w14:paraId="1A48EA6D" w14:textId="63E5F2B9"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6.1.2.6.5A</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not accepted by the initiating UE</w:t>
      </w:r>
      <w:r>
        <w:rPr>
          <w:noProof/>
        </w:rPr>
        <w:tab/>
      </w:r>
      <w:r>
        <w:rPr>
          <w:noProof/>
        </w:rPr>
        <w:fldChar w:fldCharType="begin" w:fldLock="1"/>
      </w:r>
      <w:r>
        <w:rPr>
          <w:noProof/>
        </w:rPr>
        <w:instrText xml:space="preserve"> PAGEREF _Toc178268825 \h </w:instrText>
      </w:r>
      <w:r>
        <w:rPr>
          <w:noProof/>
        </w:rPr>
      </w:r>
      <w:r>
        <w:rPr>
          <w:noProof/>
        </w:rPr>
        <w:fldChar w:fldCharType="separate"/>
      </w:r>
      <w:r>
        <w:rPr>
          <w:noProof/>
        </w:rPr>
        <w:t>39</w:t>
      </w:r>
      <w:r>
        <w:rPr>
          <w:noProof/>
        </w:rPr>
        <w:fldChar w:fldCharType="end"/>
      </w:r>
    </w:p>
    <w:p w14:paraId="7A5610D7" w14:textId="706E9F6F"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6.1.2.6.6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_Toc178268826 \h </w:instrText>
      </w:r>
      <w:r>
        <w:rPr>
          <w:noProof/>
        </w:rPr>
      </w:r>
      <w:r>
        <w:rPr>
          <w:noProof/>
        </w:rPr>
        <w:fldChar w:fldCharType="separate"/>
      </w:r>
      <w:r>
        <w:rPr>
          <w:noProof/>
        </w:rPr>
        <w:t>39</w:t>
      </w:r>
      <w:r>
        <w:rPr>
          <w:noProof/>
        </w:rPr>
        <w:fldChar w:fldCharType="end"/>
      </w:r>
    </w:p>
    <w:p w14:paraId="52D0FF9E" w14:textId="6AF2DA64"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6.1.2.6.6.1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_Toc178268827 \h </w:instrText>
      </w:r>
      <w:r>
        <w:rPr>
          <w:noProof/>
        </w:rPr>
      </w:r>
      <w:r>
        <w:rPr>
          <w:noProof/>
        </w:rPr>
        <w:fldChar w:fldCharType="separate"/>
      </w:r>
      <w:r>
        <w:rPr>
          <w:noProof/>
        </w:rPr>
        <w:t>39</w:t>
      </w:r>
      <w:r>
        <w:rPr>
          <w:noProof/>
        </w:rPr>
        <w:fldChar w:fldCharType="end"/>
      </w:r>
    </w:p>
    <w:p w14:paraId="36EB1F73" w14:textId="2B9382C7"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6.1.2.7</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w:t>
      </w:r>
      <w:r>
        <w:rPr>
          <w:noProof/>
        </w:rPr>
        <w:tab/>
      </w:r>
      <w:r>
        <w:rPr>
          <w:noProof/>
        </w:rPr>
        <w:fldChar w:fldCharType="begin" w:fldLock="1"/>
      </w:r>
      <w:r>
        <w:rPr>
          <w:noProof/>
        </w:rPr>
        <w:instrText xml:space="preserve"> PAGEREF _Toc178268828 \h </w:instrText>
      </w:r>
      <w:r>
        <w:rPr>
          <w:noProof/>
        </w:rPr>
      </w:r>
      <w:r>
        <w:rPr>
          <w:noProof/>
        </w:rPr>
        <w:fldChar w:fldCharType="separate"/>
      </w:r>
      <w:r>
        <w:rPr>
          <w:noProof/>
        </w:rPr>
        <w:t>40</w:t>
      </w:r>
      <w:r>
        <w:rPr>
          <w:noProof/>
        </w:rPr>
        <w:fldChar w:fldCharType="end"/>
      </w:r>
    </w:p>
    <w:p w14:paraId="75224A74" w14:textId="591CBFEA"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_Toc178268829 \h </w:instrText>
      </w:r>
      <w:r>
        <w:rPr>
          <w:noProof/>
        </w:rPr>
      </w:r>
      <w:r>
        <w:rPr>
          <w:noProof/>
        </w:rPr>
        <w:fldChar w:fldCharType="separate"/>
      </w:r>
      <w:r>
        <w:rPr>
          <w:noProof/>
        </w:rPr>
        <w:t>40</w:t>
      </w:r>
      <w:r>
        <w:rPr>
          <w:noProof/>
        </w:rPr>
        <w:fldChar w:fldCharType="end"/>
      </w:r>
    </w:p>
    <w:p w14:paraId="3F8F2F83" w14:textId="256BC552"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6.1.2.7.2</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initiation by the initiating UE</w:t>
      </w:r>
      <w:r>
        <w:rPr>
          <w:noProof/>
        </w:rPr>
        <w:tab/>
      </w:r>
      <w:r>
        <w:rPr>
          <w:noProof/>
        </w:rPr>
        <w:fldChar w:fldCharType="begin" w:fldLock="1"/>
      </w:r>
      <w:r>
        <w:rPr>
          <w:noProof/>
        </w:rPr>
        <w:instrText xml:space="preserve"> PAGEREF _Toc178268830 \h </w:instrText>
      </w:r>
      <w:r>
        <w:rPr>
          <w:noProof/>
        </w:rPr>
      </w:r>
      <w:r>
        <w:rPr>
          <w:noProof/>
        </w:rPr>
        <w:fldChar w:fldCharType="separate"/>
      </w:r>
      <w:r>
        <w:rPr>
          <w:noProof/>
        </w:rPr>
        <w:t>40</w:t>
      </w:r>
      <w:r>
        <w:rPr>
          <w:noProof/>
        </w:rPr>
        <w:fldChar w:fldCharType="end"/>
      </w:r>
    </w:p>
    <w:p w14:paraId="731E99AA" w14:textId="6A0DCB87"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6.1.2.7.3</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accepted by the target UE</w:t>
      </w:r>
      <w:r>
        <w:rPr>
          <w:noProof/>
        </w:rPr>
        <w:tab/>
      </w:r>
      <w:r>
        <w:rPr>
          <w:noProof/>
        </w:rPr>
        <w:fldChar w:fldCharType="begin" w:fldLock="1"/>
      </w:r>
      <w:r>
        <w:rPr>
          <w:noProof/>
        </w:rPr>
        <w:instrText xml:space="preserve"> PAGEREF _Toc178268831 \h </w:instrText>
      </w:r>
      <w:r>
        <w:rPr>
          <w:noProof/>
        </w:rPr>
      </w:r>
      <w:r>
        <w:rPr>
          <w:noProof/>
        </w:rPr>
        <w:fldChar w:fldCharType="separate"/>
      </w:r>
      <w:r>
        <w:rPr>
          <w:noProof/>
        </w:rPr>
        <w:t>42</w:t>
      </w:r>
      <w:r>
        <w:rPr>
          <w:noProof/>
        </w:rPr>
        <w:fldChar w:fldCharType="end"/>
      </w:r>
    </w:p>
    <w:p w14:paraId="77FA103B" w14:textId="5847229E"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6.1.2.7.4</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completion by the initiating UE</w:t>
      </w:r>
      <w:r>
        <w:rPr>
          <w:noProof/>
        </w:rPr>
        <w:tab/>
      </w:r>
      <w:r>
        <w:rPr>
          <w:noProof/>
        </w:rPr>
        <w:fldChar w:fldCharType="begin" w:fldLock="1"/>
      </w:r>
      <w:r>
        <w:rPr>
          <w:noProof/>
        </w:rPr>
        <w:instrText xml:space="preserve"> PAGEREF _Toc178268832 \h </w:instrText>
      </w:r>
      <w:r>
        <w:rPr>
          <w:noProof/>
        </w:rPr>
      </w:r>
      <w:r>
        <w:rPr>
          <w:noProof/>
        </w:rPr>
        <w:fldChar w:fldCharType="separate"/>
      </w:r>
      <w:r>
        <w:rPr>
          <w:noProof/>
        </w:rPr>
        <w:t>44</w:t>
      </w:r>
      <w:r>
        <w:rPr>
          <w:noProof/>
        </w:rPr>
        <w:fldChar w:fldCharType="end"/>
      </w:r>
    </w:p>
    <w:p w14:paraId="4F4DA2D7" w14:textId="31C10E23"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6.1.2.7.5</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not accepted by the target UE</w:t>
      </w:r>
      <w:r>
        <w:rPr>
          <w:noProof/>
        </w:rPr>
        <w:tab/>
      </w:r>
      <w:r>
        <w:rPr>
          <w:noProof/>
        </w:rPr>
        <w:fldChar w:fldCharType="begin" w:fldLock="1"/>
      </w:r>
      <w:r>
        <w:rPr>
          <w:noProof/>
        </w:rPr>
        <w:instrText xml:space="preserve"> PAGEREF _Toc178268833 \h </w:instrText>
      </w:r>
      <w:r>
        <w:rPr>
          <w:noProof/>
        </w:rPr>
      </w:r>
      <w:r>
        <w:rPr>
          <w:noProof/>
        </w:rPr>
        <w:fldChar w:fldCharType="separate"/>
      </w:r>
      <w:r>
        <w:rPr>
          <w:noProof/>
        </w:rPr>
        <w:t>44</w:t>
      </w:r>
      <w:r>
        <w:rPr>
          <w:noProof/>
        </w:rPr>
        <w:fldChar w:fldCharType="end"/>
      </w:r>
    </w:p>
    <w:p w14:paraId="706CF23C" w14:textId="5936601C"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6.1.2.7.6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_Toc178268834 \h </w:instrText>
      </w:r>
      <w:r>
        <w:rPr>
          <w:noProof/>
        </w:rPr>
      </w:r>
      <w:r>
        <w:rPr>
          <w:noProof/>
        </w:rPr>
        <w:fldChar w:fldCharType="separate"/>
      </w:r>
      <w:r>
        <w:rPr>
          <w:noProof/>
        </w:rPr>
        <w:t>45</w:t>
      </w:r>
      <w:r>
        <w:rPr>
          <w:noProof/>
        </w:rPr>
        <w:fldChar w:fldCharType="end"/>
      </w:r>
    </w:p>
    <w:p w14:paraId="1E95E9BA" w14:textId="395DB3F0"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6.1.2.7.6.1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_Toc178268835 \h </w:instrText>
      </w:r>
      <w:r>
        <w:rPr>
          <w:noProof/>
        </w:rPr>
      </w:r>
      <w:r>
        <w:rPr>
          <w:noProof/>
        </w:rPr>
        <w:fldChar w:fldCharType="separate"/>
      </w:r>
      <w:r>
        <w:rPr>
          <w:noProof/>
        </w:rPr>
        <w:t>45</w:t>
      </w:r>
      <w:r>
        <w:rPr>
          <w:noProof/>
        </w:rPr>
        <w:fldChar w:fldCharType="end"/>
      </w:r>
    </w:p>
    <w:p w14:paraId="783436D8" w14:textId="45D498D7"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6.1.2.8</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w:t>
      </w:r>
      <w:r>
        <w:rPr>
          <w:noProof/>
        </w:rPr>
        <w:tab/>
      </w:r>
      <w:r>
        <w:rPr>
          <w:noProof/>
        </w:rPr>
        <w:fldChar w:fldCharType="begin" w:fldLock="1"/>
      </w:r>
      <w:r>
        <w:rPr>
          <w:noProof/>
        </w:rPr>
        <w:instrText xml:space="preserve"> PAGEREF _Toc178268836 \h </w:instrText>
      </w:r>
      <w:r>
        <w:rPr>
          <w:noProof/>
        </w:rPr>
      </w:r>
      <w:r>
        <w:rPr>
          <w:noProof/>
        </w:rPr>
        <w:fldChar w:fldCharType="separate"/>
      </w:r>
      <w:r>
        <w:rPr>
          <w:noProof/>
        </w:rPr>
        <w:t>45</w:t>
      </w:r>
      <w:r>
        <w:rPr>
          <w:noProof/>
        </w:rPr>
        <w:fldChar w:fldCharType="end"/>
      </w:r>
    </w:p>
    <w:p w14:paraId="0628F81B" w14:textId="08B7615C"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_Toc178268837 \h </w:instrText>
      </w:r>
      <w:r>
        <w:rPr>
          <w:noProof/>
        </w:rPr>
      </w:r>
      <w:r>
        <w:rPr>
          <w:noProof/>
        </w:rPr>
        <w:fldChar w:fldCharType="separate"/>
      </w:r>
      <w:r>
        <w:rPr>
          <w:noProof/>
        </w:rPr>
        <w:t>45</w:t>
      </w:r>
      <w:r>
        <w:rPr>
          <w:noProof/>
        </w:rPr>
        <w:fldChar w:fldCharType="end"/>
      </w:r>
    </w:p>
    <w:p w14:paraId="6CC2CC31" w14:textId="3783140E"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6.1.2.8.2</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initiation by the initiating UE</w:t>
      </w:r>
      <w:r>
        <w:rPr>
          <w:noProof/>
        </w:rPr>
        <w:tab/>
      </w:r>
      <w:r>
        <w:rPr>
          <w:noProof/>
        </w:rPr>
        <w:fldChar w:fldCharType="begin" w:fldLock="1"/>
      </w:r>
      <w:r>
        <w:rPr>
          <w:noProof/>
        </w:rPr>
        <w:instrText xml:space="preserve"> PAGEREF _Toc178268838 \h </w:instrText>
      </w:r>
      <w:r>
        <w:rPr>
          <w:noProof/>
        </w:rPr>
      </w:r>
      <w:r>
        <w:rPr>
          <w:noProof/>
        </w:rPr>
        <w:fldChar w:fldCharType="separate"/>
      </w:r>
      <w:r>
        <w:rPr>
          <w:noProof/>
        </w:rPr>
        <w:t>45</w:t>
      </w:r>
      <w:r>
        <w:rPr>
          <w:noProof/>
        </w:rPr>
        <w:fldChar w:fldCharType="end"/>
      </w:r>
    </w:p>
    <w:p w14:paraId="08207056" w14:textId="109F23A5"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6.1.2.8.3</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accepted by the target UE</w:t>
      </w:r>
      <w:r>
        <w:rPr>
          <w:noProof/>
        </w:rPr>
        <w:tab/>
      </w:r>
      <w:r>
        <w:rPr>
          <w:noProof/>
        </w:rPr>
        <w:fldChar w:fldCharType="begin" w:fldLock="1"/>
      </w:r>
      <w:r>
        <w:rPr>
          <w:noProof/>
        </w:rPr>
        <w:instrText xml:space="preserve"> PAGEREF _Toc178268839 \h </w:instrText>
      </w:r>
      <w:r>
        <w:rPr>
          <w:noProof/>
        </w:rPr>
      </w:r>
      <w:r>
        <w:rPr>
          <w:noProof/>
        </w:rPr>
        <w:fldChar w:fldCharType="separate"/>
      </w:r>
      <w:r>
        <w:rPr>
          <w:noProof/>
        </w:rPr>
        <w:t>46</w:t>
      </w:r>
      <w:r>
        <w:rPr>
          <w:noProof/>
        </w:rPr>
        <w:fldChar w:fldCharType="end"/>
      </w:r>
    </w:p>
    <w:p w14:paraId="5F824285" w14:textId="383CAD2C"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6.1.2.8.4</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completion by the initiating UE</w:t>
      </w:r>
      <w:r>
        <w:rPr>
          <w:noProof/>
        </w:rPr>
        <w:tab/>
      </w:r>
      <w:r>
        <w:rPr>
          <w:noProof/>
        </w:rPr>
        <w:fldChar w:fldCharType="begin" w:fldLock="1"/>
      </w:r>
      <w:r>
        <w:rPr>
          <w:noProof/>
        </w:rPr>
        <w:instrText xml:space="preserve"> PAGEREF _Toc178268840 \h </w:instrText>
      </w:r>
      <w:r>
        <w:rPr>
          <w:noProof/>
        </w:rPr>
      </w:r>
      <w:r>
        <w:rPr>
          <w:noProof/>
        </w:rPr>
        <w:fldChar w:fldCharType="separate"/>
      </w:r>
      <w:r>
        <w:rPr>
          <w:noProof/>
        </w:rPr>
        <w:t>47</w:t>
      </w:r>
      <w:r>
        <w:rPr>
          <w:noProof/>
        </w:rPr>
        <w:fldChar w:fldCharType="end"/>
      </w:r>
    </w:p>
    <w:p w14:paraId="233ED9C3" w14:textId="5736DCE5"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6.1.2.8.5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_Toc178268841 \h </w:instrText>
      </w:r>
      <w:r>
        <w:rPr>
          <w:noProof/>
        </w:rPr>
      </w:r>
      <w:r>
        <w:rPr>
          <w:noProof/>
        </w:rPr>
        <w:fldChar w:fldCharType="separate"/>
      </w:r>
      <w:r>
        <w:rPr>
          <w:noProof/>
        </w:rPr>
        <w:t>47</w:t>
      </w:r>
      <w:r>
        <w:rPr>
          <w:noProof/>
        </w:rPr>
        <w:fldChar w:fldCharType="end"/>
      </w:r>
    </w:p>
    <w:p w14:paraId="3D34C177" w14:textId="4325EC0E"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6.1.2.8.5.1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_Toc178268842 \h </w:instrText>
      </w:r>
      <w:r>
        <w:rPr>
          <w:noProof/>
        </w:rPr>
      </w:r>
      <w:r>
        <w:rPr>
          <w:noProof/>
        </w:rPr>
        <w:fldChar w:fldCharType="separate"/>
      </w:r>
      <w:r>
        <w:rPr>
          <w:noProof/>
        </w:rPr>
        <w:t>47</w:t>
      </w:r>
      <w:r>
        <w:rPr>
          <w:noProof/>
        </w:rPr>
        <w:fldChar w:fldCharType="end"/>
      </w:r>
    </w:p>
    <w:p w14:paraId="2BEED1D7" w14:textId="56609950"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6.1.2.8.5.2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_Toc178268843 \h </w:instrText>
      </w:r>
      <w:r>
        <w:rPr>
          <w:noProof/>
        </w:rPr>
      </w:r>
      <w:r>
        <w:rPr>
          <w:noProof/>
        </w:rPr>
        <w:fldChar w:fldCharType="separate"/>
      </w:r>
      <w:r>
        <w:rPr>
          <w:noProof/>
        </w:rPr>
        <w:t>47</w:t>
      </w:r>
      <w:r>
        <w:rPr>
          <w:noProof/>
        </w:rPr>
        <w:fldChar w:fldCharType="end"/>
      </w:r>
    </w:p>
    <w:p w14:paraId="03F4F642" w14:textId="4D902400"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6.1.2.9</w:t>
      </w:r>
      <w:r>
        <w:rPr>
          <w:rFonts w:asciiTheme="minorHAnsi" w:eastAsiaTheme="minorEastAsia" w:hAnsiTheme="minorHAnsi" w:cstheme="minorBidi"/>
          <w:noProof/>
          <w:kern w:val="2"/>
          <w:sz w:val="22"/>
          <w:szCs w:val="22"/>
          <w:lang w:eastAsia="en-GB"/>
          <w14:ligatures w14:val="standardContextual"/>
        </w:rPr>
        <w:tab/>
      </w:r>
      <w:r>
        <w:rPr>
          <w:noProof/>
        </w:rPr>
        <w:t>Data transmission over PC5 unicast link</w:t>
      </w:r>
      <w:r>
        <w:rPr>
          <w:noProof/>
        </w:rPr>
        <w:tab/>
      </w:r>
      <w:r>
        <w:rPr>
          <w:noProof/>
        </w:rPr>
        <w:fldChar w:fldCharType="begin" w:fldLock="1"/>
      </w:r>
      <w:r>
        <w:rPr>
          <w:noProof/>
        </w:rPr>
        <w:instrText xml:space="preserve"> PAGEREF _Toc178268844 \h </w:instrText>
      </w:r>
      <w:r>
        <w:rPr>
          <w:noProof/>
        </w:rPr>
      </w:r>
      <w:r>
        <w:rPr>
          <w:noProof/>
        </w:rPr>
        <w:fldChar w:fldCharType="separate"/>
      </w:r>
      <w:r>
        <w:rPr>
          <w:noProof/>
        </w:rPr>
        <w:t>48</w:t>
      </w:r>
      <w:r>
        <w:rPr>
          <w:noProof/>
        </w:rPr>
        <w:fldChar w:fldCharType="end"/>
      </w:r>
    </w:p>
    <w:p w14:paraId="6797EA96" w14:textId="6CF12D45"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6.1.2.9.1</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_Toc178268845 \h </w:instrText>
      </w:r>
      <w:r>
        <w:rPr>
          <w:noProof/>
        </w:rPr>
      </w:r>
      <w:r>
        <w:rPr>
          <w:noProof/>
        </w:rPr>
        <w:fldChar w:fldCharType="separate"/>
      </w:r>
      <w:r>
        <w:rPr>
          <w:noProof/>
        </w:rPr>
        <w:t>48</w:t>
      </w:r>
      <w:r>
        <w:rPr>
          <w:noProof/>
        </w:rPr>
        <w:fldChar w:fldCharType="end"/>
      </w:r>
    </w:p>
    <w:p w14:paraId="4A0F6790" w14:textId="6CCEAD34"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6.1.2.9.2</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_Toc178268846 \h </w:instrText>
      </w:r>
      <w:r>
        <w:rPr>
          <w:noProof/>
        </w:rPr>
      </w:r>
      <w:r>
        <w:rPr>
          <w:noProof/>
        </w:rPr>
        <w:fldChar w:fldCharType="separate"/>
      </w:r>
      <w:r>
        <w:rPr>
          <w:noProof/>
        </w:rPr>
        <w:t>48</w:t>
      </w:r>
      <w:r>
        <w:rPr>
          <w:noProof/>
        </w:rPr>
        <w:fldChar w:fldCharType="end"/>
      </w:r>
    </w:p>
    <w:p w14:paraId="4C04EECE" w14:textId="74C607EB"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6.1.2.10</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w:t>
      </w:r>
      <w:r>
        <w:rPr>
          <w:noProof/>
        </w:rPr>
        <w:tab/>
      </w:r>
      <w:r>
        <w:rPr>
          <w:noProof/>
        </w:rPr>
        <w:fldChar w:fldCharType="begin" w:fldLock="1"/>
      </w:r>
      <w:r>
        <w:rPr>
          <w:noProof/>
        </w:rPr>
        <w:instrText xml:space="preserve"> PAGEREF _Toc178268847 \h </w:instrText>
      </w:r>
      <w:r>
        <w:rPr>
          <w:noProof/>
        </w:rPr>
      </w:r>
      <w:r>
        <w:rPr>
          <w:noProof/>
        </w:rPr>
        <w:fldChar w:fldCharType="separate"/>
      </w:r>
      <w:r>
        <w:rPr>
          <w:noProof/>
        </w:rPr>
        <w:t>48</w:t>
      </w:r>
      <w:r>
        <w:rPr>
          <w:noProof/>
        </w:rPr>
        <w:fldChar w:fldCharType="end"/>
      </w:r>
    </w:p>
    <w:p w14:paraId="744A3976" w14:textId="41FF3936"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_Toc178268848 \h </w:instrText>
      </w:r>
      <w:r>
        <w:rPr>
          <w:noProof/>
        </w:rPr>
      </w:r>
      <w:r>
        <w:rPr>
          <w:noProof/>
        </w:rPr>
        <w:fldChar w:fldCharType="separate"/>
      </w:r>
      <w:r>
        <w:rPr>
          <w:noProof/>
        </w:rPr>
        <w:t>48</w:t>
      </w:r>
      <w:r>
        <w:rPr>
          <w:noProof/>
        </w:rPr>
        <w:fldChar w:fldCharType="end"/>
      </w:r>
    </w:p>
    <w:p w14:paraId="5E8B61E5" w14:textId="209DF274"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6.1.2.10.2</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 initiation by the initiating UE</w:t>
      </w:r>
      <w:r>
        <w:rPr>
          <w:noProof/>
        </w:rPr>
        <w:tab/>
      </w:r>
      <w:r>
        <w:rPr>
          <w:noProof/>
        </w:rPr>
        <w:fldChar w:fldCharType="begin" w:fldLock="1"/>
      </w:r>
      <w:r>
        <w:rPr>
          <w:noProof/>
        </w:rPr>
        <w:instrText xml:space="preserve"> PAGEREF _Toc178268849 \h </w:instrText>
      </w:r>
      <w:r>
        <w:rPr>
          <w:noProof/>
        </w:rPr>
      </w:r>
      <w:r>
        <w:rPr>
          <w:noProof/>
        </w:rPr>
        <w:fldChar w:fldCharType="separate"/>
      </w:r>
      <w:r>
        <w:rPr>
          <w:noProof/>
        </w:rPr>
        <w:t>48</w:t>
      </w:r>
      <w:r>
        <w:rPr>
          <w:noProof/>
        </w:rPr>
        <w:fldChar w:fldCharType="end"/>
      </w:r>
    </w:p>
    <w:p w14:paraId="24377C1D" w14:textId="3C91A5EA"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6.1.2.10.3</w:t>
      </w:r>
      <w:r>
        <w:rPr>
          <w:rFonts w:asciiTheme="minorHAnsi" w:eastAsiaTheme="minorEastAsia" w:hAnsiTheme="minorHAnsi" w:cstheme="minorBidi"/>
          <w:noProof/>
          <w:kern w:val="2"/>
          <w:sz w:val="22"/>
          <w:szCs w:val="22"/>
          <w:lang w:eastAsia="en-GB"/>
          <w14:ligatures w14:val="standardContextual"/>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_Toc178268850 \h </w:instrText>
      </w:r>
      <w:r>
        <w:rPr>
          <w:noProof/>
        </w:rPr>
      </w:r>
      <w:r>
        <w:rPr>
          <w:noProof/>
        </w:rPr>
        <w:fldChar w:fldCharType="separate"/>
      </w:r>
      <w:r>
        <w:rPr>
          <w:noProof/>
        </w:rPr>
        <w:t>49</w:t>
      </w:r>
      <w:r>
        <w:rPr>
          <w:noProof/>
        </w:rPr>
        <w:fldChar w:fldCharType="end"/>
      </w:r>
    </w:p>
    <w:p w14:paraId="7FA129EA" w14:textId="2B7F0222"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6.1.2.10.4</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 completion by the initiating UE</w:t>
      </w:r>
      <w:r>
        <w:rPr>
          <w:noProof/>
        </w:rPr>
        <w:tab/>
      </w:r>
      <w:r>
        <w:rPr>
          <w:noProof/>
        </w:rPr>
        <w:fldChar w:fldCharType="begin" w:fldLock="1"/>
      </w:r>
      <w:r>
        <w:rPr>
          <w:noProof/>
        </w:rPr>
        <w:instrText xml:space="preserve"> PAGEREF _Toc178268851 \h </w:instrText>
      </w:r>
      <w:r>
        <w:rPr>
          <w:noProof/>
        </w:rPr>
      </w:r>
      <w:r>
        <w:rPr>
          <w:noProof/>
        </w:rPr>
        <w:fldChar w:fldCharType="separate"/>
      </w:r>
      <w:r>
        <w:rPr>
          <w:noProof/>
        </w:rPr>
        <w:t>50</w:t>
      </w:r>
      <w:r>
        <w:rPr>
          <w:noProof/>
        </w:rPr>
        <w:fldChar w:fldCharType="end"/>
      </w:r>
    </w:p>
    <w:p w14:paraId="64D1FDDA" w14:textId="5AE635AC"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6.1.2.10.5</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_Toc178268852 \h </w:instrText>
      </w:r>
      <w:r>
        <w:rPr>
          <w:noProof/>
        </w:rPr>
      </w:r>
      <w:r>
        <w:rPr>
          <w:noProof/>
        </w:rPr>
        <w:fldChar w:fldCharType="separate"/>
      </w:r>
      <w:r>
        <w:rPr>
          <w:noProof/>
        </w:rPr>
        <w:t>50</w:t>
      </w:r>
      <w:r>
        <w:rPr>
          <w:noProof/>
        </w:rPr>
        <w:fldChar w:fldCharType="end"/>
      </w:r>
    </w:p>
    <w:p w14:paraId="67047A2C" w14:textId="34D94FEF"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6.1.2.11</w:t>
      </w:r>
      <w:r>
        <w:rPr>
          <w:rFonts w:asciiTheme="minorHAnsi" w:eastAsiaTheme="minorEastAsia" w:hAnsiTheme="minorHAnsi" w:cstheme="minorBidi"/>
          <w:noProof/>
          <w:kern w:val="2"/>
          <w:sz w:val="22"/>
          <w:szCs w:val="22"/>
          <w:lang w:eastAsia="en-GB"/>
          <w14:ligatures w14:val="standardContextual"/>
        </w:rPr>
        <w:tab/>
      </w:r>
      <w:r>
        <w:rPr>
          <w:noProof/>
        </w:rPr>
        <w:t>PC5 unicast security</w:t>
      </w:r>
      <w:r>
        <w:rPr>
          <w:noProof/>
        </w:rPr>
        <w:tab/>
      </w:r>
      <w:r>
        <w:rPr>
          <w:noProof/>
        </w:rPr>
        <w:fldChar w:fldCharType="begin" w:fldLock="1"/>
      </w:r>
      <w:r>
        <w:rPr>
          <w:noProof/>
        </w:rPr>
        <w:instrText xml:space="preserve"> PAGEREF _Toc178268853 \h </w:instrText>
      </w:r>
      <w:r>
        <w:rPr>
          <w:noProof/>
        </w:rPr>
      </w:r>
      <w:r>
        <w:rPr>
          <w:noProof/>
        </w:rPr>
        <w:fldChar w:fldCharType="separate"/>
      </w:r>
      <w:r>
        <w:rPr>
          <w:noProof/>
        </w:rPr>
        <w:t>50</w:t>
      </w:r>
      <w:r>
        <w:rPr>
          <w:noProof/>
        </w:rPr>
        <w:fldChar w:fldCharType="end"/>
      </w:r>
    </w:p>
    <w:p w14:paraId="31CFCBFE" w14:textId="097C8912"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_Toc178268854 \h </w:instrText>
      </w:r>
      <w:r>
        <w:rPr>
          <w:noProof/>
        </w:rPr>
      </w:r>
      <w:r>
        <w:rPr>
          <w:noProof/>
        </w:rPr>
        <w:fldChar w:fldCharType="separate"/>
      </w:r>
      <w:r>
        <w:rPr>
          <w:noProof/>
        </w:rPr>
        <w:t>50</w:t>
      </w:r>
      <w:r>
        <w:rPr>
          <w:noProof/>
        </w:rPr>
        <w:fldChar w:fldCharType="end"/>
      </w:r>
    </w:p>
    <w:p w14:paraId="0BD1993B" w14:textId="171EA092"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6.1.2.11.2</w:t>
      </w:r>
      <w:r>
        <w:rPr>
          <w:rFonts w:asciiTheme="minorHAnsi" w:eastAsiaTheme="minorEastAsia" w:hAnsiTheme="minorHAnsi" w:cstheme="minorBidi"/>
          <w:noProof/>
          <w:kern w:val="2"/>
          <w:sz w:val="22"/>
          <w:szCs w:val="22"/>
          <w:lang w:eastAsia="en-GB"/>
          <w14:ligatures w14:val="standardContextual"/>
        </w:rPr>
        <w:tab/>
      </w:r>
      <w:r>
        <w:rPr>
          <w:noProof/>
        </w:rPr>
        <w:t>Handling of PC5 unicast security contexts</w:t>
      </w:r>
      <w:r>
        <w:rPr>
          <w:noProof/>
        </w:rPr>
        <w:tab/>
      </w:r>
      <w:r>
        <w:rPr>
          <w:noProof/>
        </w:rPr>
        <w:fldChar w:fldCharType="begin" w:fldLock="1"/>
      </w:r>
      <w:r>
        <w:rPr>
          <w:noProof/>
        </w:rPr>
        <w:instrText xml:space="preserve"> PAGEREF _Toc178268855 \h </w:instrText>
      </w:r>
      <w:r>
        <w:rPr>
          <w:noProof/>
        </w:rPr>
      </w:r>
      <w:r>
        <w:rPr>
          <w:noProof/>
        </w:rPr>
        <w:fldChar w:fldCharType="separate"/>
      </w:r>
      <w:r>
        <w:rPr>
          <w:noProof/>
        </w:rPr>
        <w:t>51</w:t>
      </w:r>
      <w:r>
        <w:rPr>
          <w:noProof/>
        </w:rPr>
        <w:fldChar w:fldCharType="end"/>
      </w:r>
    </w:p>
    <w:p w14:paraId="02F02AA1" w14:textId="406C9736"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Pr>
          <w:noProof/>
        </w:rPr>
        <w:t>6.1.2.11.2.1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_Toc178268856 \h </w:instrText>
      </w:r>
      <w:r>
        <w:rPr>
          <w:noProof/>
        </w:rPr>
      </w:r>
      <w:r>
        <w:rPr>
          <w:noProof/>
        </w:rPr>
        <w:fldChar w:fldCharType="separate"/>
      </w:r>
      <w:r>
        <w:rPr>
          <w:noProof/>
        </w:rPr>
        <w:t>51</w:t>
      </w:r>
      <w:r>
        <w:rPr>
          <w:noProof/>
        </w:rPr>
        <w:fldChar w:fldCharType="end"/>
      </w:r>
    </w:p>
    <w:p w14:paraId="52A00CD2" w14:textId="66340E22"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Pr>
          <w:noProof/>
        </w:rPr>
        <w:t>6.1.2.11.2.2</w:t>
      </w:r>
      <w:r>
        <w:rPr>
          <w:rFonts w:asciiTheme="minorHAnsi" w:eastAsiaTheme="minorEastAsia" w:hAnsiTheme="minorHAnsi" w:cstheme="minorBidi"/>
          <w:noProof/>
          <w:kern w:val="2"/>
          <w:sz w:val="22"/>
          <w:szCs w:val="22"/>
          <w:lang w:eastAsia="en-GB"/>
          <w14:ligatures w14:val="standardContextual"/>
        </w:rPr>
        <w:tab/>
      </w:r>
      <w:r>
        <w:rPr>
          <w:noProof/>
        </w:rPr>
        <w:t>Establishment of secure exchange of PC5 signalling messages</w:t>
      </w:r>
      <w:r>
        <w:rPr>
          <w:noProof/>
        </w:rPr>
        <w:tab/>
      </w:r>
      <w:r>
        <w:rPr>
          <w:noProof/>
        </w:rPr>
        <w:fldChar w:fldCharType="begin" w:fldLock="1"/>
      </w:r>
      <w:r>
        <w:rPr>
          <w:noProof/>
        </w:rPr>
        <w:instrText xml:space="preserve"> PAGEREF _Toc178268857 \h </w:instrText>
      </w:r>
      <w:r>
        <w:rPr>
          <w:noProof/>
        </w:rPr>
      </w:r>
      <w:r>
        <w:rPr>
          <w:noProof/>
        </w:rPr>
        <w:fldChar w:fldCharType="separate"/>
      </w:r>
      <w:r>
        <w:rPr>
          <w:noProof/>
        </w:rPr>
        <w:t>51</w:t>
      </w:r>
      <w:r>
        <w:rPr>
          <w:noProof/>
        </w:rPr>
        <w:fldChar w:fldCharType="end"/>
      </w:r>
    </w:p>
    <w:p w14:paraId="6118C62E" w14:textId="00BF1132"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Pr>
          <w:noProof/>
        </w:rPr>
        <w:t>6.1.2.11.2.3</w:t>
      </w:r>
      <w:r>
        <w:rPr>
          <w:rFonts w:asciiTheme="minorHAnsi" w:eastAsiaTheme="minorEastAsia" w:hAnsiTheme="minorHAnsi" w:cstheme="minorBidi"/>
          <w:noProof/>
          <w:kern w:val="2"/>
          <w:sz w:val="22"/>
          <w:szCs w:val="22"/>
          <w:lang w:eastAsia="en-GB"/>
          <w14:ligatures w14:val="standardContextual"/>
        </w:rPr>
        <w:tab/>
      </w:r>
      <w:r>
        <w:rPr>
          <w:noProof/>
        </w:rPr>
        <w:t>Change of security keys</w:t>
      </w:r>
      <w:r>
        <w:rPr>
          <w:noProof/>
        </w:rPr>
        <w:tab/>
      </w:r>
      <w:r>
        <w:rPr>
          <w:noProof/>
        </w:rPr>
        <w:fldChar w:fldCharType="begin" w:fldLock="1"/>
      </w:r>
      <w:r>
        <w:rPr>
          <w:noProof/>
        </w:rPr>
        <w:instrText xml:space="preserve"> PAGEREF _Toc178268858 \h </w:instrText>
      </w:r>
      <w:r>
        <w:rPr>
          <w:noProof/>
        </w:rPr>
      </w:r>
      <w:r>
        <w:rPr>
          <w:noProof/>
        </w:rPr>
        <w:fldChar w:fldCharType="separate"/>
      </w:r>
      <w:r>
        <w:rPr>
          <w:noProof/>
        </w:rPr>
        <w:t>51</w:t>
      </w:r>
      <w:r>
        <w:rPr>
          <w:noProof/>
        </w:rPr>
        <w:fldChar w:fldCharType="end"/>
      </w:r>
    </w:p>
    <w:p w14:paraId="0E77C727" w14:textId="541DC923"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6.1.2.11.3</w:t>
      </w:r>
      <w:r>
        <w:rPr>
          <w:rFonts w:asciiTheme="minorHAnsi" w:eastAsiaTheme="minorEastAsia" w:hAnsiTheme="minorHAnsi" w:cstheme="minorBidi"/>
          <w:noProof/>
          <w:kern w:val="2"/>
          <w:sz w:val="22"/>
          <w:szCs w:val="22"/>
          <w:lang w:eastAsia="en-GB"/>
          <w14:ligatures w14:val="standardContextual"/>
        </w:rPr>
        <w:tab/>
      </w:r>
      <w:r>
        <w:rPr>
          <w:noProof/>
        </w:rPr>
        <w:t>Checking of PC5 signalling messages in the UE</w:t>
      </w:r>
      <w:r>
        <w:rPr>
          <w:noProof/>
        </w:rPr>
        <w:tab/>
      </w:r>
      <w:r>
        <w:rPr>
          <w:noProof/>
        </w:rPr>
        <w:fldChar w:fldCharType="begin" w:fldLock="1"/>
      </w:r>
      <w:r>
        <w:rPr>
          <w:noProof/>
        </w:rPr>
        <w:instrText xml:space="preserve"> PAGEREF _Toc178268859 \h </w:instrText>
      </w:r>
      <w:r>
        <w:rPr>
          <w:noProof/>
        </w:rPr>
      </w:r>
      <w:r>
        <w:rPr>
          <w:noProof/>
        </w:rPr>
        <w:fldChar w:fldCharType="separate"/>
      </w:r>
      <w:r>
        <w:rPr>
          <w:noProof/>
        </w:rPr>
        <w:t>51</w:t>
      </w:r>
      <w:r>
        <w:rPr>
          <w:noProof/>
        </w:rPr>
        <w:fldChar w:fldCharType="end"/>
      </w:r>
    </w:p>
    <w:p w14:paraId="241FE0FC" w14:textId="66045E44"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6.1.2.12</w:t>
      </w:r>
      <w:r>
        <w:rPr>
          <w:rFonts w:asciiTheme="minorHAnsi" w:eastAsiaTheme="minorEastAsia" w:hAnsiTheme="minorHAnsi" w:cstheme="minorBidi"/>
          <w:noProof/>
          <w:kern w:val="2"/>
          <w:sz w:val="22"/>
          <w:szCs w:val="22"/>
          <w:lang w:eastAsia="en-GB"/>
          <w14:ligatures w14:val="standardContextual"/>
        </w:rPr>
        <w:tab/>
      </w:r>
      <w:r>
        <w:rPr>
          <w:noProof/>
        </w:rPr>
        <w:t>PC5 QoS flow establishment over PC5 unicast link</w:t>
      </w:r>
      <w:r>
        <w:rPr>
          <w:noProof/>
        </w:rPr>
        <w:tab/>
      </w:r>
      <w:r>
        <w:rPr>
          <w:noProof/>
        </w:rPr>
        <w:fldChar w:fldCharType="begin" w:fldLock="1"/>
      </w:r>
      <w:r>
        <w:rPr>
          <w:noProof/>
        </w:rPr>
        <w:instrText xml:space="preserve"> PAGEREF _Toc178268860 \h </w:instrText>
      </w:r>
      <w:r>
        <w:rPr>
          <w:noProof/>
        </w:rPr>
      </w:r>
      <w:r>
        <w:rPr>
          <w:noProof/>
        </w:rPr>
        <w:fldChar w:fldCharType="separate"/>
      </w:r>
      <w:r>
        <w:rPr>
          <w:noProof/>
        </w:rPr>
        <w:t>52</w:t>
      </w:r>
      <w:r>
        <w:rPr>
          <w:noProof/>
        </w:rPr>
        <w:fldChar w:fldCharType="end"/>
      </w:r>
    </w:p>
    <w:p w14:paraId="7606F7C3" w14:textId="151B7E70"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6.1.2.13</w:t>
      </w:r>
      <w:r>
        <w:rPr>
          <w:rFonts w:asciiTheme="minorHAnsi" w:eastAsiaTheme="minorEastAsia" w:hAnsiTheme="minorHAnsi" w:cstheme="minorBidi"/>
          <w:noProof/>
          <w:kern w:val="2"/>
          <w:sz w:val="22"/>
          <w:szCs w:val="22"/>
          <w:lang w:eastAsia="en-GB"/>
          <w14:ligatures w14:val="standardContextual"/>
        </w:rPr>
        <w:tab/>
      </w:r>
      <w:r>
        <w:rPr>
          <w:noProof/>
        </w:rPr>
        <w:t>PC5 QoS flow match over PC5 unicast link</w:t>
      </w:r>
      <w:r>
        <w:rPr>
          <w:noProof/>
        </w:rPr>
        <w:tab/>
      </w:r>
      <w:r>
        <w:rPr>
          <w:noProof/>
        </w:rPr>
        <w:fldChar w:fldCharType="begin" w:fldLock="1"/>
      </w:r>
      <w:r>
        <w:rPr>
          <w:noProof/>
        </w:rPr>
        <w:instrText xml:space="preserve"> PAGEREF _Toc178268861 \h </w:instrText>
      </w:r>
      <w:r>
        <w:rPr>
          <w:noProof/>
        </w:rPr>
      </w:r>
      <w:r>
        <w:rPr>
          <w:noProof/>
        </w:rPr>
        <w:fldChar w:fldCharType="separate"/>
      </w:r>
      <w:r>
        <w:rPr>
          <w:noProof/>
        </w:rPr>
        <w:t>53</w:t>
      </w:r>
      <w:r>
        <w:rPr>
          <w:noProof/>
        </w:rPr>
        <w:fldChar w:fldCharType="end"/>
      </w:r>
    </w:p>
    <w:p w14:paraId="045BFA57" w14:textId="25E14FD5"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Broadcast mode communication over PC5</w:t>
      </w:r>
      <w:r>
        <w:rPr>
          <w:noProof/>
        </w:rPr>
        <w:tab/>
      </w:r>
      <w:r>
        <w:rPr>
          <w:noProof/>
        </w:rPr>
        <w:fldChar w:fldCharType="begin" w:fldLock="1"/>
      </w:r>
      <w:r>
        <w:rPr>
          <w:noProof/>
        </w:rPr>
        <w:instrText xml:space="preserve"> PAGEREF _Toc178268862 \h </w:instrText>
      </w:r>
      <w:r>
        <w:rPr>
          <w:noProof/>
        </w:rPr>
      </w:r>
      <w:r>
        <w:rPr>
          <w:noProof/>
        </w:rPr>
        <w:fldChar w:fldCharType="separate"/>
      </w:r>
      <w:r>
        <w:rPr>
          <w:noProof/>
        </w:rPr>
        <w:t>53</w:t>
      </w:r>
      <w:r>
        <w:rPr>
          <w:noProof/>
        </w:rPr>
        <w:fldChar w:fldCharType="end"/>
      </w:r>
    </w:p>
    <w:p w14:paraId="579F90E1" w14:textId="6448F9B7"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noProof/>
          <w:lang w:val="en-US"/>
        </w:rPr>
        <w:t>6.1.3.1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Overview</w:t>
      </w:r>
      <w:r>
        <w:rPr>
          <w:noProof/>
        </w:rPr>
        <w:tab/>
      </w:r>
      <w:r>
        <w:rPr>
          <w:noProof/>
        </w:rPr>
        <w:fldChar w:fldCharType="begin" w:fldLock="1"/>
      </w:r>
      <w:r>
        <w:rPr>
          <w:noProof/>
        </w:rPr>
        <w:instrText xml:space="preserve"> PAGEREF _Toc178268863 \h </w:instrText>
      </w:r>
      <w:r>
        <w:rPr>
          <w:noProof/>
        </w:rPr>
      </w:r>
      <w:r>
        <w:rPr>
          <w:noProof/>
        </w:rPr>
        <w:fldChar w:fldCharType="separate"/>
      </w:r>
      <w:r>
        <w:rPr>
          <w:noProof/>
        </w:rPr>
        <w:t>53</w:t>
      </w:r>
      <w:r>
        <w:rPr>
          <w:noProof/>
        </w:rPr>
        <w:fldChar w:fldCharType="end"/>
      </w:r>
    </w:p>
    <w:p w14:paraId="1F85E733" w14:textId="35B24999"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_Toc178268864 \h </w:instrText>
      </w:r>
      <w:r>
        <w:rPr>
          <w:noProof/>
        </w:rPr>
      </w:r>
      <w:r>
        <w:rPr>
          <w:noProof/>
        </w:rPr>
        <w:fldChar w:fldCharType="separate"/>
      </w:r>
      <w:r>
        <w:rPr>
          <w:noProof/>
        </w:rPr>
        <w:t>53</w:t>
      </w:r>
      <w:r>
        <w:rPr>
          <w:noProof/>
        </w:rPr>
        <w:fldChar w:fldCharType="end"/>
      </w:r>
    </w:p>
    <w:p w14:paraId="6F0352BC" w14:textId="4C167143"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sidRPr="00D213D3">
        <w:rPr>
          <w:noProof/>
          <w:lang w:val="en-US"/>
        </w:rPr>
        <w:t>6.1.3.2.1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Initiation</w:t>
      </w:r>
      <w:r>
        <w:rPr>
          <w:noProof/>
        </w:rPr>
        <w:tab/>
      </w:r>
      <w:r>
        <w:rPr>
          <w:noProof/>
        </w:rPr>
        <w:fldChar w:fldCharType="begin" w:fldLock="1"/>
      </w:r>
      <w:r>
        <w:rPr>
          <w:noProof/>
        </w:rPr>
        <w:instrText xml:space="preserve"> PAGEREF _Toc178268865 \h </w:instrText>
      </w:r>
      <w:r>
        <w:rPr>
          <w:noProof/>
        </w:rPr>
      </w:r>
      <w:r>
        <w:rPr>
          <w:noProof/>
        </w:rPr>
        <w:fldChar w:fldCharType="separate"/>
      </w:r>
      <w:r>
        <w:rPr>
          <w:noProof/>
        </w:rPr>
        <w:t>53</w:t>
      </w:r>
      <w:r>
        <w:rPr>
          <w:noProof/>
        </w:rPr>
        <w:fldChar w:fldCharType="end"/>
      </w:r>
    </w:p>
    <w:p w14:paraId="6D89F3E0" w14:textId="47B850E8"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sidRPr="00D213D3">
        <w:rPr>
          <w:noProof/>
          <w:lang w:val="en-US"/>
        </w:rPr>
        <w:t>6.1.3.2.1.1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_Toc178268866 \h </w:instrText>
      </w:r>
      <w:r>
        <w:rPr>
          <w:noProof/>
        </w:rPr>
      </w:r>
      <w:r>
        <w:rPr>
          <w:noProof/>
        </w:rPr>
        <w:fldChar w:fldCharType="separate"/>
      </w:r>
      <w:r>
        <w:rPr>
          <w:noProof/>
        </w:rPr>
        <w:t>53</w:t>
      </w:r>
      <w:r>
        <w:rPr>
          <w:noProof/>
        </w:rPr>
        <w:fldChar w:fldCharType="end"/>
      </w:r>
    </w:p>
    <w:p w14:paraId="605DC2B2" w14:textId="7848CDC6"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Pr>
          <w:noProof/>
        </w:rPr>
        <w:t>6.1.3.2.1.2</w:t>
      </w:r>
      <w:r>
        <w:rPr>
          <w:rFonts w:asciiTheme="minorHAnsi" w:eastAsiaTheme="minorEastAsia" w:hAnsiTheme="minorHAnsi" w:cstheme="minorBidi"/>
          <w:noProof/>
          <w:kern w:val="2"/>
          <w:sz w:val="22"/>
          <w:szCs w:val="22"/>
          <w:lang w:eastAsia="en-GB"/>
          <w14:ligatures w14:val="standardContextual"/>
        </w:rPr>
        <w:tab/>
      </w:r>
      <w:r>
        <w:rPr>
          <w:noProof/>
        </w:rPr>
        <w:t>PC5 QoS flow match and establishment</w:t>
      </w:r>
      <w:r>
        <w:rPr>
          <w:noProof/>
        </w:rPr>
        <w:tab/>
      </w:r>
      <w:r>
        <w:rPr>
          <w:noProof/>
        </w:rPr>
        <w:fldChar w:fldCharType="begin" w:fldLock="1"/>
      </w:r>
      <w:r>
        <w:rPr>
          <w:noProof/>
        </w:rPr>
        <w:instrText xml:space="preserve"> PAGEREF _Toc178268867 \h </w:instrText>
      </w:r>
      <w:r>
        <w:rPr>
          <w:noProof/>
        </w:rPr>
      </w:r>
      <w:r>
        <w:rPr>
          <w:noProof/>
        </w:rPr>
        <w:fldChar w:fldCharType="separate"/>
      </w:r>
      <w:r>
        <w:rPr>
          <w:noProof/>
        </w:rPr>
        <w:t>54</w:t>
      </w:r>
      <w:r>
        <w:rPr>
          <w:noProof/>
        </w:rPr>
        <w:fldChar w:fldCharType="end"/>
      </w:r>
    </w:p>
    <w:p w14:paraId="08031D47" w14:textId="4C3AF754"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_Toc178268868 \h </w:instrText>
      </w:r>
      <w:r>
        <w:rPr>
          <w:noProof/>
        </w:rPr>
      </w:r>
      <w:r>
        <w:rPr>
          <w:noProof/>
        </w:rPr>
        <w:fldChar w:fldCharType="separate"/>
      </w:r>
      <w:r>
        <w:rPr>
          <w:noProof/>
        </w:rPr>
        <w:t>56</w:t>
      </w:r>
      <w:r>
        <w:rPr>
          <w:noProof/>
        </w:rPr>
        <w:fldChar w:fldCharType="end"/>
      </w:r>
    </w:p>
    <w:p w14:paraId="7A86F4DF" w14:textId="10ADD8E5"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_Toc178268869 \h </w:instrText>
      </w:r>
      <w:r>
        <w:rPr>
          <w:noProof/>
        </w:rPr>
      </w:r>
      <w:r>
        <w:rPr>
          <w:noProof/>
        </w:rPr>
        <w:fldChar w:fldCharType="separate"/>
      </w:r>
      <w:r>
        <w:rPr>
          <w:noProof/>
        </w:rPr>
        <w:t>57</w:t>
      </w:r>
      <w:r>
        <w:rPr>
          <w:noProof/>
        </w:rPr>
        <w:fldChar w:fldCharType="end"/>
      </w:r>
    </w:p>
    <w:p w14:paraId="266D052D" w14:textId="370325FD"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_Toc178268870 \h </w:instrText>
      </w:r>
      <w:r>
        <w:rPr>
          <w:noProof/>
        </w:rPr>
      </w:r>
      <w:r>
        <w:rPr>
          <w:noProof/>
        </w:rPr>
        <w:fldChar w:fldCharType="separate"/>
      </w:r>
      <w:r>
        <w:rPr>
          <w:noProof/>
        </w:rPr>
        <w:t>58</w:t>
      </w:r>
      <w:r>
        <w:rPr>
          <w:noProof/>
        </w:rPr>
        <w:fldChar w:fldCharType="end"/>
      </w:r>
    </w:p>
    <w:p w14:paraId="3F6C540F" w14:textId="4759113B"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Reception of broadcast mode V2X communication over PC5</w:t>
      </w:r>
      <w:r>
        <w:rPr>
          <w:noProof/>
        </w:rPr>
        <w:tab/>
      </w:r>
      <w:r>
        <w:rPr>
          <w:noProof/>
        </w:rPr>
        <w:fldChar w:fldCharType="begin" w:fldLock="1"/>
      </w:r>
      <w:r>
        <w:rPr>
          <w:noProof/>
        </w:rPr>
        <w:instrText xml:space="preserve"> PAGEREF _Toc178268871 \h </w:instrText>
      </w:r>
      <w:r>
        <w:rPr>
          <w:noProof/>
        </w:rPr>
      </w:r>
      <w:r>
        <w:rPr>
          <w:noProof/>
        </w:rPr>
        <w:fldChar w:fldCharType="separate"/>
      </w:r>
      <w:r>
        <w:rPr>
          <w:noProof/>
        </w:rPr>
        <w:t>59</w:t>
      </w:r>
      <w:r>
        <w:rPr>
          <w:noProof/>
        </w:rPr>
        <w:fldChar w:fldCharType="end"/>
      </w:r>
    </w:p>
    <w:p w14:paraId="39E18C94" w14:textId="70CC2AD7"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Groupcast mode communication over PC5</w:t>
      </w:r>
      <w:r>
        <w:rPr>
          <w:noProof/>
        </w:rPr>
        <w:tab/>
      </w:r>
      <w:r>
        <w:rPr>
          <w:noProof/>
        </w:rPr>
        <w:fldChar w:fldCharType="begin" w:fldLock="1"/>
      </w:r>
      <w:r>
        <w:rPr>
          <w:noProof/>
        </w:rPr>
        <w:instrText xml:space="preserve"> PAGEREF _Toc178268872 \h </w:instrText>
      </w:r>
      <w:r>
        <w:rPr>
          <w:noProof/>
        </w:rPr>
      </w:r>
      <w:r>
        <w:rPr>
          <w:noProof/>
        </w:rPr>
        <w:fldChar w:fldCharType="separate"/>
      </w:r>
      <w:r>
        <w:rPr>
          <w:noProof/>
        </w:rPr>
        <w:t>59</w:t>
      </w:r>
      <w:r>
        <w:rPr>
          <w:noProof/>
        </w:rPr>
        <w:fldChar w:fldCharType="end"/>
      </w:r>
    </w:p>
    <w:p w14:paraId="1CDAEE66" w14:textId="196951D9"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noProof/>
          <w:lang w:val="en-US"/>
        </w:rPr>
        <w:t>6.1.4.1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Overview</w:t>
      </w:r>
      <w:r>
        <w:rPr>
          <w:noProof/>
        </w:rPr>
        <w:tab/>
      </w:r>
      <w:r>
        <w:rPr>
          <w:noProof/>
        </w:rPr>
        <w:fldChar w:fldCharType="begin" w:fldLock="1"/>
      </w:r>
      <w:r>
        <w:rPr>
          <w:noProof/>
        </w:rPr>
        <w:instrText xml:space="preserve"> PAGEREF _Toc178268873 \h </w:instrText>
      </w:r>
      <w:r>
        <w:rPr>
          <w:noProof/>
        </w:rPr>
      </w:r>
      <w:r>
        <w:rPr>
          <w:noProof/>
        </w:rPr>
        <w:fldChar w:fldCharType="separate"/>
      </w:r>
      <w:r>
        <w:rPr>
          <w:noProof/>
        </w:rPr>
        <w:t>59</w:t>
      </w:r>
      <w:r>
        <w:rPr>
          <w:noProof/>
        </w:rPr>
        <w:fldChar w:fldCharType="end"/>
      </w:r>
    </w:p>
    <w:p w14:paraId="15F8705C" w14:textId="58D9F7A1"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6.1.4.2</w:t>
      </w:r>
      <w:r>
        <w:rPr>
          <w:rFonts w:asciiTheme="minorHAnsi" w:eastAsiaTheme="minorEastAsia" w:hAnsiTheme="minorHAnsi" w:cstheme="minorBidi"/>
          <w:noProof/>
          <w:kern w:val="2"/>
          <w:sz w:val="22"/>
          <w:szCs w:val="22"/>
          <w:lang w:eastAsia="en-GB"/>
          <w14:ligatures w14:val="standardContextual"/>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_Toc178268874 \h </w:instrText>
      </w:r>
      <w:r>
        <w:rPr>
          <w:noProof/>
        </w:rPr>
      </w:r>
      <w:r>
        <w:rPr>
          <w:noProof/>
        </w:rPr>
        <w:fldChar w:fldCharType="separate"/>
      </w:r>
      <w:r>
        <w:rPr>
          <w:noProof/>
        </w:rPr>
        <w:t>59</w:t>
      </w:r>
      <w:r>
        <w:rPr>
          <w:noProof/>
        </w:rPr>
        <w:fldChar w:fldCharType="end"/>
      </w:r>
    </w:p>
    <w:p w14:paraId="76FB40D3" w14:textId="149CC263"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Initiation</w:t>
      </w:r>
      <w:r>
        <w:rPr>
          <w:noProof/>
        </w:rPr>
        <w:tab/>
      </w:r>
      <w:r>
        <w:rPr>
          <w:noProof/>
        </w:rPr>
        <w:fldChar w:fldCharType="begin" w:fldLock="1"/>
      </w:r>
      <w:r>
        <w:rPr>
          <w:noProof/>
        </w:rPr>
        <w:instrText xml:space="preserve"> PAGEREF _Toc178268875 \h </w:instrText>
      </w:r>
      <w:r>
        <w:rPr>
          <w:noProof/>
        </w:rPr>
      </w:r>
      <w:r>
        <w:rPr>
          <w:noProof/>
        </w:rPr>
        <w:fldChar w:fldCharType="separate"/>
      </w:r>
      <w:r>
        <w:rPr>
          <w:noProof/>
        </w:rPr>
        <w:t>59</w:t>
      </w:r>
      <w:r>
        <w:rPr>
          <w:noProof/>
        </w:rPr>
        <w:fldChar w:fldCharType="end"/>
      </w:r>
    </w:p>
    <w:p w14:paraId="1FF2E2D4" w14:textId="34C21D4A"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sidRPr="00D213D3">
        <w:rPr>
          <w:noProof/>
          <w:lang w:val="en-US"/>
        </w:rPr>
        <w:t>6.1.4.2.1.1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_Toc178268876 \h </w:instrText>
      </w:r>
      <w:r>
        <w:rPr>
          <w:noProof/>
        </w:rPr>
      </w:r>
      <w:r>
        <w:rPr>
          <w:noProof/>
        </w:rPr>
        <w:fldChar w:fldCharType="separate"/>
      </w:r>
      <w:r>
        <w:rPr>
          <w:noProof/>
        </w:rPr>
        <w:t>59</w:t>
      </w:r>
      <w:r>
        <w:rPr>
          <w:noProof/>
        </w:rPr>
        <w:fldChar w:fldCharType="end"/>
      </w:r>
    </w:p>
    <w:p w14:paraId="43F4A260" w14:textId="73E1FD81" w:rsidR="00E71CB0" w:rsidRDefault="00E71CB0">
      <w:pPr>
        <w:pStyle w:val="TOC6"/>
        <w:rPr>
          <w:rFonts w:asciiTheme="minorHAnsi" w:eastAsiaTheme="minorEastAsia" w:hAnsiTheme="minorHAnsi" w:cstheme="minorBidi"/>
          <w:noProof/>
          <w:kern w:val="2"/>
          <w:sz w:val="22"/>
          <w:szCs w:val="22"/>
          <w:lang w:eastAsia="en-GB"/>
          <w14:ligatures w14:val="standardContextual"/>
        </w:rPr>
      </w:pPr>
      <w:r w:rsidRPr="00D213D3">
        <w:rPr>
          <w:noProof/>
          <w:lang w:val="en-US"/>
        </w:rPr>
        <w:t>6.1.4.2.1.2</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PC5 Q</w:t>
      </w:r>
      <w:r w:rsidRPr="00D213D3">
        <w:rPr>
          <w:noProof/>
          <w:lang w:val="en-US" w:eastAsia="zh-CN"/>
        </w:rPr>
        <w:t>oS flow match and establishment</w:t>
      </w:r>
      <w:r>
        <w:rPr>
          <w:noProof/>
        </w:rPr>
        <w:tab/>
      </w:r>
      <w:r>
        <w:rPr>
          <w:noProof/>
        </w:rPr>
        <w:fldChar w:fldCharType="begin" w:fldLock="1"/>
      </w:r>
      <w:r>
        <w:rPr>
          <w:noProof/>
        </w:rPr>
        <w:instrText xml:space="preserve"> PAGEREF _Toc178268877 \h </w:instrText>
      </w:r>
      <w:r>
        <w:rPr>
          <w:noProof/>
        </w:rPr>
      </w:r>
      <w:r>
        <w:rPr>
          <w:noProof/>
        </w:rPr>
        <w:fldChar w:fldCharType="separate"/>
      </w:r>
      <w:r>
        <w:rPr>
          <w:noProof/>
        </w:rPr>
        <w:t>60</w:t>
      </w:r>
      <w:r>
        <w:rPr>
          <w:noProof/>
        </w:rPr>
        <w:fldChar w:fldCharType="end"/>
      </w:r>
    </w:p>
    <w:p w14:paraId="1B062208" w14:textId="62EE5EFF"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_Toc178268878 \h </w:instrText>
      </w:r>
      <w:r>
        <w:rPr>
          <w:noProof/>
        </w:rPr>
      </w:r>
      <w:r>
        <w:rPr>
          <w:noProof/>
        </w:rPr>
        <w:fldChar w:fldCharType="separate"/>
      </w:r>
      <w:r>
        <w:rPr>
          <w:noProof/>
        </w:rPr>
        <w:t>60</w:t>
      </w:r>
      <w:r>
        <w:rPr>
          <w:noProof/>
        </w:rPr>
        <w:fldChar w:fldCharType="end"/>
      </w:r>
    </w:p>
    <w:p w14:paraId="555448A0" w14:textId="7C01A150"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rPr>
        <w:t>6.1.4.2.3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_Toc178268879 \h </w:instrText>
      </w:r>
      <w:r>
        <w:rPr>
          <w:noProof/>
        </w:rPr>
      </w:r>
      <w:r>
        <w:rPr>
          <w:noProof/>
        </w:rPr>
        <w:fldChar w:fldCharType="separate"/>
      </w:r>
      <w:r>
        <w:rPr>
          <w:noProof/>
        </w:rPr>
        <w:t>60</w:t>
      </w:r>
      <w:r>
        <w:rPr>
          <w:noProof/>
        </w:rPr>
        <w:fldChar w:fldCharType="end"/>
      </w:r>
    </w:p>
    <w:p w14:paraId="1D72F30D" w14:textId="77B5B91A"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6.1.4.2.4</w:t>
      </w:r>
      <w:r>
        <w:rPr>
          <w:rFonts w:asciiTheme="minorHAnsi" w:eastAsiaTheme="minorEastAsia" w:hAnsiTheme="minorHAnsi" w:cstheme="minorBidi"/>
          <w:noProof/>
          <w:kern w:val="2"/>
          <w:sz w:val="22"/>
          <w:szCs w:val="22"/>
          <w:lang w:eastAsia="en-GB"/>
          <w14:ligatures w14:val="standardContextual"/>
        </w:rPr>
        <w:tab/>
      </w:r>
      <w:r>
        <w:rPr>
          <w:noProof/>
          <w:lang w:eastAsia="ko-KR"/>
        </w:rPr>
        <w:t>Privacy of V2X transmission over PC5</w:t>
      </w:r>
      <w:r>
        <w:rPr>
          <w:noProof/>
        </w:rPr>
        <w:tab/>
      </w:r>
      <w:r>
        <w:rPr>
          <w:noProof/>
        </w:rPr>
        <w:fldChar w:fldCharType="begin" w:fldLock="1"/>
      </w:r>
      <w:r>
        <w:rPr>
          <w:noProof/>
        </w:rPr>
        <w:instrText xml:space="preserve"> PAGEREF _Toc178268880 \h </w:instrText>
      </w:r>
      <w:r>
        <w:rPr>
          <w:noProof/>
        </w:rPr>
      </w:r>
      <w:r>
        <w:rPr>
          <w:noProof/>
        </w:rPr>
        <w:fldChar w:fldCharType="separate"/>
      </w:r>
      <w:r>
        <w:rPr>
          <w:noProof/>
        </w:rPr>
        <w:t>60</w:t>
      </w:r>
      <w:r>
        <w:rPr>
          <w:noProof/>
        </w:rPr>
        <w:fldChar w:fldCharType="end"/>
      </w:r>
    </w:p>
    <w:p w14:paraId="5DE2F3CA" w14:textId="0EB7BF9A"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Reception of groupcast mode V2X communication over PC5</w:t>
      </w:r>
      <w:r>
        <w:rPr>
          <w:noProof/>
        </w:rPr>
        <w:tab/>
      </w:r>
      <w:r>
        <w:rPr>
          <w:noProof/>
        </w:rPr>
        <w:fldChar w:fldCharType="begin" w:fldLock="1"/>
      </w:r>
      <w:r>
        <w:rPr>
          <w:noProof/>
        </w:rPr>
        <w:instrText xml:space="preserve"> PAGEREF _Toc178268881 \h </w:instrText>
      </w:r>
      <w:r>
        <w:rPr>
          <w:noProof/>
        </w:rPr>
      </w:r>
      <w:r>
        <w:rPr>
          <w:noProof/>
        </w:rPr>
        <w:fldChar w:fldCharType="separate"/>
      </w:r>
      <w:r>
        <w:rPr>
          <w:noProof/>
        </w:rPr>
        <w:t>60</w:t>
      </w:r>
      <w:r>
        <w:rPr>
          <w:noProof/>
        </w:rPr>
        <w:fldChar w:fldCharType="end"/>
      </w:r>
    </w:p>
    <w:p w14:paraId="66AF83D1" w14:textId="16BF154E"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sidRPr="00D213D3">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V2X communication over Uu</w:t>
      </w:r>
      <w:r>
        <w:rPr>
          <w:noProof/>
        </w:rPr>
        <w:tab/>
      </w:r>
      <w:r>
        <w:rPr>
          <w:noProof/>
        </w:rPr>
        <w:fldChar w:fldCharType="begin" w:fldLock="1"/>
      </w:r>
      <w:r>
        <w:rPr>
          <w:noProof/>
        </w:rPr>
        <w:instrText xml:space="preserve"> PAGEREF _Toc178268882 \h </w:instrText>
      </w:r>
      <w:r>
        <w:rPr>
          <w:noProof/>
        </w:rPr>
      </w:r>
      <w:r>
        <w:rPr>
          <w:noProof/>
        </w:rPr>
        <w:fldChar w:fldCharType="separate"/>
      </w:r>
      <w:r>
        <w:rPr>
          <w:noProof/>
        </w:rPr>
        <w:t>61</w:t>
      </w:r>
      <w:r>
        <w:rPr>
          <w:noProof/>
        </w:rPr>
        <w:fldChar w:fldCharType="end"/>
      </w:r>
    </w:p>
    <w:p w14:paraId="7660D74B" w14:textId="22DADD2A"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6.2.1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General</w:t>
      </w:r>
      <w:r>
        <w:rPr>
          <w:noProof/>
        </w:rPr>
        <w:tab/>
      </w:r>
      <w:r>
        <w:rPr>
          <w:noProof/>
        </w:rPr>
        <w:fldChar w:fldCharType="begin" w:fldLock="1"/>
      </w:r>
      <w:r>
        <w:rPr>
          <w:noProof/>
        </w:rPr>
        <w:instrText xml:space="preserve"> PAGEREF _Toc178268883 \h </w:instrText>
      </w:r>
      <w:r>
        <w:rPr>
          <w:noProof/>
        </w:rPr>
      </w:r>
      <w:r>
        <w:rPr>
          <w:noProof/>
        </w:rPr>
        <w:fldChar w:fldCharType="separate"/>
      </w:r>
      <w:r>
        <w:rPr>
          <w:noProof/>
        </w:rPr>
        <w:t>61</w:t>
      </w:r>
      <w:r>
        <w:rPr>
          <w:noProof/>
        </w:rPr>
        <w:fldChar w:fldCharType="end"/>
      </w:r>
    </w:p>
    <w:p w14:paraId="7C304770" w14:textId="1BD7A34A"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6.2.2</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Transmission of V2X communication over Uu from UE to V2X application server</w:t>
      </w:r>
      <w:r>
        <w:rPr>
          <w:noProof/>
        </w:rPr>
        <w:tab/>
      </w:r>
      <w:r>
        <w:rPr>
          <w:noProof/>
        </w:rPr>
        <w:fldChar w:fldCharType="begin" w:fldLock="1"/>
      </w:r>
      <w:r>
        <w:rPr>
          <w:noProof/>
        </w:rPr>
        <w:instrText xml:space="preserve"> PAGEREF _Toc178268884 \h </w:instrText>
      </w:r>
      <w:r>
        <w:rPr>
          <w:noProof/>
        </w:rPr>
      </w:r>
      <w:r>
        <w:rPr>
          <w:noProof/>
        </w:rPr>
        <w:fldChar w:fldCharType="separate"/>
      </w:r>
      <w:r>
        <w:rPr>
          <w:noProof/>
        </w:rPr>
        <w:t>62</w:t>
      </w:r>
      <w:r>
        <w:rPr>
          <w:noProof/>
        </w:rPr>
        <w:fldChar w:fldCharType="end"/>
      </w:r>
    </w:p>
    <w:p w14:paraId="633182CE" w14:textId="35D27C0F"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6.2.3</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Reception of V2X communication over Uu from UE to V2X application server</w:t>
      </w:r>
      <w:r>
        <w:rPr>
          <w:noProof/>
        </w:rPr>
        <w:tab/>
      </w:r>
      <w:r>
        <w:rPr>
          <w:noProof/>
        </w:rPr>
        <w:fldChar w:fldCharType="begin" w:fldLock="1"/>
      </w:r>
      <w:r>
        <w:rPr>
          <w:noProof/>
        </w:rPr>
        <w:instrText xml:space="preserve"> PAGEREF _Toc178268885 \h </w:instrText>
      </w:r>
      <w:r>
        <w:rPr>
          <w:noProof/>
        </w:rPr>
      </w:r>
      <w:r>
        <w:rPr>
          <w:noProof/>
        </w:rPr>
        <w:fldChar w:fldCharType="separate"/>
      </w:r>
      <w:r>
        <w:rPr>
          <w:noProof/>
        </w:rPr>
        <w:t>63</w:t>
      </w:r>
      <w:r>
        <w:rPr>
          <w:noProof/>
        </w:rPr>
        <w:fldChar w:fldCharType="end"/>
      </w:r>
    </w:p>
    <w:p w14:paraId="7D74010F" w14:textId="5807BA9E"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Transmission of V2X communication over Uu from V2X application server to UE</w:t>
      </w:r>
      <w:r>
        <w:rPr>
          <w:noProof/>
        </w:rPr>
        <w:tab/>
      </w:r>
      <w:r>
        <w:rPr>
          <w:noProof/>
        </w:rPr>
        <w:fldChar w:fldCharType="begin" w:fldLock="1"/>
      </w:r>
      <w:r>
        <w:rPr>
          <w:noProof/>
        </w:rPr>
        <w:instrText xml:space="preserve"> PAGEREF _Toc178268886 \h </w:instrText>
      </w:r>
      <w:r>
        <w:rPr>
          <w:noProof/>
        </w:rPr>
      </w:r>
      <w:r>
        <w:rPr>
          <w:noProof/>
        </w:rPr>
        <w:fldChar w:fldCharType="separate"/>
      </w:r>
      <w:r>
        <w:rPr>
          <w:noProof/>
        </w:rPr>
        <w:t>63</w:t>
      </w:r>
      <w:r>
        <w:rPr>
          <w:noProof/>
        </w:rPr>
        <w:fldChar w:fldCharType="end"/>
      </w:r>
    </w:p>
    <w:p w14:paraId="66598FB0" w14:textId="0915A0EF"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6.2.5</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Reception of V2X communication over Uu from V2X application server to UE</w:t>
      </w:r>
      <w:r>
        <w:rPr>
          <w:noProof/>
        </w:rPr>
        <w:tab/>
      </w:r>
      <w:r>
        <w:rPr>
          <w:noProof/>
        </w:rPr>
        <w:fldChar w:fldCharType="begin" w:fldLock="1"/>
      </w:r>
      <w:r>
        <w:rPr>
          <w:noProof/>
        </w:rPr>
        <w:instrText xml:space="preserve"> PAGEREF _Toc178268887 \h </w:instrText>
      </w:r>
      <w:r>
        <w:rPr>
          <w:noProof/>
        </w:rPr>
      </w:r>
      <w:r>
        <w:rPr>
          <w:noProof/>
        </w:rPr>
        <w:fldChar w:fldCharType="separate"/>
      </w:r>
      <w:r>
        <w:rPr>
          <w:noProof/>
        </w:rPr>
        <w:t>64</w:t>
      </w:r>
      <w:r>
        <w:rPr>
          <w:noProof/>
        </w:rPr>
        <w:fldChar w:fldCharType="end"/>
      </w:r>
    </w:p>
    <w:p w14:paraId="14EA3ADE" w14:textId="1E0F0DF3"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6.2.6</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V2X application server discovery</w:t>
      </w:r>
      <w:r>
        <w:rPr>
          <w:noProof/>
        </w:rPr>
        <w:tab/>
      </w:r>
      <w:r>
        <w:rPr>
          <w:noProof/>
        </w:rPr>
        <w:fldChar w:fldCharType="begin" w:fldLock="1"/>
      </w:r>
      <w:r>
        <w:rPr>
          <w:noProof/>
        </w:rPr>
        <w:instrText xml:space="preserve"> PAGEREF _Toc178268888 \h </w:instrText>
      </w:r>
      <w:r>
        <w:rPr>
          <w:noProof/>
        </w:rPr>
      </w:r>
      <w:r>
        <w:rPr>
          <w:noProof/>
        </w:rPr>
        <w:fldChar w:fldCharType="separate"/>
      </w:r>
      <w:r>
        <w:rPr>
          <w:noProof/>
        </w:rPr>
        <w:t>66</w:t>
      </w:r>
      <w:r>
        <w:rPr>
          <w:noProof/>
        </w:rPr>
        <w:fldChar w:fldCharType="end"/>
      </w:r>
    </w:p>
    <w:p w14:paraId="78E107A6" w14:textId="22992880"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General</w:t>
      </w:r>
      <w:r>
        <w:rPr>
          <w:noProof/>
        </w:rPr>
        <w:tab/>
      </w:r>
      <w:r>
        <w:rPr>
          <w:noProof/>
        </w:rPr>
        <w:fldChar w:fldCharType="begin" w:fldLock="1"/>
      </w:r>
      <w:r>
        <w:rPr>
          <w:noProof/>
        </w:rPr>
        <w:instrText xml:space="preserve"> PAGEREF _Toc178268889 \h </w:instrText>
      </w:r>
      <w:r>
        <w:rPr>
          <w:noProof/>
        </w:rPr>
      </w:r>
      <w:r>
        <w:rPr>
          <w:noProof/>
        </w:rPr>
        <w:fldChar w:fldCharType="separate"/>
      </w:r>
      <w:r>
        <w:rPr>
          <w:noProof/>
        </w:rPr>
        <w:t>66</w:t>
      </w:r>
      <w:r>
        <w:rPr>
          <w:noProof/>
        </w:rPr>
        <w:fldChar w:fldCharType="end"/>
      </w:r>
    </w:p>
    <w:p w14:paraId="6BEF6390" w14:textId="61212C84"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V2X application server discovery using MBS</w:t>
      </w:r>
      <w:r>
        <w:rPr>
          <w:noProof/>
        </w:rPr>
        <w:tab/>
      </w:r>
      <w:r>
        <w:rPr>
          <w:noProof/>
        </w:rPr>
        <w:fldChar w:fldCharType="begin" w:fldLock="1"/>
      </w:r>
      <w:r>
        <w:rPr>
          <w:noProof/>
        </w:rPr>
        <w:instrText xml:space="preserve"> PAGEREF _Toc178268890 \h </w:instrText>
      </w:r>
      <w:r>
        <w:rPr>
          <w:noProof/>
        </w:rPr>
      </w:r>
      <w:r>
        <w:rPr>
          <w:noProof/>
        </w:rPr>
        <w:fldChar w:fldCharType="separate"/>
      </w:r>
      <w:r>
        <w:rPr>
          <w:noProof/>
        </w:rPr>
        <w:t>69</w:t>
      </w:r>
      <w:r>
        <w:rPr>
          <w:noProof/>
        </w:rPr>
        <w:fldChar w:fldCharType="end"/>
      </w:r>
    </w:p>
    <w:p w14:paraId="59CB79AE" w14:textId="416DDCF3"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sidRPr="00D213D3">
        <w:rPr>
          <w:noProof/>
          <w:lang w:val="en-US"/>
        </w:rPr>
        <w:t>6.2.6.2.1</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General</w:t>
      </w:r>
      <w:r>
        <w:rPr>
          <w:noProof/>
        </w:rPr>
        <w:tab/>
      </w:r>
      <w:r>
        <w:rPr>
          <w:noProof/>
        </w:rPr>
        <w:fldChar w:fldCharType="begin" w:fldLock="1"/>
      </w:r>
      <w:r>
        <w:rPr>
          <w:noProof/>
        </w:rPr>
        <w:instrText xml:space="preserve"> PAGEREF _Toc178268891 \h </w:instrText>
      </w:r>
      <w:r>
        <w:rPr>
          <w:noProof/>
        </w:rPr>
      </w:r>
      <w:r>
        <w:rPr>
          <w:noProof/>
        </w:rPr>
        <w:fldChar w:fldCharType="separate"/>
      </w:r>
      <w:r>
        <w:rPr>
          <w:noProof/>
        </w:rPr>
        <w:t>69</w:t>
      </w:r>
      <w:r>
        <w:rPr>
          <w:noProof/>
        </w:rPr>
        <w:fldChar w:fldCharType="end"/>
      </w:r>
    </w:p>
    <w:p w14:paraId="6E07F77A" w14:textId="4C81FCBE" w:rsidR="00E71CB0" w:rsidRDefault="00E71CB0">
      <w:pPr>
        <w:pStyle w:val="TOC5"/>
        <w:rPr>
          <w:rFonts w:asciiTheme="minorHAnsi" w:eastAsiaTheme="minorEastAsia" w:hAnsiTheme="minorHAnsi" w:cstheme="minorBidi"/>
          <w:noProof/>
          <w:kern w:val="2"/>
          <w:sz w:val="22"/>
          <w:szCs w:val="22"/>
          <w:lang w:eastAsia="en-GB"/>
          <w14:ligatures w14:val="standardContextual"/>
        </w:rPr>
      </w:pPr>
      <w:r w:rsidRPr="00D213D3">
        <w:rPr>
          <w:noProof/>
          <w:lang w:val="en-US"/>
        </w:rPr>
        <w:t>6.2.6.2.2</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Procedure for V2X application server discovery using MBS</w:t>
      </w:r>
      <w:r>
        <w:rPr>
          <w:noProof/>
        </w:rPr>
        <w:tab/>
      </w:r>
      <w:r>
        <w:rPr>
          <w:noProof/>
        </w:rPr>
        <w:fldChar w:fldCharType="begin" w:fldLock="1"/>
      </w:r>
      <w:r>
        <w:rPr>
          <w:noProof/>
        </w:rPr>
        <w:instrText xml:space="preserve"> PAGEREF _Toc178268892 \h </w:instrText>
      </w:r>
      <w:r>
        <w:rPr>
          <w:noProof/>
        </w:rPr>
      </w:r>
      <w:r>
        <w:rPr>
          <w:noProof/>
        </w:rPr>
        <w:fldChar w:fldCharType="separate"/>
      </w:r>
      <w:r>
        <w:rPr>
          <w:noProof/>
        </w:rPr>
        <w:t>70</w:t>
      </w:r>
      <w:r>
        <w:rPr>
          <w:noProof/>
        </w:rPr>
        <w:fldChar w:fldCharType="end"/>
      </w:r>
    </w:p>
    <w:p w14:paraId="42ADF968" w14:textId="37E889CE"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6.2.7</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V2X application server configuration</w:t>
      </w:r>
      <w:r>
        <w:rPr>
          <w:noProof/>
        </w:rPr>
        <w:tab/>
      </w:r>
      <w:r>
        <w:rPr>
          <w:noProof/>
        </w:rPr>
        <w:fldChar w:fldCharType="begin" w:fldLock="1"/>
      </w:r>
      <w:r>
        <w:rPr>
          <w:noProof/>
        </w:rPr>
        <w:instrText xml:space="preserve"> PAGEREF _Toc178268893 \h </w:instrText>
      </w:r>
      <w:r>
        <w:rPr>
          <w:noProof/>
        </w:rPr>
      </w:r>
      <w:r>
        <w:rPr>
          <w:noProof/>
        </w:rPr>
        <w:fldChar w:fldCharType="separate"/>
      </w:r>
      <w:r>
        <w:rPr>
          <w:noProof/>
        </w:rPr>
        <w:t>70</w:t>
      </w:r>
      <w:r>
        <w:rPr>
          <w:noProof/>
        </w:rPr>
        <w:fldChar w:fldCharType="end"/>
      </w:r>
    </w:p>
    <w:p w14:paraId="2745EED0" w14:textId="467747C3"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rPr>
        <w:t>6.2.8</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V2X MBS parameter discovery</w:t>
      </w:r>
      <w:r>
        <w:rPr>
          <w:noProof/>
        </w:rPr>
        <w:tab/>
      </w:r>
      <w:r>
        <w:rPr>
          <w:noProof/>
        </w:rPr>
        <w:fldChar w:fldCharType="begin" w:fldLock="1"/>
      </w:r>
      <w:r>
        <w:rPr>
          <w:noProof/>
        </w:rPr>
        <w:instrText xml:space="preserve"> PAGEREF _Toc178268894 \h </w:instrText>
      </w:r>
      <w:r>
        <w:rPr>
          <w:noProof/>
        </w:rPr>
      </w:r>
      <w:r>
        <w:rPr>
          <w:noProof/>
        </w:rPr>
        <w:fldChar w:fldCharType="separate"/>
      </w:r>
      <w:r>
        <w:rPr>
          <w:noProof/>
        </w:rPr>
        <w:t>70</w:t>
      </w:r>
      <w:r>
        <w:rPr>
          <w:noProof/>
        </w:rPr>
        <w:fldChar w:fldCharType="end"/>
      </w:r>
    </w:p>
    <w:p w14:paraId="40E767D8" w14:textId="69A2DC2F" w:rsidR="00E71CB0" w:rsidRDefault="00E71CB0">
      <w:pPr>
        <w:pStyle w:val="TOC1"/>
        <w:rPr>
          <w:rFonts w:asciiTheme="minorHAnsi" w:eastAsiaTheme="minorEastAsia" w:hAnsiTheme="minorHAnsi" w:cstheme="minorBidi"/>
          <w:noProof/>
          <w:kern w:val="2"/>
          <w:szCs w:val="22"/>
          <w:lang w:eastAsia="en-GB"/>
          <w14:ligatures w14:val="standardContextual"/>
        </w:rPr>
      </w:pPr>
      <w:r>
        <w:rPr>
          <w:noProof/>
        </w:rPr>
        <w:t>6A</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PC5 signalling protocol data</w:t>
      </w:r>
      <w:r>
        <w:rPr>
          <w:noProof/>
        </w:rPr>
        <w:tab/>
      </w:r>
      <w:r>
        <w:rPr>
          <w:noProof/>
        </w:rPr>
        <w:fldChar w:fldCharType="begin" w:fldLock="1"/>
      </w:r>
      <w:r>
        <w:rPr>
          <w:noProof/>
        </w:rPr>
        <w:instrText xml:space="preserve"> PAGEREF _Toc178268895 \h </w:instrText>
      </w:r>
      <w:r>
        <w:rPr>
          <w:noProof/>
        </w:rPr>
      </w:r>
      <w:r>
        <w:rPr>
          <w:noProof/>
        </w:rPr>
        <w:fldChar w:fldCharType="separate"/>
      </w:r>
      <w:r>
        <w:rPr>
          <w:noProof/>
        </w:rPr>
        <w:t>71</w:t>
      </w:r>
      <w:r>
        <w:rPr>
          <w:noProof/>
        </w:rPr>
        <w:fldChar w:fldCharType="end"/>
      </w:r>
    </w:p>
    <w:p w14:paraId="0887B1D9" w14:textId="01C18C15"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6A.1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_Toc178268896 \h </w:instrText>
      </w:r>
      <w:r>
        <w:rPr>
          <w:noProof/>
        </w:rPr>
      </w:r>
      <w:r>
        <w:rPr>
          <w:noProof/>
        </w:rPr>
        <w:fldChar w:fldCharType="separate"/>
      </w:r>
      <w:r>
        <w:rPr>
          <w:noProof/>
        </w:rPr>
        <w:t>71</w:t>
      </w:r>
      <w:r>
        <w:rPr>
          <w:noProof/>
        </w:rPr>
        <w:fldChar w:fldCharType="end"/>
      </w:r>
    </w:p>
    <w:p w14:paraId="58BE8648" w14:textId="3DE0235E"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6A.2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_Toc178268897 \h </w:instrText>
      </w:r>
      <w:r>
        <w:rPr>
          <w:noProof/>
        </w:rPr>
      </w:r>
      <w:r>
        <w:rPr>
          <w:noProof/>
        </w:rPr>
        <w:fldChar w:fldCharType="separate"/>
      </w:r>
      <w:r>
        <w:rPr>
          <w:noProof/>
        </w:rPr>
        <w:t>72</w:t>
      </w:r>
      <w:r>
        <w:rPr>
          <w:noProof/>
        </w:rPr>
        <w:fldChar w:fldCharType="end"/>
      </w:r>
    </w:p>
    <w:p w14:paraId="203257B1" w14:textId="77EA287C"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6A.2.1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_Toc178268898 \h </w:instrText>
      </w:r>
      <w:r>
        <w:rPr>
          <w:noProof/>
        </w:rPr>
      </w:r>
      <w:r>
        <w:rPr>
          <w:noProof/>
        </w:rPr>
        <w:fldChar w:fldCharType="separate"/>
      </w:r>
      <w:r>
        <w:rPr>
          <w:noProof/>
        </w:rPr>
        <w:t>72</w:t>
      </w:r>
      <w:r>
        <w:rPr>
          <w:noProof/>
        </w:rPr>
        <w:fldChar w:fldCharType="end"/>
      </w:r>
    </w:p>
    <w:p w14:paraId="465AEB7B" w14:textId="3AEE280C"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6A.2.2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_Toc178268899 \h </w:instrText>
      </w:r>
      <w:r>
        <w:rPr>
          <w:noProof/>
        </w:rPr>
      </w:r>
      <w:r>
        <w:rPr>
          <w:noProof/>
        </w:rPr>
        <w:fldChar w:fldCharType="separate"/>
      </w:r>
      <w:r>
        <w:rPr>
          <w:noProof/>
        </w:rPr>
        <w:t>72</w:t>
      </w:r>
      <w:r>
        <w:rPr>
          <w:noProof/>
        </w:rPr>
        <w:fldChar w:fldCharType="end"/>
      </w:r>
    </w:p>
    <w:p w14:paraId="2908A0C8" w14:textId="338AC990"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6A.3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_Toc178268900 \h </w:instrText>
      </w:r>
      <w:r>
        <w:rPr>
          <w:noProof/>
        </w:rPr>
      </w:r>
      <w:r>
        <w:rPr>
          <w:noProof/>
        </w:rPr>
        <w:fldChar w:fldCharType="separate"/>
      </w:r>
      <w:r>
        <w:rPr>
          <w:noProof/>
        </w:rPr>
        <w:t>72</w:t>
      </w:r>
      <w:r>
        <w:rPr>
          <w:noProof/>
        </w:rPr>
        <w:fldChar w:fldCharType="end"/>
      </w:r>
    </w:p>
    <w:p w14:paraId="4B0CDCFE" w14:textId="5071BE1C"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6A.4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_Toc178268901 \h </w:instrText>
      </w:r>
      <w:r>
        <w:rPr>
          <w:noProof/>
        </w:rPr>
      </w:r>
      <w:r>
        <w:rPr>
          <w:noProof/>
        </w:rPr>
        <w:fldChar w:fldCharType="separate"/>
      </w:r>
      <w:r>
        <w:rPr>
          <w:noProof/>
        </w:rPr>
        <w:t>72</w:t>
      </w:r>
      <w:r>
        <w:rPr>
          <w:noProof/>
        </w:rPr>
        <w:fldChar w:fldCharType="end"/>
      </w:r>
    </w:p>
    <w:p w14:paraId="4786C8ED" w14:textId="17F22BA6"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6A.5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_Toc178268902 \h </w:instrText>
      </w:r>
      <w:r>
        <w:rPr>
          <w:noProof/>
        </w:rPr>
      </w:r>
      <w:r>
        <w:rPr>
          <w:noProof/>
        </w:rPr>
        <w:fldChar w:fldCharType="separate"/>
      </w:r>
      <w:r>
        <w:rPr>
          <w:noProof/>
        </w:rPr>
        <w:t>72</w:t>
      </w:r>
      <w:r>
        <w:rPr>
          <w:noProof/>
        </w:rPr>
        <w:fldChar w:fldCharType="end"/>
      </w:r>
    </w:p>
    <w:p w14:paraId="18D6FEF9" w14:textId="2085B7E7"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6A.5.1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_Toc178268903 \h </w:instrText>
      </w:r>
      <w:r>
        <w:rPr>
          <w:noProof/>
        </w:rPr>
      </w:r>
      <w:r>
        <w:rPr>
          <w:noProof/>
        </w:rPr>
        <w:fldChar w:fldCharType="separate"/>
      </w:r>
      <w:r>
        <w:rPr>
          <w:noProof/>
        </w:rPr>
        <w:t>72</w:t>
      </w:r>
      <w:r>
        <w:rPr>
          <w:noProof/>
        </w:rPr>
        <w:fldChar w:fldCharType="end"/>
      </w:r>
    </w:p>
    <w:p w14:paraId="0B0045E4" w14:textId="366E2011"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6A.5.2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_Toc178268904 \h </w:instrText>
      </w:r>
      <w:r>
        <w:rPr>
          <w:noProof/>
        </w:rPr>
      </w:r>
      <w:r>
        <w:rPr>
          <w:noProof/>
        </w:rPr>
        <w:fldChar w:fldCharType="separate"/>
      </w:r>
      <w:r>
        <w:rPr>
          <w:noProof/>
        </w:rPr>
        <w:t>73</w:t>
      </w:r>
      <w:r>
        <w:rPr>
          <w:noProof/>
        </w:rPr>
        <w:fldChar w:fldCharType="end"/>
      </w:r>
    </w:p>
    <w:p w14:paraId="2485EE7B" w14:textId="7A879F54"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6A.5.3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_Toc178268905 \h </w:instrText>
      </w:r>
      <w:r>
        <w:rPr>
          <w:noProof/>
        </w:rPr>
      </w:r>
      <w:r>
        <w:rPr>
          <w:noProof/>
        </w:rPr>
        <w:fldChar w:fldCharType="separate"/>
      </w:r>
      <w:r>
        <w:rPr>
          <w:noProof/>
        </w:rPr>
        <w:t>73</w:t>
      </w:r>
      <w:r>
        <w:rPr>
          <w:noProof/>
        </w:rPr>
        <w:fldChar w:fldCharType="end"/>
      </w:r>
    </w:p>
    <w:p w14:paraId="411AB66E" w14:textId="25FDEBCD"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6A.6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_Toc178268906 \h </w:instrText>
      </w:r>
      <w:r>
        <w:rPr>
          <w:noProof/>
        </w:rPr>
      </w:r>
      <w:r>
        <w:rPr>
          <w:noProof/>
        </w:rPr>
        <w:fldChar w:fldCharType="separate"/>
      </w:r>
      <w:r>
        <w:rPr>
          <w:noProof/>
        </w:rPr>
        <w:t>73</w:t>
      </w:r>
      <w:r>
        <w:rPr>
          <w:noProof/>
        </w:rPr>
        <w:fldChar w:fldCharType="end"/>
      </w:r>
    </w:p>
    <w:p w14:paraId="38D57A52" w14:textId="0461D39D"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6A.6.1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_Toc178268907 \h </w:instrText>
      </w:r>
      <w:r>
        <w:rPr>
          <w:noProof/>
        </w:rPr>
      </w:r>
      <w:r>
        <w:rPr>
          <w:noProof/>
        </w:rPr>
        <w:fldChar w:fldCharType="separate"/>
      </w:r>
      <w:r>
        <w:rPr>
          <w:noProof/>
        </w:rPr>
        <w:t>73</w:t>
      </w:r>
      <w:r>
        <w:rPr>
          <w:noProof/>
        </w:rPr>
        <w:fldChar w:fldCharType="end"/>
      </w:r>
    </w:p>
    <w:p w14:paraId="70C265E4" w14:textId="340C1160"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6A.6.2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_Toc178268908 \h </w:instrText>
      </w:r>
      <w:r>
        <w:rPr>
          <w:noProof/>
        </w:rPr>
      </w:r>
      <w:r>
        <w:rPr>
          <w:noProof/>
        </w:rPr>
        <w:fldChar w:fldCharType="separate"/>
      </w:r>
      <w:r>
        <w:rPr>
          <w:noProof/>
        </w:rPr>
        <w:t>73</w:t>
      </w:r>
      <w:r>
        <w:rPr>
          <w:noProof/>
        </w:rPr>
        <w:fldChar w:fldCharType="end"/>
      </w:r>
    </w:p>
    <w:p w14:paraId="6CCBCE51" w14:textId="7A964B7D"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6A.6.3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_Toc178268909 \h </w:instrText>
      </w:r>
      <w:r>
        <w:rPr>
          <w:noProof/>
        </w:rPr>
      </w:r>
      <w:r>
        <w:rPr>
          <w:noProof/>
        </w:rPr>
        <w:fldChar w:fldCharType="separate"/>
      </w:r>
      <w:r>
        <w:rPr>
          <w:noProof/>
        </w:rPr>
        <w:t>73</w:t>
      </w:r>
      <w:r>
        <w:rPr>
          <w:noProof/>
        </w:rPr>
        <w:fldChar w:fldCharType="end"/>
      </w:r>
    </w:p>
    <w:p w14:paraId="61B6E83E" w14:textId="0FE05E9E"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6A.7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_Toc178268910 \h </w:instrText>
      </w:r>
      <w:r>
        <w:rPr>
          <w:noProof/>
        </w:rPr>
      </w:r>
      <w:r>
        <w:rPr>
          <w:noProof/>
        </w:rPr>
        <w:fldChar w:fldCharType="separate"/>
      </w:r>
      <w:r>
        <w:rPr>
          <w:noProof/>
        </w:rPr>
        <w:t>73</w:t>
      </w:r>
      <w:r>
        <w:rPr>
          <w:noProof/>
        </w:rPr>
        <w:fldChar w:fldCharType="end"/>
      </w:r>
    </w:p>
    <w:p w14:paraId="40F8853D" w14:textId="170B4F36" w:rsidR="00E71CB0" w:rsidRDefault="00E71CB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_Toc178268911 \h </w:instrText>
      </w:r>
      <w:r>
        <w:rPr>
          <w:noProof/>
        </w:rPr>
      </w:r>
      <w:r>
        <w:rPr>
          <w:noProof/>
        </w:rPr>
        <w:fldChar w:fldCharType="separate"/>
      </w:r>
      <w:r>
        <w:rPr>
          <w:noProof/>
        </w:rPr>
        <w:t>74</w:t>
      </w:r>
      <w:r>
        <w:rPr>
          <w:noProof/>
        </w:rPr>
        <w:fldChar w:fldCharType="end"/>
      </w:r>
    </w:p>
    <w:p w14:paraId="191C5286" w14:textId="5368CEF3"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_Toc178268912 \h </w:instrText>
      </w:r>
      <w:r>
        <w:rPr>
          <w:noProof/>
        </w:rPr>
      </w:r>
      <w:r>
        <w:rPr>
          <w:noProof/>
        </w:rPr>
        <w:fldChar w:fldCharType="separate"/>
      </w:r>
      <w:r>
        <w:rPr>
          <w:noProof/>
        </w:rPr>
        <w:t>74</w:t>
      </w:r>
      <w:r>
        <w:rPr>
          <w:noProof/>
        </w:rPr>
        <w:fldChar w:fldCharType="end"/>
      </w:r>
    </w:p>
    <w:p w14:paraId="6E969E97" w14:textId="2FA9D783"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w:t>
      </w:r>
      <w:r w:rsidRPr="00D213D3">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_Toc178268913 \h </w:instrText>
      </w:r>
      <w:r>
        <w:rPr>
          <w:noProof/>
        </w:rPr>
      </w:r>
      <w:r>
        <w:rPr>
          <w:noProof/>
        </w:rPr>
        <w:fldChar w:fldCharType="separate"/>
      </w:r>
      <w:r>
        <w:rPr>
          <w:noProof/>
        </w:rPr>
        <w:t>74</w:t>
      </w:r>
      <w:r>
        <w:rPr>
          <w:noProof/>
        </w:rPr>
        <w:fldChar w:fldCharType="end"/>
      </w:r>
    </w:p>
    <w:p w14:paraId="234F04BD" w14:textId="33A4A88A"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UE policy provisioning request</w:t>
      </w:r>
      <w:r>
        <w:rPr>
          <w:noProof/>
        </w:rPr>
        <w:tab/>
      </w:r>
      <w:r>
        <w:rPr>
          <w:noProof/>
        </w:rPr>
        <w:fldChar w:fldCharType="begin" w:fldLock="1"/>
      </w:r>
      <w:r>
        <w:rPr>
          <w:noProof/>
        </w:rPr>
        <w:instrText xml:space="preserve"> PAGEREF _Toc178268914 \h </w:instrText>
      </w:r>
      <w:r>
        <w:rPr>
          <w:noProof/>
        </w:rPr>
      </w:r>
      <w:r>
        <w:rPr>
          <w:noProof/>
        </w:rPr>
        <w:fldChar w:fldCharType="separate"/>
      </w:r>
      <w:r>
        <w:rPr>
          <w:noProof/>
        </w:rPr>
        <w:t>74</w:t>
      </w:r>
      <w:r>
        <w:rPr>
          <w:noProof/>
        </w:rPr>
        <w:fldChar w:fldCharType="end"/>
      </w:r>
    </w:p>
    <w:p w14:paraId="29758022" w14:textId="2DBCB61E"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_Toc178268915 \h </w:instrText>
      </w:r>
      <w:r>
        <w:rPr>
          <w:noProof/>
        </w:rPr>
      </w:r>
      <w:r>
        <w:rPr>
          <w:noProof/>
        </w:rPr>
        <w:fldChar w:fldCharType="separate"/>
      </w:r>
      <w:r>
        <w:rPr>
          <w:noProof/>
        </w:rPr>
        <w:t>74</w:t>
      </w:r>
      <w:r>
        <w:rPr>
          <w:noProof/>
        </w:rPr>
        <w:fldChar w:fldCharType="end"/>
      </w:r>
    </w:p>
    <w:p w14:paraId="1BC1580B" w14:textId="45EE0F31"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UE policy provisioning reject</w:t>
      </w:r>
      <w:r>
        <w:rPr>
          <w:noProof/>
        </w:rPr>
        <w:tab/>
      </w:r>
      <w:r>
        <w:rPr>
          <w:noProof/>
        </w:rPr>
        <w:fldChar w:fldCharType="begin" w:fldLock="1"/>
      </w:r>
      <w:r>
        <w:rPr>
          <w:noProof/>
        </w:rPr>
        <w:instrText xml:space="preserve"> PAGEREF _Toc178268916 \h </w:instrText>
      </w:r>
      <w:r>
        <w:rPr>
          <w:noProof/>
        </w:rPr>
      </w:r>
      <w:r>
        <w:rPr>
          <w:noProof/>
        </w:rPr>
        <w:fldChar w:fldCharType="separate"/>
      </w:r>
      <w:r>
        <w:rPr>
          <w:noProof/>
        </w:rPr>
        <w:t>74</w:t>
      </w:r>
      <w:r>
        <w:rPr>
          <w:noProof/>
        </w:rPr>
        <w:fldChar w:fldCharType="end"/>
      </w:r>
    </w:p>
    <w:p w14:paraId="635B609B" w14:textId="2224A349"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_Toc178268917 \h </w:instrText>
      </w:r>
      <w:r>
        <w:rPr>
          <w:noProof/>
        </w:rPr>
      </w:r>
      <w:r>
        <w:rPr>
          <w:noProof/>
        </w:rPr>
        <w:fldChar w:fldCharType="separate"/>
      </w:r>
      <w:r>
        <w:rPr>
          <w:noProof/>
        </w:rPr>
        <w:t>74</w:t>
      </w:r>
      <w:r>
        <w:rPr>
          <w:noProof/>
        </w:rPr>
        <w:fldChar w:fldCharType="end"/>
      </w:r>
    </w:p>
    <w:p w14:paraId="43960681" w14:textId="258D5943"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_Toc178268918 \h </w:instrText>
      </w:r>
      <w:r>
        <w:rPr>
          <w:noProof/>
        </w:rPr>
      </w:r>
      <w:r>
        <w:rPr>
          <w:noProof/>
        </w:rPr>
        <w:fldChar w:fldCharType="separate"/>
      </w:r>
      <w:r>
        <w:rPr>
          <w:noProof/>
        </w:rPr>
        <w:t>75</w:t>
      </w:r>
      <w:r>
        <w:rPr>
          <w:noProof/>
        </w:rPr>
        <w:fldChar w:fldCharType="end"/>
      </w:r>
    </w:p>
    <w:p w14:paraId="6D8467CA" w14:textId="3011889D"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Direct link establishment request</w:t>
      </w:r>
      <w:r>
        <w:rPr>
          <w:noProof/>
        </w:rPr>
        <w:tab/>
      </w:r>
      <w:r>
        <w:rPr>
          <w:noProof/>
        </w:rPr>
        <w:fldChar w:fldCharType="begin" w:fldLock="1"/>
      </w:r>
      <w:r>
        <w:rPr>
          <w:noProof/>
        </w:rPr>
        <w:instrText xml:space="preserve"> PAGEREF _Toc178268919 \h </w:instrText>
      </w:r>
      <w:r>
        <w:rPr>
          <w:noProof/>
        </w:rPr>
      </w:r>
      <w:r>
        <w:rPr>
          <w:noProof/>
        </w:rPr>
        <w:fldChar w:fldCharType="separate"/>
      </w:r>
      <w:r>
        <w:rPr>
          <w:noProof/>
        </w:rPr>
        <w:t>75</w:t>
      </w:r>
      <w:r>
        <w:rPr>
          <w:noProof/>
        </w:rPr>
        <w:fldChar w:fldCharType="end"/>
      </w:r>
    </w:p>
    <w:p w14:paraId="0B8EA3ED" w14:textId="49C8F2D0"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_Toc178268920 \h </w:instrText>
      </w:r>
      <w:r>
        <w:rPr>
          <w:noProof/>
        </w:rPr>
      </w:r>
      <w:r>
        <w:rPr>
          <w:noProof/>
        </w:rPr>
        <w:fldChar w:fldCharType="separate"/>
      </w:r>
      <w:r>
        <w:rPr>
          <w:noProof/>
        </w:rPr>
        <w:t>75</w:t>
      </w:r>
      <w:r>
        <w:rPr>
          <w:noProof/>
        </w:rPr>
        <w:fldChar w:fldCharType="end"/>
      </w:r>
    </w:p>
    <w:p w14:paraId="7A33722B" w14:textId="0ED10042"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Target user info</w:t>
      </w:r>
      <w:r>
        <w:rPr>
          <w:noProof/>
        </w:rPr>
        <w:tab/>
      </w:r>
      <w:r>
        <w:rPr>
          <w:noProof/>
        </w:rPr>
        <w:fldChar w:fldCharType="begin" w:fldLock="1"/>
      </w:r>
      <w:r>
        <w:rPr>
          <w:noProof/>
        </w:rPr>
        <w:instrText xml:space="preserve"> PAGEREF _Toc178268921 \h </w:instrText>
      </w:r>
      <w:r>
        <w:rPr>
          <w:noProof/>
        </w:rPr>
      </w:r>
      <w:r>
        <w:rPr>
          <w:noProof/>
        </w:rPr>
        <w:fldChar w:fldCharType="separate"/>
      </w:r>
      <w:r>
        <w:rPr>
          <w:noProof/>
        </w:rPr>
        <w:t>75</w:t>
      </w:r>
      <w:r>
        <w:rPr>
          <w:noProof/>
        </w:rPr>
        <w:fldChar w:fldCharType="end"/>
      </w:r>
    </w:p>
    <w:p w14:paraId="22AFC8DE" w14:textId="573BDF9F"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_Toc178268922 \h </w:instrText>
      </w:r>
      <w:r>
        <w:rPr>
          <w:noProof/>
        </w:rPr>
      </w:r>
      <w:r>
        <w:rPr>
          <w:noProof/>
        </w:rPr>
        <w:fldChar w:fldCharType="separate"/>
      </w:r>
      <w:r>
        <w:rPr>
          <w:noProof/>
        </w:rPr>
        <w:t>76</w:t>
      </w:r>
      <w:r>
        <w:rPr>
          <w:noProof/>
        </w:rPr>
        <w:fldChar w:fldCharType="end"/>
      </w:r>
    </w:p>
    <w:p w14:paraId="4CB9C031" w14:textId="2DD3668A"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Nonce_1</w:t>
      </w:r>
      <w:r>
        <w:rPr>
          <w:noProof/>
        </w:rPr>
        <w:tab/>
      </w:r>
      <w:r>
        <w:rPr>
          <w:noProof/>
        </w:rPr>
        <w:fldChar w:fldCharType="begin" w:fldLock="1"/>
      </w:r>
      <w:r>
        <w:rPr>
          <w:noProof/>
        </w:rPr>
        <w:instrText xml:space="preserve"> PAGEREF _Toc178268923 \h </w:instrText>
      </w:r>
      <w:r>
        <w:rPr>
          <w:noProof/>
        </w:rPr>
      </w:r>
      <w:r>
        <w:rPr>
          <w:noProof/>
        </w:rPr>
        <w:fldChar w:fldCharType="separate"/>
      </w:r>
      <w:r>
        <w:rPr>
          <w:noProof/>
        </w:rPr>
        <w:t>76</w:t>
      </w:r>
      <w:r>
        <w:rPr>
          <w:noProof/>
        </w:rPr>
        <w:fldChar w:fldCharType="end"/>
      </w:r>
    </w:p>
    <w:p w14:paraId="0D0F05F3" w14:textId="12EA5EFE"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sidRPr="00D213D3">
        <w:rPr>
          <w:rFonts w:cs="Arial"/>
          <w:noProof/>
          <w:lang w:eastAsia="x-none"/>
        </w:rPr>
        <w:t xml:space="preserve">MSB of </w:t>
      </w:r>
      <w:r w:rsidRPr="00D213D3">
        <w:rPr>
          <w:rFonts w:cs="Arial"/>
          <w:noProof/>
        </w:rPr>
        <w:t>K</w:t>
      </w:r>
      <w:r w:rsidRPr="00D213D3">
        <w:rPr>
          <w:rFonts w:cs="Arial"/>
          <w:noProof/>
          <w:vertAlign w:val="subscript"/>
        </w:rPr>
        <w:t>NRP-sess</w:t>
      </w:r>
      <w:r w:rsidRPr="00D213D3">
        <w:rPr>
          <w:rFonts w:cs="Arial"/>
          <w:noProof/>
        </w:rPr>
        <w:t xml:space="preserve"> ID</w:t>
      </w:r>
      <w:r>
        <w:rPr>
          <w:noProof/>
        </w:rPr>
        <w:tab/>
      </w:r>
      <w:r>
        <w:rPr>
          <w:noProof/>
        </w:rPr>
        <w:fldChar w:fldCharType="begin" w:fldLock="1"/>
      </w:r>
      <w:r>
        <w:rPr>
          <w:noProof/>
        </w:rPr>
        <w:instrText xml:space="preserve"> PAGEREF _Toc178268924 \h </w:instrText>
      </w:r>
      <w:r>
        <w:rPr>
          <w:noProof/>
        </w:rPr>
      </w:r>
      <w:r>
        <w:rPr>
          <w:noProof/>
        </w:rPr>
        <w:fldChar w:fldCharType="separate"/>
      </w:r>
      <w:r>
        <w:rPr>
          <w:noProof/>
        </w:rPr>
        <w:t>76</w:t>
      </w:r>
      <w:r>
        <w:rPr>
          <w:noProof/>
        </w:rPr>
        <w:fldChar w:fldCharType="end"/>
      </w:r>
    </w:p>
    <w:p w14:paraId="1463EF35" w14:textId="170A06B3"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7.3.1.6</w:t>
      </w:r>
      <w:r>
        <w:rPr>
          <w:rFonts w:asciiTheme="minorHAnsi" w:eastAsiaTheme="minorEastAsia" w:hAnsiTheme="minorHAnsi" w:cstheme="minorBidi"/>
          <w:noProof/>
          <w:kern w:val="2"/>
          <w:sz w:val="22"/>
          <w:szCs w:val="22"/>
          <w:lang w:eastAsia="en-GB"/>
          <w14:ligatures w14:val="standardContextual"/>
        </w:rPr>
        <w:tab/>
      </w:r>
      <w:r w:rsidRPr="00D213D3">
        <w:rPr>
          <w:rFonts w:cs="Arial"/>
          <w:noProof/>
        </w:rPr>
        <w:t>K</w:t>
      </w:r>
      <w:r w:rsidRPr="00D213D3">
        <w:rPr>
          <w:rFonts w:cs="Arial"/>
          <w:noProof/>
          <w:vertAlign w:val="subscript"/>
        </w:rPr>
        <w:t>NRP</w:t>
      </w:r>
      <w:r w:rsidRPr="00D213D3">
        <w:rPr>
          <w:rFonts w:cs="Arial"/>
          <w:noProof/>
        </w:rPr>
        <w:t xml:space="preserve"> ID</w:t>
      </w:r>
      <w:r>
        <w:rPr>
          <w:noProof/>
        </w:rPr>
        <w:tab/>
      </w:r>
      <w:r>
        <w:rPr>
          <w:noProof/>
        </w:rPr>
        <w:fldChar w:fldCharType="begin" w:fldLock="1"/>
      </w:r>
      <w:r>
        <w:rPr>
          <w:noProof/>
        </w:rPr>
        <w:instrText xml:space="preserve"> PAGEREF _Toc178268925 \h </w:instrText>
      </w:r>
      <w:r>
        <w:rPr>
          <w:noProof/>
        </w:rPr>
      </w:r>
      <w:r>
        <w:rPr>
          <w:noProof/>
        </w:rPr>
        <w:fldChar w:fldCharType="separate"/>
      </w:r>
      <w:r>
        <w:rPr>
          <w:noProof/>
        </w:rPr>
        <w:t>76</w:t>
      </w:r>
      <w:r>
        <w:rPr>
          <w:noProof/>
        </w:rPr>
        <w:fldChar w:fldCharType="end"/>
      </w:r>
    </w:p>
    <w:p w14:paraId="58DC7302" w14:textId="2826F082"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Direct link establishment accept</w:t>
      </w:r>
      <w:r>
        <w:rPr>
          <w:noProof/>
        </w:rPr>
        <w:tab/>
      </w:r>
      <w:r>
        <w:rPr>
          <w:noProof/>
        </w:rPr>
        <w:fldChar w:fldCharType="begin" w:fldLock="1"/>
      </w:r>
      <w:r>
        <w:rPr>
          <w:noProof/>
        </w:rPr>
        <w:instrText xml:space="preserve"> PAGEREF _Toc178268926 \h </w:instrText>
      </w:r>
      <w:r>
        <w:rPr>
          <w:noProof/>
        </w:rPr>
      </w:r>
      <w:r>
        <w:rPr>
          <w:noProof/>
        </w:rPr>
        <w:fldChar w:fldCharType="separate"/>
      </w:r>
      <w:r>
        <w:rPr>
          <w:noProof/>
        </w:rPr>
        <w:t>76</w:t>
      </w:r>
      <w:r>
        <w:rPr>
          <w:noProof/>
        </w:rPr>
        <w:fldChar w:fldCharType="end"/>
      </w:r>
    </w:p>
    <w:p w14:paraId="1C34FAC1" w14:textId="1CC9D1F9"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_Toc178268927 \h </w:instrText>
      </w:r>
      <w:r>
        <w:rPr>
          <w:noProof/>
        </w:rPr>
      </w:r>
      <w:r>
        <w:rPr>
          <w:noProof/>
        </w:rPr>
        <w:fldChar w:fldCharType="separate"/>
      </w:r>
      <w:r>
        <w:rPr>
          <w:noProof/>
        </w:rPr>
        <w:t>76</w:t>
      </w:r>
      <w:r>
        <w:rPr>
          <w:noProof/>
        </w:rPr>
        <w:fldChar w:fldCharType="end"/>
      </w:r>
    </w:p>
    <w:p w14:paraId="37848E96" w14:textId="769DBAA9"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_Toc178268928 \h </w:instrText>
      </w:r>
      <w:r>
        <w:rPr>
          <w:noProof/>
        </w:rPr>
      </w:r>
      <w:r>
        <w:rPr>
          <w:noProof/>
        </w:rPr>
        <w:fldChar w:fldCharType="separate"/>
      </w:r>
      <w:r>
        <w:rPr>
          <w:noProof/>
        </w:rPr>
        <w:t>76</w:t>
      </w:r>
      <w:r>
        <w:rPr>
          <w:noProof/>
        </w:rPr>
        <w:fldChar w:fldCharType="end"/>
      </w:r>
    </w:p>
    <w:p w14:paraId="735EED7A" w14:textId="114DF152"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_Toc178268929 \h </w:instrText>
      </w:r>
      <w:r>
        <w:rPr>
          <w:noProof/>
        </w:rPr>
      </w:r>
      <w:r>
        <w:rPr>
          <w:noProof/>
        </w:rPr>
        <w:fldChar w:fldCharType="separate"/>
      </w:r>
      <w:r>
        <w:rPr>
          <w:noProof/>
        </w:rPr>
        <w:t>76</w:t>
      </w:r>
      <w:r>
        <w:rPr>
          <w:noProof/>
        </w:rPr>
        <w:fldChar w:fldCharType="end"/>
      </w:r>
    </w:p>
    <w:p w14:paraId="1BC94B1F" w14:textId="46EA1F6B"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w:t>
      </w:r>
      <w:r>
        <w:rPr>
          <w:noProof/>
        </w:rPr>
        <w:t>.</w:t>
      </w:r>
      <w:r w:rsidRPr="00D213D3">
        <w:rPr>
          <w:rFonts w:eastAsia="SimSun"/>
          <w:noProof/>
          <w:lang w:val="en-US"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_Toc178268930 \h </w:instrText>
      </w:r>
      <w:r>
        <w:rPr>
          <w:noProof/>
        </w:rPr>
      </w:r>
      <w:r>
        <w:rPr>
          <w:noProof/>
        </w:rPr>
        <w:fldChar w:fldCharType="separate"/>
      </w:r>
      <w:r>
        <w:rPr>
          <w:noProof/>
        </w:rPr>
        <w:t>77</w:t>
      </w:r>
      <w:r>
        <w:rPr>
          <w:noProof/>
        </w:rPr>
        <w:fldChar w:fldCharType="end"/>
      </w:r>
    </w:p>
    <w:p w14:paraId="1453AA06" w14:textId="16623D81"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w:t>
      </w:r>
      <w:r>
        <w:rPr>
          <w:noProof/>
        </w:rPr>
        <w:t>.</w:t>
      </w:r>
      <w:r w:rsidRPr="00D213D3">
        <w:rPr>
          <w:rFonts w:eastAsia="SimSun"/>
          <w:noProof/>
          <w:lang w:val="en-US"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D213D3">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_Toc178268931 \h </w:instrText>
      </w:r>
      <w:r>
        <w:rPr>
          <w:noProof/>
        </w:rPr>
      </w:r>
      <w:r>
        <w:rPr>
          <w:noProof/>
        </w:rPr>
        <w:fldChar w:fldCharType="separate"/>
      </w:r>
      <w:r>
        <w:rPr>
          <w:noProof/>
        </w:rPr>
        <w:t>77</w:t>
      </w:r>
      <w:r>
        <w:rPr>
          <w:noProof/>
        </w:rPr>
        <w:fldChar w:fldCharType="end"/>
      </w:r>
    </w:p>
    <w:p w14:paraId="68AE5FC6" w14:textId="773A89CF"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w:t>
      </w:r>
      <w:r>
        <w:rPr>
          <w:noProof/>
        </w:rPr>
        <w:t>.</w:t>
      </w:r>
      <w:r w:rsidRPr="00D213D3">
        <w:rPr>
          <w:rFonts w:eastAsia="SimSun"/>
          <w:noProof/>
          <w:lang w:val="en-US" w:eastAsia="zh-CN"/>
        </w:rPr>
        <w:t>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_Toc178268932 \h </w:instrText>
      </w:r>
      <w:r>
        <w:rPr>
          <w:noProof/>
        </w:rPr>
      </w:r>
      <w:r>
        <w:rPr>
          <w:noProof/>
        </w:rPr>
        <w:fldChar w:fldCharType="separate"/>
      </w:r>
      <w:r>
        <w:rPr>
          <w:noProof/>
        </w:rPr>
        <w:t>77</w:t>
      </w:r>
      <w:r>
        <w:rPr>
          <w:noProof/>
        </w:rPr>
        <w:fldChar w:fldCharType="end"/>
      </w:r>
    </w:p>
    <w:p w14:paraId="049D2698" w14:textId="5DF8B4D1"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w:t>
      </w:r>
      <w:r>
        <w:rPr>
          <w:noProof/>
        </w:rPr>
        <w:t>.</w:t>
      </w:r>
      <w:r w:rsidRPr="00D213D3">
        <w:rPr>
          <w:rFonts w:eastAsia="SimSun"/>
          <w:noProof/>
          <w:lang w:val="en-US" w:eastAsia="zh-CN"/>
        </w:rPr>
        <w:t>3</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D213D3">
        <w:rPr>
          <w:rFonts w:eastAsia="SimSun"/>
          <w:noProof/>
          <w:lang w:val="en-US" w:eastAsia="zh-CN"/>
        </w:rPr>
        <w:t>modification accept</w:t>
      </w:r>
      <w:r>
        <w:rPr>
          <w:noProof/>
        </w:rPr>
        <w:tab/>
      </w:r>
      <w:r>
        <w:rPr>
          <w:noProof/>
        </w:rPr>
        <w:fldChar w:fldCharType="begin" w:fldLock="1"/>
      </w:r>
      <w:r>
        <w:rPr>
          <w:noProof/>
        </w:rPr>
        <w:instrText xml:space="preserve"> PAGEREF _Toc178268933 \h </w:instrText>
      </w:r>
      <w:r>
        <w:rPr>
          <w:noProof/>
        </w:rPr>
      </w:r>
      <w:r>
        <w:rPr>
          <w:noProof/>
        </w:rPr>
        <w:fldChar w:fldCharType="separate"/>
      </w:r>
      <w:r>
        <w:rPr>
          <w:noProof/>
        </w:rPr>
        <w:t>77</w:t>
      </w:r>
      <w:r>
        <w:rPr>
          <w:noProof/>
        </w:rPr>
        <w:fldChar w:fldCharType="end"/>
      </w:r>
    </w:p>
    <w:p w14:paraId="1BDE4BC5" w14:textId="7A658F1C"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lastRenderedPageBreak/>
        <w:t>7</w:t>
      </w:r>
      <w:r>
        <w:rPr>
          <w:noProof/>
        </w:rPr>
        <w:t>.</w:t>
      </w:r>
      <w:r w:rsidRPr="00D213D3">
        <w:rPr>
          <w:rFonts w:eastAsia="SimSun"/>
          <w:noProof/>
          <w:lang w:val="en-US" w:eastAsia="zh-CN"/>
        </w:rPr>
        <w:t>3.5.1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_Toc178268934 \h </w:instrText>
      </w:r>
      <w:r>
        <w:rPr>
          <w:noProof/>
        </w:rPr>
      </w:r>
      <w:r>
        <w:rPr>
          <w:noProof/>
        </w:rPr>
        <w:fldChar w:fldCharType="separate"/>
      </w:r>
      <w:r>
        <w:rPr>
          <w:noProof/>
        </w:rPr>
        <w:t>77</w:t>
      </w:r>
      <w:r>
        <w:rPr>
          <w:noProof/>
        </w:rPr>
        <w:fldChar w:fldCharType="end"/>
      </w:r>
    </w:p>
    <w:p w14:paraId="3A0D8109" w14:textId="21B2C2AA"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7.3.5.2</w:t>
      </w:r>
      <w:r>
        <w:rPr>
          <w:rFonts w:asciiTheme="minorHAnsi" w:eastAsiaTheme="minorEastAsia" w:hAnsiTheme="minorHAnsi" w:cstheme="minorBidi"/>
          <w:noProof/>
          <w:kern w:val="2"/>
          <w:sz w:val="22"/>
          <w:szCs w:val="22"/>
          <w:lang w:eastAsia="en-GB"/>
          <w14:ligatures w14:val="standardContextual"/>
        </w:rPr>
        <w:tab/>
      </w:r>
      <w:r>
        <w:rPr>
          <w:noProof/>
        </w:rPr>
        <w:t>QoS flow descriptions</w:t>
      </w:r>
      <w:r>
        <w:rPr>
          <w:noProof/>
        </w:rPr>
        <w:tab/>
      </w:r>
      <w:r>
        <w:rPr>
          <w:noProof/>
        </w:rPr>
        <w:fldChar w:fldCharType="begin" w:fldLock="1"/>
      </w:r>
      <w:r>
        <w:rPr>
          <w:noProof/>
        </w:rPr>
        <w:instrText xml:space="preserve"> PAGEREF _Toc178268935 \h </w:instrText>
      </w:r>
      <w:r>
        <w:rPr>
          <w:noProof/>
        </w:rPr>
      </w:r>
      <w:r>
        <w:rPr>
          <w:noProof/>
        </w:rPr>
        <w:fldChar w:fldCharType="separate"/>
      </w:r>
      <w:r>
        <w:rPr>
          <w:noProof/>
        </w:rPr>
        <w:t>77</w:t>
      </w:r>
      <w:r>
        <w:rPr>
          <w:noProof/>
        </w:rPr>
        <w:fldChar w:fldCharType="end"/>
      </w:r>
    </w:p>
    <w:p w14:paraId="331C0026" w14:textId="54158656"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7</w:t>
      </w:r>
      <w:r>
        <w:rPr>
          <w:noProof/>
        </w:rPr>
        <w:t>.</w:t>
      </w:r>
      <w:r w:rsidRPr="00D213D3">
        <w:rPr>
          <w:noProof/>
          <w:lang w:val="en-US" w:eastAsia="zh-CN"/>
        </w:rPr>
        <w:t>3</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D213D3">
        <w:rPr>
          <w:noProof/>
          <w:lang w:val="en-US" w:eastAsia="zh-CN"/>
        </w:rPr>
        <w:t>release</w:t>
      </w:r>
      <w:r>
        <w:rPr>
          <w:noProof/>
        </w:rPr>
        <w:t xml:space="preserve"> request</w:t>
      </w:r>
      <w:r>
        <w:rPr>
          <w:noProof/>
        </w:rPr>
        <w:tab/>
      </w:r>
      <w:r>
        <w:rPr>
          <w:noProof/>
        </w:rPr>
        <w:fldChar w:fldCharType="begin" w:fldLock="1"/>
      </w:r>
      <w:r>
        <w:rPr>
          <w:noProof/>
        </w:rPr>
        <w:instrText xml:space="preserve"> PAGEREF _Toc178268936 \h </w:instrText>
      </w:r>
      <w:r>
        <w:rPr>
          <w:noProof/>
        </w:rPr>
      </w:r>
      <w:r>
        <w:rPr>
          <w:noProof/>
        </w:rPr>
        <w:fldChar w:fldCharType="separate"/>
      </w:r>
      <w:r>
        <w:rPr>
          <w:noProof/>
        </w:rPr>
        <w:t>78</w:t>
      </w:r>
      <w:r>
        <w:rPr>
          <w:noProof/>
        </w:rPr>
        <w:fldChar w:fldCharType="end"/>
      </w:r>
    </w:p>
    <w:p w14:paraId="543E8F64" w14:textId="6E715109"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7</w:t>
      </w:r>
      <w:r>
        <w:rPr>
          <w:noProof/>
        </w:rPr>
        <w:t>.</w:t>
      </w:r>
      <w:r w:rsidRPr="00D213D3">
        <w:rPr>
          <w:noProof/>
          <w:lang w:val="en-US" w:eastAsia="zh-CN"/>
        </w:rPr>
        <w:t>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_Toc178268937 \h </w:instrText>
      </w:r>
      <w:r>
        <w:rPr>
          <w:noProof/>
        </w:rPr>
      </w:r>
      <w:r>
        <w:rPr>
          <w:noProof/>
        </w:rPr>
        <w:fldChar w:fldCharType="separate"/>
      </w:r>
      <w:r>
        <w:rPr>
          <w:noProof/>
        </w:rPr>
        <w:t>78</w:t>
      </w:r>
      <w:r>
        <w:rPr>
          <w:noProof/>
        </w:rPr>
        <w:fldChar w:fldCharType="end"/>
      </w:r>
    </w:p>
    <w:p w14:paraId="7F0FC425" w14:textId="11A2A010"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7</w:t>
      </w:r>
      <w:r>
        <w:rPr>
          <w:noProof/>
        </w:rPr>
        <w:t>.</w:t>
      </w:r>
      <w:r w:rsidRPr="00D213D3">
        <w:rPr>
          <w:noProof/>
          <w:lang w:val="en-US" w:eastAsia="zh-CN"/>
        </w:rPr>
        <w:t>3</w:t>
      </w:r>
      <w:r>
        <w:rPr>
          <w:noProof/>
        </w:rPr>
        <w:t>.7</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D213D3">
        <w:rPr>
          <w:noProof/>
          <w:lang w:val="en-US" w:eastAsia="zh-CN"/>
        </w:rPr>
        <w:t>release</w:t>
      </w:r>
      <w:r>
        <w:rPr>
          <w:noProof/>
        </w:rPr>
        <w:t xml:space="preserve"> </w:t>
      </w:r>
      <w:r w:rsidRPr="00D213D3">
        <w:rPr>
          <w:noProof/>
          <w:lang w:val="en-US" w:eastAsia="zh-CN"/>
        </w:rPr>
        <w:t>accept</w:t>
      </w:r>
      <w:r>
        <w:rPr>
          <w:noProof/>
        </w:rPr>
        <w:tab/>
      </w:r>
      <w:r>
        <w:rPr>
          <w:noProof/>
        </w:rPr>
        <w:fldChar w:fldCharType="begin" w:fldLock="1"/>
      </w:r>
      <w:r>
        <w:rPr>
          <w:noProof/>
        </w:rPr>
        <w:instrText xml:space="preserve"> PAGEREF _Toc178268938 \h </w:instrText>
      </w:r>
      <w:r>
        <w:rPr>
          <w:noProof/>
        </w:rPr>
      </w:r>
      <w:r>
        <w:rPr>
          <w:noProof/>
        </w:rPr>
        <w:fldChar w:fldCharType="separate"/>
      </w:r>
      <w:r>
        <w:rPr>
          <w:noProof/>
        </w:rPr>
        <w:t>78</w:t>
      </w:r>
      <w:r>
        <w:rPr>
          <w:noProof/>
        </w:rPr>
        <w:fldChar w:fldCharType="end"/>
      </w:r>
    </w:p>
    <w:p w14:paraId="1AE4B0F6" w14:textId="0E4E4385"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7</w:t>
      </w:r>
      <w:r>
        <w:rPr>
          <w:noProof/>
        </w:rPr>
        <w:t>.</w:t>
      </w:r>
      <w:r w:rsidRPr="00D213D3">
        <w:rPr>
          <w:noProof/>
          <w:lang w:val="en-US" w:eastAsia="zh-CN"/>
        </w:rPr>
        <w:t>3.7.1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_Toc178268939 \h </w:instrText>
      </w:r>
      <w:r>
        <w:rPr>
          <w:noProof/>
        </w:rPr>
      </w:r>
      <w:r>
        <w:rPr>
          <w:noProof/>
        </w:rPr>
        <w:fldChar w:fldCharType="separate"/>
      </w:r>
      <w:r>
        <w:rPr>
          <w:noProof/>
        </w:rPr>
        <w:t>78</w:t>
      </w:r>
      <w:r>
        <w:rPr>
          <w:noProof/>
        </w:rPr>
        <w:fldChar w:fldCharType="end"/>
      </w:r>
    </w:p>
    <w:p w14:paraId="52658809" w14:textId="5507FFE9"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7.3.8</w:t>
      </w:r>
      <w:r>
        <w:rPr>
          <w:rFonts w:asciiTheme="minorHAnsi" w:eastAsiaTheme="minorEastAsia" w:hAnsiTheme="minorHAnsi" w:cstheme="minorBidi"/>
          <w:noProof/>
          <w:kern w:val="2"/>
          <w:sz w:val="22"/>
          <w:szCs w:val="22"/>
          <w:lang w:eastAsia="en-GB"/>
          <w14:ligatures w14:val="standardContextual"/>
        </w:rPr>
        <w:tab/>
      </w:r>
      <w:r>
        <w:rPr>
          <w:noProof/>
        </w:rPr>
        <w:t>Direct link keepalive request</w:t>
      </w:r>
      <w:r>
        <w:rPr>
          <w:noProof/>
        </w:rPr>
        <w:tab/>
      </w:r>
      <w:r>
        <w:rPr>
          <w:noProof/>
        </w:rPr>
        <w:fldChar w:fldCharType="begin" w:fldLock="1"/>
      </w:r>
      <w:r>
        <w:rPr>
          <w:noProof/>
        </w:rPr>
        <w:instrText xml:space="preserve"> PAGEREF _Toc178268940 \h </w:instrText>
      </w:r>
      <w:r>
        <w:rPr>
          <w:noProof/>
        </w:rPr>
      </w:r>
      <w:r>
        <w:rPr>
          <w:noProof/>
        </w:rPr>
        <w:fldChar w:fldCharType="separate"/>
      </w:r>
      <w:r>
        <w:rPr>
          <w:noProof/>
        </w:rPr>
        <w:t>78</w:t>
      </w:r>
      <w:r>
        <w:rPr>
          <w:noProof/>
        </w:rPr>
        <w:fldChar w:fldCharType="end"/>
      </w:r>
    </w:p>
    <w:p w14:paraId="1C20A3BA" w14:textId="52D25A59"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7.3.8.1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_Toc178268941 \h </w:instrText>
      </w:r>
      <w:r>
        <w:rPr>
          <w:noProof/>
        </w:rPr>
      </w:r>
      <w:r>
        <w:rPr>
          <w:noProof/>
        </w:rPr>
        <w:fldChar w:fldCharType="separate"/>
      </w:r>
      <w:r>
        <w:rPr>
          <w:noProof/>
        </w:rPr>
        <w:t>78</w:t>
      </w:r>
      <w:r>
        <w:rPr>
          <w:noProof/>
        </w:rPr>
        <w:fldChar w:fldCharType="end"/>
      </w:r>
    </w:p>
    <w:p w14:paraId="2B35E3F9" w14:textId="7393A540"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7.3.8.2</w:t>
      </w:r>
      <w:r>
        <w:rPr>
          <w:rFonts w:asciiTheme="minorHAnsi" w:eastAsiaTheme="minorEastAsia" w:hAnsiTheme="minorHAnsi" w:cstheme="minorBidi"/>
          <w:noProof/>
          <w:kern w:val="2"/>
          <w:sz w:val="22"/>
          <w:szCs w:val="22"/>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_Toc178268942 \h </w:instrText>
      </w:r>
      <w:r>
        <w:rPr>
          <w:noProof/>
        </w:rPr>
      </w:r>
      <w:r>
        <w:rPr>
          <w:noProof/>
        </w:rPr>
        <w:fldChar w:fldCharType="separate"/>
      </w:r>
      <w:r>
        <w:rPr>
          <w:noProof/>
        </w:rPr>
        <w:t>79</w:t>
      </w:r>
      <w:r>
        <w:rPr>
          <w:noProof/>
        </w:rPr>
        <w:fldChar w:fldCharType="end"/>
      </w:r>
    </w:p>
    <w:p w14:paraId="4D779349" w14:textId="4DD8D3CA"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7.3.9</w:t>
      </w:r>
      <w:r>
        <w:rPr>
          <w:rFonts w:asciiTheme="minorHAnsi" w:eastAsiaTheme="minorEastAsia" w:hAnsiTheme="minorHAnsi" w:cstheme="minorBidi"/>
          <w:noProof/>
          <w:kern w:val="2"/>
          <w:sz w:val="22"/>
          <w:szCs w:val="22"/>
          <w:lang w:eastAsia="en-GB"/>
          <w14:ligatures w14:val="standardContextual"/>
        </w:rPr>
        <w:tab/>
      </w:r>
      <w:r>
        <w:rPr>
          <w:noProof/>
        </w:rPr>
        <w:t>Direct link keepalive response</w:t>
      </w:r>
      <w:r>
        <w:rPr>
          <w:noProof/>
        </w:rPr>
        <w:tab/>
      </w:r>
      <w:r>
        <w:rPr>
          <w:noProof/>
        </w:rPr>
        <w:fldChar w:fldCharType="begin" w:fldLock="1"/>
      </w:r>
      <w:r>
        <w:rPr>
          <w:noProof/>
        </w:rPr>
        <w:instrText xml:space="preserve"> PAGEREF _Toc178268943 \h </w:instrText>
      </w:r>
      <w:r>
        <w:rPr>
          <w:noProof/>
        </w:rPr>
      </w:r>
      <w:r>
        <w:rPr>
          <w:noProof/>
        </w:rPr>
        <w:fldChar w:fldCharType="separate"/>
      </w:r>
      <w:r>
        <w:rPr>
          <w:noProof/>
        </w:rPr>
        <w:t>79</w:t>
      </w:r>
      <w:r>
        <w:rPr>
          <w:noProof/>
        </w:rPr>
        <w:fldChar w:fldCharType="end"/>
      </w:r>
    </w:p>
    <w:p w14:paraId="7F5A2A76" w14:textId="4FBA8496"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7.3.9.1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_Toc178268944 \h </w:instrText>
      </w:r>
      <w:r>
        <w:rPr>
          <w:noProof/>
        </w:rPr>
      </w:r>
      <w:r>
        <w:rPr>
          <w:noProof/>
        </w:rPr>
        <w:fldChar w:fldCharType="separate"/>
      </w:r>
      <w:r>
        <w:rPr>
          <w:noProof/>
        </w:rPr>
        <w:t>79</w:t>
      </w:r>
      <w:r>
        <w:rPr>
          <w:noProof/>
        </w:rPr>
        <w:fldChar w:fldCharType="end"/>
      </w:r>
    </w:p>
    <w:p w14:paraId="411BF3FE" w14:textId="72EBEBA2"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7.3.10</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request</w:t>
      </w:r>
      <w:r>
        <w:rPr>
          <w:noProof/>
        </w:rPr>
        <w:tab/>
      </w:r>
      <w:r>
        <w:rPr>
          <w:noProof/>
        </w:rPr>
        <w:fldChar w:fldCharType="begin" w:fldLock="1"/>
      </w:r>
      <w:r>
        <w:rPr>
          <w:noProof/>
        </w:rPr>
        <w:instrText xml:space="preserve"> PAGEREF _Toc178268945 \h </w:instrText>
      </w:r>
      <w:r>
        <w:rPr>
          <w:noProof/>
        </w:rPr>
      </w:r>
      <w:r>
        <w:rPr>
          <w:noProof/>
        </w:rPr>
        <w:fldChar w:fldCharType="separate"/>
      </w:r>
      <w:r>
        <w:rPr>
          <w:noProof/>
        </w:rPr>
        <w:t>79</w:t>
      </w:r>
      <w:r>
        <w:rPr>
          <w:noProof/>
        </w:rPr>
        <w:fldChar w:fldCharType="end"/>
      </w:r>
    </w:p>
    <w:p w14:paraId="686C2C51" w14:textId="6249F187"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7.3.10.1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_Toc178268946 \h </w:instrText>
      </w:r>
      <w:r>
        <w:rPr>
          <w:noProof/>
        </w:rPr>
      </w:r>
      <w:r>
        <w:rPr>
          <w:noProof/>
        </w:rPr>
        <w:fldChar w:fldCharType="separate"/>
      </w:r>
      <w:r>
        <w:rPr>
          <w:noProof/>
        </w:rPr>
        <w:t>79</w:t>
      </w:r>
      <w:r>
        <w:rPr>
          <w:noProof/>
        </w:rPr>
        <w:fldChar w:fldCharType="end"/>
      </w:r>
    </w:p>
    <w:p w14:paraId="18ECFF7D" w14:textId="0D8621DC"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response</w:t>
      </w:r>
      <w:r>
        <w:rPr>
          <w:noProof/>
        </w:rPr>
        <w:tab/>
      </w:r>
      <w:r>
        <w:rPr>
          <w:noProof/>
        </w:rPr>
        <w:fldChar w:fldCharType="begin" w:fldLock="1"/>
      </w:r>
      <w:r>
        <w:rPr>
          <w:noProof/>
        </w:rPr>
        <w:instrText xml:space="preserve"> PAGEREF _Toc178268947 \h </w:instrText>
      </w:r>
      <w:r>
        <w:rPr>
          <w:noProof/>
        </w:rPr>
      </w:r>
      <w:r>
        <w:rPr>
          <w:noProof/>
        </w:rPr>
        <w:fldChar w:fldCharType="separate"/>
      </w:r>
      <w:r>
        <w:rPr>
          <w:noProof/>
        </w:rPr>
        <w:t>80</w:t>
      </w:r>
      <w:r>
        <w:rPr>
          <w:noProof/>
        </w:rPr>
        <w:fldChar w:fldCharType="end"/>
      </w:r>
    </w:p>
    <w:p w14:paraId="57120CA4" w14:textId="0157BA9F"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_Toc178268948 \h </w:instrText>
      </w:r>
      <w:r>
        <w:rPr>
          <w:noProof/>
        </w:rPr>
      </w:r>
      <w:r>
        <w:rPr>
          <w:noProof/>
        </w:rPr>
        <w:fldChar w:fldCharType="separate"/>
      </w:r>
      <w:r>
        <w:rPr>
          <w:noProof/>
        </w:rPr>
        <w:t>80</w:t>
      </w:r>
      <w:r>
        <w:rPr>
          <w:noProof/>
        </w:rPr>
        <w:fldChar w:fldCharType="end"/>
      </w:r>
    </w:p>
    <w:p w14:paraId="6A7BCC30" w14:textId="47D2FA62"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reject</w:t>
      </w:r>
      <w:r>
        <w:rPr>
          <w:noProof/>
        </w:rPr>
        <w:tab/>
      </w:r>
      <w:r>
        <w:rPr>
          <w:noProof/>
        </w:rPr>
        <w:fldChar w:fldCharType="begin" w:fldLock="1"/>
      </w:r>
      <w:r>
        <w:rPr>
          <w:noProof/>
        </w:rPr>
        <w:instrText xml:space="preserve"> PAGEREF _Toc178268949 \h </w:instrText>
      </w:r>
      <w:r>
        <w:rPr>
          <w:noProof/>
        </w:rPr>
      </w:r>
      <w:r>
        <w:rPr>
          <w:noProof/>
        </w:rPr>
        <w:fldChar w:fldCharType="separate"/>
      </w:r>
      <w:r>
        <w:rPr>
          <w:noProof/>
        </w:rPr>
        <w:t>80</w:t>
      </w:r>
      <w:r>
        <w:rPr>
          <w:noProof/>
        </w:rPr>
        <w:fldChar w:fldCharType="end"/>
      </w:r>
    </w:p>
    <w:p w14:paraId="2A553AC2" w14:textId="20C59BAB"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_Toc178268950 \h </w:instrText>
      </w:r>
      <w:r>
        <w:rPr>
          <w:noProof/>
        </w:rPr>
      </w:r>
      <w:r>
        <w:rPr>
          <w:noProof/>
        </w:rPr>
        <w:fldChar w:fldCharType="separate"/>
      </w:r>
      <w:r>
        <w:rPr>
          <w:noProof/>
        </w:rPr>
        <w:t>80</w:t>
      </w:r>
      <w:r>
        <w:rPr>
          <w:noProof/>
        </w:rPr>
        <w:fldChar w:fldCharType="end"/>
      </w:r>
    </w:p>
    <w:p w14:paraId="22BBFED8" w14:textId="7CD47545"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Direct link security mode command</w:t>
      </w:r>
      <w:r>
        <w:rPr>
          <w:noProof/>
        </w:rPr>
        <w:tab/>
      </w:r>
      <w:r>
        <w:rPr>
          <w:noProof/>
        </w:rPr>
        <w:fldChar w:fldCharType="begin" w:fldLock="1"/>
      </w:r>
      <w:r>
        <w:rPr>
          <w:noProof/>
        </w:rPr>
        <w:instrText xml:space="preserve"> PAGEREF _Toc178268951 \h </w:instrText>
      </w:r>
      <w:r>
        <w:rPr>
          <w:noProof/>
        </w:rPr>
      </w:r>
      <w:r>
        <w:rPr>
          <w:noProof/>
        </w:rPr>
        <w:fldChar w:fldCharType="separate"/>
      </w:r>
      <w:r>
        <w:rPr>
          <w:noProof/>
        </w:rPr>
        <w:t>81</w:t>
      </w:r>
      <w:r>
        <w:rPr>
          <w:noProof/>
        </w:rPr>
        <w:fldChar w:fldCharType="end"/>
      </w:r>
    </w:p>
    <w:p w14:paraId="212C5A32" w14:textId="3A238910"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_Toc178268952 \h </w:instrText>
      </w:r>
      <w:r>
        <w:rPr>
          <w:noProof/>
        </w:rPr>
      </w:r>
      <w:r>
        <w:rPr>
          <w:noProof/>
        </w:rPr>
        <w:fldChar w:fldCharType="separate"/>
      </w:r>
      <w:r>
        <w:rPr>
          <w:noProof/>
        </w:rPr>
        <w:t>81</w:t>
      </w:r>
      <w:r>
        <w:rPr>
          <w:noProof/>
        </w:rPr>
        <w:fldChar w:fldCharType="end"/>
      </w:r>
    </w:p>
    <w:p w14:paraId="3D8CECB5" w14:textId="56A3231A"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7.3.13.2</w:t>
      </w:r>
      <w:r>
        <w:rPr>
          <w:rFonts w:asciiTheme="minorHAnsi" w:eastAsiaTheme="minorEastAsia" w:hAnsiTheme="minorHAnsi" w:cstheme="minorBidi"/>
          <w:noProof/>
          <w:kern w:val="2"/>
          <w:sz w:val="22"/>
          <w:szCs w:val="22"/>
          <w:lang w:eastAsia="en-GB"/>
          <w14:ligatures w14:val="standardContextual"/>
        </w:rPr>
        <w:tab/>
      </w:r>
      <w:r>
        <w:rPr>
          <w:noProof/>
        </w:rPr>
        <w:t>Nonce_2</w:t>
      </w:r>
      <w:r>
        <w:rPr>
          <w:noProof/>
        </w:rPr>
        <w:tab/>
      </w:r>
      <w:r>
        <w:rPr>
          <w:noProof/>
        </w:rPr>
        <w:fldChar w:fldCharType="begin" w:fldLock="1"/>
      </w:r>
      <w:r>
        <w:rPr>
          <w:noProof/>
        </w:rPr>
        <w:instrText xml:space="preserve"> PAGEREF _Toc178268953 \h </w:instrText>
      </w:r>
      <w:r>
        <w:rPr>
          <w:noProof/>
        </w:rPr>
      </w:r>
      <w:r>
        <w:rPr>
          <w:noProof/>
        </w:rPr>
        <w:fldChar w:fldCharType="separate"/>
      </w:r>
      <w:r>
        <w:rPr>
          <w:noProof/>
        </w:rPr>
        <w:t>81</w:t>
      </w:r>
      <w:r>
        <w:rPr>
          <w:noProof/>
        </w:rPr>
        <w:fldChar w:fldCharType="end"/>
      </w:r>
    </w:p>
    <w:p w14:paraId="6261AC9A" w14:textId="3ACA9BB0"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7.3.13.3</w:t>
      </w:r>
      <w:r>
        <w:rPr>
          <w:rFonts w:asciiTheme="minorHAnsi" w:eastAsiaTheme="minorEastAsia" w:hAnsiTheme="minorHAnsi" w:cstheme="minorBidi"/>
          <w:noProof/>
          <w:kern w:val="2"/>
          <w:sz w:val="22"/>
          <w:szCs w:val="22"/>
          <w:lang w:eastAsia="en-GB"/>
          <w14:ligatures w14:val="standardContextual"/>
        </w:rPr>
        <w:tab/>
      </w:r>
      <w:r>
        <w:rPr>
          <w:noProof/>
        </w:rPr>
        <w:t>LSB of KNRP-sess ID</w:t>
      </w:r>
      <w:r>
        <w:rPr>
          <w:noProof/>
        </w:rPr>
        <w:tab/>
      </w:r>
      <w:r>
        <w:rPr>
          <w:noProof/>
        </w:rPr>
        <w:fldChar w:fldCharType="begin" w:fldLock="1"/>
      </w:r>
      <w:r>
        <w:rPr>
          <w:noProof/>
        </w:rPr>
        <w:instrText xml:space="preserve"> PAGEREF _Toc178268954 \h </w:instrText>
      </w:r>
      <w:r>
        <w:rPr>
          <w:noProof/>
        </w:rPr>
      </w:r>
      <w:r>
        <w:rPr>
          <w:noProof/>
        </w:rPr>
        <w:fldChar w:fldCharType="separate"/>
      </w:r>
      <w:r>
        <w:rPr>
          <w:noProof/>
        </w:rPr>
        <w:t>81</w:t>
      </w:r>
      <w:r>
        <w:rPr>
          <w:noProof/>
        </w:rPr>
        <w:fldChar w:fldCharType="end"/>
      </w:r>
    </w:p>
    <w:p w14:paraId="58276969" w14:textId="3E406576"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7.3.13.4</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_Toc178268955 \h </w:instrText>
      </w:r>
      <w:r>
        <w:rPr>
          <w:noProof/>
        </w:rPr>
      </w:r>
      <w:r>
        <w:rPr>
          <w:noProof/>
        </w:rPr>
        <w:fldChar w:fldCharType="separate"/>
      </w:r>
      <w:r>
        <w:rPr>
          <w:noProof/>
        </w:rPr>
        <w:t>81</w:t>
      </w:r>
      <w:r>
        <w:rPr>
          <w:noProof/>
        </w:rPr>
        <w:fldChar w:fldCharType="end"/>
      </w:r>
    </w:p>
    <w:p w14:paraId="7B03B656" w14:textId="7D59D6A5"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7.3.13.5</w:t>
      </w:r>
      <w:r>
        <w:rPr>
          <w:rFonts w:asciiTheme="minorHAnsi" w:eastAsiaTheme="minorEastAsia" w:hAnsiTheme="minorHAnsi" w:cstheme="minorBidi"/>
          <w:noProof/>
          <w:kern w:val="2"/>
          <w:sz w:val="22"/>
          <w:szCs w:val="22"/>
          <w:lang w:eastAsia="en-GB"/>
          <w14:ligatures w14:val="standardContextual"/>
        </w:rPr>
        <w:tab/>
      </w:r>
      <w:r>
        <w:rPr>
          <w:noProof/>
        </w:rPr>
        <w:t xml:space="preserve">MSBs of </w:t>
      </w:r>
      <w:r>
        <w:rPr>
          <w:noProof/>
          <w:lang w:eastAsia="ja-JP"/>
        </w:rPr>
        <w:t>K</w:t>
      </w:r>
      <w:r w:rsidRPr="00D213D3">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_Toc178268956 \h </w:instrText>
      </w:r>
      <w:r>
        <w:rPr>
          <w:noProof/>
        </w:rPr>
      </w:r>
      <w:r>
        <w:rPr>
          <w:noProof/>
        </w:rPr>
        <w:fldChar w:fldCharType="separate"/>
      </w:r>
      <w:r>
        <w:rPr>
          <w:noProof/>
        </w:rPr>
        <w:t>81</w:t>
      </w:r>
      <w:r>
        <w:rPr>
          <w:noProof/>
        </w:rPr>
        <w:fldChar w:fldCharType="end"/>
      </w:r>
    </w:p>
    <w:p w14:paraId="5876EF3C" w14:textId="17580E31"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ja-JP"/>
        </w:rPr>
        <w:t>UE PC5 unicast signalling security policy</w:t>
      </w:r>
      <w:r>
        <w:rPr>
          <w:noProof/>
        </w:rPr>
        <w:tab/>
      </w:r>
      <w:r>
        <w:rPr>
          <w:noProof/>
        </w:rPr>
        <w:fldChar w:fldCharType="begin" w:fldLock="1"/>
      </w:r>
      <w:r>
        <w:rPr>
          <w:noProof/>
        </w:rPr>
        <w:instrText xml:space="preserve"> PAGEREF _Toc178268957 \h </w:instrText>
      </w:r>
      <w:r>
        <w:rPr>
          <w:noProof/>
        </w:rPr>
      </w:r>
      <w:r>
        <w:rPr>
          <w:noProof/>
        </w:rPr>
        <w:fldChar w:fldCharType="separate"/>
      </w:r>
      <w:r>
        <w:rPr>
          <w:noProof/>
        </w:rPr>
        <w:t>81</w:t>
      </w:r>
      <w:r>
        <w:rPr>
          <w:noProof/>
        </w:rPr>
        <w:fldChar w:fldCharType="end"/>
      </w:r>
    </w:p>
    <w:p w14:paraId="65C4C383" w14:textId="4E523DDE"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Direct link security mode complete</w:t>
      </w:r>
      <w:r>
        <w:rPr>
          <w:noProof/>
        </w:rPr>
        <w:tab/>
      </w:r>
      <w:r>
        <w:rPr>
          <w:noProof/>
        </w:rPr>
        <w:fldChar w:fldCharType="begin" w:fldLock="1"/>
      </w:r>
      <w:r>
        <w:rPr>
          <w:noProof/>
        </w:rPr>
        <w:instrText xml:space="preserve"> PAGEREF _Toc178268958 \h </w:instrText>
      </w:r>
      <w:r>
        <w:rPr>
          <w:noProof/>
        </w:rPr>
      </w:r>
      <w:r>
        <w:rPr>
          <w:noProof/>
        </w:rPr>
        <w:fldChar w:fldCharType="separate"/>
      </w:r>
      <w:r>
        <w:rPr>
          <w:noProof/>
        </w:rPr>
        <w:t>82</w:t>
      </w:r>
      <w:r>
        <w:rPr>
          <w:noProof/>
        </w:rPr>
        <w:fldChar w:fldCharType="end"/>
      </w:r>
    </w:p>
    <w:p w14:paraId="488D55F3" w14:textId="5E415C39"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_Toc178268959 \h </w:instrText>
      </w:r>
      <w:r>
        <w:rPr>
          <w:noProof/>
        </w:rPr>
      </w:r>
      <w:r>
        <w:rPr>
          <w:noProof/>
        </w:rPr>
        <w:fldChar w:fldCharType="separate"/>
      </w:r>
      <w:r>
        <w:rPr>
          <w:noProof/>
        </w:rPr>
        <w:t>82</w:t>
      </w:r>
      <w:r>
        <w:rPr>
          <w:noProof/>
        </w:rPr>
        <w:fldChar w:fldCharType="end"/>
      </w:r>
    </w:p>
    <w:p w14:paraId="7127318D" w14:textId="1ABC83C9"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7.3.14.2</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_Toc178268960 \h </w:instrText>
      </w:r>
      <w:r>
        <w:rPr>
          <w:noProof/>
        </w:rPr>
      </w:r>
      <w:r>
        <w:rPr>
          <w:noProof/>
        </w:rPr>
        <w:fldChar w:fldCharType="separate"/>
      </w:r>
      <w:r>
        <w:rPr>
          <w:noProof/>
        </w:rPr>
        <w:t>82</w:t>
      </w:r>
      <w:r>
        <w:rPr>
          <w:noProof/>
        </w:rPr>
        <w:fldChar w:fldCharType="end"/>
      </w:r>
    </w:p>
    <w:p w14:paraId="07A4EC1B" w14:textId="400F3862"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7.3.14.3</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_Toc178268961 \h </w:instrText>
      </w:r>
      <w:r>
        <w:rPr>
          <w:noProof/>
        </w:rPr>
      </w:r>
      <w:r>
        <w:rPr>
          <w:noProof/>
        </w:rPr>
        <w:fldChar w:fldCharType="separate"/>
      </w:r>
      <w:r>
        <w:rPr>
          <w:noProof/>
        </w:rPr>
        <w:t>82</w:t>
      </w:r>
      <w:r>
        <w:rPr>
          <w:noProof/>
        </w:rPr>
        <w:fldChar w:fldCharType="end"/>
      </w:r>
    </w:p>
    <w:p w14:paraId="5D028147" w14:textId="2095098A"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7.3.14.4</w:t>
      </w:r>
      <w:r>
        <w:rPr>
          <w:rFonts w:asciiTheme="minorHAnsi" w:eastAsiaTheme="minorEastAsia" w:hAnsiTheme="minorHAnsi" w:cstheme="minorBidi"/>
          <w:noProof/>
          <w:kern w:val="2"/>
          <w:sz w:val="22"/>
          <w:szCs w:val="22"/>
          <w:lang w:eastAsia="en-GB"/>
          <w14:ligatures w14:val="standardContextual"/>
        </w:rPr>
        <w:tab/>
      </w:r>
      <w:r>
        <w:rPr>
          <w:noProof/>
          <w:lang w:eastAsia="ja-JP"/>
        </w:rPr>
        <w:t>LSBs of K</w:t>
      </w:r>
      <w:r w:rsidRPr="00D213D3">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_Toc178268962 \h </w:instrText>
      </w:r>
      <w:r>
        <w:rPr>
          <w:noProof/>
        </w:rPr>
      </w:r>
      <w:r>
        <w:rPr>
          <w:noProof/>
        </w:rPr>
        <w:fldChar w:fldCharType="separate"/>
      </w:r>
      <w:r>
        <w:rPr>
          <w:noProof/>
        </w:rPr>
        <w:t>82</w:t>
      </w:r>
      <w:r>
        <w:rPr>
          <w:noProof/>
        </w:rPr>
        <w:fldChar w:fldCharType="end"/>
      </w:r>
    </w:p>
    <w:p w14:paraId="442666D8" w14:textId="0653B204"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Pr>
          <w:noProof/>
        </w:rPr>
        <w:t>Direct link security mode reject</w:t>
      </w:r>
      <w:r>
        <w:rPr>
          <w:noProof/>
        </w:rPr>
        <w:tab/>
      </w:r>
      <w:r>
        <w:rPr>
          <w:noProof/>
        </w:rPr>
        <w:fldChar w:fldCharType="begin" w:fldLock="1"/>
      </w:r>
      <w:r>
        <w:rPr>
          <w:noProof/>
        </w:rPr>
        <w:instrText xml:space="preserve"> PAGEREF _Toc178268963 \h </w:instrText>
      </w:r>
      <w:r>
        <w:rPr>
          <w:noProof/>
        </w:rPr>
      </w:r>
      <w:r>
        <w:rPr>
          <w:noProof/>
        </w:rPr>
        <w:fldChar w:fldCharType="separate"/>
      </w:r>
      <w:r>
        <w:rPr>
          <w:noProof/>
        </w:rPr>
        <w:t>82</w:t>
      </w:r>
      <w:r>
        <w:rPr>
          <w:noProof/>
        </w:rPr>
        <w:fldChar w:fldCharType="end"/>
      </w:r>
    </w:p>
    <w:p w14:paraId="10445572" w14:textId="27AD79E5"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_Toc178268964 \h </w:instrText>
      </w:r>
      <w:r>
        <w:rPr>
          <w:noProof/>
        </w:rPr>
      </w:r>
      <w:r>
        <w:rPr>
          <w:noProof/>
        </w:rPr>
        <w:fldChar w:fldCharType="separate"/>
      </w:r>
      <w:r>
        <w:rPr>
          <w:noProof/>
        </w:rPr>
        <w:t>82</w:t>
      </w:r>
      <w:r>
        <w:rPr>
          <w:noProof/>
        </w:rPr>
        <w:fldChar w:fldCharType="end"/>
      </w:r>
    </w:p>
    <w:p w14:paraId="288EBC40" w14:textId="79B25EC2"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7.3.16</w:t>
      </w:r>
      <w:r>
        <w:rPr>
          <w:rFonts w:asciiTheme="minorHAnsi" w:eastAsiaTheme="minorEastAsia" w:hAnsiTheme="minorHAnsi" w:cstheme="minorBidi"/>
          <w:noProof/>
          <w:kern w:val="2"/>
          <w:sz w:val="22"/>
          <w:szCs w:val="22"/>
          <w:lang w:eastAsia="en-GB"/>
          <w14:ligatures w14:val="standardContextual"/>
        </w:rPr>
        <w:tab/>
      </w:r>
      <w:r>
        <w:rPr>
          <w:noProof/>
        </w:rPr>
        <w:t>Direct link rekeying request</w:t>
      </w:r>
      <w:r>
        <w:rPr>
          <w:noProof/>
        </w:rPr>
        <w:tab/>
      </w:r>
      <w:r>
        <w:rPr>
          <w:noProof/>
        </w:rPr>
        <w:fldChar w:fldCharType="begin" w:fldLock="1"/>
      </w:r>
      <w:r>
        <w:rPr>
          <w:noProof/>
        </w:rPr>
        <w:instrText xml:space="preserve"> PAGEREF _Toc178268965 \h </w:instrText>
      </w:r>
      <w:r>
        <w:rPr>
          <w:noProof/>
        </w:rPr>
      </w:r>
      <w:r>
        <w:rPr>
          <w:noProof/>
        </w:rPr>
        <w:fldChar w:fldCharType="separate"/>
      </w:r>
      <w:r>
        <w:rPr>
          <w:noProof/>
        </w:rPr>
        <w:t>83</w:t>
      </w:r>
      <w:r>
        <w:rPr>
          <w:noProof/>
        </w:rPr>
        <w:fldChar w:fldCharType="end"/>
      </w:r>
    </w:p>
    <w:p w14:paraId="06D8A1D2" w14:textId="140F6A56"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_Toc178268966 \h </w:instrText>
      </w:r>
      <w:r>
        <w:rPr>
          <w:noProof/>
        </w:rPr>
      </w:r>
      <w:r>
        <w:rPr>
          <w:noProof/>
        </w:rPr>
        <w:fldChar w:fldCharType="separate"/>
      </w:r>
      <w:r>
        <w:rPr>
          <w:noProof/>
        </w:rPr>
        <w:t>83</w:t>
      </w:r>
      <w:r>
        <w:rPr>
          <w:noProof/>
        </w:rPr>
        <w:fldChar w:fldCharType="end"/>
      </w:r>
    </w:p>
    <w:p w14:paraId="3FC49C1A" w14:textId="77171327"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7.3.16.2</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_Toc178268967 \h </w:instrText>
      </w:r>
      <w:r>
        <w:rPr>
          <w:noProof/>
        </w:rPr>
      </w:r>
      <w:r>
        <w:rPr>
          <w:noProof/>
        </w:rPr>
        <w:fldChar w:fldCharType="separate"/>
      </w:r>
      <w:r>
        <w:rPr>
          <w:noProof/>
        </w:rPr>
        <w:t>83</w:t>
      </w:r>
      <w:r>
        <w:rPr>
          <w:noProof/>
        </w:rPr>
        <w:fldChar w:fldCharType="end"/>
      </w:r>
    </w:p>
    <w:p w14:paraId="74A56EBA" w14:textId="0BB37B3E"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7.3.16.3</w:t>
      </w:r>
      <w:r>
        <w:rPr>
          <w:rFonts w:asciiTheme="minorHAnsi" w:eastAsiaTheme="minorEastAsia" w:hAnsiTheme="minorHAnsi" w:cstheme="minorBidi"/>
          <w:noProof/>
          <w:kern w:val="2"/>
          <w:sz w:val="22"/>
          <w:szCs w:val="22"/>
          <w:lang w:eastAsia="en-GB"/>
          <w14:ligatures w14:val="standardContextual"/>
        </w:rPr>
        <w:tab/>
      </w:r>
      <w:r>
        <w:rPr>
          <w:noProof/>
        </w:rPr>
        <w:t>Nonce_1</w:t>
      </w:r>
      <w:r>
        <w:rPr>
          <w:noProof/>
        </w:rPr>
        <w:tab/>
      </w:r>
      <w:r>
        <w:rPr>
          <w:noProof/>
        </w:rPr>
        <w:fldChar w:fldCharType="begin" w:fldLock="1"/>
      </w:r>
      <w:r>
        <w:rPr>
          <w:noProof/>
        </w:rPr>
        <w:instrText xml:space="preserve"> PAGEREF _Toc178268968 \h </w:instrText>
      </w:r>
      <w:r>
        <w:rPr>
          <w:noProof/>
        </w:rPr>
      </w:r>
      <w:r>
        <w:rPr>
          <w:noProof/>
        </w:rPr>
        <w:fldChar w:fldCharType="separate"/>
      </w:r>
      <w:r>
        <w:rPr>
          <w:noProof/>
        </w:rPr>
        <w:t>83</w:t>
      </w:r>
      <w:r>
        <w:rPr>
          <w:noProof/>
        </w:rPr>
        <w:fldChar w:fldCharType="end"/>
      </w:r>
    </w:p>
    <w:p w14:paraId="0995DB3F" w14:textId="75059E86"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7.3.16.4</w:t>
      </w:r>
      <w:r>
        <w:rPr>
          <w:rFonts w:asciiTheme="minorHAnsi" w:eastAsiaTheme="minorEastAsia" w:hAnsiTheme="minorHAnsi" w:cstheme="minorBidi"/>
          <w:noProof/>
          <w:kern w:val="2"/>
          <w:sz w:val="22"/>
          <w:szCs w:val="22"/>
          <w:lang w:eastAsia="en-GB"/>
          <w14:ligatures w14:val="standardContextual"/>
        </w:rPr>
        <w:tab/>
      </w:r>
      <w:r>
        <w:rPr>
          <w:noProof/>
        </w:rPr>
        <w:t>MSB of KNRP-sess ID</w:t>
      </w:r>
      <w:r>
        <w:rPr>
          <w:noProof/>
        </w:rPr>
        <w:tab/>
      </w:r>
      <w:r>
        <w:rPr>
          <w:noProof/>
        </w:rPr>
        <w:fldChar w:fldCharType="begin" w:fldLock="1"/>
      </w:r>
      <w:r>
        <w:rPr>
          <w:noProof/>
        </w:rPr>
        <w:instrText xml:space="preserve"> PAGEREF _Toc178268969 \h </w:instrText>
      </w:r>
      <w:r>
        <w:rPr>
          <w:noProof/>
        </w:rPr>
      </w:r>
      <w:r>
        <w:rPr>
          <w:noProof/>
        </w:rPr>
        <w:fldChar w:fldCharType="separate"/>
      </w:r>
      <w:r>
        <w:rPr>
          <w:noProof/>
        </w:rPr>
        <w:t>83</w:t>
      </w:r>
      <w:r>
        <w:rPr>
          <w:noProof/>
        </w:rPr>
        <w:fldChar w:fldCharType="end"/>
      </w:r>
    </w:p>
    <w:p w14:paraId="5508B529" w14:textId="2E1DDB3C"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7.3.16.5</w:t>
      </w:r>
      <w:r>
        <w:rPr>
          <w:rFonts w:asciiTheme="minorHAnsi" w:eastAsiaTheme="minorEastAsia" w:hAnsiTheme="minorHAnsi" w:cstheme="minorBidi"/>
          <w:noProof/>
          <w:kern w:val="2"/>
          <w:sz w:val="22"/>
          <w:szCs w:val="22"/>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_Toc178268970 \h </w:instrText>
      </w:r>
      <w:r>
        <w:rPr>
          <w:noProof/>
        </w:rPr>
      </w:r>
      <w:r>
        <w:rPr>
          <w:noProof/>
        </w:rPr>
        <w:fldChar w:fldCharType="separate"/>
      </w:r>
      <w:r>
        <w:rPr>
          <w:noProof/>
        </w:rPr>
        <w:t>83</w:t>
      </w:r>
      <w:r>
        <w:rPr>
          <w:noProof/>
        </w:rPr>
        <w:fldChar w:fldCharType="end"/>
      </w:r>
    </w:p>
    <w:p w14:paraId="4A1AC55A" w14:textId="362ECA35"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7.3.17</w:t>
      </w:r>
      <w:r>
        <w:rPr>
          <w:rFonts w:asciiTheme="minorHAnsi" w:eastAsiaTheme="minorEastAsia" w:hAnsiTheme="minorHAnsi" w:cstheme="minorBidi"/>
          <w:noProof/>
          <w:kern w:val="2"/>
          <w:sz w:val="22"/>
          <w:szCs w:val="22"/>
          <w:lang w:eastAsia="en-GB"/>
          <w14:ligatures w14:val="standardContextual"/>
        </w:rPr>
        <w:tab/>
      </w:r>
      <w:r>
        <w:rPr>
          <w:noProof/>
        </w:rPr>
        <w:t>Direct link rekeying response</w:t>
      </w:r>
      <w:r>
        <w:rPr>
          <w:noProof/>
        </w:rPr>
        <w:tab/>
      </w:r>
      <w:r>
        <w:rPr>
          <w:noProof/>
        </w:rPr>
        <w:fldChar w:fldCharType="begin" w:fldLock="1"/>
      </w:r>
      <w:r>
        <w:rPr>
          <w:noProof/>
        </w:rPr>
        <w:instrText xml:space="preserve"> PAGEREF _Toc178268971 \h </w:instrText>
      </w:r>
      <w:r>
        <w:rPr>
          <w:noProof/>
        </w:rPr>
      </w:r>
      <w:r>
        <w:rPr>
          <w:noProof/>
        </w:rPr>
        <w:fldChar w:fldCharType="separate"/>
      </w:r>
      <w:r>
        <w:rPr>
          <w:noProof/>
        </w:rPr>
        <w:t>84</w:t>
      </w:r>
      <w:r>
        <w:rPr>
          <w:noProof/>
        </w:rPr>
        <w:fldChar w:fldCharType="end"/>
      </w:r>
    </w:p>
    <w:p w14:paraId="0011F746" w14:textId="504FB174"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7.3.17.1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_Toc178268972 \h </w:instrText>
      </w:r>
      <w:r>
        <w:rPr>
          <w:noProof/>
        </w:rPr>
      </w:r>
      <w:r>
        <w:rPr>
          <w:noProof/>
        </w:rPr>
        <w:fldChar w:fldCharType="separate"/>
      </w:r>
      <w:r>
        <w:rPr>
          <w:noProof/>
        </w:rPr>
        <w:t>84</w:t>
      </w:r>
      <w:r>
        <w:rPr>
          <w:noProof/>
        </w:rPr>
        <w:fldChar w:fldCharType="end"/>
      </w:r>
    </w:p>
    <w:p w14:paraId="4C47E948" w14:textId="118B83AA"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7.3.18</w:t>
      </w:r>
      <w:r>
        <w:rPr>
          <w:rFonts w:asciiTheme="minorHAnsi" w:eastAsiaTheme="minorEastAsia" w:hAnsiTheme="minorHAnsi" w:cstheme="minorBidi"/>
          <w:noProof/>
          <w:kern w:val="2"/>
          <w:sz w:val="22"/>
          <w:szCs w:val="22"/>
          <w:lang w:eastAsia="en-GB"/>
          <w14:ligatures w14:val="standardContextual"/>
        </w:rPr>
        <w:tab/>
      </w:r>
      <w:r>
        <w:rPr>
          <w:noProof/>
        </w:rPr>
        <w:t>Direct link identifier update request</w:t>
      </w:r>
      <w:r>
        <w:rPr>
          <w:noProof/>
        </w:rPr>
        <w:tab/>
      </w:r>
      <w:r>
        <w:rPr>
          <w:noProof/>
        </w:rPr>
        <w:fldChar w:fldCharType="begin" w:fldLock="1"/>
      </w:r>
      <w:r>
        <w:rPr>
          <w:noProof/>
        </w:rPr>
        <w:instrText xml:space="preserve"> PAGEREF _Toc178268973 \h </w:instrText>
      </w:r>
      <w:r>
        <w:rPr>
          <w:noProof/>
        </w:rPr>
      </w:r>
      <w:r>
        <w:rPr>
          <w:noProof/>
        </w:rPr>
        <w:fldChar w:fldCharType="separate"/>
      </w:r>
      <w:r>
        <w:rPr>
          <w:noProof/>
        </w:rPr>
        <w:t>84</w:t>
      </w:r>
      <w:r>
        <w:rPr>
          <w:noProof/>
        </w:rPr>
        <w:fldChar w:fldCharType="end"/>
      </w:r>
    </w:p>
    <w:p w14:paraId="7DCD597A" w14:textId="75ADC472"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Pr>
          <w:noProof/>
        </w:rPr>
        <w:t>7.3.18.1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_Toc178268974 \h </w:instrText>
      </w:r>
      <w:r>
        <w:rPr>
          <w:noProof/>
        </w:rPr>
      </w:r>
      <w:r>
        <w:rPr>
          <w:noProof/>
        </w:rPr>
        <w:fldChar w:fldCharType="separate"/>
      </w:r>
      <w:r>
        <w:rPr>
          <w:noProof/>
        </w:rPr>
        <w:t>84</w:t>
      </w:r>
      <w:r>
        <w:rPr>
          <w:noProof/>
        </w:rPr>
        <w:fldChar w:fldCharType="end"/>
      </w:r>
    </w:p>
    <w:p w14:paraId="49EEA17E" w14:textId="663FA4F5"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Source user info</w:t>
      </w:r>
      <w:r>
        <w:rPr>
          <w:noProof/>
        </w:rPr>
        <w:tab/>
      </w:r>
      <w:r>
        <w:rPr>
          <w:noProof/>
        </w:rPr>
        <w:fldChar w:fldCharType="begin" w:fldLock="1"/>
      </w:r>
      <w:r>
        <w:rPr>
          <w:noProof/>
        </w:rPr>
        <w:instrText xml:space="preserve"> PAGEREF _Toc178268975 \h </w:instrText>
      </w:r>
      <w:r>
        <w:rPr>
          <w:noProof/>
        </w:rPr>
      </w:r>
      <w:r>
        <w:rPr>
          <w:noProof/>
        </w:rPr>
        <w:fldChar w:fldCharType="separate"/>
      </w:r>
      <w:r>
        <w:rPr>
          <w:noProof/>
        </w:rPr>
        <w:t>84</w:t>
      </w:r>
      <w:r>
        <w:rPr>
          <w:noProof/>
        </w:rPr>
        <w:fldChar w:fldCharType="end"/>
      </w:r>
    </w:p>
    <w:p w14:paraId="62B6487F" w14:textId="30DE27F2"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_Toc178268976 \h </w:instrText>
      </w:r>
      <w:r>
        <w:rPr>
          <w:noProof/>
        </w:rPr>
      </w:r>
      <w:r>
        <w:rPr>
          <w:noProof/>
        </w:rPr>
        <w:fldChar w:fldCharType="separate"/>
      </w:r>
      <w:r>
        <w:rPr>
          <w:noProof/>
        </w:rPr>
        <w:t>84</w:t>
      </w:r>
      <w:r>
        <w:rPr>
          <w:noProof/>
        </w:rPr>
        <w:fldChar w:fldCharType="end"/>
      </w:r>
    </w:p>
    <w:p w14:paraId="0608154B" w14:textId="5174F197"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7.3.19</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D213D3">
        <w:rPr>
          <w:noProof/>
          <w:lang w:val="en-US" w:eastAsia="zh-CN"/>
        </w:rPr>
        <w:t>identifier update accept</w:t>
      </w:r>
      <w:r>
        <w:rPr>
          <w:noProof/>
        </w:rPr>
        <w:tab/>
      </w:r>
      <w:r>
        <w:rPr>
          <w:noProof/>
        </w:rPr>
        <w:fldChar w:fldCharType="begin" w:fldLock="1"/>
      </w:r>
      <w:r>
        <w:rPr>
          <w:noProof/>
        </w:rPr>
        <w:instrText xml:space="preserve"> PAGEREF _Toc178268977 \h </w:instrText>
      </w:r>
      <w:r>
        <w:rPr>
          <w:noProof/>
        </w:rPr>
      </w:r>
      <w:r>
        <w:rPr>
          <w:noProof/>
        </w:rPr>
        <w:fldChar w:fldCharType="separate"/>
      </w:r>
      <w:r>
        <w:rPr>
          <w:noProof/>
        </w:rPr>
        <w:t>85</w:t>
      </w:r>
      <w:r>
        <w:rPr>
          <w:noProof/>
        </w:rPr>
        <w:fldChar w:fldCharType="end"/>
      </w:r>
    </w:p>
    <w:p w14:paraId="7F2599F6" w14:textId="031F5D88"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7.3.19.1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_Toc178268978 \h </w:instrText>
      </w:r>
      <w:r>
        <w:rPr>
          <w:noProof/>
        </w:rPr>
      </w:r>
      <w:r>
        <w:rPr>
          <w:noProof/>
        </w:rPr>
        <w:fldChar w:fldCharType="separate"/>
      </w:r>
      <w:r>
        <w:rPr>
          <w:noProof/>
        </w:rPr>
        <w:t>85</w:t>
      </w:r>
      <w:r>
        <w:rPr>
          <w:noProof/>
        </w:rPr>
        <w:fldChar w:fldCharType="end"/>
      </w:r>
    </w:p>
    <w:p w14:paraId="609069A7" w14:textId="4B0E9ABA"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_Toc178268979 \h </w:instrText>
      </w:r>
      <w:r>
        <w:rPr>
          <w:noProof/>
        </w:rPr>
      </w:r>
      <w:r>
        <w:rPr>
          <w:noProof/>
        </w:rPr>
        <w:fldChar w:fldCharType="separate"/>
      </w:r>
      <w:r>
        <w:rPr>
          <w:noProof/>
        </w:rPr>
        <w:t>85</w:t>
      </w:r>
      <w:r>
        <w:rPr>
          <w:noProof/>
        </w:rPr>
        <w:fldChar w:fldCharType="end"/>
      </w:r>
    </w:p>
    <w:p w14:paraId="1F320C1A" w14:textId="3048C58A"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_Toc178268980 \h </w:instrText>
      </w:r>
      <w:r>
        <w:rPr>
          <w:noProof/>
        </w:rPr>
      </w:r>
      <w:r>
        <w:rPr>
          <w:noProof/>
        </w:rPr>
        <w:fldChar w:fldCharType="separate"/>
      </w:r>
      <w:r>
        <w:rPr>
          <w:noProof/>
        </w:rPr>
        <w:t>85</w:t>
      </w:r>
      <w:r>
        <w:rPr>
          <w:noProof/>
        </w:rPr>
        <w:fldChar w:fldCharType="end"/>
      </w:r>
    </w:p>
    <w:p w14:paraId="5E071284" w14:textId="6E78AF7F"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Source user info</w:t>
      </w:r>
      <w:r>
        <w:rPr>
          <w:noProof/>
        </w:rPr>
        <w:tab/>
      </w:r>
      <w:r>
        <w:rPr>
          <w:noProof/>
        </w:rPr>
        <w:fldChar w:fldCharType="begin" w:fldLock="1"/>
      </w:r>
      <w:r>
        <w:rPr>
          <w:noProof/>
        </w:rPr>
        <w:instrText xml:space="preserve"> PAGEREF _Toc178268981 \h </w:instrText>
      </w:r>
      <w:r>
        <w:rPr>
          <w:noProof/>
        </w:rPr>
      </w:r>
      <w:r>
        <w:rPr>
          <w:noProof/>
        </w:rPr>
        <w:fldChar w:fldCharType="separate"/>
      </w:r>
      <w:r>
        <w:rPr>
          <w:noProof/>
        </w:rPr>
        <w:t>85</w:t>
      </w:r>
      <w:r>
        <w:rPr>
          <w:noProof/>
        </w:rPr>
        <w:fldChar w:fldCharType="end"/>
      </w:r>
    </w:p>
    <w:p w14:paraId="505E4052" w14:textId="7C2F942F"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7.3.19</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Source link local IPv6 address</w:t>
      </w:r>
      <w:r>
        <w:rPr>
          <w:noProof/>
        </w:rPr>
        <w:tab/>
      </w:r>
      <w:r>
        <w:rPr>
          <w:noProof/>
        </w:rPr>
        <w:fldChar w:fldCharType="begin" w:fldLock="1"/>
      </w:r>
      <w:r>
        <w:rPr>
          <w:noProof/>
        </w:rPr>
        <w:instrText xml:space="preserve"> PAGEREF _Toc178268982 \h </w:instrText>
      </w:r>
      <w:r>
        <w:rPr>
          <w:noProof/>
        </w:rPr>
      </w:r>
      <w:r>
        <w:rPr>
          <w:noProof/>
        </w:rPr>
        <w:fldChar w:fldCharType="separate"/>
      </w:r>
      <w:r>
        <w:rPr>
          <w:noProof/>
        </w:rPr>
        <w:t>85</w:t>
      </w:r>
      <w:r>
        <w:rPr>
          <w:noProof/>
        </w:rPr>
        <w:fldChar w:fldCharType="end"/>
      </w:r>
    </w:p>
    <w:p w14:paraId="4AD678FB" w14:textId="2A96FA87"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7.3.20</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D213D3">
        <w:rPr>
          <w:noProof/>
          <w:lang w:val="en-US" w:eastAsia="zh-CN"/>
        </w:rPr>
        <w:t>identifier update ack</w:t>
      </w:r>
      <w:r>
        <w:rPr>
          <w:noProof/>
        </w:rPr>
        <w:tab/>
      </w:r>
      <w:r>
        <w:rPr>
          <w:noProof/>
        </w:rPr>
        <w:fldChar w:fldCharType="begin" w:fldLock="1"/>
      </w:r>
      <w:r>
        <w:rPr>
          <w:noProof/>
        </w:rPr>
        <w:instrText xml:space="preserve"> PAGEREF _Toc178268983 \h </w:instrText>
      </w:r>
      <w:r>
        <w:rPr>
          <w:noProof/>
        </w:rPr>
      </w:r>
      <w:r>
        <w:rPr>
          <w:noProof/>
        </w:rPr>
        <w:fldChar w:fldCharType="separate"/>
      </w:r>
      <w:r>
        <w:rPr>
          <w:noProof/>
        </w:rPr>
        <w:t>86</w:t>
      </w:r>
      <w:r>
        <w:rPr>
          <w:noProof/>
        </w:rPr>
        <w:fldChar w:fldCharType="end"/>
      </w:r>
    </w:p>
    <w:p w14:paraId="20EC244E" w14:textId="564CFD98"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7.3.20.1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_Toc178268984 \h </w:instrText>
      </w:r>
      <w:r>
        <w:rPr>
          <w:noProof/>
        </w:rPr>
      </w:r>
      <w:r>
        <w:rPr>
          <w:noProof/>
        </w:rPr>
        <w:fldChar w:fldCharType="separate"/>
      </w:r>
      <w:r>
        <w:rPr>
          <w:noProof/>
        </w:rPr>
        <w:t>86</w:t>
      </w:r>
      <w:r>
        <w:rPr>
          <w:noProof/>
        </w:rPr>
        <w:fldChar w:fldCharType="end"/>
      </w:r>
    </w:p>
    <w:p w14:paraId="1E398620" w14:textId="599763E3"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_Toc178268985 \h </w:instrText>
      </w:r>
      <w:r>
        <w:rPr>
          <w:noProof/>
        </w:rPr>
      </w:r>
      <w:r>
        <w:rPr>
          <w:noProof/>
        </w:rPr>
        <w:fldChar w:fldCharType="separate"/>
      </w:r>
      <w:r>
        <w:rPr>
          <w:noProof/>
        </w:rPr>
        <w:t>86</w:t>
      </w:r>
      <w:r>
        <w:rPr>
          <w:noProof/>
        </w:rPr>
        <w:fldChar w:fldCharType="end"/>
      </w:r>
    </w:p>
    <w:p w14:paraId="1FDB3F89" w14:textId="6F42573F"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Target link local IPv6 address</w:t>
      </w:r>
      <w:r>
        <w:rPr>
          <w:noProof/>
        </w:rPr>
        <w:tab/>
      </w:r>
      <w:r>
        <w:rPr>
          <w:noProof/>
        </w:rPr>
        <w:fldChar w:fldCharType="begin" w:fldLock="1"/>
      </w:r>
      <w:r>
        <w:rPr>
          <w:noProof/>
        </w:rPr>
        <w:instrText xml:space="preserve"> PAGEREF _Toc178268986 \h </w:instrText>
      </w:r>
      <w:r>
        <w:rPr>
          <w:noProof/>
        </w:rPr>
      </w:r>
      <w:r>
        <w:rPr>
          <w:noProof/>
        </w:rPr>
        <w:fldChar w:fldCharType="separate"/>
      </w:r>
      <w:r>
        <w:rPr>
          <w:noProof/>
        </w:rPr>
        <w:t>86</w:t>
      </w:r>
      <w:r>
        <w:rPr>
          <w:noProof/>
        </w:rPr>
        <w:fldChar w:fldCharType="end"/>
      </w:r>
    </w:p>
    <w:p w14:paraId="3921304E" w14:textId="076B4545"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7.3.21</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D213D3">
        <w:rPr>
          <w:noProof/>
          <w:lang w:val="en-US" w:eastAsia="zh-CN"/>
        </w:rPr>
        <w:t>identifier update reject</w:t>
      </w:r>
      <w:r>
        <w:rPr>
          <w:noProof/>
        </w:rPr>
        <w:tab/>
      </w:r>
      <w:r>
        <w:rPr>
          <w:noProof/>
        </w:rPr>
        <w:fldChar w:fldCharType="begin" w:fldLock="1"/>
      </w:r>
      <w:r>
        <w:rPr>
          <w:noProof/>
        </w:rPr>
        <w:instrText xml:space="preserve"> PAGEREF _Toc178268987 \h </w:instrText>
      </w:r>
      <w:r>
        <w:rPr>
          <w:noProof/>
        </w:rPr>
      </w:r>
      <w:r>
        <w:rPr>
          <w:noProof/>
        </w:rPr>
        <w:fldChar w:fldCharType="separate"/>
      </w:r>
      <w:r>
        <w:rPr>
          <w:noProof/>
        </w:rPr>
        <w:t>86</w:t>
      </w:r>
      <w:r>
        <w:rPr>
          <w:noProof/>
        </w:rPr>
        <w:fldChar w:fldCharType="end"/>
      </w:r>
    </w:p>
    <w:p w14:paraId="4946E964" w14:textId="4AF4789B"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7.3.21.1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_Toc178268988 \h </w:instrText>
      </w:r>
      <w:r>
        <w:rPr>
          <w:noProof/>
        </w:rPr>
      </w:r>
      <w:r>
        <w:rPr>
          <w:noProof/>
        </w:rPr>
        <w:fldChar w:fldCharType="separate"/>
      </w:r>
      <w:r>
        <w:rPr>
          <w:noProof/>
        </w:rPr>
        <w:t>86</w:t>
      </w:r>
      <w:r>
        <w:rPr>
          <w:noProof/>
        </w:rPr>
        <w:fldChar w:fldCharType="end"/>
      </w:r>
    </w:p>
    <w:p w14:paraId="40747EFD" w14:textId="2FE83916"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w:t>
      </w:r>
      <w:r>
        <w:rPr>
          <w:noProof/>
        </w:rPr>
        <w:t>.</w:t>
      </w:r>
      <w:r w:rsidRPr="00D213D3">
        <w:rPr>
          <w:rFonts w:eastAsia="SimSun"/>
          <w:noProof/>
          <w:lang w:val="en-US"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D213D3">
        <w:rPr>
          <w:rFonts w:eastAsia="SimSun"/>
          <w:noProof/>
          <w:lang w:val="en-US" w:eastAsia="zh-CN"/>
        </w:rPr>
        <w:t>modification reject</w:t>
      </w:r>
      <w:r>
        <w:rPr>
          <w:noProof/>
        </w:rPr>
        <w:tab/>
      </w:r>
      <w:r>
        <w:rPr>
          <w:noProof/>
        </w:rPr>
        <w:fldChar w:fldCharType="begin" w:fldLock="1"/>
      </w:r>
      <w:r>
        <w:rPr>
          <w:noProof/>
        </w:rPr>
        <w:instrText xml:space="preserve"> PAGEREF _Toc178268989 \h </w:instrText>
      </w:r>
      <w:r>
        <w:rPr>
          <w:noProof/>
        </w:rPr>
      </w:r>
      <w:r>
        <w:rPr>
          <w:noProof/>
        </w:rPr>
        <w:fldChar w:fldCharType="separate"/>
      </w:r>
      <w:r>
        <w:rPr>
          <w:noProof/>
        </w:rPr>
        <w:t>87</w:t>
      </w:r>
      <w:r>
        <w:rPr>
          <w:noProof/>
        </w:rPr>
        <w:fldChar w:fldCharType="end"/>
      </w:r>
    </w:p>
    <w:p w14:paraId="50388BB2" w14:textId="4FC7C800"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w:t>
      </w:r>
      <w:r>
        <w:rPr>
          <w:noProof/>
        </w:rPr>
        <w:t>.</w:t>
      </w:r>
      <w:r w:rsidRPr="00D213D3">
        <w:rPr>
          <w:rFonts w:eastAsia="SimSun"/>
          <w:noProof/>
          <w:lang w:val="en-US" w:eastAsia="zh-CN"/>
        </w:rPr>
        <w:t>3.22.1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_Toc178268990 \h </w:instrText>
      </w:r>
      <w:r>
        <w:rPr>
          <w:noProof/>
        </w:rPr>
      </w:r>
      <w:r>
        <w:rPr>
          <w:noProof/>
        </w:rPr>
        <w:fldChar w:fldCharType="separate"/>
      </w:r>
      <w:r>
        <w:rPr>
          <w:noProof/>
        </w:rPr>
        <w:t>87</w:t>
      </w:r>
      <w:r>
        <w:rPr>
          <w:noProof/>
        </w:rPr>
        <w:fldChar w:fldCharType="end"/>
      </w:r>
    </w:p>
    <w:p w14:paraId="24541910" w14:textId="2958809D"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w:t>
      </w:r>
      <w:r>
        <w:rPr>
          <w:noProof/>
        </w:rPr>
        <w:t>.</w:t>
      </w:r>
      <w:r w:rsidRPr="00D213D3">
        <w:rPr>
          <w:rFonts w:eastAsia="SimSun"/>
          <w:noProof/>
          <w:lang w:val="en-US"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D213D3">
        <w:rPr>
          <w:rFonts w:eastAsia="SimSun"/>
          <w:noProof/>
          <w:lang w:val="en-US" w:eastAsia="zh-CN"/>
        </w:rPr>
        <w:t>establishment reject</w:t>
      </w:r>
      <w:r>
        <w:rPr>
          <w:noProof/>
        </w:rPr>
        <w:tab/>
      </w:r>
      <w:r>
        <w:rPr>
          <w:noProof/>
        </w:rPr>
        <w:fldChar w:fldCharType="begin" w:fldLock="1"/>
      </w:r>
      <w:r>
        <w:rPr>
          <w:noProof/>
        </w:rPr>
        <w:instrText xml:space="preserve"> PAGEREF _Toc178268991 \h </w:instrText>
      </w:r>
      <w:r>
        <w:rPr>
          <w:noProof/>
        </w:rPr>
      </w:r>
      <w:r>
        <w:rPr>
          <w:noProof/>
        </w:rPr>
        <w:fldChar w:fldCharType="separate"/>
      </w:r>
      <w:r>
        <w:rPr>
          <w:noProof/>
        </w:rPr>
        <w:t>87</w:t>
      </w:r>
      <w:r>
        <w:rPr>
          <w:noProof/>
        </w:rPr>
        <w:fldChar w:fldCharType="end"/>
      </w:r>
    </w:p>
    <w:p w14:paraId="495235C8" w14:textId="30A9324F"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w:t>
      </w:r>
      <w:r>
        <w:rPr>
          <w:noProof/>
        </w:rPr>
        <w:t>.</w:t>
      </w:r>
      <w:r w:rsidRPr="00D213D3">
        <w:rPr>
          <w:rFonts w:eastAsia="SimSun"/>
          <w:noProof/>
          <w:lang w:val="en-US" w:eastAsia="zh-CN"/>
        </w:rPr>
        <w:t>3.23.1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_Toc178268992 \h </w:instrText>
      </w:r>
      <w:r>
        <w:rPr>
          <w:noProof/>
        </w:rPr>
      </w:r>
      <w:r>
        <w:rPr>
          <w:noProof/>
        </w:rPr>
        <w:fldChar w:fldCharType="separate"/>
      </w:r>
      <w:r>
        <w:rPr>
          <w:noProof/>
        </w:rPr>
        <w:t>87</w:t>
      </w:r>
      <w:r>
        <w:rPr>
          <w:noProof/>
        </w:rPr>
        <w:fldChar w:fldCharType="end"/>
      </w:r>
    </w:p>
    <w:p w14:paraId="71E6119F" w14:textId="4D8A3BFB"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7.3.24</w:t>
      </w:r>
      <w:r>
        <w:rPr>
          <w:rFonts w:asciiTheme="minorHAnsi" w:eastAsiaTheme="minorEastAsia" w:hAnsiTheme="minorHAnsi" w:cstheme="minorBidi"/>
          <w:noProof/>
          <w:kern w:val="2"/>
          <w:sz w:val="22"/>
          <w:szCs w:val="22"/>
          <w:lang w:eastAsia="en-GB"/>
          <w14:ligatures w14:val="standardContextual"/>
        </w:rPr>
        <w:tab/>
      </w:r>
      <w:r w:rsidRPr="00D213D3">
        <w:rPr>
          <w:rFonts w:eastAsia="SimSun"/>
          <w:noProof/>
          <w:lang w:val="en-US" w:eastAsia="zh-CN"/>
        </w:rPr>
        <w:t>Direct link authentication failure</w:t>
      </w:r>
      <w:r>
        <w:rPr>
          <w:noProof/>
        </w:rPr>
        <w:tab/>
      </w:r>
      <w:r>
        <w:rPr>
          <w:noProof/>
        </w:rPr>
        <w:fldChar w:fldCharType="begin" w:fldLock="1"/>
      </w:r>
      <w:r>
        <w:rPr>
          <w:noProof/>
        </w:rPr>
        <w:instrText xml:space="preserve"> PAGEREF _Toc178268993 \h </w:instrText>
      </w:r>
      <w:r>
        <w:rPr>
          <w:noProof/>
        </w:rPr>
      </w:r>
      <w:r>
        <w:rPr>
          <w:noProof/>
        </w:rPr>
        <w:fldChar w:fldCharType="separate"/>
      </w:r>
      <w:r>
        <w:rPr>
          <w:noProof/>
        </w:rPr>
        <w:t>88</w:t>
      </w:r>
      <w:r>
        <w:rPr>
          <w:noProof/>
        </w:rPr>
        <w:fldChar w:fldCharType="end"/>
      </w:r>
    </w:p>
    <w:p w14:paraId="223EE40B" w14:textId="6EBFE25E"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7.3.24.1</w:t>
      </w:r>
      <w:r>
        <w:rPr>
          <w:rFonts w:asciiTheme="minorHAnsi" w:eastAsiaTheme="minorEastAsia" w:hAnsiTheme="minorHAnsi" w:cstheme="minorBidi"/>
          <w:noProof/>
          <w:kern w:val="2"/>
          <w:sz w:val="22"/>
          <w:szCs w:val="22"/>
          <w:lang w:eastAsia="en-GB"/>
          <w14:ligatures w14:val="standardContextual"/>
        </w:rPr>
        <w:tab/>
      </w:r>
      <w:r w:rsidRPr="00D213D3">
        <w:rPr>
          <w:rFonts w:eastAsia="SimSun"/>
          <w:noProof/>
          <w:lang w:val="en-US" w:eastAsia="zh-CN"/>
        </w:rPr>
        <w:t>Message definition</w:t>
      </w:r>
      <w:r>
        <w:rPr>
          <w:noProof/>
        </w:rPr>
        <w:tab/>
      </w:r>
      <w:r>
        <w:rPr>
          <w:noProof/>
        </w:rPr>
        <w:fldChar w:fldCharType="begin" w:fldLock="1"/>
      </w:r>
      <w:r>
        <w:rPr>
          <w:noProof/>
        </w:rPr>
        <w:instrText xml:space="preserve"> PAGEREF _Toc178268994 \h </w:instrText>
      </w:r>
      <w:r>
        <w:rPr>
          <w:noProof/>
        </w:rPr>
      </w:r>
      <w:r>
        <w:rPr>
          <w:noProof/>
        </w:rPr>
        <w:fldChar w:fldCharType="separate"/>
      </w:r>
      <w:r>
        <w:rPr>
          <w:noProof/>
        </w:rPr>
        <w:t>88</w:t>
      </w:r>
      <w:r>
        <w:rPr>
          <w:noProof/>
        </w:rPr>
        <w:fldChar w:fldCharType="end"/>
      </w:r>
    </w:p>
    <w:p w14:paraId="61BF4765" w14:textId="28A6DA26" w:rsidR="00E71CB0" w:rsidRDefault="00E71CB0">
      <w:pPr>
        <w:pStyle w:val="TOC4"/>
        <w:rPr>
          <w:rFonts w:asciiTheme="minorHAnsi" w:eastAsiaTheme="minorEastAsia" w:hAnsiTheme="minorHAnsi" w:cstheme="minorBidi"/>
          <w:noProof/>
          <w:kern w:val="2"/>
          <w:sz w:val="22"/>
          <w:szCs w:val="22"/>
          <w:lang w:eastAsia="en-GB"/>
          <w14:ligatures w14:val="standardContextual"/>
        </w:rPr>
      </w:pPr>
      <w:r w:rsidRPr="00D213D3">
        <w:rPr>
          <w:rFonts w:eastAsia="SimSun"/>
          <w:noProof/>
          <w:lang w:val="en-US" w:eastAsia="zh-CN"/>
        </w:rPr>
        <w:t>7.3.24.2</w:t>
      </w:r>
      <w:r>
        <w:rPr>
          <w:rFonts w:asciiTheme="minorHAnsi" w:eastAsiaTheme="minorEastAsia" w:hAnsiTheme="minorHAnsi" w:cstheme="minorBidi"/>
          <w:noProof/>
          <w:kern w:val="2"/>
          <w:sz w:val="22"/>
          <w:szCs w:val="22"/>
          <w:lang w:eastAsia="en-GB"/>
          <w14:ligatures w14:val="standardContextual"/>
        </w:rPr>
        <w:tab/>
      </w:r>
      <w:r w:rsidRPr="00D213D3">
        <w:rPr>
          <w:rFonts w:eastAsia="SimSun"/>
          <w:noProof/>
          <w:lang w:val="en-US" w:eastAsia="zh-CN"/>
        </w:rPr>
        <w:t>Key establishment information container</w:t>
      </w:r>
      <w:r>
        <w:rPr>
          <w:noProof/>
        </w:rPr>
        <w:tab/>
      </w:r>
      <w:r>
        <w:rPr>
          <w:noProof/>
        </w:rPr>
        <w:fldChar w:fldCharType="begin" w:fldLock="1"/>
      </w:r>
      <w:r>
        <w:rPr>
          <w:noProof/>
        </w:rPr>
        <w:instrText xml:space="preserve"> PAGEREF _Toc178268995 \h </w:instrText>
      </w:r>
      <w:r>
        <w:rPr>
          <w:noProof/>
        </w:rPr>
      </w:r>
      <w:r>
        <w:rPr>
          <w:noProof/>
        </w:rPr>
        <w:fldChar w:fldCharType="separate"/>
      </w:r>
      <w:r>
        <w:rPr>
          <w:noProof/>
        </w:rPr>
        <w:t>88</w:t>
      </w:r>
      <w:r>
        <w:rPr>
          <w:noProof/>
        </w:rPr>
        <w:fldChar w:fldCharType="end"/>
      </w:r>
    </w:p>
    <w:p w14:paraId="0222DFE3" w14:textId="07CBD722" w:rsidR="00E71CB0" w:rsidRDefault="00E71CB0">
      <w:pPr>
        <w:pStyle w:val="TOC1"/>
        <w:rPr>
          <w:rFonts w:asciiTheme="minorHAnsi" w:eastAsiaTheme="minorEastAsia" w:hAnsiTheme="minorHAnsi" w:cstheme="minorBidi"/>
          <w:noProof/>
          <w:kern w:val="2"/>
          <w:szCs w:val="22"/>
          <w:lang w:eastAsia="en-GB"/>
          <w14:ligatures w14:val="standardContextual"/>
        </w:rPr>
      </w:pPr>
      <w:r>
        <w:rPr>
          <w:noProof/>
        </w:rPr>
        <w:lastRenderedPageBreak/>
        <w:t>8</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_Toc178268996 \h </w:instrText>
      </w:r>
      <w:r>
        <w:rPr>
          <w:noProof/>
        </w:rPr>
      </w:r>
      <w:r>
        <w:rPr>
          <w:noProof/>
        </w:rPr>
        <w:fldChar w:fldCharType="separate"/>
      </w:r>
      <w:r>
        <w:rPr>
          <w:noProof/>
        </w:rPr>
        <w:t>88</w:t>
      </w:r>
      <w:r>
        <w:rPr>
          <w:noProof/>
        </w:rPr>
        <w:fldChar w:fldCharType="end"/>
      </w:r>
    </w:p>
    <w:p w14:paraId="0EF3B40D" w14:textId="778397C4"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_Toc178268997 \h </w:instrText>
      </w:r>
      <w:r>
        <w:rPr>
          <w:noProof/>
        </w:rPr>
      </w:r>
      <w:r>
        <w:rPr>
          <w:noProof/>
        </w:rPr>
        <w:fldChar w:fldCharType="separate"/>
      </w:r>
      <w:r>
        <w:rPr>
          <w:noProof/>
        </w:rPr>
        <w:t>88</w:t>
      </w:r>
      <w:r>
        <w:rPr>
          <w:noProof/>
        </w:rPr>
        <w:fldChar w:fldCharType="end"/>
      </w:r>
    </w:p>
    <w:p w14:paraId="364F0D20" w14:textId="02BDBFAC"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8.2</w:t>
      </w:r>
      <w:r>
        <w:rPr>
          <w:rFonts w:asciiTheme="minorHAnsi" w:eastAsiaTheme="minorEastAsia" w:hAnsiTheme="minorHAnsi" w:cstheme="minorBidi"/>
          <w:noProof/>
          <w:kern w:val="2"/>
          <w:sz w:val="22"/>
          <w:szCs w:val="22"/>
          <w:lang w:eastAsia="en-GB"/>
          <w14:ligatures w14:val="standardContextual"/>
        </w:rPr>
        <w:tab/>
      </w:r>
      <w:r w:rsidRPr="00D213D3">
        <w:rPr>
          <w:noProof/>
          <w:lang w:val="en-US" w:eastAsia="zh-CN"/>
        </w:rPr>
        <w:t>General</w:t>
      </w:r>
      <w:r>
        <w:rPr>
          <w:noProof/>
        </w:rPr>
        <w:tab/>
      </w:r>
      <w:r>
        <w:rPr>
          <w:noProof/>
        </w:rPr>
        <w:fldChar w:fldCharType="begin" w:fldLock="1"/>
      </w:r>
      <w:r>
        <w:rPr>
          <w:noProof/>
        </w:rPr>
        <w:instrText xml:space="preserve"> PAGEREF _Toc178268998 \h </w:instrText>
      </w:r>
      <w:r>
        <w:rPr>
          <w:noProof/>
        </w:rPr>
      </w:r>
      <w:r>
        <w:rPr>
          <w:noProof/>
        </w:rPr>
        <w:fldChar w:fldCharType="separate"/>
      </w:r>
      <w:r>
        <w:rPr>
          <w:noProof/>
        </w:rPr>
        <w:t>88</w:t>
      </w:r>
      <w:r>
        <w:rPr>
          <w:noProof/>
        </w:rPr>
        <w:fldChar w:fldCharType="end"/>
      </w:r>
    </w:p>
    <w:p w14:paraId="11B74A29" w14:textId="211A35B0"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w:t>
      </w:r>
      <w:r w:rsidRPr="00D213D3">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_Toc178268999 \h </w:instrText>
      </w:r>
      <w:r>
        <w:rPr>
          <w:noProof/>
        </w:rPr>
      </w:r>
      <w:r>
        <w:rPr>
          <w:noProof/>
        </w:rPr>
        <w:fldChar w:fldCharType="separate"/>
      </w:r>
      <w:r>
        <w:rPr>
          <w:noProof/>
        </w:rPr>
        <w:t>88</w:t>
      </w:r>
      <w:r>
        <w:rPr>
          <w:noProof/>
        </w:rPr>
        <w:fldChar w:fldCharType="end"/>
      </w:r>
    </w:p>
    <w:p w14:paraId="3FA4CFF3" w14:textId="1944115E"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UPDS cause</w:t>
      </w:r>
      <w:r>
        <w:rPr>
          <w:noProof/>
        </w:rPr>
        <w:tab/>
      </w:r>
      <w:r>
        <w:rPr>
          <w:noProof/>
        </w:rPr>
        <w:fldChar w:fldCharType="begin" w:fldLock="1"/>
      </w:r>
      <w:r>
        <w:rPr>
          <w:noProof/>
        </w:rPr>
        <w:instrText xml:space="preserve"> PAGEREF _Toc178269000 \h </w:instrText>
      </w:r>
      <w:r>
        <w:rPr>
          <w:noProof/>
        </w:rPr>
      </w:r>
      <w:r>
        <w:rPr>
          <w:noProof/>
        </w:rPr>
        <w:fldChar w:fldCharType="separate"/>
      </w:r>
      <w:r>
        <w:rPr>
          <w:noProof/>
        </w:rPr>
        <w:t>88</w:t>
      </w:r>
      <w:r>
        <w:rPr>
          <w:noProof/>
        </w:rPr>
        <w:fldChar w:fldCharType="end"/>
      </w:r>
    </w:p>
    <w:p w14:paraId="30CA7AF0" w14:textId="64ADC3B3"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Requested UE policies</w:t>
      </w:r>
      <w:r>
        <w:rPr>
          <w:noProof/>
        </w:rPr>
        <w:tab/>
      </w:r>
      <w:r>
        <w:rPr>
          <w:noProof/>
        </w:rPr>
        <w:fldChar w:fldCharType="begin" w:fldLock="1"/>
      </w:r>
      <w:r>
        <w:rPr>
          <w:noProof/>
        </w:rPr>
        <w:instrText xml:space="preserve"> PAGEREF _Toc178269001 \h </w:instrText>
      </w:r>
      <w:r>
        <w:rPr>
          <w:noProof/>
        </w:rPr>
      </w:r>
      <w:r>
        <w:rPr>
          <w:noProof/>
        </w:rPr>
        <w:fldChar w:fldCharType="separate"/>
      </w:r>
      <w:r>
        <w:rPr>
          <w:noProof/>
        </w:rPr>
        <w:t>89</w:t>
      </w:r>
      <w:r>
        <w:rPr>
          <w:noProof/>
        </w:rPr>
        <w:fldChar w:fldCharType="end"/>
      </w:r>
    </w:p>
    <w:p w14:paraId="62DB24F9" w14:textId="4A0AE729"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_Toc178269002 \h </w:instrText>
      </w:r>
      <w:r>
        <w:rPr>
          <w:noProof/>
        </w:rPr>
      </w:r>
      <w:r>
        <w:rPr>
          <w:noProof/>
        </w:rPr>
        <w:fldChar w:fldCharType="separate"/>
      </w:r>
      <w:r>
        <w:rPr>
          <w:noProof/>
        </w:rPr>
        <w:t>92</w:t>
      </w:r>
      <w:r>
        <w:rPr>
          <w:noProof/>
        </w:rPr>
        <w:fldChar w:fldCharType="end"/>
      </w:r>
    </w:p>
    <w:p w14:paraId="0C2651DB" w14:textId="3BF8FF46"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PC5 signalling message type</w:t>
      </w:r>
      <w:r>
        <w:rPr>
          <w:noProof/>
        </w:rPr>
        <w:tab/>
      </w:r>
      <w:r>
        <w:rPr>
          <w:noProof/>
        </w:rPr>
        <w:fldChar w:fldCharType="begin" w:fldLock="1"/>
      </w:r>
      <w:r>
        <w:rPr>
          <w:noProof/>
        </w:rPr>
        <w:instrText xml:space="preserve"> PAGEREF _Toc178269003 \h </w:instrText>
      </w:r>
      <w:r>
        <w:rPr>
          <w:noProof/>
        </w:rPr>
      </w:r>
      <w:r>
        <w:rPr>
          <w:noProof/>
        </w:rPr>
        <w:fldChar w:fldCharType="separate"/>
      </w:r>
      <w:r>
        <w:rPr>
          <w:noProof/>
        </w:rPr>
        <w:t>92</w:t>
      </w:r>
      <w:r>
        <w:rPr>
          <w:noProof/>
        </w:rPr>
        <w:fldChar w:fldCharType="end"/>
      </w:r>
    </w:p>
    <w:p w14:paraId="351EF987" w14:textId="2A3F19FD"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Sequence number</w:t>
      </w:r>
      <w:r>
        <w:rPr>
          <w:noProof/>
        </w:rPr>
        <w:tab/>
      </w:r>
      <w:r>
        <w:rPr>
          <w:noProof/>
        </w:rPr>
        <w:fldChar w:fldCharType="begin" w:fldLock="1"/>
      </w:r>
      <w:r>
        <w:rPr>
          <w:noProof/>
        </w:rPr>
        <w:instrText xml:space="preserve"> PAGEREF _Toc178269004 \h </w:instrText>
      </w:r>
      <w:r>
        <w:rPr>
          <w:noProof/>
        </w:rPr>
      </w:r>
      <w:r>
        <w:rPr>
          <w:noProof/>
        </w:rPr>
        <w:fldChar w:fldCharType="separate"/>
      </w:r>
      <w:r>
        <w:rPr>
          <w:noProof/>
        </w:rPr>
        <w:t>93</w:t>
      </w:r>
      <w:r>
        <w:rPr>
          <w:noProof/>
        </w:rPr>
        <w:fldChar w:fldCharType="end"/>
      </w:r>
    </w:p>
    <w:p w14:paraId="00578803" w14:textId="6313EA40"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V2X service identifier</w:t>
      </w:r>
      <w:r>
        <w:rPr>
          <w:noProof/>
        </w:rPr>
        <w:tab/>
      </w:r>
      <w:r>
        <w:rPr>
          <w:noProof/>
        </w:rPr>
        <w:fldChar w:fldCharType="begin" w:fldLock="1"/>
      </w:r>
      <w:r>
        <w:rPr>
          <w:noProof/>
        </w:rPr>
        <w:instrText xml:space="preserve"> PAGEREF _Toc178269005 \h </w:instrText>
      </w:r>
      <w:r>
        <w:rPr>
          <w:noProof/>
        </w:rPr>
      </w:r>
      <w:r>
        <w:rPr>
          <w:noProof/>
        </w:rPr>
        <w:fldChar w:fldCharType="separate"/>
      </w:r>
      <w:r>
        <w:rPr>
          <w:noProof/>
        </w:rPr>
        <w:t>93</w:t>
      </w:r>
      <w:r>
        <w:rPr>
          <w:noProof/>
        </w:rPr>
        <w:fldChar w:fldCharType="end"/>
      </w:r>
    </w:p>
    <w:p w14:paraId="39099802" w14:textId="43441119"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rFonts w:asciiTheme="minorHAnsi" w:eastAsiaTheme="minorEastAsia" w:hAnsiTheme="minorHAnsi" w:cstheme="minorBidi"/>
          <w:noProof/>
          <w:kern w:val="2"/>
          <w:sz w:val="22"/>
          <w:szCs w:val="22"/>
          <w:lang w:eastAsia="en-GB"/>
          <w14:ligatures w14:val="standardContextual"/>
        </w:rPr>
        <w:tab/>
      </w:r>
      <w:r>
        <w:rPr>
          <w:noProof/>
        </w:rPr>
        <w:t>Application layer ID</w:t>
      </w:r>
      <w:r>
        <w:rPr>
          <w:noProof/>
        </w:rPr>
        <w:tab/>
      </w:r>
      <w:r>
        <w:rPr>
          <w:noProof/>
        </w:rPr>
        <w:fldChar w:fldCharType="begin" w:fldLock="1"/>
      </w:r>
      <w:r>
        <w:rPr>
          <w:noProof/>
        </w:rPr>
        <w:instrText xml:space="preserve"> PAGEREF _Toc178269006 \h </w:instrText>
      </w:r>
      <w:r>
        <w:rPr>
          <w:noProof/>
        </w:rPr>
      </w:r>
      <w:r>
        <w:rPr>
          <w:noProof/>
        </w:rPr>
        <w:fldChar w:fldCharType="separate"/>
      </w:r>
      <w:r>
        <w:rPr>
          <w:noProof/>
        </w:rPr>
        <w:t>94</w:t>
      </w:r>
      <w:r>
        <w:rPr>
          <w:noProof/>
        </w:rPr>
        <w:fldChar w:fldCharType="end"/>
      </w:r>
    </w:p>
    <w:p w14:paraId="4019520E" w14:textId="34F85EE7"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rFonts w:asciiTheme="minorHAnsi" w:eastAsiaTheme="minorEastAsia" w:hAnsiTheme="minorHAnsi" w:cstheme="minorBidi"/>
          <w:noProof/>
          <w:kern w:val="2"/>
          <w:sz w:val="22"/>
          <w:szCs w:val="22"/>
          <w:lang w:eastAsia="en-GB"/>
          <w14:ligatures w14:val="standardContextual"/>
        </w:rPr>
        <w:tab/>
      </w:r>
      <w:r>
        <w:rPr>
          <w:noProof/>
        </w:rPr>
        <w:t>PC5 QoS flow descriptions</w:t>
      </w:r>
      <w:r>
        <w:rPr>
          <w:noProof/>
        </w:rPr>
        <w:tab/>
      </w:r>
      <w:r>
        <w:rPr>
          <w:noProof/>
        </w:rPr>
        <w:fldChar w:fldCharType="begin" w:fldLock="1"/>
      </w:r>
      <w:r>
        <w:rPr>
          <w:noProof/>
        </w:rPr>
        <w:instrText xml:space="preserve"> PAGEREF _Toc178269007 \h </w:instrText>
      </w:r>
      <w:r>
        <w:rPr>
          <w:noProof/>
        </w:rPr>
      </w:r>
      <w:r>
        <w:rPr>
          <w:noProof/>
        </w:rPr>
        <w:fldChar w:fldCharType="separate"/>
      </w:r>
      <w:r>
        <w:rPr>
          <w:noProof/>
        </w:rPr>
        <w:t>94</w:t>
      </w:r>
      <w:r>
        <w:rPr>
          <w:noProof/>
        </w:rPr>
        <w:fldChar w:fldCharType="end"/>
      </w:r>
    </w:p>
    <w:p w14:paraId="266DB655" w14:textId="01573DD2"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_Toc178269008 \h </w:instrText>
      </w:r>
      <w:r>
        <w:rPr>
          <w:noProof/>
        </w:rPr>
      </w:r>
      <w:r>
        <w:rPr>
          <w:noProof/>
        </w:rPr>
        <w:fldChar w:fldCharType="separate"/>
      </w:r>
      <w:r>
        <w:rPr>
          <w:noProof/>
        </w:rPr>
        <w:t>101</w:t>
      </w:r>
      <w:r>
        <w:rPr>
          <w:noProof/>
        </w:rPr>
        <w:fldChar w:fldCharType="end"/>
      </w:r>
    </w:p>
    <w:p w14:paraId="59F8AD26" w14:textId="77968556"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8.4.7</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_Toc178269009 \h </w:instrText>
      </w:r>
      <w:r>
        <w:rPr>
          <w:noProof/>
        </w:rPr>
      </w:r>
      <w:r>
        <w:rPr>
          <w:noProof/>
        </w:rPr>
        <w:fldChar w:fldCharType="separate"/>
      </w:r>
      <w:r>
        <w:rPr>
          <w:noProof/>
        </w:rPr>
        <w:t>102</w:t>
      </w:r>
      <w:r>
        <w:rPr>
          <w:noProof/>
        </w:rPr>
        <w:fldChar w:fldCharType="end"/>
      </w:r>
    </w:p>
    <w:p w14:paraId="34177594" w14:textId="6FF7FB52"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8.4.8</w:t>
      </w:r>
      <w:r>
        <w:rPr>
          <w:rFonts w:asciiTheme="minorHAnsi" w:eastAsiaTheme="minorEastAsia" w:hAnsiTheme="minorHAnsi" w:cstheme="minorBidi"/>
          <w:noProof/>
          <w:kern w:val="2"/>
          <w:sz w:val="22"/>
          <w:szCs w:val="22"/>
          <w:lang w:eastAsia="en-GB"/>
          <w14:ligatures w14:val="standardContextual"/>
        </w:rPr>
        <w:tab/>
      </w:r>
      <w:r>
        <w:rPr>
          <w:noProof/>
        </w:rPr>
        <w:t>Link modification operation code</w:t>
      </w:r>
      <w:r>
        <w:rPr>
          <w:noProof/>
        </w:rPr>
        <w:tab/>
      </w:r>
      <w:r>
        <w:rPr>
          <w:noProof/>
        </w:rPr>
        <w:fldChar w:fldCharType="begin" w:fldLock="1"/>
      </w:r>
      <w:r>
        <w:rPr>
          <w:noProof/>
        </w:rPr>
        <w:instrText xml:space="preserve"> PAGEREF _Toc178269010 \h </w:instrText>
      </w:r>
      <w:r>
        <w:rPr>
          <w:noProof/>
        </w:rPr>
      </w:r>
      <w:r>
        <w:rPr>
          <w:noProof/>
        </w:rPr>
        <w:fldChar w:fldCharType="separate"/>
      </w:r>
      <w:r>
        <w:rPr>
          <w:noProof/>
        </w:rPr>
        <w:t>102</w:t>
      </w:r>
      <w:r>
        <w:rPr>
          <w:noProof/>
        </w:rPr>
        <w:fldChar w:fldCharType="end"/>
      </w:r>
    </w:p>
    <w:p w14:paraId="03068264" w14:textId="791CD3F3"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8.4.9</w:t>
      </w:r>
      <w:r>
        <w:rPr>
          <w:rFonts w:asciiTheme="minorHAnsi" w:eastAsiaTheme="minorEastAsia" w:hAnsiTheme="minorHAnsi" w:cstheme="minorBidi"/>
          <w:noProof/>
          <w:kern w:val="2"/>
          <w:sz w:val="22"/>
          <w:szCs w:val="22"/>
          <w:lang w:eastAsia="en-GB"/>
          <w14:ligatures w14:val="standardContextual"/>
        </w:rPr>
        <w:tab/>
      </w:r>
      <w:r>
        <w:rPr>
          <w:noProof/>
        </w:rPr>
        <w:t>PC5 signalling protocol cause</w:t>
      </w:r>
      <w:r>
        <w:rPr>
          <w:noProof/>
        </w:rPr>
        <w:tab/>
      </w:r>
      <w:r>
        <w:rPr>
          <w:noProof/>
        </w:rPr>
        <w:fldChar w:fldCharType="begin" w:fldLock="1"/>
      </w:r>
      <w:r>
        <w:rPr>
          <w:noProof/>
        </w:rPr>
        <w:instrText xml:space="preserve"> PAGEREF _Toc178269011 \h </w:instrText>
      </w:r>
      <w:r>
        <w:rPr>
          <w:noProof/>
        </w:rPr>
      </w:r>
      <w:r>
        <w:rPr>
          <w:noProof/>
        </w:rPr>
        <w:fldChar w:fldCharType="separate"/>
      </w:r>
      <w:r>
        <w:rPr>
          <w:noProof/>
        </w:rPr>
        <w:t>103</w:t>
      </w:r>
      <w:r>
        <w:rPr>
          <w:noProof/>
        </w:rPr>
        <w:fldChar w:fldCharType="end"/>
      </w:r>
    </w:p>
    <w:p w14:paraId="2BC4DEB7" w14:textId="0536492F"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8.4.10</w:t>
      </w:r>
      <w:r>
        <w:rPr>
          <w:rFonts w:asciiTheme="minorHAnsi" w:eastAsiaTheme="minorEastAsia" w:hAnsiTheme="minorHAnsi" w:cstheme="minorBidi"/>
          <w:noProof/>
          <w:kern w:val="2"/>
          <w:sz w:val="22"/>
          <w:szCs w:val="22"/>
          <w:lang w:eastAsia="en-GB"/>
          <w14:ligatures w14:val="standardContextual"/>
        </w:rPr>
        <w:tab/>
      </w:r>
      <w:r>
        <w:rPr>
          <w:noProof/>
        </w:rPr>
        <w:t>Keep-alive counter</w:t>
      </w:r>
      <w:r>
        <w:rPr>
          <w:noProof/>
        </w:rPr>
        <w:tab/>
      </w:r>
      <w:r>
        <w:rPr>
          <w:noProof/>
        </w:rPr>
        <w:fldChar w:fldCharType="begin" w:fldLock="1"/>
      </w:r>
      <w:r>
        <w:rPr>
          <w:noProof/>
        </w:rPr>
        <w:instrText xml:space="preserve"> PAGEREF _Toc178269012 \h </w:instrText>
      </w:r>
      <w:r>
        <w:rPr>
          <w:noProof/>
        </w:rPr>
      </w:r>
      <w:r>
        <w:rPr>
          <w:noProof/>
        </w:rPr>
        <w:fldChar w:fldCharType="separate"/>
      </w:r>
      <w:r>
        <w:rPr>
          <w:noProof/>
        </w:rPr>
        <w:t>104</w:t>
      </w:r>
      <w:r>
        <w:rPr>
          <w:noProof/>
        </w:rPr>
        <w:fldChar w:fldCharType="end"/>
      </w:r>
    </w:p>
    <w:p w14:paraId="3AA0E8A7" w14:textId="10C395EF"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8.4.11</w:t>
      </w:r>
      <w:r>
        <w:rPr>
          <w:rFonts w:asciiTheme="minorHAnsi" w:eastAsiaTheme="minorEastAsia" w:hAnsiTheme="minorHAnsi" w:cstheme="minorBidi"/>
          <w:noProof/>
          <w:kern w:val="2"/>
          <w:sz w:val="22"/>
          <w:szCs w:val="22"/>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_Toc178269013 \h </w:instrText>
      </w:r>
      <w:r>
        <w:rPr>
          <w:noProof/>
        </w:rPr>
      </w:r>
      <w:r>
        <w:rPr>
          <w:noProof/>
        </w:rPr>
        <w:fldChar w:fldCharType="separate"/>
      </w:r>
      <w:r>
        <w:rPr>
          <w:noProof/>
        </w:rPr>
        <w:t>104</w:t>
      </w:r>
      <w:r>
        <w:rPr>
          <w:noProof/>
        </w:rPr>
        <w:fldChar w:fldCharType="end"/>
      </w:r>
    </w:p>
    <w:p w14:paraId="4A0A14CD" w14:textId="491DCA04"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8.4.12</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_Toc178269014 \h </w:instrText>
      </w:r>
      <w:r>
        <w:rPr>
          <w:noProof/>
        </w:rPr>
      </w:r>
      <w:r>
        <w:rPr>
          <w:noProof/>
        </w:rPr>
        <w:fldChar w:fldCharType="separate"/>
      </w:r>
      <w:r>
        <w:rPr>
          <w:noProof/>
        </w:rPr>
        <w:t>104</w:t>
      </w:r>
      <w:r>
        <w:rPr>
          <w:noProof/>
        </w:rPr>
        <w:fldChar w:fldCharType="end"/>
      </w:r>
    </w:p>
    <w:p w14:paraId="7FCCD6E8" w14:textId="71F4F411"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8.4.13</w:t>
      </w:r>
      <w:r>
        <w:rPr>
          <w:rFonts w:asciiTheme="minorHAnsi" w:eastAsiaTheme="minorEastAsia" w:hAnsiTheme="minorHAnsi" w:cstheme="minorBidi"/>
          <w:noProof/>
          <w:kern w:val="2"/>
          <w:sz w:val="22"/>
          <w:szCs w:val="22"/>
          <w:lang w:eastAsia="en-GB"/>
          <w14:ligatures w14:val="standardContextual"/>
        </w:rPr>
        <w:tab/>
      </w:r>
      <w:r>
        <w:rPr>
          <w:noProof/>
        </w:rPr>
        <w:t>Nonce</w:t>
      </w:r>
      <w:r>
        <w:rPr>
          <w:noProof/>
        </w:rPr>
        <w:tab/>
      </w:r>
      <w:r>
        <w:rPr>
          <w:noProof/>
        </w:rPr>
        <w:fldChar w:fldCharType="begin" w:fldLock="1"/>
      </w:r>
      <w:r>
        <w:rPr>
          <w:noProof/>
        </w:rPr>
        <w:instrText xml:space="preserve"> PAGEREF _Toc178269015 \h </w:instrText>
      </w:r>
      <w:r>
        <w:rPr>
          <w:noProof/>
        </w:rPr>
      </w:r>
      <w:r>
        <w:rPr>
          <w:noProof/>
        </w:rPr>
        <w:fldChar w:fldCharType="separate"/>
      </w:r>
      <w:r>
        <w:rPr>
          <w:noProof/>
        </w:rPr>
        <w:t>105</w:t>
      </w:r>
      <w:r>
        <w:rPr>
          <w:noProof/>
        </w:rPr>
        <w:fldChar w:fldCharType="end"/>
      </w:r>
    </w:p>
    <w:p w14:paraId="705D8BB2" w14:textId="7D21A28C"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8.4.14</w:t>
      </w:r>
      <w:r>
        <w:rPr>
          <w:rFonts w:asciiTheme="minorHAnsi" w:eastAsiaTheme="minorEastAsia" w:hAnsiTheme="minorHAnsi" w:cstheme="minorBidi"/>
          <w:noProof/>
          <w:kern w:val="2"/>
          <w:sz w:val="22"/>
          <w:szCs w:val="22"/>
          <w:lang w:eastAsia="en-GB"/>
          <w14:ligatures w14:val="standardContextual"/>
        </w:rPr>
        <w:tab/>
      </w:r>
      <w:r>
        <w:rPr>
          <w:noProof/>
        </w:rPr>
        <w:t>UE security capabilities</w:t>
      </w:r>
      <w:r>
        <w:rPr>
          <w:noProof/>
        </w:rPr>
        <w:tab/>
      </w:r>
      <w:r>
        <w:rPr>
          <w:noProof/>
        </w:rPr>
        <w:fldChar w:fldCharType="begin" w:fldLock="1"/>
      </w:r>
      <w:r>
        <w:rPr>
          <w:noProof/>
        </w:rPr>
        <w:instrText xml:space="preserve"> PAGEREF _Toc178269016 \h </w:instrText>
      </w:r>
      <w:r>
        <w:rPr>
          <w:noProof/>
        </w:rPr>
      </w:r>
      <w:r>
        <w:rPr>
          <w:noProof/>
        </w:rPr>
        <w:fldChar w:fldCharType="separate"/>
      </w:r>
      <w:r>
        <w:rPr>
          <w:noProof/>
        </w:rPr>
        <w:t>105</w:t>
      </w:r>
      <w:r>
        <w:rPr>
          <w:noProof/>
        </w:rPr>
        <w:fldChar w:fldCharType="end"/>
      </w:r>
    </w:p>
    <w:p w14:paraId="4FC530F6" w14:textId="4AC4D7D4"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8.4.15</w:t>
      </w:r>
      <w:r>
        <w:rPr>
          <w:rFonts w:asciiTheme="minorHAnsi" w:eastAsiaTheme="minorEastAsia" w:hAnsiTheme="minorHAnsi" w:cstheme="minorBidi"/>
          <w:noProof/>
          <w:kern w:val="2"/>
          <w:sz w:val="22"/>
          <w:szCs w:val="22"/>
          <w:lang w:eastAsia="en-GB"/>
          <w14:ligatures w14:val="standardContextual"/>
        </w:rPr>
        <w:tab/>
      </w:r>
      <w:r>
        <w:rPr>
          <w:noProof/>
        </w:rPr>
        <w:t>UE PC5 unicast signalling security policy</w:t>
      </w:r>
      <w:r>
        <w:rPr>
          <w:noProof/>
        </w:rPr>
        <w:tab/>
      </w:r>
      <w:r>
        <w:rPr>
          <w:noProof/>
        </w:rPr>
        <w:fldChar w:fldCharType="begin" w:fldLock="1"/>
      </w:r>
      <w:r>
        <w:rPr>
          <w:noProof/>
        </w:rPr>
        <w:instrText xml:space="preserve"> PAGEREF _Toc178269017 \h </w:instrText>
      </w:r>
      <w:r>
        <w:rPr>
          <w:noProof/>
        </w:rPr>
      </w:r>
      <w:r>
        <w:rPr>
          <w:noProof/>
        </w:rPr>
        <w:fldChar w:fldCharType="separate"/>
      </w:r>
      <w:r>
        <w:rPr>
          <w:noProof/>
        </w:rPr>
        <w:t>108</w:t>
      </w:r>
      <w:r>
        <w:rPr>
          <w:noProof/>
        </w:rPr>
        <w:fldChar w:fldCharType="end"/>
      </w:r>
    </w:p>
    <w:p w14:paraId="5AF42C9A" w14:textId="05C03B9A"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8.4.16</w:t>
      </w:r>
      <w:r>
        <w:rPr>
          <w:rFonts w:asciiTheme="minorHAnsi" w:eastAsiaTheme="minorEastAsia" w:hAnsiTheme="minorHAnsi" w:cstheme="minorBidi"/>
          <w:noProof/>
          <w:kern w:val="2"/>
          <w:sz w:val="22"/>
          <w:szCs w:val="22"/>
          <w:lang w:eastAsia="en-GB"/>
          <w14:ligatures w14:val="standardContextual"/>
        </w:rPr>
        <w:tab/>
      </w:r>
      <w:r>
        <w:rPr>
          <w:noProof/>
        </w:rPr>
        <w:t>MSB of K</w:t>
      </w:r>
      <w:r w:rsidRPr="00D213D3">
        <w:rPr>
          <w:noProof/>
          <w:vertAlign w:val="subscript"/>
        </w:rPr>
        <w:t>NRP-sess</w:t>
      </w:r>
      <w:r>
        <w:rPr>
          <w:noProof/>
        </w:rPr>
        <w:t xml:space="preserve"> ID</w:t>
      </w:r>
      <w:r>
        <w:rPr>
          <w:noProof/>
        </w:rPr>
        <w:tab/>
      </w:r>
      <w:r>
        <w:rPr>
          <w:noProof/>
        </w:rPr>
        <w:fldChar w:fldCharType="begin" w:fldLock="1"/>
      </w:r>
      <w:r>
        <w:rPr>
          <w:noProof/>
        </w:rPr>
        <w:instrText xml:space="preserve"> PAGEREF _Toc178269018 \h </w:instrText>
      </w:r>
      <w:r>
        <w:rPr>
          <w:noProof/>
        </w:rPr>
      </w:r>
      <w:r>
        <w:rPr>
          <w:noProof/>
        </w:rPr>
        <w:fldChar w:fldCharType="separate"/>
      </w:r>
      <w:r>
        <w:rPr>
          <w:noProof/>
        </w:rPr>
        <w:t>108</w:t>
      </w:r>
      <w:r>
        <w:rPr>
          <w:noProof/>
        </w:rPr>
        <w:fldChar w:fldCharType="end"/>
      </w:r>
    </w:p>
    <w:p w14:paraId="645FE49D" w14:textId="0A193368"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8.4.17</w:t>
      </w:r>
      <w:r>
        <w:rPr>
          <w:rFonts w:asciiTheme="minorHAnsi" w:eastAsiaTheme="minorEastAsia" w:hAnsiTheme="minorHAnsi" w:cstheme="minorBidi"/>
          <w:noProof/>
          <w:kern w:val="2"/>
          <w:sz w:val="22"/>
          <w:szCs w:val="22"/>
          <w:lang w:eastAsia="en-GB"/>
          <w14:ligatures w14:val="standardContextual"/>
        </w:rPr>
        <w:tab/>
      </w:r>
      <w:r>
        <w:rPr>
          <w:noProof/>
        </w:rPr>
        <w:t>K</w:t>
      </w:r>
      <w:r w:rsidRPr="00D213D3">
        <w:rPr>
          <w:noProof/>
          <w:vertAlign w:val="subscript"/>
        </w:rPr>
        <w:t>NRP</w:t>
      </w:r>
      <w:r>
        <w:rPr>
          <w:noProof/>
        </w:rPr>
        <w:t xml:space="preserve"> ID</w:t>
      </w:r>
      <w:r>
        <w:rPr>
          <w:noProof/>
        </w:rPr>
        <w:tab/>
      </w:r>
      <w:r>
        <w:rPr>
          <w:noProof/>
        </w:rPr>
        <w:fldChar w:fldCharType="begin" w:fldLock="1"/>
      </w:r>
      <w:r>
        <w:rPr>
          <w:noProof/>
        </w:rPr>
        <w:instrText xml:space="preserve"> PAGEREF _Toc178269019 \h </w:instrText>
      </w:r>
      <w:r>
        <w:rPr>
          <w:noProof/>
        </w:rPr>
      </w:r>
      <w:r>
        <w:rPr>
          <w:noProof/>
        </w:rPr>
        <w:fldChar w:fldCharType="separate"/>
      </w:r>
      <w:r>
        <w:rPr>
          <w:noProof/>
        </w:rPr>
        <w:t>109</w:t>
      </w:r>
      <w:r>
        <w:rPr>
          <w:noProof/>
        </w:rPr>
        <w:fldChar w:fldCharType="end"/>
      </w:r>
    </w:p>
    <w:p w14:paraId="4DD23E9D" w14:textId="767F6450"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8.4.18</w:t>
      </w:r>
      <w:r>
        <w:rPr>
          <w:rFonts w:asciiTheme="minorHAnsi" w:eastAsiaTheme="minorEastAsia" w:hAnsiTheme="minorHAnsi" w:cstheme="minorBidi"/>
          <w:noProof/>
          <w:kern w:val="2"/>
          <w:sz w:val="22"/>
          <w:szCs w:val="22"/>
          <w:lang w:eastAsia="en-GB"/>
          <w14:ligatures w14:val="standardContextual"/>
        </w:rPr>
        <w:tab/>
      </w:r>
      <w:r>
        <w:rPr>
          <w:noProof/>
        </w:rPr>
        <w:t>Selected security algorithms</w:t>
      </w:r>
      <w:r>
        <w:rPr>
          <w:noProof/>
        </w:rPr>
        <w:tab/>
      </w:r>
      <w:r>
        <w:rPr>
          <w:noProof/>
        </w:rPr>
        <w:fldChar w:fldCharType="begin" w:fldLock="1"/>
      </w:r>
      <w:r>
        <w:rPr>
          <w:noProof/>
        </w:rPr>
        <w:instrText xml:space="preserve"> PAGEREF _Toc178269020 \h </w:instrText>
      </w:r>
      <w:r>
        <w:rPr>
          <w:noProof/>
        </w:rPr>
      </w:r>
      <w:r>
        <w:rPr>
          <w:noProof/>
        </w:rPr>
        <w:fldChar w:fldCharType="separate"/>
      </w:r>
      <w:r>
        <w:rPr>
          <w:noProof/>
        </w:rPr>
        <w:t>109</w:t>
      </w:r>
      <w:r>
        <w:rPr>
          <w:noProof/>
        </w:rPr>
        <w:fldChar w:fldCharType="end"/>
      </w:r>
    </w:p>
    <w:p w14:paraId="15B8F63D" w14:textId="5AF33A57"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8.4.19</w:t>
      </w:r>
      <w:r>
        <w:rPr>
          <w:rFonts w:asciiTheme="minorHAnsi" w:eastAsiaTheme="minorEastAsia" w:hAnsiTheme="minorHAnsi" w:cstheme="minorBidi"/>
          <w:noProof/>
          <w:kern w:val="2"/>
          <w:sz w:val="22"/>
          <w:szCs w:val="22"/>
          <w:lang w:eastAsia="en-GB"/>
          <w14:ligatures w14:val="standardContextual"/>
        </w:rPr>
        <w:tab/>
      </w:r>
      <w:r>
        <w:rPr>
          <w:noProof/>
        </w:rPr>
        <w:t>LSB of K</w:t>
      </w:r>
      <w:r w:rsidRPr="00D213D3">
        <w:rPr>
          <w:noProof/>
          <w:vertAlign w:val="subscript"/>
        </w:rPr>
        <w:t>NRP-sess</w:t>
      </w:r>
      <w:r>
        <w:rPr>
          <w:noProof/>
        </w:rPr>
        <w:t xml:space="preserve"> ID</w:t>
      </w:r>
      <w:r>
        <w:rPr>
          <w:noProof/>
        </w:rPr>
        <w:tab/>
      </w:r>
      <w:r>
        <w:rPr>
          <w:noProof/>
        </w:rPr>
        <w:fldChar w:fldCharType="begin" w:fldLock="1"/>
      </w:r>
      <w:r>
        <w:rPr>
          <w:noProof/>
        </w:rPr>
        <w:instrText xml:space="preserve"> PAGEREF _Toc178269021 \h </w:instrText>
      </w:r>
      <w:r>
        <w:rPr>
          <w:noProof/>
        </w:rPr>
      </w:r>
      <w:r>
        <w:rPr>
          <w:noProof/>
        </w:rPr>
        <w:fldChar w:fldCharType="separate"/>
      </w:r>
      <w:r>
        <w:rPr>
          <w:noProof/>
        </w:rPr>
        <w:t>110</w:t>
      </w:r>
      <w:r>
        <w:rPr>
          <w:noProof/>
        </w:rPr>
        <w:fldChar w:fldCharType="end"/>
      </w:r>
    </w:p>
    <w:p w14:paraId="73CB3688" w14:textId="443D6FB9"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8.4.20</w:t>
      </w:r>
      <w:r>
        <w:rPr>
          <w:rFonts w:asciiTheme="minorHAnsi" w:eastAsiaTheme="minorEastAsia" w:hAnsiTheme="minorHAnsi" w:cstheme="minorBidi"/>
          <w:noProof/>
          <w:kern w:val="2"/>
          <w:sz w:val="22"/>
          <w:szCs w:val="22"/>
          <w:lang w:eastAsia="en-GB"/>
          <w14:ligatures w14:val="standardContextual"/>
        </w:rPr>
        <w:tab/>
      </w:r>
      <w:r>
        <w:rPr>
          <w:noProof/>
        </w:rPr>
        <w:t>MSBs of K</w:t>
      </w:r>
      <w:r w:rsidRPr="00D213D3">
        <w:rPr>
          <w:noProof/>
          <w:vertAlign w:val="subscript"/>
        </w:rPr>
        <w:t>NRP</w:t>
      </w:r>
      <w:r>
        <w:rPr>
          <w:noProof/>
        </w:rPr>
        <w:t xml:space="preserve"> ID</w:t>
      </w:r>
      <w:r>
        <w:rPr>
          <w:noProof/>
        </w:rPr>
        <w:tab/>
      </w:r>
      <w:r>
        <w:rPr>
          <w:noProof/>
        </w:rPr>
        <w:fldChar w:fldCharType="begin" w:fldLock="1"/>
      </w:r>
      <w:r>
        <w:rPr>
          <w:noProof/>
        </w:rPr>
        <w:instrText xml:space="preserve"> PAGEREF _Toc178269022 \h </w:instrText>
      </w:r>
      <w:r>
        <w:rPr>
          <w:noProof/>
        </w:rPr>
      </w:r>
      <w:r>
        <w:rPr>
          <w:noProof/>
        </w:rPr>
        <w:fldChar w:fldCharType="separate"/>
      </w:r>
      <w:r>
        <w:rPr>
          <w:noProof/>
        </w:rPr>
        <w:t>110</w:t>
      </w:r>
      <w:r>
        <w:rPr>
          <w:noProof/>
        </w:rPr>
        <w:fldChar w:fldCharType="end"/>
      </w:r>
    </w:p>
    <w:p w14:paraId="55F7FE55" w14:textId="3C8CBEF8"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LSBs of K</w:t>
      </w:r>
      <w:r w:rsidRPr="00D213D3">
        <w:rPr>
          <w:noProof/>
          <w:vertAlign w:val="subscript"/>
        </w:rPr>
        <w:t>NRP</w:t>
      </w:r>
      <w:r>
        <w:rPr>
          <w:noProof/>
        </w:rPr>
        <w:t xml:space="preserve"> ID</w:t>
      </w:r>
      <w:r>
        <w:rPr>
          <w:noProof/>
        </w:rPr>
        <w:tab/>
      </w:r>
      <w:r>
        <w:rPr>
          <w:noProof/>
        </w:rPr>
        <w:fldChar w:fldCharType="begin" w:fldLock="1"/>
      </w:r>
      <w:r>
        <w:rPr>
          <w:noProof/>
        </w:rPr>
        <w:instrText xml:space="preserve"> PAGEREF _Toc178269023 \h </w:instrText>
      </w:r>
      <w:r>
        <w:rPr>
          <w:noProof/>
        </w:rPr>
      </w:r>
      <w:r>
        <w:rPr>
          <w:noProof/>
        </w:rPr>
        <w:fldChar w:fldCharType="separate"/>
      </w:r>
      <w:r>
        <w:rPr>
          <w:noProof/>
        </w:rPr>
        <w:t>111</w:t>
      </w:r>
      <w:r>
        <w:rPr>
          <w:noProof/>
        </w:rPr>
        <w:fldChar w:fldCharType="end"/>
      </w:r>
    </w:p>
    <w:p w14:paraId="25E4F7B2" w14:textId="7E0440FE"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UE PC5 unicast user plane security policy</w:t>
      </w:r>
      <w:r>
        <w:rPr>
          <w:noProof/>
        </w:rPr>
        <w:tab/>
      </w:r>
      <w:r>
        <w:rPr>
          <w:noProof/>
        </w:rPr>
        <w:fldChar w:fldCharType="begin" w:fldLock="1"/>
      </w:r>
      <w:r>
        <w:rPr>
          <w:noProof/>
        </w:rPr>
        <w:instrText xml:space="preserve"> PAGEREF _Toc178269024 \h </w:instrText>
      </w:r>
      <w:r>
        <w:rPr>
          <w:noProof/>
        </w:rPr>
      </w:r>
      <w:r>
        <w:rPr>
          <w:noProof/>
        </w:rPr>
        <w:fldChar w:fldCharType="separate"/>
      </w:r>
      <w:r>
        <w:rPr>
          <w:noProof/>
        </w:rPr>
        <w:t>111</w:t>
      </w:r>
      <w:r>
        <w:rPr>
          <w:noProof/>
        </w:rPr>
        <w:fldChar w:fldCharType="end"/>
      </w:r>
    </w:p>
    <w:p w14:paraId="5BFF21F5" w14:textId="09A31694"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Configuration of UE PC5 unicast u</w:t>
      </w:r>
      <w:r w:rsidRPr="00D213D3">
        <w:rPr>
          <w:rFonts w:eastAsia="Malgun Gothic"/>
          <w:noProof/>
          <w:lang w:eastAsia="ko-KR"/>
        </w:rPr>
        <w:t>ser plane security protection</w:t>
      </w:r>
      <w:r>
        <w:rPr>
          <w:noProof/>
        </w:rPr>
        <w:tab/>
      </w:r>
      <w:r>
        <w:rPr>
          <w:noProof/>
        </w:rPr>
        <w:fldChar w:fldCharType="begin" w:fldLock="1"/>
      </w:r>
      <w:r>
        <w:rPr>
          <w:noProof/>
        </w:rPr>
        <w:instrText xml:space="preserve"> PAGEREF _Toc178269025 \h </w:instrText>
      </w:r>
      <w:r>
        <w:rPr>
          <w:noProof/>
        </w:rPr>
      </w:r>
      <w:r>
        <w:rPr>
          <w:noProof/>
        </w:rPr>
        <w:fldChar w:fldCharType="separate"/>
      </w:r>
      <w:r>
        <w:rPr>
          <w:noProof/>
        </w:rPr>
        <w:t>112</w:t>
      </w:r>
      <w:r>
        <w:rPr>
          <w:noProof/>
        </w:rPr>
        <w:fldChar w:fldCharType="end"/>
      </w:r>
    </w:p>
    <w:p w14:paraId="65C699FB" w14:textId="7B2D6E63"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8.4.24</w:t>
      </w:r>
      <w:r>
        <w:rPr>
          <w:rFonts w:asciiTheme="minorHAnsi" w:eastAsiaTheme="minorEastAsia" w:hAnsiTheme="minorHAnsi" w:cstheme="minorBidi"/>
          <w:noProof/>
          <w:kern w:val="2"/>
          <w:sz w:val="22"/>
          <w:szCs w:val="22"/>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_Toc178269026 \h </w:instrText>
      </w:r>
      <w:r>
        <w:rPr>
          <w:noProof/>
        </w:rPr>
      </w:r>
      <w:r>
        <w:rPr>
          <w:noProof/>
        </w:rPr>
        <w:fldChar w:fldCharType="separate"/>
      </w:r>
      <w:r>
        <w:rPr>
          <w:noProof/>
        </w:rPr>
        <w:t>113</w:t>
      </w:r>
      <w:r>
        <w:rPr>
          <w:noProof/>
        </w:rPr>
        <w:fldChar w:fldCharType="end"/>
      </w:r>
    </w:p>
    <w:p w14:paraId="0F0E1431" w14:textId="29F1EF8B"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8.4.25</w:t>
      </w:r>
      <w:r>
        <w:rPr>
          <w:rFonts w:asciiTheme="minorHAnsi" w:eastAsiaTheme="minorEastAsia" w:hAnsiTheme="minorHAnsi" w:cstheme="minorBidi"/>
          <w:noProof/>
          <w:kern w:val="2"/>
          <w:sz w:val="22"/>
          <w:szCs w:val="22"/>
          <w:lang w:eastAsia="en-GB"/>
          <w14:ligatures w14:val="standardContextual"/>
        </w:rPr>
        <w:tab/>
      </w:r>
      <w:r>
        <w:rPr>
          <w:noProof/>
        </w:rPr>
        <w:t>Layer-2 ID</w:t>
      </w:r>
      <w:r>
        <w:rPr>
          <w:noProof/>
        </w:rPr>
        <w:tab/>
      </w:r>
      <w:r>
        <w:rPr>
          <w:noProof/>
        </w:rPr>
        <w:fldChar w:fldCharType="begin" w:fldLock="1"/>
      </w:r>
      <w:r>
        <w:rPr>
          <w:noProof/>
        </w:rPr>
        <w:instrText xml:space="preserve"> PAGEREF _Toc178269027 \h </w:instrText>
      </w:r>
      <w:r>
        <w:rPr>
          <w:noProof/>
        </w:rPr>
      </w:r>
      <w:r>
        <w:rPr>
          <w:noProof/>
        </w:rPr>
        <w:fldChar w:fldCharType="separate"/>
      </w:r>
      <w:r>
        <w:rPr>
          <w:noProof/>
        </w:rPr>
        <w:t>113</w:t>
      </w:r>
      <w:r>
        <w:rPr>
          <w:noProof/>
        </w:rPr>
        <w:fldChar w:fldCharType="end"/>
      </w:r>
    </w:p>
    <w:p w14:paraId="2A2965C2" w14:textId="076C793B"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8.4.26</w:t>
      </w:r>
      <w:r>
        <w:rPr>
          <w:rFonts w:asciiTheme="minorHAnsi" w:eastAsiaTheme="minorEastAsia" w:hAnsiTheme="minorHAnsi" w:cstheme="minorBidi"/>
          <w:noProof/>
          <w:kern w:val="2"/>
          <w:sz w:val="22"/>
          <w:szCs w:val="22"/>
          <w:lang w:eastAsia="en-GB"/>
          <w14:ligatures w14:val="standardContextual"/>
        </w:rPr>
        <w:tab/>
      </w:r>
      <w:r>
        <w:rPr>
          <w:noProof/>
          <w:lang w:eastAsia="zh-CN"/>
        </w:rPr>
        <w:t>RSPP metadata</w:t>
      </w:r>
      <w:r>
        <w:rPr>
          <w:noProof/>
        </w:rPr>
        <w:tab/>
      </w:r>
      <w:r>
        <w:rPr>
          <w:noProof/>
        </w:rPr>
        <w:fldChar w:fldCharType="begin" w:fldLock="1"/>
      </w:r>
      <w:r>
        <w:rPr>
          <w:noProof/>
        </w:rPr>
        <w:instrText xml:space="preserve"> PAGEREF _Toc178269028 \h </w:instrText>
      </w:r>
      <w:r>
        <w:rPr>
          <w:noProof/>
        </w:rPr>
      </w:r>
      <w:r>
        <w:rPr>
          <w:noProof/>
        </w:rPr>
        <w:fldChar w:fldCharType="separate"/>
      </w:r>
      <w:r>
        <w:rPr>
          <w:noProof/>
        </w:rPr>
        <w:t>114</w:t>
      </w:r>
      <w:r>
        <w:rPr>
          <w:noProof/>
        </w:rPr>
        <w:fldChar w:fldCharType="end"/>
      </w:r>
    </w:p>
    <w:p w14:paraId="113181AC" w14:textId="079F6BFF" w:rsidR="00E71CB0" w:rsidRDefault="00E71CB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C</w:t>
      </w:r>
      <w:r w:rsidRPr="00D213D3">
        <w:rPr>
          <w:noProof/>
          <w:lang w:val="en-US"/>
        </w:rPr>
        <w:t>oding other than information element coding</w:t>
      </w:r>
      <w:r>
        <w:rPr>
          <w:noProof/>
        </w:rPr>
        <w:tab/>
      </w:r>
      <w:r>
        <w:rPr>
          <w:noProof/>
        </w:rPr>
        <w:fldChar w:fldCharType="begin" w:fldLock="1"/>
      </w:r>
      <w:r>
        <w:rPr>
          <w:noProof/>
        </w:rPr>
        <w:instrText xml:space="preserve"> PAGEREF _Toc178269029 \h </w:instrText>
      </w:r>
      <w:r>
        <w:rPr>
          <w:noProof/>
        </w:rPr>
      </w:r>
      <w:r>
        <w:rPr>
          <w:noProof/>
        </w:rPr>
        <w:fldChar w:fldCharType="separate"/>
      </w:r>
      <w:r>
        <w:rPr>
          <w:noProof/>
        </w:rPr>
        <w:t>114</w:t>
      </w:r>
      <w:r>
        <w:rPr>
          <w:noProof/>
        </w:rPr>
        <w:fldChar w:fldCharType="end"/>
      </w:r>
    </w:p>
    <w:p w14:paraId="33484DD2" w14:textId="27B31577"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_Toc178269030 \h </w:instrText>
      </w:r>
      <w:r>
        <w:rPr>
          <w:noProof/>
        </w:rPr>
      </w:r>
      <w:r>
        <w:rPr>
          <w:noProof/>
        </w:rPr>
        <w:fldChar w:fldCharType="separate"/>
      </w:r>
      <w:r>
        <w:rPr>
          <w:noProof/>
        </w:rPr>
        <w:t>114</w:t>
      </w:r>
      <w:r>
        <w:rPr>
          <w:noProof/>
        </w:rPr>
        <w:fldChar w:fldCharType="end"/>
      </w:r>
    </w:p>
    <w:p w14:paraId="77DE3CD0" w14:textId="23C21F02"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9</w:t>
      </w:r>
      <w:r w:rsidRPr="00D213D3">
        <w:rPr>
          <w:noProof/>
          <w:lang w:val="en-US"/>
        </w:rPr>
        <w:t>.</w:t>
      </w:r>
      <w:r w:rsidRPr="00D213D3">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V2X message family encoding</w:t>
      </w:r>
      <w:r>
        <w:rPr>
          <w:noProof/>
        </w:rPr>
        <w:tab/>
      </w:r>
      <w:r>
        <w:rPr>
          <w:noProof/>
        </w:rPr>
        <w:fldChar w:fldCharType="begin" w:fldLock="1"/>
      </w:r>
      <w:r>
        <w:rPr>
          <w:noProof/>
        </w:rPr>
        <w:instrText xml:space="preserve"> PAGEREF _Toc178269031 \h </w:instrText>
      </w:r>
      <w:r>
        <w:rPr>
          <w:noProof/>
        </w:rPr>
      </w:r>
      <w:r>
        <w:rPr>
          <w:noProof/>
        </w:rPr>
        <w:fldChar w:fldCharType="separate"/>
      </w:r>
      <w:r>
        <w:rPr>
          <w:noProof/>
        </w:rPr>
        <w:t>114</w:t>
      </w:r>
      <w:r>
        <w:rPr>
          <w:noProof/>
        </w:rPr>
        <w:fldChar w:fldCharType="end"/>
      </w:r>
    </w:p>
    <w:p w14:paraId="23CFFB5D" w14:textId="34C191BE"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sidRPr="00D213D3">
        <w:rPr>
          <w:noProof/>
          <w:lang w:val="en-US" w:eastAsia="zh-CN"/>
        </w:rPr>
        <w:t>9</w:t>
      </w:r>
      <w:r w:rsidRPr="00D213D3">
        <w:rPr>
          <w:noProof/>
          <w:lang w:val="en-US"/>
        </w:rPr>
        <w:t>.3</w:t>
      </w:r>
      <w:r>
        <w:rPr>
          <w:rFonts w:asciiTheme="minorHAnsi" w:eastAsiaTheme="minorEastAsia" w:hAnsiTheme="minorHAnsi" w:cstheme="minorBidi"/>
          <w:noProof/>
          <w:kern w:val="2"/>
          <w:sz w:val="22"/>
          <w:szCs w:val="22"/>
          <w:lang w:eastAsia="en-GB"/>
          <w14:ligatures w14:val="standardContextual"/>
        </w:rPr>
        <w:tab/>
      </w:r>
      <w:r w:rsidRPr="00D213D3">
        <w:rPr>
          <w:noProof/>
          <w:lang w:val="en-US"/>
        </w:rPr>
        <w:t>Non-IP PDU format</w:t>
      </w:r>
      <w:r>
        <w:rPr>
          <w:noProof/>
        </w:rPr>
        <w:tab/>
      </w:r>
      <w:r>
        <w:rPr>
          <w:noProof/>
        </w:rPr>
        <w:fldChar w:fldCharType="begin" w:fldLock="1"/>
      </w:r>
      <w:r>
        <w:rPr>
          <w:noProof/>
        </w:rPr>
        <w:instrText xml:space="preserve"> PAGEREF _Toc178269032 \h </w:instrText>
      </w:r>
      <w:r>
        <w:rPr>
          <w:noProof/>
        </w:rPr>
      </w:r>
      <w:r>
        <w:rPr>
          <w:noProof/>
        </w:rPr>
        <w:fldChar w:fldCharType="separate"/>
      </w:r>
      <w:r>
        <w:rPr>
          <w:noProof/>
        </w:rPr>
        <w:t>114</w:t>
      </w:r>
      <w:r>
        <w:rPr>
          <w:noProof/>
        </w:rPr>
        <w:fldChar w:fldCharType="end"/>
      </w:r>
    </w:p>
    <w:p w14:paraId="7CEAE5BD" w14:textId="01EB3E81"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Encoding of V2X MBS configuration SDP</w:t>
      </w:r>
      <w:r>
        <w:rPr>
          <w:noProof/>
        </w:rPr>
        <w:tab/>
      </w:r>
      <w:r>
        <w:rPr>
          <w:noProof/>
        </w:rPr>
        <w:fldChar w:fldCharType="begin" w:fldLock="1"/>
      </w:r>
      <w:r>
        <w:rPr>
          <w:noProof/>
        </w:rPr>
        <w:instrText xml:space="preserve"> PAGEREF _Toc178269033 \h </w:instrText>
      </w:r>
      <w:r>
        <w:rPr>
          <w:noProof/>
        </w:rPr>
      </w:r>
      <w:r>
        <w:rPr>
          <w:noProof/>
        </w:rPr>
        <w:fldChar w:fldCharType="separate"/>
      </w:r>
      <w:r>
        <w:rPr>
          <w:noProof/>
        </w:rPr>
        <w:t>115</w:t>
      </w:r>
      <w:r>
        <w:rPr>
          <w:noProof/>
        </w:rPr>
        <w:fldChar w:fldCharType="end"/>
      </w:r>
    </w:p>
    <w:p w14:paraId="5A7C8463" w14:textId="3015FEDB"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Minimum components of V2X MBS configuration SDP</w:t>
      </w:r>
      <w:r>
        <w:rPr>
          <w:noProof/>
        </w:rPr>
        <w:tab/>
      </w:r>
      <w:r>
        <w:rPr>
          <w:noProof/>
        </w:rPr>
        <w:fldChar w:fldCharType="begin" w:fldLock="1"/>
      </w:r>
      <w:r>
        <w:rPr>
          <w:noProof/>
        </w:rPr>
        <w:instrText xml:space="preserve"> PAGEREF _Toc178269034 \h </w:instrText>
      </w:r>
      <w:r>
        <w:rPr>
          <w:noProof/>
        </w:rPr>
      </w:r>
      <w:r>
        <w:rPr>
          <w:noProof/>
        </w:rPr>
        <w:fldChar w:fldCharType="separate"/>
      </w:r>
      <w:r>
        <w:rPr>
          <w:noProof/>
        </w:rPr>
        <w:t>115</w:t>
      </w:r>
      <w:r>
        <w:rPr>
          <w:noProof/>
        </w:rPr>
        <w:fldChar w:fldCharType="end"/>
      </w:r>
    </w:p>
    <w:p w14:paraId="75EFA633" w14:textId="73C27EC7"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_Toc178269035 \h </w:instrText>
      </w:r>
      <w:r>
        <w:rPr>
          <w:noProof/>
        </w:rPr>
      </w:r>
      <w:r>
        <w:rPr>
          <w:noProof/>
        </w:rPr>
        <w:fldChar w:fldCharType="separate"/>
      </w:r>
      <w:r>
        <w:rPr>
          <w:noProof/>
        </w:rPr>
        <w:t>115</w:t>
      </w:r>
      <w:r>
        <w:rPr>
          <w:noProof/>
        </w:rPr>
        <w:fldChar w:fldCharType="end"/>
      </w:r>
    </w:p>
    <w:p w14:paraId="05C7E360" w14:textId="49B1E48B"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rFonts w:asciiTheme="minorHAnsi" w:eastAsiaTheme="minorEastAsia" w:hAnsiTheme="minorHAnsi" w:cstheme="minorBidi"/>
          <w:noProof/>
          <w:kern w:val="2"/>
          <w:sz w:val="22"/>
          <w:szCs w:val="22"/>
          <w:lang w:eastAsia="en-GB"/>
          <w14:ligatures w14:val="standardContextual"/>
        </w:rPr>
        <w:tab/>
      </w:r>
      <w:r>
        <w:rPr>
          <w:noProof/>
        </w:rPr>
        <w:t>List of UDP port numbers and associated V2X message family</w:t>
      </w:r>
      <w:r>
        <w:rPr>
          <w:noProof/>
        </w:rPr>
        <w:tab/>
      </w:r>
      <w:r>
        <w:rPr>
          <w:noProof/>
        </w:rPr>
        <w:fldChar w:fldCharType="begin" w:fldLock="1"/>
      </w:r>
      <w:r>
        <w:rPr>
          <w:noProof/>
        </w:rPr>
        <w:instrText xml:space="preserve"> PAGEREF _Toc178269036 \h </w:instrText>
      </w:r>
      <w:r>
        <w:rPr>
          <w:noProof/>
        </w:rPr>
      </w:r>
      <w:r>
        <w:rPr>
          <w:noProof/>
        </w:rPr>
        <w:fldChar w:fldCharType="separate"/>
      </w:r>
      <w:r>
        <w:rPr>
          <w:noProof/>
        </w:rPr>
        <w:t>115</w:t>
      </w:r>
      <w:r>
        <w:rPr>
          <w:noProof/>
        </w:rPr>
        <w:fldChar w:fldCharType="end"/>
      </w:r>
    </w:p>
    <w:p w14:paraId="606A7C44" w14:textId="5EA5B8D5"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9.4.4</w:t>
      </w:r>
      <w:r>
        <w:rPr>
          <w:rFonts w:asciiTheme="minorHAnsi" w:eastAsiaTheme="minorEastAsia" w:hAnsiTheme="minorHAnsi" w:cstheme="minorBidi"/>
          <w:noProof/>
          <w:kern w:val="2"/>
          <w:sz w:val="22"/>
          <w:szCs w:val="22"/>
          <w:lang w:eastAsia="en-GB"/>
          <w14:ligatures w14:val="standardContextual"/>
        </w:rPr>
        <w:tab/>
      </w:r>
      <w:r>
        <w:rPr>
          <w:noProof/>
        </w:rPr>
        <w:t>Example of V2X MBS configuration SDP</w:t>
      </w:r>
      <w:r>
        <w:rPr>
          <w:noProof/>
        </w:rPr>
        <w:tab/>
      </w:r>
      <w:r>
        <w:rPr>
          <w:noProof/>
        </w:rPr>
        <w:fldChar w:fldCharType="begin" w:fldLock="1"/>
      </w:r>
      <w:r>
        <w:rPr>
          <w:noProof/>
        </w:rPr>
        <w:instrText xml:space="preserve"> PAGEREF _Toc178269037 \h </w:instrText>
      </w:r>
      <w:r>
        <w:rPr>
          <w:noProof/>
        </w:rPr>
      </w:r>
      <w:r>
        <w:rPr>
          <w:noProof/>
        </w:rPr>
        <w:fldChar w:fldCharType="separate"/>
      </w:r>
      <w:r>
        <w:rPr>
          <w:noProof/>
        </w:rPr>
        <w:t>116</w:t>
      </w:r>
      <w:r>
        <w:rPr>
          <w:noProof/>
        </w:rPr>
        <w:fldChar w:fldCharType="end"/>
      </w:r>
    </w:p>
    <w:p w14:paraId="702E24DA" w14:textId="1A0BBB00"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_Toc178269038 \h </w:instrText>
      </w:r>
      <w:r>
        <w:rPr>
          <w:noProof/>
        </w:rPr>
      </w:r>
      <w:r>
        <w:rPr>
          <w:noProof/>
        </w:rPr>
        <w:fldChar w:fldCharType="separate"/>
      </w:r>
      <w:r>
        <w:rPr>
          <w:noProof/>
        </w:rPr>
        <w:t>116</w:t>
      </w:r>
      <w:r>
        <w:rPr>
          <w:noProof/>
        </w:rPr>
        <w:fldChar w:fldCharType="end"/>
      </w:r>
    </w:p>
    <w:p w14:paraId="3548AB78" w14:textId="7500B551"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rFonts w:asciiTheme="minorHAnsi" w:eastAsiaTheme="minorEastAsia" w:hAnsiTheme="minorHAnsi" w:cstheme="minorBidi"/>
          <w:noProof/>
          <w:kern w:val="2"/>
          <w:sz w:val="22"/>
          <w:szCs w:val="22"/>
          <w:lang w:eastAsia="en-GB"/>
          <w14:ligatures w14:val="standardContextual"/>
        </w:rPr>
        <w:tab/>
      </w:r>
      <w:r>
        <w:rPr>
          <w:noProof/>
        </w:rPr>
        <w:t>Encoding of V2X AS MBS configuration SDP</w:t>
      </w:r>
      <w:r>
        <w:rPr>
          <w:noProof/>
        </w:rPr>
        <w:tab/>
      </w:r>
      <w:r>
        <w:rPr>
          <w:noProof/>
        </w:rPr>
        <w:fldChar w:fldCharType="begin" w:fldLock="1"/>
      </w:r>
      <w:r>
        <w:rPr>
          <w:noProof/>
        </w:rPr>
        <w:instrText xml:space="preserve"> PAGEREF _Toc178269039 \h </w:instrText>
      </w:r>
      <w:r>
        <w:rPr>
          <w:noProof/>
        </w:rPr>
      </w:r>
      <w:r>
        <w:rPr>
          <w:noProof/>
        </w:rPr>
        <w:fldChar w:fldCharType="separate"/>
      </w:r>
      <w:r>
        <w:rPr>
          <w:noProof/>
        </w:rPr>
        <w:t>116</w:t>
      </w:r>
      <w:r>
        <w:rPr>
          <w:noProof/>
        </w:rPr>
        <w:fldChar w:fldCharType="end"/>
      </w:r>
    </w:p>
    <w:p w14:paraId="3FE6E034" w14:textId="28D0B046"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9.5.1</w:t>
      </w:r>
      <w:r>
        <w:rPr>
          <w:rFonts w:asciiTheme="minorHAnsi" w:eastAsiaTheme="minorEastAsia" w:hAnsiTheme="minorHAnsi" w:cstheme="minorBidi"/>
          <w:noProof/>
          <w:kern w:val="2"/>
          <w:sz w:val="22"/>
          <w:szCs w:val="22"/>
          <w:lang w:eastAsia="en-GB"/>
          <w14:ligatures w14:val="standardContextual"/>
        </w:rPr>
        <w:tab/>
      </w:r>
      <w:r>
        <w:rPr>
          <w:noProof/>
        </w:rPr>
        <w:t>Minimum components of V2X AS MBS configuration SDP</w:t>
      </w:r>
      <w:r>
        <w:rPr>
          <w:noProof/>
        </w:rPr>
        <w:tab/>
      </w:r>
      <w:r>
        <w:rPr>
          <w:noProof/>
        </w:rPr>
        <w:fldChar w:fldCharType="begin" w:fldLock="1"/>
      </w:r>
      <w:r>
        <w:rPr>
          <w:noProof/>
        </w:rPr>
        <w:instrText xml:space="preserve"> PAGEREF _Toc178269040 \h </w:instrText>
      </w:r>
      <w:r>
        <w:rPr>
          <w:noProof/>
        </w:rPr>
      </w:r>
      <w:r>
        <w:rPr>
          <w:noProof/>
        </w:rPr>
        <w:fldChar w:fldCharType="separate"/>
      </w:r>
      <w:r>
        <w:rPr>
          <w:noProof/>
        </w:rPr>
        <w:t>116</w:t>
      </w:r>
      <w:r>
        <w:rPr>
          <w:noProof/>
        </w:rPr>
        <w:fldChar w:fldCharType="end"/>
      </w:r>
    </w:p>
    <w:p w14:paraId="1733FAEB" w14:textId="087C9AA5"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9.5.2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_Toc178269041 \h </w:instrText>
      </w:r>
      <w:r>
        <w:rPr>
          <w:noProof/>
        </w:rPr>
      </w:r>
      <w:r>
        <w:rPr>
          <w:noProof/>
        </w:rPr>
        <w:fldChar w:fldCharType="separate"/>
      </w:r>
      <w:r>
        <w:rPr>
          <w:noProof/>
        </w:rPr>
        <w:t>116</w:t>
      </w:r>
      <w:r>
        <w:rPr>
          <w:noProof/>
        </w:rPr>
        <w:fldChar w:fldCharType="end"/>
      </w:r>
    </w:p>
    <w:p w14:paraId="402DBC8C" w14:textId="6CFDE7CC"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9.5.3</w:t>
      </w:r>
      <w:r>
        <w:rPr>
          <w:rFonts w:asciiTheme="minorHAnsi" w:eastAsiaTheme="minorEastAsia" w:hAnsiTheme="minorHAnsi" w:cstheme="minorBidi"/>
          <w:noProof/>
          <w:kern w:val="2"/>
          <w:sz w:val="22"/>
          <w:szCs w:val="22"/>
          <w:lang w:eastAsia="en-GB"/>
          <w14:ligatures w14:val="standardContextual"/>
        </w:rPr>
        <w:tab/>
      </w:r>
      <w:r>
        <w:rPr>
          <w:noProof/>
        </w:rPr>
        <w:t>Port number</w:t>
      </w:r>
      <w:r>
        <w:rPr>
          <w:noProof/>
        </w:rPr>
        <w:tab/>
      </w:r>
      <w:r>
        <w:rPr>
          <w:noProof/>
        </w:rPr>
        <w:fldChar w:fldCharType="begin" w:fldLock="1"/>
      </w:r>
      <w:r>
        <w:rPr>
          <w:noProof/>
        </w:rPr>
        <w:instrText xml:space="preserve"> PAGEREF _Toc178269042 \h </w:instrText>
      </w:r>
      <w:r>
        <w:rPr>
          <w:noProof/>
        </w:rPr>
      </w:r>
      <w:r>
        <w:rPr>
          <w:noProof/>
        </w:rPr>
        <w:fldChar w:fldCharType="separate"/>
      </w:r>
      <w:r>
        <w:rPr>
          <w:noProof/>
        </w:rPr>
        <w:t>116</w:t>
      </w:r>
      <w:r>
        <w:rPr>
          <w:noProof/>
        </w:rPr>
        <w:fldChar w:fldCharType="end"/>
      </w:r>
    </w:p>
    <w:p w14:paraId="35A72306" w14:textId="2B49881F"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9.5.5</w:t>
      </w:r>
      <w:r>
        <w:rPr>
          <w:rFonts w:asciiTheme="minorHAnsi" w:eastAsiaTheme="minorEastAsia" w:hAnsiTheme="minorHAnsi" w:cstheme="minorBidi"/>
          <w:noProof/>
          <w:kern w:val="2"/>
          <w:sz w:val="22"/>
          <w:szCs w:val="22"/>
          <w:lang w:eastAsia="en-GB"/>
          <w14:ligatures w14:val="standardContextual"/>
        </w:rPr>
        <w:tab/>
      </w:r>
      <w:r>
        <w:rPr>
          <w:noProof/>
        </w:rPr>
        <w:t>Media type</w:t>
      </w:r>
      <w:r>
        <w:rPr>
          <w:noProof/>
        </w:rPr>
        <w:tab/>
      </w:r>
      <w:r>
        <w:rPr>
          <w:noProof/>
        </w:rPr>
        <w:fldChar w:fldCharType="begin" w:fldLock="1"/>
      </w:r>
      <w:r>
        <w:rPr>
          <w:noProof/>
        </w:rPr>
        <w:instrText xml:space="preserve"> PAGEREF _Toc178269043 \h </w:instrText>
      </w:r>
      <w:r>
        <w:rPr>
          <w:noProof/>
        </w:rPr>
      </w:r>
      <w:r>
        <w:rPr>
          <w:noProof/>
        </w:rPr>
        <w:fldChar w:fldCharType="separate"/>
      </w:r>
      <w:r>
        <w:rPr>
          <w:noProof/>
        </w:rPr>
        <w:t>116</w:t>
      </w:r>
      <w:r>
        <w:rPr>
          <w:noProof/>
        </w:rPr>
        <w:fldChar w:fldCharType="end"/>
      </w:r>
    </w:p>
    <w:p w14:paraId="67F760B0" w14:textId="623A9B0F"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9.5.6</w:t>
      </w:r>
      <w:r>
        <w:rPr>
          <w:rFonts w:asciiTheme="minorHAnsi" w:eastAsiaTheme="minorEastAsia" w:hAnsiTheme="minorHAnsi" w:cstheme="minorBidi"/>
          <w:noProof/>
          <w:kern w:val="2"/>
          <w:sz w:val="22"/>
          <w:szCs w:val="22"/>
          <w:lang w:eastAsia="en-GB"/>
          <w14:ligatures w14:val="standardContextual"/>
        </w:rPr>
        <w:tab/>
      </w:r>
      <w:r>
        <w:rPr>
          <w:noProof/>
        </w:rPr>
        <w:t>Media format</w:t>
      </w:r>
      <w:r>
        <w:rPr>
          <w:noProof/>
        </w:rPr>
        <w:tab/>
      </w:r>
      <w:r>
        <w:rPr>
          <w:noProof/>
        </w:rPr>
        <w:fldChar w:fldCharType="begin" w:fldLock="1"/>
      </w:r>
      <w:r>
        <w:rPr>
          <w:noProof/>
        </w:rPr>
        <w:instrText xml:space="preserve"> PAGEREF _Toc178269044 \h </w:instrText>
      </w:r>
      <w:r>
        <w:rPr>
          <w:noProof/>
        </w:rPr>
      </w:r>
      <w:r>
        <w:rPr>
          <w:noProof/>
        </w:rPr>
        <w:fldChar w:fldCharType="separate"/>
      </w:r>
      <w:r>
        <w:rPr>
          <w:noProof/>
        </w:rPr>
        <w:t>117</w:t>
      </w:r>
      <w:r>
        <w:rPr>
          <w:noProof/>
        </w:rPr>
        <w:fldChar w:fldCharType="end"/>
      </w:r>
    </w:p>
    <w:p w14:paraId="18453308" w14:textId="285A57EE"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9.5.7</w:t>
      </w:r>
      <w:r>
        <w:rPr>
          <w:rFonts w:asciiTheme="minorHAnsi" w:eastAsiaTheme="minorEastAsia" w:hAnsiTheme="minorHAnsi" w:cstheme="minorBidi"/>
          <w:noProof/>
          <w:kern w:val="2"/>
          <w:sz w:val="22"/>
          <w:szCs w:val="22"/>
          <w:lang w:eastAsia="en-GB"/>
          <w14:ligatures w14:val="standardContextual"/>
        </w:rPr>
        <w:tab/>
      </w:r>
      <w:r>
        <w:rPr>
          <w:noProof/>
        </w:rPr>
        <w:t>Example of V2X AS MBS configuration SDP</w:t>
      </w:r>
      <w:r>
        <w:rPr>
          <w:noProof/>
        </w:rPr>
        <w:tab/>
      </w:r>
      <w:r>
        <w:rPr>
          <w:noProof/>
        </w:rPr>
        <w:fldChar w:fldCharType="begin" w:fldLock="1"/>
      </w:r>
      <w:r>
        <w:rPr>
          <w:noProof/>
        </w:rPr>
        <w:instrText xml:space="preserve"> PAGEREF _Toc178269045 \h </w:instrText>
      </w:r>
      <w:r>
        <w:rPr>
          <w:noProof/>
        </w:rPr>
      </w:r>
      <w:r>
        <w:rPr>
          <w:noProof/>
        </w:rPr>
        <w:fldChar w:fldCharType="separate"/>
      </w:r>
      <w:r>
        <w:rPr>
          <w:noProof/>
        </w:rPr>
        <w:t>117</w:t>
      </w:r>
      <w:r>
        <w:rPr>
          <w:noProof/>
        </w:rPr>
        <w:fldChar w:fldCharType="end"/>
      </w:r>
    </w:p>
    <w:p w14:paraId="31C36D62" w14:textId="1F54CE65"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Encoding of V2X local service information</w:t>
      </w:r>
      <w:r>
        <w:rPr>
          <w:noProof/>
        </w:rPr>
        <w:tab/>
      </w:r>
      <w:r>
        <w:rPr>
          <w:noProof/>
        </w:rPr>
        <w:fldChar w:fldCharType="begin" w:fldLock="1"/>
      </w:r>
      <w:r>
        <w:rPr>
          <w:noProof/>
        </w:rPr>
        <w:instrText xml:space="preserve"> PAGEREF _Toc178269046 \h </w:instrText>
      </w:r>
      <w:r>
        <w:rPr>
          <w:noProof/>
        </w:rPr>
      </w:r>
      <w:r>
        <w:rPr>
          <w:noProof/>
        </w:rPr>
        <w:fldChar w:fldCharType="separate"/>
      </w:r>
      <w:r>
        <w:rPr>
          <w:noProof/>
        </w:rPr>
        <w:t>117</w:t>
      </w:r>
      <w:r>
        <w:rPr>
          <w:noProof/>
        </w:rPr>
        <w:fldChar w:fldCharType="end"/>
      </w:r>
    </w:p>
    <w:p w14:paraId="31481A46" w14:textId="784841C3"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_Toc178269047 \h </w:instrText>
      </w:r>
      <w:r>
        <w:rPr>
          <w:noProof/>
        </w:rPr>
      </w:r>
      <w:r>
        <w:rPr>
          <w:noProof/>
        </w:rPr>
        <w:fldChar w:fldCharType="separate"/>
      </w:r>
      <w:r>
        <w:rPr>
          <w:noProof/>
        </w:rPr>
        <w:t>117</w:t>
      </w:r>
      <w:r>
        <w:rPr>
          <w:noProof/>
        </w:rPr>
        <w:fldChar w:fldCharType="end"/>
      </w:r>
    </w:p>
    <w:p w14:paraId="3624C8D2" w14:textId="2B5707D7"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9.6.2</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ko-KR"/>
        </w:rPr>
        <w:t>vnd</w:t>
      </w:r>
      <w:r>
        <w:rPr>
          <w:noProof/>
        </w:rPr>
        <w:t>.3gpp-5gsv2x-local-service-information</w:t>
      </w:r>
      <w:r>
        <w:rPr>
          <w:noProof/>
        </w:rPr>
        <w:tab/>
      </w:r>
      <w:r>
        <w:rPr>
          <w:noProof/>
        </w:rPr>
        <w:fldChar w:fldCharType="begin" w:fldLock="1"/>
      </w:r>
      <w:r>
        <w:rPr>
          <w:noProof/>
        </w:rPr>
        <w:instrText xml:space="preserve"> PAGEREF _Toc178269048 \h </w:instrText>
      </w:r>
      <w:r>
        <w:rPr>
          <w:noProof/>
        </w:rPr>
      </w:r>
      <w:r>
        <w:rPr>
          <w:noProof/>
        </w:rPr>
        <w:fldChar w:fldCharType="separate"/>
      </w:r>
      <w:r>
        <w:rPr>
          <w:noProof/>
        </w:rPr>
        <w:t>117</w:t>
      </w:r>
      <w:r>
        <w:rPr>
          <w:noProof/>
        </w:rPr>
        <w:fldChar w:fldCharType="end"/>
      </w:r>
    </w:p>
    <w:p w14:paraId="3C38EE84" w14:textId="4E86877C"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9.6.3</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_Toc178269049 \h </w:instrText>
      </w:r>
      <w:r>
        <w:rPr>
          <w:noProof/>
        </w:rPr>
      </w:r>
      <w:r>
        <w:rPr>
          <w:noProof/>
        </w:rPr>
        <w:fldChar w:fldCharType="separate"/>
      </w:r>
      <w:r>
        <w:rPr>
          <w:noProof/>
        </w:rPr>
        <w:t>118</w:t>
      </w:r>
      <w:r>
        <w:rPr>
          <w:noProof/>
        </w:rPr>
        <w:fldChar w:fldCharType="end"/>
      </w:r>
    </w:p>
    <w:p w14:paraId="6F2309B4" w14:textId="1953EE6A"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9.7</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_Toc178269050 \h </w:instrText>
      </w:r>
      <w:r>
        <w:rPr>
          <w:noProof/>
        </w:rPr>
      </w:r>
      <w:r>
        <w:rPr>
          <w:noProof/>
        </w:rPr>
        <w:fldChar w:fldCharType="separate"/>
      </w:r>
      <w:r>
        <w:rPr>
          <w:noProof/>
        </w:rPr>
        <w:t>119</w:t>
      </w:r>
      <w:r>
        <w:rPr>
          <w:noProof/>
        </w:rPr>
        <w:fldChar w:fldCharType="end"/>
      </w:r>
    </w:p>
    <w:p w14:paraId="2E3830BC" w14:textId="1414E942" w:rsidR="00E71CB0" w:rsidRDefault="00E71CB0">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_Toc178269051 \h </w:instrText>
      </w:r>
      <w:r>
        <w:rPr>
          <w:noProof/>
        </w:rPr>
      </w:r>
      <w:r>
        <w:rPr>
          <w:noProof/>
        </w:rPr>
        <w:fldChar w:fldCharType="separate"/>
      </w:r>
      <w:r>
        <w:rPr>
          <w:noProof/>
        </w:rPr>
        <w:t>119</w:t>
      </w:r>
      <w:r>
        <w:rPr>
          <w:noProof/>
        </w:rPr>
        <w:fldChar w:fldCharType="end"/>
      </w:r>
    </w:p>
    <w:p w14:paraId="3CB256F7" w14:textId="7E54487D"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_Toc178269052 \h </w:instrText>
      </w:r>
      <w:r>
        <w:rPr>
          <w:noProof/>
        </w:rPr>
      </w:r>
      <w:r>
        <w:rPr>
          <w:noProof/>
        </w:rPr>
        <w:fldChar w:fldCharType="separate"/>
      </w:r>
      <w:r>
        <w:rPr>
          <w:noProof/>
        </w:rPr>
        <w:t>119</w:t>
      </w:r>
      <w:r>
        <w:rPr>
          <w:noProof/>
        </w:rPr>
        <w:fldChar w:fldCharType="end"/>
      </w:r>
    </w:p>
    <w:p w14:paraId="20BF2430" w14:textId="2CE4CAE3"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D213D3">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_Toc178269053 \h </w:instrText>
      </w:r>
      <w:r>
        <w:rPr>
          <w:noProof/>
        </w:rPr>
      </w:r>
      <w:r>
        <w:rPr>
          <w:noProof/>
        </w:rPr>
        <w:fldChar w:fldCharType="separate"/>
      </w:r>
      <w:r>
        <w:rPr>
          <w:noProof/>
        </w:rPr>
        <w:t>119</w:t>
      </w:r>
      <w:r>
        <w:rPr>
          <w:noProof/>
        </w:rPr>
        <w:fldChar w:fldCharType="end"/>
      </w:r>
    </w:p>
    <w:p w14:paraId="5FDC12D6" w14:textId="30B341E1"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Timers of PC5 unicast link management procedures</w:t>
      </w:r>
      <w:r>
        <w:rPr>
          <w:noProof/>
        </w:rPr>
        <w:tab/>
      </w:r>
      <w:r>
        <w:rPr>
          <w:noProof/>
        </w:rPr>
        <w:fldChar w:fldCharType="begin" w:fldLock="1"/>
      </w:r>
      <w:r>
        <w:rPr>
          <w:noProof/>
        </w:rPr>
        <w:instrText xml:space="preserve"> PAGEREF _Toc178269054 \h </w:instrText>
      </w:r>
      <w:r>
        <w:rPr>
          <w:noProof/>
        </w:rPr>
      </w:r>
      <w:r>
        <w:rPr>
          <w:noProof/>
        </w:rPr>
        <w:fldChar w:fldCharType="separate"/>
      </w:r>
      <w:r>
        <w:rPr>
          <w:noProof/>
        </w:rPr>
        <w:t>121</w:t>
      </w:r>
      <w:r>
        <w:rPr>
          <w:noProof/>
        </w:rPr>
        <w:fldChar w:fldCharType="end"/>
      </w:r>
    </w:p>
    <w:p w14:paraId="18CB8DF0" w14:textId="7E2036DB"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Timers of PC5 broadcast mode communication</w:t>
      </w:r>
      <w:r>
        <w:rPr>
          <w:noProof/>
        </w:rPr>
        <w:tab/>
      </w:r>
      <w:r>
        <w:rPr>
          <w:noProof/>
        </w:rPr>
        <w:fldChar w:fldCharType="begin" w:fldLock="1"/>
      </w:r>
      <w:r>
        <w:rPr>
          <w:noProof/>
        </w:rPr>
        <w:instrText xml:space="preserve"> PAGEREF _Toc178269055 \h </w:instrText>
      </w:r>
      <w:r>
        <w:rPr>
          <w:noProof/>
        </w:rPr>
      </w:r>
      <w:r>
        <w:rPr>
          <w:noProof/>
        </w:rPr>
        <w:fldChar w:fldCharType="separate"/>
      </w:r>
      <w:r>
        <w:rPr>
          <w:noProof/>
        </w:rPr>
        <w:t>124</w:t>
      </w:r>
      <w:r>
        <w:rPr>
          <w:noProof/>
        </w:rPr>
        <w:fldChar w:fldCharType="end"/>
      </w:r>
    </w:p>
    <w:p w14:paraId="5410DCC5" w14:textId="6B609398"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10.5</w:t>
      </w:r>
      <w:r>
        <w:rPr>
          <w:rFonts w:asciiTheme="minorHAnsi" w:eastAsiaTheme="minorEastAsia" w:hAnsiTheme="minorHAnsi" w:cstheme="minorBidi"/>
          <w:noProof/>
          <w:kern w:val="2"/>
          <w:sz w:val="22"/>
          <w:szCs w:val="22"/>
          <w:lang w:eastAsia="en-GB"/>
          <w14:ligatures w14:val="standardContextual"/>
        </w:rPr>
        <w:tab/>
      </w:r>
      <w:r>
        <w:rPr>
          <w:noProof/>
        </w:rPr>
        <w:t>Timers of PC5 groupcast mode communication</w:t>
      </w:r>
      <w:r>
        <w:rPr>
          <w:noProof/>
        </w:rPr>
        <w:tab/>
      </w:r>
      <w:r>
        <w:rPr>
          <w:noProof/>
        </w:rPr>
        <w:fldChar w:fldCharType="begin" w:fldLock="1"/>
      </w:r>
      <w:r>
        <w:rPr>
          <w:noProof/>
        </w:rPr>
        <w:instrText xml:space="preserve"> PAGEREF _Toc178269056 \h </w:instrText>
      </w:r>
      <w:r>
        <w:rPr>
          <w:noProof/>
        </w:rPr>
      </w:r>
      <w:r>
        <w:rPr>
          <w:noProof/>
        </w:rPr>
        <w:fldChar w:fldCharType="separate"/>
      </w:r>
      <w:r>
        <w:rPr>
          <w:noProof/>
        </w:rPr>
        <w:t>124</w:t>
      </w:r>
      <w:r>
        <w:rPr>
          <w:noProof/>
        </w:rPr>
        <w:fldChar w:fldCharType="end"/>
      </w:r>
    </w:p>
    <w:p w14:paraId="25F24E54" w14:textId="65818641" w:rsidR="00E71CB0" w:rsidRDefault="00E71CB0" w:rsidP="00E71CB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IANA registration templates</w:t>
      </w:r>
      <w:r>
        <w:rPr>
          <w:noProof/>
        </w:rPr>
        <w:tab/>
      </w:r>
      <w:r>
        <w:rPr>
          <w:noProof/>
        </w:rPr>
        <w:fldChar w:fldCharType="begin" w:fldLock="1"/>
      </w:r>
      <w:r>
        <w:rPr>
          <w:noProof/>
        </w:rPr>
        <w:instrText xml:space="preserve"> PAGEREF _Toc178269057 \h </w:instrText>
      </w:r>
      <w:r>
        <w:rPr>
          <w:noProof/>
        </w:rPr>
      </w:r>
      <w:r>
        <w:rPr>
          <w:noProof/>
        </w:rPr>
        <w:fldChar w:fldCharType="separate"/>
      </w:r>
      <w:r>
        <w:rPr>
          <w:noProof/>
        </w:rPr>
        <w:t>125</w:t>
      </w:r>
      <w:r>
        <w:rPr>
          <w:noProof/>
        </w:rPr>
        <w:fldChar w:fldCharType="end"/>
      </w:r>
    </w:p>
    <w:p w14:paraId="5BB3C168" w14:textId="612927AB"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vnd.3gpp.5gsv2x MIME type</w:t>
      </w:r>
      <w:r>
        <w:rPr>
          <w:noProof/>
        </w:rPr>
        <w:tab/>
      </w:r>
      <w:r>
        <w:rPr>
          <w:noProof/>
        </w:rPr>
        <w:fldChar w:fldCharType="begin" w:fldLock="1"/>
      </w:r>
      <w:r>
        <w:rPr>
          <w:noProof/>
        </w:rPr>
        <w:instrText xml:space="preserve"> PAGEREF _Toc178269058 \h </w:instrText>
      </w:r>
      <w:r>
        <w:rPr>
          <w:noProof/>
        </w:rPr>
      </w:r>
      <w:r>
        <w:rPr>
          <w:noProof/>
        </w:rPr>
        <w:fldChar w:fldCharType="separate"/>
      </w:r>
      <w:r>
        <w:rPr>
          <w:noProof/>
        </w:rPr>
        <w:t>125</w:t>
      </w:r>
      <w:r>
        <w:rPr>
          <w:noProof/>
        </w:rPr>
        <w:fldChar w:fldCharType="end"/>
      </w:r>
    </w:p>
    <w:p w14:paraId="1A0FAB45" w14:textId="6D3F4BEE"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sidRPr="00D213D3">
        <w:rPr>
          <w:rFonts w:eastAsia="DengXian"/>
          <w:noProof/>
        </w:rPr>
        <w:t>A.1.1</w:t>
      </w:r>
      <w:r>
        <w:rPr>
          <w:rFonts w:asciiTheme="minorHAnsi" w:eastAsiaTheme="minorEastAsia" w:hAnsiTheme="minorHAnsi" w:cstheme="minorBidi"/>
          <w:noProof/>
          <w:kern w:val="2"/>
          <w:sz w:val="22"/>
          <w:szCs w:val="22"/>
          <w:lang w:eastAsia="en-GB"/>
          <w14:ligatures w14:val="standardContextual"/>
        </w:rPr>
        <w:tab/>
      </w:r>
      <w:r w:rsidRPr="00D213D3">
        <w:rPr>
          <w:rFonts w:eastAsia="DengXian"/>
          <w:noProof/>
        </w:rPr>
        <w:t>vnd.3gpp.5gsv2x MIME type registration</w:t>
      </w:r>
      <w:r>
        <w:rPr>
          <w:noProof/>
        </w:rPr>
        <w:tab/>
      </w:r>
      <w:r>
        <w:rPr>
          <w:noProof/>
        </w:rPr>
        <w:fldChar w:fldCharType="begin" w:fldLock="1"/>
      </w:r>
      <w:r>
        <w:rPr>
          <w:noProof/>
        </w:rPr>
        <w:instrText xml:space="preserve"> PAGEREF _Toc178269059 \h </w:instrText>
      </w:r>
      <w:r>
        <w:rPr>
          <w:noProof/>
        </w:rPr>
      </w:r>
      <w:r>
        <w:rPr>
          <w:noProof/>
        </w:rPr>
        <w:fldChar w:fldCharType="separate"/>
      </w:r>
      <w:r>
        <w:rPr>
          <w:noProof/>
        </w:rPr>
        <w:t>125</w:t>
      </w:r>
      <w:r>
        <w:rPr>
          <w:noProof/>
        </w:rPr>
        <w:fldChar w:fldCharType="end"/>
      </w:r>
    </w:p>
    <w:p w14:paraId="662A2C8A" w14:textId="78778820" w:rsidR="00E71CB0" w:rsidRDefault="00E71CB0">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lang w:eastAsia="ko-KR"/>
        </w:rPr>
        <w:t>vnd</w:t>
      </w:r>
      <w:r>
        <w:rPr>
          <w:noProof/>
        </w:rPr>
        <w:t>.3gpp.5gsv2x-local-service-information MIME type</w:t>
      </w:r>
      <w:r>
        <w:rPr>
          <w:noProof/>
        </w:rPr>
        <w:tab/>
      </w:r>
      <w:r>
        <w:rPr>
          <w:noProof/>
        </w:rPr>
        <w:fldChar w:fldCharType="begin" w:fldLock="1"/>
      </w:r>
      <w:r>
        <w:rPr>
          <w:noProof/>
        </w:rPr>
        <w:instrText xml:space="preserve"> PAGEREF _Toc178269060 \h </w:instrText>
      </w:r>
      <w:r>
        <w:rPr>
          <w:noProof/>
        </w:rPr>
      </w:r>
      <w:r>
        <w:rPr>
          <w:noProof/>
        </w:rPr>
        <w:fldChar w:fldCharType="separate"/>
      </w:r>
      <w:r>
        <w:rPr>
          <w:noProof/>
        </w:rPr>
        <w:t>126</w:t>
      </w:r>
      <w:r>
        <w:rPr>
          <w:noProof/>
        </w:rPr>
        <w:fldChar w:fldCharType="end"/>
      </w:r>
    </w:p>
    <w:p w14:paraId="7AFB85FE" w14:textId="5A0B73B1" w:rsidR="00E71CB0" w:rsidRDefault="00E71CB0">
      <w:pPr>
        <w:pStyle w:val="TOC3"/>
        <w:rPr>
          <w:rFonts w:asciiTheme="minorHAnsi" w:eastAsiaTheme="minorEastAsia" w:hAnsiTheme="minorHAnsi" w:cstheme="minorBidi"/>
          <w:noProof/>
          <w:kern w:val="2"/>
          <w:sz w:val="22"/>
          <w:szCs w:val="22"/>
          <w:lang w:eastAsia="en-GB"/>
          <w14:ligatures w14:val="standardContextual"/>
        </w:rPr>
      </w:pPr>
      <w:r>
        <w:rPr>
          <w:noProof/>
        </w:rPr>
        <w:t>A.2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ko-KR"/>
        </w:rPr>
        <w:t>vnd</w:t>
      </w:r>
      <w:r>
        <w:rPr>
          <w:noProof/>
        </w:rPr>
        <w:t>.3gpp.5gsv2x-local-service-information MIME type registration</w:t>
      </w:r>
      <w:r>
        <w:rPr>
          <w:noProof/>
        </w:rPr>
        <w:tab/>
      </w:r>
      <w:r>
        <w:rPr>
          <w:noProof/>
        </w:rPr>
        <w:fldChar w:fldCharType="begin" w:fldLock="1"/>
      </w:r>
      <w:r>
        <w:rPr>
          <w:noProof/>
        </w:rPr>
        <w:instrText xml:space="preserve"> PAGEREF _Toc178269061 \h </w:instrText>
      </w:r>
      <w:r>
        <w:rPr>
          <w:noProof/>
        </w:rPr>
      </w:r>
      <w:r>
        <w:rPr>
          <w:noProof/>
        </w:rPr>
        <w:fldChar w:fldCharType="separate"/>
      </w:r>
      <w:r>
        <w:rPr>
          <w:noProof/>
        </w:rPr>
        <w:t>126</w:t>
      </w:r>
      <w:r>
        <w:rPr>
          <w:noProof/>
        </w:rPr>
        <w:fldChar w:fldCharType="end"/>
      </w:r>
    </w:p>
    <w:p w14:paraId="1E5055A4" w14:textId="1A0C9CED" w:rsidR="00E71CB0" w:rsidRDefault="00E71CB0" w:rsidP="00E71CB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_Toc178269062 \h </w:instrText>
      </w:r>
      <w:r>
        <w:rPr>
          <w:noProof/>
        </w:rPr>
      </w:r>
      <w:r>
        <w:rPr>
          <w:noProof/>
        </w:rPr>
        <w:fldChar w:fldCharType="separate"/>
      </w:r>
      <w:r>
        <w:rPr>
          <w:noProof/>
        </w:rPr>
        <w:t>129</w:t>
      </w:r>
      <w:r>
        <w:rPr>
          <w:noProof/>
        </w:rPr>
        <w:fldChar w:fldCharType="end"/>
      </w:r>
    </w:p>
    <w:p w14:paraId="747690AD" w14:textId="0AF22B81"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CRForeword"/>
      <w:bookmarkStart w:id="12" w:name="_Toc22039944"/>
      <w:bookmarkStart w:id="13" w:name="_Toc25070653"/>
      <w:bookmarkStart w:id="14" w:name="_Toc34388568"/>
      <w:bookmarkStart w:id="15" w:name="_Toc34404339"/>
      <w:bookmarkStart w:id="16" w:name="_Toc45282167"/>
      <w:bookmarkStart w:id="17" w:name="_Toc45882553"/>
      <w:bookmarkStart w:id="18" w:name="_Toc51951103"/>
      <w:bookmarkStart w:id="19" w:name="_Toc59208857"/>
      <w:bookmarkStart w:id="20" w:name="_Toc75734695"/>
      <w:bookmarkStart w:id="21" w:name="_Toc178268758"/>
      <w:bookmarkEnd w:id="10"/>
      <w:bookmarkEnd w:id="11"/>
      <w:r w:rsidRPr="00AE282C">
        <w:t>Foreword</w:t>
      </w:r>
      <w:bookmarkEnd w:id="12"/>
      <w:bookmarkEnd w:id="13"/>
      <w:bookmarkEnd w:id="14"/>
      <w:bookmarkEnd w:id="15"/>
      <w:bookmarkEnd w:id="16"/>
      <w:bookmarkEnd w:id="17"/>
      <w:bookmarkEnd w:id="18"/>
      <w:bookmarkEnd w:id="19"/>
      <w:bookmarkEnd w:id="20"/>
      <w:bookmarkEnd w:id="21"/>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lastRenderedPageBreak/>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bookmarkStart w:id="22" w:name="_CR1"/>
      <w:bookmarkEnd w:id="22"/>
      <w:r w:rsidRPr="004D3578">
        <w:br w:type="page"/>
      </w:r>
      <w:bookmarkStart w:id="23" w:name="_Toc22039945"/>
      <w:bookmarkStart w:id="24" w:name="_Toc25070654"/>
      <w:bookmarkStart w:id="25" w:name="_Toc34388569"/>
      <w:bookmarkStart w:id="26" w:name="_Toc34404340"/>
      <w:bookmarkStart w:id="27" w:name="_Toc45282168"/>
      <w:bookmarkStart w:id="28" w:name="_Toc45882554"/>
      <w:bookmarkStart w:id="29" w:name="_Toc51951104"/>
      <w:bookmarkStart w:id="30" w:name="_Toc59208858"/>
      <w:bookmarkStart w:id="31" w:name="_Toc75734696"/>
      <w:bookmarkStart w:id="32" w:name="_Toc178268759"/>
      <w:r>
        <w:lastRenderedPageBreak/>
        <w:t>1</w:t>
      </w:r>
      <w:r>
        <w:tab/>
        <w:t>Scope</w:t>
      </w:r>
      <w:bookmarkEnd w:id="23"/>
      <w:bookmarkEnd w:id="24"/>
      <w:bookmarkEnd w:id="25"/>
      <w:bookmarkEnd w:id="26"/>
      <w:bookmarkEnd w:id="27"/>
      <w:bookmarkEnd w:id="28"/>
      <w:bookmarkEnd w:id="29"/>
      <w:bookmarkEnd w:id="30"/>
      <w:bookmarkEnd w:id="31"/>
      <w:bookmarkEnd w:id="32"/>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3" w:name="_CR2"/>
      <w:bookmarkStart w:id="34" w:name="_Toc22039946"/>
      <w:bookmarkStart w:id="35" w:name="_Toc25070655"/>
      <w:bookmarkStart w:id="36" w:name="_Toc34388570"/>
      <w:bookmarkStart w:id="37" w:name="_Toc34404341"/>
      <w:bookmarkStart w:id="38" w:name="_Toc45282169"/>
      <w:bookmarkStart w:id="39" w:name="_Toc45882555"/>
      <w:bookmarkStart w:id="40" w:name="_Toc51951105"/>
      <w:bookmarkStart w:id="41" w:name="_Toc59208859"/>
      <w:bookmarkStart w:id="42" w:name="_Toc75734697"/>
      <w:bookmarkStart w:id="43" w:name="_Toc178268760"/>
      <w:bookmarkEnd w:id="33"/>
      <w:r w:rsidRPr="004D3578">
        <w:t>2</w:t>
      </w:r>
      <w:r w:rsidRPr="004D3578">
        <w:tab/>
        <w:t>References</w:t>
      </w:r>
      <w:bookmarkEnd w:id="34"/>
      <w:bookmarkEnd w:id="35"/>
      <w:bookmarkEnd w:id="36"/>
      <w:bookmarkEnd w:id="37"/>
      <w:bookmarkEnd w:id="38"/>
      <w:bookmarkEnd w:id="39"/>
      <w:bookmarkEnd w:id="40"/>
      <w:bookmarkEnd w:id="41"/>
      <w:bookmarkEnd w:id="42"/>
      <w:bookmarkEnd w:id="43"/>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4"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5"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6" w:name="_Toc34388571"/>
      <w:bookmarkStart w:id="47"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8" w:name="_Toc45282170"/>
      <w:bookmarkStart w:id="49"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50"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51" w:name="_Toc59208860"/>
      <w:bookmarkStart w:id="52"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69DBD600" w14:textId="49D950D0" w:rsidR="00D179C1" w:rsidRDefault="00D179C1" w:rsidP="00D179C1">
      <w:pPr>
        <w:pStyle w:val="EX"/>
        <w:keepNext/>
      </w:pPr>
      <w:r>
        <w:t>[32]</w:t>
      </w:r>
      <w:r>
        <w:tab/>
        <w:t>3GP</w:t>
      </w:r>
      <w:r>
        <w:rPr>
          <w:lang w:val="en-US"/>
        </w:rPr>
        <w:t>P TS 23.247:</w:t>
      </w:r>
      <w:r>
        <w:rPr>
          <w:lang w:val="en-US"/>
        </w:rPr>
        <w:tab/>
        <w:t>"</w:t>
      </w:r>
      <w:r w:rsidRPr="004F6B4B">
        <w:rPr>
          <w:lang w:val="en-US"/>
        </w:rPr>
        <w:t>Architectural enhancements for 5G multicast-broadcast services; Stage 2</w:t>
      </w:r>
      <w:r>
        <w:rPr>
          <w:lang w:val="en-US"/>
        </w:rPr>
        <w:t>".</w:t>
      </w:r>
    </w:p>
    <w:p w14:paraId="7B258817" w14:textId="2215BDDE" w:rsidR="00D179C1" w:rsidRDefault="00D179C1" w:rsidP="00D179C1">
      <w:pPr>
        <w:pStyle w:val="EX"/>
        <w:keepNext/>
        <w:rPr>
          <w:lang w:val="en-US"/>
        </w:rPr>
      </w:pPr>
      <w:r>
        <w:t>[33]</w:t>
      </w:r>
      <w:r>
        <w:tab/>
        <w:t>3GP</w:t>
      </w:r>
      <w:r>
        <w:rPr>
          <w:lang w:val="en-US"/>
        </w:rPr>
        <w:t>P TS 23.501:</w:t>
      </w:r>
      <w:r>
        <w:rPr>
          <w:lang w:val="en-US"/>
        </w:rPr>
        <w:tab/>
        <w:t>"</w:t>
      </w:r>
      <w:r w:rsidRPr="007F2770">
        <w:t>System Architecture for the 5G System; Stage 2</w:t>
      </w:r>
      <w:r>
        <w:rPr>
          <w:lang w:val="en-US"/>
        </w:rPr>
        <w:t>".</w:t>
      </w:r>
    </w:p>
    <w:p w14:paraId="70E8AD88" w14:textId="69935B69" w:rsidR="00254A0A" w:rsidRDefault="00254A0A" w:rsidP="00254A0A">
      <w:pPr>
        <w:pStyle w:val="EX"/>
        <w:keepNext/>
      </w:pPr>
      <w:r>
        <w:t>[34]</w:t>
      </w:r>
      <w:r>
        <w:tab/>
        <w:t>3GPP</w:t>
      </w:r>
      <w:r w:rsidRPr="004D3578">
        <w:t> </w:t>
      </w:r>
      <w:r>
        <w:t>TS</w:t>
      </w:r>
      <w:r w:rsidRPr="004D3578">
        <w:t> </w:t>
      </w:r>
      <w:r>
        <w:t>24.008: "</w:t>
      </w:r>
      <w:r w:rsidRPr="00113F14">
        <w:t>Mobile radio interface Layer 3 specification; Core network protocols; Stage 3</w:t>
      </w:r>
      <w:r>
        <w:t>".</w:t>
      </w:r>
    </w:p>
    <w:p w14:paraId="04C3091E" w14:textId="103488AC" w:rsidR="00254A0A" w:rsidRDefault="00254A0A" w:rsidP="00254A0A">
      <w:pPr>
        <w:pStyle w:val="EX"/>
        <w:keepNext/>
      </w:pPr>
      <w:r>
        <w:t>[3</w:t>
      </w:r>
      <w:r w:rsidR="005F2590">
        <w:t>5</w:t>
      </w:r>
      <w:r>
        <w:t>]</w:t>
      </w:r>
      <w:r>
        <w:tab/>
        <w:t>3GPP</w:t>
      </w:r>
      <w:r w:rsidRPr="004D3578">
        <w:t> </w:t>
      </w:r>
      <w:r>
        <w:t>TS</w:t>
      </w:r>
      <w:r w:rsidRPr="004D3578">
        <w:t> </w:t>
      </w:r>
      <w:r>
        <w:t>24.502: "</w:t>
      </w:r>
      <w:r w:rsidRPr="0034349D">
        <w:t>Access to the 3GPP 5G Core Network (5GCN) via non-3GPP access networks</w:t>
      </w:r>
      <w:r>
        <w:t>".</w:t>
      </w:r>
    </w:p>
    <w:p w14:paraId="7032AB14" w14:textId="74C277A5" w:rsidR="00A25F47" w:rsidRDefault="00A25F47" w:rsidP="00254A0A">
      <w:pPr>
        <w:pStyle w:val="EX"/>
        <w:keepNext/>
      </w:pPr>
      <w:r>
        <w:t>[36]</w:t>
      </w:r>
      <w:r>
        <w:tab/>
        <w:t>3GPP</w:t>
      </w:r>
      <w:r w:rsidRPr="004D3578">
        <w:t> </w:t>
      </w:r>
      <w:r>
        <w:t>TS</w:t>
      </w:r>
      <w:r w:rsidRPr="004D3578">
        <w:t> </w:t>
      </w:r>
      <w:r>
        <w:t>23.032: "</w:t>
      </w:r>
      <w:r w:rsidRPr="0075102E">
        <w:t>Universal Geographical Area Description (GAD)</w:t>
      </w:r>
      <w:r>
        <w:t>".</w:t>
      </w:r>
    </w:p>
    <w:p w14:paraId="178DEEF6" w14:textId="77777777" w:rsidR="008E33F7" w:rsidRPr="004D3578" w:rsidRDefault="008E33F7" w:rsidP="00CC0F60">
      <w:pPr>
        <w:pStyle w:val="Heading1"/>
      </w:pPr>
      <w:bookmarkStart w:id="53" w:name="_CR3"/>
      <w:bookmarkStart w:id="54" w:name="_Toc178268761"/>
      <w:bookmarkEnd w:id="53"/>
      <w:r w:rsidRPr="004D3578">
        <w:t>3</w:t>
      </w:r>
      <w:r w:rsidRPr="004D3578">
        <w:tab/>
        <w:t>Definitions</w:t>
      </w:r>
      <w:r>
        <w:t xml:space="preserve"> of terms and abbreviations</w:t>
      </w:r>
      <w:bookmarkEnd w:id="44"/>
      <w:bookmarkEnd w:id="45"/>
      <w:bookmarkEnd w:id="46"/>
      <w:bookmarkEnd w:id="47"/>
      <w:bookmarkEnd w:id="48"/>
      <w:bookmarkEnd w:id="49"/>
      <w:bookmarkEnd w:id="50"/>
      <w:bookmarkEnd w:id="51"/>
      <w:bookmarkEnd w:id="52"/>
      <w:bookmarkEnd w:id="54"/>
    </w:p>
    <w:p w14:paraId="3B152364" w14:textId="77777777" w:rsidR="008E33F7" w:rsidRPr="004D3578" w:rsidRDefault="008E33F7" w:rsidP="00CC0F60">
      <w:pPr>
        <w:pStyle w:val="Heading2"/>
      </w:pPr>
      <w:bookmarkStart w:id="55" w:name="_CR3_1"/>
      <w:bookmarkStart w:id="56" w:name="_Toc22039948"/>
      <w:bookmarkStart w:id="57" w:name="_Toc25070657"/>
      <w:bookmarkStart w:id="58" w:name="_Toc34388572"/>
      <w:bookmarkStart w:id="59" w:name="_Toc34404343"/>
      <w:bookmarkStart w:id="60" w:name="_Toc45282171"/>
      <w:bookmarkStart w:id="61" w:name="_Toc45882557"/>
      <w:bookmarkStart w:id="62" w:name="_Toc51951107"/>
      <w:bookmarkStart w:id="63" w:name="_Toc59208861"/>
      <w:bookmarkStart w:id="64" w:name="_Toc75734699"/>
      <w:bookmarkStart w:id="65" w:name="_Toc178268762"/>
      <w:bookmarkEnd w:id="55"/>
      <w:r w:rsidRPr="004D3578">
        <w:t>3.1</w:t>
      </w:r>
      <w:r w:rsidRPr="004D3578">
        <w:tab/>
      </w:r>
      <w:r>
        <w:t>Terms</w:t>
      </w:r>
      <w:bookmarkEnd w:id="56"/>
      <w:bookmarkEnd w:id="57"/>
      <w:bookmarkEnd w:id="58"/>
      <w:bookmarkEnd w:id="59"/>
      <w:bookmarkEnd w:id="60"/>
      <w:bookmarkEnd w:id="61"/>
      <w:bookmarkEnd w:id="62"/>
      <w:bookmarkEnd w:id="63"/>
      <w:bookmarkEnd w:id="64"/>
      <w:bookmarkEnd w:id="65"/>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lastRenderedPageBreak/>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7D7B6B" w:rsidRDefault="00876DD2" w:rsidP="00876DD2">
      <w:pPr>
        <w:pStyle w:val="EW"/>
        <w:rPr>
          <w:b/>
          <w:bCs/>
          <w:noProof/>
          <w:lang w:val="fr-FR"/>
        </w:rPr>
      </w:pPr>
      <w:r w:rsidRPr="007D7B6B">
        <w:rPr>
          <w:b/>
          <w:bCs/>
          <w:noProof/>
          <w:lang w:val="fr-FR"/>
        </w:rPr>
        <w:t>NR Tx Profile</w:t>
      </w:r>
    </w:p>
    <w:p w14:paraId="21FFC879" w14:textId="46D22C47" w:rsidR="00983ABA" w:rsidRPr="007D7B6B" w:rsidRDefault="00983ABA" w:rsidP="00876DD2">
      <w:pPr>
        <w:pStyle w:val="EW"/>
        <w:rPr>
          <w:b/>
          <w:bCs/>
          <w:noProof/>
          <w:lang w:val="fr-FR"/>
        </w:rPr>
      </w:pPr>
      <w:r w:rsidRPr="007D005F">
        <w:rPr>
          <w:b/>
          <w:bCs/>
          <w:noProof/>
          <w:lang w:val="fr-FR"/>
        </w:rPr>
        <w:t>NR eTx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6" w:name="_Toc22039949"/>
      <w:bookmarkStart w:id="67" w:name="_Toc25070658"/>
      <w:bookmarkStart w:id="68" w:name="_Toc34388573"/>
      <w:bookmarkStart w:id="6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1689B11" w14:textId="4AC29875" w:rsidR="00F6784A" w:rsidRDefault="008E33F7" w:rsidP="008E33F7">
      <w:pPr>
        <w:pStyle w:val="EW"/>
        <w:rPr>
          <w:b/>
          <w:bCs/>
          <w:noProof/>
        </w:rPr>
      </w:pPr>
      <w:r w:rsidRPr="00C65060">
        <w:rPr>
          <w:b/>
          <w:bCs/>
          <w:noProof/>
        </w:rPr>
        <w:t>UE local configuration</w:t>
      </w:r>
    </w:p>
    <w:p w14:paraId="35862BF4" w14:textId="77777777" w:rsidR="00F6784A" w:rsidRPr="007E6407" w:rsidRDefault="00F6784A" w:rsidP="00F6784A">
      <w:r w:rsidRPr="007E6407">
        <w:t>For the purposes of the present document, the following terms an</w:t>
      </w:r>
      <w:r>
        <w:t>d definitions given in 3GPP TS 38.331</w:t>
      </w:r>
      <w:r w:rsidRPr="007E6407">
        <w:t> [</w:t>
      </w:r>
      <w:r>
        <w:t>11</w:t>
      </w:r>
      <w:r w:rsidRPr="007E6407">
        <w:t>] apply:</w:t>
      </w:r>
      <w:r w:rsidRPr="00C33B31">
        <w:t xml:space="preserve"> </w:t>
      </w:r>
    </w:p>
    <w:p w14:paraId="00409562" w14:textId="43576BEA" w:rsidR="00F6784A" w:rsidRDefault="00F6784A" w:rsidP="00BE571C">
      <w:pPr>
        <w:pStyle w:val="EX"/>
        <w:rPr>
          <w:noProof/>
          <w:lang w:val="en-US" w:eastAsia="en-US"/>
        </w:rPr>
      </w:pPr>
      <w:r w:rsidRPr="00BE571C">
        <w:rPr>
          <w:b/>
          <w:bCs/>
          <w:noProof/>
        </w:rPr>
        <w:t>MBS Radio Bearer</w:t>
      </w:r>
    </w:p>
    <w:p w14:paraId="34B7DE21" w14:textId="48A8DEFE" w:rsidR="00BE571C" w:rsidRPr="007E6407" w:rsidRDefault="00BE571C" w:rsidP="00BE571C">
      <w:r w:rsidRPr="007E6407">
        <w:t>For the purposes of the present document, the following terms an</w:t>
      </w:r>
      <w:r>
        <w:t>d definitions given in 3GPP TS 2</w:t>
      </w:r>
      <w:r w:rsidRPr="007E6407">
        <w:t>3.</w:t>
      </w:r>
      <w:r>
        <w:t>247</w:t>
      </w:r>
      <w:r w:rsidRPr="007E6407">
        <w:t> [</w:t>
      </w:r>
      <w:r w:rsidR="000A6DDC">
        <w:t>32</w:t>
      </w:r>
      <w:r w:rsidRPr="007E6407">
        <w:t>] apply:</w:t>
      </w:r>
    </w:p>
    <w:p w14:paraId="0CD17281" w14:textId="77777777" w:rsidR="00BE571C" w:rsidRDefault="00BE571C" w:rsidP="00BE571C">
      <w:pPr>
        <w:pStyle w:val="EW"/>
        <w:rPr>
          <w:b/>
          <w:bCs/>
          <w:noProof/>
        </w:rPr>
      </w:pPr>
      <w:r w:rsidRPr="004F6B4B">
        <w:rPr>
          <w:b/>
          <w:bCs/>
          <w:noProof/>
        </w:rPr>
        <w:t>MBS Frequency Selection Area (FSA) ID</w:t>
      </w:r>
    </w:p>
    <w:p w14:paraId="5A228286" w14:textId="77777777" w:rsidR="00BE571C" w:rsidRPr="00607CBF" w:rsidRDefault="00BE571C" w:rsidP="001B0982">
      <w:pPr>
        <w:pStyle w:val="EX"/>
        <w:rPr>
          <w:b/>
          <w:bCs/>
        </w:rPr>
      </w:pPr>
      <w:r w:rsidRPr="00607CBF">
        <w:rPr>
          <w:b/>
          <w:bCs/>
        </w:rPr>
        <w:t>MBS service area</w:t>
      </w:r>
      <w:bookmarkStart w:id="70" w:name="OLE_LINK17"/>
    </w:p>
    <w:bookmarkEnd w:id="70"/>
    <w:p w14:paraId="78F62957" w14:textId="117F9642" w:rsidR="00BE571C" w:rsidRPr="007E6407" w:rsidRDefault="00BE571C" w:rsidP="00BE571C">
      <w:r w:rsidRPr="007E6407">
        <w:t>For the purposes of the present document, the following terms an</w:t>
      </w:r>
      <w:r>
        <w:t>d definitions given in 3GPP TS 2</w:t>
      </w:r>
      <w:r w:rsidRPr="007E6407">
        <w:t>3.</w:t>
      </w:r>
      <w:r>
        <w:t>501</w:t>
      </w:r>
      <w:r w:rsidRPr="007E6407">
        <w:t> [</w:t>
      </w:r>
      <w:r w:rsidR="000A6DDC">
        <w:t>33</w:t>
      </w:r>
      <w:r w:rsidRPr="007E6407">
        <w:t>] apply:</w:t>
      </w:r>
    </w:p>
    <w:p w14:paraId="02E062F4" w14:textId="51F834B4" w:rsidR="006A24FA" w:rsidRPr="00607CBF" w:rsidRDefault="00BE571C" w:rsidP="006A24FA">
      <w:pPr>
        <w:pStyle w:val="EX"/>
        <w:rPr>
          <w:b/>
          <w:bCs/>
        </w:rPr>
      </w:pPr>
      <w:r>
        <w:t>Network IDentifier (NID)</w:t>
      </w:r>
    </w:p>
    <w:p w14:paraId="2C3E2781" w14:textId="77777777" w:rsidR="008E33F7" w:rsidRPr="004D3578" w:rsidRDefault="008E33F7" w:rsidP="006A24FA">
      <w:pPr>
        <w:pStyle w:val="Heading2"/>
      </w:pPr>
      <w:bookmarkStart w:id="71" w:name="_CR3_2"/>
      <w:bookmarkStart w:id="72" w:name="_Toc45282172"/>
      <w:bookmarkStart w:id="73" w:name="_Toc45882558"/>
      <w:bookmarkStart w:id="74" w:name="_Toc51951108"/>
      <w:bookmarkStart w:id="75" w:name="_Toc59208862"/>
      <w:bookmarkStart w:id="76" w:name="_Toc75734700"/>
      <w:bookmarkStart w:id="77" w:name="_Toc178268763"/>
      <w:bookmarkEnd w:id="71"/>
      <w:r w:rsidRPr="004D3578">
        <w:t>3.</w:t>
      </w:r>
      <w:r>
        <w:t>2</w:t>
      </w:r>
      <w:r w:rsidRPr="004D3578">
        <w:tab/>
        <w:t>Abbreviations</w:t>
      </w:r>
      <w:bookmarkEnd w:id="66"/>
      <w:bookmarkEnd w:id="67"/>
      <w:bookmarkEnd w:id="68"/>
      <w:bookmarkEnd w:id="69"/>
      <w:bookmarkEnd w:id="72"/>
      <w:bookmarkEnd w:id="73"/>
      <w:bookmarkEnd w:id="74"/>
      <w:bookmarkEnd w:id="75"/>
      <w:bookmarkEnd w:id="76"/>
      <w:bookmarkEnd w:id="77"/>
    </w:p>
    <w:p w14:paraId="677E4F5C" w14:textId="306DEF2F"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pPr>
      <w:bookmarkStart w:id="78" w:name="_Toc1063774"/>
      <w:bookmarkStart w:id="79" w:name="historyclause"/>
      <w:r>
        <w:rPr>
          <w:lang w:eastAsia="zh-CN"/>
        </w:rPr>
        <w:t>A2X</w:t>
      </w:r>
      <w:r>
        <w:rPr>
          <w:lang w:eastAsia="zh-CN"/>
        </w:rPr>
        <w:tab/>
      </w:r>
      <w:r>
        <w:t>Aircraft-to-Everything</w:t>
      </w:r>
    </w:p>
    <w:p w14:paraId="7160F7B1" w14:textId="5F934784" w:rsidR="00983ABA" w:rsidRDefault="00983ABA" w:rsidP="009A2A44">
      <w:pPr>
        <w:pStyle w:val="EW"/>
        <w:rPr>
          <w:lang w:eastAsia="zh-CN"/>
        </w:rPr>
      </w:pPr>
      <w:r w:rsidRPr="002C5F75">
        <w:rPr>
          <w:lang w:eastAsia="zh-CN"/>
        </w:rPr>
        <w:t>CA</w:t>
      </w:r>
      <w:r w:rsidRPr="002C5F75">
        <w:rPr>
          <w:lang w:eastAsia="zh-CN"/>
        </w:rPr>
        <w:tab/>
        <w:t>Carrier Aggregation</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pPr>
      <w:r>
        <w:rPr>
          <w:rFonts w:hint="eastAsia"/>
          <w:lang w:eastAsia="zh-CN"/>
        </w:rPr>
        <w:t>F</w:t>
      </w:r>
      <w:r>
        <w:rPr>
          <w:lang w:eastAsia="zh-CN"/>
        </w:rPr>
        <w:t>QDN</w:t>
      </w:r>
      <w:r>
        <w:rPr>
          <w:lang w:eastAsia="zh-CN"/>
        </w:rPr>
        <w:tab/>
      </w:r>
      <w:r w:rsidRPr="009E0DE1">
        <w:t>Fully Qualified Domain Name</w:t>
      </w:r>
    </w:p>
    <w:p w14:paraId="0EB9CC70" w14:textId="31275C88" w:rsidR="00BE571C" w:rsidRDefault="00BE571C" w:rsidP="008E33F7">
      <w:pPr>
        <w:pStyle w:val="EW"/>
        <w:rPr>
          <w:lang w:eastAsia="zh-CN"/>
        </w:rPr>
      </w:pPr>
      <w:r>
        <w:t>FSA</w:t>
      </w:r>
      <w:r>
        <w:tab/>
      </w:r>
      <w:r w:rsidRPr="00164C56">
        <w:t>Frequency Selection Area</w:t>
      </w:r>
    </w:p>
    <w:p w14:paraId="29F26036" w14:textId="4E5D2666" w:rsidR="008E33F7" w:rsidRDefault="008E33F7" w:rsidP="008E33F7">
      <w:pPr>
        <w:pStyle w:val="EW"/>
      </w:pPr>
      <w:r>
        <w:t>LSB</w:t>
      </w:r>
      <w:r>
        <w:tab/>
        <w:t>Least Significant 8 Bits</w:t>
      </w:r>
    </w:p>
    <w:p w14:paraId="6696FCF5" w14:textId="662ABD38" w:rsidR="00C821FE" w:rsidRDefault="00C821FE" w:rsidP="008E33F7">
      <w:pPr>
        <w:pStyle w:val="EW"/>
      </w:pPr>
      <w:r>
        <w:rPr>
          <w:lang w:eastAsia="ko-KR"/>
        </w:rPr>
        <w:t>MBS</w:t>
      </w:r>
      <w:r>
        <w:rPr>
          <w:lang w:eastAsia="ko-KR"/>
        </w:rPr>
        <w:tab/>
      </w:r>
      <w:r>
        <w:rPr>
          <w:rFonts w:eastAsia="SimSun"/>
        </w:rPr>
        <w:t>Multicast/Broadcast Services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6DC9E4B5" w14:textId="46770F9F" w:rsidR="005E1497" w:rsidRDefault="005E1497" w:rsidP="008E33F7">
      <w:pPr>
        <w:pStyle w:val="EW"/>
      </w:pPr>
      <w:r w:rsidRPr="003B5A7F">
        <w:t>NR CGI</w:t>
      </w:r>
      <w:r>
        <w:tab/>
      </w:r>
      <w:r w:rsidRPr="003B5A7F">
        <w:t>New Radio Cell Global Identity</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80" w:name="_Toc22039950"/>
      <w:r>
        <w:rPr>
          <w:lang w:eastAsia="ko-KR"/>
        </w:rPr>
        <w:t>PQI</w:t>
      </w:r>
      <w:r>
        <w:rPr>
          <w:lang w:eastAsia="ko-KR"/>
        </w:rPr>
        <w:tab/>
        <w:t>PC5 5QI</w:t>
      </w:r>
    </w:p>
    <w:p w14:paraId="0ACD5696" w14:textId="12C4E8B8" w:rsidR="008E33F7" w:rsidRDefault="008E33F7" w:rsidP="008E33F7">
      <w:pPr>
        <w:pStyle w:val="EW"/>
        <w:rPr>
          <w:lang w:eastAsia="zh-CN"/>
        </w:rPr>
      </w:pPr>
      <w:r>
        <w:rPr>
          <w:rFonts w:hint="eastAsia"/>
          <w:lang w:eastAsia="zh-CN"/>
        </w:rPr>
        <w:t>ProSeP</w:t>
      </w:r>
      <w:r>
        <w:rPr>
          <w:rFonts w:hint="eastAsia"/>
          <w:lang w:eastAsia="zh-CN"/>
        </w:rPr>
        <w:tab/>
        <w:t>5G ProSe Policy</w:t>
      </w:r>
    </w:p>
    <w:p w14:paraId="2720912B" w14:textId="5E3854C6" w:rsidR="007D7D30" w:rsidRDefault="007D7D30" w:rsidP="008E33F7">
      <w:pPr>
        <w:pStyle w:val="EW"/>
      </w:pPr>
      <w:r>
        <w:rPr>
          <w:lang w:eastAsia="zh-CN"/>
        </w:rPr>
        <w:t>RSLPP</w:t>
      </w:r>
      <w:r>
        <w:rPr>
          <w:lang w:eastAsia="zh-CN"/>
        </w:rPr>
        <w:tab/>
      </w:r>
      <w:r>
        <w:t>Ranging and Sidelink Positioning Policy</w:t>
      </w:r>
    </w:p>
    <w:p w14:paraId="04FDC817" w14:textId="799D283A" w:rsidR="00A66458" w:rsidRDefault="00A66458" w:rsidP="008E33F7">
      <w:pPr>
        <w:pStyle w:val="EW"/>
      </w:pPr>
      <w:r>
        <w:t>SDP</w:t>
      </w:r>
      <w:r>
        <w:tab/>
      </w:r>
      <w:r w:rsidRPr="00A360CE">
        <w:t>Session Description Protocol</w:t>
      </w:r>
    </w:p>
    <w:p w14:paraId="02864393" w14:textId="77777777" w:rsidR="005E1497" w:rsidRDefault="005E1497" w:rsidP="005E1497">
      <w:pPr>
        <w:pStyle w:val="EW"/>
      </w:pPr>
      <w:r>
        <w:t>SNPN</w:t>
      </w:r>
      <w:r>
        <w:tab/>
      </w:r>
      <w:r w:rsidRPr="00B40BA2">
        <w:t>Stand-alone Non-Public Network</w:t>
      </w:r>
    </w:p>
    <w:p w14:paraId="54988DCD" w14:textId="73DB1014" w:rsidR="005E1497" w:rsidRPr="002C33BB" w:rsidRDefault="005E1497" w:rsidP="005E1497">
      <w:pPr>
        <w:pStyle w:val="EW"/>
        <w:rPr>
          <w:lang w:eastAsia="zh-CN"/>
        </w:rPr>
      </w:pPr>
      <w:r>
        <w:lastRenderedPageBreak/>
        <w:t>TMGI</w:t>
      </w:r>
      <w:r>
        <w:tab/>
      </w:r>
      <w:r w:rsidRPr="00C675E7">
        <w:t>Temporary Mobile Group Identity</w:t>
      </w:r>
    </w:p>
    <w:p w14:paraId="027F68D3" w14:textId="77777777" w:rsidR="008E33F7" w:rsidRDefault="008E33F7" w:rsidP="00CC0F60">
      <w:pPr>
        <w:pStyle w:val="Heading1"/>
      </w:pPr>
      <w:bookmarkStart w:id="81" w:name="_CR4"/>
      <w:bookmarkStart w:id="82" w:name="_Toc25070659"/>
      <w:bookmarkStart w:id="83" w:name="_Toc34388574"/>
      <w:bookmarkStart w:id="84" w:name="_Toc34404345"/>
      <w:bookmarkStart w:id="85" w:name="_Toc45282173"/>
      <w:bookmarkStart w:id="86" w:name="_Toc45882559"/>
      <w:bookmarkStart w:id="87" w:name="_Toc51951109"/>
      <w:bookmarkStart w:id="88" w:name="_Toc59208863"/>
      <w:bookmarkStart w:id="89" w:name="_Toc75734701"/>
      <w:bookmarkStart w:id="90" w:name="_Toc178268764"/>
      <w:bookmarkEnd w:id="81"/>
      <w:r w:rsidRPr="004D3578">
        <w:t>4</w:t>
      </w:r>
      <w:r w:rsidRPr="004D3578">
        <w:tab/>
      </w:r>
      <w:r>
        <w:t>General description</w:t>
      </w:r>
      <w:bookmarkEnd w:id="78"/>
      <w:bookmarkEnd w:id="80"/>
      <w:bookmarkEnd w:id="82"/>
      <w:bookmarkEnd w:id="83"/>
      <w:bookmarkEnd w:id="84"/>
      <w:bookmarkEnd w:id="85"/>
      <w:bookmarkEnd w:id="86"/>
      <w:bookmarkEnd w:id="87"/>
      <w:bookmarkEnd w:id="88"/>
      <w:bookmarkEnd w:id="89"/>
      <w:bookmarkEnd w:id="90"/>
    </w:p>
    <w:p w14:paraId="6CE52032" w14:textId="77777777" w:rsidR="008E33F7" w:rsidRDefault="008E33F7" w:rsidP="008E33F7">
      <w:pPr>
        <w:rPr>
          <w:lang w:eastAsia="ko-KR"/>
        </w:rPr>
      </w:pPr>
      <w:bookmarkStart w:id="91"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1F4AC2B4" w14:textId="6FD078C0" w:rsidR="00C821FE" w:rsidRDefault="008E33F7" w:rsidP="00C821FE">
      <w:pPr>
        <w:pStyle w:val="B1"/>
      </w:pPr>
      <w:r w:rsidRPr="00E74109">
        <w:rPr>
          <w:noProof/>
          <w:lang w:val="en-US"/>
        </w:rPr>
        <w:t>1)</w:t>
      </w:r>
      <w:r>
        <w:tab/>
        <w:t>V2X communication over Uu enables transfer of V2X messages between a UE and a V2X application server</w:t>
      </w:r>
      <w:r w:rsidR="00C821FE">
        <w:t>. A UE using V2X communication over Uu:</w:t>
      </w:r>
    </w:p>
    <w:p w14:paraId="121C3E6F" w14:textId="77777777" w:rsidR="00C821FE" w:rsidRPr="00331D9F" w:rsidRDefault="00C821FE" w:rsidP="00C821FE">
      <w:pPr>
        <w:pStyle w:val="B2"/>
      </w:pPr>
      <w:r>
        <w:t>i)</w:t>
      </w:r>
      <w:r>
        <w:tab/>
      </w:r>
      <w:r w:rsidRPr="00331D9F">
        <w:t>can use unicast transport (in uplink, downlink or both of them);</w:t>
      </w:r>
    </w:p>
    <w:p w14:paraId="6093EBA5" w14:textId="77777777" w:rsidR="00C821FE" w:rsidRPr="00331D9F" w:rsidRDefault="00C821FE" w:rsidP="00C821FE">
      <w:pPr>
        <w:pStyle w:val="B2"/>
      </w:pPr>
      <w:r>
        <w:t>ii)</w:t>
      </w:r>
      <w:r>
        <w:tab/>
      </w:r>
      <w:r w:rsidRPr="00331D9F">
        <w:t>can use MBS transport (in downlink only);</w:t>
      </w:r>
    </w:p>
    <w:p w14:paraId="25C40DCB" w14:textId="77777777" w:rsidR="00C821FE" w:rsidRPr="00331D9F" w:rsidRDefault="00C821FE" w:rsidP="00C821FE">
      <w:pPr>
        <w:pStyle w:val="B2"/>
      </w:pPr>
      <w:r>
        <w:t>iii)</w:t>
      </w:r>
      <w:r>
        <w:tab/>
      </w:r>
      <w:r w:rsidRPr="00331D9F">
        <w:t>can use transport for uplink which is the same or different to the transport for downlink; and</w:t>
      </w:r>
    </w:p>
    <w:p w14:paraId="6D51F5AB" w14:textId="77777777" w:rsidR="00C821FE" w:rsidRDefault="00C821FE" w:rsidP="00C821FE">
      <w:pPr>
        <w:pStyle w:val="B2"/>
      </w:pPr>
      <w:r>
        <w:t>iv)</w:t>
      </w:r>
      <w:r>
        <w:tab/>
      </w:r>
      <w:r w:rsidRPr="00331D9F">
        <w:t>can use also MBS transport for downlink without using any transport for uplink</w:t>
      </w:r>
      <w:r>
        <w:t>;</w:t>
      </w:r>
    </w:p>
    <w:p w14:paraId="143676BB" w14:textId="65C060C8"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2BB5611A" w:rsidR="008E33F7" w:rsidRDefault="008E33F7" w:rsidP="008E33F7">
      <w:pPr>
        <w:pStyle w:val="B1"/>
      </w:pPr>
      <w:r>
        <w:t>4)</w:t>
      </w:r>
      <w:r>
        <w:tab/>
        <w:t xml:space="preserve">V2X messages carried over Uu are sent or received over unicast </w:t>
      </w:r>
      <w:r w:rsidR="00C821FE">
        <w:t>and MBS transport</w:t>
      </w:r>
      <w:r>
        <w:t xml:space="preserve">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92" w:name="_CR5"/>
      <w:bookmarkStart w:id="93" w:name="_Toc22039951"/>
      <w:bookmarkStart w:id="94" w:name="_Toc25070660"/>
      <w:bookmarkStart w:id="95" w:name="_Toc34388575"/>
      <w:bookmarkStart w:id="96" w:name="_Toc34404346"/>
      <w:bookmarkStart w:id="97" w:name="_Toc45282174"/>
      <w:bookmarkStart w:id="98" w:name="_Toc45882560"/>
      <w:bookmarkStart w:id="99" w:name="_Toc51951110"/>
      <w:bookmarkStart w:id="100" w:name="_Toc59208864"/>
      <w:bookmarkStart w:id="101" w:name="_Toc75734702"/>
      <w:bookmarkStart w:id="102" w:name="_Toc178268765"/>
      <w:bookmarkEnd w:id="92"/>
      <w:r>
        <w:rPr>
          <w:rFonts w:hint="eastAsia"/>
          <w:lang w:eastAsia="zh-CN"/>
        </w:rPr>
        <w:t>5</w:t>
      </w:r>
      <w:r>
        <w:tab/>
        <w:t>Provisioning of parameters for V2X configuration</w:t>
      </w:r>
      <w:bookmarkEnd w:id="91"/>
      <w:bookmarkEnd w:id="93"/>
      <w:bookmarkEnd w:id="94"/>
      <w:bookmarkEnd w:id="95"/>
      <w:bookmarkEnd w:id="96"/>
      <w:bookmarkEnd w:id="97"/>
      <w:bookmarkEnd w:id="98"/>
      <w:bookmarkEnd w:id="99"/>
      <w:bookmarkEnd w:id="100"/>
      <w:bookmarkEnd w:id="101"/>
      <w:bookmarkEnd w:id="102"/>
    </w:p>
    <w:p w14:paraId="5761FA4E" w14:textId="77777777" w:rsidR="008E33F7" w:rsidRPr="00F1445B" w:rsidRDefault="008E33F7" w:rsidP="00CC0F60">
      <w:pPr>
        <w:pStyle w:val="Heading2"/>
        <w:rPr>
          <w:noProof/>
          <w:lang w:val="en-US"/>
        </w:rPr>
      </w:pPr>
      <w:bookmarkStart w:id="103" w:name="_CR5_1"/>
      <w:bookmarkStart w:id="104" w:name="_Toc533170242"/>
      <w:bookmarkStart w:id="105" w:name="_Toc22039952"/>
      <w:bookmarkStart w:id="106" w:name="_Toc25070661"/>
      <w:bookmarkStart w:id="107" w:name="_Toc34388576"/>
      <w:bookmarkStart w:id="108" w:name="_Toc34404347"/>
      <w:bookmarkStart w:id="109" w:name="_Toc45282175"/>
      <w:bookmarkStart w:id="110" w:name="_Toc45882561"/>
      <w:bookmarkStart w:id="111" w:name="_Toc51951111"/>
      <w:bookmarkStart w:id="112" w:name="_Toc59208865"/>
      <w:bookmarkStart w:id="113" w:name="_Toc75734703"/>
      <w:bookmarkStart w:id="114" w:name="_Toc178268766"/>
      <w:bookmarkEnd w:id="103"/>
      <w:r w:rsidRPr="00F1445B">
        <w:rPr>
          <w:noProof/>
          <w:lang w:val="en-US"/>
        </w:rPr>
        <w:t>5.1</w:t>
      </w:r>
      <w:r w:rsidRPr="00F1445B">
        <w:rPr>
          <w:noProof/>
          <w:lang w:val="en-US"/>
        </w:rPr>
        <w:tab/>
        <w:t>General</w:t>
      </w:r>
      <w:bookmarkEnd w:id="104"/>
      <w:bookmarkEnd w:id="105"/>
      <w:bookmarkEnd w:id="106"/>
      <w:bookmarkEnd w:id="107"/>
      <w:bookmarkEnd w:id="108"/>
      <w:bookmarkEnd w:id="109"/>
      <w:bookmarkEnd w:id="110"/>
      <w:bookmarkEnd w:id="111"/>
      <w:bookmarkEnd w:id="112"/>
      <w:bookmarkEnd w:id="113"/>
      <w:bookmarkEnd w:id="114"/>
    </w:p>
    <w:p w14:paraId="64CC6158" w14:textId="77777777" w:rsidR="008E33F7" w:rsidRDefault="008E33F7" w:rsidP="008E33F7">
      <w:pPr>
        <w:rPr>
          <w:noProof/>
          <w:lang w:val="en-US"/>
        </w:rPr>
      </w:pPr>
      <w:bookmarkStart w:id="11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16" w:name="_CR5_2"/>
      <w:bookmarkStart w:id="117" w:name="_Toc22039953"/>
      <w:bookmarkStart w:id="118" w:name="_Toc25070662"/>
      <w:bookmarkStart w:id="119" w:name="_Toc34388577"/>
      <w:bookmarkStart w:id="120" w:name="_Toc34404348"/>
      <w:bookmarkStart w:id="121" w:name="_Toc45282176"/>
      <w:bookmarkStart w:id="122" w:name="_Toc45882562"/>
      <w:bookmarkStart w:id="123" w:name="_Toc51951112"/>
      <w:bookmarkStart w:id="124" w:name="_Toc59208866"/>
      <w:bookmarkStart w:id="125" w:name="_Toc75734704"/>
      <w:bookmarkStart w:id="126" w:name="_Toc178268767"/>
      <w:bookmarkEnd w:id="116"/>
      <w:r w:rsidRPr="00F1445B">
        <w:rPr>
          <w:noProof/>
          <w:lang w:val="en-US"/>
        </w:rPr>
        <w:lastRenderedPageBreak/>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15"/>
      <w:bookmarkEnd w:id="117"/>
      <w:bookmarkEnd w:id="118"/>
      <w:bookmarkEnd w:id="119"/>
      <w:bookmarkEnd w:id="120"/>
      <w:bookmarkEnd w:id="121"/>
      <w:bookmarkEnd w:id="122"/>
      <w:bookmarkEnd w:id="123"/>
      <w:bookmarkEnd w:id="124"/>
      <w:bookmarkEnd w:id="125"/>
      <w:bookmarkEnd w:id="126"/>
    </w:p>
    <w:p w14:paraId="39E3AFAA" w14:textId="77777777" w:rsidR="008E33F7" w:rsidRPr="00F1445B" w:rsidRDefault="008E33F7" w:rsidP="00CC0F60">
      <w:pPr>
        <w:pStyle w:val="Heading3"/>
        <w:rPr>
          <w:noProof/>
          <w:lang w:val="en-US"/>
        </w:rPr>
      </w:pPr>
      <w:bookmarkStart w:id="127" w:name="_CR5_2_1"/>
      <w:bookmarkStart w:id="128" w:name="_Toc22039954"/>
      <w:bookmarkStart w:id="129" w:name="_Toc25070663"/>
      <w:bookmarkStart w:id="130" w:name="_Toc34388578"/>
      <w:bookmarkStart w:id="131" w:name="_Toc34404349"/>
      <w:bookmarkStart w:id="132" w:name="_Toc45282177"/>
      <w:bookmarkStart w:id="133" w:name="_Toc45882563"/>
      <w:bookmarkStart w:id="134" w:name="_Toc51951113"/>
      <w:bookmarkStart w:id="135" w:name="_Toc59208867"/>
      <w:bookmarkStart w:id="136" w:name="_Toc75734705"/>
      <w:bookmarkStart w:id="137" w:name="_Toc533170247"/>
      <w:bookmarkStart w:id="138" w:name="_Toc533170249"/>
      <w:bookmarkStart w:id="139" w:name="_Toc178268768"/>
      <w:bookmarkEnd w:id="127"/>
      <w:r w:rsidRPr="00F1445B">
        <w:rPr>
          <w:noProof/>
          <w:lang w:val="en-US"/>
        </w:rPr>
        <w:t>5.</w:t>
      </w:r>
      <w:r>
        <w:rPr>
          <w:noProof/>
          <w:lang w:val="en-US"/>
        </w:rPr>
        <w:t>2.1</w:t>
      </w:r>
      <w:r w:rsidRPr="00F1445B">
        <w:rPr>
          <w:noProof/>
          <w:lang w:val="en-US"/>
        </w:rPr>
        <w:tab/>
      </w:r>
      <w:r>
        <w:rPr>
          <w:noProof/>
          <w:lang w:val="en-US"/>
        </w:rPr>
        <w:t>General</w:t>
      </w:r>
      <w:bookmarkEnd w:id="128"/>
      <w:bookmarkEnd w:id="129"/>
      <w:bookmarkEnd w:id="130"/>
      <w:bookmarkEnd w:id="131"/>
      <w:bookmarkEnd w:id="132"/>
      <w:bookmarkEnd w:id="133"/>
      <w:bookmarkEnd w:id="134"/>
      <w:bookmarkEnd w:id="135"/>
      <w:bookmarkEnd w:id="136"/>
      <w:bookmarkEnd w:id="139"/>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40" w:name="_CR5_2_2"/>
      <w:bookmarkStart w:id="141" w:name="_Toc22039955"/>
      <w:bookmarkStart w:id="142" w:name="_Toc25070664"/>
      <w:bookmarkStart w:id="143" w:name="_Toc34388579"/>
      <w:bookmarkStart w:id="144" w:name="_Toc34404350"/>
      <w:bookmarkStart w:id="145" w:name="_Toc45282178"/>
      <w:bookmarkStart w:id="146" w:name="_Toc45882564"/>
      <w:bookmarkStart w:id="147" w:name="_Toc51951114"/>
      <w:bookmarkStart w:id="148" w:name="_Toc59208868"/>
      <w:bookmarkStart w:id="149" w:name="_Toc75734706"/>
      <w:bookmarkStart w:id="150" w:name="_Toc178268769"/>
      <w:bookmarkEnd w:id="140"/>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41"/>
      <w:bookmarkEnd w:id="142"/>
      <w:bookmarkEnd w:id="143"/>
      <w:bookmarkEnd w:id="144"/>
      <w:bookmarkEnd w:id="145"/>
      <w:bookmarkEnd w:id="146"/>
      <w:bookmarkEnd w:id="147"/>
      <w:bookmarkEnd w:id="148"/>
      <w:bookmarkEnd w:id="149"/>
      <w:bookmarkEnd w:id="150"/>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51" w:name="_CR5_2_3"/>
      <w:bookmarkStart w:id="152" w:name="_Toc22039956"/>
      <w:bookmarkStart w:id="153" w:name="_Toc25070665"/>
      <w:bookmarkStart w:id="154" w:name="_Toc34388580"/>
      <w:bookmarkStart w:id="155" w:name="_Toc34404351"/>
      <w:bookmarkStart w:id="156" w:name="_Toc45282179"/>
      <w:bookmarkStart w:id="157" w:name="_Toc45882565"/>
      <w:bookmarkStart w:id="158" w:name="_Toc51951115"/>
      <w:bookmarkStart w:id="159" w:name="_Toc59208869"/>
      <w:bookmarkStart w:id="160" w:name="_Toc75734707"/>
      <w:bookmarkStart w:id="161" w:name="_Toc178268770"/>
      <w:bookmarkEnd w:id="151"/>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37"/>
      <w:bookmarkEnd w:id="152"/>
      <w:bookmarkEnd w:id="153"/>
      <w:bookmarkEnd w:id="154"/>
      <w:bookmarkEnd w:id="155"/>
      <w:bookmarkEnd w:id="156"/>
      <w:bookmarkEnd w:id="157"/>
      <w:bookmarkEnd w:id="158"/>
      <w:bookmarkEnd w:id="159"/>
      <w:bookmarkEnd w:id="160"/>
      <w:bookmarkEnd w:id="161"/>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C5215E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00983ABA">
        <w:rPr>
          <w:noProof/>
          <w:lang w:val="en-US"/>
        </w:rPr>
        <w:t xml:space="preserve"> or</w:t>
      </w:r>
    </w:p>
    <w:p w14:paraId="5C086A3B" w14:textId="77777777" w:rsidR="00983ABA" w:rsidRDefault="0064293C" w:rsidP="0064293C">
      <w:pPr>
        <w:pStyle w:val="B2"/>
        <w:rPr>
          <w:noProof/>
          <w:lang w:val="en-US"/>
        </w:rPr>
      </w:pPr>
      <w:r w:rsidRPr="00876DD2">
        <w:rPr>
          <w:noProof/>
          <w:lang w:val="en-US"/>
        </w:rPr>
        <w:t>2)</w:t>
      </w:r>
      <w:r w:rsidRPr="00876DD2">
        <w:rPr>
          <w:noProof/>
          <w:lang w:val="en-US"/>
        </w:rPr>
        <w:tab/>
        <w:t>if the PC5 RAT(s) include NR-PC5</w:t>
      </w:r>
      <w:r w:rsidR="00983ABA">
        <w:rPr>
          <w:noProof/>
          <w:lang w:val="en-US"/>
        </w:rPr>
        <w:t>:</w:t>
      </w:r>
    </w:p>
    <w:p w14:paraId="45C83900" w14:textId="7A44CAE1" w:rsidR="0064293C" w:rsidRDefault="00983ABA" w:rsidP="00983ABA">
      <w:pPr>
        <w:pStyle w:val="B3"/>
        <w:overflowPunct/>
        <w:autoSpaceDE/>
        <w:autoSpaceDN/>
        <w:adjustRightInd/>
        <w:textAlignment w:val="auto"/>
        <w:rPr>
          <w:noProof/>
          <w:lang w:val="en-US" w:eastAsia="en-US"/>
        </w:rPr>
      </w:pPr>
      <w:r>
        <w:rPr>
          <w:noProof/>
          <w:lang w:val="en-US" w:eastAsia="en-US"/>
        </w:rPr>
        <w:lastRenderedPageBreak/>
        <w:t>i)</w:t>
      </w:r>
      <w:r>
        <w:rPr>
          <w:noProof/>
          <w:lang w:val="en-US" w:eastAsia="en-US"/>
        </w:rPr>
        <w:tab/>
      </w:r>
      <w:r w:rsidR="0064293C" w:rsidRPr="00876DD2">
        <w:rPr>
          <w:noProof/>
          <w:lang w:val="en-US" w:eastAsia="en-US"/>
        </w:rPr>
        <w:t>optionally NR Tx profile corresponding to the NR-PC5 for broadcast mode V2X communication over PC5 and groupcast mode V2X communication over PC5;</w:t>
      </w:r>
      <w:r w:rsidR="00EA235E">
        <w:rPr>
          <w:noProof/>
          <w:lang w:val="en-US" w:eastAsia="en-US"/>
        </w:rPr>
        <w:t xml:space="preserve"> or</w:t>
      </w:r>
    </w:p>
    <w:p w14:paraId="7C47CB36" w14:textId="77777777" w:rsidR="00983ABA" w:rsidRDefault="00983ABA" w:rsidP="00983ABA">
      <w:pPr>
        <w:pStyle w:val="B3"/>
        <w:overflowPunct/>
        <w:autoSpaceDE/>
        <w:autoSpaceDN/>
        <w:adjustRightInd/>
        <w:textAlignment w:val="auto"/>
        <w:rPr>
          <w:noProof/>
          <w:lang w:val="en-US" w:eastAsia="en-US"/>
        </w:rPr>
      </w:pPr>
      <w:r>
        <w:rPr>
          <w:noProof/>
          <w:lang w:val="en-US" w:eastAsia="en-US"/>
        </w:rPr>
        <w:t>ii)</w:t>
      </w:r>
      <w:r>
        <w:rPr>
          <w:noProof/>
          <w:lang w:val="en-US" w:eastAsia="en-US"/>
        </w:rPr>
        <w:tab/>
      </w:r>
      <w:r w:rsidRPr="004C6B9C">
        <w:rPr>
          <w:noProof/>
          <w:lang w:val="en-US" w:eastAsia="en-US"/>
        </w:rPr>
        <w:t>optionally NR eTx profile corresponding to the NR-PC5 for broadcast mode V2X communication over PC5 and groupcast mode V2X communication over PC5;</w:t>
      </w:r>
    </w:p>
    <w:p w14:paraId="694BBEEA" w14:textId="77777777" w:rsidR="00983ABA" w:rsidRPr="00983ABA" w:rsidRDefault="00983ABA" w:rsidP="00983ABA">
      <w:pPr>
        <w:pStyle w:val="B3"/>
        <w:overflowPunct/>
        <w:autoSpaceDE/>
        <w:autoSpaceDN/>
        <w:adjustRightInd/>
        <w:textAlignment w:val="auto"/>
        <w:rPr>
          <w:noProof/>
          <w:lang w:val="en-US" w:eastAsia="en-US"/>
        </w:rPr>
      </w:pPr>
      <w:r>
        <w:rPr>
          <w:noProof/>
          <w:lang w:val="en-US" w:eastAsia="en-US"/>
        </w:rPr>
        <w:t>iii)</w:t>
      </w:r>
      <w:r>
        <w:rPr>
          <w:noProof/>
          <w:lang w:val="en-US" w:eastAsia="en-US"/>
        </w:rPr>
        <w:tab/>
      </w:r>
      <w:r w:rsidRPr="000A66C3">
        <w:rPr>
          <w:noProof/>
          <w:lang w:val="en-US" w:eastAsia="en-US"/>
        </w:rPr>
        <w:t xml:space="preserve">optionally NR Tx profile corresponding to </w:t>
      </w:r>
      <w:r w:rsidRPr="00983ABA">
        <w:rPr>
          <w:noProof/>
          <w:lang w:val="en-US" w:eastAsia="en-US"/>
        </w:rPr>
        <w:t>transmitting and receiving initial signalling of the PC5 unicast link establishment; or</w:t>
      </w:r>
    </w:p>
    <w:p w14:paraId="761A3FBF" w14:textId="07B8C828" w:rsidR="00EA235E" w:rsidRPr="00876DD2" w:rsidRDefault="00983ABA" w:rsidP="00983ABA">
      <w:pPr>
        <w:pStyle w:val="B3"/>
        <w:overflowPunct/>
        <w:autoSpaceDE/>
        <w:autoSpaceDN/>
        <w:adjustRightInd/>
        <w:textAlignment w:val="auto"/>
        <w:rPr>
          <w:noProof/>
          <w:lang w:val="en-US"/>
        </w:rPr>
      </w:pPr>
      <w:r w:rsidRPr="008A48FF">
        <w:rPr>
          <w:noProof/>
          <w:lang w:val="en-US" w:eastAsia="en-US"/>
        </w:rPr>
        <w:t>iv)</w:t>
      </w:r>
      <w:r w:rsidRPr="008A48FF">
        <w:rPr>
          <w:noProof/>
          <w:lang w:val="en-US" w:eastAsia="en-US"/>
        </w:rPr>
        <w:tab/>
        <w:t>any combination of the above</w:t>
      </w:r>
      <w:r>
        <w:rPr>
          <w:noProof/>
          <w:lang w:val="en-US" w:eastAsia="en-US"/>
        </w:rPr>
        <w:t>;</w:t>
      </w:r>
    </w:p>
    <w:p w14:paraId="2D3F9309" w14:textId="6A17FADF"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 xml:space="preserve">The value of a V2X service identifier that has an associated NR Tx profile is different than the value of any V2X service identifier that </w:t>
      </w:r>
      <w:r w:rsidR="00983ABA">
        <w:rPr>
          <w:noProof/>
          <w:lang w:val="en-US"/>
        </w:rPr>
        <w:t xml:space="preserve">has been </w:t>
      </w:r>
      <w:r w:rsidRPr="00876DD2">
        <w:rPr>
          <w:noProof/>
          <w:lang w:val="en-US"/>
        </w:rPr>
        <w:t>used without having associated NR Tx profiles.</w:t>
      </w:r>
    </w:p>
    <w:p w14:paraId="009A02C9" w14:textId="3B6D067E" w:rsidR="00983ABA" w:rsidRDefault="00983ABA" w:rsidP="0064293C">
      <w:pPr>
        <w:pStyle w:val="NO"/>
        <w:rPr>
          <w:noProof/>
          <w:lang w:val="en-US"/>
        </w:rPr>
      </w:pPr>
      <w:r w:rsidRPr="00C355FA">
        <w:rPr>
          <w:noProof/>
          <w:lang w:val="en-US"/>
        </w:rPr>
        <w:t>NOTE </w:t>
      </w:r>
      <w:r>
        <w:rPr>
          <w:noProof/>
          <w:lang w:val="en-US"/>
        </w:rPr>
        <w:t>1A</w:t>
      </w:r>
      <w:r w:rsidRPr="00C355FA">
        <w:rPr>
          <w:noProof/>
          <w:lang w:val="en-US"/>
        </w:rPr>
        <w:t>:</w:t>
      </w:r>
      <w:r w:rsidRPr="00C355FA">
        <w:rPr>
          <w:noProof/>
          <w:lang w:val="en-US"/>
        </w:rPr>
        <w:tab/>
      </w:r>
      <w:r w:rsidRPr="00F66CCF">
        <w:rPr>
          <w:noProof/>
          <w:lang w:val="en-US"/>
        </w:rPr>
        <w:t xml:space="preserve">The value of a V2X service identifier that has an associated NR eTx profile is different than the value of any V2X service identifier </w:t>
      </w:r>
      <w:r>
        <w:rPr>
          <w:noProof/>
          <w:lang w:val="en-US"/>
        </w:rPr>
        <w:t>that has been</w:t>
      </w:r>
      <w:r w:rsidRPr="00F66CCF">
        <w:rPr>
          <w:noProof/>
          <w:lang w:val="en-US"/>
        </w:rPr>
        <w:t xml:space="preserve"> used without having associated NR eTx profiles</w:t>
      </w:r>
      <w:r w:rsidRPr="00C355FA">
        <w:rPr>
          <w:noProof/>
          <w:lang w:val="en-US"/>
        </w:rPr>
        <w:t>.</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lastRenderedPageBreak/>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62" w:name="_Toc533170248"/>
      <w:bookmarkStart w:id="163" w:name="_Toc22039957"/>
      <w:bookmarkStart w:id="164" w:name="_Toc25070666"/>
      <w:bookmarkStart w:id="165" w:name="_Toc34388581"/>
      <w:bookmarkStart w:id="166"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67" w:name="_Toc45282180"/>
      <w:bookmarkStart w:id="168" w:name="_Toc45882566"/>
      <w:bookmarkStart w:id="169" w:name="_Toc51951116"/>
      <w:bookmarkStart w:id="170" w:name="_Toc59208870"/>
      <w:bookmarkStart w:id="171"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72" w:name="_CR5_2_4"/>
      <w:bookmarkStart w:id="173" w:name="_Toc178268771"/>
      <w:bookmarkEnd w:id="172"/>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62"/>
      <w:bookmarkEnd w:id="163"/>
      <w:bookmarkEnd w:id="164"/>
      <w:bookmarkEnd w:id="165"/>
      <w:bookmarkEnd w:id="166"/>
      <w:bookmarkEnd w:id="167"/>
      <w:bookmarkEnd w:id="168"/>
      <w:bookmarkEnd w:id="169"/>
      <w:bookmarkEnd w:id="170"/>
      <w:bookmarkEnd w:id="171"/>
      <w:bookmarkEnd w:id="173"/>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lastRenderedPageBreak/>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77777777" w:rsidR="00F55965" w:rsidRDefault="00F55965" w:rsidP="00F55965">
      <w:pPr>
        <w:pStyle w:val="B5"/>
      </w:pPr>
      <w:r w:rsidRPr="00FA69FC">
        <w:t>-</w:t>
      </w:r>
      <w:r w:rsidRPr="00FA69FC">
        <w:tab/>
        <w:t>a TMGI;</w:t>
      </w:r>
    </w:p>
    <w:p w14:paraId="6D62FF4F" w14:textId="77777777" w:rsidR="00BE571C" w:rsidRDefault="00BE571C" w:rsidP="00BE571C">
      <w:pPr>
        <w:pStyle w:val="B5"/>
      </w:pPr>
      <w:r>
        <w:t>-</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2F2CE014" w14:textId="3B0D06F0" w:rsidR="00BE571C" w:rsidRDefault="00BE571C" w:rsidP="00BE571C">
      <w:pPr>
        <w:pStyle w:val="B5"/>
      </w:pPr>
      <w:r>
        <w:t>-</w:t>
      </w:r>
      <w:r>
        <w:tab/>
        <w:t>an MBS service type indicating multicast MBS session or broadcast MBS session;</w:t>
      </w:r>
    </w:p>
    <w:p w14:paraId="759DE831" w14:textId="070D0518" w:rsidR="00BE571C" w:rsidRPr="00FA69FC" w:rsidRDefault="00BE571C" w:rsidP="00BE571C">
      <w:pPr>
        <w:pStyle w:val="B5"/>
      </w:pPr>
      <w:r>
        <w:t>-</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4A01D6A5" w14:textId="32AD0FC7" w:rsidR="00F55965" w:rsidRPr="00FA69FC" w:rsidRDefault="00BE571C" w:rsidP="00F55965">
      <w:pPr>
        <w:pStyle w:val="B5"/>
      </w:pPr>
      <w:r w:rsidRPr="00FA69FC">
        <w:t>-</w:t>
      </w:r>
      <w:r w:rsidRPr="00FA69FC">
        <w:tab/>
      </w:r>
      <w:r>
        <w:t xml:space="preserve">if the MBS service type indicates the broadcast MBS session, then optionally, </w:t>
      </w:r>
      <w:r w:rsidRPr="00FA69FC">
        <w:t>a frequency</w:t>
      </w:r>
      <w:r>
        <w:t>, a list of one or more MBS FSA IDs, or both</w:t>
      </w:r>
      <w:r w:rsidRPr="00FA69FC">
        <w:t>; and</w:t>
      </w:r>
      <w:r w:rsidRPr="00FA69FC" w:rsidDel="00BE571C">
        <w:t xml:space="preserve"> </w:t>
      </w:r>
    </w:p>
    <w:p w14:paraId="337D96D0" w14:textId="1917B340" w:rsidR="00F55965" w:rsidRPr="0095702E" w:rsidRDefault="00F55965" w:rsidP="00A66458">
      <w:pPr>
        <w:pStyle w:val="B5"/>
        <w:rPr>
          <w:noProof/>
          <w:lang w:val="en-US"/>
        </w:rPr>
      </w:pPr>
      <w:r w:rsidRPr="00FA69FC">
        <w:t>-</w:t>
      </w:r>
      <w:r w:rsidRPr="00FA69FC">
        <w:tab/>
        <w:t>a</w:t>
      </w:r>
      <w:r>
        <w:t>n</w:t>
      </w:r>
      <w:r w:rsidRPr="00FA69FC">
        <w:t xml:space="preserve"> SDP </w:t>
      </w:r>
      <w:r>
        <w:t>body</w:t>
      </w:r>
      <w:r w:rsidRPr="00FA69FC">
        <w:t>;</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77777777" w:rsidR="00F55965"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5BD3319E" w14:textId="77777777" w:rsidR="00BE571C" w:rsidRDefault="00BE571C" w:rsidP="00BE571C">
      <w:pPr>
        <w:pStyle w:val="B4"/>
      </w:pPr>
      <w:r>
        <w:t>B)</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521F2A4C" w14:textId="48A481AE" w:rsidR="00F55965" w:rsidRPr="00A07D63" w:rsidRDefault="00BE571C" w:rsidP="00F55965">
      <w:pPr>
        <w:pStyle w:val="B4"/>
        <w:rPr>
          <w:noProof/>
          <w:lang w:val="en-US"/>
        </w:rPr>
      </w:pPr>
      <w:r>
        <w:t>C)</w:t>
      </w:r>
      <w:r>
        <w:tab/>
        <w:t>an MBS service type indicating multicast MBS session or broadcast MBS session;</w:t>
      </w:r>
    </w:p>
    <w:p w14:paraId="7AC2C4CF" w14:textId="77777777" w:rsidR="00BE571C" w:rsidRPr="00FA69FC" w:rsidRDefault="00BE571C" w:rsidP="00BE571C">
      <w:pPr>
        <w:pStyle w:val="B4"/>
      </w:pPr>
      <w:r>
        <w:t>D)</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10A68B24" w14:textId="4F17B2D4" w:rsidR="00F55965" w:rsidRPr="00A07D63" w:rsidRDefault="00BE571C" w:rsidP="00BE571C">
      <w:pPr>
        <w:pStyle w:val="B4"/>
        <w:rPr>
          <w:noProof/>
          <w:lang w:val="en-US"/>
        </w:rPr>
      </w:pPr>
      <w:r>
        <w:rPr>
          <w:noProof/>
          <w:lang w:val="en-US"/>
        </w:rPr>
        <w:t>E</w:t>
      </w:r>
      <w:r w:rsidRPr="00A07D63">
        <w:rPr>
          <w:noProof/>
          <w:lang w:val="en-US"/>
        </w:rPr>
        <w:t>)</w:t>
      </w:r>
      <w:r w:rsidRPr="00A07D63">
        <w:rPr>
          <w:noProof/>
          <w:lang w:val="en-US"/>
        </w:rPr>
        <w:tab/>
      </w:r>
      <w:r>
        <w:t xml:space="preserve">if the MBS service type indicates the broadcast MBS session, then optionally, </w:t>
      </w:r>
      <w:r w:rsidRPr="00A07D63">
        <w:rPr>
          <w:noProof/>
          <w:lang w:val="en-US"/>
        </w:rPr>
        <w:t>a frequency</w:t>
      </w:r>
      <w:r>
        <w:t>, a list of one or more MBS FSA IDs, or both</w:t>
      </w:r>
      <w:r w:rsidRPr="00A07D63">
        <w:rPr>
          <w:noProof/>
          <w:lang w:val="en-US"/>
        </w:rPr>
        <w:t>; and</w:t>
      </w:r>
    </w:p>
    <w:p w14:paraId="5D5C0C1C" w14:textId="5F9DAB92" w:rsidR="00F55965" w:rsidRDefault="00BE571C" w:rsidP="00A66458">
      <w:pPr>
        <w:pStyle w:val="B4"/>
        <w:rPr>
          <w:noProof/>
          <w:lang w:val="en-US"/>
        </w:rPr>
      </w:pPr>
      <w:r>
        <w:rPr>
          <w:noProof/>
          <w:lang w:val="en-US"/>
        </w:rPr>
        <w:t>F</w:t>
      </w:r>
      <w:r w:rsidR="00F55965" w:rsidRPr="00A07D63">
        <w:rPr>
          <w:noProof/>
          <w:lang w:val="en-US"/>
        </w:rPr>
        <w:t>)</w:t>
      </w:r>
      <w:r w:rsidR="00F55965" w:rsidRPr="00A07D63">
        <w:rPr>
          <w:noProof/>
          <w:lang w:val="en-US"/>
        </w:rPr>
        <w:tab/>
        <w:t>a</w:t>
      </w:r>
      <w:r w:rsidR="00F55965">
        <w:rPr>
          <w:noProof/>
          <w:lang w:val="en-US"/>
        </w:rPr>
        <w:t>n</w:t>
      </w:r>
      <w:r w:rsidR="00F55965" w:rsidRPr="00A07D63">
        <w:rPr>
          <w:noProof/>
          <w:lang w:val="en-US"/>
        </w:rPr>
        <w:t xml:space="preserve"> </w:t>
      </w:r>
      <w:r w:rsidR="00F55965">
        <w:rPr>
          <w:noProof/>
          <w:lang w:val="en-US"/>
        </w:rPr>
        <w:t>SDP</w:t>
      </w:r>
      <w:r w:rsidR="00F55965" w:rsidRPr="00A07D63">
        <w:rPr>
          <w:noProof/>
          <w:lang w:val="en-US"/>
        </w:rPr>
        <w:t xml:space="preserve"> </w:t>
      </w:r>
      <w:r w:rsidR="00F55965">
        <w:rPr>
          <w:noProof/>
          <w:lang w:val="en-US"/>
        </w:rPr>
        <w:t>body</w:t>
      </w:r>
      <w:r w:rsidR="00F55965" w:rsidRPr="00F1445B">
        <w:rPr>
          <w:noProof/>
          <w:lang w:val="en-US"/>
        </w:rPr>
        <w:t>;</w:t>
      </w:r>
    </w:p>
    <w:p w14:paraId="2F49707B" w14:textId="262B206B" w:rsidR="00F55965" w:rsidRPr="00F1445B" w:rsidRDefault="00F55965" w:rsidP="00F55965">
      <w:pPr>
        <w:pStyle w:val="B2"/>
        <w:rPr>
          <w:noProof/>
          <w:lang w:val="en-US"/>
        </w:rPr>
      </w:pPr>
      <w:r>
        <w:rPr>
          <w:noProof/>
          <w:lang w:val="en-US"/>
        </w:rPr>
        <w:lastRenderedPageBreak/>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w:t>
      </w:r>
      <w:r w:rsidR="00081B6D">
        <w:rPr>
          <w:noProof/>
          <w:lang w:val="en-US"/>
        </w:rPr>
        <w:t xml:space="preserve">AS </w:t>
      </w:r>
      <w:r>
        <w:rPr>
          <w:noProof/>
          <w:lang w:val="en-US"/>
        </w:rPr>
        <w:t xml:space="preserve">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2F5FF2D" w14:textId="09B0ED8E" w:rsidR="00BE571C" w:rsidRDefault="00F55965" w:rsidP="00F55965">
      <w:pPr>
        <w:pStyle w:val="B3"/>
        <w:rPr>
          <w:noProof/>
          <w:lang w:val="en-US"/>
        </w:rPr>
      </w:pPr>
      <w:r>
        <w:rPr>
          <w:noProof/>
          <w:lang w:val="en-US"/>
        </w:rPr>
        <w:t>i)</w:t>
      </w:r>
      <w:r>
        <w:rPr>
          <w:noProof/>
          <w:lang w:val="en-US"/>
        </w:rPr>
        <w:tab/>
        <w:t>a TMGI;</w:t>
      </w:r>
    </w:p>
    <w:p w14:paraId="2FED1080" w14:textId="77777777" w:rsidR="00BE571C" w:rsidRPr="00FA69FC" w:rsidRDefault="00BE571C" w:rsidP="00BE571C">
      <w:pPr>
        <w:pStyle w:val="B3"/>
      </w:pPr>
      <w:r>
        <w:t>ii)</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7E932BDF" w14:textId="004C9C93" w:rsidR="00F55965" w:rsidRDefault="00BE571C" w:rsidP="00BE571C">
      <w:pPr>
        <w:pStyle w:val="B3"/>
        <w:rPr>
          <w:noProof/>
          <w:lang w:val="en-US"/>
        </w:rPr>
      </w:pPr>
      <w:r>
        <w:t>iii)</w:t>
      </w:r>
      <w:r>
        <w:tab/>
        <w:t xml:space="preserve">an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6F070292" w14:textId="4D531C11" w:rsidR="00F55965" w:rsidRDefault="00BE571C" w:rsidP="00F55965">
      <w:pPr>
        <w:pStyle w:val="B3"/>
        <w:rPr>
          <w:noProof/>
          <w:lang w:val="en-US"/>
        </w:rPr>
      </w:pPr>
      <w:r>
        <w:rPr>
          <w:noProof/>
          <w:lang w:val="en-US"/>
        </w:rPr>
        <w:t>iv)</w:t>
      </w:r>
      <w:r>
        <w:rPr>
          <w:noProof/>
          <w:lang w:val="en-US"/>
        </w:rPr>
        <w:tab/>
        <w:t>optionally, a frequency</w:t>
      </w:r>
      <w:r>
        <w:t>, a list of one or more MBS FSA IDs, or both</w:t>
      </w:r>
      <w:r>
        <w:rPr>
          <w:noProof/>
          <w:lang w:val="en-US"/>
        </w:rPr>
        <w:t>; and</w:t>
      </w:r>
      <w:r w:rsidDel="00BE571C">
        <w:rPr>
          <w:noProof/>
          <w:lang w:val="en-US"/>
        </w:rPr>
        <w:t xml:space="preserve"> </w:t>
      </w:r>
    </w:p>
    <w:p w14:paraId="2FB93684" w14:textId="3B82B407" w:rsidR="00BE571C" w:rsidRDefault="00F55965" w:rsidP="00F55965">
      <w:pPr>
        <w:pStyle w:val="B3"/>
      </w:pPr>
      <w:r>
        <w:rPr>
          <w:noProof/>
          <w:lang w:val="en-US"/>
        </w:rPr>
        <w:t>v)</w:t>
      </w:r>
      <w:r>
        <w:rPr>
          <w:noProof/>
          <w:lang w:val="en-US"/>
        </w:rPr>
        <w:tab/>
        <w:t>an SDP body</w:t>
      </w:r>
      <w:r>
        <w:t>;</w:t>
      </w:r>
    </w:p>
    <w:p w14:paraId="5D85DCA6" w14:textId="204143B7" w:rsidR="00F55965" w:rsidRPr="00BE571C" w:rsidRDefault="00BE571C" w:rsidP="00BE571C">
      <w:pPr>
        <w:pStyle w:val="NO"/>
      </w:pPr>
      <w:r>
        <w:t>NOTE:</w:t>
      </w:r>
      <w:r>
        <w:tab/>
        <w:t xml:space="preserve">Broadcast MBS session is used for </w:t>
      </w:r>
      <w:r w:rsidRPr="00BE571C">
        <w:t>receiving V2X application server information via MBS.</w:t>
      </w:r>
    </w:p>
    <w:p w14:paraId="4E5473E2" w14:textId="77777777" w:rsidR="008E33F7" w:rsidRPr="00F1445B" w:rsidRDefault="008E33F7" w:rsidP="00CC0F60">
      <w:pPr>
        <w:pStyle w:val="Heading2"/>
        <w:rPr>
          <w:noProof/>
          <w:lang w:val="en-US"/>
        </w:rPr>
      </w:pPr>
      <w:bookmarkStart w:id="174" w:name="_CR5_3"/>
      <w:bookmarkStart w:id="175" w:name="_Toc22039958"/>
      <w:bookmarkStart w:id="176" w:name="_Toc25070667"/>
      <w:bookmarkStart w:id="177" w:name="_Toc34388582"/>
      <w:bookmarkStart w:id="178" w:name="_Toc34404353"/>
      <w:bookmarkStart w:id="179" w:name="_Toc45282181"/>
      <w:bookmarkStart w:id="180" w:name="_Toc45882567"/>
      <w:bookmarkStart w:id="181" w:name="_Toc51951117"/>
      <w:bookmarkStart w:id="182" w:name="_Toc59208871"/>
      <w:bookmarkStart w:id="183" w:name="_Toc75734709"/>
      <w:bookmarkStart w:id="184" w:name="_Toc178268772"/>
      <w:bookmarkEnd w:id="174"/>
      <w:r w:rsidRPr="00F1445B">
        <w:rPr>
          <w:noProof/>
          <w:lang w:val="en-US"/>
        </w:rPr>
        <w:t>5.3</w:t>
      </w:r>
      <w:r w:rsidRPr="00F1445B">
        <w:rPr>
          <w:noProof/>
          <w:lang w:val="en-US"/>
        </w:rPr>
        <w:tab/>
        <w:t>Procedures</w:t>
      </w:r>
      <w:bookmarkEnd w:id="138"/>
      <w:bookmarkEnd w:id="175"/>
      <w:bookmarkEnd w:id="176"/>
      <w:bookmarkEnd w:id="177"/>
      <w:bookmarkEnd w:id="178"/>
      <w:bookmarkEnd w:id="179"/>
      <w:bookmarkEnd w:id="180"/>
      <w:bookmarkEnd w:id="181"/>
      <w:bookmarkEnd w:id="182"/>
      <w:bookmarkEnd w:id="183"/>
      <w:bookmarkEnd w:id="184"/>
    </w:p>
    <w:p w14:paraId="18EE7F2B" w14:textId="77777777" w:rsidR="008E33F7" w:rsidRDefault="008E33F7" w:rsidP="00CC0F60">
      <w:pPr>
        <w:pStyle w:val="Heading3"/>
        <w:rPr>
          <w:noProof/>
          <w:lang w:val="en-US"/>
        </w:rPr>
      </w:pPr>
      <w:bookmarkStart w:id="185" w:name="_CR5_3_1"/>
      <w:bookmarkStart w:id="186" w:name="_Toc533170250"/>
      <w:bookmarkStart w:id="187" w:name="_Toc22039959"/>
      <w:bookmarkStart w:id="188" w:name="_Toc25070668"/>
      <w:bookmarkStart w:id="189" w:name="_Toc34388583"/>
      <w:bookmarkStart w:id="190" w:name="_Toc34404354"/>
      <w:bookmarkStart w:id="191" w:name="_Toc45282182"/>
      <w:bookmarkStart w:id="192" w:name="_Toc45882568"/>
      <w:bookmarkStart w:id="193" w:name="_Toc51951118"/>
      <w:bookmarkStart w:id="194" w:name="_Toc59208872"/>
      <w:bookmarkStart w:id="195" w:name="_Toc75734710"/>
      <w:bookmarkStart w:id="196" w:name="_Toc533170253"/>
      <w:bookmarkStart w:id="197" w:name="_Toc533170262"/>
      <w:bookmarkStart w:id="198" w:name="_Toc178268773"/>
      <w:bookmarkEnd w:id="185"/>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86"/>
      <w:bookmarkEnd w:id="187"/>
      <w:bookmarkEnd w:id="188"/>
      <w:bookmarkEnd w:id="189"/>
      <w:bookmarkEnd w:id="190"/>
      <w:bookmarkEnd w:id="191"/>
      <w:bookmarkEnd w:id="192"/>
      <w:bookmarkEnd w:id="193"/>
      <w:bookmarkEnd w:id="194"/>
      <w:bookmarkEnd w:id="195"/>
      <w:bookmarkEnd w:id="198"/>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99" w:name="_CR5_3_2"/>
      <w:bookmarkStart w:id="200" w:name="_Toc22039960"/>
      <w:bookmarkStart w:id="201" w:name="_Toc25070669"/>
      <w:bookmarkStart w:id="202" w:name="_Toc34388584"/>
      <w:bookmarkStart w:id="203" w:name="_Toc34404355"/>
      <w:bookmarkStart w:id="204" w:name="_Toc45282183"/>
      <w:bookmarkStart w:id="205" w:name="_Toc45882569"/>
      <w:bookmarkStart w:id="206" w:name="_Toc51951119"/>
      <w:bookmarkStart w:id="207" w:name="_Toc59208873"/>
      <w:bookmarkStart w:id="208" w:name="_Toc75734711"/>
      <w:bookmarkStart w:id="209" w:name="_Toc178268774"/>
      <w:bookmarkEnd w:id="196"/>
      <w:bookmarkEnd w:id="19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200"/>
      <w:bookmarkEnd w:id="201"/>
      <w:bookmarkEnd w:id="202"/>
      <w:bookmarkEnd w:id="203"/>
      <w:bookmarkEnd w:id="204"/>
      <w:bookmarkEnd w:id="205"/>
      <w:bookmarkEnd w:id="206"/>
      <w:bookmarkEnd w:id="207"/>
      <w:bookmarkEnd w:id="208"/>
      <w:bookmarkEnd w:id="209"/>
    </w:p>
    <w:p w14:paraId="1C89EEEB" w14:textId="77777777" w:rsidR="008E33F7" w:rsidRDefault="008E33F7" w:rsidP="00CC0F60">
      <w:pPr>
        <w:pStyle w:val="Heading4"/>
        <w:rPr>
          <w:noProof/>
          <w:lang w:val="en-US"/>
        </w:rPr>
      </w:pPr>
      <w:bookmarkStart w:id="210" w:name="_CR5_3_2_1"/>
      <w:bookmarkStart w:id="211" w:name="_Toc22039961"/>
      <w:bookmarkStart w:id="212" w:name="_Toc25070670"/>
      <w:bookmarkStart w:id="213" w:name="_Toc34388585"/>
      <w:bookmarkStart w:id="214" w:name="_Toc34404356"/>
      <w:bookmarkStart w:id="215" w:name="_Toc45282184"/>
      <w:bookmarkStart w:id="216" w:name="_Toc45882570"/>
      <w:bookmarkStart w:id="217" w:name="_Toc51951120"/>
      <w:bookmarkStart w:id="218" w:name="_Toc59208874"/>
      <w:bookmarkStart w:id="219" w:name="_Toc75734712"/>
      <w:bookmarkStart w:id="220" w:name="_Toc178268775"/>
      <w:bookmarkEnd w:id="210"/>
      <w:r>
        <w:rPr>
          <w:noProof/>
          <w:lang w:val="en-US"/>
        </w:rPr>
        <w:t>5.3</w:t>
      </w:r>
      <w:r w:rsidRPr="00F1445B">
        <w:rPr>
          <w:noProof/>
          <w:lang w:val="en-US"/>
        </w:rPr>
        <w:t>.</w:t>
      </w:r>
      <w:r>
        <w:rPr>
          <w:noProof/>
          <w:lang w:val="en-US"/>
        </w:rPr>
        <w:t>2.1</w:t>
      </w:r>
      <w:r>
        <w:rPr>
          <w:noProof/>
          <w:lang w:val="en-US"/>
        </w:rPr>
        <w:tab/>
        <w:t>General</w:t>
      </w:r>
      <w:bookmarkEnd w:id="211"/>
      <w:bookmarkEnd w:id="212"/>
      <w:bookmarkEnd w:id="213"/>
      <w:bookmarkEnd w:id="214"/>
      <w:bookmarkEnd w:id="215"/>
      <w:bookmarkEnd w:id="216"/>
      <w:bookmarkEnd w:id="217"/>
      <w:bookmarkEnd w:id="218"/>
      <w:bookmarkEnd w:id="219"/>
      <w:bookmarkEnd w:id="220"/>
    </w:p>
    <w:p w14:paraId="1D53BD22" w14:textId="77777777" w:rsidR="00F637B9" w:rsidRPr="006A73DE" w:rsidRDefault="00F637B9" w:rsidP="00F637B9">
      <w:pPr>
        <w:rPr>
          <w:noProof/>
          <w:lang w:val="en-US"/>
        </w:rPr>
      </w:pPr>
      <w:bookmarkStart w:id="221" w:name="_Toc533170254"/>
      <w:bookmarkStart w:id="222" w:name="_Toc22039962"/>
      <w:bookmarkStart w:id="223" w:name="_Toc25070671"/>
      <w:bookmarkStart w:id="224" w:name="_Toc34388586"/>
      <w:bookmarkStart w:id="225" w:name="_Toc34404357"/>
      <w:bookmarkStart w:id="226" w:name="_Toc45282185"/>
      <w:bookmarkStart w:id="227" w:name="_Toc45882571"/>
      <w:bookmarkStart w:id="228" w:name="_Toc51951121"/>
      <w:bookmarkStart w:id="229" w:name="_Toc59208875"/>
      <w:bookmarkStart w:id="230"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31" w:name="_CR5_3_2_2"/>
      <w:bookmarkStart w:id="232" w:name="_Toc178268776"/>
      <w:bookmarkEnd w:id="231"/>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21"/>
      <w:bookmarkEnd w:id="222"/>
      <w:bookmarkEnd w:id="223"/>
      <w:bookmarkEnd w:id="224"/>
      <w:bookmarkEnd w:id="225"/>
      <w:bookmarkEnd w:id="226"/>
      <w:bookmarkEnd w:id="227"/>
      <w:bookmarkEnd w:id="228"/>
      <w:bookmarkEnd w:id="229"/>
      <w:bookmarkEnd w:id="230"/>
      <w:bookmarkEnd w:id="23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3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34" w:name="_Toc22039963"/>
    <w:bookmarkStart w:id="235" w:name="_Toc25070672"/>
    <w:bookmarkStart w:id="236" w:name="_Toc34388587"/>
    <w:bookmarkStart w:id="237" w:name="_Toc34404358"/>
    <w:p w14:paraId="5E8A6D9F" w14:textId="1BCE0FAB" w:rsidR="00876DD2" w:rsidRDefault="001539EC" w:rsidP="00F261EB">
      <w:pPr>
        <w:pStyle w:val="TH"/>
      </w:pPr>
      <w:r>
        <w:object w:dxaOrig="9465" w:dyaOrig="5805" w14:anchorId="5B2FFA4D">
          <v:shape id="_x0000_i1027" type="#_x0000_t75" style="width:382pt;height:236pt" o:ole="">
            <v:imagedata r:id="rId14" o:title=""/>
          </v:shape>
          <o:OLEObject Type="Embed" ProgID="Visio.Drawing.15" ShapeID="_x0000_i1027" DrawAspect="Content" ObjectID="_1788881561" r:id="rId15"/>
        </w:object>
      </w:r>
    </w:p>
    <w:p w14:paraId="571717EA" w14:textId="38BA4F8C" w:rsidR="008E33F7" w:rsidRPr="00F23091" w:rsidRDefault="008E33F7" w:rsidP="008E33F7">
      <w:pPr>
        <w:pStyle w:val="TF"/>
      </w:pPr>
      <w:bookmarkStart w:id="238" w:name="_CRFigure5_3_2_2_1"/>
      <w:r w:rsidRPr="00183538">
        <w:t>Figure</w:t>
      </w:r>
      <w:r>
        <w:rPr>
          <w:rFonts w:cs="Arial"/>
        </w:rPr>
        <w:t> </w:t>
      </w:r>
      <w:bookmarkEnd w:id="238"/>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39" w:name="_CR5_3_2_3"/>
      <w:bookmarkStart w:id="240" w:name="_Toc45282186"/>
      <w:bookmarkStart w:id="241" w:name="_Toc45882572"/>
      <w:bookmarkStart w:id="242" w:name="_Toc51951122"/>
      <w:bookmarkStart w:id="243" w:name="_Toc59208876"/>
      <w:bookmarkStart w:id="244" w:name="_Toc75734714"/>
      <w:bookmarkStart w:id="245" w:name="_Toc178268777"/>
      <w:bookmarkEnd w:id="239"/>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33"/>
      <w:r w:rsidRPr="00440029">
        <w:t>accepted</w:t>
      </w:r>
      <w:r w:rsidRPr="00286D09">
        <w:t xml:space="preserve"> </w:t>
      </w:r>
      <w:r>
        <w:t>by the network</w:t>
      </w:r>
      <w:bookmarkEnd w:id="234"/>
      <w:bookmarkEnd w:id="235"/>
      <w:bookmarkEnd w:id="236"/>
      <w:bookmarkEnd w:id="237"/>
      <w:bookmarkEnd w:id="240"/>
      <w:bookmarkEnd w:id="241"/>
      <w:bookmarkEnd w:id="242"/>
      <w:bookmarkEnd w:id="243"/>
      <w:bookmarkEnd w:id="244"/>
      <w:bookmarkEnd w:id="245"/>
    </w:p>
    <w:p w14:paraId="32BD35D8" w14:textId="77777777" w:rsidR="008E33F7" w:rsidRPr="00B7735E" w:rsidRDefault="008E33F7" w:rsidP="008E33F7">
      <w:pPr>
        <w:rPr>
          <w:rFonts w:eastAsia="Malgun Gothic"/>
          <w:lang w:val="en-US" w:eastAsia="ko-KR"/>
        </w:rPr>
      </w:pPr>
      <w:bookmarkStart w:id="246"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47" w:name="_Toc22039964"/>
      <w:bookmarkStart w:id="248" w:name="_Toc20233348"/>
      <w:bookmarkEnd w:id="246"/>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49" w:name="_Toc25070673"/>
      <w:bookmarkStart w:id="250" w:name="_Toc34388588"/>
      <w:bookmarkStart w:id="251" w:name="_Toc34404359"/>
      <w:bookmarkStart w:id="252" w:name="_Toc45282187"/>
      <w:bookmarkStart w:id="253" w:name="_Toc45882573"/>
      <w:bookmarkStart w:id="254" w:name="_Toc51951123"/>
      <w:bookmarkStart w:id="255" w:name="_Toc59208877"/>
      <w:bookmarkStart w:id="256"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57" w:name="_CR5_3_2_4"/>
      <w:bookmarkStart w:id="258" w:name="_Toc178268778"/>
      <w:bookmarkEnd w:id="257"/>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47"/>
      <w:bookmarkEnd w:id="249"/>
      <w:bookmarkEnd w:id="250"/>
      <w:bookmarkEnd w:id="251"/>
      <w:bookmarkEnd w:id="252"/>
      <w:bookmarkEnd w:id="253"/>
      <w:bookmarkEnd w:id="254"/>
      <w:bookmarkEnd w:id="255"/>
      <w:bookmarkEnd w:id="256"/>
      <w:bookmarkEnd w:id="258"/>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59" w:name="_CR5_3_2_5"/>
      <w:bookmarkStart w:id="260" w:name="_Toc22039965"/>
      <w:bookmarkStart w:id="261" w:name="_Toc25070674"/>
      <w:bookmarkStart w:id="262" w:name="_Toc34388589"/>
      <w:bookmarkStart w:id="263" w:name="_Toc34404360"/>
      <w:bookmarkStart w:id="264" w:name="_Toc45282188"/>
      <w:bookmarkStart w:id="265" w:name="_Toc45882574"/>
      <w:bookmarkStart w:id="266" w:name="_Toc51951124"/>
      <w:bookmarkStart w:id="267" w:name="_Toc59208878"/>
      <w:bookmarkStart w:id="268" w:name="_Toc75734716"/>
      <w:bookmarkStart w:id="269" w:name="_Toc178268779"/>
      <w:bookmarkEnd w:id="259"/>
      <w:r w:rsidRPr="00AA0213">
        <w:t>5.3.</w:t>
      </w:r>
      <w:r>
        <w:t>2</w:t>
      </w:r>
      <w:r w:rsidRPr="00AA0213">
        <w:t>.</w:t>
      </w:r>
      <w:r>
        <w:t>5</w:t>
      </w:r>
      <w:r w:rsidRPr="00AA0213">
        <w:tab/>
        <w:t>Abnormal cases on the network side</w:t>
      </w:r>
      <w:bookmarkEnd w:id="248"/>
      <w:bookmarkEnd w:id="260"/>
      <w:bookmarkEnd w:id="261"/>
      <w:bookmarkEnd w:id="262"/>
      <w:bookmarkEnd w:id="263"/>
      <w:bookmarkEnd w:id="264"/>
      <w:bookmarkEnd w:id="265"/>
      <w:bookmarkEnd w:id="266"/>
      <w:bookmarkEnd w:id="267"/>
      <w:bookmarkEnd w:id="268"/>
      <w:bookmarkEnd w:id="269"/>
    </w:p>
    <w:p w14:paraId="0B897D8D" w14:textId="77777777" w:rsidR="008E33F7" w:rsidRPr="00644DB5" w:rsidRDefault="008E33F7" w:rsidP="008E33F7">
      <w:pPr>
        <w:rPr>
          <w:lang w:eastAsia="zh-CN"/>
        </w:rPr>
      </w:pPr>
      <w:bookmarkStart w:id="270" w:name="_Toc25070675"/>
      <w:bookmarkStart w:id="271"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72" w:name="_CR5_3_2_6"/>
      <w:bookmarkStart w:id="273" w:name="_Toc34388590"/>
      <w:bookmarkStart w:id="274" w:name="_Toc34404361"/>
      <w:bookmarkStart w:id="275" w:name="_Toc45282189"/>
      <w:bookmarkStart w:id="276" w:name="_Toc45882575"/>
      <w:bookmarkStart w:id="277" w:name="_Toc51951125"/>
      <w:bookmarkStart w:id="278" w:name="_Toc59208879"/>
      <w:bookmarkStart w:id="279" w:name="_Toc75734717"/>
      <w:bookmarkStart w:id="280" w:name="_Toc178268780"/>
      <w:bookmarkEnd w:id="272"/>
      <w:r w:rsidRPr="00AA0213">
        <w:t>5.3.</w:t>
      </w:r>
      <w:r>
        <w:t>2</w:t>
      </w:r>
      <w:r w:rsidRPr="00AA0213">
        <w:t>.</w:t>
      </w:r>
      <w:r>
        <w:t>6</w:t>
      </w:r>
      <w:r w:rsidRPr="00AA0213">
        <w:tab/>
        <w:t xml:space="preserve">Abnormal cases on the </w:t>
      </w:r>
      <w:r>
        <w:t>UE</w:t>
      </w:r>
      <w:bookmarkEnd w:id="270"/>
      <w:bookmarkEnd w:id="273"/>
      <w:bookmarkEnd w:id="274"/>
      <w:bookmarkEnd w:id="275"/>
      <w:bookmarkEnd w:id="276"/>
      <w:bookmarkEnd w:id="277"/>
      <w:bookmarkEnd w:id="278"/>
      <w:bookmarkEnd w:id="279"/>
      <w:bookmarkEnd w:id="280"/>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81" w:name="_CR6"/>
      <w:bookmarkStart w:id="282" w:name="_Toc25070676"/>
      <w:bookmarkStart w:id="283" w:name="_Toc34388591"/>
      <w:bookmarkStart w:id="284" w:name="_Toc34404362"/>
      <w:bookmarkStart w:id="285" w:name="_Toc45282190"/>
      <w:bookmarkStart w:id="286" w:name="_Toc45882576"/>
      <w:bookmarkStart w:id="287" w:name="_Toc51951126"/>
      <w:bookmarkStart w:id="288" w:name="_Toc59208880"/>
      <w:bookmarkStart w:id="289" w:name="_Toc75734718"/>
      <w:bookmarkStart w:id="290" w:name="_Toc178268781"/>
      <w:bookmarkEnd w:id="281"/>
      <w:r>
        <w:t>6</w:t>
      </w:r>
      <w:r>
        <w:tab/>
        <w:t>V2X communication</w:t>
      </w:r>
      <w:bookmarkEnd w:id="197"/>
      <w:bookmarkEnd w:id="271"/>
      <w:bookmarkEnd w:id="282"/>
      <w:bookmarkEnd w:id="283"/>
      <w:bookmarkEnd w:id="284"/>
      <w:bookmarkEnd w:id="285"/>
      <w:bookmarkEnd w:id="286"/>
      <w:bookmarkEnd w:id="287"/>
      <w:bookmarkEnd w:id="288"/>
      <w:bookmarkEnd w:id="289"/>
      <w:bookmarkEnd w:id="290"/>
    </w:p>
    <w:p w14:paraId="373CB17B" w14:textId="77777777" w:rsidR="008E33F7" w:rsidRPr="00F1445B" w:rsidRDefault="008E33F7" w:rsidP="00CC0F60">
      <w:pPr>
        <w:pStyle w:val="Heading2"/>
        <w:rPr>
          <w:noProof/>
          <w:lang w:val="en-US"/>
        </w:rPr>
      </w:pPr>
      <w:bookmarkStart w:id="291" w:name="_CR6_1"/>
      <w:bookmarkStart w:id="292" w:name="_Toc533170263"/>
      <w:bookmarkStart w:id="293" w:name="_Toc22039967"/>
      <w:bookmarkStart w:id="294" w:name="_Toc25070677"/>
      <w:bookmarkStart w:id="295" w:name="_Toc34388592"/>
      <w:bookmarkStart w:id="296" w:name="_Toc34404363"/>
      <w:bookmarkStart w:id="297" w:name="_Toc45282191"/>
      <w:bookmarkStart w:id="298" w:name="_Toc45882577"/>
      <w:bookmarkStart w:id="299" w:name="_Toc51951127"/>
      <w:bookmarkStart w:id="300" w:name="_Toc59208881"/>
      <w:bookmarkStart w:id="301" w:name="_Toc75734719"/>
      <w:bookmarkStart w:id="302" w:name="_Toc178268782"/>
      <w:bookmarkEnd w:id="29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92"/>
      <w:bookmarkEnd w:id="293"/>
      <w:bookmarkEnd w:id="294"/>
      <w:bookmarkEnd w:id="295"/>
      <w:bookmarkEnd w:id="296"/>
      <w:bookmarkEnd w:id="297"/>
      <w:bookmarkEnd w:id="298"/>
      <w:bookmarkEnd w:id="299"/>
      <w:bookmarkEnd w:id="300"/>
      <w:bookmarkEnd w:id="301"/>
      <w:bookmarkEnd w:id="302"/>
    </w:p>
    <w:p w14:paraId="2E717A1A" w14:textId="77777777" w:rsidR="008E33F7" w:rsidRPr="00F1445B" w:rsidRDefault="008E33F7" w:rsidP="00CC0F60">
      <w:pPr>
        <w:pStyle w:val="Heading3"/>
        <w:rPr>
          <w:noProof/>
          <w:lang w:val="en-US"/>
        </w:rPr>
      </w:pPr>
      <w:bookmarkStart w:id="303" w:name="_CR6_1_1"/>
      <w:bookmarkStart w:id="304" w:name="_Toc533170264"/>
      <w:bookmarkStart w:id="305" w:name="_Toc22039968"/>
      <w:bookmarkStart w:id="306" w:name="_Toc25070678"/>
      <w:bookmarkStart w:id="307" w:name="_Toc34388593"/>
      <w:bookmarkStart w:id="308" w:name="_Toc34404364"/>
      <w:bookmarkStart w:id="309" w:name="_Toc45282192"/>
      <w:bookmarkStart w:id="310" w:name="_Toc45882578"/>
      <w:bookmarkStart w:id="311" w:name="_Toc51951128"/>
      <w:bookmarkStart w:id="312" w:name="_Toc59208882"/>
      <w:bookmarkStart w:id="313" w:name="_Toc75734720"/>
      <w:bookmarkStart w:id="314" w:name="_Toc533170271"/>
      <w:bookmarkStart w:id="315" w:name="_Toc178268783"/>
      <w:bookmarkEnd w:id="303"/>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04"/>
      <w:bookmarkEnd w:id="305"/>
      <w:bookmarkEnd w:id="306"/>
      <w:bookmarkEnd w:id="307"/>
      <w:bookmarkEnd w:id="308"/>
      <w:bookmarkEnd w:id="309"/>
      <w:bookmarkEnd w:id="310"/>
      <w:bookmarkEnd w:id="311"/>
      <w:bookmarkEnd w:id="312"/>
      <w:bookmarkEnd w:id="313"/>
      <w:bookmarkEnd w:id="315"/>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316" w:name="_CR6_1_2"/>
      <w:bookmarkStart w:id="317" w:name="_Toc22039969"/>
      <w:bookmarkStart w:id="318" w:name="_Toc25070679"/>
      <w:bookmarkStart w:id="319" w:name="_Toc34388594"/>
      <w:bookmarkStart w:id="320" w:name="_Toc34404365"/>
      <w:bookmarkStart w:id="321" w:name="_Toc45282193"/>
      <w:bookmarkStart w:id="322" w:name="_Toc45882579"/>
      <w:bookmarkStart w:id="323" w:name="_Toc51951129"/>
      <w:bookmarkStart w:id="324" w:name="_Toc59208883"/>
      <w:bookmarkStart w:id="325" w:name="_Toc75734721"/>
      <w:bookmarkStart w:id="326" w:name="_Toc178268784"/>
      <w:bookmarkEnd w:id="316"/>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17"/>
      <w:bookmarkEnd w:id="318"/>
      <w:bookmarkEnd w:id="319"/>
      <w:bookmarkEnd w:id="320"/>
      <w:bookmarkEnd w:id="321"/>
      <w:bookmarkEnd w:id="322"/>
      <w:bookmarkEnd w:id="323"/>
      <w:bookmarkEnd w:id="324"/>
      <w:bookmarkEnd w:id="325"/>
      <w:bookmarkEnd w:id="326"/>
    </w:p>
    <w:p w14:paraId="1EFC919F" w14:textId="77777777" w:rsidR="008E33F7" w:rsidRPr="00987307" w:rsidRDefault="008E33F7" w:rsidP="00CC0F60">
      <w:pPr>
        <w:pStyle w:val="Heading4"/>
      </w:pPr>
      <w:bookmarkStart w:id="327" w:name="_CR6_1_2_1"/>
      <w:bookmarkStart w:id="328" w:name="_Toc22039970"/>
      <w:bookmarkStart w:id="329" w:name="_Toc25070680"/>
      <w:bookmarkStart w:id="330" w:name="_Toc34388595"/>
      <w:bookmarkStart w:id="331" w:name="_Toc34404366"/>
      <w:bookmarkStart w:id="332" w:name="_Toc45282194"/>
      <w:bookmarkStart w:id="333" w:name="_Toc45882580"/>
      <w:bookmarkStart w:id="334" w:name="_Toc51951130"/>
      <w:bookmarkStart w:id="335" w:name="_Toc59208884"/>
      <w:bookmarkStart w:id="336" w:name="_Toc75734722"/>
      <w:bookmarkStart w:id="337" w:name="_Toc178268785"/>
      <w:bookmarkEnd w:id="327"/>
      <w:r w:rsidRPr="00987307">
        <w:t>6.1.</w:t>
      </w:r>
      <w:r>
        <w:t>2</w:t>
      </w:r>
      <w:r w:rsidRPr="00987307">
        <w:t>.1</w:t>
      </w:r>
      <w:r w:rsidRPr="00987307">
        <w:tab/>
        <w:t>Overview</w:t>
      </w:r>
      <w:bookmarkEnd w:id="328"/>
      <w:bookmarkEnd w:id="329"/>
      <w:bookmarkEnd w:id="330"/>
      <w:bookmarkEnd w:id="331"/>
      <w:bookmarkEnd w:id="332"/>
      <w:bookmarkEnd w:id="333"/>
      <w:bookmarkEnd w:id="334"/>
      <w:bookmarkEnd w:id="335"/>
      <w:bookmarkEnd w:id="336"/>
      <w:bookmarkEnd w:id="33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38" w:name="_Toc22039971"/>
      <w:bookmarkStart w:id="339" w:name="_Toc25070681"/>
      <w:bookmarkStart w:id="340" w:name="_Toc525231185"/>
      <w:bookmarkStart w:id="341" w:name="_Toc8836202"/>
      <w:r>
        <w:rPr>
          <w:lang w:eastAsia="zh-CN"/>
        </w:rPr>
        <w:lastRenderedPageBreak/>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42" w:name="_Toc34388596"/>
      <w:bookmarkStart w:id="34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44" w:name="_CR6_1_2_2"/>
      <w:bookmarkStart w:id="345" w:name="_Toc45282195"/>
      <w:bookmarkStart w:id="346" w:name="_Toc45882581"/>
      <w:bookmarkStart w:id="347" w:name="_Toc51951131"/>
      <w:bookmarkStart w:id="348" w:name="_Toc59208885"/>
      <w:bookmarkStart w:id="349" w:name="_Toc75734723"/>
      <w:bookmarkStart w:id="350" w:name="_Toc178268786"/>
      <w:bookmarkEnd w:id="344"/>
      <w:r>
        <w:t>6.1.2.2</w:t>
      </w:r>
      <w:r w:rsidRPr="00183538">
        <w:tab/>
      </w:r>
      <w:r>
        <w:t>PC5 unicast</w:t>
      </w:r>
      <w:r w:rsidRPr="00183538">
        <w:t xml:space="preserve"> </w:t>
      </w:r>
      <w:r>
        <w:t>link establishment</w:t>
      </w:r>
      <w:r w:rsidRPr="00183538">
        <w:t xml:space="preserve"> procedure</w:t>
      </w:r>
      <w:bookmarkEnd w:id="338"/>
      <w:bookmarkEnd w:id="339"/>
      <w:bookmarkEnd w:id="342"/>
      <w:bookmarkEnd w:id="343"/>
      <w:bookmarkEnd w:id="345"/>
      <w:bookmarkEnd w:id="346"/>
      <w:bookmarkEnd w:id="347"/>
      <w:bookmarkEnd w:id="348"/>
      <w:bookmarkEnd w:id="349"/>
      <w:bookmarkEnd w:id="350"/>
    </w:p>
    <w:p w14:paraId="1E414F1B" w14:textId="77777777" w:rsidR="008E33F7" w:rsidRPr="00183538" w:rsidRDefault="008E33F7" w:rsidP="00CC0F60">
      <w:pPr>
        <w:pStyle w:val="Heading5"/>
      </w:pPr>
      <w:bookmarkStart w:id="351" w:name="_CR6_1_2_2_1"/>
      <w:bookmarkStart w:id="352" w:name="_Toc22039972"/>
      <w:bookmarkStart w:id="353" w:name="_Toc25070682"/>
      <w:bookmarkStart w:id="354" w:name="_Toc34388597"/>
      <w:bookmarkStart w:id="355" w:name="_Toc34404368"/>
      <w:bookmarkStart w:id="356" w:name="_Toc45282196"/>
      <w:bookmarkStart w:id="357" w:name="_Toc45882582"/>
      <w:bookmarkStart w:id="358" w:name="_Toc51951132"/>
      <w:bookmarkStart w:id="359" w:name="_Toc59208886"/>
      <w:bookmarkStart w:id="360" w:name="_Toc75734724"/>
      <w:bookmarkStart w:id="361" w:name="_Toc178268787"/>
      <w:bookmarkEnd w:id="351"/>
      <w:r>
        <w:t>6.1.2.2.1</w:t>
      </w:r>
      <w:r w:rsidRPr="00183538">
        <w:tab/>
        <w:t>General</w:t>
      </w:r>
      <w:bookmarkEnd w:id="352"/>
      <w:bookmarkEnd w:id="353"/>
      <w:bookmarkEnd w:id="354"/>
      <w:bookmarkEnd w:id="355"/>
      <w:bookmarkEnd w:id="356"/>
      <w:bookmarkEnd w:id="357"/>
      <w:bookmarkEnd w:id="358"/>
      <w:bookmarkEnd w:id="359"/>
      <w:bookmarkEnd w:id="360"/>
      <w:bookmarkEnd w:id="361"/>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6178CBBD" w14:textId="6D4A6449" w:rsidR="00F17C74" w:rsidRDefault="008E33F7" w:rsidP="00E13D1E">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62" w:name="_CR6_1_2_2_2"/>
      <w:bookmarkStart w:id="363" w:name="_Toc22039973"/>
      <w:bookmarkStart w:id="364" w:name="_Toc25070683"/>
      <w:bookmarkStart w:id="365" w:name="_Toc34388598"/>
      <w:bookmarkStart w:id="366" w:name="_Toc34404369"/>
      <w:bookmarkStart w:id="367" w:name="_Toc45282197"/>
      <w:bookmarkStart w:id="368" w:name="_Toc45882583"/>
      <w:bookmarkStart w:id="369" w:name="_Toc51951133"/>
      <w:bookmarkStart w:id="370" w:name="_Toc59208887"/>
      <w:bookmarkStart w:id="371" w:name="_Toc75734725"/>
      <w:bookmarkStart w:id="372" w:name="_Toc178268788"/>
      <w:bookmarkEnd w:id="362"/>
      <w:r>
        <w:t>6.1.2.2.</w:t>
      </w:r>
      <w:r w:rsidRPr="00183538">
        <w:t>2</w:t>
      </w:r>
      <w:r w:rsidRPr="00183538">
        <w:tab/>
      </w:r>
      <w:r>
        <w:t>PC5 unicast link establishment</w:t>
      </w:r>
      <w:r w:rsidRPr="00183538">
        <w:t xml:space="preserve"> procedure initiation by initiating UE</w:t>
      </w:r>
      <w:bookmarkEnd w:id="363"/>
      <w:bookmarkEnd w:id="364"/>
      <w:bookmarkEnd w:id="365"/>
      <w:bookmarkEnd w:id="366"/>
      <w:bookmarkEnd w:id="367"/>
      <w:bookmarkEnd w:id="368"/>
      <w:bookmarkEnd w:id="369"/>
      <w:bookmarkEnd w:id="370"/>
      <w:bookmarkEnd w:id="371"/>
      <w:bookmarkEnd w:id="372"/>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05A45DF1" w:rsidR="008E33F7" w:rsidRDefault="008E33F7" w:rsidP="008E33F7">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32659E58"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69B06461" w14:textId="7F786E3B"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00950963">
        <w:t>; and</w:t>
      </w:r>
    </w:p>
    <w:p w14:paraId="346D7AC0" w14:textId="63A199CB" w:rsidR="00F047E1" w:rsidRDefault="00BE74E9" w:rsidP="00F047E1">
      <w:pPr>
        <w:pStyle w:val="B1"/>
        <w:rPr>
          <w:lang w:eastAsia="zh-CN"/>
        </w:rPr>
      </w:pPr>
      <w:r>
        <w:rPr>
          <w:lang w:eastAsia="zh-CN"/>
        </w:rPr>
        <w:t>j</w:t>
      </w:r>
      <w:r w:rsidR="00F047E1">
        <w:rPr>
          <w:lang w:eastAsia="zh-CN"/>
        </w:rPr>
        <w:t>)</w:t>
      </w:r>
      <w:r w:rsidR="00F047E1">
        <w:rPr>
          <w:lang w:eastAsia="zh-CN"/>
        </w:rPr>
        <w:tab/>
      </w:r>
      <w:r w:rsidR="00F047E1">
        <w:t xml:space="preserve">shall </w:t>
      </w:r>
      <w:r w:rsidR="00F047E1" w:rsidRPr="00C33F68">
        <w:t>include the</w:t>
      </w:r>
      <w:r w:rsidR="00F047E1" w:rsidRPr="00C33F68">
        <w:rPr>
          <w:lang w:eastAsia="zh-CN"/>
        </w:rPr>
        <w:t xml:space="preserve"> </w:t>
      </w:r>
      <w:r w:rsidR="00F047E1">
        <w:rPr>
          <w:lang w:eastAsia="zh-CN"/>
        </w:rPr>
        <w:t>RSPP m</w:t>
      </w:r>
      <w:r w:rsidR="00F047E1" w:rsidRPr="00C33F68">
        <w:rPr>
          <w:lang w:eastAsia="zh-CN"/>
        </w:rPr>
        <w:t xml:space="preserve">etadata to provide the </w:t>
      </w:r>
      <w:r w:rsidR="00F047E1">
        <w:rPr>
          <w:lang w:eastAsia="zh-CN"/>
        </w:rPr>
        <w:t>RSPP</w:t>
      </w:r>
      <w:r w:rsidR="00F047E1" w:rsidRPr="00C33F68">
        <w:rPr>
          <w:lang w:eastAsia="zh-CN"/>
        </w:rPr>
        <w:t xml:space="preserve"> metadata information</w:t>
      </w:r>
      <w:r w:rsidR="00F047E1">
        <w:rPr>
          <w:lang w:eastAsia="zh-CN"/>
        </w:rPr>
        <w:t xml:space="preserve"> e.g., </w:t>
      </w:r>
      <w:r w:rsidR="00F047E1" w:rsidRPr="00F16E8A">
        <w:rPr>
          <w:lang w:eastAsia="zh-CN"/>
        </w:rPr>
        <w:t xml:space="preserve">the specific </w:t>
      </w:r>
      <w:r w:rsidR="00F047E1">
        <w:rPr>
          <w:lang w:eastAsia="zh-CN"/>
        </w:rPr>
        <w:t>r</w:t>
      </w:r>
      <w:r w:rsidR="00F047E1" w:rsidRPr="00F16E8A">
        <w:rPr>
          <w:lang w:eastAsia="zh-CN"/>
        </w:rPr>
        <w:t>ole(s) to be discovered</w:t>
      </w:r>
      <w:r w:rsidR="00F047E1">
        <w:rPr>
          <w:lang w:eastAsia="zh-CN"/>
        </w:rPr>
        <w:t xml:space="preserve"> if the</w:t>
      </w:r>
      <w:r w:rsidR="00F047E1" w:rsidRPr="000B7B82">
        <w:t xml:space="preserve"> </w:t>
      </w:r>
      <w:r w:rsidR="00F047E1">
        <w:t>V2X service identifier</w:t>
      </w:r>
      <w:r>
        <w:t xml:space="preserve"> is</w:t>
      </w:r>
      <w:r w:rsidR="00F047E1">
        <w:t xml:space="preserve"> indicating "ranging and sidelink positioning".</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lastRenderedPageBreak/>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5pt;height:211pt" o:ole="">
            <v:imagedata r:id="rId16" o:title=""/>
          </v:shape>
          <o:OLEObject Type="Embed" ProgID="Visio.Drawing.15" ShapeID="_x0000_i1028" DrawAspect="Content" ObjectID="_1788881562" r:id="rId17"/>
        </w:object>
      </w:r>
    </w:p>
    <w:p w14:paraId="610E22DC" w14:textId="77777777" w:rsidR="008E33F7" w:rsidRDefault="008E33F7" w:rsidP="008E33F7">
      <w:pPr>
        <w:pStyle w:val="TF"/>
      </w:pPr>
      <w:bookmarkStart w:id="373" w:name="_CRFigure6_1_2_2_2"/>
      <w:r w:rsidRPr="00183538">
        <w:t>Figure</w:t>
      </w:r>
      <w:r>
        <w:rPr>
          <w:rFonts w:cs="Arial"/>
        </w:rPr>
        <w:t> </w:t>
      </w:r>
      <w:bookmarkEnd w:id="373"/>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74" w:name="_MCCTEMPBM_CRPT07900000___4"/>
      <w:r>
        <w:rPr>
          <w:noProof/>
          <w:lang w:val="en-US" w:eastAsia="en-US"/>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A316E8" w:rsidRPr="00DE0AE9" w:rsidRDefault="00A316E8"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A316E8" w:rsidRPr="00DE0AE9" w:rsidRDefault="00A316E8"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A316E8" w:rsidRPr="00DE0AE9" w:rsidRDefault="00A316E8"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A316E8" w:rsidRPr="00DE0AE9" w:rsidRDefault="00A316E8"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A316E8" w:rsidRPr="00DE0AE9" w:rsidRDefault="00A316E8"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A316E8" w:rsidRPr="00DE0AE9" w:rsidRDefault="00A316E8"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A316E8" w:rsidRPr="00DE0AE9" w:rsidRDefault="00A316E8"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A316E8" w:rsidRPr="00DE0AE9" w:rsidRDefault="00A316E8"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A316E8" w:rsidRPr="00DE0AE9" w:rsidRDefault="00A316E8"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A316E8" w:rsidRPr="00DE0AE9" w:rsidRDefault="00A316E8"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A316E8" w:rsidRPr="00DE0AE9" w:rsidRDefault="00A316E8"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A316E8" w:rsidRPr="00DE0AE9" w:rsidRDefault="00A316E8"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A316E8" w:rsidRPr="00DE0AE9" w:rsidRDefault="00A316E8"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A316E8" w:rsidRPr="00DE0AE9" w:rsidRDefault="00A316E8"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p w14:paraId="4CB0BF5A" w14:textId="77777777" w:rsidR="008E33F7" w:rsidRPr="00183538" w:rsidRDefault="008E33F7" w:rsidP="008E33F7">
      <w:pPr>
        <w:pStyle w:val="TF"/>
      </w:pPr>
      <w:bookmarkStart w:id="375" w:name="_CRFigure6_1_2_2_3"/>
      <w:bookmarkEnd w:id="374"/>
      <w:r w:rsidRPr="00A24551">
        <w:t>Figure</w:t>
      </w:r>
      <w:r w:rsidRPr="00A24551">
        <w:rPr>
          <w:rFonts w:cs="Arial"/>
        </w:rPr>
        <w:t> </w:t>
      </w:r>
      <w:bookmarkEnd w:id="375"/>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76" w:name="_CR6_1_2_2_3"/>
      <w:bookmarkStart w:id="377" w:name="_Toc22039974"/>
      <w:bookmarkStart w:id="378" w:name="_Toc25070684"/>
      <w:bookmarkStart w:id="379" w:name="_Toc34388599"/>
      <w:bookmarkStart w:id="380" w:name="_Toc34404370"/>
      <w:bookmarkStart w:id="381" w:name="_Toc45282198"/>
      <w:bookmarkStart w:id="382" w:name="_Toc45882584"/>
      <w:bookmarkStart w:id="383" w:name="_Toc51951134"/>
      <w:bookmarkStart w:id="384" w:name="_Toc59208888"/>
      <w:bookmarkStart w:id="385" w:name="_Toc75734726"/>
      <w:bookmarkStart w:id="386" w:name="_Toc178268789"/>
      <w:bookmarkEnd w:id="376"/>
      <w:r>
        <w:lastRenderedPageBreak/>
        <w:t>6.1.2.2.</w:t>
      </w:r>
      <w:r w:rsidRPr="00183538">
        <w:t>3</w:t>
      </w:r>
      <w:r w:rsidRPr="00183538">
        <w:tab/>
      </w:r>
      <w:r>
        <w:t>PC5 unicast link establishment</w:t>
      </w:r>
      <w:r w:rsidRPr="00183538">
        <w:t xml:space="preserve"> procedure accepted by the target UE</w:t>
      </w:r>
      <w:bookmarkEnd w:id="377"/>
      <w:bookmarkEnd w:id="378"/>
      <w:bookmarkEnd w:id="379"/>
      <w:bookmarkEnd w:id="380"/>
      <w:bookmarkEnd w:id="381"/>
      <w:bookmarkEnd w:id="382"/>
      <w:bookmarkEnd w:id="383"/>
      <w:bookmarkEnd w:id="384"/>
      <w:bookmarkEnd w:id="385"/>
      <w:bookmarkEnd w:id="386"/>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87"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87"/>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662F3D13"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s layer-2 ID has been used in previous PC5 unicast link with the same peer.</w:t>
      </w:r>
    </w:p>
    <w:p w14:paraId="1496E009" w14:textId="77777777" w:rsidR="008E33F7" w:rsidRDefault="008E33F7" w:rsidP="008E33F7">
      <w:r>
        <w:t>If:</w:t>
      </w:r>
    </w:p>
    <w:p w14:paraId="7B1D70A3" w14:textId="4A29CC96" w:rsidR="008E33F7"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w:t>
      </w:r>
      <w:r w:rsidR="005E7880">
        <w:t xml:space="preserve"> and</w:t>
      </w:r>
    </w:p>
    <w:p w14:paraId="63EC9AF6" w14:textId="187BD54D" w:rsidR="00446F61" w:rsidRPr="0062039B" w:rsidRDefault="00446F61" w:rsidP="008E33F7">
      <w:pPr>
        <w:pStyle w:val="B1"/>
      </w:pPr>
      <w:r>
        <w:tab/>
        <w:t xml:space="preserve">the target UE </w:t>
      </w:r>
      <w:r>
        <w:rPr>
          <w:lang w:val="en-US"/>
        </w:rPr>
        <w:t xml:space="preserve">matches the indicated UE role </w:t>
      </w:r>
      <w:r w:rsidRPr="00C33F68">
        <w:t>include</w:t>
      </w:r>
      <w:r>
        <w:t>d in</w:t>
      </w:r>
      <w:r w:rsidRPr="00C33F68">
        <w:t xml:space="preserve"> the</w:t>
      </w:r>
      <w:r w:rsidRPr="00C33F68">
        <w:rPr>
          <w:lang w:eastAsia="zh-CN"/>
        </w:rPr>
        <w:t xml:space="preserve"> </w:t>
      </w:r>
      <w:r>
        <w:rPr>
          <w:lang w:eastAsia="zh-CN"/>
        </w:rPr>
        <w:t>RSPP m</w:t>
      </w:r>
      <w:r w:rsidRPr="00C33F68">
        <w:rPr>
          <w:lang w:eastAsia="zh-CN"/>
        </w:rPr>
        <w:t xml:space="preserve">etadata </w:t>
      </w:r>
      <w:r>
        <w:rPr>
          <w:lang w:val="en-US"/>
        </w:rPr>
        <w:t>if</w:t>
      </w:r>
      <w:r>
        <w:rPr>
          <w:lang w:eastAsia="zh-CN"/>
        </w:rPr>
        <w:t xml:space="preserve"> the</w:t>
      </w:r>
      <w:r w:rsidRPr="000B7B82">
        <w:t xml:space="preserve"> </w:t>
      </w:r>
      <w:r>
        <w:t xml:space="preserve">V2X service identifier </w:t>
      </w:r>
      <w:r w:rsidR="00BE74E9">
        <w:t xml:space="preserve">is </w:t>
      </w:r>
      <w:r>
        <w:t>indicating "ranging and sidelink positioning";</w:t>
      </w:r>
      <w:r w:rsidRPr="0062039B">
        <w:t xml:space="preserve"> or</w:t>
      </w:r>
    </w:p>
    <w:p w14:paraId="33772656" w14:textId="3A6C7E2E"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r w:rsidR="007F6B71">
        <w:t xml:space="preserve"> and</w:t>
      </w:r>
    </w:p>
    <w:p w14:paraId="510F2F56" w14:textId="4995F243" w:rsidR="00E73793" w:rsidRPr="007F0BCF" w:rsidRDefault="00E73793" w:rsidP="007F0BCF">
      <w:pPr>
        <w:pStyle w:val="B1"/>
        <w:overflowPunct/>
        <w:autoSpaceDE/>
        <w:autoSpaceDN/>
        <w:adjustRightInd/>
        <w:textAlignment w:val="auto"/>
        <w:rPr>
          <w:rFonts w:eastAsia="SimSun"/>
          <w:lang w:eastAsia="en-US"/>
        </w:rPr>
      </w:pPr>
      <w:r w:rsidRPr="007F0BCF">
        <w:rPr>
          <w:rFonts w:eastAsia="SimSun"/>
          <w:lang w:eastAsia="en-US"/>
        </w:rPr>
        <w:tab/>
        <w:t xml:space="preserve">the target UE matches the indicated UE role included in the RSPP metadata if the V2X service identifier </w:t>
      </w:r>
      <w:r w:rsidR="00BE74E9">
        <w:rPr>
          <w:rFonts w:eastAsia="SimSun"/>
          <w:lang w:eastAsia="en-US"/>
        </w:rPr>
        <w:t xml:space="preserve">is </w:t>
      </w:r>
      <w:r w:rsidRPr="007F0BCF">
        <w:rPr>
          <w:rFonts w:eastAsia="SimSun"/>
          <w:lang w:eastAsia="en-US"/>
        </w:rPr>
        <w:t>indicating "ranging and sidelink positioning";</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lastRenderedPageBreak/>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409A79C6"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67E0EC94" w14:textId="77777777" w:rsidR="00941959" w:rsidRDefault="008E33F7" w:rsidP="008E33F7">
      <w:pPr>
        <w:pStyle w:val="B1"/>
      </w:pPr>
      <w:bookmarkStart w:id="388" w:name="_Toc22039975"/>
      <w:bookmarkStart w:id="389" w:name="_Toc25070685"/>
      <w:bookmarkStart w:id="390" w:name="_Toc34388600"/>
      <w:bookmarkStart w:id="391"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rsidR="00301EDD">
        <w:t>; and</w:t>
      </w:r>
    </w:p>
    <w:p w14:paraId="3B343DCE" w14:textId="013E6E43" w:rsidR="008E33F7" w:rsidRDefault="0096792D" w:rsidP="00941959">
      <w:pPr>
        <w:pStyle w:val="B1"/>
      </w:pPr>
      <w:r>
        <w:t>f</w:t>
      </w:r>
      <w:r w:rsidR="00941959">
        <w:t>)</w:t>
      </w:r>
      <w:r w:rsidR="00941959">
        <w:tab/>
      </w:r>
      <w:r w:rsidR="00941959" w:rsidRPr="00E712EA">
        <w:t xml:space="preserve">shall include </w:t>
      </w:r>
      <w:r w:rsidR="00941959" w:rsidRPr="00C33F68">
        <w:t>the</w:t>
      </w:r>
      <w:r w:rsidR="00941959" w:rsidRPr="00C33F68">
        <w:rPr>
          <w:lang w:eastAsia="zh-CN"/>
        </w:rPr>
        <w:t xml:space="preserve"> </w:t>
      </w:r>
      <w:r w:rsidR="00941959">
        <w:rPr>
          <w:lang w:eastAsia="zh-CN"/>
        </w:rPr>
        <w:t>RSPP m</w:t>
      </w:r>
      <w:r w:rsidR="00941959" w:rsidRPr="00C33F68">
        <w:rPr>
          <w:lang w:eastAsia="zh-CN"/>
        </w:rPr>
        <w:t xml:space="preserve">etadata IE to provide the </w:t>
      </w:r>
      <w:r w:rsidR="00941959">
        <w:rPr>
          <w:lang w:eastAsia="zh-CN"/>
        </w:rPr>
        <w:t>RSPP</w:t>
      </w:r>
      <w:r w:rsidR="00941959" w:rsidRPr="00C33F68">
        <w:rPr>
          <w:lang w:eastAsia="zh-CN"/>
        </w:rPr>
        <w:t xml:space="preserve"> metadata information</w:t>
      </w:r>
      <w:r w:rsidR="00941959">
        <w:rPr>
          <w:lang w:eastAsia="zh-CN"/>
        </w:rPr>
        <w:t xml:space="preserve"> e.g., </w:t>
      </w:r>
      <w:r w:rsidR="00941959" w:rsidRPr="00F16E8A">
        <w:rPr>
          <w:lang w:eastAsia="zh-CN"/>
        </w:rPr>
        <w:t xml:space="preserve">the specific </w:t>
      </w:r>
      <w:r w:rsidR="00941959">
        <w:rPr>
          <w:lang w:eastAsia="zh-CN"/>
        </w:rPr>
        <w:t>r</w:t>
      </w:r>
      <w:r w:rsidR="00941959" w:rsidRPr="00F16E8A">
        <w:rPr>
          <w:lang w:eastAsia="zh-CN"/>
        </w:rPr>
        <w:t xml:space="preserve">ole(s) of the </w:t>
      </w:r>
      <w:r w:rsidR="00941959">
        <w:rPr>
          <w:lang w:eastAsia="zh-CN"/>
        </w:rPr>
        <w:t>target</w:t>
      </w:r>
      <w:r w:rsidR="00941959" w:rsidRPr="00F16E8A">
        <w:rPr>
          <w:lang w:eastAsia="zh-CN"/>
        </w:rPr>
        <w:t xml:space="preserve"> UE</w:t>
      </w:r>
      <w:r w:rsidR="00941959">
        <w:rPr>
          <w:lang w:val="en-US"/>
        </w:rPr>
        <w:t xml:space="preserve"> if</w:t>
      </w:r>
      <w:r w:rsidR="00941959">
        <w:rPr>
          <w:lang w:eastAsia="zh-CN"/>
        </w:rPr>
        <w:t xml:space="preserve"> the</w:t>
      </w:r>
      <w:r w:rsidR="00941959" w:rsidRPr="000B7B82">
        <w:t xml:space="preserve"> </w:t>
      </w:r>
      <w:r w:rsidR="00941959">
        <w:t>V2X service identifier received in the</w:t>
      </w:r>
      <w:r w:rsidR="00941959" w:rsidRPr="005875C4">
        <w:t xml:space="preserve"> </w:t>
      </w:r>
      <w:r w:rsidR="00941959" w:rsidRPr="001B76E9">
        <w:t>DIRECT</w:t>
      </w:r>
      <w:r w:rsidR="00941959">
        <w:t xml:space="preserve"> </w:t>
      </w:r>
      <w:r w:rsidR="00941959" w:rsidRPr="001B76E9">
        <w:t>LINK</w:t>
      </w:r>
      <w:r w:rsidR="00941959">
        <w:t xml:space="preserve"> ESTABLISHMENT </w:t>
      </w:r>
      <w:r w:rsidR="00941959" w:rsidRPr="001B76E9">
        <w:t>REQUEST</w:t>
      </w:r>
      <w:r w:rsidR="00941959" w:rsidRPr="00183538">
        <w:t xml:space="preserve"> message</w:t>
      </w:r>
      <w:r w:rsidR="00941959">
        <w:t xml:space="preserve"> </w:t>
      </w:r>
      <w:r w:rsidR="00BE74E9">
        <w:t xml:space="preserve">is </w:t>
      </w:r>
      <w:r w:rsidR="00941959">
        <w:t>indicating "ranging and sidelink positioning"</w:t>
      </w:r>
      <w:r w:rsidR="00941959">
        <w:rPr>
          <w:lang w:eastAsia="zh-CN"/>
        </w:rP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92" w:name="_CR6_1_2_2_4"/>
      <w:bookmarkStart w:id="393" w:name="_Toc45282199"/>
      <w:bookmarkStart w:id="394" w:name="_Toc45882585"/>
      <w:bookmarkStart w:id="395" w:name="_Toc51951135"/>
      <w:bookmarkStart w:id="396" w:name="_Toc59208889"/>
      <w:bookmarkStart w:id="397" w:name="_Toc75734727"/>
      <w:bookmarkStart w:id="398" w:name="_Toc178268790"/>
      <w:bookmarkEnd w:id="392"/>
      <w:r>
        <w:t>6.1.2.2.4</w:t>
      </w:r>
      <w:r w:rsidRPr="00183538">
        <w:tab/>
      </w:r>
      <w:r>
        <w:t>PC5 unicast link establishment</w:t>
      </w:r>
      <w:r w:rsidRPr="00183538">
        <w:t xml:space="preserve"> procedure completion by the initiating UE</w:t>
      </w:r>
      <w:bookmarkEnd w:id="388"/>
      <w:bookmarkEnd w:id="389"/>
      <w:bookmarkEnd w:id="390"/>
      <w:bookmarkEnd w:id="391"/>
      <w:bookmarkEnd w:id="393"/>
      <w:bookmarkEnd w:id="394"/>
      <w:bookmarkEnd w:id="395"/>
      <w:bookmarkEnd w:id="396"/>
      <w:bookmarkEnd w:id="397"/>
      <w:bookmarkEnd w:id="398"/>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99" w:name="_Toc22039976"/>
      <w:bookmarkStart w:id="400" w:name="_Toc25070686"/>
      <w:bookmarkStart w:id="401" w:name="_Toc34388601"/>
      <w:bookmarkStart w:id="402"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lastRenderedPageBreak/>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403" w:name="_Toc45282200"/>
      <w:bookmarkStart w:id="404" w:name="_Toc45882586"/>
      <w:bookmarkStart w:id="405"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406" w:name="_CR6_1_2_2_5"/>
      <w:bookmarkStart w:id="407" w:name="_Toc59208890"/>
      <w:bookmarkStart w:id="408" w:name="_Toc75734728"/>
      <w:bookmarkStart w:id="409" w:name="_Toc178268791"/>
      <w:bookmarkEnd w:id="406"/>
      <w:r>
        <w:t>6.1.2.2.5</w:t>
      </w:r>
      <w:r w:rsidRPr="00CE238F">
        <w:tab/>
        <w:t>PC5 unicast link establishment procedure not accepted by the target UE</w:t>
      </w:r>
      <w:bookmarkEnd w:id="399"/>
      <w:bookmarkEnd w:id="400"/>
      <w:bookmarkEnd w:id="401"/>
      <w:bookmarkEnd w:id="402"/>
      <w:bookmarkEnd w:id="403"/>
      <w:bookmarkEnd w:id="404"/>
      <w:bookmarkEnd w:id="405"/>
      <w:bookmarkEnd w:id="407"/>
      <w:bookmarkEnd w:id="408"/>
      <w:bookmarkEnd w:id="409"/>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1A08D96A"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message .e.g. based on operator policy</w:t>
      </w:r>
      <w:r w:rsidR="00D450C5">
        <w:t>,</w:t>
      </w:r>
      <w:r>
        <w:t xml:space="preserve">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rsidR="00823A4A">
        <w:rPr>
          <w:noProof/>
          <w:lang w:eastAsia="zh-CN"/>
        </w:rPr>
        <w:t xml:space="preserve">, or the UE role </w:t>
      </w:r>
      <w:r w:rsidR="00823A4A" w:rsidRPr="00C33F68">
        <w:t>include</w:t>
      </w:r>
      <w:r w:rsidR="00823A4A">
        <w:t>d in</w:t>
      </w:r>
      <w:r w:rsidR="00823A4A" w:rsidRPr="00C33F68">
        <w:t xml:space="preserve"> the</w:t>
      </w:r>
      <w:r w:rsidR="00823A4A" w:rsidRPr="00C33F68">
        <w:rPr>
          <w:lang w:eastAsia="zh-CN"/>
        </w:rPr>
        <w:t xml:space="preserve"> </w:t>
      </w:r>
      <w:r w:rsidR="00823A4A">
        <w:rPr>
          <w:lang w:eastAsia="zh-CN"/>
        </w:rPr>
        <w:t>RSPP m</w:t>
      </w:r>
      <w:r w:rsidR="00823A4A" w:rsidRPr="00C33F68">
        <w:rPr>
          <w:lang w:eastAsia="zh-CN"/>
        </w:rPr>
        <w:t>etadata</w:t>
      </w:r>
      <w:r w:rsidR="00823A4A">
        <w:rPr>
          <w:noProof/>
          <w:lang w:eastAsia="zh-CN"/>
        </w:rPr>
        <w:t xml:space="preserve"> </w:t>
      </w:r>
      <w:r w:rsidR="00BE74E9">
        <w:rPr>
          <w:noProof/>
          <w:lang w:eastAsia="zh-CN"/>
        </w:rPr>
        <w:t xml:space="preserve">is </w:t>
      </w:r>
      <w:r w:rsidR="00823A4A">
        <w:rPr>
          <w:noProof/>
          <w:lang w:eastAsia="zh-CN"/>
        </w:rPr>
        <w:t>not matching</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lastRenderedPageBreak/>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410" w:name="_Toc25070687"/>
      <w:bookmarkStart w:id="411" w:name="_Toc34388602"/>
      <w:bookmarkStart w:id="412" w:name="_Toc34404373"/>
      <w:bookmarkStart w:id="413" w:name="_Toc45282201"/>
      <w:bookmarkStart w:id="414" w:name="_Toc45882587"/>
      <w:bookmarkStart w:id="415" w:name="_Toc51951137"/>
      <w:bookmarkStart w:id="416"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417" w:name="_CR6_1_2_2_6"/>
      <w:bookmarkStart w:id="418" w:name="_Toc59208891"/>
      <w:bookmarkStart w:id="419" w:name="_Toc75734729"/>
      <w:bookmarkStart w:id="420" w:name="_Toc178268792"/>
      <w:bookmarkEnd w:id="417"/>
      <w:r>
        <w:t>6.1.2.2.6</w:t>
      </w:r>
      <w:r w:rsidRPr="00CE238F">
        <w:tab/>
      </w:r>
      <w:r w:rsidRPr="00FD6318">
        <w:t>Abnormal cases</w:t>
      </w:r>
      <w:bookmarkEnd w:id="410"/>
      <w:bookmarkEnd w:id="411"/>
      <w:bookmarkEnd w:id="412"/>
      <w:bookmarkEnd w:id="413"/>
      <w:bookmarkEnd w:id="414"/>
      <w:bookmarkEnd w:id="415"/>
      <w:bookmarkEnd w:id="418"/>
      <w:bookmarkEnd w:id="419"/>
      <w:bookmarkEnd w:id="420"/>
    </w:p>
    <w:p w14:paraId="0D0F2D01" w14:textId="77777777" w:rsidR="008E33F7" w:rsidRPr="00FD6318" w:rsidRDefault="008E33F7" w:rsidP="00CC0F60">
      <w:pPr>
        <w:pStyle w:val="Heading6"/>
        <w:numPr>
          <w:ilvl w:val="5"/>
          <w:numId w:val="0"/>
        </w:numPr>
        <w:ind w:left="1152" w:hanging="432"/>
        <w:rPr>
          <w:lang w:eastAsia="zh-CN"/>
        </w:rPr>
      </w:pPr>
      <w:bookmarkStart w:id="421" w:name="_CR6_1_2_2_6_1"/>
      <w:bookmarkStart w:id="422" w:name="_Toc25070688"/>
      <w:bookmarkStart w:id="423" w:name="_Toc34388603"/>
      <w:bookmarkStart w:id="424" w:name="_Toc34404374"/>
      <w:bookmarkStart w:id="425" w:name="_Toc45282202"/>
      <w:bookmarkStart w:id="426" w:name="_Toc45882588"/>
      <w:bookmarkStart w:id="427" w:name="_Toc51951138"/>
      <w:bookmarkStart w:id="428" w:name="_Toc59208892"/>
      <w:bookmarkStart w:id="429" w:name="_Toc75734730"/>
      <w:bookmarkStart w:id="430" w:name="_Toc178268793"/>
      <w:bookmarkEnd w:id="421"/>
      <w:r>
        <w:rPr>
          <w:rFonts w:hint="eastAsia"/>
          <w:lang w:eastAsia="zh-CN"/>
        </w:rPr>
        <w:t>6.1.2.2.6.1</w:t>
      </w:r>
      <w:r>
        <w:rPr>
          <w:lang w:eastAsia="zh-CN"/>
        </w:rPr>
        <w:tab/>
      </w:r>
      <w:r w:rsidRPr="00FD6318">
        <w:rPr>
          <w:lang w:eastAsia="zh-CN"/>
        </w:rPr>
        <w:t>Abnormal cases at the initiating UE</w:t>
      </w:r>
      <w:bookmarkEnd w:id="422"/>
      <w:bookmarkEnd w:id="423"/>
      <w:bookmarkEnd w:id="424"/>
      <w:bookmarkEnd w:id="425"/>
      <w:bookmarkEnd w:id="426"/>
      <w:bookmarkEnd w:id="427"/>
      <w:bookmarkEnd w:id="428"/>
      <w:bookmarkEnd w:id="429"/>
      <w:bookmarkEnd w:id="430"/>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B643CE">
      <w:pPr>
        <w:pStyle w:val="B1"/>
      </w:pPr>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431" w:name="_CR6_1_2_2_6_2"/>
      <w:bookmarkStart w:id="432" w:name="_Toc25070689"/>
      <w:bookmarkStart w:id="433" w:name="_Toc34388604"/>
      <w:bookmarkStart w:id="434" w:name="_Toc34404375"/>
      <w:bookmarkStart w:id="435" w:name="_Toc45282203"/>
      <w:bookmarkStart w:id="436" w:name="_Toc45882589"/>
      <w:bookmarkStart w:id="437" w:name="_Toc51951139"/>
      <w:bookmarkStart w:id="438" w:name="_Toc59208893"/>
      <w:bookmarkStart w:id="439" w:name="_Toc75734731"/>
      <w:bookmarkStart w:id="440" w:name="_Toc178268794"/>
      <w:bookmarkEnd w:id="43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32"/>
      <w:bookmarkEnd w:id="433"/>
      <w:bookmarkEnd w:id="434"/>
      <w:bookmarkEnd w:id="435"/>
      <w:bookmarkEnd w:id="436"/>
      <w:bookmarkEnd w:id="437"/>
      <w:bookmarkEnd w:id="438"/>
      <w:bookmarkEnd w:id="439"/>
      <w:bookmarkEnd w:id="440"/>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41" w:name="_Toc25070690"/>
      <w:bookmarkStart w:id="442" w:name="_Toc34388605"/>
      <w:bookmarkStart w:id="443" w:name="_Toc34404376"/>
      <w:bookmarkStart w:id="444" w:name="_Toc45282204"/>
      <w:bookmarkStart w:id="445"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46" w:name="_CR6_1_2_3"/>
      <w:bookmarkStart w:id="447" w:name="_Toc51951140"/>
      <w:bookmarkStart w:id="448" w:name="_Toc59208894"/>
      <w:bookmarkStart w:id="449" w:name="_Toc75734732"/>
      <w:bookmarkStart w:id="450" w:name="_Toc178268795"/>
      <w:bookmarkEnd w:id="446"/>
      <w:r>
        <w:lastRenderedPageBreak/>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40"/>
      <w:bookmarkEnd w:id="416"/>
      <w:bookmarkEnd w:id="441"/>
      <w:bookmarkEnd w:id="442"/>
      <w:bookmarkEnd w:id="443"/>
      <w:bookmarkEnd w:id="444"/>
      <w:bookmarkEnd w:id="445"/>
      <w:bookmarkEnd w:id="447"/>
      <w:bookmarkEnd w:id="448"/>
      <w:bookmarkEnd w:id="449"/>
      <w:bookmarkEnd w:id="450"/>
    </w:p>
    <w:p w14:paraId="7F0B4408" w14:textId="77777777" w:rsidR="008E33F7" w:rsidRPr="00742FAE" w:rsidRDefault="008E33F7" w:rsidP="00CC0F60">
      <w:pPr>
        <w:pStyle w:val="Heading5"/>
      </w:pPr>
      <w:bookmarkStart w:id="451" w:name="_CR6_1_2_3_1"/>
      <w:bookmarkStart w:id="452" w:name="_Toc525231186"/>
      <w:bookmarkStart w:id="453" w:name="_Toc22039978"/>
      <w:bookmarkStart w:id="454" w:name="_Toc25070691"/>
      <w:bookmarkStart w:id="455" w:name="_Toc34388606"/>
      <w:bookmarkStart w:id="456" w:name="_Toc34404377"/>
      <w:bookmarkStart w:id="457" w:name="_Toc45282205"/>
      <w:bookmarkStart w:id="458" w:name="_Toc45882591"/>
      <w:bookmarkStart w:id="459" w:name="_Toc51951141"/>
      <w:bookmarkStart w:id="460" w:name="_Toc59208895"/>
      <w:bookmarkStart w:id="461" w:name="_Toc75734733"/>
      <w:bookmarkStart w:id="462" w:name="_Toc178268796"/>
      <w:bookmarkEnd w:id="451"/>
      <w:r>
        <w:t>6.1.2.</w:t>
      </w:r>
      <w:r>
        <w:rPr>
          <w:rFonts w:hint="eastAsia"/>
          <w:lang w:eastAsia="zh-CN"/>
        </w:rPr>
        <w:t>3</w:t>
      </w:r>
      <w:r>
        <w:t>.1</w:t>
      </w:r>
      <w:r w:rsidRPr="00742FAE">
        <w:tab/>
        <w:t>General</w:t>
      </w:r>
      <w:bookmarkEnd w:id="452"/>
      <w:bookmarkEnd w:id="453"/>
      <w:bookmarkEnd w:id="454"/>
      <w:bookmarkEnd w:id="455"/>
      <w:bookmarkEnd w:id="456"/>
      <w:bookmarkEnd w:id="457"/>
      <w:bookmarkEnd w:id="458"/>
      <w:bookmarkEnd w:id="459"/>
      <w:bookmarkEnd w:id="460"/>
      <w:bookmarkEnd w:id="461"/>
      <w:bookmarkEnd w:id="462"/>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63" w:name="_CR6_1_2_3_2"/>
      <w:bookmarkStart w:id="464" w:name="_Toc525231187"/>
      <w:bookmarkStart w:id="465" w:name="_Toc22039979"/>
      <w:bookmarkStart w:id="466" w:name="_Toc25070692"/>
      <w:bookmarkStart w:id="467" w:name="_Toc34388607"/>
      <w:bookmarkStart w:id="468" w:name="_Toc34404378"/>
      <w:bookmarkStart w:id="469" w:name="_Toc45282206"/>
      <w:bookmarkStart w:id="470" w:name="_Toc45882592"/>
      <w:bookmarkStart w:id="471" w:name="_Toc51951142"/>
      <w:bookmarkStart w:id="472" w:name="_Toc59208896"/>
      <w:bookmarkStart w:id="473" w:name="_Toc75734734"/>
      <w:bookmarkStart w:id="474" w:name="_Toc178268797"/>
      <w:bookmarkEnd w:id="463"/>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64"/>
      <w:bookmarkEnd w:id="465"/>
      <w:bookmarkEnd w:id="466"/>
      <w:bookmarkEnd w:id="467"/>
      <w:bookmarkEnd w:id="468"/>
      <w:bookmarkEnd w:id="469"/>
      <w:bookmarkEnd w:id="470"/>
      <w:bookmarkEnd w:id="471"/>
      <w:bookmarkEnd w:id="472"/>
      <w:bookmarkEnd w:id="473"/>
      <w:bookmarkEnd w:id="474"/>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9pt;height:219pt" o:ole="">
            <v:imagedata r:id="rId18" o:title=""/>
          </v:shape>
          <o:OLEObject Type="Embed" ProgID="Visio.Drawing.15" ShapeID="_x0000_i1029" DrawAspect="Content" ObjectID="_1788881563" r:id="rId19"/>
        </w:object>
      </w:r>
    </w:p>
    <w:p w14:paraId="79D8FE8F" w14:textId="77777777" w:rsidR="008E33F7" w:rsidRPr="00742FAE" w:rsidRDefault="008E33F7" w:rsidP="008E33F7">
      <w:pPr>
        <w:pStyle w:val="TF"/>
      </w:pPr>
      <w:bookmarkStart w:id="475" w:name="_CRFigure6_1_2_3_2"/>
      <w:r w:rsidRPr="00742FAE">
        <w:t>Figure</w:t>
      </w:r>
      <w:r>
        <w:t> </w:t>
      </w:r>
      <w:bookmarkEnd w:id="475"/>
      <w:r>
        <w:t>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76" w:name="_CR6_1_2_3_3"/>
      <w:bookmarkStart w:id="477" w:name="_Toc22039980"/>
      <w:bookmarkStart w:id="478" w:name="_Toc25070693"/>
      <w:bookmarkStart w:id="479" w:name="_Toc34388608"/>
      <w:bookmarkStart w:id="480" w:name="_Toc34404379"/>
      <w:bookmarkStart w:id="481" w:name="_Toc45282207"/>
      <w:bookmarkStart w:id="482" w:name="_Toc45882593"/>
      <w:bookmarkStart w:id="483" w:name="_Toc51951143"/>
      <w:bookmarkStart w:id="484" w:name="_Toc59208897"/>
      <w:bookmarkStart w:id="485" w:name="_Toc75734735"/>
      <w:bookmarkStart w:id="486" w:name="_Toc178268798"/>
      <w:bookmarkEnd w:id="476"/>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77"/>
      <w:bookmarkEnd w:id="478"/>
      <w:bookmarkEnd w:id="479"/>
      <w:bookmarkEnd w:id="480"/>
      <w:bookmarkEnd w:id="481"/>
      <w:bookmarkEnd w:id="482"/>
      <w:bookmarkEnd w:id="483"/>
      <w:bookmarkEnd w:id="484"/>
      <w:bookmarkEnd w:id="485"/>
      <w:bookmarkEnd w:id="486"/>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lastRenderedPageBreak/>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87" w:name="_Toc22039981"/>
      <w:bookmarkStart w:id="488" w:name="_Toc25070694"/>
      <w:bookmarkStart w:id="489" w:name="_Toc34388609"/>
      <w:bookmarkStart w:id="490"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91" w:name="_CR6_1_2_3_4"/>
      <w:bookmarkStart w:id="492" w:name="_Toc45282208"/>
      <w:bookmarkStart w:id="493" w:name="_Toc45882594"/>
      <w:bookmarkStart w:id="494" w:name="_Toc51951144"/>
      <w:bookmarkStart w:id="495" w:name="_Toc59208898"/>
      <w:bookmarkStart w:id="496" w:name="_Toc75734736"/>
      <w:bookmarkStart w:id="497" w:name="_Toc178268799"/>
      <w:bookmarkEnd w:id="491"/>
      <w:r>
        <w:t>6.1.2.</w:t>
      </w:r>
      <w:r>
        <w:rPr>
          <w:rFonts w:hint="eastAsia"/>
          <w:lang w:eastAsia="zh-CN"/>
        </w:rPr>
        <w:t>3</w:t>
      </w:r>
      <w:r>
        <w:t>.4</w:t>
      </w:r>
      <w:r w:rsidRPr="00183538">
        <w:tab/>
      </w:r>
      <w:r>
        <w:t>PC5 unicast link modification</w:t>
      </w:r>
      <w:r w:rsidRPr="00183538">
        <w:t xml:space="preserve"> procedure completion by the initiating UE</w:t>
      </w:r>
      <w:bookmarkEnd w:id="487"/>
      <w:bookmarkEnd w:id="488"/>
      <w:bookmarkEnd w:id="489"/>
      <w:bookmarkEnd w:id="490"/>
      <w:bookmarkEnd w:id="492"/>
      <w:bookmarkEnd w:id="493"/>
      <w:bookmarkEnd w:id="494"/>
      <w:bookmarkEnd w:id="495"/>
      <w:bookmarkEnd w:id="496"/>
      <w:bookmarkEnd w:id="497"/>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98" w:name="_Toc22039982"/>
      <w:bookmarkStart w:id="499" w:name="_Toc25070695"/>
      <w:bookmarkStart w:id="500" w:name="_Toc34388610"/>
      <w:bookmarkStart w:id="501"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502" w:name="_CR6_1_2_3_5"/>
      <w:bookmarkStart w:id="503" w:name="_Toc45282209"/>
      <w:bookmarkStart w:id="504" w:name="_Toc45882595"/>
      <w:bookmarkStart w:id="505" w:name="_Toc51951145"/>
      <w:bookmarkStart w:id="506" w:name="_Toc59208899"/>
      <w:bookmarkStart w:id="507" w:name="_Toc75734737"/>
      <w:bookmarkStart w:id="508" w:name="_Toc178268800"/>
      <w:bookmarkEnd w:id="502"/>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98"/>
      <w:bookmarkEnd w:id="499"/>
      <w:bookmarkEnd w:id="500"/>
      <w:bookmarkEnd w:id="501"/>
      <w:bookmarkEnd w:id="503"/>
      <w:bookmarkEnd w:id="504"/>
      <w:bookmarkEnd w:id="505"/>
      <w:bookmarkEnd w:id="506"/>
      <w:bookmarkEnd w:id="507"/>
      <w:bookmarkEnd w:id="508"/>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4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lastRenderedPageBreak/>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509" w:name="_CR6_1_2_3_6"/>
      <w:bookmarkStart w:id="510" w:name="_Toc25070696"/>
      <w:bookmarkStart w:id="511" w:name="_Toc34388611"/>
      <w:bookmarkStart w:id="512" w:name="_Toc34404382"/>
      <w:bookmarkStart w:id="513" w:name="_Toc45282210"/>
      <w:bookmarkStart w:id="514" w:name="_Toc45882596"/>
      <w:bookmarkStart w:id="515" w:name="_Toc51951146"/>
      <w:bookmarkStart w:id="516" w:name="_Toc59208900"/>
      <w:bookmarkStart w:id="517" w:name="_Toc75734738"/>
      <w:bookmarkStart w:id="518" w:name="_Toc22039983"/>
      <w:bookmarkStart w:id="519" w:name="_Toc178268801"/>
      <w:bookmarkEnd w:id="509"/>
      <w:r>
        <w:t>6.1.2.3.6</w:t>
      </w:r>
      <w:r w:rsidRPr="00CE238F">
        <w:tab/>
      </w:r>
      <w:r w:rsidRPr="00FD6318">
        <w:t>Abnormal cases</w:t>
      </w:r>
      <w:r>
        <w:t xml:space="preserve"> </w:t>
      </w:r>
      <w:r w:rsidRPr="00FD6318">
        <w:rPr>
          <w:lang w:eastAsia="zh-CN"/>
        </w:rPr>
        <w:t>at the initiating UE</w:t>
      </w:r>
      <w:bookmarkEnd w:id="510"/>
      <w:bookmarkEnd w:id="511"/>
      <w:bookmarkEnd w:id="512"/>
      <w:bookmarkEnd w:id="513"/>
      <w:bookmarkEnd w:id="514"/>
      <w:bookmarkEnd w:id="515"/>
      <w:bookmarkEnd w:id="516"/>
      <w:bookmarkEnd w:id="517"/>
      <w:bookmarkEnd w:id="519"/>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520" w:name="_Toc34388612"/>
      <w:bookmarkStart w:id="521" w:name="_Toc34404383"/>
      <w:bookmarkStart w:id="522" w:name="_Toc45282211"/>
      <w:bookmarkStart w:id="523" w:name="_Toc45882597"/>
      <w:bookmarkStart w:id="524" w:name="_Toc51951147"/>
      <w:bookmarkStart w:id="52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526" w:name="_CR6_1_2_4"/>
      <w:bookmarkStart w:id="527" w:name="_Toc59208901"/>
      <w:bookmarkStart w:id="528" w:name="_Toc75734739"/>
      <w:bookmarkStart w:id="529" w:name="_Toc178268802"/>
      <w:bookmarkEnd w:id="526"/>
      <w:r>
        <w:t>6.1.2.4</w:t>
      </w:r>
      <w:r>
        <w:tab/>
        <w:t>PC5 unicast link release procedure</w:t>
      </w:r>
      <w:bookmarkEnd w:id="520"/>
      <w:bookmarkEnd w:id="521"/>
      <w:bookmarkEnd w:id="522"/>
      <w:bookmarkEnd w:id="523"/>
      <w:bookmarkEnd w:id="524"/>
      <w:bookmarkEnd w:id="527"/>
      <w:bookmarkEnd w:id="528"/>
      <w:bookmarkEnd w:id="529"/>
    </w:p>
    <w:p w14:paraId="70E90FC4" w14:textId="77777777" w:rsidR="008E33F7" w:rsidRDefault="008E33F7" w:rsidP="00CC0F60">
      <w:pPr>
        <w:pStyle w:val="Heading5"/>
      </w:pPr>
      <w:bookmarkStart w:id="530" w:name="_CR6_1_2_4_1"/>
      <w:bookmarkStart w:id="531" w:name="_Toc34388613"/>
      <w:bookmarkStart w:id="532" w:name="_Toc34404384"/>
      <w:bookmarkStart w:id="533" w:name="_Toc45282212"/>
      <w:bookmarkStart w:id="534" w:name="_Toc45882598"/>
      <w:bookmarkStart w:id="535" w:name="_Toc51951148"/>
      <w:bookmarkStart w:id="536" w:name="_Toc59208902"/>
      <w:bookmarkStart w:id="537" w:name="_Toc75734740"/>
      <w:bookmarkStart w:id="538" w:name="_Toc178268803"/>
      <w:bookmarkEnd w:id="530"/>
      <w:r>
        <w:t>6.1.2.4.1</w:t>
      </w:r>
      <w:r>
        <w:tab/>
        <w:t>General</w:t>
      </w:r>
      <w:bookmarkEnd w:id="531"/>
      <w:bookmarkEnd w:id="532"/>
      <w:bookmarkEnd w:id="533"/>
      <w:bookmarkEnd w:id="534"/>
      <w:bookmarkEnd w:id="535"/>
      <w:bookmarkEnd w:id="536"/>
      <w:bookmarkEnd w:id="537"/>
      <w:bookmarkEnd w:id="538"/>
    </w:p>
    <w:p w14:paraId="609DEA8E" w14:textId="497F555E" w:rsidR="00F637B9" w:rsidRDefault="00F637B9" w:rsidP="00F637B9">
      <w:bookmarkStart w:id="539" w:name="_Toc34388614"/>
      <w:bookmarkStart w:id="540" w:name="_Toc34404385"/>
      <w:bookmarkStart w:id="541" w:name="_Toc45282213"/>
      <w:bookmarkStart w:id="542"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543" w:name="_CR6_1_2_4_2"/>
      <w:bookmarkStart w:id="544" w:name="_Toc51951149"/>
      <w:bookmarkStart w:id="545" w:name="_Toc59208903"/>
      <w:bookmarkStart w:id="546" w:name="_Toc75734741"/>
      <w:bookmarkStart w:id="547" w:name="_Toc178268804"/>
      <w:bookmarkEnd w:id="543"/>
      <w:r>
        <w:t>6.1.2.4.2</w:t>
      </w:r>
      <w:r>
        <w:tab/>
        <w:t>PC5 unicast link release procedure initiation by initiating UE</w:t>
      </w:r>
      <w:bookmarkEnd w:id="539"/>
      <w:bookmarkEnd w:id="540"/>
      <w:bookmarkEnd w:id="541"/>
      <w:bookmarkEnd w:id="542"/>
      <w:bookmarkEnd w:id="544"/>
      <w:bookmarkEnd w:id="545"/>
      <w:bookmarkEnd w:id="546"/>
      <w:bookmarkEnd w:id="547"/>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lastRenderedPageBreak/>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1pt;height:112pt" o:ole="">
            <v:imagedata r:id="rId20" o:title=""/>
          </v:shape>
          <o:OLEObject Type="Embed" ProgID="Visio.Drawing.15" ShapeID="_x0000_i1030" DrawAspect="Content" ObjectID="_1788881564" r:id="rId21"/>
        </w:object>
      </w:r>
    </w:p>
    <w:p w14:paraId="0C2F75A0" w14:textId="77777777" w:rsidR="008E33F7" w:rsidRDefault="008E33F7" w:rsidP="008E33F7">
      <w:pPr>
        <w:pStyle w:val="TF"/>
      </w:pPr>
      <w:bookmarkStart w:id="548" w:name="_CRFigure6_1_2_4_2_1"/>
      <w:r>
        <w:t>Figure </w:t>
      </w:r>
      <w:bookmarkEnd w:id="548"/>
      <w:r>
        <w:t>6.1.2.4.2.1: PC5 unicast link release procedure</w:t>
      </w:r>
    </w:p>
    <w:p w14:paraId="13C03965" w14:textId="77777777" w:rsidR="008E33F7" w:rsidRDefault="008E33F7" w:rsidP="00CC0F60">
      <w:pPr>
        <w:pStyle w:val="Heading5"/>
      </w:pPr>
      <w:bookmarkStart w:id="549" w:name="_CR6_1_2_4_3"/>
      <w:bookmarkStart w:id="550" w:name="_Toc34388615"/>
      <w:bookmarkStart w:id="551" w:name="_Toc34404386"/>
      <w:bookmarkStart w:id="552" w:name="_Toc45282214"/>
      <w:bookmarkStart w:id="553" w:name="_Toc45882600"/>
      <w:bookmarkStart w:id="554" w:name="_Toc51951150"/>
      <w:bookmarkStart w:id="555" w:name="_Toc59208904"/>
      <w:bookmarkStart w:id="556" w:name="_Toc75734742"/>
      <w:bookmarkStart w:id="557" w:name="_Toc178268805"/>
      <w:bookmarkEnd w:id="549"/>
      <w:r>
        <w:t>6.1.2.4.3</w:t>
      </w:r>
      <w:r>
        <w:tab/>
        <w:t>PC5 unicast link release procedure accepted by the target UE</w:t>
      </w:r>
      <w:bookmarkEnd w:id="550"/>
      <w:bookmarkEnd w:id="551"/>
      <w:bookmarkEnd w:id="552"/>
      <w:bookmarkEnd w:id="553"/>
      <w:bookmarkEnd w:id="554"/>
      <w:bookmarkEnd w:id="555"/>
      <w:bookmarkEnd w:id="556"/>
      <w:bookmarkEnd w:id="557"/>
    </w:p>
    <w:p w14:paraId="3FBF5CA8" w14:textId="77777777" w:rsidR="0064293C" w:rsidRDefault="0064293C" w:rsidP="0064293C">
      <w:bookmarkStart w:id="558" w:name="_Toc34388616"/>
      <w:bookmarkStart w:id="559" w:name="_Toc34404387"/>
      <w:bookmarkStart w:id="560" w:name="_Toc45282215"/>
      <w:bookmarkStart w:id="561" w:name="_Toc45882601"/>
      <w:bookmarkStart w:id="562" w:name="_Toc51951151"/>
      <w:bookmarkStart w:id="563" w:name="_Toc59208905"/>
      <w:bookmarkStart w:id="564"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65" w:name="_CR6_1_2_4_4"/>
      <w:bookmarkStart w:id="566" w:name="_Toc178268806"/>
      <w:bookmarkEnd w:id="565"/>
      <w:r>
        <w:t>6.1.2.4.4</w:t>
      </w:r>
      <w:r>
        <w:tab/>
        <w:t>PC5 unicast link release procedure completion by the initiating UE</w:t>
      </w:r>
      <w:bookmarkEnd w:id="558"/>
      <w:bookmarkEnd w:id="559"/>
      <w:bookmarkEnd w:id="560"/>
      <w:bookmarkEnd w:id="561"/>
      <w:bookmarkEnd w:id="562"/>
      <w:bookmarkEnd w:id="563"/>
      <w:bookmarkEnd w:id="564"/>
      <w:bookmarkEnd w:id="566"/>
    </w:p>
    <w:p w14:paraId="63F9674E" w14:textId="77777777" w:rsidR="0064293C" w:rsidRDefault="0064293C" w:rsidP="0064293C">
      <w:bookmarkStart w:id="567" w:name="_Toc34388617"/>
      <w:bookmarkStart w:id="568" w:name="_Toc34404388"/>
      <w:bookmarkStart w:id="569" w:name="_Toc45282216"/>
      <w:bookmarkStart w:id="570" w:name="_Toc45882602"/>
      <w:bookmarkStart w:id="571" w:name="_Toc51951152"/>
      <w:bookmarkStart w:id="572" w:name="_Toc59208906"/>
      <w:bookmarkStart w:id="573"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lastRenderedPageBreak/>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74" w:name="_CR6_1_2_4_5"/>
      <w:bookmarkStart w:id="575" w:name="_Toc178268807"/>
      <w:bookmarkEnd w:id="574"/>
      <w:r>
        <w:t>6.1.2.4.5</w:t>
      </w:r>
      <w:r>
        <w:tab/>
        <w:t>Abnormal cases</w:t>
      </w:r>
      <w:bookmarkEnd w:id="567"/>
      <w:bookmarkEnd w:id="568"/>
      <w:bookmarkEnd w:id="569"/>
      <w:bookmarkEnd w:id="570"/>
      <w:bookmarkEnd w:id="571"/>
      <w:bookmarkEnd w:id="572"/>
      <w:bookmarkEnd w:id="573"/>
      <w:bookmarkEnd w:id="575"/>
    </w:p>
    <w:p w14:paraId="08C98531" w14:textId="77777777" w:rsidR="008E33F7" w:rsidRDefault="008E33F7" w:rsidP="00CC0F60">
      <w:pPr>
        <w:pStyle w:val="Heading6"/>
        <w:numPr>
          <w:ilvl w:val="5"/>
          <w:numId w:val="0"/>
        </w:numPr>
        <w:ind w:left="1152" w:hanging="432"/>
      </w:pPr>
      <w:bookmarkStart w:id="576" w:name="_CR6_1_2_4_5_1"/>
      <w:bookmarkStart w:id="577" w:name="_Toc34388618"/>
      <w:bookmarkStart w:id="578" w:name="_Toc34404389"/>
      <w:bookmarkStart w:id="579" w:name="_Toc45282217"/>
      <w:bookmarkStart w:id="580" w:name="_Toc45882603"/>
      <w:bookmarkStart w:id="581" w:name="_Toc51951153"/>
      <w:bookmarkStart w:id="582" w:name="_Toc59208907"/>
      <w:bookmarkStart w:id="583" w:name="_Toc75734745"/>
      <w:bookmarkStart w:id="584" w:name="_Toc178268808"/>
      <w:bookmarkEnd w:id="576"/>
      <w:r>
        <w:t>6.1.2.4.5.1</w:t>
      </w:r>
      <w:r>
        <w:tab/>
        <w:t>Abnormal cases at the initiating UE</w:t>
      </w:r>
      <w:bookmarkEnd w:id="577"/>
      <w:bookmarkEnd w:id="578"/>
      <w:bookmarkEnd w:id="579"/>
      <w:bookmarkEnd w:id="580"/>
      <w:bookmarkEnd w:id="581"/>
      <w:bookmarkEnd w:id="582"/>
      <w:bookmarkEnd w:id="583"/>
      <w:bookmarkEnd w:id="584"/>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85" w:name="_CR6_1_2_5"/>
      <w:bookmarkStart w:id="586" w:name="_Toc34388619"/>
      <w:bookmarkStart w:id="587" w:name="_Toc34404390"/>
      <w:bookmarkStart w:id="588" w:name="_Toc45282218"/>
      <w:bookmarkStart w:id="589" w:name="_Toc45882604"/>
      <w:bookmarkStart w:id="590" w:name="_Toc51951154"/>
      <w:bookmarkStart w:id="591" w:name="_Toc59208908"/>
      <w:bookmarkStart w:id="592" w:name="_Toc75734746"/>
      <w:bookmarkStart w:id="593" w:name="_Toc178268809"/>
      <w:bookmarkEnd w:id="585"/>
      <w:r>
        <w:t>6.1.2.5</w:t>
      </w:r>
      <w:r w:rsidRPr="00742FAE">
        <w:tab/>
      </w:r>
      <w:r w:rsidRPr="00B853E7">
        <w:t>PC5 unicast link identifier update procedure</w:t>
      </w:r>
      <w:bookmarkEnd w:id="586"/>
      <w:bookmarkEnd w:id="587"/>
      <w:bookmarkEnd w:id="588"/>
      <w:bookmarkEnd w:id="589"/>
      <w:bookmarkEnd w:id="590"/>
      <w:bookmarkEnd w:id="591"/>
      <w:bookmarkEnd w:id="592"/>
      <w:bookmarkEnd w:id="593"/>
    </w:p>
    <w:p w14:paraId="781E3E99" w14:textId="77777777" w:rsidR="008E33F7" w:rsidRPr="00742FAE" w:rsidRDefault="008E33F7" w:rsidP="00CC0F60">
      <w:pPr>
        <w:pStyle w:val="Heading5"/>
      </w:pPr>
      <w:bookmarkStart w:id="594" w:name="_CR6_1_2_5_1"/>
      <w:bookmarkStart w:id="595" w:name="_Toc34388620"/>
      <w:bookmarkStart w:id="596" w:name="_Toc34404391"/>
      <w:bookmarkStart w:id="597" w:name="_Toc45282219"/>
      <w:bookmarkStart w:id="598" w:name="_Toc45882605"/>
      <w:bookmarkStart w:id="599" w:name="_Toc51951155"/>
      <w:bookmarkStart w:id="600" w:name="_Toc59208909"/>
      <w:bookmarkStart w:id="601" w:name="_Toc75734747"/>
      <w:bookmarkStart w:id="602" w:name="_Toc178268810"/>
      <w:bookmarkEnd w:id="594"/>
      <w:r>
        <w:t>6.1.2.5.1</w:t>
      </w:r>
      <w:r w:rsidRPr="00742FAE">
        <w:tab/>
        <w:t>General</w:t>
      </w:r>
      <w:bookmarkEnd w:id="595"/>
      <w:bookmarkEnd w:id="596"/>
      <w:bookmarkEnd w:id="597"/>
      <w:bookmarkEnd w:id="598"/>
      <w:bookmarkEnd w:id="599"/>
      <w:bookmarkEnd w:id="600"/>
      <w:bookmarkEnd w:id="601"/>
      <w:bookmarkEnd w:id="60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603" w:name="_CR6_1_2_5_2"/>
      <w:bookmarkStart w:id="604" w:name="_Toc34388621"/>
      <w:bookmarkStart w:id="605" w:name="_Toc34404392"/>
      <w:bookmarkStart w:id="606" w:name="_Toc45282220"/>
      <w:bookmarkStart w:id="607" w:name="_Toc45882606"/>
      <w:bookmarkStart w:id="608" w:name="_Toc51951156"/>
      <w:bookmarkStart w:id="609" w:name="_Toc59208910"/>
      <w:bookmarkStart w:id="610" w:name="_Toc75734748"/>
      <w:bookmarkStart w:id="611" w:name="_Toc178268811"/>
      <w:bookmarkEnd w:id="603"/>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604"/>
      <w:bookmarkEnd w:id="605"/>
      <w:bookmarkEnd w:id="606"/>
      <w:bookmarkEnd w:id="607"/>
      <w:bookmarkEnd w:id="608"/>
      <w:bookmarkEnd w:id="609"/>
      <w:bookmarkEnd w:id="610"/>
      <w:bookmarkEnd w:id="611"/>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lastRenderedPageBreak/>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6pt;height:253pt" o:ole="">
            <v:imagedata r:id="rId22" o:title=""/>
          </v:shape>
          <o:OLEObject Type="Embed" ProgID="Visio.Drawing.15" ShapeID="_x0000_i1031" DrawAspect="Content" ObjectID="_1788881565" r:id="rId23"/>
        </w:object>
      </w:r>
    </w:p>
    <w:p w14:paraId="3F421FDC" w14:textId="77777777" w:rsidR="008E33F7" w:rsidRPr="00742FAE" w:rsidRDefault="008E33F7" w:rsidP="008E33F7">
      <w:pPr>
        <w:pStyle w:val="TF"/>
      </w:pPr>
      <w:bookmarkStart w:id="612" w:name="_CRFigure6_1_2_5_2_1"/>
      <w:r w:rsidRPr="00742FAE">
        <w:t>Figure</w:t>
      </w:r>
      <w:r>
        <w:t> </w:t>
      </w:r>
      <w:bookmarkEnd w:id="612"/>
      <w:r>
        <w:t>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613" w:name="_CR6_1_2_5_3"/>
      <w:bookmarkStart w:id="614" w:name="_Toc34388622"/>
      <w:bookmarkStart w:id="615" w:name="_Toc34404393"/>
      <w:bookmarkStart w:id="616" w:name="_Toc45282221"/>
      <w:bookmarkStart w:id="617" w:name="_Toc45882607"/>
      <w:bookmarkStart w:id="618" w:name="_Toc51951157"/>
      <w:bookmarkStart w:id="619" w:name="_Toc59208911"/>
      <w:bookmarkStart w:id="620" w:name="_Toc75734749"/>
      <w:bookmarkStart w:id="621" w:name="_Toc178268812"/>
      <w:bookmarkEnd w:id="613"/>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614"/>
      <w:bookmarkEnd w:id="615"/>
      <w:bookmarkEnd w:id="616"/>
      <w:bookmarkEnd w:id="617"/>
      <w:bookmarkEnd w:id="618"/>
      <w:bookmarkEnd w:id="619"/>
      <w:bookmarkEnd w:id="620"/>
      <w:bookmarkEnd w:id="621"/>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lastRenderedPageBreak/>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622" w:name="_CR6_1_2_5_4"/>
      <w:bookmarkStart w:id="623" w:name="_Toc34388623"/>
      <w:bookmarkStart w:id="624" w:name="_Toc34404394"/>
      <w:bookmarkStart w:id="625" w:name="_Toc45282222"/>
      <w:bookmarkStart w:id="626" w:name="_Toc45882608"/>
      <w:bookmarkStart w:id="627" w:name="_Toc51951158"/>
      <w:bookmarkStart w:id="628" w:name="_Toc59208912"/>
      <w:bookmarkStart w:id="629" w:name="_Toc75734750"/>
      <w:bookmarkStart w:id="630" w:name="_Toc178268813"/>
      <w:bookmarkEnd w:id="622"/>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623"/>
      <w:bookmarkEnd w:id="624"/>
      <w:bookmarkEnd w:id="625"/>
      <w:bookmarkEnd w:id="626"/>
      <w:bookmarkEnd w:id="627"/>
      <w:bookmarkEnd w:id="628"/>
      <w:bookmarkEnd w:id="629"/>
      <w:bookmarkEnd w:id="630"/>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631" w:name="_CR6_1_2_5_5"/>
      <w:bookmarkStart w:id="632" w:name="_Toc34388624"/>
      <w:bookmarkStart w:id="633" w:name="_Toc34404395"/>
      <w:bookmarkStart w:id="634" w:name="_Toc45282223"/>
      <w:bookmarkStart w:id="635" w:name="_Toc45882609"/>
      <w:bookmarkStart w:id="636" w:name="_Toc51951159"/>
      <w:bookmarkStart w:id="637" w:name="_Toc59208913"/>
      <w:bookmarkStart w:id="638" w:name="_Toc75734751"/>
      <w:bookmarkStart w:id="639" w:name="_Toc178268814"/>
      <w:bookmarkEnd w:id="631"/>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32"/>
      <w:bookmarkEnd w:id="633"/>
      <w:bookmarkEnd w:id="634"/>
      <w:bookmarkEnd w:id="635"/>
      <w:bookmarkEnd w:id="636"/>
      <w:bookmarkEnd w:id="637"/>
      <w:bookmarkEnd w:id="638"/>
      <w:bookmarkEnd w:id="639"/>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640" w:name="_CR6_1_2_5_6"/>
      <w:bookmarkStart w:id="641" w:name="_Toc34388625"/>
      <w:bookmarkStart w:id="642" w:name="_Toc34404396"/>
      <w:bookmarkStart w:id="643" w:name="_Toc45282224"/>
      <w:bookmarkStart w:id="644" w:name="_Toc45882610"/>
      <w:bookmarkStart w:id="645" w:name="_Toc51951160"/>
      <w:bookmarkStart w:id="646" w:name="_Toc59208914"/>
      <w:bookmarkStart w:id="647" w:name="_Toc75734752"/>
      <w:bookmarkStart w:id="648" w:name="_Toc178268815"/>
      <w:bookmarkEnd w:id="640"/>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41"/>
      <w:bookmarkEnd w:id="642"/>
      <w:bookmarkEnd w:id="643"/>
      <w:bookmarkEnd w:id="644"/>
      <w:bookmarkEnd w:id="645"/>
      <w:bookmarkEnd w:id="646"/>
      <w:bookmarkEnd w:id="647"/>
      <w:bookmarkEnd w:id="648"/>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lastRenderedPageBreak/>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649" w:name="_CR6_1_2_5_7"/>
      <w:bookmarkStart w:id="650" w:name="_Toc34388626"/>
      <w:bookmarkStart w:id="651" w:name="_Toc34404397"/>
      <w:bookmarkStart w:id="652" w:name="_Toc45282225"/>
      <w:bookmarkStart w:id="653" w:name="_Toc45882611"/>
      <w:bookmarkStart w:id="654" w:name="_Toc51951161"/>
      <w:bookmarkStart w:id="655" w:name="_Toc59208915"/>
      <w:bookmarkStart w:id="656" w:name="_Toc75734753"/>
      <w:bookmarkStart w:id="657" w:name="_Toc178268816"/>
      <w:bookmarkEnd w:id="649"/>
      <w:r>
        <w:t>6.1.2.5.7</w:t>
      </w:r>
      <w:r w:rsidRPr="00CE238F">
        <w:tab/>
      </w:r>
      <w:r w:rsidRPr="00FD6318">
        <w:t>Abnormal cases</w:t>
      </w:r>
      <w:bookmarkEnd w:id="650"/>
      <w:bookmarkEnd w:id="651"/>
      <w:bookmarkEnd w:id="652"/>
      <w:bookmarkEnd w:id="653"/>
      <w:bookmarkEnd w:id="654"/>
      <w:bookmarkEnd w:id="655"/>
      <w:bookmarkEnd w:id="656"/>
      <w:bookmarkEnd w:id="657"/>
    </w:p>
    <w:p w14:paraId="1DCA3D2E" w14:textId="53189ED6" w:rsidR="008E33F7" w:rsidRPr="00FD6318" w:rsidRDefault="008E33F7" w:rsidP="00CC0F60">
      <w:pPr>
        <w:pStyle w:val="Heading6"/>
        <w:numPr>
          <w:ilvl w:val="5"/>
          <w:numId w:val="0"/>
        </w:numPr>
        <w:ind w:left="1152" w:hanging="432"/>
        <w:rPr>
          <w:lang w:eastAsia="zh-CN"/>
        </w:rPr>
      </w:pPr>
      <w:bookmarkStart w:id="658" w:name="_CR6_1_2_5_7_1"/>
      <w:bookmarkStart w:id="659" w:name="_Toc34388627"/>
      <w:bookmarkStart w:id="660" w:name="_Toc34404398"/>
      <w:bookmarkStart w:id="661" w:name="_Toc45282226"/>
      <w:bookmarkStart w:id="662" w:name="_Toc45882612"/>
      <w:bookmarkStart w:id="663" w:name="_Toc51951162"/>
      <w:bookmarkStart w:id="664" w:name="_Toc59208916"/>
      <w:bookmarkStart w:id="665" w:name="_Toc75734754"/>
      <w:bookmarkStart w:id="666" w:name="_Toc178268817"/>
      <w:bookmarkEnd w:id="658"/>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59"/>
      <w:bookmarkEnd w:id="660"/>
      <w:bookmarkEnd w:id="661"/>
      <w:bookmarkEnd w:id="662"/>
      <w:bookmarkEnd w:id="663"/>
      <w:bookmarkEnd w:id="664"/>
      <w:bookmarkEnd w:id="665"/>
      <w:bookmarkEnd w:id="666"/>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67" w:name="_Toc34388628"/>
      <w:bookmarkStart w:id="668"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69" w:name="_Toc45282227"/>
      <w:bookmarkStart w:id="670" w:name="_Toc45882613"/>
      <w:bookmarkStart w:id="671"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72" w:name="_CR6_1_2_5_7_2"/>
      <w:bookmarkStart w:id="673" w:name="_Toc59208917"/>
      <w:bookmarkStart w:id="674" w:name="_Toc75734755"/>
      <w:bookmarkStart w:id="675" w:name="_Toc178268818"/>
      <w:bookmarkEnd w:id="67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67"/>
      <w:bookmarkEnd w:id="668"/>
      <w:bookmarkEnd w:id="669"/>
      <w:bookmarkEnd w:id="670"/>
      <w:bookmarkEnd w:id="671"/>
      <w:bookmarkEnd w:id="673"/>
      <w:bookmarkEnd w:id="674"/>
      <w:bookmarkEnd w:id="675"/>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76" w:name="_Toc34388629"/>
      <w:bookmarkStart w:id="677" w:name="_Toc34404400"/>
      <w:bookmarkStart w:id="678" w:name="_Toc45282228"/>
      <w:bookmarkStart w:id="679" w:name="_Toc45882614"/>
      <w:bookmarkStart w:id="680" w:name="_Toc51951164"/>
      <w:r>
        <w:lastRenderedPageBreak/>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81" w:name="_CR6_1_2_6"/>
      <w:bookmarkStart w:id="682" w:name="_Toc59208918"/>
      <w:bookmarkStart w:id="683" w:name="_Toc75734756"/>
      <w:bookmarkStart w:id="684" w:name="_Toc178268819"/>
      <w:bookmarkEnd w:id="681"/>
      <w:r>
        <w:t>6.1.2.6</w:t>
      </w:r>
      <w:r w:rsidRPr="00183538">
        <w:tab/>
      </w:r>
      <w:r>
        <w:t>PC5 unicast</w:t>
      </w:r>
      <w:r w:rsidRPr="00183538">
        <w:t xml:space="preserve"> </w:t>
      </w:r>
      <w:r>
        <w:t>link authentication</w:t>
      </w:r>
      <w:r w:rsidRPr="00183538">
        <w:t xml:space="preserve"> procedure</w:t>
      </w:r>
      <w:bookmarkEnd w:id="676"/>
      <w:bookmarkEnd w:id="677"/>
      <w:bookmarkEnd w:id="678"/>
      <w:bookmarkEnd w:id="679"/>
      <w:bookmarkEnd w:id="680"/>
      <w:bookmarkEnd w:id="682"/>
      <w:bookmarkEnd w:id="683"/>
      <w:bookmarkEnd w:id="684"/>
    </w:p>
    <w:p w14:paraId="360EDE96" w14:textId="77777777" w:rsidR="008E33F7" w:rsidRPr="00183538" w:rsidRDefault="008E33F7" w:rsidP="00CC0F60">
      <w:pPr>
        <w:pStyle w:val="Heading5"/>
      </w:pPr>
      <w:bookmarkStart w:id="685" w:name="_CR6_1_2_6_1"/>
      <w:bookmarkStart w:id="686" w:name="_Toc34388630"/>
      <w:bookmarkStart w:id="687" w:name="_Toc34404401"/>
      <w:bookmarkStart w:id="688" w:name="_Toc45282229"/>
      <w:bookmarkStart w:id="689" w:name="_Toc45882615"/>
      <w:bookmarkStart w:id="690" w:name="_Toc51951165"/>
      <w:bookmarkStart w:id="691" w:name="_Toc59208919"/>
      <w:bookmarkStart w:id="692" w:name="_Toc75734757"/>
      <w:bookmarkStart w:id="693" w:name="_Toc178268820"/>
      <w:bookmarkEnd w:id="685"/>
      <w:r>
        <w:t>6.1.2.6.1</w:t>
      </w:r>
      <w:r w:rsidRPr="00183538">
        <w:tab/>
        <w:t>General</w:t>
      </w:r>
      <w:bookmarkEnd w:id="686"/>
      <w:bookmarkEnd w:id="687"/>
      <w:bookmarkEnd w:id="688"/>
      <w:bookmarkEnd w:id="689"/>
      <w:bookmarkEnd w:id="690"/>
      <w:bookmarkEnd w:id="691"/>
      <w:bookmarkEnd w:id="692"/>
      <w:bookmarkEnd w:id="693"/>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94" w:name="_CR6_1_2_6_2"/>
      <w:bookmarkStart w:id="695" w:name="_Toc34388631"/>
      <w:bookmarkStart w:id="696" w:name="_Toc34404402"/>
      <w:bookmarkStart w:id="697" w:name="_Toc45282230"/>
      <w:bookmarkStart w:id="698" w:name="_Toc45882616"/>
      <w:bookmarkStart w:id="699" w:name="_Toc51951166"/>
      <w:bookmarkStart w:id="700" w:name="_Toc59208920"/>
      <w:bookmarkStart w:id="701" w:name="_Toc75734758"/>
      <w:bookmarkStart w:id="702" w:name="_Toc178268821"/>
      <w:bookmarkEnd w:id="694"/>
      <w:r>
        <w:t>6.1.2.6.</w:t>
      </w:r>
      <w:r w:rsidRPr="00183538">
        <w:t>2</w:t>
      </w:r>
      <w:r w:rsidRPr="00183538">
        <w:tab/>
      </w:r>
      <w:r>
        <w:t>PC5 unicast link authentication</w:t>
      </w:r>
      <w:r w:rsidRPr="00183538">
        <w:t xml:space="preserve"> procedure initiation by </w:t>
      </w:r>
      <w:r>
        <w:t xml:space="preserve">the </w:t>
      </w:r>
      <w:r w:rsidRPr="00183538">
        <w:t>initiating UE</w:t>
      </w:r>
      <w:bookmarkEnd w:id="695"/>
      <w:bookmarkEnd w:id="696"/>
      <w:bookmarkEnd w:id="697"/>
      <w:bookmarkEnd w:id="698"/>
      <w:bookmarkEnd w:id="699"/>
      <w:bookmarkEnd w:id="700"/>
      <w:bookmarkEnd w:id="701"/>
      <w:bookmarkEnd w:id="702"/>
    </w:p>
    <w:p w14:paraId="729B78A7" w14:textId="24389824" w:rsidR="0064293C" w:rsidRDefault="0064293C" w:rsidP="0064293C">
      <w:bookmarkStart w:id="703" w:name="_Toc34388632"/>
      <w:bookmarkStart w:id="704"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lastRenderedPageBreak/>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6.5pt;height:326.5pt" o:ole="">
            <v:imagedata r:id="rId24" o:title=""/>
          </v:shape>
          <o:OLEObject Type="Embed" ProgID="Visio.Drawing.11" ShapeID="_x0000_i1032" DrawAspect="Content" ObjectID="_1788881566" r:id="rId25"/>
        </w:object>
      </w:r>
    </w:p>
    <w:p w14:paraId="5A6F042F" w14:textId="77777777" w:rsidR="008E33F7" w:rsidRPr="00183538" w:rsidRDefault="008E33F7" w:rsidP="008E33F7">
      <w:pPr>
        <w:pStyle w:val="TF"/>
      </w:pPr>
      <w:bookmarkStart w:id="705" w:name="_CRFigure6_1_2_6_2"/>
      <w:r w:rsidRPr="00183538">
        <w:t>Figure</w:t>
      </w:r>
      <w:r>
        <w:rPr>
          <w:rFonts w:cs="Arial"/>
        </w:rPr>
        <w:t> </w:t>
      </w:r>
      <w:bookmarkEnd w:id="705"/>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706" w:name="_CR6_1_2_6_3"/>
      <w:bookmarkStart w:id="707" w:name="_Toc45282231"/>
      <w:bookmarkStart w:id="708" w:name="_Toc45882617"/>
      <w:bookmarkStart w:id="709" w:name="_Toc51951167"/>
      <w:bookmarkStart w:id="710" w:name="_Toc59208921"/>
      <w:bookmarkStart w:id="711" w:name="_Toc75734759"/>
      <w:bookmarkStart w:id="712" w:name="_Toc178268822"/>
      <w:bookmarkEnd w:id="706"/>
      <w:r>
        <w:t>6.1.2.6.</w:t>
      </w:r>
      <w:r w:rsidRPr="00183538">
        <w:t>3</w:t>
      </w:r>
      <w:r w:rsidRPr="00183538">
        <w:tab/>
      </w:r>
      <w:r>
        <w:t>PC5 unicast link authentication</w:t>
      </w:r>
      <w:r w:rsidRPr="00183538">
        <w:t xml:space="preserve"> procedure accepted by the target UE</w:t>
      </w:r>
      <w:bookmarkEnd w:id="703"/>
      <w:bookmarkEnd w:id="704"/>
      <w:bookmarkEnd w:id="707"/>
      <w:bookmarkEnd w:id="708"/>
      <w:bookmarkEnd w:id="709"/>
      <w:bookmarkEnd w:id="710"/>
      <w:bookmarkEnd w:id="711"/>
      <w:bookmarkEnd w:id="712"/>
    </w:p>
    <w:p w14:paraId="5BF7B14B" w14:textId="77777777" w:rsidR="008E33F7" w:rsidRPr="00183538" w:rsidRDefault="008E33F7" w:rsidP="008E33F7">
      <w:bookmarkStart w:id="713" w:name="_Toc34388633"/>
      <w:bookmarkStart w:id="714"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715" w:name="_CR6_1_2_6_4"/>
      <w:bookmarkStart w:id="716" w:name="_Toc45282232"/>
      <w:bookmarkStart w:id="717" w:name="_Toc45882618"/>
      <w:bookmarkStart w:id="718" w:name="_Toc51951168"/>
      <w:bookmarkStart w:id="719" w:name="_Toc59208922"/>
      <w:bookmarkStart w:id="720" w:name="_Toc75734760"/>
      <w:bookmarkStart w:id="721" w:name="_Toc178268823"/>
      <w:bookmarkEnd w:id="715"/>
      <w:r>
        <w:t>6.1.2.6.4</w:t>
      </w:r>
      <w:r w:rsidRPr="00183538">
        <w:tab/>
      </w:r>
      <w:r>
        <w:t xml:space="preserve">PC5 unicast link authentication </w:t>
      </w:r>
      <w:r w:rsidRPr="00183538">
        <w:t>procedure completion by the initiating UE</w:t>
      </w:r>
      <w:bookmarkEnd w:id="713"/>
      <w:bookmarkEnd w:id="714"/>
      <w:bookmarkEnd w:id="716"/>
      <w:bookmarkEnd w:id="717"/>
      <w:bookmarkEnd w:id="718"/>
      <w:bookmarkEnd w:id="719"/>
      <w:bookmarkEnd w:id="720"/>
      <w:bookmarkEnd w:id="721"/>
    </w:p>
    <w:p w14:paraId="74DDB742" w14:textId="77777777" w:rsidR="008E33F7" w:rsidRPr="00742FAE" w:rsidRDefault="008E33F7" w:rsidP="008E33F7">
      <w:bookmarkStart w:id="722" w:name="_Toc34388634"/>
      <w:bookmarkStart w:id="723"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724" w:name="_CR6_1_2_6_5"/>
      <w:bookmarkStart w:id="725" w:name="_Toc45282233"/>
      <w:bookmarkStart w:id="726" w:name="_Toc45882619"/>
      <w:bookmarkStart w:id="727" w:name="_Toc51951169"/>
      <w:bookmarkStart w:id="728" w:name="_Toc59208923"/>
      <w:bookmarkStart w:id="729" w:name="_Toc75734761"/>
      <w:bookmarkStart w:id="730" w:name="_Toc178268824"/>
      <w:bookmarkEnd w:id="724"/>
      <w:r>
        <w:lastRenderedPageBreak/>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722"/>
      <w:bookmarkEnd w:id="723"/>
      <w:bookmarkEnd w:id="725"/>
      <w:bookmarkEnd w:id="726"/>
      <w:bookmarkEnd w:id="727"/>
      <w:bookmarkEnd w:id="728"/>
      <w:bookmarkEnd w:id="729"/>
      <w:bookmarkEnd w:id="730"/>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731" w:name="_CR6_1_2_6_5A"/>
      <w:bookmarkStart w:id="732" w:name="_Toc75734762"/>
      <w:bookmarkStart w:id="733" w:name="_Toc34388635"/>
      <w:bookmarkStart w:id="734" w:name="_Toc34404406"/>
      <w:bookmarkStart w:id="735" w:name="_Toc45282234"/>
      <w:bookmarkStart w:id="736" w:name="_Toc45882620"/>
      <w:bookmarkStart w:id="737" w:name="_Toc51951170"/>
      <w:bookmarkStart w:id="738" w:name="_Toc59208924"/>
      <w:bookmarkStart w:id="739" w:name="_Toc178268825"/>
      <w:bookmarkEnd w:id="731"/>
      <w:r w:rsidRPr="0002507B">
        <w:t>6.1.2.6.5A</w:t>
      </w:r>
      <w:r w:rsidRPr="0002507B">
        <w:tab/>
        <w:t>PC5 unicast link authentication procedure not accepted by the initiating UE</w:t>
      </w:r>
      <w:bookmarkEnd w:id="732"/>
      <w:bookmarkEnd w:id="739"/>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740" w:name="_CR6_1_2_6_6"/>
      <w:bookmarkStart w:id="741" w:name="_Toc75734763"/>
      <w:bookmarkStart w:id="742" w:name="_Toc178268826"/>
      <w:bookmarkEnd w:id="740"/>
      <w:r>
        <w:t>6.1.2.6.6</w:t>
      </w:r>
      <w:r w:rsidRPr="00CE238F">
        <w:tab/>
      </w:r>
      <w:r w:rsidRPr="00FD6318">
        <w:t>Abnormal cases</w:t>
      </w:r>
      <w:bookmarkEnd w:id="733"/>
      <w:bookmarkEnd w:id="734"/>
      <w:bookmarkEnd w:id="735"/>
      <w:bookmarkEnd w:id="736"/>
      <w:bookmarkEnd w:id="737"/>
      <w:bookmarkEnd w:id="738"/>
      <w:bookmarkEnd w:id="741"/>
      <w:bookmarkEnd w:id="742"/>
    </w:p>
    <w:p w14:paraId="1A78EAF2" w14:textId="11EDCA95" w:rsidR="008E33F7" w:rsidRPr="00FD6318" w:rsidRDefault="008E33F7" w:rsidP="00CC0F60">
      <w:pPr>
        <w:pStyle w:val="Heading6"/>
        <w:numPr>
          <w:ilvl w:val="5"/>
          <w:numId w:val="0"/>
        </w:numPr>
        <w:ind w:left="1152" w:hanging="432"/>
        <w:rPr>
          <w:lang w:eastAsia="zh-CN"/>
        </w:rPr>
      </w:pPr>
      <w:bookmarkStart w:id="743" w:name="_CR6_1_2_6_6_1"/>
      <w:bookmarkStart w:id="744" w:name="_Toc45282235"/>
      <w:bookmarkStart w:id="745" w:name="_Toc45882621"/>
      <w:bookmarkStart w:id="746" w:name="_Toc51951171"/>
      <w:bookmarkStart w:id="747" w:name="_Toc59208925"/>
      <w:bookmarkStart w:id="748" w:name="_Toc75734764"/>
      <w:bookmarkStart w:id="749" w:name="_Toc178268827"/>
      <w:bookmarkEnd w:id="743"/>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44"/>
      <w:bookmarkEnd w:id="745"/>
      <w:bookmarkEnd w:id="746"/>
      <w:bookmarkEnd w:id="747"/>
      <w:bookmarkEnd w:id="748"/>
      <w:bookmarkEnd w:id="749"/>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750" w:name="_CR6_1_2_7"/>
      <w:bookmarkStart w:id="751" w:name="_Toc34388636"/>
      <w:bookmarkStart w:id="752" w:name="_Toc34404407"/>
      <w:bookmarkStart w:id="753" w:name="_Toc45282236"/>
      <w:bookmarkStart w:id="754" w:name="_Toc45882622"/>
      <w:bookmarkStart w:id="755" w:name="_Toc51951172"/>
      <w:bookmarkStart w:id="756" w:name="_Toc59208926"/>
      <w:bookmarkStart w:id="757" w:name="_Toc75734765"/>
      <w:bookmarkStart w:id="758" w:name="_Toc178268828"/>
      <w:bookmarkEnd w:id="750"/>
      <w:r>
        <w:lastRenderedPageBreak/>
        <w:t>6.1.2.7</w:t>
      </w:r>
      <w:r w:rsidRPr="00183538">
        <w:tab/>
      </w:r>
      <w:r>
        <w:t>PC5 unicast</w:t>
      </w:r>
      <w:r w:rsidRPr="00183538">
        <w:t xml:space="preserve"> </w:t>
      </w:r>
      <w:r>
        <w:t>link security mode control</w:t>
      </w:r>
      <w:r w:rsidRPr="00183538">
        <w:t xml:space="preserve"> procedure</w:t>
      </w:r>
      <w:bookmarkEnd w:id="751"/>
      <w:bookmarkEnd w:id="752"/>
      <w:bookmarkEnd w:id="753"/>
      <w:bookmarkEnd w:id="754"/>
      <w:bookmarkEnd w:id="755"/>
      <w:bookmarkEnd w:id="756"/>
      <w:bookmarkEnd w:id="757"/>
      <w:bookmarkEnd w:id="758"/>
    </w:p>
    <w:p w14:paraId="4B6630F6" w14:textId="77777777" w:rsidR="00F637B9" w:rsidRPr="00183538" w:rsidRDefault="00F637B9" w:rsidP="00F637B9">
      <w:pPr>
        <w:pStyle w:val="Heading5"/>
      </w:pPr>
      <w:bookmarkStart w:id="759" w:name="_CR6_1_2_7_1"/>
      <w:bookmarkStart w:id="760" w:name="_Toc34388638"/>
      <w:bookmarkStart w:id="761" w:name="_Toc34404409"/>
      <w:bookmarkStart w:id="762" w:name="_Toc45282238"/>
      <w:bookmarkStart w:id="763" w:name="_Toc45882624"/>
      <w:bookmarkStart w:id="764" w:name="_Toc51951174"/>
      <w:bookmarkStart w:id="765" w:name="_Toc59208928"/>
      <w:bookmarkStart w:id="766" w:name="_Toc75734767"/>
      <w:bookmarkStart w:id="767" w:name="_Toc178268829"/>
      <w:bookmarkEnd w:id="759"/>
      <w:r>
        <w:t>6.1.2.7.1</w:t>
      </w:r>
      <w:r w:rsidRPr="00183538">
        <w:tab/>
        <w:t>General</w:t>
      </w:r>
      <w:bookmarkEnd w:id="767"/>
    </w:p>
    <w:p w14:paraId="2A7124CF" w14:textId="62ED13BF"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768" w:name="_CR6_1_2_7_2"/>
      <w:bookmarkStart w:id="769" w:name="_Toc178268830"/>
      <w:bookmarkEnd w:id="768"/>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60"/>
      <w:bookmarkEnd w:id="761"/>
      <w:bookmarkEnd w:id="762"/>
      <w:bookmarkEnd w:id="763"/>
      <w:bookmarkEnd w:id="764"/>
      <w:bookmarkEnd w:id="765"/>
      <w:bookmarkEnd w:id="766"/>
      <w:bookmarkEnd w:id="769"/>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6pt;height:196.5pt" o:ole="">
            <v:imagedata r:id="rId26" o:title=""/>
          </v:shape>
          <o:OLEObject Type="Embed" ProgID="Visio.Drawing.15" ShapeID="_x0000_i1033" DrawAspect="Content" ObjectID="_1788881567" r:id="rId27"/>
        </w:object>
      </w:r>
    </w:p>
    <w:p w14:paraId="0332422B" w14:textId="77777777" w:rsidR="008E33F7" w:rsidRPr="00183538" w:rsidRDefault="008E33F7" w:rsidP="008E33F7">
      <w:pPr>
        <w:pStyle w:val="TF"/>
      </w:pPr>
      <w:bookmarkStart w:id="770" w:name="_CRFigure6_1_2_7_2"/>
      <w:r w:rsidRPr="00183538">
        <w:t>Figure</w:t>
      </w:r>
      <w:r>
        <w:rPr>
          <w:rFonts w:cs="Arial"/>
        </w:rPr>
        <w:t> </w:t>
      </w:r>
      <w:bookmarkEnd w:id="770"/>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771" w:name="_CR6_1_2_7_3"/>
      <w:bookmarkStart w:id="772" w:name="_Toc34388639"/>
      <w:bookmarkStart w:id="773" w:name="_Toc34404410"/>
      <w:bookmarkStart w:id="774" w:name="_Toc45282239"/>
      <w:bookmarkStart w:id="775" w:name="_Toc45882625"/>
      <w:bookmarkStart w:id="776" w:name="_Toc51951175"/>
      <w:bookmarkStart w:id="777" w:name="_Toc59208929"/>
      <w:bookmarkStart w:id="778" w:name="_Toc75734768"/>
      <w:bookmarkStart w:id="779" w:name="_Toc178268831"/>
      <w:bookmarkEnd w:id="771"/>
      <w:r>
        <w:t>6.1.2.7.</w:t>
      </w:r>
      <w:r w:rsidRPr="00183538">
        <w:t>3</w:t>
      </w:r>
      <w:r w:rsidRPr="00183538">
        <w:tab/>
      </w:r>
      <w:r>
        <w:t>PC5 unicast link security mode control</w:t>
      </w:r>
      <w:r w:rsidRPr="00183538">
        <w:t xml:space="preserve"> procedure accepted by the target UE</w:t>
      </w:r>
      <w:bookmarkEnd w:id="772"/>
      <w:bookmarkEnd w:id="773"/>
      <w:bookmarkEnd w:id="774"/>
      <w:bookmarkEnd w:id="775"/>
      <w:bookmarkEnd w:id="776"/>
      <w:bookmarkEnd w:id="777"/>
      <w:bookmarkEnd w:id="778"/>
      <w:bookmarkEnd w:id="779"/>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80" w:name="_Toc34388640"/>
      <w:bookmarkStart w:id="781" w:name="_Toc34404411"/>
      <w:bookmarkStart w:id="782" w:name="_Toc45282240"/>
      <w:bookmarkStart w:id="783" w:name="_Toc45882626"/>
      <w:bookmarkStart w:id="784" w:name="_Toc51951176"/>
      <w:bookmarkStart w:id="785"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86" w:name="_CR6_1_2_7_4"/>
      <w:bookmarkStart w:id="787" w:name="_Toc75734769"/>
      <w:bookmarkStart w:id="788" w:name="_Toc178268832"/>
      <w:bookmarkEnd w:id="786"/>
      <w:r>
        <w:t>6.1.2.7.4</w:t>
      </w:r>
      <w:r w:rsidRPr="00183538">
        <w:tab/>
      </w:r>
      <w:r>
        <w:t>PC5 unicast link security mode control</w:t>
      </w:r>
      <w:r w:rsidRPr="00183538">
        <w:t xml:space="preserve"> procedure completion by the initiating UE</w:t>
      </w:r>
      <w:bookmarkEnd w:id="780"/>
      <w:bookmarkEnd w:id="781"/>
      <w:bookmarkEnd w:id="782"/>
      <w:bookmarkEnd w:id="783"/>
      <w:bookmarkEnd w:id="784"/>
      <w:bookmarkEnd w:id="785"/>
      <w:bookmarkEnd w:id="787"/>
      <w:bookmarkEnd w:id="788"/>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89" w:name="_CR6_1_2_7_5"/>
      <w:bookmarkStart w:id="790" w:name="_Toc59208931"/>
      <w:bookmarkStart w:id="791" w:name="_Toc34388641"/>
      <w:bookmarkStart w:id="792" w:name="_Toc34404412"/>
      <w:bookmarkStart w:id="793" w:name="_Toc45282241"/>
      <w:bookmarkStart w:id="794" w:name="_Toc45882627"/>
      <w:bookmarkStart w:id="795" w:name="_Toc51951177"/>
      <w:bookmarkStart w:id="796" w:name="_Toc75734770"/>
      <w:bookmarkStart w:id="797" w:name="_Toc178268833"/>
      <w:bookmarkEnd w:id="789"/>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90"/>
      <w:bookmarkEnd w:id="791"/>
      <w:bookmarkEnd w:id="792"/>
      <w:bookmarkEnd w:id="793"/>
      <w:bookmarkEnd w:id="794"/>
      <w:bookmarkEnd w:id="795"/>
      <w:bookmarkEnd w:id="796"/>
      <w:bookmarkEnd w:id="797"/>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3008324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3C1B6206"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018C5FA4"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98" w:name="_Toc34388642"/>
      <w:bookmarkStart w:id="799" w:name="_Toc34404413"/>
      <w:bookmarkStart w:id="800" w:name="_Toc45282242"/>
      <w:bookmarkStart w:id="801" w:name="_Toc45882628"/>
      <w:bookmarkStart w:id="802" w:name="_Toc51951178"/>
      <w:bookmarkStart w:id="803" w:name="_Toc59208932"/>
      <w:bookmarkStart w:id="804"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805" w:name="_CR6_1_2_7_6"/>
      <w:bookmarkStart w:id="806" w:name="_Toc178268834"/>
      <w:bookmarkEnd w:id="805"/>
      <w:r>
        <w:t>6.1.2.7.6</w:t>
      </w:r>
      <w:r w:rsidRPr="00CE238F">
        <w:tab/>
      </w:r>
      <w:r w:rsidRPr="00FD6318">
        <w:t>Abnormal cases</w:t>
      </w:r>
      <w:bookmarkEnd w:id="798"/>
      <w:bookmarkEnd w:id="799"/>
      <w:bookmarkEnd w:id="800"/>
      <w:bookmarkEnd w:id="801"/>
      <w:bookmarkEnd w:id="802"/>
      <w:bookmarkEnd w:id="803"/>
      <w:bookmarkEnd w:id="804"/>
      <w:bookmarkEnd w:id="806"/>
    </w:p>
    <w:p w14:paraId="0CBDFF6F" w14:textId="77777777" w:rsidR="008E33F7" w:rsidRPr="00FD6318" w:rsidRDefault="008E33F7" w:rsidP="00CC0F60">
      <w:pPr>
        <w:pStyle w:val="Heading6"/>
        <w:numPr>
          <w:ilvl w:val="5"/>
          <w:numId w:val="0"/>
        </w:numPr>
        <w:ind w:left="1152" w:hanging="432"/>
        <w:rPr>
          <w:lang w:eastAsia="zh-CN"/>
        </w:rPr>
      </w:pPr>
      <w:bookmarkStart w:id="807" w:name="_CR6_1_2_7_6_1"/>
      <w:bookmarkStart w:id="808" w:name="_Toc45282243"/>
      <w:bookmarkStart w:id="809" w:name="_Toc45882629"/>
      <w:bookmarkStart w:id="810" w:name="_Toc51951179"/>
      <w:bookmarkStart w:id="811" w:name="_Toc59208933"/>
      <w:bookmarkStart w:id="812" w:name="_Toc75734772"/>
      <w:bookmarkStart w:id="813" w:name="_Toc178268835"/>
      <w:bookmarkEnd w:id="807"/>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08"/>
      <w:bookmarkEnd w:id="809"/>
      <w:bookmarkEnd w:id="810"/>
      <w:bookmarkEnd w:id="811"/>
      <w:bookmarkEnd w:id="812"/>
      <w:bookmarkEnd w:id="813"/>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814" w:name="_CR6_1_2_8"/>
      <w:bookmarkStart w:id="815" w:name="_Toc34388643"/>
      <w:bookmarkStart w:id="816" w:name="_Toc34404414"/>
      <w:bookmarkStart w:id="817" w:name="_Toc45282244"/>
      <w:bookmarkStart w:id="818" w:name="_Toc45882630"/>
      <w:bookmarkStart w:id="819" w:name="_Toc51951180"/>
      <w:bookmarkStart w:id="820" w:name="_Toc59208934"/>
      <w:bookmarkStart w:id="821" w:name="_Toc75734773"/>
      <w:bookmarkStart w:id="822" w:name="_Toc178268836"/>
      <w:bookmarkEnd w:id="814"/>
      <w:r>
        <w:t>6.1.2.8</w:t>
      </w:r>
      <w:r w:rsidRPr="00183538">
        <w:tab/>
      </w:r>
      <w:r>
        <w:t>PC5 unicast</w:t>
      </w:r>
      <w:r w:rsidRPr="00183538">
        <w:t xml:space="preserve"> </w:t>
      </w:r>
      <w:r>
        <w:t>link keep-alive</w:t>
      </w:r>
      <w:r w:rsidRPr="00183538">
        <w:t xml:space="preserve"> procedure</w:t>
      </w:r>
      <w:bookmarkEnd w:id="815"/>
      <w:bookmarkEnd w:id="816"/>
      <w:bookmarkEnd w:id="817"/>
      <w:bookmarkEnd w:id="818"/>
      <w:bookmarkEnd w:id="819"/>
      <w:bookmarkEnd w:id="820"/>
      <w:bookmarkEnd w:id="821"/>
      <w:bookmarkEnd w:id="822"/>
    </w:p>
    <w:p w14:paraId="3DC3939F" w14:textId="77777777" w:rsidR="008E33F7" w:rsidRPr="00183538" w:rsidRDefault="008E33F7" w:rsidP="00CC0F60">
      <w:pPr>
        <w:pStyle w:val="Heading5"/>
      </w:pPr>
      <w:bookmarkStart w:id="823" w:name="_CR6_1_2_8_1"/>
      <w:bookmarkStart w:id="824" w:name="_Toc34388644"/>
      <w:bookmarkStart w:id="825" w:name="_Toc34404415"/>
      <w:bookmarkStart w:id="826" w:name="_Toc45282245"/>
      <w:bookmarkStart w:id="827" w:name="_Toc45882631"/>
      <w:bookmarkStart w:id="828" w:name="_Toc51951181"/>
      <w:bookmarkStart w:id="829" w:name="_Toc59208935"/>
      <w:bookmarkStart w:id="830" w:name="_Toc75734774"/>
      <w:bookmarkStart w:id="831" w:name="_Toc178268837"/>
      <w:bookmarkEnd w:id="823"/>
      <w:r>
        <w:t>6.1.2.8.1</w:t>
      </w:r>
      <w:r w:rsidRPr="00183538">
        <w:tab/>
        <w:t>General</w:t>
      </w:r>
      <w:bookmarkEnd w:id="824"/>
      <w:bookmarkEnd w:id="825"/>
      <w:bookmarkEnd w:id="826"/>
      <w:bookmarkEnd w:id="827"/>
      <w:bookmarkEnd w:id="828"/>
      <w:bookmarkEnd w:id="829"/>
      <w:bookmarkEnd w:id="830"/>
      <w:bookmarkEnd w:id="831"/>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832" w:name="_CR6_1_2_8_2"/>
      <w:bookmarkStart w:id="833" w:name="_Toc34388645"/>
      <w:bookmarkStart w:id="834" w:name="_Toc34404416"/>
      <w:bookmarkStart w:id="835" w:name="_Toc45282246"/>
      <w:bookmarkStart w:id="836" w:name="_Toc45882632"/>
      <w:bookmarkStart w:id="837" w:name="_Toc51951182"/>
      <w:bookmarkStart w:id="838" w:name="_Toc59208936"/>
      <w:bookmarkStart w:id="839" w:name="_Toc75734775"/>
      <w:bookmarkStart w:id="840" w:name="_Toc178268838"/>
      <w:bookmarkEnd w:id="832"/>
      <w:r>
        <w:t>6.1.2.8.</w:t>
      </w:r>
      <w:r w:rsidRPr="00183538">
        <w:t>2</w:t>
      </w:r>
      <w:r w:rsidRPr="00183538">
        <w:tab/>
      </w:r>
      <w:r>
        <w:t>PC5 unicast link keep-alive</w:t>
      </w:r>
      <w:r w:rsidRPr="00183538">
        <w:t xml:space="preserve"> procedure initiation by </w:t>
      </w:r>
      <w:r>
        <w:t xml:space="preserve">the </w:t>
      </w:r>
      <w:r w:rsidRPr="00183538">
        <w:t>initiating UE</w:t>
      </w:r>
      <w:bookmarkEnd w:id="833"/>
      <w:bookmarkEnd w:id="834"/>
      <w:bookmarkEnd w:id="835"/>
      <w:bookmarkEnd w:id="836"/>
      <w:bookmarkEnd w:id="837"/>
      <w:bookmarkEnd w:id="838"/>
      <w:bookmarkEnd w:id="839"/>
      <w:bookmarkEnd w:id="840"/>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400pt;height:185.5pt" o:ole="">
            <v:imagedata r:id="rId28" o:title=""/>
          </v:shape>
          <o:OLEObject Type="Embed" ProgID="Visio.Drawing.15" ShapeID="_x0000_i1034" DrawAspect="Content" ObjectID="_1788881568" r:id="rId29"/>
        </w:object>
      </w:r>
    </w:p>
    <w:p w14:paraId="288E708B" w14:textId="77777777" w:rsidR="008E33F7" w:rsidRPr="00183538" w:rsidRDefault="008E33F7" w:rsidP="008E33F7">
      <w:pPr>
        <w:pStyle w:val="TF"/>
      </w:pPr>
      <w:bookmarkStart w:id="841" w:name="_CRFigure6_1_2_8_2"/>
      <w:r w:rsidRPr="00183538">
        <w:t>Figure</w:t>
      </w:r>
      <w:r>
        <w:rPr>
          <w:rFonts w:cs="Arial"/>
        </w:rPr>
        <w:t> </w:t>
      </w:r>
      <w:bookmarkEnd w:id="841"/>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842" w:name="_CR6_1_2_8_3"/>
      <w:bookmarkStart w:id="843" w:name="_Toc34388646"/>
      <w:bookmarkStart w:id="844" w:name="_Toc34404417"/>
      <w:bookmarkStart w:id="845" w:name="_Toc45282247"/>
      <w:bookmarkStart w:id="846" w:name="_Toc45882633"/>
      <w:bookmarkStart w:id="847" w:name="_Toc51951183"/>
      <w:bookmarkStart w:id="848" w:name="_Toc59208937"/>
      <w:bookmarkStart w:id="849" w:name="_Toc75734776"/>
      <w:bookmarkStart w:id="850" w:name="_Toc178268839"/>
      <w:bookmarkEnd w:id="842"/>
      <w:r>
        <w:t>6.1.2.8.</w:t>
      </w:r>
      <w:r w:rsidRPr="00183538">
        <w:t>3</w:t>
      </w:r>
      <w:r w:rsidRPr="00183538">
        <w:tab/>
      </w:r>
      <w:r>
        <w:t>PC5 unicast link keep-alive</w:t>
      </w:r>
      <w:r w:rsidRPr="00183538">
        <w:t xml:space="preserve"> procedure accepted by the target UE</w:t>
      </w:r>
      <w:bookmarkEnd w:id="843"/>
      <w:bookmarkEnd w:id="844"/>
      <w:bookmarkEnd w:id="845"/>
      <w:bookmarkEnd w:id="846"/>
      <w:bookmarkEnd w:id="847"/>
      <w:bookmarkEnd w:id="848"/>
      <w:bookmarkEnd w:id="849"/>
      <w:bookmarkEnd w:id="850"/>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851" w:name="_CR6_1_2_8_4"/>
      <w:bookmarkStart w:id="852" w:name="_Toc34388647"/>
      <w:bookmarkStart w:id="853" w:name="_Toc34404418"/>
      <w:bookmarkStart w:id="854" w:name="_Toc45282248"/>
      <w:bookmarkStart w:id="855" w:name="_Toc45882634"/>
      <w:bookmarkStart w:id="856" w:name="_Toc51951184"/>
      <w:bookmarkStart w:id="857" w:name="_Toc59208938"/>
      <w:bookmarkStart w:id="858" w:name="_Toc75734777"/>
      <w:bookmarkStart w:id="859" w:name="_Toc178268840"/>
      <w:bookmarkEnd w:id="851"/>
      <w:r>
        <w:t>6.1.2.8.4</w:t>
      </w:r>
      <w:r w:rsidRPr="00183538">
        <w:tab/>
      </w:r>
      <w:r>
        <w:t>PC5 unicast link keep-alive</w:t>
      </w:r>
      <w:r w:rsidRPr="00183538">
        <w:t xml:space="preserve"> procedure completion by the initiating UE</w:t>
      </w:r>
      <w:bookmarkEnd w:id="852"/>
      <w:bookmarkEnd w:id="853"/>
      <w:bookmarkEnd w:id="854"/>
      <w:bookmarkEnd w:id="855"/>
      <w:bookmarkEnd w:id="856"/>
      <w:bookmarkEnd w:id="857"/>
      <w:bookmarkEnd w:id="858"/>
      <w:bookmarkEnd w:id="859"/>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860" w:name="_CR6_1_2_8_5"/>
      <w:bookmarkStart w:id="861" w:name="_Toc34388648"/>
      <w:bookmarkStart w:id="862" w:name="_Toc34404419"/>
      <w:bookmarkStart w:id="863" w:name="_Toc45282249"/>
      <w:bookmarkStart w:id="864" w:name="_Toc45882635"/>
      <w:bookmarkStart w:id="865" w:name="_Toc51951185"/>
      <w:bookmarkStart w:id="866" w:name="_Toc59208939"/>
      <w:bookmarkStart w:id="867" w:name="_Toc75734778"/>
      <w:bookmarkStart w:id="868" w:name="_Toc178268841"/>
      <w:bookmarkEnd w:id="860"/>
      <w:r>
        <w:t>6.1.2.8.5</w:t>
      </w:r>
      <w:r w:rsidRPr="00CE238F">
        <w:tab/>
      </w:r>
      <w:r w:rsidRPr="00FD6318">
        <w:t>Abnormal cases</w:t>
      </w:r>
      <w:bookmarkEnd w:id="861"/>
      <w:bookmarkEnd w:id="862"/>
      <w:bookmarkEnd w:id="863"/>
      <w:bookmarkEnd w:id="864"/>
      <w:bookmarkEnd w:id="865"/>
      <w:bookmarkEnd w:id="866"/>
      <w:bookmarkEnd w:id="867"/>
      <w:bookmarkEnd w:id="868"/>
    </w:p>
    <w:p w14:paraId="3703C3BE" w14:textId="77777777" w:rsidR="008E33F7" w:rsidRPr="00FD6318" w:rsidRDefault="008E33F7" w:rsidP="00CC0F60">
      <w:pPr>
        <w:pStyle w:val="Heading6"/>
        <w:numPr>
          <w:ilvl w:val="5"/>
          <w:numId w:val="0"/>
        </w:numPr>
        <w:ind w:left="1152" w:hanging="432"/>
        <w:rPr>
          <w:lang w:eastAsia="zh-CN"/>
        </w:rPr>
      </w:pPr>
      <w:bookmarkStart w:id="869" w:name="_CR6_1_2_8_5_1"/>
      <w:bookmarkStart w:id="870" w:name="_Toc34388649"/>
      <w:bookmarkStart w:id="871" w:name="_Toc34404420"/>
      <w:bookmarkStart w:id="872" w:name="_Toc45282250"/>
      <w:bookmarkStart w:id="873" w:name="_Toc45882636"/>
      <w:bookmarkStart w:id="874" w:name="_Toc51951186"/>
      <w:bookmarkStart w:id="875" w:name="_Toc59208940"/>
      <w:bookmarkStart w:id="876" w:name="_Toc75734779"/>
      <w:bookmarkStart w:id="877" w:name="_Toc178268842"/>
      <w:bookmarkEnd w:id="869"/>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70"/>
      <w:bookmarkEnd w:id="871"/>
      <w:bookmarkEnd w:id="872"/>
      <w:bookmarkEnd w:id="873"/>
      <w:bookmarkEnd w:id="874"/>
      <w:bookmarkEnd w:id="875"/>
      <w:bookmarkEnd w:id="876"/>
      <w:bookmarkEnd w:id="877"/>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3CBD670E" w:rsidR="008E33F7" w:rsidRPr="00FD6318" w:rsidRDefault="008E33F7" w:rsidP="00CC0F60">
      <w:pPr>
        <w:pStyle w:val="Heading6"/>
        <w:numPr>
          <w:ilvl w:val="5"/>
          <w:numId w:val="0"/>
        </w:numPr>
        <w:ind w:left="1152" w:hanging="432"/>
        <w:rPr>
          <w:lang w:eastAsia="zh-CN"/>
        </w:rPr>
      </w:pPr>
      <w:bookmarkStart w:id="878" w:name="_CR6_1_2_8_5_2"/>
      <w:bookmarkStart w:id="879" w:name="_Toc34388650"/>
      <w:bookmarkStart w:id="880" w:name="_Toc34404421"/>
      <w:bookmarkStart w:id="881" w:name="_Toc45282251"/>
      <w:bookmarkStart w:id="882" w:name="_Toc45882637"/>
      <w:bookmarkStart w:id="883" w:name="_Toc51951187"/>
      <w:bookmarkStart w:id="884" w:name="_Toc59208941"/>
      <w:bookmarkStart w:id="885" w:name="_Toc75734780"/>
      <w:bookmarkStart w:id="886" w:name="_Toc178268843"/>
      <w:bookmarkEnd w:id="878"/>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79"/>
      <w:bookmarkEnd w:id="880"/>
      <w:bookmarkEnd w:id="881"/>
      <w:bookmarkEnd w:id="882"/>
      <w:bookmarkEnd w:id="883"/>
      <w:bookmarkEnd w:id="884"/>
      <w:bookmarkEnd w:id="885"/>
      <w:bookmarkEnd w:id="886"/>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013DD9CB"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887" w:name="_CR6_1_2_9"/>
      <w:bookmarkStart w:id="888" w:name="_Toc34388651"/>
      <w:bookmarkStart w:id="889" w:name="_Toc34404422"/>
      <w:bookmarkStart w:id="890" w:name="_Toc45282252"/>
      <w:bookmarkStart w:id="891" w:name="_Toc45882638"/>
      <w:bookmarkStart w:id="892" w:name="_Toc51951188"/>
      <w:bookmarkStart w:id="893" w:name="_Toc59208942"/>
      <w:bookmarkStart w:id="894" w:name="_Toc75734781"/>
      <w:bookmarkStart w:id="895" w:name="_Toc178268844"/>
      <w:bookmarkEnd w:id="887"/>
      <w:r w:rsidRPr="000D5D43">
        <w:t>6.1.2</w:t>
      </w:r>
      <w:r>
        <w:t>.9</w:t>
      </w:r>
      <w:r w:rsidRPr="000D5D43">
        <w:tab/>
      </w:r>
      <w:r>
        <w:t>Data transmission over PC5 unicast link</w:t>
      </w:r>
      <w:bookmarkEnd w:id="888"/>
      <w:bookmarkEnd w:id="889"/>
      <w:bookmarkEnd w:id="890"/>
      <w:bookmarkEnd w:id="891"/>
      <w:bookmarkEnd w:id="892"/>
      <w:bookmarkEnd w:id="893"/>
      <w:bookmarkEnd w:id="894"/>
      <w:bookmarkEnd w:id="895"/>
    </w:p>
    <w:p w14:paraId="6CE1BB05" w14:textId="77777777" w:rsidR="008E33F7" w:rsidRPr="00CA701A" w:rsidRDefault="008E33F7" w:rsidP="00CC0F60">
      <w:pPr>
        <w:pStyle w:val="Heading5"/>
      </w:pPr>
      <w:bookmarkStart w:id="896" w:name="_CR6_1_2_9_1"/>
      <w:bookmarkStart w:id="897" w:name="_Toc59208943"/>
      <w:bookmarkStart w:id="898" w:name="_Toc75734782"/>
      <w:bookmarkStart w:id="899" w:name="_Toc178268845"/>
      <w:bookmarkEnd w:id="896"/>
      <w:r w:rsidRPr="00CA701A">
        <w:t>6.1.2.9.1</w:t>
      </w:r>
      <w:r w:rsidRPr="00CA701A">
        <w:tab/>
        <w:t>Transmission</w:t>
      </w:r>
      <w:bookmarkEnd w:id="897"/>
      <w:bookmarkEnd w:id="898"/>
      <w:bookmarkEnd w:id="899"/>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900" w:name="_CR6_1_2_9_2"/>
      <w:bookmarkStart w:id="901" w:name="_Toc59208944"/>
      <w:bookmarkStart w:id="902" w:name="_Toc75734783"/>
      <w:bookmarkStart w:id="903" w:name="_Toc45282253"/>
      <w:bookmarkStart w:id="904" w:name="_Toc45882639"/>
      <w:bookmarkStart w:id="905" w:name="_Toc51951189"/>
      <w:bookmarkStart w:id="906" w:name="_Toc34388652"/>
      <w:bookmarkStart w:id="907" w:name="_Toc34404423"/>
      <w:bookmarkStart w:id="908" w:name="_Toc178268846"/>
      <w:bookmarkEnd w:id="900"/>
      <w:r w:rsidRPr="000D5D43">
        <w:t>6.1.2</w:t>
      </w:r>
      <w:r>
        <w:t>.9.2</w:t>
      </w:r>
      <w:r w:rsidRPr="000D5D43">
        <w:tab/>
      </w:r>
      <w:r w:rsidRPr="00F44538">
        <w:t>Procedure for UE to use provisioned radio resources for V2X communication over PC5</w:t>
      </w:r>
      <w:bookmarkEnd w:id="901"/>
      <w:bookmarkEnd w:id="902"/>
      <w:bookmarkEnd w:id="908"/>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909" w:name="_CR6_1_2_10"/>
      <w:bookmarkStart w:id="910" w:name="_Toc59208945"/>
      <w:bookmarkStart w:id="911" w:name="_Toc75734784"/>
      <w:bookmarkStart w:id="912" w:name="_Toc178268847"/>
      <w:bookmarkEnd w:id="909"/>
      <w:r>
        <w:t>6.1.2.10</w:t>
      </w:r>
      <w:r w:rsidRPr="00742FAE">
        <w:tab/>
      </w:r>
      <w:r w:rsidRPr="003E279D">
        <w:t>PC5 unicast</w:t>
      </w:r>
      <w:r w:rsidRPr="00037264">
        <w:t xml:space="preserve"> link </w:t>
      </w:r>
      <w:r>
        <w:t>re-keying</w:t>
      </w:r>
      <w:r w:rsidRPr="00742FAE">
        <w:t xml:space="preserve"> procedure</w:t>
      </w:r>
      <w:bookmarkEnd w:id="903"/>
      <w:bookmarkEnd w:id="904"/>
      <w:bookmarkEnd w:id="905"/>
      <w:bookmarkEnd w:id="910"/>
      <w:bookmarkEnd w:id="911"/>
      <w:bookmarkEnd w:id="912"/>
    </w:p>
    <w:p w14:paraId="661A13D1" w14:textId="77777777" w:rsidR="008E33F7" w:rsidRPr="00742FAE" w:rsidRDefault="008E33F7" w:rsidP="00CC0F60">
      <w:pPr>
        <w:pStyle w:val="Heading5"/>
      </w:pPr>
      <w:bookmarkStart w:id="913" w:name="_CR6_1_2_10_1"/>
      <w:bookmarkStart w:id="914" w:name="_Toc45282254"/>
      <w:bookmarkStart w:id="915" w:name="_Toc45882640"/>
      <w:bookmarkStart w:id="916" w:name="_Toc51951190"/>
      <w:bookmarkStart w:id="917" w:name="_Toc59208946"/>
      <w:bookmarkStart w:id="918" w:name="_Toc75734785"/>
      <w:bookmarkStart w:id="919" w:name="_Toc178268848"/>
      <w:bookmarkEnd w:id="913"/>
      <w:r>
        <w:t>6.1.2.10.1</w:t>
      </w:r>
      <w:r w:rsidRPr="00742FAE">
        <w:tab/>
        <w:t>General</w:t>
      </w:r>
      <w:bookmarkEnd w:id="914"/>
      <w:bookmarkEnd w:id="915"/>
      <w:bookmarkEnd w:id="916"/>
      <w:bookmarkEnd w:id="917"/>
      <w:bookmarkEnd w:id="918"/>
      <w:bookmarkEnd w:id="919"/>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920" w:name="_CR6_1_2_10_2"/>
      <w:bookmarkStart w:id="921" w:name="_Toc45282255"/>
      <w:bookmarkStart w:id="922" w:name="_Toc45882641"/>
      <w:bookmarkStart w:id="923" w:name="_Toc51951191"/>
      <w:bookmarkStart w:id="924" w:name="_Toc59208947"/>
      <w:bookmarkStart w:id="925" w:name="_Toc75734786"/>
      <w:bookmarkStart w:id="926" w:name="_Toc178268849"/>
      <w:bookmarkEnd w:id="920"/>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21"/>
      <w:bookmarkEnd w:id="922"/>
      <w:bookmarkEnd w:id="923"/>
      <w:bookmarkEnd w:id="924"/>
      <w:bookmarkEnd w:id="925"/>
      <w:bookmarkEnd w:id="926"/>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5pt;height:133pt" o:ole="">
            <v:imagedata r:id="rId30" o:title=""/>
          </v:shape>
          <o:OLEObject Type="Embed" ProgID="Visio.Drawing.11" ShapeID="_x0000_i1035" DrawAspect="Content" ObjectID="_1788881569" r:id="rId31"/>
        </w:object>
      </w:r>
    </w:p>
    <w:p w14:paraId="2EC43FAC" w14:textId="77777777" w:rsidR="008E33F7" w:rsidRPr="00742FAE" w:rsidRDefault="008E33F7" w:rsidP="008E33F7">
      <w:pPr>
        <w:pStyle w:val="TF"/>
      </w:pPr>
      <w:bookmarkStart w:id="927" w:name="_CRFigure6_1_2_10_2"/>
      <w:r w:rsidRPr="00742FAE">
        <w:t>Figure</w:t>
      </w:r>
      <w:r>
        <w:t> </w:t>
      </w:r>
      <w:bookmarkEnd w:id="927"/>
      <w:r>
        <w:t>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928" w:name="_CR6_1_2_10_3"/>
      <w:bookmarkStart w:id="929" w:name="_Toc45282256"/>
      <w:bookmarkStart w:id="930" w:name="_Toc45882642"/>
      <w:bookmarkStart w:id="931" w:name="_Toc51951192"/>
      <w:bookmarkStart w:id="932" w:name="_Toc59208948"/>
      <w:bookmarkStart w:id="933" w:name="_Toc75734787"/>
      <w:bookmarkStart w:id="934" w:name="_Toc178268850"/>
      <w:bookmarkEnd w:id="928"/>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29"/>
      <w:bookmarkEnd w:id="930"/>
      <w:bookmarkEnd w:id="931"/>
      <w:bookmarkEnd w:id="932"/>
      <w:bookmarkEnd w:id="933"/>
      <w:bookmarkEnd w:id="934"/>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935" w:name="_CR6_1_2_10_4"/>
      <w:bookmarkStart w:id="936" w:name="_Toc45282257"/>
      <w:bookmarkStart w:id="937" w:name="_Toc45882643"/>
      <w:bookmarkStart w:id="938" w:name="_Toc51951193"/>
      <w:bookmarkStart w:id="939" w:name="_Toc59208949"/>
      <w:bookmarkStart w:id="940" w:name="_Toc75734788"/>
      <w:bookmarkStart w:id="941" w:name="_Toc178268851"/>
      <w:bookmarkEnd w:id="935"/>
      <w:r>
        <w:t>6.1.2.10.4</w:t>
      </w:r>
      <w:r w:rsidRPr="00183538">
        <w:tab/>
      </w:r>
      <w:r>
        <w:t>PC5 unicast link re-keying</w:t>
      </w:r>
      <w:r w:rsidRPr="00183538">
        <w:t xml:space="preserve"> procedure completion by the initiating UE</w:t>
      </w:r>
      <w:bookmarkEnd w:id="936"/>
      <w:bookmarkEnd w:id="937"/>
      <w:bookmarkEnd w:id="938"/>
      <w:bookmarkEnd w:id="939"/>
      <w:bookmarkEnd w:id="940"/>
      <w:bookmarkEnd w:id="941"/>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942" w:name="_Toc45282258"/>
      <w:bookmarkStart w:id="943" w:name="_Toc45882644"/>
      <w:bookmarkStart w:id="944" w:name="_Toc51951194"/>
      <w:bookmarkStart w:id="945"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946" w:name="_CR6_1_2_10_5"/>
      <w:bookmarkStart w:id="947" w:name="_Toc75734789"/>
      <w:bookmarkStart w:id="948" w:name="_Toc178268852"/>
      <w:bookmarkEnd w:id="946"/>
      <w:r>
        <w:t>6.1.2.10.5</w:t>
      </w:r>
      <w:r w:rsidRPr="00CE238F">
        <w:tab/>
      </w:r>
      <w:r w:rsidRPr="00FD6318">
        <w:t>Abnormal cases</w:t>
      </w:r>
      <w:r>
        <w:t xml:space="preserve"> </w:t>
      </w:r>
      <w:r w:rsidRPr="00FD6318">
        <w:rPr>
          <w:lang w:eastAsia="zh-CN"/>
        </w:rPr>
        <w:t>at the initiating UE</w:t>
      </w:r>
      <w:bookmarkEnd w:id="942"/>
      <w:bookmarkEnd w:id="943"/>
      <w:bookmarkEnd w:id="944"/>
      <w:bookmarkEnd w:id="945"/>
      <w:bookmarkEnd w:id="947"/>
      <w:bookmarkEnd w:id="948"/>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949" w:name="_CR6_1_2_11"/>
      <w:bookmarkStart w:id="950" w:name="_Toc45282259"/>
      <w:bookmarkStart w:id="951" w:name="_Toc45882645"/>
      <w:bookmarkStart w:id="952" w:name="_Toc51951195"/>
      <w:bookmarkStart w:id="953" w:name="_Toc59208951"/>
      <w:bookmarkStart w:id="954" w:name="_Toc75734790"/>
      <w:bookmarkStart w:id="955" w:name="_Toc178268853"/>
      <w:bookmarkEnd w:id="949"/>
      <w:r>
        <w:t>6.1.2.11</w:t>
      </w:r>
      <w:r w:rsidRPr="00987307">
        <w:tab/>
      </w:r>
      <w:r>
        <w:t>PC5 unicast security</w:t>
      </w:r>
      <w:bookmarkEnd w:id="950"/>
      <w:bookmarkEnd w:id="951"/>
      <w:bookmarkEnd w:id="952"/>
      <w:bookmarkEnd w:id="953"/>
      <w:bookmarkEnd w:id="954"/>
      <w:bookmarkEnd w:id="955"/>
    </w:p>
    <w:p w14:paraId="43E88013" w14:textId="77777777" w:rsidR="008E33F7" w:rsidRPr="00183538" w:rsidRDefault="008E33F7" w:rsidP="00CC0F60">
      <w:pPr>
        <w:pStyle w:val="Heading5"/>
      </w:pPr>
      <w:bookmarkStart w:id="956" w:name="_CR6_1_2_11_1"/>
      <w:bookmarkStart w:id="957" w:name="_Toc45282260"/>
      <w:bookmarkStart w:id="958" w:name="_Toc45882646"/>
      <w:bookmarkStart w:id="959" w:name="_Toc51951196"/>
      <w:bookmarkStart w:id="960" w:name="_Toc59208952"/>
      <w:bookmarkStart w:id="961" w:name="_Toc75734791"/>
      <w:bookmarkStart w:id="962" w:name="_Toc178268854"/>
      <w:bookmarkEnd w:id="956"/>
      <w:r>
        <w:t>6.1.2.11.1</w:t>
      </w:r>
      <w:r w:rsidRPr="00183538">
        <w:tab/>
      </w:r>
      <w:r>
        <w:t>Overview</w:t>
      </w:r>
      <w:bookmarkEnd w:id="957"/>
      <w:bookmarkEnd w:id="958"/>
      <w:bookmarkEnd w:id="959"/>
      <w:bookmarkEnd w:id="960"/>
      <w:bookmarkEnd w:id="961"/>
      <w:bookmarkEnd w:id="962"/>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963" w:name="_CR6_1_2_11_2"/>
      <w:bookmarkStart w:id="964" w:name="_Toc45282261"/>
      <w:bookmarkStart w:id="965" w:name="_Toc45882647"/>
      <w:bookmarkStart w:id="966" w:name="_Toc51951197"/>
      <w:bookmarkStart w:id="967" w:name="_Toc59208953"/>
      <w:bookmarkStart w:id="968" w:name="_Toc75734792"/>
      <w:bookmarkStart w:id="969" w:name="_Toc178268855"/>
      <w:bookmarkEnd w:id="963"/>
      <w:r>
        <w:lastRenderedPageBreak/>
        <w:t>6.1.2.11.2</w:t>
      </w:r>
      <w:r w:rsidRPr="00183538">
        <w:tab/>
      </w:r>
      <w:r>
        <w:t>Handling of PC5 unicast security contexts</w:t>
      </w:r>
      <w:bookmarkEnd w:id="964"/>
      <w:bookmarkEnd w:id="965"/>
      <w:bookmarkEnd w:id="966"/>
      <w:bookmarkEnd w:id="967"/>
      <w:bookmarkEnd w:id="968"/>
      <w:bookmarkEnd w:id="969"/>
    </w:p>
    <w:p w14:paraId="6185B42B" w14:textId="77777777" w:rsidR="008E33F7" w:rsidRPr="00183538" w:rsidRDefault="008E33F7" w:rsidP="00CC0F60">
      <w:pPr>
        <w:pStyle w:val="Heading6"/>
        <w:numPr>
          <w:ilvl w:val="5"/>
          <w:numId w:val="0"/>
        </w:numPr>
        <w:ind w:left="1152" w:hanging="432"/>
      </w:pPr>
      <w:bookmarkStart w:id="970" w:name="_CR6_1_2_11_2_1"/>
      <w:bookmarkStart w:id="971" w:name="_Toc45282262"/>
      <w:bookmarkStart w:id="972" w:name="_Toc45882648"/>
      <w:bookmarkStart w:id="973" w:name="_Toc51951198"/>
      <w:bookmarkStart w:id="974" w:name="_Toc59208954"/>
      <w:bookmarkStart w:id="975" w:name="_Toc75734793"/>
      <w:bookmarkStart w:id="976" w:name="_Toc178268856"/>
      <w:bookmarkEnd w:id="970"/>
      <w:r>
        <w:t>6.1.2.11.2.1</w:t>
      </w:r>
      <w:r w:rsidRPr="00183538">
        <w:tab/>
      </w:r>
      <w:r>
        <w:t>General</w:t>
      </w:r>
      <w:bookmarkEnd w:id="971"/>
      <w:bookmarkEnd w:id="972"/>
      <w:bookmarkEnd w:id="973"/>
      <w:bookmarkEnd w:id="974"/>
      <w:bookmarkEnd w:id="975"/>
      <w:bookmarkEnd w:id="976"/>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977" w:name="_CR6_1_2_11_2_2"/>
      <w:bookmarkStart w:id="978" w:name="_Toc45282263"/>
      <w:bookmarkStart w:id="979" w:name="_Toc45882649"/>
      <w:bookmarkStart w:id="980" w:name="_Toc51951199"/>
      <w:bookmarkStart w:id="981" w:name="_Toc59208955"/>
      <w:bookmarkStart w:id="982" w:name="_Toc75734794"/>
      <w:bookmarkStart w:id="983" w:name="_Toc178268857"/>
      <w:bookmarkEnd w:id="977"/>
      <w:r>
        <w:t>6.1.2.11.2.2</w:t>
      </w:r>
      <w:r w:rsidRPr="00183538">
        <w:tab/>
      </w:r>
      <w:r>
        <w:t>Establishment of secure exchange of PC5 signalling messages</w:t>
      </w:r>
      <w:bookmarkEnd w:id="978"/>
      <w:bookmarkEnd w:id="979"/>
      <w:bookmarkEnd w:id="980"/>
      <w:bookmarkEnd w:id="981"/>
      <w:bookmarkEnd w:id="982"/>
      <w:bookmarkEnd w:id="983"/>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984" w:name="_CR6_1_2_11_2_3"/>
      <w:bookmarkStart w:id="985" w:name="_Toc45282264"/>
      <w:bookmarkStart w:id="986" w:name="_Toc45882650"/>
      <w:bookmarkStart w:id="987" w:name="_Toc51951200"/>
      <w:bookmarkStart w:id="988" w:name="_Toc59208956"/>
      <w:bookmarkStart w:id="989" w:name="_Toc75734795"/>
      <w:bookmarkStart w:id="990" w:name="_Toc178268858"/>
      <w:bookmarkEnd w:id="984"/>
      <w:r>
        <w:t>6.1.2.11.2.3</w:t>
      </w:r>
      <w:r w:rsidRPr="00183538">
        <w:tab/>
      </w:r>
      <w:r>
        <w:t>Change of security keys</w:t>
      </w:r>
      <w:bookmarkEnd w:id="985"/>
      <w:bookmarkEnd w:id="986"/>
      <w:bookmarkEnd w:id="987"/>
      <w:bookmarkEnd w:id="988"/>
      <w:bookmarkEnd w:id="989"/>
      <w:bookmarkEnd w:id="990"/>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991" w:name="_CR6_1_2_11_3"/>
      <w:bookmarkStart w:id="992" w:name="_Toc45282265"/>
      <w:bookmarkStart w:id="993" w:name="_Toc45882651"/>
      <w:bookmarkStart w:id="994" w:name="_Toc51951201"/>
      <w:bookmarkStart w:id="995" w:name="_Toc59208957"/>
      <w:bookmarkStart w:id="996" w:name="_Toc75734796"/>
      <w:bookmarkStart w:id="997" w:name="_Toc178268859"/>
      <w:bookmarkEnd w:id="991"/>
      <w:r>
        <w:t>6.1.2.11.3</w:t>
      </w:r>
      <w:r w:rsidRPr="00183538">
        <w:tab/>
      </w:r>
      <w:r>
        <w:t>Checking of PC5 signalling messages in the UE</w:t>
      </w:r>
      <w:bookmarkEnd w:id="992"/>
      <w:bookmarkEnd w:id="993"/>
      <w:bookmarkEnd w:id="994"/>
      <w:bookmarkEnd w:id="995"/>
      <w:bookmarkEnd w:id="996"/>
      <w:bookmarkEnd w:id="997"/>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3CD8F19A" w:rsidR="0064293C" w:rsidRDefault="0064293C" w:rsidP="0064293C">
      <w:bookmarkStart w:id="998"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998"/>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999" w:name="_Toc45282266"/>
      <w:bookmarkStart w:id="1000" w:name="_Toc45882652"/>
      <w:bookmarkStart w:id="1001" w:name="_Toc51951202"/>
      <w:bookmarkStart w:id="1002" w:name="_Toc59208958"/>
      <w:bookmarkStart w:id="1003"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1004" w:name="_CR6_1_2_12"/>
      <w:bookmarkStart w:id="1005" w:name="_Toc178268860"/>
      <w:bookmarkEnd w:id="1004"/>
      <w:r>
        <w:t>6.1.2.12</w:t>
      </w:r>
      <w:r w:rsidRPr="000D5D43">
        <w:tab/>
      </w:r>
      <w:r w:rsidRPr="007B2720">
        <w:t>PC5 QoS flow establishment</w:t>
      </w:r>
      <w:r>
        <w:t xml:space="preserve"> over PC5 unicast link</w:t>
      </w:r>
      <w:bookmarkEnd w:id="999"/>
      <w:bookmarkEnd w:id="1000"/>
      <w:bookmarkEnd w:id="1001"/>
      <w:bookmarkEnd w:id="1002"/>
      <w:bookmarkEnd w:id="1003"/>
      <w:bookmarkEnd w:id="1005"/>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1006" w:name="_Toc45282267"/>
      <w:bookmarkStart w:id="1007" w:name="_Toc45882653"/>
      <w:bookmarkStart w:id="1008" w:name="_Toc51951203"/>
      <w:bookmarkStart w:id="1009"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1010" w:name="_CR6_1_2_13"/>
      <w:bookmarkStart w:id="1011" w:name="_Toc75734798"/>
      <w:bookmarkStart w:id="1012" w:name="_Toc178268861"/>
      <w:bookmarkEnd w:id="1010"/>
      <w:r>
        <w:t>6.1.2.13</w:t>
      </w:r>
      <w:r w:rsidRPr="000D5D43">
        <w:tab/>
      </w:r>
      <w:r w:rsidRPr="007B2720">
        <w:t xml:space="preserve">PC5 QoS flow match </w:t>
      </w:r>
      <w:r>
        <w:t>over PC5 unicast link</w:t>
      </w:r>
      <w:bookmarkEnd w:id="1006"/>
      <w:bookmarkEnd w:id="1007"/>
      <w:bookmarkEnd w:id="1008"/>
      <w:bookmarkEnd w:id="1009"/>
      <w:bookmarkEnd w:id="1011"/>
      <w:bookmarkEnd w:id="1012"/>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1013" w:name="_CR6_1_3"/>
      <w:bookmarkStart w:id="1014" w:name="_Toc45282268"/>
      <w:bookmarkStart w:id="1015" w:name="_Toc45882654"/>
      <w:bookmarkStart w:id="1016" w:name="_Toc51951204"/>
      <w:bookmarkStart w:id="1017" w:name="_Toc59208960"/>
      <w:bookmarkStart w:id="1018" w:name="_Toc75734799"/>
      <w:bookmarkStart w:id="1019" w:name="_Toc178268862"/>
      <w:bookmarkEnd w:id="1013"/>
      <w:r>
        <w:t>6.1.3</w:t>
      </w:r>
      <w:r w:rsidRPr="008C1B5D">
        <w:tab/>
      </w:r>
      <w:r>
        <w:t>Broadcast</w:t>
      </w:r>
      <w:r w:rsidRPr="00874C20">
        <w:t xml:space="preserve"> mode</w:t>
      </w:r>
      <w:r>
        <w:t xml:space="preserve"> </w:t>
      </w:r>
      <w:r w:rsidRPr="008C1B5D">
        <w:t>communication over PC5</w:t>
      </w:r>
      <w:bookmarkEnd w:id="518"/>
      <w:bookmarkEnd w:id="525"/>
      <w:bookmarkEnd w:id="906"/>
      <w:bookmarkEnd w:id="907"/>
      <w:bookmarkEnd w:id="1014"/>
      <w:bookmarkEnd w:id="1015"/>
      <w:bookmarkEnd w:id="1016"/>
      <w:bookmarkEnd w:id="1017"/>
      <w:bookmarkEnd w:id="1018"/>
      <w:bookmarkEnd w:id="1019"/>
    </w:p>
    <w:p w14:paraId="7EF66558" w14:textId="77777777" w:rsidR="008E33F7" w:rsidRPr="00F1445B" w:rsidRDefault="008E33F7" w:rsidP="00CC0F60">
      <w:pPr>
        <w:pStyle w:val="Heading4"/>
        <w:rPr>
          <w:noProof/>
          <w:lang w:val="en-US"/>
        </w:rPr>
      </w:pPr>
      <w:bookmarkStart w:id="1020" w:name="_CR6_1_3_1"/>
      <w:bookmarkStart w:id="1021" w:name="_Toc22039984"/>
      <w:bookmarkStart w:id="1022" w:name="_Toc25070698"/>
      <w:bookmarkStart w:id="1023" w:name="_Toc34388653"/>
      <w:bookmarkStart w:id="1024" w:name="_Toc34404424"/>
      <w:bookmarkStart w:id="1025" w:name="_Toc45282269"/>
      <w:bookmarkStart w:id="1026" w:name="_Toc45882655"/>
      <w:bookmarkStart w:id="1027" w:name="_Toc51951205"/>
      <w:bookmarkStart w:id="1028" w:name="_Toc59208961"/>
      <w:bookmarkStart w:id="1029" w:name="_Toc75734800"/>
      <w:bookmarkStart w:id="1030" w:name="_Toc178268863"/>
      <w:bookmarkEnd w:id="102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21"/>
      <w:bookmarkEnd w:id="1022"/>
      <w:bookmarkEnd w:id="1023"/>
      <w:bookmarkEnd w:id="1024"/>
      <w:bookmarkEnd w:id="1025"/>
      <w:bookmarkEnd w:id="1026"/>
      <w:bookmarkEnd w:id="1027"/>
      <w:bookmarkEnd w:id="1028"/>
      <w:bookmarkEnd w:id="1029"/>
      <w:bookmarkEnd w:id="1030"/>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1031" w:name="_CR6_1_3_2"/>
      <w:bookmarkStart w:id="1032" w:name="_Toc34388654"/>
      <w:bookmarkStart w:id="1033" w:name="_Toc34404425"/>
      <w:bookmarkStart w:id="1034" w:name="_Toc45282270"/>
      <w:bookmarkStart w:id="1035" w:name="_Toc45882656"/>
      <w:bookmarkStart w:id="1036" w:name="_Toc51951206"/>
      <w:bookmarkStart w:id="1037" w:name="_Toc59208962"/>
      <w:bookmarkStart w:id="1038" w:name="_Toc75734801"/>
      <w:bookmarkStart w:id="1039" w:name="_Toc22039985"/>
      <w:bookmarkStart w:id="1040" w:name="_Toc25070699"/>
      <w:bookmarkStart w:id="1041" w:name="_Toc178268864"/>
      <w:bookmarkEnd w:id="1031"/>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1032"/>
      <w:bookmarkEnd w:id="1033"/>
      <w:bookmarkEnd w:id="1034"/>
      <w:bookmarkEnd w:id="1035"/>
      <w:bookmarkEnd w:id="1036"/>
      <w:bookmarkEnd w:id="1037"/>
      <w:bookmarkEnd w:id="1038"/>
      <w:bookmarkEnd w:id="1041"/>
    </w:p>
    <w:p w14:paraId="60B81AAB" w14:textId="77777777" w:rsidR="008E33F7" w:rsidRPr="008D65CE" w:rsidRDefault="008E33F7" w:rsidP="00CC0F60">
      <w:pPr>
        <w:pStyle w:val="Heading5"/>
        <w:rPr>
          <w:noProof/>
          <w:lang w:val="en-US"/>
        </w:rPr>
      </w:pPr>
      <w:bookmarkStart w:id="1042" w:name="_CR6_1_3_2_1"/>
      <w:bookmarkStart w:id="1043" w:name="_Toc34388655"/>
      <w:bookmarkStart w:id="1044" w:name="_Toc34404426"/>
      <w:bookmarkStart w:id="1045" w:name="_Toc45282271"/>
      <w:bookmarkStart w:id="1046" w:name="_Toc45882657"/>
      <w:bookmarkStart w:id="1047" w:name="_Toc51951207"/>
      <w:bookmarkStart w:id="1048" w:name="_Toc59208963"/>
      <w:bookmarkStart w:id="1049" w:name="_Toc75734802"/>
      <w:bookmarkStart w:id="1050" w:name="_Toc178268865"/>
      <w:bookmarkEnd w:id="1042"/>
      <w:r w:rsidRPr="008D65CE">
        <w:rPr>
          <w:noProof/>
          <w:lang w:val="en-US"/>
        </w:rPr>
        <w:t>6.1.3.2.1</w:t>
      </w:r>
      <w:r w:rsidRPr="008D65CE">
        <w:rPr>
          <w:noProof/>
          <w:lang w:val="en-US"/>
        </w:rPr>
        <w:tab/>
        <w:t>Initiation</w:t>
      </w:r>
      <w:bookmarkEnd w:id="1043"/>
      <w:bookmarkEnd w:id="1044"/>
      <w:bookmarkEnd w:id="1045"/>
      <w:bookmarkEnd w:id="1046"/>
      <w:bookmarkEnd w:id="1047"/>
      <w:bookmarkEnd w:id="1048"/>
      <w:bookmarkEnd w:id="1049"/>
      <w:bookmarkEnd w:id="1050"/>
    </w:p>
    <w:p w14:paraId="11E3FD32" w14:textId="77777777" w:rsidR="008E33F7" w:rsidRPr="008D65CE" w:rsidRDefault="008E33F7" w:rsidP="00CC0F60">
      <w:pPr>
        <w:pStyle w:val="Heading6"/>
        <w:numPr>
          <w:ilvl w:val="5"/>
          <w:numId w:val="0"/>
        </w:numPr>
        <w:ind w:left="1152" w:hanging="432"/>
        <w:rPr>
          <w:noProof/>
          <w:lang w:val="en-US"/>
        </w:rPr>
      </w:pPr>
      <w:bookmarkStart w:id="1051" w:name="_CR6_1_3_2_1_1"/>
      <w:bookmarkStart w:id="1052" w:name="_Toc34388656"/>
      <w:bookmarkStart w:id="1053" w:name="_Toc34404427"/>
      <w:bookmarkStart w:id="1054" w:name="_Toc45282272"/>
      <w:bookmarkStart w:id="1055" w:name="_Toc45882658"/>
      <w:bookmarkStart w:id="1056" w:name="_Toc51951208"/>
      <w:bookmarkStart w:id="1057" w:name="_Toc59208964"/>
      <w:bookmarkStart w:id="1058" w:name="_Toc75734803"/>
      <w:bookmarkStart w:id="1059" w:name="_Toc178268866"/>
      <w:bookmarkEnd w:id="1051"/>
      <w:r w:rsidRPr="008D65CE">
        <w:rPr>
          <w:noProof/>
          <w:lang w:val="en-US"/>
        </w:rPr>
        <w:t>6.1.3.2.1.1</w:t>
      </w:r>
      <w:r w:rsidRPr="008D65CE">
        <w:rPr>
          <w:noProof/>
          <w:lang w:val="en-US"/>
        </w:rPr>
        <w:tab/>
        <w:t xml:space="preserve">Requirements for </w:t>
      </w:r>
      <w:r w:rsidRPr="008D65CE">
        <w:t>V2X communication over PC5</w:t>
      </w:r>
      <w:bookmarkEnd w:id="1052"/>
      <w:bookmarkEnd w:id="1053"/>
      <w:bookmarkEnd w:id="1054"/>
      <w:bookmarkEnd w:id="1055"/>
      <w:bookmarkEnd w:id="1056"/>
      <w:bookmarkEnd w:id="1057"/>
      <w:bookmarkEnd w:id="1058"/>
      <w:bookmarkEnd w:id="1059"/>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6A24FA" w:rsidRDefault="008E33F7" w:rsidP="006A24FA">
      <w:pPr>
        <w:pStyle w:val="Heading6"/>
        <w:numPr>
          <w:ilvl w:val="0"/>
          <w:numId w:val="0"/>
        </w:numPr>
        <w:ind w:left="1152"/>
      </w:pPr>
      <w:bookmarkStart w:id="1060" w:name="_CR6_1_3_2_1_2"/>
      <w:bookmarkStart w:id="1061" w:name="_Toc34388657"/>
      <w:bookmarkStart w:id="1062" w:name="_Toc34404428"/>
      <w:bookmarkStart w:id="1063" w:name="_Toc45282273"/>
      <w:bookmarkStart w:id="1064" w:name="_Toc45882659"/>
      <w:bookmarkStart w:id="1065" w:name="_Toc51951209"/>
      <w:bookmarkStart w:id="1066" w:name="_Toc59208965"/>
      <w:bookmarkStart w:id="1067" w:name="_Toc75734804"/>
      <w:bookmarkStart w:id="1068" w:name="_Toc178268867"/>
      <w:bookmarkEnd w:id="1060"/>
      <w:r w:rsidRPr="006A24FA">
        <w:t>6.1.3.2.1.2</w:t>
      </w:r>
      <w:r w:rsidRPr="006A24FA">
        <w:tab/>
        <w:t>PC5 Q</w:t>
      </w:r>
      <w:r w:rsidRPr="006A24FA">
        <w:rPr>
          <w:rFonts w:hint="eastAsia"/>
        </w:rPr>
        <w:t>oS</w:t>
      </w:r>
      <w:r w:rsidRPr="006A24FA">
        <w:t xml:space="preserve"> f</w:t>
      </w:r>
      <w:r w:rsidRPr="006A24FA">
        <w:rPr>
          <w:rFonts w:hint="eastAsia"/>
        </w:rPr>
        <w:t>low</w:t>
      </w:r>
      <w:r w:rsidRPr="006A24FA">
        <w:t xml:space="preserve"> </w:t>
      </w:r>
      <w:r w:rsidRPr="006A24FA">
        <w:rPr>
          <w:rFonts w:hint="eastAsia"/>
        </w:rPr>
        <w:t>match</w:t>
      </w:r>
      <w:r w:rsidRPr="006A24FA">
        <w:t xml:space="preserve"> </w:t>
      </w:r>
      <w:r w:rsidRPr="006A24FA">
        <w:rPr>
          <w:rFonts w:hint="eastAsia"/>
        </w:rPr>
        <w:t>a</w:t>
      </w:r>
      <w:r w:rsidRPr="006A24FA">
        <w:t>nd establishment</w:t>
      </w:r>
      <w:bookmarkEnd w:id="1061"/>
      <w:bookmarkEnd w:id="1062"/>
      <w:bookmarkEnd w:id="1063"/>
      <w:bookmarkEnd w:id="1064"/>
      <w:bookmarkEnd w:id="1065"/>
      <w:bookmarkEnd w:id="1066"/>
      <w:bookmarkEnd w:id="1067"/>
      <w:bookmarkEnd w:id="1068"/>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3500314D" w:rsidR="008E33F7" w:rsidRPr="00537A4B" w:rsidRDefault="006A24FA" w:rsidP="008E33F7">
      <w:pPr>
        <w:pStyle w:val="B4"/>
        <w:rPr>
          <w:noProof/>
          <w:lang w:val="en-US" w:eastAsia="zh-CN"/>
        </w:rPr>
      </w:pPr>
      <w:r>
        <w:rPr>
          <w:noProof/>
          <w:lang w:val="en-US" w:eastAsia="zh-CN"/>
        </w:rPr>
        <w:t>A)</w:t>
      </w:r>
      <w:r w:rsidR="008E33F7" w:rsidRPr="00537A4B">
        <w:rPr>
          <w:noProof/>
          <w:lang w:val="en-US" w:eastAsia="zh-CN"/>
        </w:rPr>
        <w:tab/>
        <w:t>the PQFI;</w:t>
      </w:r>
    </w:p>
    <w:p w14:paraId="23F12E41" w14:textId="63702D37" w:rsidR="008E33F7" w:rsidRPr="00537A4B" w:rsidRDefault="006A24FA" w:rsidP="008E33F7">
      <w:pPr>
        <w:pStyle w:val="B4"/>
        <w:rPr>
          <w:noProof/>
          <w:lang w:val="en-US" w:eastAsia="zh-CN"/>
        </w:rPr>
      </w:pPr>
      <w:r>
        <w:rPr>
          <w:noProof/>
          <w:lang w:val="en-US" w:eastAsia="zh-CN"/>
        </w:rPr>
        <w:t>B)</w:t>
      </w:r>
      <w:r w:rsidR="008E33F7" w:rsidRPr="00537A4B">
        <w:rPr>
          <w:noProof/>
          <w:lang w:val="en-US" w:eastAsia="zh-CN"/>
        </w:rPr>
        <w:tab/>
        <w:t>the V2X service identifier(s); and;</w:t>
      </w:r>
    </w:p>
    <w:p w14:paraId="76882BE2" w14:textId="61837371" w:rsidR="008E33F7" w:rsidRPr="00537A4B" w:rsidRDefault="006A24FA" w:rsidP="008E33F7">
      <w:pPr>
        <w:pStyle w:val="B4"/>
        <w:rPr>
          <w:noProof/>
          <w:lang w:val="en-US" w:eastAsia="zh-CN"/>
        </w:rPr>
      </w:pPr>
      <w:r>
        <w:rPr>
          <w:noProof/>
          <w:lang w:val="en-US" w:eastAsia="zh-CN"/>
        </w:rPr>
        <w:t>C)</w:t>
      </w:r>
      <w:r w:rsidR="008E33F7"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0AF09570"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a PC5 QoS rule identifier</w:t>
      </w:r>
      <w:r w:rsidR="008E33F7">
        <w:rPr>
          <w:noProof/>
          <w:lang w:val="en-US" w:eastAsia="zh-CN"/>
        </w:rPr>
        <w:t>;</w:t>
      </w:r>
    </w:p>
    <w:p w14:paraId="246EC3C5" w14:textId="4AA1A5EE"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PQFI</w:t>
      </w:r>
      <w:r w:rsidR="008E33F7">
        <w:rPr>
          <w:noProof/>
          <w:lang w:val="en-US" w:eastAsia="zh-CN"/>
        </w:rPr>
        <w:t>;</w:t>
      </w:r>
    </w:p>
    <w:p w14:paraId="485924DF" w14:textId="366776CD" w:rsidR="008E33F7" w:rsidRDefault="006A24FA" w:rsidP="008E33F7">
      <w:pPr>
        <w:pStyle w:val="B4"/>
        <w:rPr>
          <w:noProof/>
          <w:lang w:val="en-US" w:eastAsia="zh-CN"/>
        </w:rPr>
      </w:pPr>
      <w:r>
        <w:rPr>
          <w:noProof/>
          <w:lang w:val="en-US" w:eastAsia="zh-CN"/>
        </w:rPr>
        <w:t>C)</w:t>
      </w:r>
      <w:r w:rsidR="008E33F7">
        <w:rPr>
          <w:noProof/>
          <w:lang w:val="en-US" w:eastAsia="zh-CN"/>
        </w:rPr>
        <w:tab/>
      </w:r>
      <w:r w:rsidR="008E33F7" w:rsidRPr="000D3304">
        <w:rPr>
          <w:noProof/>
          <w:lang w:val="en-US" w:eastAsia="zh-CN"/>
        </w:rPr>
        <w:t>a set of packet filters; and</w:t>
      </w:r>
    </w:p>
    <w:p w14:paraId="1EE863B8" w14:textId="3A455A0F" w:rsidR="008E33F7" w:rsidRPr="000D3304" w:rsidRDefault="006A24FA" w:rsidP="008E33F7">
      <w:pPr>
        <w:pStyle w:val="B4"/>
        <w:rPr>
          <w:noProof/>
          <w:lang w:val="en-US" w:eastAsia="zh-CN"/>
        </w:rPr>
      </w:pPr>
      <w:r>
        <w:rPr>
          <w:noProof/>
          <w:lang w:val="en-US" w:eastAsia="zh-CN"/>
        </w:rPr>
        <w:t>D)</w:t>
      </w:r>
      <w:r w:rsidR="008E33F7">
        <w:rPr>
          <w:noProof/>
          <w:lang w:val="en-US" w:eastAsia="zh-CN"/>
        </w:rPr>
        <w:tab/>
      </w:r>
      <w:r w:rsidR="008E33F7" w:rsidRPr="000D3304">
        <w:rPr>
          <w:noProof/>
          <w:lang w:val="en-US" w:eastAsia="zh-CN"/>
        </w:rPr>
        <w:t>a precedence value</w:t>
      </w:r>
      <w:r w:rsidR="008E33F7">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119CC526"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the PQFI</w:t>
      </w:r>
      <w:r w:rsidR="008E33F7">
        <w:rPr>
          <w:noProof/>
          <w:lang w:val="en-US" w:eastAsia="zh-CN"/>
        </w:rPr>
        <w:t>;</w:t>
      </w:r>
    </w:p>
    <w:p w14:paraId="4808B542" w14:textId="4643F229"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PC5 QoS parameters</w:t>
      </w:r>
      <w:r w:rsidR="008E33F7">
        <w:rPr>
          <w:noProof/>
          <w:lang w:val="en-US" w:eastAsia="zh-CN"/>
        </w:rPr>
        <w:t>;</w:t>
      </w:r>
    </w:p>
    <w:p w14:paraId="73D2998D" w14:textId="37ADE0F1" w:rsidR="00550B3D" w:rsidRDefault="006A24FA" w:rsidP="00E805D1">
      <w:pPr>
        <w:pStyle w:val="B4"/>
        <w:rPr>
          <w:noProof/>
          <w:lang w:val="en-US" w:eastAsia="zh-CN"/>
        </w:rPr>
      </w:pPr>
      <w:r>
        <w:rPr>
          <w:noProof/>
          <w:lang w:val="en-US" w:eastAsia="zh-CN"/>
        </w:rPr>
        <w:t>C)</w:t>
      </w:r>
      <w:r w:rsidR="008E33F7">
        <w:rPr>
          <w:noProof/>
          <w:lang w:val="en-US" w:eastAsia="zh-CN"/>
        </w:rPr>
        <w:tab/>
        <w:t xml:space="preserve">the </w:t>
      </w:r>
      <w:r w:rsidR="008E33F7" w:rsidRPr="000D3304">
        <w:rPr>
          <w:noProof/>
          <w:lang w:val="en-US" w:eastAsia="zh-CN"/>
        </w:rPr>
        <w:t>source</w:t>
      </w:r>
      <w:r w:rsidR="008E33F7">
        <w:rPr>
          <w:noProof/>
          <w:lang w:val="en-US" w:eastAsia="zh-CN"/>
        </w:rPr>
        <w:t xml:space="preserve"> layer-2 ID and the </w:t>
      </w:r>
      <w:r w:rsidR="008E33F7" w:rsidRPr="000D3304">
        <w:rPr>
          <w:noProof/>
          <w:lang w:val="en-US" w:eastAsia="zh-CN"/>
        </w:rPr>
        <w:t>destination layer-2 ID</w:t>
      </w:r>
      <w:r w:rsidR="008E33F7">
        <w:rPr>
          <w:rFonts w:hint="eastAsia"/>
          <w:noProof/>
          <w:lang w:val="en-US" w:eastAsia="zh-CN"/>
        </w:rPr>
        <w:t>;</w:t>
      </w:r>
    </w:p>
    <w:p w14:paraId="071CA717" w14:textId="75DC0FDA" w:rsidR="00E805D1" w:rsidRPr="00E805D1" w:rsidRDefault="006A24FA" w:rsidP="00E805D1">
      <w:pPr>
        <w:pStyle w:val="B4"/>
        <w:rPr>
          <w:noProof/>
          <w:lang w:val="en-US" w:eastAsia="zh-CN"/>
        </w:rPr>
      </w:pPr>
      <w:r>
        <w:rPr>
          <w:noProof/>
          <w:lang w:val="en-US" w:eastAsia="zh-CN"/>
        </w:rPr>
        <w:t>D)</w:t>
      </w:r>
      <w:r w:rsidR="00550B3D">
        <w:rPr>
          <w:noProof/>
          <w:lang w:val="en-US" w:eastAsia="zh-CN"/>
        </w:rPr>
        <w:tab/>
        <w:t xml:space="preserve">the V2X frequency information </w:t>
      </w:r>
      <w:r w:rsidR="00550B3D" w:rsidRPr="00281084">
        <w:rPr>
          <w:noProof/>
          <w:lang w:val="en-US" w:eastAsia="zh-CN"/>
        </w:rPr>
        <w:t>based on the configuration parameters described in clause</w:t>
      </w:r>
      <w:r w:rsidR="00550B3D">
        <w:rPr>
          <w:noProof/>
          <w:lang w:val="en-US" w:eastAsia="zh-CN"/>
        </w:rPr>
        <w:t> </w:t>
      </w:r>
      <w:r w:rsidR="00550B3D" w:rsidRPr="00281084">
        <w:rPr>
          <w:noProof/>
          <w:lang w:val="en-US" w:eastAsia="zh-CN"/>
        </w:rPr>
        <w:t>5.2.3</w:t>
      </w:r>
      <w:r w:rsidR="00550B3D">
        <w:rPr>
          <w:noProof/>
          <w:lang w:val="en-US" w:eastAsia="zh-CN"/>
        </w:rPr>
        <w:t>;</w:t>
      </w:r>
    </w:p>
    <w:p w14:paraId="7142D600" w14:textId="16591230" w:rsidR="00E805D1" w:rsidRDefault="006A24FA" w:rsidP="00E805D1">
      <w:pPr>
        <w:pStyle w:val="B4"/>
        <w:rPr>
          <w:noProof/>
          <w:lang w:val="en-US" w:eastAsia="zh-CN"/>
        </w:rPr>
      </w:pPr>
      <w:r>
        <w:rPr>
          <w:noProof/>
          <w:lang w:val="en-US" w:eastAsia="zh-CN"/>
        </w:rPr>
        <w:t>E)</w:t>
      </w:r>
      <w:r w:rsidR="00E805D1"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00E805D1"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00E805D1" w:rsidRPr="00E805D1">
        <w:rPr>
          <w:noProof/>
          <w:lang w:val="en-US" w:eastAsia="zh-CN"/>
        </w:rPr>
        <w:t>, as determined for the respective V2X service identifier based on the configuration parameters and conditions described in clause</w:t>
      </w:r>
      <w:r w:rsidR="00777863">
        <w:rPr>
          <w:noProof/>
          <w:lang w:val="en-US" w:eastAsia="zh-CN"/>
        </w:rPr>
        <w:t> </w:t>
      </w:r>
      <w:r w:rsidR="00E805D1" w:rsidRPr="00E805D1">
        <w:rPr>
          <w:noProof/>
          <w:lang w:val="en-US" w:eastAsia="zh-CN"/>
        </w:rPr>
        <w:t>5.2.3;</w:t>
      </w:r>
      <w:r w:rsidR="00983ABA">
        <w:rPr>
          <w:noProof/>
          <w:lang w:val="en-US" w:eastAsia="zh-CN"/>
        </w:rPr>
        <w:t xml:space="preserve"> and</w:t>
      </w:r>
    </w:p>
    <w:p w14:paraId="2100E073" w14:textId="721B75CE" w:rsidR="00983ABA" w:rsidRPr="00E805D1" w:rsidRDefault="006A24FA" w:rsidP="00E805D1">
      <w:pPr>
        <w:pStyle w:val="B4"/>
        <w:rPr>
          <w:noProof/>
          <w:lang w:val="en-US" w:eastAsia="zh-CN"/>
        </w:rPr>
      </w:pPr>
      <w:r>
        <w:rPr>
          <w:noProof/>
          <w:lang w:val="en-US" w:eastAsia="zh-CN"/>
        </w:rPr>
        <w:t>F)</w:t>
      </w:r>
      <w:r w:rsidR="00983ABA" w:rsidRPr="00693963">
        <w:rPr>
          <w:noProof/>
          <w:lang w:val="en-US" w:eastAsia="zh-CN"/>
        </w:rPr>
        <w:tab/>
        <w:t>the NR eTX Profile corresponding to the V2X service identifier based on the configuration parameters and conditions described in clause 5.2.3</w:t>
      </w:r>
      <w:r w:rsidR="00983ABA">
        <w:rPr>
          <w:noProof/>
          <w:lang w:val="en-US" w:eastAsia="zh-CN"/>
        </w:rPr>
        <w:t>, if available;</w:t>
      </w:r>
    </w:p>
    <w:p w14:paraId="4251D982" w14:textId="48FD9D00" w:rsidR="005D2112" w:rsidRDefault="005D2112" w:rsidP="005D2112">
      <w:pPr>
        <w:pStyle w:val="NO"/>
        <w:rPr>
          <w:noProof/>
        </w:rPr>
      </w:pPr>
      <w:r>
        <w:rPr>
          <w:noProof/>
        </w:rPr>
        <w:t>NOTE</w:t>
      </w:r>
      <w:r w:rsidR="00983ABA">
        <w:rPr>
          <w:noProof/>
        </w:rPr>
        <w:t> 1</w:t>
      </w:r>
      <w:r>
        <w:rPr>
          <w:noProof/>
        </w:rPr>
        <w:t>:</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230D602C" w14:textId="07160300" w:rsidR="00983ABA" w:rsidRPr="00335F93" w:rsidRDefault="00983ABA" w:rsidP="005D2112">
      <w:pPr>
        <w:pStyle w:val="NO"/>
      </w:pPr>
      <w:r w:rsidRPr="00F63ED3">
        <w:t>NOTE 2:</w:t>
      </w:r>
      <w:r w:rsidRPr="00F63ED3">
        <w:tab/>
        <w:t>The lower layers determines whether the NR PC5 CA operation is needed based on e.g. the NR eTx Profile, the V2X frequency information and the V2X service identifier provided by the V2X layer</w:t>
      </w:r>
      <w: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lastRenderedPageBreak/>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1069" w:name="_Toc533170267"/>
      <w:bookmarkStart w:id="1070" w:name="_Toc34388658"/>
      <w:bookmarkStart w:id="1071"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22834CC9" w:rsidR="008E33F7" w:rsidRPr="003D7833" w:rsidRDefault="006A24FA" w:rsidP="008E33F7">
      <w:pPr>
        <w:pStyle w:val="B1"/>
      </w:pPr>
      <w:r>
        <w:t>a)</w:t>
      </w:r>
      <w:r w:rsidR="008E33F7" w:rsidRPr="003D7833">
        <w:tab/>
        <w:t xml:space="preserve">V2X </w:t>
      </w:r>
      <w:r w:rsidR="008E33F7">
        <w:t>s</w:t>
      </w:r>
      <w:r w:rsidR="008E33F7" w:rsidRPr="003D7833">
        <w:t xml:space="preserve">ervice </w:t>
      </w:r>
      <w:r w:rsidR="008E33F7">
        <w:t>identifier</w:t>
      </w:r>
      <w:r w:rsidR="008E33F7" w:rsidRPr="003D7833">
        <w:t xml:space="preserve"> (e.g. PSID or ITS-AID);</w:t>
      </w:r>
    </w:p>
    <w:p w14:paraId="75086465" w14:textId="222572B2" w:rsidR="008E33F7" w:rsidRPr="003D7833" w:rsidRDefault="006A24FA" w:rsidP="008E33F7">
      <w:pPr>
        <w:pStyle w:val="B1"/>
      </w:pPr>
      <w:r>
        <w:t>b)</w:t>
      </w:r>
      <w:r w:rsidR="008E33F7" w:rsidRPr="003D7833">
        <w:tab/>
        <w:t>the source layer-2 ID and the destination layer-2 ID;</w:t>
      </w:r>
      <w:r w:rsidR="008E33F7">
        <w:t xml:space="preserve"> and</w:t>
      </w:r>
    </w:p>
    <w:p w14:paraId="5E007372" w14:textId="11ADC892" w:rsidR="008E33F7" w:rsidRPr="003D7833" w:rsidRDefault="006A24FA" w:rsidP="008E33F7">
      <w:pPr>
        <w:pStyle w:val="B1"/>
      </w:pPr>
      <w:r>
        <w:t>c)</w:t>
      </w:r>
      <w:r w:rsidR="008E33F7" w:rsidRPr="003D7833">
        <w:tab/>
        <w:t>Application Layer ID (e.g. Station ID);</w:t>
      </w:r>
    </w:p>
    <w:p w14:paraId="5259C6E3" w14:textId="77777777" w:rsidR="008E33F7" w:rsidRPr="008D65CE" w:rsidRDefault="008E33F7" w:rsidP="00CC0F60">
      <w:pPr>
        <w:pStyle w:val="Heading5"/>
      </w:pPr>
      <w:bookmarkStart w:id="1072" w:name="_CR6_1_3_2_2"/>
      <w:bookmarkStart w:id="1073" w:name="_Toc45282274"/>
      <w:bookmarkStart w:id="1074" w:name="_Toc45882660"/>
      <w:bookmarkStart w:id="1075" w:name="_Toc51951210"/>
      <w:bookmarkStart w:id="1076" w:name="_Toc59208966"/>
      <w:bookmarkStart w:id="1077" w:name="_Toc75734805"/>
      <w:bookmarkStart w:id="1078" w:name="_Toc178268868"/>
      <w:bookmarkEnd w:id="1072"/>
      <w:r w:rsidRPr="008D65CE">
        <w:t>6.1.3.2.2</w:t>
      </w:r>
      <w:r w:rsidRPr="008D65CE">
        <w:tab/>
        <w:t>Transmission</w:t>
      </w:r>
      <w:bookmarkEnd w:id="1069"/>
      <w:bookmarkEnd w:id="1070"/>
      <w:bookmarkEnd w:id="1071"/>
      <w:bookmarkEnd w:id="1073"/>
      <w:bookmarkEnd w:id="1074"/>
      <w:bookmarkEnd w:id="1075"/>
      <w:bookmarkEnd w:id="1076"/>
      <w:bookmarkEnd w:id="1077"/>
      <w:bookmarkEnd w:id="1078"/>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52F43B77"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w:t>
      </w:r>
    </w:p>
    <w:p w14:paraId="5B70EAAD" w14:textId="25DD3F32" w:rsidR="00983ABA" w:rsidRDefault="005D2112" w:rsidP="00983ABA">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r w:rsidR="00983ABA" w:rsidRPr="00983ABA">
        <w:t xml:space="preserve"> </w:t>
      </w:r>
      <w:r w:rsidR="00983ABA">
        <w:t>and</w:t>
      </w:r>
    </w:p>
    <w:p w14:paraId="2C1A0F27" w14:textId="15E7E0AB" w:rsidR="005D2112" w:rsidRPr="008D65CE" w:rsidRDefault="00983ABA" w:rsidP="00983ABA">
      <w:pPr>
        <w:pStyle w:val="B1"/>
      </w:pPr>
      <w:r w:rsidRPr="003371AE">
        <w:lastRenderedPageBreak/>
        <w:t>i)</w:t>
      </w:r>
      <w:r w:rsidRPr="003371AE">
        <w:tab/>
        <w:t xml:space="preserve">if NR-PC5 is used for </w:t>
      </w:r>
      <w:r w:rsidRPr="003371AE">
        <w:rPr>
          <w:rFonts w:hint="eastAsia"/>
        </w:rPr>
        <w:t>V2X communication over PC5</w:t>
      </w:r>
      <w:r w:rsidRPr="003371AE">
        <w:t xml:space="preserve">, the UE is configured with </w:t>
      </w:r>
      <w:r w:rsidRPr="003371AE">
        <w:rPr>
          <w:lang w:val="en-US"/>
        </w:rPr>
        <w:t xml:space="preserve">V2X service identifier to NR eTx Profile mapping rules </w:t>
      </w:r>
      <w:r w:rsidRPr="003371AE">
        <w:rPr>
          <w:rFonts w:hint="eastAsia"/>
        </w:rPr>
        <w:t xml:space="preserve">for </w:t>
      </w:r>
      <w:r w:rsidRPr="003371AE">
        <w:rPr>
          <w:lang w:val="en-US"/>
        </w:rPr>
        <w:t xml:space="preserve">V2X communication over PC5 as specified in </w:t>
      </w:r>
      <w:r w:rsidRPr="003371AE">
        <w:t xml:space="preserve">clause 5.2.3, the NR eTx Profile associated with the </w:t>
      </w:r>
      <w:r w:rsidRPr="003371AE">
        <w:rPr>
          <w:lang w:val="en-US"/>
        </w:rPr>
        <w:t>V2X service identifier</w:t>
      </w:r>
      <w:r w:rsidRPr="003371AE">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1079" w:name="_CR6_1_3_2_3"/>
      <w:bookmarkStart w:id="1080" w:name="_Toc34388659"/>
      <w:bookmarkStart w:id="1081" w:name="_Toc34404430"/>
      <w:bookmarkStart w:id="1082" w:name="_Toc45282275"/>
      <w:bookmarkStart w:id="1083" w:name="_Toc45882661"/>
      <w:bookmarkStart w:id="1084" w:name="_Toc51951211"/>
      <w:bookmarkStart w:id="1085" w:name="_Toc59208967"/>
      <w:bookmarkStart w:id="1086" w:name="_Toc75734806"/>
      <w:bookmarkStart w:id="1087" w:name="_Toc533170268"/>
      <w:bookmarkStart w:id="1088" w:name="_Toc178268869"/>
      <w:bookmarkEnd w:id="1079"/>
      <w:r w:rsidRPr="008D65CE">
        <w:t>6.1.3.2.3</w:t>
      </w:r>
      <w:r w:rsidRPr="008D65CE">
        <w:tab/>
        <w:t>Procedure for UE to use provisioned radio resources for V2X communication over PC5</w:t>
      </w:r>
      <w:bookmarkEnd w:id="1080"/>
      <w:bookmarkEnd w:id="1081"/>
      <w:bookmarkEnd w:id="1082"/>
      <w:bookmarkEnd w:id="1083"/>
      <w:bookmarkEnd w:id="1084"/>
      <w:bookmarkEnd w:id="1085"/>
      <w:bookmarkEnd w:id="1086"/>
      <w:bookmarkEnd w:id="1088"/>
    </w:p>
    <w:bookmarkEnd w:id="1087"/>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lastRenderedPageBreak/>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1089" w:name="_CR6_1_3_2_4"/>
      <w:bookmarkStart w:id="1090" w:name="_Toc533170269"/>
      <w:bookmarkStart w:id="1091" w:name="_Toc34388660"/>
      <w:bookmarkStart w:id="1092" w:name="_Toc34404431"/>
      <w:bookmarkStart w:id="1093" w:name="_Toc45282276"/>
      <w:bookmarkStart w:id="1094" w:name="_Toc45882662"/>
      <w:bookmarkStart w:id="1095" w:name="_Toc51951212"/>
      <w:bookmarkStart w:id="1096" w:name="_Toc59208968"/>
      <w:bookmarkStart w:id="1097" w:name="_Toc75734807"/>
      <w:bookmarkStart w:id="1098" w:name="_Toc178268870"/>
      <w:bookmarkEnd w:id="1089"/>
      <w:r w:rsidRPr="008D65CE">
        <w:t>6.1.3.2.4</w:t>
      </w:r>
      <w:bookmarkEnd w:id="1090"/>
      <w:r w:rsidRPr="008D65CE">
        <w:tab/>
        <w:t>Privacy of V2X transmission over PC5</w:t>
      </w:r>
      <w:bookmarkEnd w:id="1091"/>
      <w:bookmarkEnd w:id="1092"/>
      <w:bookmarkEnd w:id="1093"/>
      <w:bookmarkEnd w:id="1094"/>
      <w:bookmarkEnd w:id="1095"/>
      <w:bookmarkEnd w:id="1096"/>
      <w:bookmarkEnd w:id="1097"/>
      <w:bookmarkEnd w:id="1098"/>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lastRenderedPageBreak/>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1099" w:name="_CR6_1_3_3"/>
      <w:bookmarkStart w:id="1100" w:name="_Toc533170270"/>
      <w:bookmarkStart w:id="1101" w:name="_Toc34388661"/>
      <w:bookmarkStart w:id="1102" w:name="_Toc34404432"/>
      <w:bookmarkStart w:id="1103" w:name="_Toc45282277"/>
      <w:bookmarkStart w:id="1104" w:name="_Toc45882663"/>
      <w:bookmarkStart w:id="1105" w:name="_Toc51951213"/>
      <w:bookmarkStart w:id="1106" w:name="_Toc59208969"/>
      <w:bookmarkStart w:id="1107" w:name="_Toc75734808"/>
      <w:bookmarkStart w:id="1108" w:name="_Toc178268871"/>
      <w:bookmarkEnd w:id="1099"/>
      <w:r w:rsidRPr="008D65CE">
        <w:t>6.1.3.3</w:t>
      </w:r>
      <w:bookmarkEnd w:id="1100"/>
      <w:r w:rsidRPr="008D65CE">
        <w:tab/>
        <w:t>Reception of broadcast mode V2X communication over PC5</w:t>
      </w:r>
      <w:bookmarkEnd w:id="1101"/>
      <w:bookmarkEnd w:id="1102"/>
      <w:bookmarkEnd w:id="1103"/>
      <w:bookmarkEnd w:id="1104"/>
      <w:bookmarkEnd w:id="1105"/>
      <w:bookmarkEnd w:id="1106"/>
      <w:bookmarkEnd w:id="1107"/>
      <w:bookmarkEnd w:id="1108"/>
    </w:p>
    <w:p w14:paraId="0EB43EE8" w14:textId="7E9A276F" w:rsidR="00C57585" w:rsidRDefault="008E33F7" w:rsidP="008E33F7">
      <w:pPr>
        <w:rPr>
          <w:lang w:val="en-US"/>
        </w:rPr>
      </w:pPr>
      <w:bookmarkStart w:id="1109" w:name="_Toc34388662"/>
      <w:bookmarkStart w:id="1110" w:name="_Toc34404433"/>
      <w:bookmarkStart w:id="1111" w:name="_Toc45282278"/>
      <w:bookmarkStart w:id="1112" w:name="_Toc45882664"/>
      <w:bookmarkStart w:id="1113" w:name="_Toc51951214"/>
      <w:bookmarkStart w:id="1114" w:name="_Toc59208970"/>
      <w:bookmarkStart w:id="1115"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w:t>
      </w:r>
      <w:bookmarkStart w:id="1116" w:name="OLE_LINK15"/>
      <w:bookmarkStart w:id="1117" w:name="OLE_LINK16"/>
      <w:r w:rsidRPr="004575E7">
        <w:t> </w:t>
      </w:r>
      <w:bookmarkEnd w:id="1116"/>
      <w:bookmarkEnd w:id="1117"/>
      <w:r w:rsidRPr="004575E7">
        <w:rPr>
          <w:lang w:val="en-US"/>
        </w:rPr>
        <w:t>6.1.3.2.1.2</w:t>
      </w:r>
      <w:r w:rsidR="00E805D1" w:rsidRPr="00E805D1">
        <w:rPr>
          <w:lang w:val="en-US"/>
        </w:rPr>
        <w:t xml:space="preserve"> and shall determine the NR Tx Profile </w:t>
      </w:r>
      <w:r w:rsidR="00983ABA" w:rsidRPr="00F56537">
        <w:rPr>
          <w:lang w:val="en-US"/>
        </w:rPr>
        <w:t>and the NR eTx Profile</w:t>
      </w:r>
      <w:r w:rsidR="00983ABA" w:rsidRPr="00E805D1">
        <w:rPr>
          <w:lang w:val="en-US"/>
        </w:rPr>
        <w:t xml:space="preserve"> </w:t>
      </w:r>
      <w:r w:rsidR="00E805D1" w:rsidRPr="00E805D1">
        <w:rPr>
          <w:lang w:val="en-US"/>
        </w:rPr>
        <w:t>as described in clause</w:t>
      </w:r>
      <w:r w:rsidR="006A24FA" w:rsidRPr="004575E7">
        <w:t> </w:t>
      </w:r>
      <w:r w:rsidR="00E805D1" w:rsidRPr="00E805D1">
        <w:rPr>
          <w:lang w:val="en-US"/>
        </w:rPr>
        <w:t>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29A71A46" w:rsidR="00F73BC4" w:rsidRDefault="00C57585" w:rsidP="00CB0F2A">
      <w:pPr>
        <w:pStyle w:val="B1"/>
      </w:pPr>
      <w:r>
        <w:t>b)</w:t>
      </w:r>
      <w:r>
        <w:tab/>
      </w:r>
      <w:r w:rsidR="00E805D1" w:rsidRPr="00E805D1">
        <w:t>the NR Tx Profile</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w:t>
      </w:r>
    </w:p>
    <w:p w14:paraId="741DB587" w14:textId="7AE7BA0B" w:rsidR="00F73BC4" w:rsidRDefault="00F73BC4" w:rsidP="00CB0F2A">
      <w:pPr>
        <w:pStyle w:val="B1"/>
      </w:pPr>
      <w:r>
        <w:t>c)</w:t>
      </w:r>
      <w:r>
        <w:tab/>
      </w:r>
      <w:r w:rsidR="008E33F7">
        <w:t xml:space="preserve">the </w:t>
      </w:r>
      <w:r w:rsidR="008E33F7" w:rsidRPr="00481BD6">
        <w:t>destination layer-2 ID(s)</w:t>
      </w:r>
      <w:r>
        <w:t>;</w:t>
      </w:r>
    </w:p>
    <w:p w14:paraId="04A31824" w14:textId="1A1E398C" w:rsidR="00D829C0" w:rsidRDefault="00D829C0" w:rsidP="00D829C0">
      <w:pPr>
        <w:pStyle w:val="B1"/>
        <w:rPr>
          <w:lang w:val="en-US"/>
        </w:rPr>
      </w:pPr>
      <w:r>
        <w:t>d)</w:t>
      </w:r>
      <w:r>
        <w:tab/>
      </w:r>
      <w:r w:rsidRPr="00CD4FA3">
        <w:rPr>
          <w:lang w:val="en-US"/>
        </w:rPr>
        <w:t xml:space="preserve">the </w:t>
      </w:r>
      <w:r>
        <w:rPr>
          <w:lang w:val="en-US"/>
        </w:rPr>
        <w:t>V2X</w:t>
      </w:r>
      <w:r w:rsidRPr="00CD4FA3">
        <w:rPr>
          <w:lang w:val="en-US"/>
        </w:rPr>
        <w:t xml:space="preserve"> frequency information based on the configuration parameters described in clause 5.2.3</w:t>
      </w:r>
      <w:r>
        <w:rPr>
          <w:lang w:val="en-US"/>
        </w:rPr>
        <w:t>;</w:t>
      </w:r>
      <w:r w:rsidR="00983ABA">
        <w:rPr>
          <w:lang w:val="en-US"/>
        </w:rPr>
        <w:t xml:space="preserve"> and</w:t>
      </w:r>
    </w:p>
    <w:p w14:paraId="034F53D0" w14:textId="310F39A9" w:rsidR="00983ABA" w:rsidRDefault="00983ABA" w:rsidP="00D829C0">
      <w:pPr>
        <w:pStyle w:val="B1"/>
      </w:pPr>
      <w:r w:rsidRPr="0032618C">
        <w:t>e)</w:t>
      </w:r>
      <w:r w:rsidRPr="0032618C">
        <w:tab/>
        <w:t>the NR eTx Profile corresponding to the V2X service identifier</w:t>
      </w:r>
      <w:r>
        <w:t>, if available;</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42CF9CA0" w:rsidR="005D2112" w:rsidRDefault="005D2112" w:rsidP="005D2112">
      <w:pPr>
        <w:pStyle w:val="NO"/>
        <w:rPr>
          <w:noProof/>
        </w:rPr>
      </w:pPr>
      <w:bookmarkStart w:id="1118" w:name="_Hlk87895976"/>
      <w:bookmarkStart w:id="1119" w:name="_Hlk86249778"/>
      <w:bookmarkStart w:id="1120" w:name="_Hlk86249757"/>
      <w:r>
        <w:rPr>
          <w:noProof/>
        </w:rPr>
        <w:t>NOTE</w:t>
      </w:r>
      <w:r w:rsidR="00983ABA">
        <w:rPr>
          <w:noProof/>
        </w:rPr>
        <w:t> 1</w:t>
      </w:r>
      <w:r>
        <w:rPr>
          <w:noProof/>
        </w:rPr>
        <w:t>:</w:t>
      </w:r>
      <w:r>
        <w:rPr>
          <w:noProof/>
        </w:rPr>
        <w:tab/>
      </w:r>
      <w:r w:rsidRPr="0002365E">
        <w:rPr>
          <w:noProof/>
        </w:rPr>
        <w:t>When the PC5 DRX operation is needed based on the provided NR Tx Profile</w:t>
      </w:r>
      <w:r>
        <w:rPr>
          <w:noProof/>
        </w:rPr>
        <w:t xml:space="preserve"> if any, </w:t>
      </w:r>
      <w:r w:rsidRPr="00E50CCF">
        <w:rPr>
          <w:noProof/>
        </w:rPr>
        <w:t>th</w:t>
      </w:r>
      <w:bookmarkEnd w:id="1118"/>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119"/>
    </w:p>
    <w:p w14:paraId="76AE2433" w14:textId="35AAD5D5" w:rsidR="00983ABA" w:rsidRPr="008D65CE" w:rsidRDefault="00983ABA" w:rsidP="005D2112">
      <w:pPr>
        <w:pStyle w:val="NO"/>
        <w:rPr>
          <w:noProof/>
        </w:rPr>
      </w:pPr>
      <w:r w:rsidRPr="00EB45CE">
        <w:rPr>
          <w:noProof/>
        </w:rPr>
        <w:t>NOTE 2:</w:t>
      </w:r>
      <w:r w:rsidRPr="00EB45CE">
        <w:rPr>
          <w:noProof/>
        </w:rPr>
        <w:tab/>
        <w:t>The lower layers determines whether the NR PC5 CA operation is needed based on e.g. the NR eTx Profile, the V2X frequency information and the V2X service identifier provided by the V2X layer</w:t>
      </w:r>
      <w:r>
        <w:rPr>
          <w:noProof/>
        </w:rPr>
        <w:t>.</w:t>
      </w:r>
    </w:p>
    <w:p w14:paraId="26F005D4" w14:textId="77777777" w:rsidR="008E33F7" w:rsidRDefault="008E33F7" w:rsidP="00CC0F60">
      <w:pPr>
        <w:pStyle w:val="Heading3"/>
      </w:pPr>
      <w:bookmarkStart w:id="1121" w:name="_CR6_1_4"/>
      <w:bookmarkStart w:id="1122" w:name="_Toc178268872"/>
      <w:bookmarkEnd w:id="1120"/>
      <w:bookmarkEnd w:id="1121"/>
      <w:r>
        <w:t>6.1.4</w:t>
      </w:r>
      <w:r w:rsidRPr="008C1B5D">
        <w:tab/>
      </w:r>
      <w:r>
        <w:t>Groupcast</w:t>
      </w:r>
      <w:r w:rsidRPr="00874C20">
        <w:t xml:space="preserve"> mode</w:t>
      </w:r>
      <w:r>
        <w:t xml:space="preserve"> </w:t>
      </w:r>
      <w:r w:rsidRPr="008C1B5D">
        <w:t>communication over PC5</w:t>
      </w:r>
      <w:bookmarkEnd w:id="1039"/>
      <w:bookmarkEnd w:id="1040"/>
      <w:bookmarkEnd w:id="1109"/>
      <w:bookmarkEnd w:id="1110"/>
      <w:bookmarkEnd w:id="1111"/>
      <w:bookmarkEnd w:id="1112"/>
      <w:bookmarkEnd w:id="1113"/>
      <w:bookmarkEnd w:id="1114"/>
      <w:bookmarkEnd w:id="1115"/>
      <w:bookmarkEnd w:id="1122"/>
    </w:p>
    <w:p w14:paraId="611C6E6E" w14:textId="77777777" w:rsidR="008E33F7" w:rsidRPr="00F1445B" w:rsidRDefault="008E33F7" w:rsidP="00CC0F60">
      <w:pPr>
        <w:pStyle w:val="Heading4"/>
        <w:rPr>
          <w:noProof/>
          <w:lang w:val="en-US"/>
        </w:rPr>
      </w:pPr>
      <w:bookmarkStart w:id="1123" w:name="_CR6_1_4_1"/>
      <w:bookmarkStart w:id="1124" w:name="_Toc22039986"/>
      <w:bookmarkStart w:id="1125" w:name="_Toc25070700"/>
      <w:bookmarkStart w:id="1126" w:name="_Toc34388663"/>
      <w:bookmarkStart w:id="1127" w:name="_Toc34404434"/>
      <w:bookmarkStart w:id="1128" w:name="_Toc45282279"/>
      <w:bookmarkStart w:id="1129" w:name="_Toc45882665"/>
      <w:bookmarkStart w:id="1130" w:name="_Toc51951215"/>
      <w:bookmarkStart w:id="1131" w:name="_Toc59208971"/>
      <w:bookmarkStart w:id="1132" w:name="_Toc75734810"/>
      <w:bookmarkStart w:id="1133" w:name="_Toc178268873"/>
      <w:bookmarkEnd w:id="1123"/>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124"/>
      <w:bookmarkEnd w:id="1125"/>
      <w:bookmarkEnd w:id="1126"/>
      <w:bookmarkEnd w:id="1127"/>
      <w:bookmarkEnd w:id="1128"/>
      <w:bookmarkEnd w:id="1129"/>
      <w:bookmarkEnd w:id="1130"/>
      <w:bookmarkEnd w:id="1131"/>
      <w:bookmarkEnd w:id="1132"/>
      <w:bookmarkEnd w:id="1133"/>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134" w:name="_CR6_1_4_2"/>
      <w:bookmarkStart w:id="1135" w:name="_Toc34388664"/>
      <w:bookmarkStart w:id="1136" w:name="_Toc34404435"/>
      <w:bookmarkStart w:id="1137" w:name="_Toc45282280"/>
      <w:bookmarkStart w:id="1138" w:name="_Toc45882666"/>
      <w:bookmarkStart w:id="1139" w:name="_Toc51951216"/>
      <w:bookmarkStart w:id="1140" w:name="_Toc59208972"/>
      <w:bookmarkStart w:id="1141" w:name="_Toc75734811"/>
      <w:bookmarkStart w:id="1142" w:name="_Toc22039987"/>
      <w:bookmarkStart w:id="1143" w:name="_Toc25070701"/>
      <w:bookmarkStart w:id="1144" w:name="_Toc178268874"/>
      <w:bookmarkEnd w:id="1134"/>
      <w:r w:rsidRPr="008D65CE">
        <w:t>6.1.4.2</w:t>
      </w:r>
      <w:r w:rsidRPr="008D65CE">
        <w:tab/>
        <w:t xml:space="preserve">Transmission of </w:t>
      </w:r>
      <w:r w:rsidRPr="008D65CE">
        <w:rPr>
          <w:rFonts w:hint="eastAsia"/>
          <w:lang w:eastAsia="zh-CN"/>
        </w:rPr>
        <w:t>group</w:t>
      </w:r>
      <w:r w:rsidRPr="008D65CE">
        <w:t>cast mode V2X communication over PC5</w:t>
      </w:r>
      <w:bookmarkEnd w:id="1135"/>
      <w:bookmarkEnd w:id="1136"/>
      <w:bookmarkEnd w:id="1137"/>
      <w:bookmarkEnd w:id="1138"/>
      <w:bookmarkEnd w:id="1139"/>
      <w:bookmarkEnd w:id="1140"/>
      <w:bookmarkEnd w:id="1141"/>
      <w:bookmarkEnd w:id="1144"/>
    </w:p>
    <w:p w14:paraId="29F58F07" w14:textId="77777777" w:rsidR="008E33F7" w:rsidRPr="00AE282C" w:rsidRDefault="008E33F7" w:rsidP="00CC0F60">
      <w:pPr>
        <w:pStyle w:val="Heading5"/>
      </w:pPr>
      <w:bookmarkStart w:id="1145" w:name="_CR6_1_4_2_1"/>
      <w:bookmarkStart w:id="1146" w:name="_Toc34388665"/>
      <w:bookmarkStart w:id="1147" w:name="_Toc34404436"/>
      <w:bookmarkStart w:id="1148" w:name="_Toc45282281"/>
      <w:bookmarkStart w:id="1149" w:name="_Toc45882667"/>
      <w:bookmarkStart w:id="1150" w:name="_Toc51951217"/>
      <w:bookmarkStart w:id="1151" w:name="_Toc59208973"/>
      <w:bookmarkStart w:id="1152" w:name="_Toc75734812"/>
      <w:bookmarkStart w:id="1153" w:name="_Toc178268875"/>
      <w:bookmarkEnd w:id="1145"/>
      <w:r w:rsidRPr="00AE282C">
        <w:t>6.1.4.2.1</w:t>
      </w:r>
      <w:r w:rsidRPr="00AE282C">
        <w:tab/>
        <w:t>Initiation</w:t>
      </w:r>
      <w:bookmarkEnd w:id="1146"/>
      <w:bookmarkEnd w:id="1147"/>
      <w:bookmarkEnd w:id="1148"/>
      <w:bookmarkEnd w:id="1149"/>
      <w:bookmarkEnd w:id="1150"/>
      <w:bookmarkEnd w:id="1151"/>
      <w:bookmarkEnd w:id="1152"/>
      <w:bookmarkEnd w:id="1153"/>
    </w:p>
    <w:p w14:paraId="4C7CC17B" w14:textId="77777777" w:rsidR="008E33F7" w:rsidRPr="008D65CE" w:rsidRDefault="008E33F7" w:rsidP="00CC0F60">
      <w:pPr>
        <w:pStyle w:val="Heading6"/>
        <w:numPr>
          <w:ilvl w:val="5"/>
          <w:numId w:val="0"/>
        </w:numPr>
        <w:ind w:left="1152" w:hanging="432"/>
        <w:rPr>
          <w:noProof/>
          <w:lang w:val="en-US"/>
        </w:rPr>
      </w:pPr>
      <w:bookmarkStart w:id="1154" w:name="_CR6_1_4_2_1_1"/>
      <w:bookmarkStart w:id="1155" w:name="_Toc34388666"/>
      <w:bookmarkStart w:id="1156" w:name="_Toc34404437"/>
      <w:bookmarkStart w:id="1157" w:name="_Toc45282282"/>
      <w:bookmarkStart w:id="1158" w:name="_Toc45882668"/>
      <w:bookmarkStart w:id="1159" w:name="_Toc51951218"/>
      <w:bookmarkStart w:id="1160" w:name="_Toc59208974"/>
      <w:bookmarkStart w:id="1161" w:name="_Toc75734813"/>
      <w:bookmarkStart w:id="1162" w:name="_Toc178268876"/>
      <w:bookmarkEnd w:id="1154"/>
      <w:r w:rsidRPr="008D65CE">
        <w:rPr>
          <w:noProof/>
          <w:lang w:val="en-US"/>
        </w:rPr>
        <w:t>6.1.4.2.1.1</w:t>
      </w:r>
      <w:r w:rsidRPr="008D65CE">
        <w:rPr>
          <w:noProof/>
          <w:lang w:val="en-US"/>
        </w:rPr>
        <w:tab/>
        <w:t xml:space="preserve">Requirements for </w:t>
      </w:r>
      <w:r w:rsidRPr="008D65CE">
        <w:t>V2X communication over PC5</w:t>
      </w:r>
      <w:bookmarkEnd w:id="1155"/>
      <w:bookmarkEnd w:id="1156"/>
      <w:bookmarkEnd w:id="1157"/>
      <w:bookmarkEnd w:id="1158"/>
      <w:bookmarkEnd w:id="1159"/>
      <w:bookmarkEnd w:id="1160"/>
      <w:bookmarkEnd w:id="1161"/>
      <w:bookmarkEnd w:id="1162"/>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lastRenderedPageBreak/>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163" w:name="_Toc34388667"/>
      <w:bookmarkStart w:id="1164"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165" w:name="_CR6_1_4_2_1_2"/>
      <w:bookmarkStart w:id="1166" w:name="_Toc45282283"/>
      <w:bookmarkStart w:id="1167" w:name="_Toc45882669"/>
      <w:bookmarkStart w:id="1168" w:name="_Toc51951219"/>
      <w:bookmarkStart w:id="1169" w:name="_Toc59208975"/>
      <w:bookmarkStart w:id="1170" w:name="_Toc75734814"/>
      <w:bookmarkStart w:id="1171" w:name="_Toc178268877"/>
      <w:bookmarkEnd w:id="1165"/>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163"/>
      <w:bookmarkEnd w:id="1164"/>
      <w:bookmarkEnd w:id="1166"/>
      <w:bookmarkEnd w:id="1167"/>
      <w:bookmarkEnd w:id="1168"/>
      <w:bookmarkEnd w:id="1169"/>
      <w:bookmarkEnd w:id="1170"/>
      <w:bookmarkEnd w:id="1171"/>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172" w:name="_CR6_1_4_2_2"/>
      <w:bookmarkStart w:id="1173" w:name="_Toc34388668"/>
      <w:bookmarkStart w:id="1174" w:name="_Toc34404439"/>
      <w:bookmarkStart w:id="1175" w:name="_Toc45282284"/>
      <w:bookmarkStart w:id="1176" w:name="_Toc45882670"/>
      <w:bookmarkStart w:id="1177" w:name="_Toc51951220"/>
      <w:bookmarkStart w:id="1178" w:name="_Toc59208976"/>
      <w:bookmarkStart w:id="1179" w:name="_Toc75734815"/>
      <w:bookmarkStart w:id="1180" w:name="_Toc178268878"/>
      <w:bookmarkEnd w:id="1172"/>
      <w:r w:rsidRPr="008D65CE">
        <w:t>6.1.4.2.2</w:t>
      </w:r>
      <w:r w:rsidRPr="008D65CE">
        <w:tab/>
        <w:t>Transmission</w:t>
      </w:r>
      <w:bookmarkEnd w:id="1173"/>
      <w:bookmarkEnd w:id="1174"/>
      <w:bookmarkEnd w:id="1175"/>
      <w:bookmarkEnd w:id="1176"/>
      <w:bookmarkEnd w:id="1177"/>
      <w:bookmarkEnd w:id="1178"/>
      <w:bookmarkEnd w:id="1179"/>
      <w:bookmarkEnd w:id="1180"/>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181" w:name="_CR6_1_4_2_3"/>
      <w:bookmarkStart w:id="1182" w:name="_Toc34388669"/>
      <w:bookmarkStart w:id="1183" w:name="_Toc34404440"/>
      <w:bookmarkStart w:id="1184" w:name="_Toc45282285"/>
      <w:bookmarkStart w:id="1185" w:name="_Toc45882671"/>
      <w:bookmarkStart w:id="1186" w:name="_Toc51951221"/>
      <w:bookmarkStart w:id="1187" w:name="_Toc59208977"/>
      <w:bookmarkStart w:id="1188" w:name="_Toc75734816"/>
      <w:bookmarkStart w:id="1189" w:name="_Toc178268879"/>
      <w:bookmarkEnd w:id="1181"/>
      <w:r w:rsidRPr="008D65CE">
        <w:t>6.1.4.2.3</w:t>
      </w:r>
      <w:r w:rsidRPr="008D65CE">
        <w:tab/>
        <w:t>Procedure for UE to use provisioned radio resources for V2X communication over PC5</w:t>
      </w:r>
      <w:bookmarkEnd w:id="1182"/>
      <w:bookmarkEnd w:id="1183"/>
      <w:bookmarkEnd w:id="1184"/>
      <w:bookmarkEnd w:id="1185"/>
      <w:bookmarkEnd w:id="1186"/>
      <w:bookmarkEnd w:id="1187"/>
      <w:bookmarkEnd w:id="1188"/>
      <w:bookmarkEnd w:id="1189"/>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190" w:name="_CR6_1_4_2_4"/>
      <w:bookmarkStart w:id="1191" w:name="_Toc34388670"/>
      <w:bookmarkStart w:id="1192" w:name="_Toc34404441"/>
      <w:bookmarkStart w:id="1193" w:name="_Toc45282286"/>
      <w:bookmarkStart w:id="1194" w:name="_Toc45882672"/>
      <w:bookmarkStart w:id="1195" w:name="_Toc51951222"/>
      <w:bookmarkStart w:id="1196" w:name="_Toc59208978"/>
      <w:bookmarkStart w:id="1197" w:name="_Toc75734817"/>
      <w:bookmarkStart w:id="1198" w:name="_Toc178268880"/>
      <w:bookmarkEnd w:id="1190"/>
      <w:r w:rsidRPr="008D65CE">
        <w:rPr>
          <w:lang w:eastAsia="ko-KR"/>
        </w:rPr>
        <w:t>6.1.4.2.4</w:t>
      </w:r>
      <w:r w:rsidRPr="008D65CE">
        <w:rPr>
          <w:lang w:eastAsia="ko-KR"/>
        </w:rPr>
        <w:tab/>
        <w:t>Privacy of V2X transmission over PC5</w:t>
      </w:r>
      <w:bookmarkEnd w:id="1191"/>
      <w:bookmarkEnd w:id="1192"/>
      <w:bookmarkEnd w:id="1193"/>
      <w:bookmarkEnd w:id="1194"/>
      <w:bookmarkEnd w:id="1195"/>
      <w:bookmarkEnd w:id="1196"/>
      <w:bookmarkEnd w:id="1197"/>
      <w:bookmarkEnd w:id="1198"/>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199" w:name="_CR6_1_4_3"/>
      <w:bookmarkStart w:id="1200" w:name="_Toc34388671"/>
      <w:bookmarkStart w:id="1201" w:name="_Toc34404442"/>
      <w:bookmarkStart w:id="1202" w:name="_Toc45282287"/>
      <w:bookmarkStart w:id="1203" w:name="_Toc45882673"/>
      <w:bookmarkStart w:id="1204" w:name="_Toc51951223"/>
      <w:bookmarkStart w:id="1205" w:name="_Toc59208979"/>
      <w:bookmarkStart w:id="1206" w:name="_Toc75734818"/>
      <w:bookmarkStart w:id="1207" w:name="_Toc178268881"/>
      <w:bookmarkEnd w:id="1199"/>
      <w:r w:rsidRPr="008D65CE">
        <w:t>6.1.4.3</w:t>
      </w:r>
      <w:r w:rsidRPr="008D65CE">
        <w:tab/>
        <w:t>Reception of groupcast mode V2X communication over PC5</w:t>
      </w:r>
      <w:bookmarkEnd w:id="1200"/>
      <w:bookmarkEnd w:id="1201"/>
      <w:bookmarkEnd w:id="1202"/>
      <w:bookmarkEnd w:id="1203"/>
      <w:bookmarkEnd w:id="1204"/>
      <w:bookmarkEnd w:id="1205"/>
      <w:bookmarkEnd w:id="1206"/>
      <w:bookmarkEnd w:id="1207"/>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208" w:name="_CR6_2"/>
      <w:bookmarkStart w:id="1209" w:name="_Toc34388672"/>
      <w:bookmarkStart w:id="1210" w:name="_Toc34404443"/>
      <w:bookmarkStart w:id="1211" w:name="_Toc45282288"/>
      <w:bookmarkStart w:id="1212" w:name="_Toc45882674"/>
      <w:bookmarkStart w:id="1213" w:name="_Toc51951224"/>
      <w:bookmarkStart w:id="1214" w:name="_Toc59208980"/>
      <w:bookmarkStart w:id="1215" w:name="_Toc75734819"/>
      <w:bookmarkStart w:id="1216" w:name="_Toc178268882"/>
      <w:bookmarkEnd w:id="1208"/>
      <w:r>
        <w:rPr>
          <w:noProof/>
          <w:lang w:val="en-US"/>
        </w:rPr>
        <w:lastRenderedPageBreak/>
        <w:t>6</w:t>
      </w:r>
      <w:r w:rsidRPr="00F1445B">
        <w:rPr>
          <w:noProof/>
          <w:lang w:val="en-US"/>
        </w:rPr>
        <w:t>.</w:t>
      </w:r>
      <w:r>
        <w:rPr>
          <w:noProof/>
          <w:lang w:val="en-US"/>
        </w:rPr>
        <w:t>2</w:t>
      </w:r>
      <w:r w:rsidRPr="00F1445B">
        <w:rPr>
          <w:noProof/>
          <w:lang w:val="en-US"/>
        </w:rPr>
        <w:tab/>
      </w:r>
      <w:r>
        <w:rPr>
          <w:noProof/>
          <w:lang w:val="en-US"/>
        </w:rPr>
        <w:t>V2X communication over Uu</w:t>
      </w:r>
      <w:bookmarkEnd w:id="314"/>
      <w:bookmarkEnd w:id="1142"/>
      <w:bookmarkEnd w:id="1143"/>
      <w:bookmarkEnd w:id="1209"/>
      <w:bookmarkEnd w:id="1210"/>
      <w:bookmarkEnd w:id="1211"/>
      <w:bookmarkEnd w:id="1212"/>
      <w:bookmarkEnd w:id="1213"/>
      <w:bookmarkEnd w:id="1214"/>
      <w:bookmarkEnd w:id="1215"/>
      <w:bookmarkEnd w:id="1216"/>
    </w:p>
    <w:p w14:paraId="3A465CE0" w14:textId="77777777" w:rsidR="008E33F7" w:rsidRPr="00F1445B" w:rsidRDefault="008E33F7" w:rsidP="00CC0F60">
      <w:pPr>
        <w:pStyle w:val="Heading3"/>
        <w:rPr>
          <w:noProof/>
          <w:lang w:val="en-US"/>
        </w:rPr>
      </w:pPr>
      <w:bookmarkStart w:id="1217" w:name="_CR6_2_1"/>
      <w:bookmarkStart w:id="1218" w:name="_Toc22039988"/>
      <w:bookmarkStart w:id="1219" w:name="_Toc25070702"/>
      <w:bookmarkStart w:id="1220" w:name="_Toc34388673"/>
      <w:bookmarkStart w:id="1221" w:name="_Toc34404444"/>
      <w:bookmarkStart w:id="1222" w:name="_Toc45282289"/>
      <w:bookmarkStart w:id="1223" w:name="_Toc45882675"/>
      <w:bookmarkStart w:id="1224" w:name="_Toc51951225"/>
      <w:bookmarkStart w:id="1225" w:name="_Toc59208981"/>
      <w:bookmarkStart w:id="1226" w:name="_Toc75734820"/>
      <w:bookmarkStart w:id="1227" w:name="_Toc178268883"/>
      <w:bookmarkEnd w:id="121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218"/>
      <w:bookmarkEnd w:id="1219"/>
      <w:bookmarkEnd w:id="1220"/>
      <w:bookmarkEnd w:id="1221"/>
      <w:bookmarkEnd w:id="1222"/>
      <w:bookmarkEnd w:id="1223"/>
      <w:bookmarkEnd w:id="1224"/>
      <w:bookmarkEnd w:id="1225"/>
      <w:bookmarkEnd w:id="1226"/>
      <w:bookmarkEnd w:id="1227"/>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53A59C71" w:rsidR="008E33F7" w:rsidRPr="00AF7A46" w:rsidRDefault="008E33F7" w:rsidP="008E33F7">
      <w:pPr>
        <w:rPr>
          <w:rFonts w:cs="Arial"/>
        </w:rPr>
      </w:pPr>
      <w:r>
        <w:t xml:space="preserve">V2X messages carried over Uu are sent or received over unicast only </w:t>
      </w:r>
      <w:r w:rsidR="00E94D78">
        <w:t xml:space="preserve">in uplink, and sent or received over unicast or MBS transport in downlink </w:t>
      </w:r>
      <w:r>
        <w:t>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228" w:name="_Toc25070703"/>
      <w:bookmarkStart w:id="1229" w:name="_Toc22039989"/>
      <w:bookmarkStart w:id="1230"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231" w:name="_Toc34388674"/>
      <w:bookmarkStart w:id="1232" w:name="_Toc34404445"/>
      <w:bookmarkStart w:id="1233" w:name="_Toc45282290"/>
      <w:bookmarkStart w:id="1234"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235" w:name="_CR6_2_2"/>
      <w:bookmarkStart w:id="1236" w:name="_Toc51951226"/>
      <w:bookmarkStart w:id="1237" w:name="_Toc59208982"/>
      <w:bookmarkStart w:id="1238" w:name="_Toc75734821"/>
      <w:bookmarkStart w:id="1239" w:name="_Toc178268884"/>
      <w:bookmarkEnd w:id="123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231"/>
      <w:bookmarkEnd w:id="1232"/>
      <w:bookmarkEnd w:id="1233"/>
      <w:bookmarkEnd w:id="1234"/>
      <w:bookmarkEnd w:id="1236"/>
      <w:bookmarkEnd w:id="1237"/>
      <w:bookmarkEnd w:id="1238"/>
      <w:bookmarkEnd w:id="1239"/>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240" w:name="_CR6_2_3"/>
      <w:bookmarkStart w:id="1241" w:name="_Toc34388675"/>
      <w:bookmarkStart w:id="1242" w:name="_Toc34404446"/>
      <w:bookmarkStart w:id="1243" w:name="_Toc45282291"/>
      <w:bookmarkStart w:id="1244" w:name="_Toc45882677"/>
      <w:bookmarkStart w:id="1245" w:name="_Toc51951227"/>
      <w:bookmarkStart w:id="1246" w:name="_Toc59208983"/>
      <w:bookmarkStart w:id="1247" w:name="_Toc75734822"/>
      <w:bookmarkStart w:id="1248" w:name="_Toc178268885"/>
      <w:bookmarkEnd w:id="124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241"/>
      <w:bookmarkEnd w:id="1242"/>
      <w:bookmarkEnd w:id="1243"/>
      <w:bookmarkEnd w:id="1244"/>
      <w:bookmarkEnd w:id="1245"/>
      <w:bookmarkEnd w:id="1246"/>
      <w:bookmarkEnd w:id="1247"/>
      <w:bookmarkEnd w:id="1248"/>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249" w:name="_CR6_2_4"/>
      <w:bookmarkStart w:id="1250" w:name="_Toc34388676"/>
      <w:bookmarkStart w:id="1251" w:name="_Toc34404447"/>
      <w:bookmarkStart w:id="1252" w:name="_Toc45282292"/>
      <w:bookmarkStart w:id="1253" w:name="_Toc45882678"/>
      <w:bookmarkStart w:id="1254" w:name="_Toc51951228"/>
      <w:bookmarkStart w:id="1255" w:name="_Toc59208984"/>
      <w:bookmarkStart w:id="1256" w:name="_Toc75734823"/>
      <w:bookmarkStart w:id="1257" w:name="_Toc178268886"/>
      <w:bookmarkEnd w:id="124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250"/>
      <w:bookmarkEnd w:id="1251"/>
      <w:bookmarkEnd w:id="1252"/>
      <w:bookmarkEnd w:id="1253"/>
      <w:bookmarkEnd w:id="1254"/>
      <w:bookmarkEnd w:id="1255"/>
      <w:bookmarkEnd w:id="1256"/>
      <w:bookmarkEnd w:id="1257"/>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3919EB6B" w14:textId="77777777" w:rsidR="008E2260"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w:t>
      </w:r>
    </w:p>
    <w:p w14:paraId="240F3623" w14:textId="0A1A0DA4" w:rsidR="008E2260" w:rsidRDefault="008E2260" w:rsidP="008E2260">
      <w:pPr>
        <w:rPr>
          <w:noProof/>
          <w:lang w:val="en-US"/>
        </w:rPr>
      </w:pPr>
      <w:r>
        <w:rPr>
          <w:noProof/>
          <w:lang w:val="en-US"/>
        </w:rPr>
        <w:t>In order to tranport a V2X message of a V2X service identified by a V2X service identifier via unicast,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3CC5830" w14:textId="3B565FF1" w:rsidR="008E2260" w:rsidRDefault="008E33F7" w:rsidP="008E2260">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E4F1096" w14:textId="77777777" w:rsidR="008E2260" w:rsidRDefault="008E2260" w:rsidP="008E2260">
      <w:pPr>
        <w:rPr>
          <w:noProof/>
          <w:lang w:val="en-US"/>
        </w:rPr>
      </w:pPr>
      <w:r>
        <w:t xml:space="preserve">In order to transport a </w:t>
      </w:r>
      <w:r>
        <w:rPr>
          <w:noProof/>
          <w:lang w:val="en-US"/>
        </w:rPr>
        <w:t xml:space="preserve">V2X message of a V2X service identified </w:t>
      </w:r>
      <w:r>
        <w:t>by a V2X service identifier</w:t>
      </w:r>
      <w:r>
        <w:rPr>
          <w:noProof/>
          <w:lang w:val="en-US"/>
        </w:rPr>
        <w:t xml:space="preserve"> via MBS, i</w:t>
      </w:r>
      <w:r>
        <w:t xml:space="preserve">n the UDP message, the </w:t>
      </w:r>
      <w:r>
        <w:rPr>
          <w:noProof/>
          <w:lang w:val="en-US"/>
        </w:rPr>
        <w:t>V2X application server:</w:t>
      </w:r>
    </w:p>
    <w:p w14:paraId="2A3C1606" w14:textId="77777777" w:rsidR="008E2260" w:rsidRDefault="008E2260" w:rsidP="008E2260">
      <w:pPr>
        <w:pStyle w:val="B1"/>
      </w:pPr>
      <w:r>
        <w:rPr>
          <w:noProof/>
          <w:lang w:val="en-US"/>
        </w:rPr>
        <w:t>a)</w:t>
      </w:r>
      <w:r>
        <w:rPr>
          <w:noProof/>
          <w:lang w:val="en-US"/>
        </w:rPr>
        <w:tab/>
      </w:r>
      <w:r>
        <w:t>shall set data octets field to the V2X message if the V2X message is of IP type;</w:t>
      </w:r>
    </w:p>
    <w:p w14:paraId="49B470D0" w14:textId="4DA4C937" w:rsidR="008E33F7" w:rsidRPr="0095702E" w:rsidRDefault="008E2260" w:rsidP="0095702E">
      <w:pPr>
        <w:pStyle w:val="B1"/>
      </w:pPr>
      <w:r>
        <w:lastRenderedPageBreak/>
        <w:t>b)</w:t>
      </w:r>
      <w:r>
        <w:tab/>
        <w:t xml:space="preserve">shall set the destination IP address and the destination UDP port to the configured </w:t>
      </w:r>
      <w:r w:rsidRPr="008F05F5">
        <w:t xml:space="preserve">multicast IP address </w:t>
      </w:r>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r w:rsidR="008E33F7">
        <w:rPr>
          <w:noProof/>
          <w:lang w:val="en-US"/>
        </w:rPr>
        <w:t xml:space="preserve">The V2X application server sends the UDP message </w:t>
      </w:r>
      <w:r w:rsidR="008E33F7" w:rsidRPr="0034372B">
        <w:rPr>
          <w:noProof/>
          <w:lang w:val="en-US"/>
        </w:rPr>
        <w:t xml:space="preserve">as the user plane data </w:t>
      </w:r>
      <w:r w:rsidR="008E33F7">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258" w:name="_CR6_2_5"/>
      <w:bookmarkStart w:id="1259" w:name="_Toc34388677"/>
      <w:bookmarkStart w:id="1260" w:name="_Toc34404448"/>
      <w:bookmarkStart w:id="1261" w:name="_Toc45282293"/>
      <w:bookmarkStart w:id="1262" w:name="_Toc45882679"/>
      <w:bookmarkStart w:id="1263" w:name="_Toc51951229"/>
      <w:bookmarkStart w:id="1264" w:name="_Toc59208985"/>
      <w:bookmarkStart w:id="1265" w:name="_Toc75734824"/>
      <w:bookmarkStart w:id="1266" w:name="_Toc178268887"/>
      <w:bookmarkEnd w:id="125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259"/>
      <w:bookmarkEnd w:id="1260"/>
      <w:bookmarkEnd w:id="1261"/>
      <w:bookmarkEnd w:id="1262"/>
      <w:bookmarkEnd w:id="1263"/>
      <w:bookmarkEnd w:id="1264"/>
      <w:bookmarkEnd w:id="1265"/>
      <w:bookmarkEnd w:id="1266"/>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483DF511" w14:textId="7BAB7B36"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unicast, u</w:t>
      </w:r>
      <w:r>
        <w:t xml:space="preserve">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w:t>
      </w:r>
      <w:r w:rsidRPr="003330DA">
        <w:rPr>
          <w:noProof/>
          <w:lang w:val="en-US"/>
        </w:rPr>
        <w:lastRenderedPageBreak/>
        <w:t xml:space="preserve">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2CA3545B"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w:t>
      </w:r>
      <w:r w:rsidR="005D4BC8">
        <w:rPr>
          <w:lang w:val="en-US"/>
        </w:rPr>
        <w:t>c</w:t>
      </w:r>
      <w:r>
        <w:rPr>
          <w:lang w:val="en-US"/>
        </w:rPr>
        <w:t>eption that the V2X message is encapsulated as IP type data packets.</w:t>
      </w:r>
    </w:p>
    <w:p w14:paraId="52DA7D55" w14:textId="77777777"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MBS, u</w:t>
      </w:r>
      <w:r>
        <w:t xml:space="preserve">pon a request from upper layers to receive a </w:t>
      </w:r>
      <w:r>
        <w:rPr>
          <w:noProof/>
          <w:lang w:val="en-US"/>
        </w:rPr>
        <w:t>V2X message of a V2X service identified by a V2X service identifier using V2X communication over Uu:</w:t>
      </w:r>
    </w:p>
    <w:p w14:paraId="2307197F" w14:textId="77777777" w:rsidR="00F6784A" w:rsidRDefault="00F6784A" w:rsidP="00F6784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6269DB07" w14:textId="77777777" w:rsidR="00F6784A" w:rsidRDefault="00F6784A" w:rsidP="00F6784A">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120476BC" w14:textId="77777777" w:rsidR="00F6784A" w:rsidRDefault="00F6784A" w:rsidP="00F6784A">
      <w:pPr>
        <w:pStyle w:val="B1"/>
        <w:rPr>
          <w:lang w:val="en-US"/>
        </w:rPr>
      </w:pPr>
      <w:r>
        <w:tab/>
        <w:t>then</w:t>
      </w:r>
      <w:r>
        <w:rPr>
          <w:lang w:val="en-US"/>
        </w:rPr>
        <w:t>:</w:t>
      </w:r>
    </w:p>
    <w:p w14:paraId="504BBFF2" w14:textId="26D9276B" w:rsidR="00F6784A" w:rsidRDefault="00F6784A" w:rsidP="00F6784A">
      <w:pPr>
        <w:pStyle w:val="B2"/>
        <w:rPr>
          <w:noProof/>
        </w:rPr>
      </w:pPr>
      <w:r>
        <w:t>1)</w:t>
      </w:r>
      <w:r>
        <w:tab/>
        <w:t xml:space="preserve">the UE shall </w:t>
      </w:r>
      <w:r>
        <w:rPr>
          <w:noProof/>
          <w:lang w:val="en-US"/>
        </w:rPr>
        <w:t>discover</w:t>
      </w:r>
      <w:r>
        <w:t xml:space="preserve"> one or more </w:t>
      </w:r>
      <w:r>
        <w:rPr>
          <w:noProof/>
          <w:lang w:val="en-US"/>
        </w:rPr>
        <w:t>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as described in clause 6.2</w:t>
      </w:r>
      <w:r>
        <w:rPr>
          <w:noProof/>
        </w:rPr>
        <w:t>;</w:t>
      </w:r>
    </w:p>
    <w:p w14:paraId="050F82DB" w14:textId="77777777" w:rsidR="00F6784A" w:rsidRDefault="00F6784A" w:rsidP="00F6784A">
      <w:pPr>
        <w:pStyle w:val="B2"/>
        <w:rPr>
          <w:noProof/>
          <w:lang w:val="en-US"/>
        </w:rPr>
      </w:pPr>
      <w:r>
        <w:rPr>
          <w:lang w:val="en-US"/>
        </w:rPr>
        <w:t>2)</w:t>
      </w:r>
      <w:r>
        <w:rPr>
          <w:lang w:val="en-US"/>
        </w:rPr>
        <w:tab/>
        <w:t>i</w:t>
      </w:r>
      <w:r>
        <w:t xml:space="preserve">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Uu</w:t>
      </w:r>
      <w:r>
        <w:rPr>
          <w:noProof/>
          <w:lang w:val="en-US"/>
        </w:rPr>
        <w:t xml:space="preserve"> via MBS is discovered:</w:t>
      </w:r>
    </w:p>
    <w:p w14:paraId="3F1BBA2A" w14:textId="77777777" w:rsidR="00F6784A" w:rsidRDefault="00F6784A" w:rsidP="00F6784A">
      <w:pPr>
        <w:pStyle w:val="B3"/>
        <w:rPr>
          <w:lang w:val="en-US"/>
        </w:rPr>
      </w:pPr>
      <w:r w:rsidRPr="00CE1A0E">
        <w:t>A</w:t>
      </w:r>
      <w:r>
        <w:rPr>
          <w:lang w:val="en-US"/>
        </w:rPr>
        <w:t>)</w:t>
      </w:r>
      <w:r>
        <w:rPr>
          <w:lang w:val="en-US"/>
        </w:rPr>
        <w:tab/>
        <w:t xml:space="preserve">if </w:t>
      </w:r>
      <w:r>
        <w:t xml:space="preserve">the type of data in the V2X message is IP, </w:t>
      </w:r>
      <w:r>
        <w:rPr>
          <w:lang w:val="en-US"/>
        </w:rPr>
        <w:t>the UE shall listen for a UDP packet:</w:t>
      </w:r>
    </w:p>
    <w:p w14:paraId="1B1CAA43"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 xml:space="preserve">IP address indicated in the "c=" line applicable for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 and</w:t>
      </w:r>
    </w:p>
    <w:p w14:paraId="35BC82AA"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 xml:space="preserve">port indicated in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w:t>
      </w:r>
    </w:p>
    <w:p w14:paraId="39B19ECC" w14:textId="2EF2FE38" w:rsidR="005D4BC8" w:rsidRDefault="005D4BC8" w:rsidP="00F42608">
      <w:pPr>
        <w:pStyle w:val="B3"/>
        <w:rPr>
          <w:lang w:eastAsia="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Uu using MBS were discovered, the UE shall perform this action once per each discovered V2X MBS configurations for receiving V2X communication over Uu using MBS</w:t>
      </w:r>
      <w:r w:rsidRPr="005D4BC8">
        <w:rPr>
          <w:lang w:val="en-US" w:eastAsia="en-US"/>
        </w:rPr>
        <w:t>;</w:t>
      </w:r>
    </w:p>
    <w:p w14:paraId="137D4D0D" w14:textId="77777777" w:rsidR="00F6784A" w:rsidRDefault="00F6784A" w:rsidP="00F6784A">
      <w:pPr>
        <w:pStyle w:val="B3"/>
        <w:rPr>
          <w:lang w:val="en-US"/>
        </w:rPr>
      </w:pPr>
      <w:r>
        <w:rPr>
          <w:lang w:val="en-US"/>
        </w:rPr>
        <w:t>B)</w:t>
      </w:r>
      <w:r>
        <w:rPr>
          <w:lang w:val="en-US"/>
        </w:rPr>
        <w:tab/>
      </w:r>
      <w:r>
        <w:t xml:space="preserve">if the type of data in the V2X message is non-IP,, </w:t>
      </w:r>
      <w:r>
        <w:rPr>
          <w:lang w:val="en-US"/>
        </w:rPr>
        <w:t>the UE shall listen for a UDP packet:</w:t>
      </w:r>
    </w:p>
    <w:p w14:paraId="76CD5AE6"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IP address indicated in the "c=" line applicable for the "m=" line with the application/vnd.3gpp.5gsv2x media type with:</w:t>
      </w:r>
    </w:p>
    <w:p w14:paraId="3F253406" w14:textId="77777777" w:rsidR="005D4BC8" w:rsidRPr="005D4BC8" w:rsidRDefault="005D4BC8" w:rsidP="00226DC3">
      <w:pPr>
        <w:pStyle w:val="B5"/>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1149976F" w14:textId="77777777" w:rsidR="005D4BC8" w:rsidRPr="005D4BC8" w:rsidRDefault="005D4BC8" w:rsidP="00226DC3">
      <w:pPr>
        <w:pStyle w:val="B5"/>
        <w:rPr>
          <w:noProof/>
          <w:lang w:val="en-US" w:eastAsia="en-US"/>
        </w:rPr>
      </w:pPr>
      <w:r w:rsidRPr="005D4BC8">
        <w:rPr>
          <w:lang w:eastAsia="en-US"/>
        </w:rPr>
        <w:lastRenderedPageBreak/>
        <w:t>-</w:t>
      </w:r>
      <w:r w:rsidRPr="005D4BC8">
        <w:rPr>
          <w:lang w:eastAsia="en-US"/>
        </w:rPr>
        <w:tab/>
        <w:t xml:space="preserve">the v2x-message-family parameter indicating the </w:t>
      </w:r>
      <w:r w:rsidRPr="005D4BC8">
        <w:rPr>
          <w:noProof/>
          <w:lang w:val="en-US" w:eastAsia="en-US"/>
        </w:rPr>
        <w:t>V2X message family;</w:t>
      </w:r>
    </w:p>
    <w:p w14:paraId="4F433B37"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 and</w:t>
      </w:r>
    </w:p>
    <w:p w14:paraId="6143882B"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port indicated in the "m=" line with the application/vnd.3gpp.5gsv2x media type with:</w:t>
      </w:r>
    </w:p>
    <w:p w14:paraId="76CBB5A1" w14:textId="77777777" w:rsidR="005D4BC8" w:rsidRPr="005D4BC8" w:rsidRDefault="005D4BC8" w:rsidP="00F51FEB">
      <w:pPr>
        <w:pStyle w:val="B4"/>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0003E3CB" w14:textId="77777777" w:rsidR="005D4BC8" w:rsidRPr="005D4BC8" w:rsidRDefault="005D4BC8" w:rsidP="00226DC3">
      <w:pPr>
        <w:pStyle w:val="B5"/>
        <w:rPr>
          <w:noProof/>
          <w:lang w:val="en-US" w:eastAsia="en-US"/>
        </w:rPr>
      </w:pPr>
      <w:r w:rsidRPr="005D4BC8">
        <w:rPr>
          <w:lang w:eastAsia="en-US"/>
        </w:rPr>
        <w:t>-</w:t>
      </w:r>
      <w:r w:rsidRPr="005D4BC8">
        <w:rPr>
          <w:lang w:eastAsia="en-US"/>
        </w:rPr>
        <w:tab/>
        <w:t xml:space="preserve">the v2x-message-family parameter indicating the </w:t>
      </w:r>
      <w:r w:rsidRPr="005D4BC8">
        <w:rPr>
          <w:noProof/>
          <w:lang w:val="en-US" w:eastAsia="en-US"/>
        </w:rPr>
        <w:t>V2X message family;</w:t>
      </w:r>
    </w:p>
    <w:p w14:paraId="3046916D"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w:t>
      </w:r>
    </w:p>
    <w:p w14:paraId="4901A199" w14:textId="29C89C14" w:rsidR="00F6784A" w:rsidRDefault="005D4BC8" w:rsidP="005D4BC8">
      <w:pPr>
        <w:pStyle w:val="B3"/>
        <w:rPr>
          <w:noProof/>
          <w:lang w:val="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LTE-Uu using MBS were discovered, the UE shall perform this action once per each discovered V2X MBS configurations for receiving V2X communication over Uu using MBS</w:t>
      </w:r>
      <w:r w:rsidRPr="005D4BC8">
        <w:rPr>
          <w:lang w:val="en-US" w:eastAsia="en-US"/>
        </w:rPr>
        <w:t>; and</w:t>
      </w:r>
    </w:p>
    <w:p w14:paraId="5EA1350F" w14:textId="77777777" w:rsidR="00F6784A" w:rsidRDefault="00F6784A" w:rsidP="00F6784A">
      <w:pPr>
        <w:pStyle w:val="B3"/>
      </w:pPr>
      <w:r>
        <w:t>C)</w:t>
      </w:r>
      <w:r>
        <w:tab/>
        <w:t>the UE shall extract the V2X message from the data octets field of the received UDP message as described in IETF RFC 768 [14] and pass the V2X message to upper layers; and</w:t>
      </w:r>
    </w:p>
    <w:p w14:paraId="697D6F6A" w14:textId="77777777" w:rsidR="00F6784A" w:rsidRDefault="00F6784A" w:rsidP="00F6784A">
      <w:pPr>
        <w:pStyle w:val="B2"/>
      </w:pPr>
      <w:bookmarkStart w:id="1267" w:name="_Hlk39748171"/>
      <w:r>
        <w:rPr>
          <w:lang w:val="en-US"/>
        </w:rPr>
        <w:t>3)</w:t>
      </w:r>
      <w:r>
        <w:rPr>
          <w:lang w:val="en-US"/>
        </w:rPr>
        <w:tab/>
        <w:t>i</w:t>
      </w:r>
      <w:r>
        <w:t xml:space="preserve">f the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not discovered:</w:t>
      </w:r>
    </w:p>
    <w:bookmarkEnd w:id="1267"/>
    <w:p w14:paraId="6C92B299" w14:textId="73C9EB3E" w:rsidR="00F6784A" w:rsidRPr="00F6784A" w:rsidRDefault="00F6784A" w:rsidP="00F6784A">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Uu from V2X application server to UE is not possible and </w:t>
      </w:r>
      <w:r>
        <w:t>shall not continue with the rest of the steps.</w:t>
      </w:r>
    </w:p>
    <w:p w14:paraId="615AEFAF" w14:textId="77777777" w:rsidR="008E33F7" w:rsidRDefault="008E33F7" w:rsidP="00CC0F60">
      <w:pPr>
        <w:pStyle w:val="Heading3"/>
        <w:rPr>
          <w:noProof/>
          <w:lang w:val="en-US"/>
        </w:rPr>
      </w:pPr>
      <w:bookmarkStart w:id="1268" w:name="_CR6_2_6"/>
      <w:bookmarkStart w:id="1269" w:name="_Toc34388678"/>
      <w:bookmarkStart w:id="1270" w:name="_Toc34404449"/>
      <w:bookmarkStart w:id="1271" w:name="_Toc45282294"/>
      <w:bookmarkStart w:id="1272" w:name="_Toc45882680"/>
      <w:bookmarkStart w:id="1273" w:name="_Toc51951230"/>
      <w:bookmarkStart w:id="1274" w:name="_Toc59208986"/>
      <w:bookmarkStart w:id="1275" w:name="_Toc75734825"/>
      <w:bookmarkStart w:id="1276" w:name="_Toc178268888"/>
      <w:bookmarkEnd w:id="1268"/>
      <w:r>
        <w:rPr>
          <w:noProof/>
          <w:lang w:val="en-US"/>
        </w:rPr>
        <w:t>6.2.6</w:t>
      </w:r>
      <w:r>
        <w:rPr>
          <w:noProof/>
          <w:lang w:val="en-US"/>
        </w:rPr>
        <w:tab/>
        <w:t>V2X application server discovery</w:t>
      </w:r>
      <w:bookmarkEnd w:id="1269"/>
      <w:bookmarkEnd w:id="1270"/>
      <w:bookmarkEnd w:id="1271"/>
      <w:bookmarkEnd w:id="1272"/>
      <w:bookmarkEnd w:id="1273"/>
      <w:bookmarkEnd w:id="1274"/>
      <w:bookmarkEnd w:id="1275"/>
      <w:bookmarkEnd w:id="1276"/>
    </w:p>
    <w:p w14:paraId="4E46954A" w14:textId="642EC14D" w:rsidR="00F6784A" w:rsidRDefault="00F6784A" w:rsidP="0095702E">
      <w:pPr>
        <w:pStyle w:val="Heading4"/>
        <w:rPr>
          <w:noProof/>
          <w:lang w:val="en-US"/>
        </w:rPr>
      </w:pPr>
      <w:bookmarkStart w:id="1277" w:name="_CR6_2_6_1"/>
      <w:bookmarkStart w:id="1278" w:name="_Toc533170278"/>
      <w:bookmarkStart w:id="1279" w:name="_Toc45198893"/>
      <w:bookmarkStart w:id="1280" w:name="_Toc51869491"/>
      <w:bookmarkStart w:id="1281" w:name="_Toc58572519"/>
      <w:bookmarkStart w:id="1282" w:name="_Toc58572639"/>
      <w:bookmarkStart w:id="1283" w:name="_Toc58572718"/>
      <w:bookmarkStart w:id="1284" w:name="_Toc58572797"/>
      <w:bookmarkStart w:id="1285" w:name="_Toc58572877"/>
      <w:bookmarkStart w:id="1286" w:name="_Toc58572956"/>
      <w:bookmarkStart w:id="1287" w:name="_Toc58573036"/>
      <w:bookmarkStart w:id="1288" w:name="_Toc58573114"/>
      <w:bookmarkStart w:id="1289" w:name="_Toc58573193"/>
      <w:bookmarkStart w:id="1290" w:name="_Toc58573272"/>
      <w:bookmarkStart w:id="1291" w:name="_Toc58573351"/>
      <w:bookmarkStart w:id="1292" w:name="_Toc123578772"/>
      <w:bookmarkStart w:id="1293" w:name="_Toc178268889"/>
      <w:bookmarkEnd w:id="1277"/>
      <w:r>
        <w:rPr>
          <w:noProof/>
          <w:lang w:val="en-US"/>
        </w:rPr>
        <w:t>6.2.6.1</w:t>
      </w:r>
      <w:r>
        <w:rPr>
          <w:noProof/>
          <w:lang w:val="en-US"/>
        </w:rPr>
        <w:tab/>
        <w:t>General</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8A9FE9D" w14:textId="6E304EA9"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695B4C34" w14:textId="020FDABF" w:rsidR="00081B6D" w:rsidRDefault="00081B6D" w:rsidP="008E33F7">
      <w:pPr>
        <w:rPr>
          <w:lang w:val="en-US"/>
        </w:rPr>
      </w:pPr>
      <w:r w:rsidRPr="00081B6D">
        <w:rPr>
          <w:lang w:eastAsia="en-US"/>
        </w:rPr>
        <w:t xml:space="preserve">If the </w:t>
      </w:r>
      <w:r w:rsidRPr="00081B6D">
        <w:rPr>
          <w:lang w:val="en-US" w:eastAsia="en-US"/>
        </w:rPr>
        <w:t xml:space="preserve">registered </w:t>
      </w:r>
      <w:r w:rsidRPr="00081B6D">
        <w:rPr>
          <w:lang w:eastAsia="en-US"/>
        </w:rPr>
        <w:t>PLMN is associated with a V2X AS MBS configuration f</w:t>
      </w:r>
      <w:r w:rsidRPr="00081B6D">
        <w:rPr>
          <w:lang w:val="en-US" w:eastAsia="en-US"/>
        </w:rPr>
        <w:t>or receiving V2X application server information using MBS in the configuration parameters for V2X communication over Uu as specified in clause</w:t>
      </w:r>
      <w:r w:rsidRPr="00081B6D">
        <w:rPr>
          <w:lang w:eastAsia="en-US"/>
        </w:rPr>
        <w:t> </w:t>
      </w:r>
      <w:r w:rsidRPr="00081B6D">
        <w:rPr>
          <w:lang w:val="en-US" w:eastAsia="en-US"/>
        </w:rPr>
        <w:t>5.2.4, the UE shall perform the procedure in clause</w:t>
      </w:r>
      <w:r w:rsidRPr="00081B6D">
        <w:rPr>
          <w:lang w:eastAsia="en-US"/>
        </w:rPr>
        <w:t> </w:t>
      </w:r>
      <w:r w:rsidRPr="00081B6D" w:rsidDel="00B4281B">
        <w:rPr>
          <w:lang w:val="en-US" w:eastAsia="en-US"/>
        </w:rPr>
        <w:t xml:space="preserve"> </w:t>
      </w:r>
      <w:r w:rsidRPr="00081B6D">
        <w:rPr>
          <w:lang w:val="en-US" w:eastAsia="en-US"/>
        </w:rPr>
        <w:t>6.2.6.2 to discover the V2X application server. Otherwise, the UE shall proceed as specified in this clause.</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lastRenderedPageBreak/>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lastRenderedPageBreak/>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 xml:space="preserve">a UDP port for downlink transport </w:t>
      </w:r>
      <w:r>
        <w:lastRenderedPageBreak/>
        <w:t>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5EDA3CE1" w14:textId="77777777" w:rsidR="00F6784A" w:rsidRDefault="00F6784A" w:rsidP="00F6784A">
      <w:pPr>
        <w:pStyle w:val="Heading4"/>
        <w:rPr>
          <w:noProof/>
          <w:lang w:val="en-US"/>
        </w:rPr>
      </w:pPr>
      <w:bookmarkStart w:id="1294" w:name="_CR6_2_6_2"/>
      <w:bookmarkStart w:id="1295" w:name="_Toc178268890"/>
      <w:bookmarkEnd w:id="1294"/>
      <w:r>
        <w:rPr>
          <w:noProof/>
          <w:lang w:val="en-US"/>
        </w:rPr>
        <w:t>6.2.6.2</w:t>
      </w:r>
      <w:r>
        <w:rPr>
          <w:noProof/>
          <w:lang w:val="en-US"/>
        </w:rPr>
        <w:tab/>
        <w:t>V2X application server discovery using MBS</w:t>
      </w:r>
      <w:bookmarkEnd w:id="1295"/>
    </w:p>
    <w:p w14:paraId="755E6FC8" w14:textId="77777777" w:rsidR="00F6784A" w:rsidRDefault="00F6784A" w:rsidP="00F6784A">
      <w:pPr>
        <w:pStyle w:val="Heading5"/>
        <w:rPr>
          <w:noProof/>
          <w:lang w:val="en-US"/>
        </w:rPr>
      </w:pPr>
      <w:bookmarkStart w:id="1296" w:name="_CR6_2_6_2_1"/>
      <w:bookmarkStart w:id="1297" w:name="_Toc533170280"/>
      <w:bookmarkStart w:id="1298" w:name="_Toc45198895"/>
      <w:bookmarkStart w:id="1299" w:name="_Toc51869493"/>
      <w:bookmarkStart w:id="1300" w:name="_Toc58572521"/>
      <w:bookmarkStart w:id="1301" w:name="_Toc58572641"/>
      <w:bookmarkStart w:id="1302" w:name="_Toc58572720"/>
      <w:bookmarkStart w:id="1303" w:name="_Toc58572799"/>
      <w:bookmarkStart w:id="1304" w:name="_Toc58572879"/>
      <w:bookmarkStart w:id="1305" w:name="_Toc58572958"/>
      <w:bookmarkStart w:id="1306" w:name="_Toc58573038"/>
      <w:bookmarkStart w:id="1307" w:name="_Toc58573116"/>
      <w:bookmarkStart w:id="1308" w:name="_Toc58573195"/>
      <w:bookmarkStart w:id="1309" w:name="_Toc58573274"/>
      <w:bookmarkStart w:id="1310" w:name="_Toc58573353"/>
      <w:bookmarkStart w:id="1311" w:name="_Toc123578774"/>
      <w:bookmarkStart w:id="1312" w:name="_Toc178268891"/>
      <w:bookmarkEnd w:id="1296"/>
      <w:r>
        <w:rPr>
          <w:noProof/>
          <w:lang w:val="en-US"/>
        </w:rPr>
        <w:t>6.2.6.2.1</w:t>
      </w:r>
      <w:r>
        <w:rPr>
          <w:noProof/>
          <w:lang w:val="en-US"/>
        </w:rP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2F34903" w14:textId="101869C2" w:rsidR="00F6784A" w:rsidRDefault="00F6784A" w:rsidP="00F6784A">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via MBS.</w:t>
      </w:r>
    </w:p>
    <w:p w14:paraId="0A44CD96" w14:textId="77777777" w:rsidR="00F6784A" w:rsidRDefault="00F6784A" w:rsidP="00F6784A">
      <w:r w:rsidRPr="00442825">
        <w:t xml:space="preserve">The UE shall only initiate the </w:t>
      </w:r>
      <w:r>
        <w:rPr>
          <w:noProof/>
          <w:lang w:val="en-US"/>
        </w:rPr>
        <w:t>V2X application server discovery using MBS</w:t>
      </w:r>
      <w:r w:rsidRPr="00DB4910">
        <w:t xml:space="preserve"> procedure </w:t>
      </w:r>
      <w:r w:rsidRPr="00442825">
        <w:t>if</w:t>
      </w:r>
      <w:r>
        <w:t>:</w:t>
      </w:r>
    </w:p>
    <w:p w14:paraId="0C8FB0A3" w14:textId="77777777" w:rsidR="00F6784A" w:rsidRDefault="00F6784A" w:rsidP="00F6784A">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7F781914" w14:textId="2F1A03FB" w:rsidR="00F6784A" w:rsidRDefault="00F6784A" w:rsidP="00F6784A">
      <w:pPr>
        <w:pStyle w:val="B1"/>
        <w:rPr>
          <w:noProof/>
          <w:lang w:val="en-US"/>
        </w:rPr>
      </w:pPr>
      <w:r>
        <w:t>b)</w:t>
      </w:r>
      <w:r>
        <w:tab/>
        <w:t xml:space="preserve">the serving PLMN is associated with a V2X </w:t>
      </w:r>
      <w:r w:rsidR="00081B6D">
        <w:t xml:space="preserve">AS </w:t>
      </w:r>
      <w:r>
        <w:t>MBS configuration f</w:t>
      </w:r>
      <w:r>
        <w:rPr>
          <w:noProof/>
          <w:lang w:val="en-US"/>
        </w:rPr>
        <w:t>or receiving V2X application server information via MBS in the configuration parameters for V2X communication over Uu as specified in clause</w:t>
      </w:r>
      <w:r>
        <w:t> </w:t>
      </w:r>
      <w:r>
        <w:rPr>
          <w:noProof/>
          <w:lang w:val="en-US"/>
        </w:rPr>
        <w:t>5.2.4.</w:t>
      </w:r>
    </w:p>
    <w:p w14:paraId="3D67197D" w14:textId="77777777" w:rsidR="00F6784A" w:rsidRPr="00290263" w:rsidRDefault="00F6784A" w:rsidP="00F6784A">
      <w:r>
        <w:t>The UE should use the V2X application server information received via MBS for transmission of V2X communication over Uu via unicast only when the UE is registered in the PLMN from which this V2X application server information was received.</w:t>
      </w:r>
      <w:r w:rsidRPr="008B070C">
        <w:t xml:space="preserve"> </w:t>
      </w:r>
    </w:p>
    <w:p w14:paraId="3749A8C0" w14:textId="77777777" w:rsidR="00F6784A" w:rsidRDefault="00F6784A" w:rsidP="00F6784A">
      <w:pPr>
        <w:pStyle w:val="Heading5"/>
        <w:rPr>
          <w:noProof/>
          <w:lang w:val="en-US"/>
        </w:rPr>
      </w:pPr>
      <w:bookmarkStart w:id="1313" w:name="_CR6_2_6_2_2"/>
      <w:bookmarkStart w:id="1314" w:name="_Toc533170281"/>
      <w:bookmarkStart w:id="1315" w:name="_Toc45198896"/>
      <w:bookmarkStart w:id="1316" w:name="_Toc51869494"/>
      <w:bookmarkStart w:id="1317" w:name="_Toc58572522"/>
      <w:bookmarkStart w:id="1318" w:name="_Toc58572642"/>
      <w:bookmarkStart w:id="1319" w:name="_Toc58572721"/>
      <w:bookmarkStart w:id="1320" w:name="_Toc58572800"/>
      <w:bookmarkStart w:id="1321" w:name="_Toc58572880"/>
      <w:bookmarkStart w:id="1322" w:name="_Toc58572959"/>
      <w:bookmarkStart w:id="1323" w:name="_Toc58573039"/>
      <w:bookmarkStart w:id="1324" w:name="_Toc58573117"/>
      <w:bookmarkStart w:id="1325" w:name="_Toc58573196"/>
      <w:bookmarkStart w:id="1326" w:name="_Toc58573275"/>
      <w:bookmarkStart w:id="1327" w:name="_Toc58573354"/>
      <w:bookmarkStart w:id="1328" w:name="_Toc123578775"/>
      <w:bookmarkStart w:id="1329" w:name="_Toc178268892"/>
      <w:bookmarkEnd w:id="1313"/>
      <w:r>
        <w:rPr>
          <w:noProof/>
          <w:lang w:val="en-US"/>
        </w:rPr>
        <w:lastRenderedPageBreak/>
        <w:t>6.2.6.2.2</w:t>
      </w:r>
      <w:r>
        <w:rPr>
          <w:noProof/>
          <w:lang w:val="en-US"/>
        </w:rPr>
        <w:tab/>
        <w:t>Procedure for V2X application server discovery using MBS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FDBAD83" w14:textId="77777777" w:rsidR="00F6784A" w:rsidRDefault="00F6784A" w:rsidP="00F6784A">
      <w:pPr>
        <w:rPr>
          <w:lang w:val="en-US"/>
        </w:rPr>
      </w:pPr>
      <w:r>
        <w:rPr>
          <w:lang w:val="en-US"/>
        </w:rPr>
        <w:t>The UE shall proceed as follows:</w:t>
      </w:r>
    </w:p>
    <w:p w14:paraId="499C334F" w14:textId="24528C48" w:rsidR="00F6784A" w:rsidRDefault="00BE571C"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of a broadcast MBS session corresponding to the TMGI, NID</w:t>
      </w:r>
      <w:r>
        <w:rPr>
          <w:noProof/>
          <w:lang w:val="en-US"/>
        </w:rPr>
        <w:t xml:space="preserve">, if the </w:t>
      </w:r>
      <w:r w:rsidRPr="004906B0">
        <w:rPr>
          <w:rFonts w:eastAsia="DengXian"/>
        </w:rPr>
        <w:t xml:space="preserve">MBS session is provided </w:t>
      </w:r>
      <w:r>
        <w:rPr>
          <w:rFonts w:eastAsia="DengXian"/>
        </w:rPr>
        <w:t>by</w:t>
      </w:r>
      <w:r w:rsidRPr="004906B0">
        <w:rPr>
          <w:rFonts w:eastAsia="DengXian"/>
        </w:rPr>
        <w:t xml:space="preserve"> an SNPN</w:t>
      </w:r>
      <w:r>
        <w:rPr>
          <w:lang w:val="en-US"/>
        </w:rPr>
        <w:t xml:space="preserve">, MBS service area, frequency, if any, and list of MBS </w:t>
      </w:r>
      <w:r>
        <w:t>FSA IDs</w:t>
      </w:r>
      <w:r>
        <w:rPr>
          <w:lang w:val="en-US"/>
        </w:rPr>
        <w:t>, if any,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p>
    <w:p w14:paraId="4A673991" w14:textId="0DDC6938" w:rsidR="00F6784A" w:rsidRDefault="00F6784A" w:rsidP="00254A0A">
      <w:pPr>
        <w:pStyle w:val="B1"/>
        <w:rPr>
          <w:noProof/>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r>
        <w:rPr>
          <w:lang w:val="en-US"/>
        </w:rPr>
        <w:t xml:space="preserve"> to receive the V2X local service information; and</w:t>
      </w:r>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0E96756F" w14:textId="77777777" w:rsidR="008E33F7" w:rsidRPr="00F1445B" w:rsidRDefault="008E33F7" w:rsidP="00CC0F60">
      <w:pPr>
        <w:pStyle w:val="Heading3"/>
        <w:rPr>
          <w:noProof/>
          <w:lang w:val="en-US"/>
        </w:rPr>
      </w:pPr>
      <w:bookmarkStart w:id="1330" w:name="_CR6_2_7"/>
      <w:bookmarkStart w:id="1331" w:name="_Toc34388679"/>
      <w:bookmarkStart w:id="1332" w:name="_Toc34404450"/>
      <w:bookmarkStart w:id="1333" w:name="_Toc45282295"/>
      <w:bookmarkStart w:id="1334" w:name="_Toc45882681"/>
      <w:bookmarkStart w:id="1335" w:name="_Toc51951231"/>
      <w:bookmarkStart w:id="1336" w:name="_Toc59208987"/>
      <w:bookmarkStart w:id="1337" w:name="_Toc75734826"/>
      <w:bookmarkStart w:id="1338" w:name="_Toc178268893"/>
      <w:bookmarkEnd w:id="1330"/>
      <w:r>
        <w:rPr>
          <w:noProof/>
          <w:lang w:val="en-US"/>
        </w:rPr>
        <w:t>6.2.7</w:t>
      </w:r>
      <w:r w:rsidRPr="00F1445B">
        <w:rPr>
          <w:noProof/>
          <w:lang w:val="en-US"/>
        </w:rPr>
        <w:tab/>
      </w:r>
      <w:r>
        <w:rPr>
          <w:noProof/>
          <w:lang w:val="en-US"/>
        </w:rPr>
        <w:t>V2X application server configuration</w:t>
      </w:r>
      <w:bookmarkEnd w:id="1331"/>
      <w:bookmarkEnd w:id="1332"/>
      <w:bookmarkEnd w:id="1333"/>
      <w:bookmarkEnd w:id="1334"/>
      <w:bookmarkEnd w:id="1335"/>
      <w:bookmarkEnd w:id="1336"/>
      <w:bookmarkEnd w:id="1337"/>
      <w:bookmarkEnd w:id="1338"/>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0478AD2A" w14:textId="0B61F5DE" w:rsidR="00932DA6" w:rsidRPr="009315A3" w:rsidRDefault="00932DA6" w:rsidP="00081B6D">
      <w:pPr>
        <w:pStyle w:val="Heading3"/>
        <w:overflowPunct/>
        <w:autoSpaceDE/>
        <w:autoSpaceDN/>
        <w:adjustRightInd/>
        <w:textAlignment w:val="auto"/>
        <w:rPr>
          <w:noProof/>
          <w:lang w:val="en-US"/>
        </w:rPr>
      </w:pPr>
      <w:bookmarkStart w:id="1339" w:name="_Toc178268894"/>
      <w:r w:rsidRPr="009315A3">
        <w:rPr>
          <w:noProof/>
          <w:lang w:val="en-US" w:eastAsia="en-US"/>
        </w:rPr>
        <w:t>6.2.</w:t>
      </w:r>
      <w:r>
        <w:rPr>
          <w:noProof/>
          <w:lang w:val="en-US" w:eastAsia="en-US"/>
        </w:rPr>
        <w:t>8</w:t>
      </w:r>
      <w:r w:rsidRPr="009315A3">
        <w:rPr>
          <w:noProof/>
          <w:lang w:val="en-US" w:eastAsia="en-US"/>
        </w:rPr>
        <w:tab/>
      </w:r>
      <w:r>
        <w:rPr>
          <w:noProof/>
          <w:lang w:val="en-US" w:eastAsia="en-US"/>
        </w:rPr>
        <w:t>V2X MBS parameter discovery</w:t>
      </w:r>
      <w:bookmarkEnd w:id="1339"/>
    </w:p>
    <w:p w14:paraId="2497D4BD" w14:textId="290FF7F0" w:rsidR="00932DA6" w:rsidRDefault="00932DA6" w:rsidP="00932DA6">
      <w:r w:rsidRPr="009C088A">
        <w:rPr>
          <w:lang w:val="en-US"/>
        </w:rPr>
        <w:t xml:space="preserve">Before </w:t>
      </w:r>
      <w:r w:rsidRPr="00CC4865">
        <w:rPr>
          <w:lang w:val="en-US"/>
        </w:rPr>
        <w:t xml:space="preserve">receiving a </w:t>
      </w:r>
      <w:r w:rsidRPr="009C088A">
        <w:rPr>
          <w:lang w:val="en-US"/>
        </w:rPr>
        <w:t>V2X communication over Uu</w:t>
      </w:r>
      <w:r w:rsidRPr="00CC4865">
        <w:rPr>
          <w:lang w:val="en-US"/>
        </w:rPr>
        <w:t xml:space="preserve"> using </w:t>
      </w:r>
      <w:r>
        <w:rPr>
          <w:lang w:val="en-US"/>
        </w:rPr>
        <w:t>MBS</w:t>
      </w:r>
      <w:r w:rsidRPr="00CC4865">
        <w:rPr>
          <w:lang w:val="en-US"/>
        </w:rPr>
        <w:t xml:space="preserve"> </w:t>
      </w:r>
      <w:r w:rsidR="00F94244">
        <w:rPr>
          <w:lang w:val="en-US"/>
        </w:rPr>
        <w:t xml:space="preserve">radio </w:t>
      </w:r>
      <w:r w:rsidRPr="00CC4865">
        <w:rPr>
          <w:lang w:val="en-US"/>
        </w:rPr>
        <w:t>bearer</w:t>
      </w:r>
      <w:r w:rsidRPr="009C088A">
        <w:rPr>
          <w:lang w:val="en-US"/>
        </w:rPr>
        <w:t xml:space="preserve">, the UE needs to discover the </w:t>
      </w:r>
      <w:r w:rsidRPr="009C088A">
        <w:t xml:space="preserve">V2X </w:t>
      </w:r>
      <w:r>
        <w:t>MBS</w:t>
      </w:r>
      <w:r w:rsidRPr="009C088A">
        <w:t xml:space="preserve"> parameters via which the V2X communication is t</w:t>
      </w:r>
      <w:r w:rsidRPr="00EC5006">
        <w:t>o be received.</w:t>
      </w:r>
    </w:p>
    <w:p w14:paraId="6FC91E24" w14:textId="77777777" w:rsidR="00932DA6" w:rsidRPr="009C088A" w:rsidRDefault="00932DA6" w:rsidP="00932DA6">
      <w:pPr>
        <w:rPr>
          <w:lang w:val="en-US"/>
        </w:rPr>
      </w:pPr>
      <w:r w:rsidRPr="009C088A">
        <w:rPr>
          <w:lang w:val="en-US"/>
        </w:rPr>
        <w:t>The UE shall proceed as follows, in priority order:</w:t>
      </w:r>
    </w:p>
    <w:p w14:paraId="11962FDC" w14:textId="57E11DC5" w:rsidR="00932DA6" w:rsidRPr="00E52AF4" w:rsidRDefault="00932DA6" w:rsidP="00932DA6">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081B6D">
        <w:t xml:space="preserve"> </w:t>
      </w:r>
      <w:r w:rsidR="00081B6D" w:rsidRPr="00124F5C">
        <w:t>5gsv2x</w:t>
      </w:r>
      <w:r>
        <w:t xml:space="preserve"> media type with the type parameter indicating IP,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49B6CA3C" w14:textId="72400181" w:rsidR="00932DA6" w:rsidRDefault="00932DA6" w:rsidP="00932DA6">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w:t>
      </w:r>
      <w:r>
        <w:lastRenderedPageBreak/>
        <w:t xml:space="preserve">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4794C4C" w14:textId="77777777" w:rsidR="00932DA6" w:rsidRDefault="00932DA6" w:rsidP="00932DA6">
      <w:pPr>
        <w:pStyle w:val="B2"/>
        <w:rPr>
          <w:noProof/>
          <w:lang w:val="en-US"/>
        </w:rPr>
      </w:pPr>
      <w:r>
        <w:t>1)</w:t>
      </w:r>
      <w:r>
        <w:tab/>
        <w:t>the type parameter indicating non-IP</w:t>
      </w:r>
      <w:r>
        <w:rPr>
          <w:noProof/>
          <w:lang w:val="en-US"/>
        </w:rPr>
        <w:t>; and</w:t>
      </w:r>
    </w:p>
    <w:p w14:paraId="3C70B3AF"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4AAA23A1" w14:textId="77777777" w:rsidR="00932DA6" w:rsidRPr="00E52AF4" w:rsidRDefault="00932DA6" w:rsidP="00932DA6">
      <w:pPr>
        <w:pStyle w:val="B1"/>
      </w:pPr>
      <w:r>
        <w:tab/>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7C25B645" w14:textId="1C86A422" w:rsidR="00932DA6" w:rsidRDefault="00932DA6" w:rsidP="00932DA6">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 the type parameter indicating IP</w:t>
      </w:r>
      <w:r>
        <w:rPr>
          <w:lang w:val="en-US" w:eastAsia="ko-KR"/>
        </w:rPr>
        <w:t xml:space="preserve">, </w:t>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4DCE6CA7" w14:textId="74535FF9" w:rsidR="00932DA6" w:rsidRDefault="00932DA6" w:rsidP="00932DA6">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32B189D" w14:textId="77777777" w:rsidR="00932DA6" w:rsidRDefault="00932DA6" w:rsidP="00932DA6">
      <w:pPr>
        <w:pStyle w:val="B2"/>
        <w:rPr>
          <w:noProof/>
          <w:lang w:val="en-US"/>
        </w:rPr>
      </w:pPr>
      <w:r>
        <w:t>1)</w:t>
      </w:r>
      <w:r>
        <w:tab/>
        <w:t>the type parameter indicating non-IP</w:t>
      </w:r>
      <w:r>
        <w:rPr>
          <w:noProof/>
          <w:lang w:val="en-US"/>
        </w:rPr>
        <w:t>; and</w:t>
      </w:r>
    </w:p>
    <w:p w14:paraId="275BFFA0"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0F6A66A3" w14:textId="77777777" w:rsidR="00932DA6" w:rsidRDefault="00932DA6" w:rsidP="00932DA6">
      <w:pPr>
        <w:pStyle w:val="B1"/>
        <w:rPr>
          <w:lang w:val="en-US" w:eastAsia="ko-KR"/>
        </w:rPr>
      </w:pPr>
      <w:r>
        <w:rPr>
          <w:lang w:val="en-US" w:eastAsia="ko-KR"/>
        </w:rPr>
        <w:tab/>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 and</w:t>
      </w:r>
    </w:p>
    <w:p w14:paraId="213C1DBF" w14:textId="0548B2B3" w:rsidR="00932DA6" w:rsidRDefault="00932DA6" w:rsidP="00932DA6">
      <w:pPr>
        <w:pStyle w:val="B1"/>
      </w:pPr>
      <w:r>
        <w:t>e)</w:t>
      </w:r>
      <w:r>
        <w:tab/>
        <w:t xml:space="preserve">else if the V2X service of the V2X message to be received is not identified by a V2X service identifier, and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705C8AB5" w14:textId="77777777" w:rsidR="008E33F7" w:rsidRPr="00972C99" w:rsidRDefault="008E33F7" w:rsidP="00CC0F60">
      <w:pPr>
        <w:pStyle w:val="Heading1"/>
      </w:pPr>
      <w:bookmarkStart w:id="1340" w:name="_CR6A"/>
      <w:bookmarkStart w:id="1341" w:name="_Toc59208988"/>
      <w:bookmarkStart w:id="1342" w:name="_Toc75734827"/>
      <w:bookmarkStart w:id="1343" w:name="_Toc33963258"/>
      <w:bookmarkStart w:id="1344" w:name="_Toc34393328"/>
      <w:bookmarkStart w:id="1345" w:name="_Toc45216144"/>
      <w:bookmarkStart w:id="1346" w:name="_Toc51931713"/>
      <w:bookmarkStart w:id="1347" w:name="_Toc34388680"/>
      <w:bookmarkStart w:id="1348" w:name="_Toc34404451"/>
      <w:bookmarkStart w:id="1349" w:name="_Toc45282296"/>
      <w:bookmarkStart w:id="1350" w:name="_Toc45882682"/>
      <w:bookmarkStart w:id="1351" w:name="_Toc51951232"/>
      <w:bookmarkStart w:id="1352" w:name="_Toc178268895"/>
      <w:bookmarkEnd w:id="1340"/>
      <w:r>
        <w:t>6A</w:t>
      </w:r>
      <w:r w:rsidRPr="00972C99">
        <w:tab/>
        <w:t xml:space="preserve">Handling of unknown, unforeseen, and erroneous </w:t>
      </w:r>
      <w:r>
        <w:t xml:space="preserve">PC5 signalling protocol </w:t>
      </w:r>
      <w:r w:rsidRPr="00972C99">
        <w:t>data</w:t>
      </w:r>
      <w:bookmarkEnd w:id="1341"/>
      <w:bookmarkEnd w:id="1342"/>
      <w:bookmarkEnd w:id="1352"/>
    </w:p>
    <w:p w14:paraId="29423BAA" w14:textId="77777777" w:rsidR="008E33F7" w:rsidRPr="00972C99" w:rsidRDefault="008E33F7" w:rsidP="00CC0F60">
      <w:pPr>
        <w:pStyle w:val="Heading2"/>
      </w:pPr>
      <w:bookmarkStart w:id="1353" w:name="_CR6A_1"/>
      <w:bookmarkStart w:id="1354" w:name="_Toc59208989"/>
      <w:bookmarkStart w:id="1355" w:name="_Toc75734828"/>
      <w:bookmarkStart w:id="1356" w:name="_Toc178268896"/>
      <w:bookmarkEnd w:id="1353"/>
      <w:r>
        <w:t>6A</w:t>
      </w:r>
      <w:r w:rsidRPr="00972C99">
        <w:t>.1</w:t>
      </w:r>
      <w:r w:rsidRPr="00972C99">
        <w:tab/>
        <w:t>General</w:t>
      </w:r>
      <w:bookmarkEnd w:id="1343"/>
      <w:bookmarkEnd w:id="1344"/>
      <w:bookmarkEnd w:id="1345"/>
      <w:bookmarkEnd w:id="1346"/>
      <w:bookmarkEnd w:id="1354"/>
      <w:bookmarkEnd w:id="1355"/>
      <w:bookmarkEnd w:id="1356"/>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357" w:name="_CR6A_2"/>
      <w:bookmarkStart w:id="1358" w:name="_Toc33963259"/>
      <w:bookmarkStart w:id="1359" w:name="_Toc34393329"/>
      <w:bookmarkStart w:id="1360" w:name="_Toc45216145"/>
      <w:bookmarkStart w:id="1361" w:name="_Toc51931714"/>
      <w:bookmarkStart w:id="1362" w:name="_Toc59208990"/>
      <w:bookmarkStart w:id="1363" w:name="_Toc75734829"/>
      <w:bookmarkStart w:id="1364" w:name="_Toc178268897"/>
      <w:bookmarkEnd w:id="1357"/>
      <w:r>
        <w:t>6A</w:t>
      </w:r>
      <w:r w:rsidRPr="00972C99">
        <w:t>.2</w:t>
      </w:r>
      <w:r w:rsidRPr="00972C99">
        <w:tab/>
        <w:t>Message too short or too long</w:t>
      </w:r>
      <w:bookmarkEnd w:id="1358"/>
      <w:bookmarkEnd w:id="1359"/>
      <w:bookmarkEnd w:id="1360"/>
      <w:bookmarkEnd w:id="1361"/>
      <w:bookmarkEnd w:id="1362"/>
      <w:bookmarkEnd w:id="1363"/>
      <w:bookmarkEnd w:id="1364"/>
    </w:p>
    <w:p w14:paraId="22186E61" w14:textId="77777777" w:rsidR="008E33F7" w:rsidRPr="00972C99" w:rsidRDefault="008E33F7" w:rsidP="00CC0F60">
      <w:pPr>
        <w:pStyle w:val="Heading3"/>
      </w:pPr>
      <w:bookmarkStart w:id="1365" w:name="_CR6A_2_1"/>
      <w:bookmarkStart w:id="1366" w:name="_Toc33963260"/>
      <w:bookmarkStart w:id="1367" w:name="_Toc34393330"/>
      <w:bookmarkStart w:id="1368" w:name="_Toc45216146"/>
      <w:bookmarkStart w:id="1369" w:name="_Toc51931715"/>
      <w:bookmarkStart w:id="1370" w:name="_Toc59208991"/>
      <w:bookmarkStart w:id="1371" w:name="_Toc75734830"/>
      <w:bookmarkStart w:id="1372" w:name="_Toc178268898"/>
      <w:bookmarkEnd w:id="1365"/>
      <w:r>
        <w:t>6A</w:t>
      </w:r>
      <w:r w:rsidRPr="00972C99">
        <w:t>.2.1</w:t>
      </w:r>
      <w:r w:rsidRPr="00972C99">
        <w:tab/>
        <w:t>Message too short</w:t>
      </w:r>
      <w:bookmarkEnd w:id="1366"/>
      <w:bookmarkEnd w:id="1367"/>
      <w:bookmarkEnd w:id="1368"/>
      <w:bookmarkEnd w:id="1369"/>
      <w:bookmarkEnd w:id="1370"/>
      <w:bookmarkEnd w:id="1371"/>
      <w:bookmarkEnd w:id="1372"/>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373" w:name="_CR6A_2_2"/>
      <w:bookmarkStart w:id="1374" w:name="_Toc33963261"/>
      <w:bookmarkStart w:id="1375" w:name="_Toc34393331"/>
      <w:bookmarkStart w:id="1376" w:name="_Toc45216147"/>
      <w:bookmarkStart w:id="1377" w:name="_Toc51931716"/>
      <w:bookmarkStart w:id="1378" w:name="_Toc59208992"/>
      <w:bookmarkStart w:id="1379" w:name="_Toc75734831"/>
      <w:bookmarkStart w:id="1380" w:name="_Toc178268899"/>
      <w:bookmarkEnd w:id="1373"/>
      <w:r>
        <w:t>6A</w:t>
      </w:r>
      <w:r w:rsidRPr="00972C99">
        <w:t>.2.2</w:t>
      </w:r>
      <w:r w:rsidRPr="00972C99">
        <w:tab/>
        <w:t>Message too long</w:t>
      </w:r>
      <w:bookmarkEnd w:id="1374"/>
      <w:bookmarkEnd w:id="1375"/>
      <w:bookmarkEnd w:id="1376"/>
      <w:bookmarkEnd w:id="1377"/>
      <w:bookmarkEnd w:id="1378"/>
      <w:bookmarkEnd w:id="1379"/>
      <w:bookmarkEnd w:id="1380"/>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381" w:name="_CR6A_3"/>
      <w:bookmarkStart w:id="1382" w:name="_Toc33963262"/>
      <w:bookmarkStart w:id="1383" w:name="_Toc34393332"/>
      <w:bookmarkStart w:id="1384" w:name="_Toc45216148"/>
      <w:bookmarkStart w:id="1385" w:name="_Toc51931717"/>
      <w:bookmarkStart w:id="1386" w:name="_Toc59208993"/>
      <w:bookmarkStart w:id="1387" w:name="_Toc75734832"/>
      <w:bookmarkStart w:id="1388" w:name="_Toc178268900"/>
      <w:bookmarkEnd w:id="1381"/>
      <w:r>
        <w:t>6A</w:t>
      </w:r>
      <w:r w:rsidRPr="00972C99">
        <w:t>.3</w:t>
      </w:r>
      <w:r w:rsidRPr="00972C99">
        <w:tab/>
        <w:t>Unknown or unforeseen message type</w:t>
      </w:r>
      <w:bookmarkEnd w:id="1382"/>
      <w:bookmarkEnd w:id="1383"/>
      <w:bookmarkEnd w:id="1384"/>
      <w:bookmarkEnd w:id="1385"/>
      <w:bookmarkEnd w:id="1386"/>
      <w:bookmarkEnd w:id="1387"/>
      <w:bookmarkEnd w:id="1388"/>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389" w:name="_CR6A_4"/>
      <w:bookmarkStart w:id="1390" w:name="_Toc33963263"/>
      <w:bookmarkStart w:id="1391" w:name="_Toc34393333"/>
      <w:bookmarkStart w:id="1392" w:name="_Toc45216149"/>
      <w:bookmarkStart w:id="1393" w:name="_Toc51931718"/>
      <w:bookmarkStart w:id="1394" w:name="_Toc59208994"/>
      <w:bookmarkStart w:id="1395" w:name="_Toc75734833"/>
      <w:bookmarkStart w:id="1396" w:name="_Toc178268901"/>
      <w:bookmarkEnd w:id="1389"/>
      <w:r>
        <w:t>6A</w:t>
      </w:r>
      <w:r w:rsidRPr="00972C99">
        <w:t>.4</w:t>
      </w:r>
      <w:r w:rsidRPr="00972C99">
        <w:tab/>
        <w:t>Non-semantical mandatory information element errors</w:t>
      </w:r>
      <w:bookmarkEnd w:id="1390"/>
      <w:bookmarkEnd w:id="1391"/>
      <w:bookmarkEnd w:id="1392"/>
      <w:bookmarkEnd w:id="1393"/>
      <w:bookmarkEnd w:id="1394"/>
      <w:bookmarkEnd w:id="1395"/>
      <w:bookmarkEnd w:id="1396"/>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397" w:name="_Toc33963264"/>
      <w:bookmarkStart w:id="1398" w:name="_Toc34393334"/>
      <w:bookmarkStart w:id="1399" w:name="_Toc45216150"/>
      <w:bookmarkStart w:id="1400"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401" w:name="_CR6A_5"/>
      <w:bookmarkStart w:id="1402" w:name="_Toc59208995"/>
      <w:bookmarkStart w:id="1403" w:name="_Toc75734834"/>
      <w:bookmarkStart w:id="1404" w:name="_Toc178268902"/>
      <w:bookmarkEnd w:id="1401"/>
      <w:r>
        <w:t>6A</w:t>
      </w:r>
      <w:r w:rsidRPr="00972C99">
        <w:t>.5</w:t>
      </w:r>
      <w:r w:rsidRPr="00972C99">
        <w:tab/>
        <w:t>Unknown and unforeseen IEs in the non-imperative message part</w:t>
      </w:r>
      <w:bookmarkEnd w:id="1397"/>
      <w:bookmarkEnd w:id="1398"/>
      <w:bookmarkEnd w:id="1399"/>
      <w:bookmarkEnd w:id="1400"/>
      <w:bookmarkEnd w:id="1402"/>
      <w:bookmarkEnd w:id="1403"/>
      <w:bookmarkEnd w:id="1404"/>
    </w:p>
    <w:p w14:paraId="55244CE0" w14:textId="77777777" w:rsidR="008E33F7" w:rsidRPr="00972C99" w:rsidRDefault="008E33F7" w:rsidP="00CC0F60">
      <w:pPr>
        <w:pStyle w:val="Heading3"/>
      </w:pPr>
      <w:bookmarkStart w:id="1405" w:name="_CR6A_5_1"/>
      <w:bookmarkStart w:id="1406" w:name="_Toc33963265"/>
      <w:bookmarkStart w:id="1407" w:name="_Toc34393335"/>
      <w:bookmarkStart w:id="1408" w:name="_Toc45216151"/>
      <w:bookmarkStart w:id="1409" w:name="_Toc51931720"/>
      <w:bookmarkStart w:id="1410" w:name="_Toc59208996"/>
      <w:bookmarkStart w:id="1411" w:name="_Toc75734835"/>
      <w:bookmarkStart w:id="1412" w:name="_Toc178268903"/>
      <w:bookmarkEnd w:id="1405"/>
      <w:r>
        <w:t>6A</w:t>
      </w:r>
      <w:r w:rsidRPr="00972C99">
        <w:t>.5.1</w:t>
      </w:r>
      <w:r w:rsidRPr="00972C99">
        <w:tab/>
        <w:t>IEIs unknown in the message</w:t>
      </w:r>
      <w:bookmarkEnd w:id="1406"/>
      <w:bookmarkEnd w:id="1407"/>
      <w:bookmarkEnd w:id="1408"/>
      <w:bookmarkEnd w:id="1409"/>
      <w:bookmarkEnd w:id="1410"/>
      <w:bookmarkEnd w:id="1411"/>
      <w:bookmarkEnd w:id="1412"/>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413" w:name="_CR6A_5_2"/>
      <w:bookmarkStart w:id="1414" w:name="_Toc33963266"/>
      <w:bookmarkStart w:id="1415" w:name="_Toc34393336"/>
      <w:bookmarkStart w:id="1416" w:name="_Toc45216152"/>
      <w:bookmarkStart w:id="1417" w:name="_Toc51931721"/>
      <w:bookmarkStart w:id="1418" w:name="_Toc59208997"/>
      <w:bookmarkStart w:id="1419" w:name="_Toc75734836"/>
      <w:bookmarkStart w:id="1420" w:name="_Toc178268904"/>
      <w:bookmarkEnd w:id="1413"/>
      <w:r>
        <w:lastRenderedPageBreak/>
        <w:t>6A</w:t>
      </w:r>
      <w:r w:rsidRPr="00972C99">
        <w:t>.5.2</w:t>
      </w:r>
      <w:r w:rsidRPr="00972C99">
        <w:tab/>
        <w:t>Out of sequence IEs</w:t>
      </w:r>
      <w:bookmarkEnd w:id="1414"/>
      <w:bookmarkEnd w:id="1415"/>
      <w:bookmarkEnd w:id="1416"/>
      <w:bookmarkEnd w:id="1417"/>
      <w:bookmarkEnd w:id="1418"/>
      <w:bookmarkEnd w:id="1419"/>
      <w:bookmarkEnd w:id="1420"/>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421" w:name="_CR6A_5_3"/>
      <w:bookmarkStart w:id="1422" w:name="_Toc33963267"/>
      <w:bookmarkStart w:id="1423" w:name="_Toc34393337"/>
      <w:bookmarkStart w:id="1424" w:name="_Toc45216153"/>
      <w:bookmarkStart w:id="1425" w:name="_Toc51931722"/>
      <w:bookmarkStart w:id="1426" w:name="_Toc59208998"/>
      <w:bookmarkStart w:id="1427" w:name="_Toc75734837"/>
      <w:bookmarkStart w:id="1428" w:name="_Toc178268905"/>
      <w:bookmarkEnd w:id="1421"/>
      <w:r>
        <w:t>6A</w:t>
      </w:r>
      <w:r w:rsidRPr="00972C99">
        <w:t>.5.3</w:t>
      </w:r>
      <w:r w:rsidRPr="00972C99">
        <w:tab/>
        <w:t>Repeated IEs</w:t>
      </w:r>
      <w:bookmarkEnd w:id="1422"/>
      <w:bookmarkEnd w:id="1423"/>
      <w:bookmarkEnd w:id="1424"/>
      <w:bookmarkEnd w:id="1425"/>
      <w:bookmarkEnd w:id="1426"/>
      <w:bookmarkEnd w:id="1427"/>
      <w:bookmarkEnd w:id="1428"/>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429" w:name="_CR6A_6"/>
      <w:bookmarkStart w:id="1430" w:name="_Toc33963268"/>
      <w:bookmarkStart w:id="1431" w:name="_Toc34393338"/>
      <w:bookmarkStart w:id="1432" w:name="_Toc45216154"/>
      <w:bookmarkStart w:id="1433" w:name="_Toc51931723"/>
      <w:bookmarkStart w:id="1434" w:name="_Toc59208999"/>
      <w:bookmarkStart w:id="1435" w:name="_Toc75734838"/>
      <w:bookmarkStart w:id="1436" w:name="_Toc178268906"/>
      <w:bookmarkEnd w:id="1429"/>
      <w:r>
        <w:t>6A</w:t>
      </w:r>
      <w:r w:rsidRPr="00972C99">
        <w:t>.6</w:t>
      </w:r>
      <w:r w:rsidRPr="00972C99">
        <w:tab/>
        <w:t>Non-imperative message part errors</w:t>
      </w:r>
      <w:bookmarkEnd w:id="1430"/>
      <w:bookmarkEnd w:id="1431"/>
      <w:bookmarkEnd w:id="1432"/>
      <w:bookmarkEnd w:id="1433"/>
      <w:bookmarkEnd w:id="1434"/>
      <w:bookmarkEnd w:id="1435"/>
      <w:bookmarkEnd w:id="1436"/>
    </w:p>
    <w:p w14:paraId="7DEF1FB8" w14:textId="77777777" w:rsidR="008E33F7" w:rsidRPr="00972C99" w:rsidRDefault="008E33F7" w:rsidP="00CC0F60">
      <w:pPr>
        <w:pStyle w:val="Heading3"/>
      </w:pPr>
      <w:bookmarkStart w:id="1437" w:name="_CR6A_6_1"/>
      <w:bookmarkStart w:id="1438" w:name="_Toc33963269"/>
      <w:bookmarkStart w:id="1439" w:name="_Toc34393339"/>
      <w:bookmarkStart w:id="1440" w:name="_Toc45216155"/>
      <w:bookmarkStart w:id="1441" w:name="_Toc51931724"/>
      <w:bookmarkStart w:id="1442" w:name="_Toc59209000"/>
      <w:bookmarkStart w:id="1443" w:name="_Toc75734839"/>
      <w:bookmarkStart w:id="1444" w:name="_Toc178268907"/>
      <w:bookmarkEnd w:id="1437"/>
      <w:r>
        <w:t>6A</w:t>
      </w:r>
      <w:r w:rsidRPr="00972C99">
        <w:t>.6.1</w:t>
      </w:r>
      <w:r w:rsidRPr="00972C99">
        <w:tab/>
        <w:t>General</w:t>
      </w:r>
      <w:bookmarkEnd w:id="1438"/>
      <w:bookmarkEnd w:id="1439"/>
      <w:bookmarkEnd w:id="1440"/>
      <w:bookmarkEnd w:id="1441"/>
      <w:bookmarkEnd w:id="1442"/>
      <w:bookmarkEnd w:id="1443"/>
      <w:bookmarkEnd w:id="1444"/>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445" w:name="_CR6A_6_2"/>
      <w:bookmarkStart w:id="1446" w:name="_Toc33963270"/>
      <w:bookmarkStart w:id="1447" w:name="_Toc34393340"/>
      <w:bookmarkStart w:id="1448" w:name="_Toc45216156"/>
      <w:bookmarkStart w:id="1449" w:name="_Toc51931725"/>
      <w:bookmarkStart w:id="1450" w:name="_Toc59209001"/>
      <w:bookmarkStart w:id="1451" w:name="_Toc75734840"/>
      <w:bookmarkStart w:id="1452" w:name="_Toc178268908"/>
      <w:bookmarkEnd w:id="1445"/>
      <w:r>
        <w:t>6A</w:t>
      </w:r>
      <w:r w:rsidRPr="00972C99">
        <w:t>.6.2</w:t>
      </w:r>
      <w:r w:rsidRPr="00972C99">
        <w:tab/>
        <w:t>Syntactically incorrect optional IEs</w:t>
      </w:r>
      <w:bookmarkEnd w:id="1446"/>
      <w:bookmarkEnd w:id="1447"/>
      <w:bookmarkEnd w:id="1448"/>
      <w:bookmarkEnd w:id="1449"/>
      <w:bookmarkEnd w:id="1450"/>
      <w:bookmarkEnd w:id="1451"/>
      <w:bookmarkEnd w:id="1452"/>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453" w:name="_CR6A_6_3"/>
      <w:bookmarkStart w:id="1454" w:name="_Toc33963271"/>
      <w:bookmarkStart w:id="1455" w:name="_Toc34393341"/>
      <w:bookmarkStart w:id="1456" w:name="_Toc45216157"/>
      <w:bookmarkStart w:id="1457" w:name="_Toc51931726"/>
      <w:bookmarkStart w:id="1458" w:name="_Toc59209002"/>
      <w:bookmarkStart w:id="1459" w:name="_Toc75734841"/>
      <w:bookmarkStart w:id="1460" w:name="_Toc178268909"/>
      <w:bookmarkEnd w:id="1453"/>
      <w:r>
        <w:t>6A</w:t>
      </w:r>
      <w:r w:rsidRPr="00972C99">
        <w:t>.6.3</w:t>
      </w:r>
      <w:r w:rsidRPr="00972C99">
        <w:tab/>
        <w:t>Conditional IE errors</w:t>
      </w:r>
      <w:bookmarkEnd w:id="1454"/>
      <w:bookmarkEnd w:id="1455"/>
      <w:bookmarkEnd w:id="1456"/>
      <w:bookmarkEnd w:id="1457"/>
      <w:bookmarkEnd w:id="1458"/>
      <w:bookmarkEnd w:id="1459"/>
      <w:bookmarkEnd w:id="1460"/>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461" w:name="_CR6A_7"/>
      <w:bookmarkStart w:id="1462" w:name="_Toc33963272"/>
      <w:bookmarkStart w:id="1463" w:name="_Toc34393342"/>
      <w:bookmarkStart w:id="1464" w:name="_Toc45216158"/>
      <w:bookmarkStart w:id="1465" w:name="_Toc51931727"/>
      <w:bookmarkStart w:id="1466" w:name="_Toc59209003"/>
      <w:bookmarkStart w:id="1467" w:name="_Toc75734842"/>
      <w:bookmarkStart w:id="1468" w:name="_Toc178268910"/>
      <w:bookmarkEnd w:id="1461"/>
      <w:r>
        <w:t>6A</w:t>
      </w:r>
      <w:r w:rsidRPr="00972C99">
        <w:t>.7</w:t>
      </w:r>
      <w:r w:rsidRPr="00972C99">
        <w:tab/>
        <w:t>Messages with semantically incorrect contents</w:t>
      </w:r>
      <w:bookmarkEnd w:id="1462"/>
      <w:bookmarkEnd w:id="1463"/>
      <w:bookmarkEnd w:id="1464"/>
      <w:bookmarkEnd w:id="1465"/>
      <w:bookmarkEnd w:id="1466"/>
      <w:bookmarkEnd w:id="1467"/>
      <w:bookmarkEnd w:id="1468"/>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469" w:name="_CR7"/>
      <w:bookmarkStart w:id="1470" w:name="_Toc59209004"/>
      <w:bookmarkStart w:id="1471" w:name="_Toc75734843"/>
      <w:bookmarkStart w:id="1472" w:name="_Toc178268911"/>
      <w:bookmarkEnd w:id="1469"/>
      <w:r>
        <w:lastRenderedPageBreak/>
        <w:t>7</w:t>
      </w:r>
      <w:r w:rsidRPr="00913BB3">
        <w:tab/>
        <w:t>Message functional definition and contents</w:t>
      </w:r>
      <w:bookmarkEnd w:id="1228"/>
      <w:bookmarkEnd w:id="1347"/>
      <w:bookmarkEnd w:id="1348"/>
      <w:bookmarkEnd w:id="1349"/>
      <w:bookmarkEnd w:id="1350"/>
      <w:bookmarkEnd w:id="1351"/>
      <w:bookmarkEnd w:id="1470"/>
      <w:bookmarkEnd w:id="1471"/>
      <w:bookmarkEnd w:id="1472"/>
    </w:p>
    <w:p w14:paraId="2CC3C992" w14:textId="77777777" w:rsidR="008E33F7" w:rsidRDefault="008E33F7" w:rsidP="00CC0F60">
      <w:pPr>
        <w:pStyle w:val="Heading2"/>
      </w:pPr>
      <w:bookmarkStart w:id="1473" w:name="_CR7_1"/>
      <w:bookmarkStart w:id="1474" w:name="_Toc525231308"/>
      <w:bookmarkStart w:id="1475" w:name="_Toc25070704"/>
      <w:bookmarkStart w:id="1476" w:name="_Toc34388681"/>
      <w:bookmarkStart w:id="1477" w:name="_Toc34404452"/>
      <w:bookmarkStart w:id="1478" w:name="_Toc45282297"/>
      <w:bookmarkStart w:id="1479" w:name="_Toc45882683"/>
      <w:bookmarkStart w:id="1480" w:name="_Toc51951233"/>
      <w:bookmarkStart w:id="1481" w:name="_Toc59209005"/>
      <w:bookmarkStart w:id="1482" w:name="_Toc75734844"/>
      <w:bookmarkStart w:id="1483" w:name="_Toc20232878"/>
      <w:bookmarkStart w:id="1484" w:name="_Toc20233352"/>
      <w:bookmarkStart w:id="1485" w:name="_Toc178268912"/>
      <w:bookmarkEnd w:id="1473"/>
      <w:r>
        <w:t>7.1</w:t>
      </w:r>
      <w:r>
        <w:tab/>
      </w:r>
      <w:r w:rsidRPr="00400F1D">
        <w:t>Overview</w:t>
      </w:r>
      <w:bookmarkEnd w:id="1474"/>
      <w:bookmarkEnd w:id="1475"/>
      <w:bookmarkEnd w:id="1476"/>
      <w:bookmarkEnd w:id="1477"/>
      <w:bookmarkEnd w:id="1478"/>
      <w:bookmarkEnd w:id="1479"/>
      <w:bookmarkEnd w:id="1480"/>
      <w:bookmarkEnd w:id="1481"/>
      <w:bookmarkEnd w:id="1482"/>
      <w:bookmarkEnd w:id="1485"/>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486" w:name="_CR7_2"/>
      <w:bookmarkStart w:id="1487" w:name="_Toc25070705"/>
      <w:bookmarkStart w:id="1488" w:name="_Toc34388682"/>
      <w:bookmarkStart w:id="1489" w:name="_Toc34404453"/>
      <w:bookmarkStart w:id="1490" w:name="_Toc45282298"/>
      <w:bookmarkStart w:id="1491" w:name="_Toc45882684"/>
      <w:bookmarkStart w:id="1492" w:name="_Toc51951234"/>
      <w:bookmarkStart w:id="1493" w:name="_Toc59209006"/>
      <w:bookmarkStart w:id="1494" w:name="_Toc75734845"/>
      <w:bookmarkStart w:id="1495" w:name="_Toc178268913"/>
      <w:bookmarkEnd w:id="1486"/>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483"/>
      <w:bookmarkEnd w:id="1487"/>
      <w:bookmarkEnd w:id="1488"/>
      <w:bookmarkEnd w:id="1489"/>
      <w:bookmarkEnd w:id="1490"/>
      <w:bookmarkEnd w:id="1491"/>
      <w:bookmarkEnd w:id="1492"/>
      <w:bookmarkEnd w:id="1493"/>
      <w:bookmarkEnd w:id="1494"/>
      <w:bookmarkEnd w:id="1495"/>
    </w:p>
    <w:p w14:paraId="2EAA05FF" w14:textId="77777777" w:rsidR="008E33F7" w:rsidRPr="00913BB3" w:rsidRDefault="008E33F7" w:rsidP="00CC0F60">
      <w:pPr>
        <w:pStyle w:val="Heading3"/>
      </w:pPr>
      <w:bookmarkStart w:id="1496" w:name="_CR7_2_1"/>
      <w:bookmarkStart w:id="1497" w:name="_Toc25070706"/>
      <w:bookmarkStart w:id="1498" w:name="_Toc34388683"/>
      <w:bookmarkStart w:id="1499" w:name="_Toc34404454"/>
      <w:bookmarkStart w:id="1500" w:name="_Toc45282299"/>
      <w:bookmarkStart w:id="1501" w:name="_Toc45882685"/>
      <w:bookmarkStart w:id="1502" w:name="_Toc51951235"/>
      <w:bookmarkStart w:id="1503" w:name="_Toc59209007"/>
      <w:bookmarkStart w:id="1504" w:name="_Toc75734846"/>
      <w:bookmarkStart w:id="1505" w:name="_Toc178268914"/>
      <w:bookmarkEnd w:id="1496"/>
      <w:r>
        <w:t>7</w:t>
      </w:r>
      <w:r w:rsidRPr="00913BB3">
        <w:t>.</w:t>
      </w:r>
      <w:r>
        <w:t>2</w:t>
      </w:r>
      <w:r w:rsidRPr="00913BB3">
        <w:t>.1</w:t>
      </w:r>
      <w:r w:rsidRPr="00913BB3">
        <w:tab/>
      </w:r>
      <w:bookmarkEnd w:id="1484"/>
      <w:r>
        <w:t>UE policy provisioning request</w:t>
      </w:r>
      <w:bookmarkEnd w:id="1497"/>
      <w:bookmarkEnd w:id="1498"/>
      <w:bookmarkEnd w:id="1499"/>
      <w:bookmarkEnd w:id="1500"/>
      <w:bookmarkEnd w:id="1501"/>
      <w:bookmarkEnd w:id="1502"/>
      <w:bookmarkEnd w:id="1503"/>
      <w:bookmarkEnd w:id="1504"/>
      <w:bookmarkEnd w:id="1505"/>
    </w:p>
    <w:p w14:paraId="4BB4DF9A" w14:textId="77777777" w:rsidR="008E33F7" w:rsidRPr="00913BB3" w:rsidRDefault="008E33F7" w:rsidP="00CC0F60">
      <w:pPr>
        <w:pStyle w:val="Heading4"/>
        <w:rPr>
          <w:lang w:eastAsia="ko-KR"/>
        </w:rPr>
      </w:pPr>
      <w:bookmarkStart w:id="1506" w:name="_CR7_2_1_1"/>
      <w:bookmarkStart w:id="1507" w:name="_Toc20233353"/>
      <w:bookmarkStart w:id="1508" w:name="_Toc25070707"/>
      <w:bookmarkStart w:id="1509" w:name="_Toc34388684"/>
      <w:bookmarkStart w:id="1510" w:name="_Toc34404455"/>
      <w:bookmarkStart w:id="1511" w:name="_Toc45282300"/>
      <w:bookmarkStart w:id="1512" w:name="_Toc45882686"/>
      <w:bookmarkStart w:id="1513" w:name="_Toc51951236"/>
      <w:bookmarkStart w:id="1514" w:name="_Toc59209008"/>
      <w:bookmarkStart w:id="1515" w:name="_Toc75734847"/>
      <w:bookmarkStart w:id="1516" w:name="_Toc178268915"/>
      <w:bookmarkEnd w:id="1506"/>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507"/>
      <w:bookmarkEnd w:id="1508"/>
      <w:bookmarkEnd w:id="1509"/>
      <w:bookmarkEnd w:id="1510"/>
      <w:bookmarkEnd w:id="1511"/>
      <w:bookmarkEnd w:id="1512"/>
      <w:bookmarkEnd w:id="1513"/>
      <w:bookmarkEnd w:id="1514"/>
      <w:bookmarkEnd w:id="1515"/>
      <w:bookmarkEnd w:id="1516"/>
    </w:p>
    <w:p w14:paraId="74F2FA39" w14:textId="685AE5F4"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w:t>
      </w:r>
      <w:r w:rsidR="00F00498">
        <w:t>, A2XP</w:t>
      </w:r>
      <w:r w:rsidR="007D7D30">
        <w:t xml:space="preserve">, RSLPP </w:t>
      </w:r>
      <w:r w:rsidRPr="009807E8">
        <w:t xml:space="preserve">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bookmarkStart w:id="1517" w:name="_CRTable7_2_1_1_1"/>
      <w:r w:rsidRPr="00913BB3">
        <w:t>Table </w:t>
      </w:r>
      <w:bookmarkEnd w:id="1517"/>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1B9A91B" w:rsidR="008E33F7" w:rsidRPr="00913BB3" w:rsidRDefault="008E33F7" w:rsidP="008E33F7">
            <w:pPr>
              <w:pStyle w:val="TAC"/>
            </w:pPr>
            <w:r>
              <w:t>2-</w:t>
            </w:r>
            <w:r w:rsidR="007D7D30">
              <w:t>4</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518" w:name="_CR7_2_2"/>
      <w:bookmarkStart w:id="1519" w:name="_Toc20233354"/>
      <w:bookmarkStart w:id="1520" w:name="_Toc25070708"/>
      <w:bookmarkStart w:id="1521" w:name="_Toc34388685"/>
      <w:bookmarkStart w:id="1522" w:name="_Toc34404456"/>
      <w:bookmarkStart w:id="1523" w:name="_Toc45282301"/>
      <w:bookmarkStart w:id="1524" w:name="_Toc45882687"/>
      <w:bookmarkStart w:id="1525" w:name="_Toc51951237"/>
      <w:bookmarkStart w:id="1526" w:name="_Toc59209009"/>
      <w:bookmarkStart w:id="1527" w:name="_Toc75734848"/>
      <w:bookmarkStart w:id="1528" w:name="_Toc178268916"/>
      <w:bookmarkEnd w:id="1518"/>
      <w:r>
        <w:t>7.2</w:t>
      </w:r>
      <w:r w:rsidRPr="00913BB3">
        <w:t>.2</w:t>
      </w:r>
      <w:r w:rsidRPr="00913BB3">
        <w:tab/>
      </w:r>
      <w:bookmarkEnd w:id="1519"/>
      <w:r>
        <w:t>UE policy provisioning reject</w:t>
      </w:r>
      <w:bookmarkEnd w:id="1520"/>
      <w:bookmarkEnd w:id="1521"/>
      <w:bookmarkEnd w:id="1522"/>
      <w:bookmarkEnd w:id="1523"/>
      <w:bookmarkEnd w:id="1524"/>
      <w:bookmarkEnd w:id="1525"/>
      <w:bookmarkEnd w:id="1526"/>
      <w:bookmarkEnd w:id="1527"/>
      <w:bookmarkEnd w:id="1528"/>
    </w:p>
    <w:p w14:paraId="60761310" w14:textId="77777777" w:rsidR="008E33F7" w:rsidRPr="00767715" w:rsidRDefault="008E33F7" w:rsidP="00CC0F60">
      <w:pPr>
        <w:pStyle w:val="Heading4"/>
        <w:rPr>
          <w:lang w:eastAsia="ko-KR"/>
        </w:rPr>
      </w:pPr>
      <w:bookmarkStart w:id="1529" w:name="_CR7_2_2_1"/>
      <w:bookmarkStart w:id="1530" w:name="_Toc20233355"/>
      <w:bookmarkStart w:id="1531" w:name="_Toc25070709"/>
      <w:bookmarkStart w:id="1532" w:name="_Toc34388686"/>
      <w:bookmarkStart w:id="1533" w:name="_Toc34404457"/>
      <w:bookmarkStart w:id="1534" w:name="_Toc45282302"/>
      <w:bookmarkStart w:id="1535" w:name="_Toc45882688"/>
      <w:bookmarkStart w:id="1536" w:name="_Toc51951238"/>
      <w:bookmarkStart w:id="1537" w:name="_Toc59209010"/>
      <w:bookmarkStart w:id="1538" w:name="_Toc75734849"/>
      <w:bookmarkStart w:id="1539" w:name="_Toc178268917"/>
      <w:bookmarkEnd w:id="1529"/>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530"/>
      <w:bookmarkEnd w:id="1531"/>
      <w:bookmarkEnd w:id="1532"/>
      <w:bookmarkEnd w:id="1533"/>
      <w:bookmarkEnd w:id="1534"/>
      <w:bookmarkEnd w:id="1535"/>
      <w:bookmarkEnd w:id="1536"/>
      <w:bookmarkEnd w:id="1537"/>
      <w:bookmarkEnd w:id="1538"/>
      <w:bookmarkEnd w:id="1539"/>
    </w:p>
    <w:p w14:paraId="2CC62993" w14:textId="18FB6483"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r w:rsidR="009F53A0" w:rsidRPr="009807E8">
        <w:t>ProSeP</w:t>
      </w:r>
      <w:r w:rsidR="009F53A0">
        <w:t>, A2XP</w:t>
      </w:r>
      <w:r w:rsidR="007D7D30">
        <w:t>, RSLPP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bookmarkStart w:id="1540" w:name="_CRTable7_2_2_1_1"/>
      <w:r w:rsidRPr="00913BB3">
        <w:lastRenderedPageBreak/>
        <w:t>Table </w:t>
      </w:r>
      <w:bookmarkEnd w:id="1540"/>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541" w:name="_Toc20233360"/>
    </w:p>
    <w:p w14:paraId="17FD919E" w14:textId="77777777" w:rsidR="008E33F7" w:rsidRDefault="008E33F7" w:rsidP="00CC0F60">
      <w:pPr>
        <w:pStyle w:val="Heading2"/>
      </w:pPr>
      <w:bookmarkStart w:id="1542" w:name="_CR7_3"/>
      <w:bookmarkStart w:id="1543" w:name="_Toc25070710"/>
      <w:bookmarkStart w:id="1544" w:name="_Toc34388687"/>
      <w:bookmarkStart w:id="1545" w:name="_Toc34404458"/>
      <w:bookmarkStart w:id="1546" w:name="_Toc45282303"/>
      <w:bookmarkStart w:id="1547" w:name="_Toc45882689"/>
      <w:bookmarkStart w:id="1548" w:name="_Toc51951239"/>
      <w:bookmarkStart w:id="1549" w:name="_Toc59209011"/>
      <w:bookmarkStart w:id="1550" w:name="_Toc75734850"/>
      <w:bookmarkStart w:id="1551" w:name="_Toc178268918"/>
      <w:bookmarkEnd w:id="1542"/>
      <w:r>
        <w:t>7.3</w:t>
      </w:r>
      <w:r>
        <w:tab/>
      </w:r>
      <w:r>
        <w:rPr>
          <w:noProof/>
          <w:lang w:val="en-US"/>
        </w:rPr>
        <w:t xml:space="preserve">V2X communication over </w:t>
      </w:r>
      <w:r>
        <w:t>PC5 signalling messages</w:t>
      </w:r>
      <w:bookmarkEnd w:id="1543"/>
      <w:bookmarkEnd w:id="1544"/>
      <w:bookmarkEnd w:id="1545"/>
      <w:bookmarkEnd w:id="1546"/>
      <w:bookmarkEnd w:id="1547"/>
      <w:bookmarkEnd w:id="1548"/>
      <w:bookmarkEnd w:id="1549"/>
      <w:bookmarkEnd w:id="1550"/>
      <w:bookmarkEnd w:id="1551"/>
    </w:p>
    <w:p w14:paraId="75C80F85" w14:textId="77777777" w:rsidR="008E33F7" w:rsidRPr="00742FAE" w:rsidRDefault="008E33F7" w:rsidP="00CC0F60">
      <w:pPr>
        <w:pStyle w:val="Heading3"/>
      </w:pPr>
      <w:bookmarkStart w:id="1552" w:name="_CR7_3_1"/>
      <w:bookmarkStart w:id="1553" w:name="_Toc525231348"/>
      <w:bookmarkStart w:id="1554" w:name="_Toc25070711"/>
      <w:bookmarkStart w:id="1555" w:name="_Toc34388688"/>
      <w:bookmarkStart w:id="1556" w:name="_Toc34404459"/>
      <w:bookmarkStart w:id="1557" w:name="_Toc45282304"/>
      <w:bookmarkStart w:id="1558" w:name="_Toc45882690"/>
      <w:bookmarkStart w:id="1559" w:name="_Toc51951240"/>
      <w:bookmarkStart w:id="1560" w:name="_Toc59209012"/>
      <w:bookmarkStart w:id="1561" w:name="_Toc75734851"/>
      <w:bookmarkStart w:id="1562" w:name="_Toc178268919"/>
      <w:bookmarkEnd w:id="1552"/>
      <w:r>
        <w:t>7.3.1</w:t>
      </w:r>
      <w:r>
        <w:tab/>
        <w:t>Direct link establishment request</w:t>
      </w:r>
      <w:bookmarkEnd w:id="1553"/>
      <w:bookmarkEnd w:id="1554"/>
      <w:bookmarkEnd w:id="1555"/>
      <w:bookmarkEnd w:id="1556"/>
      <w:bookmarkEnd w:id="1557"/>
      <w:bookmarkEnd w:id="1558"/>
      <w:bookmarkEnd w:id="1559"/>
      <w:bookmarkEnd w:id="1560"/>
      <w:bookmarkEnd w:id="1561"/>
      <w:bookmarkEnd w:id="1562"/>
    </w:p>
    <w:p w14:paraId="17085934" w14:textId="77777777" w:rsidR="008E33F7" w:rsidRPr="00742FAE" w:rsidRDefault="008E33F7" w:rsidP="00CC0F60">
      <w:pPr>
        <w:pStyle w:val="Heading4"/>
      </w:pPr>
      <w:bookmarkStart w:id="1563" w:name="_CR7_3_1_1"/>
      <w:bookmarkStart w:id="1564" w:name="_Toc525231349"/>
      <w:bookmarkStart w:id="1565" w:name="_Toc25070712"/>
      <w:bookmarkStart w:id="1566" w:name="_Toc34388689"/>
      <w:bookmarkStart w:id="1567" w:name="_Toc34404460"/>
      <w:bookmarkStart w:id="1568" w:name="_Toc45282305"/>
      <w:bookmarkStart w:id="1569" w:name="_Toc45882691"/>
      <w:bookmarkStart w:id="1570" w:name="_Toc51951241"/>
      <w:bookmarkStart w:id="1571" w:name="_Toc59209013"/>
      <w:bookmarkStart w:id="1572" w:name="_Toc75734852"/>
      <w:bookmarkStart w:id="1573" w:name="_Toc178268920"/>
      <w:bookmarkEnd w:id="1563"/>
      <w:r>
        <w:t>7.3.1</w:t>
      </w:r>
      <w:r w:rsidRPr="00742FAE">
        <w:t>.1</w:t>
      </w:r>
      <w:r w:rsidRPr="00742FAE">
        <w:tab/>
        <w:t>Message definition</w:t>
      </w:r>
      <w:bookmarkEnd w:id="1564"/>
      <w:bookmarkEnd w:id="1565"/>
      <w:bookmarkEnd w:id="1566"/>
      <w:bookmarkEnd w:id="1567"/>
      <w:bookmarkEnd w:id="1568"/>
      <w:bookmarkEnd w:id="1569"/>
      <w:bookmarkEnd w:id="1570"/>
      <w:bookmarkEnd w:id="1571"/>
      <w:bookmarkEnd w:id="1572"/>
      <w:bookmarkEnd w:id="1573"/>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bookmarkStart w:id="1574" w:name="_CRTable7_3_1_1_1"/>
      <w:r w:rsidRPr="0057481E">
        <w:rPr>
          <w:lang w:val="fr-FR"/>
        </w:rPr>
        <w:t>Table</w:t>
      </w:r>
      <w:r w:rsidRPr="00742FAE">
        <w:t> </w:t>
      </w:r>
      <w:bookmarkEnd w:id="1574"/>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575" w:name="_MCCTEMPBM_CRPT07900001___7"/>
            <w:r>
              <w:rPr>
                <w:rFonts w:ascii="Arial" w:hAnsi="Arial" w:cs="Arial"/>
                <w:sz w:val="18"/>
                <w:szCs w:val="18"/>
                <w:lang w:eastAsia="x-none"/>
              </w:rPr>
              <w:t>UE PC5 unicast signalling security policy</w:t>
            </w:r>
          </w:p>
          <w:bookmarkEnd w:id="1575"/>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576" w:name="_MCCTEMPBM_CRPT07900002___7"/>
            <w:r>
              <w:rPr>
                <w:rFonts w:ascii="Arial" w:hAnsi="Arial"/>
                <w:sz w:val="18"/>
                <w:lang w:eastAsia="x-none"/>
              </w:rPr>
              <w:t>74</w:t>
            </w:r>
            <w:bookmarkEnd w:id="1576"/>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577" w:name="_MCCTEMPBM_CRPT07900003___7"/>
            <w:r>
              <w:rPr>
                <w:rFonts w:ascii="Arial" w:hAnsi="Arial"/>
                <w:sz w:val="18"/>
                <w:lang w:eastAsia="x-none"/>
              </w:rPr>
              <w:t>53</w:t>
            </w:r>
            <w:bookmarkEnd w:id="1577"/>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578" w:name="_MCCTEMPBM_CRPT07900004___7"/>
            <w:r>
              <w:rPr>
                <w:rFonts w:ascii="Arial" w:hAnsi="Arial"/>
                <w:sz w:val="18"/>
                <w:lang w:eastAsia="x-none"/>
              </w:rPr>
              <w:t>54</w:t>
            </w:r>
            <w:bookmarkEnd w:id="1578"/>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579"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579"/>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r w:rsidR="003A0E94" w:rsidRPr="00EF7A4C" w14:paraId="571C70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A29EE" w14:textId="2F7EF853" w:rsidR="003A0E94" w:rsidRDefault="00144BCF" w:rsidP="003A0E94">
            <w:pPr>
              <w:pStyle w:val="TAL"/>
              <w:rPr>
                <w:lang w:eastAsia="zh-CN"/>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3F873C6B" w14:textId="64B4954A" w:rsidR="003A0E94" w:rsidRPr="004739D9" w:rsidRDefault="003A0E94" w:rsidP="003A0E94">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ED02965" w14:textId="77777777" w:rsidR="003A0E94" w:rsidRPr="00C33F68" w:rsidRDefault="003A0E94" w:rsidP="003A0E94">
            <w:pPr>
              <w:pStyle w:val="TAL"/>
            </w:pPr>
            <w:r>
              <w:t>RSPP metadata</w:t>
            </w:r>
          </w:p>
          <w:p w14:paraId="4225AE1C" w14:textId="3D95D96E" w:rsidR="003A0E94" w:rsidRPr="004739D9" w:rsidRDefault="003A0E94" w:rsidP="003A0E94">
            <w:pPr>
              <w:pStyle w:val="TAL"/>
              <w:rPr>
                <w:rFonts w:cs="Arial"/>
                <w:szCs w:val="18"/>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A954ED3" w14:textId="7939C1B9" w:rsidR="003A0E94"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CFDC8A7" w14:textId="3509430C" w:rsidR="003A0E94" w:rsidRDefault="003A0E94" w:rsidP="003A0E94">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F075387" w14:textId="3F5DF45B" w:rsidR="003A0E94" w:rsidRDefault="00144BCF" w:rsidP="003A0E94">
            <w:pPr>
              <w:pStyle w:val="TAC"/>
            </w:pPr>
            <w:r>
              <w:t>3-</w:t>
            </w:r>
            <w:r w:rsidR="00E13D1E">
              <w:t>4</w:t>
            </w:r>
          </w:p>
        </w:tc>
      </w:tr>
    </w:tbl>
    <w:p w14:paraId="71B2F5D1" w14:textId="77777777" w:rsidR="008E33F7" w:rsidRDefault="008E33F7" w:rsidP="008E33F7"/>
    <w:p w14:paraId="798D3E4B" w14:textId="77777777" w:rsidR="008E33F7" w:rsidRPr="00742FAE" w:rsidRDefault="008E33F7" w:rsidP="00CC0F60">
      <w:pPr>
        <w:pStyle w:val="Heading4"/>
      </w:pPr>
      <w:bookmarkStart w:id="1580" w:name="_CR7_3_1_2"/>
      <w:bookmarkStart w:id="1581" w:name="_Toc34388690"/>
      <w:bookmarkStart w:id="1582" w:name="_Toc34404461"/>
      <w:bookmarkStart w:id="1583" w:name="_Toc45282306"/>
      <w:bookmarkStart w:id="1584" w:name="_Toc45882692"/>
      <w:bookmarkStart w:id="1585" w:name="_Toc51951242"/>
      <w:bookmarkStart w:id="1586" w:name="_Toc59209014"/>
      <w:bookmarkStart w:id="1587" w:name="_Toc75734853"/>
      <w:bookmarkStart w:id="1588" w:name="_Toc25070713"/>
      <w:bookmarkStart w:id="1589" w:name="_Toc178268921"/>
      <w:bookmarkEnd w:id="1580"/>
      <w:r>
        <w:t>7.3.1</w:t>
      </w:r>
      <w:r w:rsidRPr="00742FAE">
        <w:t>.</w:t>
      </w:r>
      <w:r>
        <w:t>2</w:t>
      </w:r>
      <w:r w:rsidRPr="00742FAE">
        <w:tab/>
      </w:r>
      <w:r>
        <w:t>Target user info</w:t>
      </w:r>
      <w:bookmarkEnd w:id="1581"/>
      <w:bookmarkEnd w:id="1582"/>
      <w:bookmarkEnd w:id="1583"/>
      <w:bookmarkEnd w:id="1584"/>
      <w:bookmarkEnd w:id="1585"/>
      <w:bookmarkEnd w:id="1586"/>
      <w:bookmarkEnd w:id="1587"/>
      <w:bookmarkEnd w:id="1589"/>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590" w:name="_CR7_3_1_3"/>
      <w:bookmarkStart w:id="1591" w:name="_Toc45282307"/>
      <w:bookmarkStart w:id="1592" w:name="_Toc45882693"/>
      <w:bookmarkStart w:id="1593" w:name="_Toc51951243"/>
      <w:bookmarkStart w:id="1594" w:name="_Toc59209015"/>
      <w:bookmarkStart w:id="1595" w:name="_Toc75734854"/>
      <w:bookmarkStart w:id="1596" w:name="_Toc34388691"/>
      <w:bookmarkStart w:id="1597" w:name="_Toc34404462"/>
      <w:bookmarkStart w:id="1598" w:name="_Toc178268922"/>
      <w:bookmarkEnd w:id="1590"/>
      <w:r>
        <w:lastRenderedPageBreak/>
        <w:t>7.3.1.3</w:t>
      </w:r>
      <w:r>
        <w:tab/>
        <w:t>Key establishment information container</w:t>
      </w:r>
      <w:bookmarkEnd w:id="1591"/>
      <w:bookmarkEnd w:id="1592"/>
      <w:bookmarkEnd w:id="1593"/>
      <w:bookmarkEnd w:id="1594"/>
      <w:bookmarkEnd w:id="1595"/>
      <w:bookmarkEnd w:id="1598"/>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599" w:name="_CR7_3_1_4"/>
      <w:bookmarkStart w:id="1600" w:name="_Toc45282308"/>
      <w:bookmarkStart w:id="1601" w:name="_Toc45882694"/>
      <w:bookmarkStart w:id="1602" w:name="_Toc51951244"/>
      <w:bookmarkStart w:id="1603" w:name="_Toc59209016"/>
      <w:bookmarkStart w:id="1604" w:name="_Toc75734855"/>
      <w:bookmarkStart w:id="1605" w:name="_Toc178268923"/>
      <w:bookmarkEnd w:id="1599"/>
      <w:r>
        <w:t>7.3.1.4</w:t>
      </w:r>
      <w:r>
        <w:tab/>
        <w:t>Nonce_1</w:t>
      </w:r>
      <w:bookmarkEnd w:id="1600"/>
      <w:bookmarkEnd w:id="1601"/>
      <w:bookmarkEnd w:id="1602"/>
      <w:bookmarkEnd w:id="1603"/>
      <w:bookmarkEnd w:id="1604"/>
      <w:bookmarkEnd w:id="1605"/>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606" w:name="_CR7_3_1_5"/>
      <w:bookmarkStart w:id="1607" w:name="_Toc45282309"/>
      <w:bookmarkStart w:id="1608" w:name="_Toc45882695"/>
      <w:bookmarkStart w:id="1609" w:name="_Toc51951245"/>
      <w:bookmarkStart w:id="1610" w:name="_Toc59209017"/>
      <w:bookmarkStart w:id="1611" w:name="_Toc75734856"/>
      <w:bookmarkStart w:id="1612" w:name="_Toc178268924"/>
      <w:bookmarkEnd w:id="1606"/>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607"/>
      <w:bookmarkEnd w:id="1608"/>
      <w:bookmarkEnd w:id="1609"/>
      <w:bookmarkEnd w:id="1610"/>
      <w:bookmarkEnd w:id="1611"/>
      <w:bookmarkEnd w:id="1612"/>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613" w:name="_CR7_3_1_6"/>
      <w:bookmarkStart w:id="1614" w:name="_Toc45282310"/>
      <w:bookmarkStart w:id="1615" w:name="_Toc45882696"/>
      <w:bookmarkStart w:id="1616" w:name="_Toc51951246"/>
      <w:bookmarkStart w:id="1617" w:name="_Toc59209018"/>
      <w:bookmarkStart w:id="1618" w:name="_Toc75734857"/>
      <w:bookmarkStart w:id="1619" w:name="_Toc178268925"/>
      <w:bookmarkEnd w:id="1613"/>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614"/>
      <w:bookmarkEnd w:id="1615"/>
      <w:bookmarkEnd w:id="1616"/>
      <w:bookmarkEnd w:id="1617"/>
      <w:bookmarkEnd w:id="1618"/>
      <w:bookmarkEnd w:id="1619"/>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620" w:name="_CR7_3_2"/>
      <w:bookmarkStart w:id="1621" w:name="_Toc45282311"/>
      <w:bookmarkStart w:id="1622" w:name="_Toc45882697"/>
      <w:bookmarkStart w:id="1623" w:name="_Toc51951247"/>
      <w:bookmarkStart w:id="1624" w:name="_Toc59209019"/>
      <w:bookmarkStart w:id="1625" w:name="_Toc75734858"/>
      <w:bookmarkStart w:id="1626" w:name="_Toc178268926"/>
      <w:bookmarkEnd w:id="1620"/>
      <w:r>
        <w:t>7.3.2</w:t>
      </w:r>
      <w:r>
        <w:tab/>
        <w:t>Direct link establishment accept</w:t>
      </w:r>
      <w:bookmarkEnd w:id="1588"/>
      <w:bookmarkEnd w:id="1596"/>
      <w:bookmarkEnd w:id="1597"/>
      <w:bookmarkEnd w:id="1621"/>
      <w:bookmarkEnd w:id="1622"/>
      <w:bookmarkEnd w:id="1623"/>
      <w:bookmarkEnd w:id="1624"/>
      <w:bookmarkEnd w:id="1625"/>
      <w:bookmarkEnd w:id="1626"/>
    </w:p>
    <w:p w14:paraId="442156EC" w14:textId="77777777" w:rsidR="008E33F7" w:rsidRPr="00742FAE" w:rsidRDefault="008E33F7" w:rsidP="00CC0F60">
      <w:pPr>
        <w:pStyle w:val="Heading4"/>
      </w:pPr>
      <w:bookmarkStart w:id="1627" w:name="_CR7_3_2_1"/>
      <w:bookmarkStart w:id="1628" w:name="_Toc25070714"/>
      <w:bookmarkStart w:id="1629" w:name="_Toc34388692"/>
      <w:bookmarkStart w:id="1630" w:name="_Toc34404463"/>
      <w:bookmarkStart w:id="1631" w:name="_Toc45282312"/>
      <w:bookmarkStart w:id="1632" w:name="_Toc45882698"/>
      <w:bookmarkStart w:id="1633" w:name="_Toc51951248"/>
      <w:bookmarkStart w:id="1634" w:name="_Toc59209020"/>
      <w:bookmarkStart w:id="1635" w:name="_Toc75734859"/>
      <w:bookmarkStart w:id="1636" w:name="_Toc178268927"/>
      <w:bookmarkEnd w:id="1627"/>
      <w:r>
        <w:t>7.3.2</w:t>
      </w:r>
      <w:r w:rsidRPr="00742FAE">
        <w:t>.1</w:t>
      </w:r>
      <w:r w:rsidRPr="00742FAE">
        <w:tab/>
        <w:t>Message definition</w:t>
      </w:r>
      <w:bookmarkEnd w:id="1628"/>
      <w:bookmarkEnd w:id="1629"/>
      <w:bookmarkEnd w:id="1630"/>
      <w:bookmarkEnd w:id="1631"/>
      <w:bookmarkEnd w:id="1632"/>
      <w:bookmarkEnd w:id="1633"/>
      <w:bookmarkEnd w:id="1634"/>
      <w:bookmarkEnd w:id="1635"/>
      <w:bookmarkEnd w:id="1636"/>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bookmarkStart w:id="1637" w:name="_CRTable7_3_2_1_1"/>
      <w:r w:rsidRPr="0057481E">
        <w:rPr>
          <w:lang w:val="fr-FR"/>
        </w:rPr>
        <w:t>Table</w:t>
      </w:r>
      <w:r w:rsidRPr="00742FAE">
        <w:t> </w:t>
      </w:r>
      <w:bookmarkEnd w:id="1637"/>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638" w:name="_MCCTEMPBM_CRPT07900006___7"/>
            <w:bookmarkEnd w:id="1638"/>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639" w:name="_MCCTEMPBM_CRPT07900007___7"/>
            <w:bookmarkEnd w:id="1639"/>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r w:rsidR="003A0E94" w:rsidRPr="00EF7A4C" w14:paraId="4D258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82F47" w14:textId="5BBD529F" w:rsidR="003A0E94" w:rsidRDefault="00FE5ABF" w:rsidP="003A0E94">
            <w:pPr>
              <w:pStyle w:val="TAL"/>
              <w:rPr>
                <w:lang w:eastAsia="ja-JP"/>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26AA853F" w14:textId="13477749" w:rsidR="003A0E94" w:rsidRPr="00EF7A4C" w:rsidRDefault="003A0E94" w:rsidP="003A0E94">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B7F71F" w14:textId="77777777" w:rsidR="003A0E94" w:rsidRPr="00C33F68" w:rsidRDefault="003A0E94" w:rsidP="003A0E94">
            <w:pPr>
              <w:pStyle w:val="TAL"/>
            </w:pPr>
            <w:r>
              <w:t>RSPP metadata</w:t>
            </w:r>
          </w:p>
          <w:p w14:paraId="76C67C2E" w14:textId="75B58583" w:rsidR="003A0E94" w:rsidRPr="00EF7A4C" w:rsidRDefault="003A0E94" w:rsidP="003A0E94">
            <w:pPr>
              <w:pStyle w:val="TAL"/>
              <w:rPr>
                <w:lang w:eastAsia="ja-JP"/>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796D6B0" w14:textId="64A716E1" w:rsidR="003A0E94" w:rsidRPr="00EF7A4C"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30B70005" w14:textId="09179055" w:rsidR="003A0E94" w:rsidRPr="00EF7A4C" w:rsidRDefault="003A0E94" w:rsidP="003A0E94">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78890BC" w14:textId="65604485" w:rsidR="003A0E94" w:rsidRPr="00EF7A4C" w:rsidRDefault="00FE5ABF" w:rsidP="003A0E94">
            <w:pPr>
              <w:pStyle w:val="TAC"/>
              <w:rPr>
                <w:lang w:eastAsia="ja-JP"/>
              </w:rPr>
            </w:pPr>
            <w:r>
              <w:t>3-4</w:t>
            </w:r>
          </w:p>
        </w:tc>
      </w:tr>
    </w:tbl>
    <w:p w14:paraId="3EAC35EF" w14:textId="77777777" w:rsidR="008E33F7" w:rsidRPr="00742FAE" w:rsidRDefault="008E33F7" w:rsidP="00CC0F60">
      <w:pPr>
        <w:pStyle w:val="Heading4"/>
      </w:pPr>
      <w:bookmarkStart w:id="1640" w:name="_CR7_3_2_2"/>
      <w:bookmarkStart w:id="1641" w:name="_Toc59209021"/>
      <w:bookmarkStart w:id="1642" w:name="_Toc75734860"/>
      <w:bookmarkStart w:id="1643" w:name="_Toc34388693"/>
      <w:bookmarkStart w:id="1644" w:name="_Toc34404464"/>
      <w:bookmarkStart w:id="1645" w:name="_Toc45282313"/>
      <w:bookmarkStart w:id="1646" w:name="_Toc45882699"/>
      <w:bookmarkStart w:id="1647" w:name="_Toc51951249"/>
      <w:bookmarkStart w:id="1648" w:name="_Toc525231359"/>
      <w:bookmarkStart w:id="1649" w:name="_Toc25070715"/>
      <w:bookmarkStart w:id="1650" w:name="_Toc178268928"/>
      <w:bookmarkEnd w:id="1640"/>
      <w:r>
        <w:t>7.3.2</w:t>
      </w:r>
      <w:r w:rsidRPr="00742FAE">
        <w:t>.</w:t>
      </w:r>
      <w:r>
        <w:t>2</w:t>
      </w:r>
      <w:r w:rsidRPr="00742FAE">
        <w:tab/>
      </w:r>
      <w:r>
        <w:t>IP address configuration</w:t>
      </w:r>
      <w:bookmarkEnd w:id="1641"/>
      <w:bookmarkEnd w:id="1642"/>
      <w:bookmarkEnd w:id="1650"/>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651" w:name="_CR7_3_2_3"/>
      <w:bookmarkStart w:id="1652" w:name="_Toc59209022"/>
      <w:bookmarkStart w:id="1653" w:name="_Toc75734861"/>
      <w:bookmarkStart w:id="1654" w:name="_Toc178268929"/>
      <w:bookmarkEnd w:id="1651"/>
      <w:r>
        <w:t>7.3.2</w:t>
      </w:r>
      <w:r w:rsidRPr="00742FAE">
        <w:t>.</w:t>
      </w:r>
      <w:r>
        <w:t>3</w:t>
      </w:r>
      <w:r w:rsidRPr="00742FAE">
        <w:tab/>
      </w:r>
      <w:r>
        <w:t>Link local IPv6 address</w:t>
      </w:r>
      <w:bookmarkEnd w:id="1652"/>
      <w:bookmarkEnd w:id="1653"/>
      <w:bookmarkEnd w:id="1654"/>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655" w:name="_CR7_3_3"/>
      <w:bookmarkStart w:id="1656" w:name="_Toc59209023"/>
      <w:bookmarkStart w:id="1657" w:name="_Toc75734862"/>
      <w:bookmarkStart w:id="1658" w:name="_Toc178268930"/>
      <w:bookmarkEnd w:id="1655"/>
      <w:r>
        <w:rPr>
          <w:rFonts w:eastAsia="SimSun" w:hint="eastAsia"/>
          <w:lang w:val="en-US" w:eastAsia="zh-CN"/>
        </w:rPr>
        <w:lastRenderedPageBreak/>
        <w:t>7</w:t>
      </w:r>
      <w:r>
        <w:t>.</w:t>
      </w:r>
      <w:r>
        <w:rPr>
          <w:rFonts w:eastAsia="SimSun" w:hint="eastAsia"/>
          <w:lang w:val="en-US" w:eastAsia="zh-CN"/>
        </w:rPr>
        <w:t>3</w:t>
      </w:r>
      <w:r>
        <w:t>.3</w:t>
      </w:r>
      <w:r>
        <w:tab/>
        <w:t>Void</w:t>
      </w:r>
      <w:bookmarkEnd w:id="1656"/>
      <w:bookmarkEnd w:id="1657"/>
      <w:bookmarkEnd w:id="1658"/>
    </w:p>
    <w:p w14:paraId="1F47435E" w14:textId="77777777" w:rsidR="008E33F7" w:rsidRDefault="008E33F7" w:rsidP="00CC0F60">
      <w:pPr>
        <w:pStyle w:val="Heading3"/>
      </w:pPr>
      <w:bookmarkStart w:id="1659" w:name="_CR7_3_4"/>
      <w:bookmarkStart w:id="1660" w:name="_Toc59209024"/>
      <w:bookmarkStart w:id="1661" w:name="_Toc75734863"/>
      <w:bookmarkStart w:id="1662" w:name="_Toc178268931"/>
      <w:bookmarkEnd w:id="1659"/>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643"/>
      <w:bookmarkEnd w:id="1644"/>
      <w:bookmarkEnd w:id="1645"/>
      <w:bookmarkEnd w:id="1646"/>
      <w:bookmarkEnd w:id="1647"/>
      <w:bookmarkEnd w:id="1660"/>
      <w:bookmarkEnd w:id="1661"/>
      <w:bookmarkEnd w:id="1662"/>
    </w:p>
    <w:p w14:paraId="0BF02D97" w14:textId="77777777" w:rsidR="008E33F7" w:rsidRDefault="008E33F7" w:rsidP="00CC0F60">
      <w:pPr>
        <w:pStyle w:val="Heading4"/>
      </w:pPr>
      <w:bookmarkStart w:id="1663" w:name="_CR7_3_4_1"/>
      <w:bookmarkStart w:id="1664" w:name="_Toc34388694"/>
      <w:bookmarkStart w:id="1665" w:name="_Toc34404465"/>
      <w:bookmarkStart w:id="1666" w:name="_Toc45282314"/>
      <w:bookmarkStart w:id="1667" w:name="_Toc45882700"/>
      <w:bookmarkStart w:id="1668" w:name="_Toc51951250"/>
      <w:bookmarkStart w:id="1669" w:name="_Toc59209025"/>
      <w:bookmarkStart w:id="1670" w:name="_Toc75734864"/>
      <w:bookmarkStart w:id="1671" w:name="_Toc178268932"/>
      <w:bookmarkEnd w:id="1663"/>
      <w:r>
        <w:rPr>
          <w:rFonts w:eastAsia="SimSun" w:hint="eastAsia"/>
          <w:lang w:val="en-US" w:eastAsia="zh-CN"/>
        </w:rPr>
        <w:t>7</w:t>
      </w:r>
      <w:r>
        <w:t>.</w:t>
      </w:r>
      <w:r>
        <w:rPr>
          <w:rFonts w:eastAsia="SimSun" w:hint="eastAsia"/>
          <w:lang w:val="en-US" w:eastAsia="zh-CN"/>
        </w:rPr>
        <w:t>3</w:t>
      </w:r>
      <w:r>
        <w:t>.4.1</w:t>
      </w:r>
      <w:r>
        <w:tab/>
        <w:t>Message definition</w:t>
      </w:r>
      <w:bookmarkEnd w:id="1664"/>
      <w:bookmarkEnd w:id="1665"/>
      <w:bookmarkEnd w:id="1666"/>
      <w:bookmarkEnd w:id="1667"/>
      <w:bookmarkEnd w:id="1668"/>
      <w:bookmarkEnd w:id="1669"/>
      <w:bookmarkEnd w:id="1670"/>
      <w:bookmarkEnd w:id="1671"/>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bookmarkStart w:id="1672" w:name="_CRTable7_3_4_1_1"/>
      <w:r>
        <w:rPr>
          <w:lang w:val="fr-FR"/>
        </w:rPr>
        <w:t>Table</w:t>
      </w:r>
      <w:r>
        <w:t> </w:t>
      </w:r>
      <w:bookmarkEnd w:id="1672"/>
      <w:r>
        <w:t>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673" w:name="_CR7_3_5"/>
      <w:bookmarkStart w:id="1674" w:name="_Toc34388695"/>
      <w:bookmarkStart w:id="1675" w:name="_Toc34404466"/>
      <w:bookmarkStart w:id="1676" w:name="_Toc45282315"/>
      <w:bookmarkStart w:id="1677" w:name="_Toc45882701"/>
      <w:bookmarkStart w:id="1678" w:name="_Toc51951251"/>
      <w:bookmarkStart w:id="1679" w:name="_Toc59209026"/>
      <w:bookmarkStart w:id="1680" w:name="_Toc75734865"/>
      <w:bookmarkStart w:id="1681" w:name="_Toc178268933"/>
      <w:bookmarkEnd w:id="1673"/>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674"/>
      <w:bookmarkEnd w:id="1675"/>
      <w:bookmarkEnd w:id="1676"/>
      <w:bookmarkEnd w:id="1677"/>
      <w:bookmarkEnd w:id="1678"/>
      <w:bookmarkEnd w:id="1679"/>
      <w:bookmarkEnd w:id="1680"/>
      <w:bookmarkEnd w:id="1681"/>
    </w:p>
    <w:p w14:paraId="3DD6F073" w14:textId="77777777" w:rsidR="008E33F7" w:rsidRDefault="008E33F7" w:rsidP="00CC0F60">
      <w:pPr>
        <w:pStyle w:val="Heading4"/>
      </w:pPr>
      <w:bookmarkStart w:id="1682" w:name="_CR7_3_5_1"/>
      <w:bookmarkStart w:id="1683" w:name="_Toc34388696"/>
      <w:bookmarkStart w:id="1684" w:name="_Toc34404467"/>
      <w:bookmarkStart w:id="1685" w:name="_Toc45282316"/>
      <w:bookmarkStart w:id="1686" w:name="_Toc45882702"/>
      <w:bookmarkStart w:id="1687" w:name="_Toc51951252"/>
      <w:bookmarkStart w:id="1688" w:name="_Toc59209027"/>
      <w:bookmarkStart w:id="1689" w:name="_Toc75734866"/>
      <w:bookmarkStart w:id="1690" w:name="_Toc178268934"/>
      <w:bookmarkEnd w:id="1682"/>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683"/>
      <w:bookmarkEnd w:id="1684"/>
      <w:bookmarkEnd w:id="1685"/>
      <w:bookmarkEnd w:id="1686"/>
      <w:bookmarkEnd w:id="1687"/>
      <w:bookmarkEnd w:id="1688"/>
      <w:bookmarkEnd w:id="1689"/>
      <w:bookmarkEnd w:id="1690"/>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bookmarkStart w:id="1691" w:name="_CRTable7_3_5_1_1"/>
      <w:r>
        <w:t>Table </w:t>
      </w:r>
      <w:bookmarkEnd w:id="1691"/>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692" w:name="_CR7_3_5_2"/>
      <w:bookmarkStart w:id="1693" w:name="_Toc59209028"/>
      <w:bookmarkStart w:id="1694" w:name="_Toc75734867"/>
      <w:bookmarkStart w:id="1695" w:name="_Toc34388697"/>
      <w:bookmarkStart w:id="1696" w:name="_Toc34404468"/>
      <w:bookmarkStart w:id="1697" w:name="_Toc45282317"/>
      <w:bookmarkStart w:id="1698" w:name="_Toc45882703"/>
      <w:bookmarkStart w:id="1699" w:name="_Toc51951253"/>
      <w:bookmarkStart w:id="1700" w:name="_Toc178268935"/>
      <w:bookmarkEnd w:id="1692"/>
      <w:r>
        <w:t>7.3.5</w:t>
      </w:r>
      <w:r w:rsidRPr="00742FAE">
        <w:t>.</w:t>
      </w:r>
      <w:r>
        <w:t>2</w:t>
      </w:r>
      <w:r w:rsidRPr="00742FAE">
        <w:tab/>
      </w:r>
      <w:r w:rsidRPr="00C351A8">
        <w:t>QoS flow descriptions</w:t>
      </w:r>
      <w:bookmarkEnd w:id="1693"/>
      <w:bookmarkEnd w:id="1694"/>
      <w:bookmarkEnd w:id="1700"/>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701" w:name="_CR7_3_6"/>
      <w:bookmarkStart w:id="1702" w:name="_Toc59209029"/>
      <w:bookmarkStart w:id="1703" w:name="_Toc75734868"/>
      <w:bookmarkStart w:id="1704" w:name="_Toc178268936"/>
      <w:bookmarkEnd w:id="1701"/>
      <w:r>
        <w:rPr>
          <w:rFonts w:hint="eastAsia"/>
          <w:lang w:val="en-US" w:eastAsia="zh-CN"/>
        </w:rPr>
        <w:lastRenderedPageBreak/>
        <w:t>7</w:t>
      </w:r>
      <w:r>
        <w:t>.</w:t>
      </w:r>
      <w:r>
        <w:rPr>
          <w:rFonts w:hint="eastAsia"/>
          <w:lang w:val="en-US" w:eastAsia="zh-CN"/>
        </w:rPr>
        <w:t>3</w:t>
      </w:r>
      <w:r>
        <w:t>.6</w:t>
      </w:r>
      <w:r>
        <w:tab/>
      </w:r>
      <w:bookmarkEnd w:id="1648"/>
      <w:r>
        <w:t xml:space="preserve">Direct link </w:t>
      </w:r>
      <w:r>
        <w:rPr>
          <w:rFonts w:hint="eastAsia"/>
          <w:lang w:val="en-US" w:eastAsia="zh-CN"/>
        </w:rPr>
        <w:t>release</w:t>
      </w:r>
      <w:r>
        <w:t xml:space="preserve"> request</w:t>
      </w:r>
      <w:bookmarkEnd w:id="1695"/>
      <w:bookmarkEnd w:id="1696"/>
      <w:bookmarkEnd w:id="1697"/>
      <w:bookmarkEnd w:id="1698"/>
      <w:bookmarkEnd w:id="1699"/>
      <w:bookmarkEnd w:id="1702"/>
      <w:bookmarkEnd w:id="1703"/>
      <w:bookmarkEnd w:id="1704"/>
    </w:p>
    <w:p w14:paraId="0612B43C" w14:textId="77777777" w:rsidR="008E33F7" w:rsidRDefault="008E33F7" w:rsidP="00CC0F60">
      <w:pPr>
        <w:pStyle w:val="Heading4"/>
      </w:pPr>
      <w:bookmarkStart w:id="1705" w:name="_CR7_3_6_1"/>
      <w:bookmarkStart w:id="1706" w:name="_Toc525231360"/>
      <w:bookmarkStart w:id="1707" w:name="_Toc34388698"/>
      <w:bookmarkStart w:id="1708" w:name="_Toc34404469"/>
      <w:bookmarkStart w:id="1709" w:name="_Toc45282318"/>
      <w:bookmarkStart w:id="1710" w:name="_Toc45882704"/>
      <w:bookmarkStart w:id="1711" w:name="_Toc51951254"/>
      <w:bookmarkStart w:id="1712" w:name="_Toc59209030"/>
      <w:bookmarkStart w:id="1713" w:name="_Toc75734869"/>
      <w:bookmarkStart w:id="1714" w:name="_Toc178268937"/>
      <w:bookmarkEnd w:id="1705"/>
      <w:r>
        <w:rPr>
          <w:rFonts w:hint="eastAsia"/>
          <w:lang w:val="en-US" w:eastAsia="zh-CN"/>
        </w:rPr>
        <w:t>7</w:t>
      </w:r>
      <w:r>
        <w:t>.</w:t>
      </w:r>
      <w:r>
        <w:rPr>
          <w:rFonts w:hint="eastAsia"/>
          <w:lang w:val="en-US" w:eastAsia="zh-CN"/>
        </w:rPr>
        <w:t>3</w:t>
      </w:r>
      <w:r>
        <w:t>.6.1</w:t>
      </w:r>
      <w:r>
        <w:tab/>
        <w:t>Message definition</w:t>
      </w:r>
      <w:bookmarkEnd w:id="1706"/>
      <w:bookmarkEnd w:id="1707"/>
      <w:bookmarkEnd w:id="1708"/>
      <w:bookmarkEnd w:id="1709"/>
      <w:bookmarkEnd w:id="1710"/>
      <w:bookmarkEnd w:id="1711"/>
      <w:bookmarkEnd w:id="1712"/>
      <w:bookmarkEnd w:id="1713"/>
      <w:bookmarkEnd w:id="1714"/>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715" w:name="_CRTable7_3_6_1_1"/>
      <w:bookmarkStart w:id="1716" w:name="_Toc525231361"/>
      <w:bookmarkStart w:id="1717" w:name="_Toc34388699"/>
      <w:bookmarkStart w:id="1718" w:name="_Toc34404470"/>
      <w:bookmarkStart w:id="1719" w:name="_Toc45282319"/>
      <w:bookmarkStart w:id="1720" w:name="_Toc45882705"/>
      <w:bookmarkStart w:id="1721" w:name="_Toc51951255"/>
      <w:bookmarkStart w:id="1722" w:name="_Toc59209031"/>
      <w:bookmarkStart w:id="1723" w:name="_Toc75734870"/>
      <w:r>
        <w:t>Table</w:t>
      </w:r>
      <w:r>
        <w:rPr>
          <w:noProof/>
        </w:rPr>
        <w:t> </w:t>
      </w:r>
      <w:bookmarkEnd w:id="1715"/>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CE62B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CE62B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CE62B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CE62B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CE62B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CE62B4">
            <w:pPr>
              <w:pStyle w:val="TAC"/>
            </w:pPr>
            <w:r>
              <w:t>Length</w:t>
            </w:r>
          </w:p>
        </w:tc>
      </w:tr>
      <w:tr w:rsidR="0064293C" w14:paraId="0475E96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CE62B4">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CE62B4">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CE62B4">
            <w:pPr>
              <w:pStyle w:val="TAC"/>
            </w:pPr>
            <w:r>
              <w:t>1</w:t>
            </w:r>
          </w:p>
        </w:tc>
      </w:tr>
      <w:tr w:rsidR="0064293C" w14:paraId="23ED0B27"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CE62B4">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CE62B4">
            <w:pPr>
              <w:pStyle w:val="TAL"/>
              <w:rPr>
                <w:lang w:eastAsia="ja-JP"/>
              </w:rPr>
            </w:pPr>
            <w:r>
              <w:rPr>
                <w:lang w:eastAsia="ja-JP"/>
              </w:rPr>
              <w:t>Sequence number</w:t>
            </w:r>
          </w:p>
          <w:p w14:paraId="4F91A2DF"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CE62B4">
            <w:pPr>
              <w:pStyle w:val="TAC"/>
            </w:pPr>
            <w:r>
              <w:t>1</w:t>
            </w:r>
          </w:p>
        </w:tc>
      </w:tr>
      <w:tr w:rsidR="0064293C" w14:paraId="163A712D"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CE62B4">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CE62B4">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CE62B4">
            <w:pPr>
              <w:pStyle w:val="TAC"/>
            </w:pPr>
            <w:r>
              <w:t>1</w:t>
            </w:r>
          </w:p>
        </w:tc>
      </w:tr>
      <w:tr w:rsidR="0064293C" w14:paraId="6F9A74C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CE62B4">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CE62B4">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CE62B4">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CE62B4">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CE62B4">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CE62B4">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724" w:name="_CR7_3_7"/>
      <w:bookmarkStart w:id="1725" w:name="_Toc178268938"/>
      <w:bookmarkEnd w:id="1724"/>
      <w:r>
        <w:rPr>
          <w:rFonts w:hint="eastAsia"/>
          <w:lang w:val="en-US" w:eastAsia="zh-CN"/>
        </w:rPr>
        <w:t>7</w:t>
      </w:r>
      <w:r>
        <w:t>.</w:t>
      </w:r>
      <w:r>
        <w:rPr>
          <w:rFonts w:hint="eastAsia"/>
          <w:lang w:val="en-US" w:eastAsia="zh-CN"/>
        </w:rPr>
        <w:t>3</w:t>
      </w:r>
      <w:r>
        <w:t>.7</w:t>
      </w:r>
      <w:r>
        <w:tab/>
      </w:r>
      <w:bookmarkEnd w:id="1716"/>
      <w:r>
        <w:t xml:space="preserve">Direct link </w:t>
      </w:r>
      <w:r>
        <w:rPr>
          <w:rFonts w:hint="eastAsia"/>
          <w:lang w:val="en-US" w:eastAsia="zh-CN"/>
        </w:rPr>
        <w:t>release</w:t>
      </w:r>
      <w:r>
        <w:t xml:space="preserve"> </w:t>
      </w:r>
      <w:r>
        <w:rPr>
          <w:rFonts w:hint="eastAsia"/>
          <w:lang w:val="en-US" w:eastAsia="zh-CN"/>
        </w:rPr>
        <w:t>accept</w:t>
      </w:r>
      <w:bookmarkEnd w:id="1717"/>
      <w:bookmarkEnd w:id="1718"/>
      <w:bookmarkEnd w:id="1719"/>
      <w:bookmarkEnd w:id="1720"/>
      <w:bookmarkEnd w:id="1721"/>
      <w:bookmarkEnd w:id="1722"/>
      <w:bookmarkEnd w:id="1723"/>
      <w:bookmarkEnd w:id="1725"/>
    </w:p>
    <w:p w14:paraId="62FCE88A" w14:textId="77777777" w:rsidR="008E33F7" w:rsidRDefault="008E33F7" w:rsidP="00CC0F60">
      <w:pPr>
        <w:pStyle w:val="Heading4"/>
      </w:pPr>
      <w:bookmarkStart w:id="1726" w:name="_CR7_3_7_1"/>
      <w:bookmarkStart w:id="1727" w:name="_Toc525231362"/>
      <w:bookmarkStart w:id="1728" w:name="_Toc34388700"/>
      <w:bookmarkStart w:id="1729" w:name="_Toc34404471"/>
      <w:bookmarkStart w:id="1730" w:name="_Toc45282320"/>
      <w:bookmarkStart w:id="1731" w:name="_Toc45882706"/>
      <w:bookmarkStart w:id="1732" w:name="_Toc51951256"/>
      <w:bookmarkStart w:id="1733" w:name="_Toc59209032"/>
      <w:bookmarkStart w:id="1734" w:name="_Toc75734871"/>
      <w:bookmarkStart w:id="1735" w:name="_Toc178268939"/>
      <w:bookmarkEnd w:id="1726"/>
      <w:r>
        <w:rPr>
          <w:rFonts w:hint="eastAsia"/>
          <w:lang w:val="en-US" w:eastAsia="zh-CN"/>
        </w:rPr>
        <w:t>7</w:t>
      </w:r>
      <w:r>
        <w:t>.</w:t>
      </w:r>
      <w:r>
        <w:rPr>
          <w:rFonts w:hint="eastAsia"/>
          <w:lang w:val="en-US" w:eastAsia="zh-CN"/>
        </w:rPr>
        <w:t>3.</w:t>
      </w:r>
      <w:r>
        <w:rPr>
          <w:lang w:val="en-US" w:eastAsia="zh-CN"/>
        </w:rPr>
        <w:t>7.1</w:t>
      </w:r>
      <w:r>
        <w:tab/>
        <w:t>Message definition</w:t>
      </w:r>
      <w:bookmarkEnd w:id="1727"/>
      <w:bookmarkEnd w:id="1728"/>
      <w:bookmarkEnd w:id="1729"/>
      <w:bookmarkEnd w:id="1730"/>
      <w:bookmarkEnd w:id="1731"/>
      <w:bookmarkEnd w:id="1732"/>
      <w:bookmarkEnd w:id="1733"/>
      <w:bookmarkEnd w:id="1734"/>
      <w:bookmarkEnd w:id="1735"/>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736" w:name="_CRTable7_3_7_1"/>
      <w:bookmarkStart w:id="1737" w:name="_Toc34388701"/>
      <w:bookmarkStart w:id="1738" w:name="_Toc34404472"/>
      <w:bookmarkStart w:id="1739" w:name="_Toc45282321"/>
      <w:bookmarkStart w:id="1740" w:name="_Toc45882707"/>
      <w:bookmarkStart w:id="1741" w:name="_Toc51951257"/>
      <w:bookmarkStart w:id="1742" w:name="_Toc59209033"/>
      <w:bookmarkStart w:id="1743" w:name="_Toc75734872"/>
      <w:r>
        <w:t>Table</w:t>
      </w:r>
      <w:r>
        <w:rPr>
          <w:noProof/>
        </w:rPr>
        <w:t> </w:t>
      </w:r>
      <w:bookmarkEnd w:id="1736"/>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CE62B4">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CE62B4">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CE62B4">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CE62B4">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CE62B4">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CE62B4">
            <w:pPr>
              <w:pStyle w:val="TAC"/>
            </w:pPr>
            <w:r w:rsidRPr="00D65837">
              <w:t>Length</w:t>
            </w:r>
          </w:p>
        </w:tc>
      </w:tr>
      <w:tr w:rsidR="0064293C" w:rsidRPr="00D94415" w14:paraId="6BFB6BFF"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CE62B4">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CE62B4">
            <w:pPr>
              <w:pStyle w:val="TAL"/>
              <w:rPr>
                <w:lang w:eastAsia="ja-JP"/>
              </w:rPr>
            </w:pPr>
            <w:r w:rsidRPr="00D94415">
              <w:rPr>
                <w:lang w:eastAsia="ja-JP"/>
              </w:rPr>
              <w:t>PC5 signalling message type</w:t>
            </w:r>
          </w:p>
          <w:p w14:paraId="6031AA97"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CE62B4">
            <w:pPr>
              <w:pStyle w:val="TAC"/>
            </w:pPr>
            <w:r w:rsidRPr="00D94415">
              <w:t>1</w:t>
            </w:r>
          </w:p>
        </w:tc>
      </w:tr>
      <w:tr w:rsidR="0064293C" w:rsidRPr="00D94415" w14:paraId="4953C26C"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CE62B4">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CE62B4">
            <w:pPr>
              <w:pStyle w:val="TAL"/>
              <w:rPr>
                <w:lang w:eastAsia="ja-JP"/>
              </w:rPr>
            </w:pPr>
            <w:r w:rsidRPr="00D94415">
              <w:rPr>
                <w:lang w:eastAsia="ja-JP"/>
              </w:rPr>
              <w:t>Sequence number</w:t>
            </w:r>
          </w:p>
          <w:p w14:paraId="6409DD45"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CE62B4">
            <w:pPr>
              <w:pStyle w:val="TAC"/>
            </w:pPr>
            <w:r w:rsidRPr="00D94415">
              <w:t>1</w:t>
            </w:r>
          </w:p>
        </w:tc>
      </w:tr>
      <w:tr w:rsidR="0064293C" w:rsidRPr="00D94415" w14:paraId="050E72F0"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CE62B4">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CE62B4">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CE62B4">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CE62B4">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CE62B4">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744" w:name="_CR7_3_8"/>
      <w:bookmarkStart w:id="1745" w:name="_Toc178268940"/>
      <w:bookmarkEnd w:id="1744"/>
      <w:r>
        <w:t>7.3.8</w:t>
      </w:r>
      <w:r>
        <w:tab/>
        <w:t>Direct link keepalive request</w:t>
      </w:r>
      <w:bookmarkEnd w:id="1737"/>
      <w:bookmarkEnd w:id="1738"/>
      <w:bookmarkEnd w:id="1739"/>
      <w:bookmarkEnd w:id="1740"/>
      <w:bookmarkEnd w:id="1741"/>
      <w:bookmarkEnd w:id="1742"/>
      <w:bookmarkEnd w:id="1743"/>
      <w:bookmarkEnd w:id="1745"/>
    </w:p>
    <w:p w14:paraId="60CD2373" w14:textId="77777777" w:rsidR="008E33F7" w:rsidRPr="00742FAE" w:rsidRDefault="008E33F7" w:rsidP="00CC0F60">
      <w:pPr>
        <w:pStyle w:val="Heading4"/>
      </w:pPr>
      <w:bookmarkStart w:id="1746" w:name="_CR7_3_8_1"/>
      <w:bookmarkStart w:id="1747" w:name="_Toc34388702"/>
      <w:bookmarkStart w:id="1748" w:name="_Toc34404473"/>
      <w:bookmarkStart w:id="1749" w:name="_Toc45282322"/>
      <w:bookmarkStart w:id="1750" w:name="_Toc45882708"/>
      <w:bookmarkStart w:id="1751" w:name="_Toc51951258"/>
      <w:bookmarkStart w:id="1752" w:name="_Toc59209034"/>
      <w:bookmarkStart w:id="1753" w:name="_Toc75734873"/>
      <w:bookmarkStart w:id="1754" w:name="_Toc178268941"/>
      <w:bookmarkEnd w:id="1746"/>
      <w:r>
        <w:t>7.3.8</w:t>
      </w:r>
      <w:r w:rsidRPr="00742FAE">
        <w:t>.1</w:t>
      </w:r>
      <w:r w:rsidRPr="00742FAE">
        <w:tab/>
        <w:t>Message definition</w:t>
      </w:r>
      <w:bookmarkEnd w:id="1747"/>
      <w:bookmarkEnd w:id="1748"/>
      <w:bookmarkEnd w:id="1749"/>
      <w:bookmarkEnd w:id="1750"/>
      <w:bookmarkEnd w:id="1751"/>
      <w:bookmarkEnd w:id="1752"/>
      <w:bookmarkEnd w:id="1753"/>
      <w:bookmarkEnd w:id="1754"/>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bookmarkStart w:id="1755" w:name="_CRTable7_3_8_1_1"/>
      <w:r w:rsidRPr="0057481E">
        <w:rPr>
          <w:lang w:val="fr-FR"/>
        </w:rPr>
        <w:lastRenderedPageBreak/>
        <w:t>Table</w:t>
      </w:r>
      <w:r w:rsidRPr="00742FAE">
        <w:t> </w:t>
      </w:r>
      <w:bookmarkEnd w:id="1755"/>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756" w:name="_CR7_3_8_2"/>
      <w:bookmarkStart w:id="1757" w:name="_Toc34388703"/>
      <w:bookmarkStart w:id="1758" w:name="_Toc34404474"/>
      <w:bookmarkStart w:id="1759" w:name="_Toc45282323"/>
      <w:bookmarkStart w:id="1760" w:name="_Toc45882709"/>
      <w:bookmarkStart w:id="1761" w:name="_Toc51951259"/>
      <w:bookmarkStart w:id="1762" w:name="_Toc59209035"/>
      <w:bookmarkStart w:id="1763" w:name="_Toc75734874"/>
      <w:bookmarkStart w:id="1764" w:name="_Toc178268942"/>
      <w:bookmarkEnd w:id="1756"/>
      <w:r>
        <w:t>7.3.8</w:t>
      </w:r>
      <w:r w:rsidRPr="00742FAE">
        <w:t>.</w:t>
      </w:r>
      <w:r>
        <w:t>2</w:t>
      </w:r>
      <w:r w:rsidRPr="00742FAE">
        <w:tab/>
        <w:t>M</w:t>
      </w:r>
      <w:r>
        <w:t>aximum inactivity period</w:t>
      </w:r>
      <w:bookmarkEnd w:id="1757"/>
      <w:bookmarkEnd w:id="1758"/>
      <w:bookmarkEnd w:id="1759"/>
      <w:bookmarkEnd w:id="1760"/>
      <w:bookmarkEnd w:id="1761"/>
      <w:bookmarkEnd w:id="1762"/>
      <w:bookmarkEnd w:id="1763"/>
      <w:bookmarkEnd w:id="1764"/>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765" w:name="_CR7_3_9"/>
      <w:bookmarkStart w:id="1766" w:name="_Toc34388704"/>
      <w:bookmarkStart w:id="1767" w:name="_Toc34404475"/>
      <w:bookmarkStart w:id="1768" w:name="_Toc45282324"/>
      <w:bookmarkStart w:id="1769" w:name="_Toc45882710"/>
      <w:bookmarkStart w:id="1770" w:name="_Toc51951260"/>
      <w:bookmarkStart w:id="1771" w:name="_Toc59209036"/>
      <w:bookmarkStart w:id="1772" w:name="_Toc75734875"/>
      <w:bookmarkStart w:id="1773" w:name="_Toc178268943"/>
      <w:bookmarkEnd w:id="1765"/>
      <w:r>
        <w:t>7.3.9</w:t>
      </w:r>
      <w:r>
        <w:tab/>
        <w:t>Direct link keepalive response</w:t>
      </w:r>
      <w:bookmarkEnd w:id="1766"/>
      <w:bookmarkEnd w:id="1767"/>
      <w:bookmarkEnd w:id="1768"/>
      <w:bookmarkEnd w:id="1769"/>
      <w:bookmarkEnd w:id="1770"/>
      <w:bookmarkEnd w:id="1771"/>
      <w:bookmarkEnd w:id="1772"/>
      <w:bookmarkEnd w:id="1773"/>
    </w:p>
    <w:p w14:paraId="4E3004F1" w14:textId="77777777" w:rsidR="008E33F7" w:rsidRPr="00742FAE" w:rsidRDefault="008E33F7" w:rsidP="00CC0F60">
      <w:pPr>
        <w:pStyle w:val="Heading4"/>
      </w:pPr>
      <w:bookmarkStart w:id="1774" w:name="_CR7_3_9_1"/>
      <w:bookmarkStart w:id="1775" w:name="_Toc34388705"/>
      <w:bookmarkStart w:id="1776" w:name="_Toc34404476"/>
      <w:bookmarkStart w:id="1777" w:name="_Toc45282325"/>
      <w:bookmarkStart w:id="1778" w:name="_Toc45882711"/>
      <w:bookmarkStart w:id="1779" w:name="_Toc51951261"/>
      <w:bookmarkStart w:id="1780" w:name="_Toc59209037"/>
      <w:bookmarkStart w:id="1781" w:name="_Toc75734876"/>
      <w:bookmarkStart w:id="1782" w:name="_Toc178268944"/>
      <w:bookmarkEnd w:id="1774"/>
      <w:r>
        <w:t>7.3.9</w:t>
      </w:r>
      <w:r w:rsidRPr="00742FAE">
        <w:t>.1</w:t>
      </w:r>
      <w:r w:rsidRPr="00742FAE">
        <w:tab/>
        <w:t>Message definition</w:t>
      </w:r>
      <w:bookmarkEnd w:id="1775"/>
      <w:bookmarkEnd w:id="1776"/>
      <w:bookmarkEnd w:id="1777"/>
      <w:bookmarkEnd w:id="1778"/>
      <w:bookmarkEnd w:id="1779"/>
      <w:bookmarkEnd w:id="1780"/>
      <w:bookmarkEnd w:id="1781"/>
      <w:bookmarkEnd w:id="1782"/>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bookmarkStart w:id="1783" w:name="_CRTable7_3_9_1_1"/>
      <w:r w:rsidRPr="0057481E">
        <w:rPr>
          <w:lang w:val="fr-FR"/>
        </w:rPr>
        <w:t>Table</w:t>
      </w:r>
      <w:r w:rsidRPr="00742FAE">
        <w:t> </w:t>
      </w:r>
      <w:bookmarkEnd w:id="1783"/>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784" w:name="_CR7_3_10"/>
      <w:bookmarkStart w:id="1785" w:name="_Toc45282326"/>
      <w:bookmarkStart w:id="1786" w:name="_Toc45882712"/>
      <w:bookmarkStart w:id="1787" w:name="_Toc51951262"/>
      <w:bookmarkStart w:id="1788" w:name="_Toc59209038"/>
      <w:bookmarkStart w:id="1789" w:name="_Toc75734877"/>
      <w:bookmarkStart w:id="1790" w:name="_Toc178268945"/>
      <w:bookmarkEnd w:id="1784"/>
      <w:r>
        <w:t>7.3.10</w:t>
      </w:r>
      <w:r>
        <w:tab/>
        <w:t>Direct link authentication request</w:t>
      </w:r>
      <w:bookmarkEnd w:id="1785"/>
      <w:bookmarkEnd w:id="1786"/>
      <w:bookmarkEnd w:id="1787"/>
      <w:bookmarkEnd w:id="1788"/>
      <w:bookmarkEnd w:id="1789"/>
      <w:bookmarkEnd w:id="1790"/>
    </w:p>
    <w:p w14:paraId="27C0EA30" w14:textId="77777777" w:rsidR="008E33F7" w:rsidRPr="00742FAE" w:rsidRDefault="008E33F7" w:rsidP="00CC0F60">
      <w:pPr>
        <w:pStyle w:val="Heading4"/>
      </w:pPr>
      <w:bookmarkStart w:id="1791" w:name="_CR7_3_10_1"/>
      <w:bookmarkStart w:id="1792" w:name="_Toc45282327"/>
      <w:bookmarkStart w:id="1793" w:name="_Toc45882713"/>
      <w:bookmarkStart w:id="1794" w:name="_Toc51951263"/>
      <w:bookmarkStart w:id="1795" w:name="_Toc59209039"/>
      <w:bookmarkStart w:id="1796" w:name="_Toc75734878"/>
      <w:bookmarkStart w:id="1797" w:name="_Toc178268946"/>
      <w:bookmarkEnd w:id="1791"/>
      <w:r>
        <w:t>7.3.10</w:t>
      </w:r>
      <w:r w:rsidRPr="00742FAE">
        <w:t>.1</w:t>
      </w:r>
      <w:r w:rsidRPr="00742FAE">
        <w:tab/>
        <w:t>Message definition</w:t>
      </w:r>
      <w:bookmarkEnd w:id="1792"/>
      <w:bookmarkEnd w:id="1793"/>
      <w:bookmarkEnd w:id="1794"/>
      <w:bookmarkEnd w:id="1795"/>
      <w:bookmarkEnd w:id="1796"/>
      <w:bookmarkEnd w:id="1797"/>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bookmarkStart w:id="1798" w:name="_CRTable7_3_10_1_1"/>
      <w:r w:rsidRPr="00C65060">
        <w:lastRenderedPageBreak/>
        <w:t>Table</w:t>
      </w:r>
      <w:r w:rsidRPr="00742FAE">
        <w:t> </w:t>
      </w:r>
      <w:bookmarkEnd w:id="1798"/>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799" w:name="_CR7_3_11"/>
      <w:bookmarkStart w:id="1800" w:name="_Toc45282328"/>
      <w:bookmarkStart w:id="1801" w:name="_Toc45882714"/>
      <w:bookmarkStart w:id="1802" w:name="_Toc51951264"/>
      <w:bookmarkStart w:id="1803" w:name="_Toc59209040"/>
      <w:bookmarkStart w:id="1804" w:name="_Toc75734879"/>
      <w:bookmarkStart w:id="1805" w:name="_Toc178268947"/>
      <w:bookmarkEnd w:id="1799"/>
      <w:r>
        <w:t>7.3.11</w:t>
      </w:r>
      <w:r>
        <w:tab/>
        <w:t>Direct link authentication response</w:t>
      </w:r>
      <w:bookmarkEnd w:id="1800"/>
      <w:bookmarkEnd w:id="1801"/>
      <w:bookmarkEnd w:id="1802"/>
      <w:bookmarkEnd w:id="1803"/>
      <w:bookmarkEnd w:id="1804"/>
      <w:bookmarkEnd w:id="1805"/>
    </w:p>
    <w:p w14:paraId="0338E1FC" w14:textId="77777777" w:rsidR="008E33F7" w:rsidRPr="00742FAE" w:rsidRDefault="008E33F7" w:rsidP="00CC0F60">
      <w:pPr>
        <w:pStyle w:val="Heading4"/>
      </w:pPr>
      <w:bookmarkStart w:id="1806" w:name="_CR7_3_11_1"/>
      <w:bookmarkStart w:id="1807" w:name="_Toc45282329"/>
      <w:bookmarkStart w:id="1808" w:name="_Toc45882715"/>
      <w:bookmarkStart w:id="1809" w:name="_Toc51951265"/>
      <w:bookmarkStart w:id="1810" w:name="_Toc59209041"/>
      <w:bookmarkStart w:id="1811" w:name="_Toc75734880"/>
      <w:bookmarkStart w:id="1812" w:name="_Toc178268948"/>
      <w:bookmarkEnd w:id="1806"/>
      <w:r>
        <w:t>7.3.11</w:t>
      </w:r>
      <w:r w:rsidRPr="00742FAE">
        <w:t>.1</w:t>
      </w:r>
      <w:r w:rsidRPr="00742FAE">
        <w:tab/>
        <w:t>Message definition</w:t>
      </w:r>
      <w:bookmarkEnd w:id="1807"/>
      <w:bookmarkEnd w:id="1808"/>
      <w:bookmarkEnd w:id="1809"/>
      <w:bookmarkEnd w:id="1810"/>
      <w:bookmarkEnd w:id="1811"/>
      <w:bookmarkEnd w:id="1812"/>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bookmarkStart w:id="1813" w:name="_CRTable7_3_11_1_1"/>
      <w:r w:rsidRPr="00C65060">
        <w:t>Table</w:t>
      </w:r>
      <w:r w:rsidRPr="00742FAE">
        <w:t> </w:t>
      </w:r>
      <w:bookmarkEnd w:id="1813"/>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814" w:name="_CR7_3_12"/>
      <w:bookmarkStart w:id="1815" w:name="_Toc45282330"/>
      <w:bookmarkStart w:id="1816" w:name="_Toc45882716"/>
      <w:bookmarkStart w:id="1817" w:name="_Toc51951266"/>
      <w:bookmarkStart w:id="1818" w:name="_Toc59209042"/>
      <w:bookmarkStart w:id="1819" w:name="_Toc75734881"/>
      <w:bookmarkStart w:id="1820" w:name="_Toc178268949"/>
      <w:bookmarkEnd w:id="1814"/>
      <w:r>
        <w:t>7.3.12</w:t>
      </w:r>
      <w:r>
        <w:tab/>
        <w:t>Direct link authentication reject</w:t>
      </w:r>
      <w:bookmarkEnd w:id="1815"/>
      <w:bookmarkEnd w:id="1816"/>
      <w:bookmarkEnd w:id="1817"/>
      <w:bookmarkEnd w:id="1818"/>
      <w:bookmarkEnd w:id="1819"/>
      <w:bookmarkEnd w:id="1820"/>
    </w:p>
    <w:p w14:paraId="60A08212" w14:textId="77777777" w:rsidR="008E33F7" w:rsidRPr="00742FAE" w:rsidRDefault="008E33F7" w:rsidP="00CC0F60">
      <w:pPr>
        <w:pStyle w:val="Heading4"/>
      </w:pPr>
      <w:bookmarkStart w:id="1821" w:name="_CR7_3_12_1"/>
      <w:bookmarkStart w:id="1822" w:name="_Toc45282331"/>
      <w:bookmarkStart w:id="1823" w:name="_Toc45882717"/>
      <w:bookmarkStart w:id="1824" w:name="_Toc51951267"/>
      <w:bookmarkStart w:id="1825" w:name="_Toc59209043"/>
      <w:bookmarkStart w:id="1826" w:name="_Toc75734882"/>
      <w:bookmarkStart w:id="1827" w:name="_Toc178268950"/>
      <w:bookmarkEnd w:id="1821"/>
      <w:r>
        <w:t>7.3.12</w:t>
      </w:r>
      <w:r w:rsidRPr="00742FAE">
        <w:t>.1</w:t>
      </w:r>
      <w:r w:rsidRPr="00742FAE">
        <w:tab/>
        <w:t>Message definition</w:t>
      </w:r>
      <w:bookmarkEnd w:id="1822"/>
      <w:bookmarkEnd w:id="1823"/>
      <w:bookmarkEnd w:id="1824"/>
      <w:bookmarkEnd w:id="1825"/>
      <w:bookmarkEnd w:id="1826"/>
      <w:bookmarkEnd w:id="1827"/>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bookmarkStart w:id="1828" w:name="_CRTable7_3_12_1_1"/>
      <w:r w:rsidRPr="00C65060">
        <w:t>Table</w:t>
      </w:r>
      <w:r w:rsidRPr="00742FAE">
        <w:t> </w:t>
      </w:r>
      <w:bookmarkEnd w:id="1828"/>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829" w:name="_CR7_3_13"/>
      <w:bookmarkStart w:id="1830" w:name="_Toc45282332"/>
      <w:bookmarkStart w:id="1831" w:name="_Toc45882718"/>
      <w:bookmarkStart w:id="1832" w:name="_Toc51951268"/>
      <w:bookmarkStart w:id="1833" w:name="_Toc59209044"/>
      <w:bookmarkStart w:id="1834" w:name="_Toc75734883"/>
      <w:bookmarkStart w:id="1835" w:name="_Toc178268951"/>
      <w:bookmarkEnd w:id="1829"/>
      <w:r>
        <w:lastRenderedPageBreak/>
        <w:t>7.3.13</w:t>
      </w:r>
      <w:r>
        <w:tab/>
        <w:t>Direct link security mode command</w:t>
      </w:r>
      <w:bookmarkEnd w:id="1830"/>
      <w:bookmarkEnd w:id="1831"/>
      <w:bookmarkEnd w:id="1832"/>
      <w:bookmarkEnd w:id="1833"/>
      <w:bookmarkEnd w:id="1834"/>
      <w:bookmarkEnd w:id="1835"/>
    </w:p>
    <w:p w14:paraId="47641ECF" w14:textId="77777777" w:rsidR="008E33F7" w:rsidRPr="00742FAE" w:rsidRDefault="008E33F7" w:rsidP="00CC0F60">
      <w:pPr>
        <w:pStyle w:val="Heading4"/>
      </w:pPr>
      <w:bookmarkStart w:id="1836" w:name="_CR7_3_13_1"/>
      <w:bookmarkStart w:id="1837" w:name="_Toc26193713"/>
      <w:bookmarkStart w:id="1838" w:name="_Toc45282333"/>
      <w:bookmarkStart w:id="1839" w:name="_Toc45882719"/>
      <w:bookmarkStart w:id="1840" w:name="_Toc51951269"/>
      <w:bookmarkStart w:id="1841" w:name="_Toc59209045"/>
      <w:bookmarkStart w:id="1842" w:name="_Toc75734884"/>
      <w:bookmarkStart w:id="1843" w:name="_Toc178268952"/>
      <w:bookmarkEnd w:id="1836"/>
      <w:r>
        <w:t>7.3.13</w:t>
      </w:r>
      <w:r w:rsidRPr="00742FAE">
        <w:t>.1</w:t>
      </w:r>
      <w:r w:rsidRPr="00742FAE">
        <w:tab/>
        <w:t>Message definition</w:t>
      </w:r>
      <w:bookmarkEnd w:id="1837"/>
      <w:bookmarkEnd w:id="1838"/>
      <w:bookmarkEnd w:id="1839"/>
      <w:bookmarkEnd w:id="1840"/>
      <w:bookmarkEnd w:id="1841"/>
      <w:bookmarkEnd w:id="1842"/>
      <w:bookmarkEnd w:id="1843"/>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bookmarkStart w:id="1844" w:name="_CRTable7_3_13_1_1"/>
      <w:r w:rsidRPr="00C65060">
        <w:t>Table</w:t>
      </w:r>
      <w:r w:rsidRPr="00742FAE">
        <w:t> </w:t>
      </w:r>
      <w:bookmarkEnd w:id="1844"/>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845" w:name="_CR7_3_13_2"/>
      <w:bookmarkStart w:id="1846" w:name="_Toc45282334"/>
      <w:bookmarkStart w:id="1847" w:name="_Toc45882720"/>
      <w:bookmarkStart w:id="1848" w:name="_Toc51951270"/>
      <w:bookmarkStart w:id="1849" w:name="_Toc59209046"/>
      <w:bookmarkStart w:id="1850" w:name="_Toc75734885"/>
      <w:bookmarkStart w:id="1851" w:name="_Toc178268953"/>
      <w:bookmarkEnd w:id="1845"/>
      <w:r>
        <w:t>7.3.13</w:t>
      </w:r>
      <w:r w:rsidRPr="00742FAE">
        <w:t>.</w:t>
      </w:r>
      <w:r>
        <w:t>2</w:t>
      </w:r>
      <w:r>
        <w:tab/>
        <w:t>Nonce_2</w:t>
      </w:r>
      <w:bookmarkEnd w:id="1846"/>
      <w:bookmarkEnd w:id="1847"/>
      <w:bookmarkEnd w:id="1848"/>
      <w:bookmarkEnd w:id="1849"/>
      <w:bookmarkEnd w:id="1850"/>
      <w:bookmarkEnd w:id="1851"/>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852" w:name="_CR7_3_13_3"/>
      <w:bookmarkStart w:id="1853" w:name="_Toc45282335"/>
      <w:bookmarkStart w:id="1854" w:name="_Toc45882721"/>
      <w:bookmarkStart w:id="1855" w:name="_Toc51951271"/>
      <w:bookmarkStart w:id="1856" w:name="_Toc59209047"/>
      <w:bookmarkStart w:id="1857" w:name="_Toc75734886"/>
      <w:bookmarkStart w:id="1858" w:name="_Toc178268954"/>
      <w:bookmarkEnd w:id="1852"/>
      <w:r>
        <w:t>7.3.13.3</w:t>
      </w:r>
      <w:r>
        <w:tab/>
        <w:t xml:space="preserve">LSB of </w:t>
      </w:r>
      <w:r w:rsidRPr="00D45F63">
        <w:t>KNRP-sess ID</w:t>
      </w:r>
      <w:bookmarkEnd w:id="1853"/>
      <w:bookmarkEnd w:id="1854"/>
      <w:bookmarkEnd w:id="1855"/>
      <w:bookmarkEnd w:id="1856"/>
      <w:bookmarkEnd w:id="1857"/>
      <w:bookmarkEnd w:id="1858"/>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859" w:name="_CR7_3_13_4"/>
      <w:bookmarkStart w:id="1860" w:name="_Toc45282336"/>
      <w:bookmarkStart w:id="1861" w:name="_Toc45882722"/>
      <w:bookmarkStart w:id="1862" w:name="_Toc51951272"/>
      <w:bookmarkStart w:id="1863" w:name="_Toc59209048"/>
      <w:bookmarkStart w:id="1864" w:name="_Toc75734887"/>
      <w:bookmarkStart w:id="1865" w:name="_Toc178268955"/>
      <w:bookmarkEnd w:id="1859"/>
      <w:r>
        <w:t>7.3.13.4</w:t>
      </w:r>
      <w:r w:rsidRPr="00742FAE">
        <w:tab/>
      </w:r>
      <w:r>
        <w:t>Key establishment information container</w:t>
      </w:r>
      <w:bookmarkEnd w:id="1860"/>
      <w:bookmarkEnd w:id="1861"/>
      <w:bookmarkEnd w:id="1862"/>
      <w:bookmarkEnd w:id="1863"/>
      <w:bookmarkEnd w:id="1864"/>
      <w:bookmarkEnd w:id="1865"/>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866" w:name="_CR7_3_13_5"/>
      <w:bookmarkStart w:id="1867" w:name="_Toc45282337"/>
      <w:bookmarkStart w:id="1868" w:name="_Toc45882723"/>
      <w:bookmarkStart w:id="1869" w:name="_Toc51951273"/>
      <w:bookmarkStart w:id="1870" w:name="_Toc59209049"/>
      <w:bookmarkStart w:id="1871" w:name="_Toc75734888"/>
      <w:bookmarkStart w:id="1872" w:name="_Toc178268956"/>
      <w:bookmarkEnd w:id="1866"/>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867"/>
      <w:bookmarkEnd w:id="1868"/>
      <w:bookmarkEnd w:id="1869"/>
      <w:bookmarkEnd w:id="1870"/>
      <w:bookmarkEnd w:id="1871"/>
      <w:bookmarkEnd w:id="1872"/>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873" w:name="_CR7_3_13_6"/>
      <w:bookmarkStart w:id="1874" w:name="_Toc59209050"/>
      <w:bookmarkStart w:id="1875" w:name="_Toc75734889"/>
      <w:bookmarkStart w:id="1876" w:name="_Toc45282338"/>
      <w:bookmarkStart w:id="1877" w:name="_Toc45882724"/>
      <w:bookmarkStart w:id="1878" w:name="_Toc51951274"/>
      <w:bookmarkStart w:id="1879" w:name="_Toc178268957"/>
      <w:bookmarkEnd w:id="1873"/>
      <w:r>
        <w:t>7.3.13.</w:t>
      </w:r>
      <w:r>
        <w:rPr>
          <w:lang w:eastAsia="zh-CN"/>
        </w:rPr>
        <w:t>6</w:t>
      </w:r>
      <w:r>
        <w:tab/>
      </w:r>
      <w:r>
        <w:rPr>
          <w:lang w:eastAsia="ja-JP"/>
        </w:rPr>
        <w:t>UE PC5 unicast signalling security policy</w:t>
      </w:r>
      <w:bookmarkEnd w:id="1874"/>
      <w:bookmarkEnd w:id="1875"/>
      <w:bookmarkEnd w:id="1879"/>
    </w:p>
    <w:p w14:paraId="0CEC2372" w14:textId="77777777" w:rsidR="008E33F7" w:rsidRDefault="008E33F7" w:rsidP="008E33F7">
      <w:pPr>
        <w:rPr>
          <w:lang w:eastAsia="zh-CN"/>
        </w:rPr>
      </w:pPr>
      <w:bookmarkStart w:id="1880"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881" w:name="_CR7_3_14"/>
      <w:bookmarkStart w:id="1882" w:name="_Toc75734890"/>
      <w:bookmarkStart w:id="1883" w:name="_Toc178268958"/>
      <w:bookmarkEnd w:id="1881"/>
      <w:r>
        <w:lastRenderedPageBreak/>
        <w:t>7.3.14</w:t>
      </w:r>
      <w:r>
        <w:tab/>
        <w:t>Direct link security mode complete</w:t>
      </w:r>
      <w:bookmarkEnd w:id="1876"/>
      <w:bookmarkEnd w:id="1877"/>
      <w:bookmarkEnd w:id="1878"/>
      <w:bookmarkEnd w:id="1880"/>
      <w:bookmarkEnd w:id="1882"/>
      <w:bookmarkEnd w:id="1883"/>
    </w:p>
    <w:p w14:paraId="79ACD6F6" w14:textId="77777777" w:rsidR="008E33F7" w:rsidRPr="00742FAE" w:rsidRDefault="008E33F7" w:rsidP="00CC0F60">
      <w:pPr>
        <w:pStyle w:val="Heading4"/>
      </w:pPr>
      <w:bookmarkStart w:id="1884" w:name="_CR7_3_14_1"/>
      <w:bookmarkStart w:id="1885" w:name="_Toc45282339"/>
      <w:bookmarkStart w:id="1886" w:name="_Toc45882725"/>
      <w:bookmarkStart w:id="1887" w:name="_Toc51951275"/>
      <w:bookmarkStart w:id="1888" w:name="_Toc59209052"/>
      <w:bookmarkStart w:id="1889" w:name="_Toc75734891"/>
      <w:bookmarkStart w:id="1890" w:name="_Toc178268959"/>
      <w:bookmarkEnd w:id="1884"/>
      <w:r>
        <w:t>7.3.14</w:t>
      </w:r>
      <w:r w:rsidRPr="00742FAE">
        <w:t>.1</w:t>
      </w:r>
      <w:r w:rsidRPr="00742FAE">
        <w:tab/>
        <w:t>Message definition</w:t>
      </w:r>
      <w:bookmarkEnd w:id="1885"/>
      <w:bookmarkEnd w:id="1886"/>
      <w:bookmarkEnd w:id="1887"/>
      <w:bookmarkEnd w:id="1888"/>
      <w:bookmarkEnd w:id="1889"/>
      <w:bookmarkEnd w:id="1890"/>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bookmarkStart w:id="1891" w:name="_CRTable7_3_14_1_1"/>
      <w:r w:rsidRPr="00C65060">
        <w:t>Table</w:t>
      </w:r>
      <w:r w:rsidRPr="00742FAE">
        <w:t> </w:t>
      </w:r>
      <w:bookmarkEnd w:id="1891"/>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892"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892"/>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893" w:name="_CR7_3_14_2"/>
      <w:bookmarkStart w:id="1894" w:name="_Toc45282340"/>
      <w:bookmarkStart w:id="1895" w:name="_Toc45882726"/>
      <w:bookmarkStart w:id="1896" w:name="_Toc51951276"/>
      <w:bookmarkStart w:id="1897" w:name="_Toc59209053"/>
      <w:bookmarkStart w:id="1898" w:name="_Toc75734892"/>
      <w:bookmarkStart w:id="1899" w:name="_Toc178268960"/>
      <w:bookmarkEnd w:id="1893"/>
      <w:r>
        <w:t>7.3.14</w:t>
      </w:r>
      <w:r w:rsidRPr="00742FAE">
        <w:t>.</w:t>
      </w:r>
      <w:r>
        <w:t>2</w:t>
      </w:r>
      <w:r w:rsidRPr="00742FAE">
        <w:tab/>
      </w:r>
      <w:r>
        <w:t>IP address configuration</w:t>
      </w:r>
      <w:bookmarkEnd w:id="1894"/>
      <w:bookmarkEnd w:id="1895"/>
      <w:bookmarkEnd w:id="1896"/>
      <w:bookmarkEnd w:id="1897"/>
      <w:bookmarkEnd w:id="1898"/>
      <w:bookmarkEnd w:id="1899"/>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900" w:name="_CR7_3_14_3"/>
      <w:bookmarkStart w:id="1901" w:name="_Toc45282341"/>
      <w:bookmarkStart w:id="1902" w:name="_Toc45882727"/>
      <w:bookmarkStart w:id="1903" w:name="_Toc51951277"/>
      <w:bookmarkStart w:id="1904" w:name="_Toc59209054"/>
      <w:bookmarkStart w:id="1905" w:name="_Toc75734893"/>
      <w:bookmarkStart w:id="1906" w:name="_Toc178268961"/>
      <w:bookmarkEnd w:id="1900"/>
      <w:r>
        <w:t>7.3.14</w:t>
      </w:r>
      <w:r w:rsidRPr="00742FAE">
        <w:t>.</w:t>
      </w:r>
      <w:r>
        <w:t>3</w:t>
      </w:r>
      <w:r w:rsidRPr="00742FAE">
        <w:tab/>
      </w:r>
      <w:r>
        <w:t>Link local IPv6 address</w:t>
      </w:r>
      <w:bookmarkEnd w:id="1901"/>
      <w:bookmarkEnd w:id="1902"/>
      <w:bookmarkEnd w:id="1903"/>
      <w:bookmarkEnd w:id="1904"/>
      <w:bookmarkEnd w:id="1905"/>
      <w:bookmarkEnd w:id="1906"/>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907" w:name="_CR7_3_14_4"/>
      <w:bookmarkStart w:id="1908" w:name="_Toc45282342"/>
      <w:bookmarkStart w:id="1909" w:name="_Toc45882728"/>
      <w:bookmarkStart w:id="1910" w:name="_Toc51951278"/>
      <w:bookmarkStart w:id="1911" w:name="_Toc59209055"/>
      <w:bookmarkStart w:id="1912" w:name="_Toc75734894"/>
      <w:bookmarkStart w:id="1913" w:name="_Toc178268962"/>
      <w:bookmarkEnd w:id="1907"/>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908"/>
      <w:bookmarkEnd w:id="1909"/>
      <w:bookmarkEnd w:id="1910"/>
      <w:bookmarkEnd w:id="1911"/>
      <w:bookmarkEnd w:id="1912"/>
      <w:bookmarkEnd w:id="1913"/>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914" w:name="_CR7_3_15"/>
      <w:bookmarkStart w:id="1915" w:name="_Toc45282343"/>
      <w:bookmarkStart w:id="1916" w:name="_Toc45882729"/>
      <w:bookmarkStart w:id="1917" w:name="_Toc51951279"/>
      <w:bookmarkStart w:id="1918" w:name="_Toc59209056"/>
      <w:bookmarkStart w:id="1919" w:name="_Toc75734895"/>
      <w:bookmarkStart w:id="1920" w:name="_Toc178268963"/>
      <w:bookmarkEnd w:id="1914"/>
      <w:r>
        <w:t>7.3.15</w:t>
      </w:r>
      <w:r>
        <w:tab/>
        <w:t>Direct link security mode reject</w:t>
      </w:r>
      <w:bookmarkEnd w:id="1915"/>
      <w:bookmarkEnd w:id="1916"/>
      <w:bookmarkEnd w:id="1917"/>
      <w:bookmarkEnd w:id="1918"/>
      <w:bookmarkEnd w:id="1919"/>
      <w:bookmarkEnd w:id="1920"/>
    </w:p>
    <w:p w14:paraId="7D7031D1" w14:textId="77777777" w:rsidR="008E33F7" w:rsidRPr="00742FAE" w:rsidRDefault="008E33F7" w:rsidP="00CC0F60">
      <w:pPr>
        <w:pStyle w:val="Heading4"/>
      </w:pPr>
      <w:bookmarkStart w:id="1921" w:name="_CR7_3_15_1"/>
      <w:bookmarkStart w:id="1922" w:name="_Toc45282344"/>
      <w:bookmarkStart w:id="1923" w:name="_Toc45882730"/>
      <w:bookmarkStart w:id="1924" w:name="_Toc51951280"/>
      <w:bookmarkStart w:id="1925" w:name="_Toc59209057"/>
      <w:bookmarkStart w:id="1926" w:name="_Toc75734896"/>
      <w:bookmarkStart w:id="1927" w:name="_Toc178268964"/>
      <w:bookmarkEnd w:id="1921"/>
      <w:r>
        <w:t>7.3.15</w:t>
      </w:r>
      <w:r w:rsidRPr="00742FAE">
        <w:t>.1</w:t>
      </w:r>
      <w:r w:rsidRPr="00742FAE">
        <w:tab/>
        <w:t>Message definition</w:t>
      </w:r>
      <w:bookmarkEnd w:id="1922"/>
      <w:bookmarkEnd w:id="1923"/>
      <w:bookmarkEnd w:id="1924"/>
      <w:bookmarkEnd w:id="1925"/>
      <w:bookmarkEnd w:id="1926"/>
      <w:bookmarkEnd w:id="1927"/>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bookmarkStart w:id="1928" w:name="_CRTable7_3_15_1_1"/>
      <w:r w:rsidRPr="00C65060">
        <w:lastRenderedPageBreak/>
        <w:t>Table</w:t>
      </w:r>
      <w:r w:rsidRPr="00742FAE">
        <w:t> </w:t>
      </w:r>
      <w:bookmarkEnd w:id="1928"/>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929" w:name="_CR7_3_16"/>
      <w:bookmarkStart w:id="1930" w:name="_Toc45282345"/>
      <w:bookmarkStart w:id="1931" w:name="_Toc45882731"/>
      <w:bookmarkStart w:id="1932" w:name="_Toc51951281"/>
      <w:bookmarkStart w:id="1933" w:name="_Toc59209058"/>
      <w:bookmarkStart w:id="1934" w:name="_Toc75734897"/>
      <w:bookmarkStart w:id="1935" w:name="_Toc34388706"/>
      <w:bookmarkStart w:id="1936" w:name="_Toc34404477"/>
      <w:bookmarkStart w:id="1937" w:name="_Toc178268965"/>
      <w:bookmarkEnd w:id="1929"/>
      <w:r>
        <w:t>7.3.16</w:t>
      </w:r>
      <w:r>
        <w:tab/>
        <w:t>Direct link rekeying request</w:t>
      </w:r>
      <w:bookmarkEnd w:id="1930"/>
      <w:bookmarkEnd w:id="1931"/>
      <w:bookmarkEnd w:id="1932"/>
      <w:bookmarkEnd w:id="1933"/>
      <w:bookmarkEnd w:id="1934"/>
      <w:bookmarkEnd w:id="1937"/>
    </w:p>
    <w:p w14:paraId="6F0E0D94" w14:textId="77777777" w:rsidR="008E33F7" w:rsidRPr="00742FAE" w:rsidRDefault="008E33F7" w:rsidP="00CC0F60">
      <w:pPr>
        <w:pStyle w:val="Heading4"/>
      </w:pPr>
      <w:bookmarkStart w:id="1938" w:name="_CR7_3_16_1"/>
      <w:bookmarkStart w:id="1939" w:name="_Toc45282346"/>
      <w:bookmarkStart w:id="1940" w:name="_Toc45882732"/>
      <w:bookmarkStart w:id="1941" w:name="_Toc51951282"/>
      <w:bookmarkStart w:id="1942" w:name="_Toc59209059"/>
      <w:bookmarkStart w:id="1943" w:name="_Toc75734898"/>
      <w:bookmarkStart w:id="1944" w:name="_Toc178268966"/>
      <w:bookmarkEnd w:id="1938"/>
      <w:r>
        <w:t>7.3.16</w:t>
      </w:r>
      <w:r w:rsidRPr="00742FAE">
        <w:t>.1</w:t>
      </w:r>
      <w:r w:rsidRPr="00742FAE">
        <w:tab/>
        <w:t>Message definition</w:t>
      </w:r>
      <w:bookmarkEnd w:id="1939"/>
      <w:bookmarkEnd w:id="1940"/>
      <w:bookmarkEnd w:id="1941"/>
      <w:bookmarkEnd w:id="1942"/>
      <w:bookmarkEnd w:id="1943"/>
      <w:bookmarkEnd w:id="1944"/>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bookmarkStart w:id="1945" w:name="_CRTable7_3_16_1_1"/>
      <w:r w:rsidRPr="00C65060">
        <w:t>Table</w:t>
      </w:r>
      <w:r w:rsidRPr="00742FAE">
        <w:t> </w:t>
      </w:r>
      <w:bookmarkEnd w:id="1945"/>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946"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946"/>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947" w:name="_MCCTEMPBM_CRPT07900010___7"/>
            <w:r>
              <w:rPr>
                <w:rFonts w:ascii="Arial" w:hAnsi="Arial" w:cs="Arial"/>
                <w:sz w:val="18"/>
                <w:szCs w:val="18"/>
                <w:lang w:eastAsia="x-none"/>
              </w:rPr>
              <w:t>Re-authentication indication</w:t>
            </w:r>
          </w:p>
          <w:bookmarkEnd w:id="1947"/>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948" w:name="_CR7_3_16_2"/>
      <w:bookmarkStart w:id="1949" w:name="_Toc45282347"/>
      <w:bookmarkStart w:id="1950" w:name="_Toc45882733"/>
      <w:bookmarkStart w:id="1951" w:name="_Toc51951283"/>
      <w:bookmarkStart w:id="1952" w:name="_Toc59209060"/>
      <w:bookmarkStart w:id="1953" w:name="_Toc75734899"/>
      <w:bookmarkStart w:id="1954" w:name="_Toc178268967"/>
      <w:bookmarkEnd w:id="1948"/>
      <w:r>
        <w:t>7.3.16</w:t>
      </w:r>
      <w:r w:rsidRPr="00742FAE">
        <w:t>.</w:t>
      </w:r>
      <w:r>
        <w:t>2</w:t>
      </w:r>
      <w:r>
        <w:tab/>
        <w:t>Key establishment information container</w:t>
      </w:r>
      <w:bookmarkEnd w:id="1949"/>
      <w:bookmarkEnd w:id="1950"/>
      <w:bookmarkEnd w:id="1951"/>
      <w:bookmarkEnd w:id="1952"/>
      <w:bookmarkEnd w:id="1953"/>
      <w:bookmarkEnd w:id="1954"/>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955" w:name="_CR7_3_16_3"/>
      <w:bookmarkStart w:id="1956" w:name="_Toc45282348"/>
      <w:bookmarkStart w:id="1957" w:name="_Toc45882734"/>
      <w:bookmarkStart w:id="1958" w:name="_Toc51951284"/>
      <w:bookmarkStart w:id="1959" w:name="_Toc59209061"/>
      <w:bookmarkStart w:id="1960" w:name="_Toc75734900"/>
      <w:bookmarkStart w:id="1961" w:name="_Toc178268968"/>
      <w:bookmarkEnd w:id="1955"/>
      <w:r>
        <w:t>7.3.16</w:t>
      </w:r>
      <w:r w:rsidRPr="00742FAE">
        <w:t>.</w:t>
      </w:r>
      <w:r>
        <w:t>3</w:t>
      </w:r>
      <w:r>
        <w:tab/>
        <w:t>Nonce_1</w:t>
      </w:r>
      <w:bookmarkEnd w:id="1956"/>
      <w:bookmarkEnd w:id="1957"/>
      <w:bookmarkEnd w:id="1958"/>
      <w:bookmarkEnd w:id="1959"/>
      <w:bookmarkEnd w:id="1960"/>
      <w:bookmarkEnd w:id="1961"/>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962" w:name="_CR7_3_16_4"/>
      <w:bookmarkStart w:id="1963" w:name="_Toc45282349"/>
      <w:bookmarkStart w:id="1964" w:name="_Toc45882735"/>
      <w:bookmarkStart w:id="1965" w:name="_Toc51951285"/>
      <w:bookmarkStart w:id="1966" w:name="_Toc59209062"/>
      <w:bookmarkStart w:id="1967" w:name="_Toc75734901"/>
      <w:bookmarkStart w:id="1968" w:name="_Toc178268969"/>
      <w:bookmarkEnd w:id="1962"/>
      <w:r>
        <w:t>7.3.16.4</w:t>
      </w:r>
      <w:r>
        <w:tab/>
      </w:r>
      <w:r w:rsidRPr="00C76604">
        <w:t>MSB of KNRP-sess ID</w:t>
      </w:r>
      <w:bookmarkEnd w:id="1963"/>
      <w:bookmarkEnd w:id="1964"/>
      <w:bookmarkEnd w:id="1965"/>
      <w:bookmarkEnd w:id="1966"/>
      <w:bookmarkEnd w:id="1967"/>
      <w:bookmarkEnd w:id="1968"/>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969" w:name="_CR7_3_16_5"/>
      <w:bookmarkStart w:id="1970" w:name="_Toc45282350"/>
      <w:bookmarkStart w:id="1971" w:name="_Toc45882736"/>
      <w:bookmarkStart w:id="1972" w:name="_Toc51951286"/>
      <w:bookmarkStart w:id="1973" w:name="_Toc59209063"/>
      <w:bookmarkStart w:id="1974" w:name="_Toc75734902"/>
      <w:bookmarkStart w:id="1975" w:name="_Toc178268970"/>
      <w:bookmarkEnd w:id="1969"/>
      <w:r>
        <w:t>7.3.16.5</w:t>
      </w:r>
      <w:r w:rsidRPr="00742FAE">
        <w:tab/>
      </w:r>
      <w:r>
        <w:t>Re-authentication indication</w:t>
      </w:r>
      <w:bookmarkEnd w:id="1970"/>
      <w:bookmarkEnd w:id="1971"/>
      <w:bookmarkEnd w:id="1972"/>
      <w:bookmarkEnd w:id="1973"/>
      <w:bookmarkEnd w:id="1974"/>
      <w:bookmarkEnd w:id="1975"/>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976" w:name="_CR7_3_17"/>
      <w:bookmarkStart w:id="1977" w:name="_Toc45282351"/>
      <w:bookmarkStart w:id="1978" w:name="_Toc45882737"/>
      <w:bookmarkStart w:id="1979" w:name="_Toc51951287"/>
      <w:bookmarkStart w:id="1980" w:name="_Toc59209064"/>
      <w:bookmarkStart w:id="1981" w:name="_Toc75734903"/>
      <w:bookmarkStart w:id="1982" w:name="_Toc178268971"/>
      <w:bookmarkEnd w:id="1976"/>
      <w:r>
        <w:lastRenderedPageBreak/>
        <w:t>7.3.17</w:t>
      </w:r>
      <w:r>
        <w:tab/>
        <w:t>Direct link rekeying response</w:t>
      </w:r>
      <w:bookmarkEnd w:id="1977"/>
      <w:bookmarkEnd w:id="1978"/>
      <w:bookmarkEnd w:id="1979"/>
      <w:bookmarkEnd w:id="1980"/>
      <w:bookmarkEnd w:id="1981"/>
      <w:bookmarkEnd w:id="1982"/>
    </w:p>
    <w:p w14:paraId="6A0D3536" w14:textId="77777777" w:rsidR="008E33F7" w:rsidRPr="00742FAE" w:rsidRDefault="008E33F7" w:rsidP="00CC0F60">
      <w:pPr>
        <w:pStyle w:val="Heading4"/>
      </w:pPr>
      <w:bookmarkStart w:id="1983" w:name="_CR7_3_17_1"/>
      <w:bookmarkStart w:id="1984" w:name="_Toc45282352"/>
      <w:bookmarkStart w:id="1985" w:name="_Toc45882738"/>
      <w:bookmarkStart w:id="1986" w:name="_Toc51951288"/>
      <w:bookmarkStart w:id="1987" w:name="_Toc59209065"/>
      <w:bookmarkStart w:id="1988" w:name="_Toc75734904"/>
      <w:bookmarkStart w:id="1989" w:name="_Toc178268972"/>
      <w:bookmarkEnd w:id="1983"/>
      <w:r>
        <w:t>7.3.17</w:t>
      </w:r>
      <w:r w:rsidRPr="00742FAE">
        <w:t>.1</w:t>
      </w:r>
      <w:r w:rsidRPr="00742FAE">
        <w:tab/>
        <w:t>Message definition</w:t>
      </w:r>
      <w:bookmarkEnd w:id="1984"/>
      <w:bookmarkEnd w:id="1985"/>
      <w:bookmarkEnd w:id="1986"/>
      <w:bookmarkEnd w:id="1987"/>
      <w:bookmarkEnd w:id="1988"/>
      <w:bookmarkEnd w:id="1989"/>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bookmarkStart w:id="1990" w:name="_CRTable7_3_17_1_1"/>
      <w:r w:rsidRPr="00C65060">
        <w:t>Table</w:t>
      </w:r>
      <w:r w:rsidRPr="00742FAE">
        <w:t> </w:t>
      </w:r>
      <w:bookmarkEnd w:id="1990"/>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991" w:name="_CR7_3_18"/>
      <w:bookmarkStart w:id="1992" w:name="_Toc45282353"/>
      <w:bookmarkStart w:id="1993" w:name="_Toc45882739"/>
      <w:bookmarkStart w:id="1994" w:name="_Toc51951289"/>
      <w:bookmarkStart w:id="1995" w:name="_Toc59209066"/>
      <w:bookmarkStart w:id="1996" w:name="_Toc75734905"/>
      <w:bookmarkStart w:id="1997" w:name="_Toc178268973"/>
      <w:bookmarkEnd w:id="1991"/>
      <w:r>
        <w:t>7.3.18</w:t>
      </w:r>
      <w:r>
        <w:tab/>
        <w:t>Direct link identifier update request</w:t>
      </w:r>
      <w:bookmarkEnd w:id="1992"/>
      <w:bookmarkEnd w:id="1993"/>
      <w:bookmarkEnd w:id="1994"/>
      <w:bookmarkEnd w:id="1995"/>
      <w:bookmarkEnd w:id="1996"/>
      <w:bookmarkEnd w:id="1997"/>
    </w:p>
    <w:p w14:paraId="1CA61560" w14:textId="77777777" w:rsidR="008E33F7" w:rsidRPr="00742FAE" w:rsidRDefault="008E33F7" w:rsidP="00CC0F60">
      <w:pPr>
        <w:pStyle w:val="Heading4"/>
      </w:pPr>
      <w:bookmarkStart w:id="1998" w:name="_CR7_3_18_1"/>
      <w:bookmarkStart w:id="1999" w:name="_Toc45282354"/>
      <w:bookmarkStart w:id="2000" w:name="_Toc45882740"/>
      <w:bookmarkStart w:id="2001" w:name="_Toc51951290"/>
      <w:bookmarkStart w:id="2002" w:name="_Toc59209067"/>
      <w:bookmarkStart w:id="2003" w:name="_Toc75734906"/>
      <w:bookmarkStart w:id="2004" w:name="_Toc178268974"/>
      <w:bookmarkEnd w:id="1998"/>
      <w:r>
        <w:t>7.3.18</w:t>
      </w:r>
      <w:r w:rsidRPr="00742FAE">
        <w:t>.1</w:t>
      </w:r>
      <w:r w:rsidRPr="00742FAE">
        <w:tab/>
        <w:t>Message definition</w:t>
      </w:r>
      <w:bookmarkEnd w:id="1999"/>
      <w:bookmarkEnd w:id="2000"/>
      <w:bookmarkEnd w:id="2001"/>
      <w:bookmarkEnd w:id="2002"/>
      <w:bookmarkEnd w:id="2003"/>
      <w:bookmarkEnd w:id="2004"/>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bookmarkStart w:id="2005" w:name="_CRTable7_3_18_1_1"/>
      <w:r w:rsidRPr="0057481E">
        <w:rPr>
          <w:lang w:val="fr-FR"/>
        </w:rPr>
        <w:t>Table</w:t>
      </w:r>
      <w:r w:rsidRPr="00742FAE">
        <w:t> </w:t>
      </w:r>
      <w:bookmarkEnd w:id="2005"/>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2006" w:name="_MCCTEMPBM_CRPT07900011___7"/>
            <w:bookmarkEnd w:id="2006"/>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2007" w:name="_Toc45282355"/>
      <w:bookmarkStart w:id="2008" w:name="_Toc45882741"/>
      <w:bookmarkStart w:id="2009" w:name="_Toc51951291"/>
      <w:bookmarkStart w:id="2010" w:name="_Toc59209068"/>
      <w:bookmarkStart w:id="2011" w:name="_Toc75734907"/>
    </w:p>
    <w:p w14:paraId="72798468" w14:textId="69EC96EE" w:rsidR="008E33F7" w:rsidRDefault="008E33F7" w:rsidP="00CC0F60">
      <w:pPr>
        <w:pStyle w:val="Heading4"/>
      </w:pPr>
      <w:bookmarkStart w:id="2012" w:name="_CR7_3_18_2"/>
      <w:bookmarkStart w:id="2013" w:name="_Toc178268975"/>
      <w:bookmarkEnd w:id="2012"/>
      <w:r>
        <w:rPr>
          <w:rFonts w:eastAsia="SimSun" w:hint="eastAsia"/>
          <w:lang w:val="en-US" w:eastAsia="zh-CN"/>
        </w:rPr>
        <w:t>7.3.18</w:t>
      </w:r>
      <w:r>
        <w:t>.</w:t>
      </w:r>
      <w:r>
        <w:rPr>
          <w:rFonts w:hint="eastAsia"/>
          <w:lang w:eastAsia="zh-CN"/>
        </w:rPr>
        <w:t>2</w:t>
      </w:r>
      <w:r>
        <w:tab/>
      </w:r>
      <w:r w:rsidRPr="00785030">
        <w:rPr>
          <w:lang w:eastAsia="zh-CN"/>
        </w:rPr>
        <w:t>Source user info</w:t>
      </w:r>
      <w:bookmarkEnd w:id="2007"/>
      <w:bookmarkEnd w:id="2008"/>
      <w:bookmarkEnd w:id="2009"/>
      <w:bookmarkEnd w:id="2010"/>
      <w:bookmarkEnd w:id="2011"/>
      <w:bookmarkEnd w:id="2013"/>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2014" w:name="_CR7_3_18_3"/>
      <w:bookmarkStart w:id="2015" w:name="_Toc45282356"/>
      <w:bookmarkStart w:id="2016" w:name="_Toc45882742"/>
      <w:bookmarkStart w:id="2017" w:name="_Toc51951292"/>
      <w:bookmarkStart w:id="2018" w:name="_Toc59209069"/>
      <w:bookmarkStart w:id="2019" w:name="_Toc75734908"/>
      <w:bookmarkStart w:id="2020" w:name="_Toc178268976"/>
      <w:bookmarkEnd w:id="2014"/>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2015"/>
      <w:bookmarkEnd w:id="2016"/>
      <w:bookmarkEnd w:id="2017"/>
      <w:bookmarkEnd w:id="2018"/>
      <w:bookmarkEnd w:id="2019"/>
      <w:bookmarkEnd w:id="2020"/>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2021" w:name="_CR7_3_19"/>
      <w:bookmarkStart w:id="2022" w:name="_Toc45282357"/>
      <w:bookmarkStart w:id="2023" w:name="_Toc45882743"/>
      <w:bookmarkStart w:id="2024" w:name="_Toc51951293"/>
      <w:bookmarkStart w:id="2025" w:name="_Toc59209070"/>
      <w:bookmarkStart w:id="2026" w:name="_Toc75734909"/>
      <w:bookmarkStart w:id="2027" w:name="_Toc178268977"/>
      <w:bookmarkEnd w:id="2021"/>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2022"/>
      <w:bookmarkEnd w:id="2023"/>
      <w:bookmarkEnd w:id="2024"/>
      <w:bookmarkEnd w:id="2025"/>
      <w:bookmarkEnd w:id="2026"/>
      <w:bookmarkEnd w:id="2027"/>
    </w:p>
    <w:p w14:paraId="7768E9F3" w14:textId="77777777" w:rsidR="008E33F7" w:rsidRDefault="008E33F7" w:rsidP="00CC0F60">
      <w:pPr>
        <w:pStyle w:val="Heading4"/>
      </w:pPr>
      <w:bookmarkStart w:id="2028" w:name="_CR7_3_19_1"/>
      <w:bookmarkStart w:id="2029" w:name="_Toc45282358"/>
      <w:bookmarkStart w:id="2030" w:name="_Toc45882744"/>
      <w:bookmarkStart w:id="2031" w:name="_Toc51951294"/>
      <w:bookmarkStart w:id="2032" w:name="_Toc59209071"/>
      <w:bookmarkStart w:id="2033" w:name="_Toc75734910"/>
      <w:bookmarkStart w:id="2034" w:name="_Toc178268978"/>
      <w:bookmarkEnd w:id="2028"/>
      <w:r>
        <w:rPr>
          <w:rFonts w:hint="eastAsia"/>
          <w:lang w:val="en-US" w:eastAsia="zh-CN"/>
        </w:rPr>
        <w:t>7.3.19</w:t>
      </w:r>
      <w:r>
        <w:rPr>
          <w:lang w:val="en-US" w:eastAsia="zh-CN"/>
        </w:rPr>
        <w:t>.1</w:t>
      </w:r>
      <w:r>
        <w:tab/>
        <w:t>Message definition</w:t>
      </w:r>
      <w:bookmarkEnd w:id="2029"/>
      <w:bookmarkEnd w:id="2030"/>
      <w:bookmarkEnd w:id="2031"/>
      <w:bookmarkEnd w:id="2032"/>
      <w:bookmarkEnd w:id="2033"/>
      <w:bookmarkEnd w:id="2034"/>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bookmarkStart w:id="2035" w:name="_CRTable7_3_19_1_1"/>
      <w:r>
        <w:t>Table </w:t>
      </w:r>
      <w:bookmarkEnd w:id="2035"/>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2036" w:name="_Toc45282359"/>
      <w:bookmarkStart w:id="2037" w:name="_Toc45882745"/>
    </w:p>
    <w:p w14:paraId="58DB0374" w14:textId="77777777" w:rsidR="008E33F7" w:rsidRDefault="008E33F7" w:rsidP="00CC0F60">
      <w:pPr>
        <w:pStyle w:val="Heading4"/>
      </w:pPr>
      <w:bookmarkStart w:id="2038" w:name="_CR7_3_19_2"/>
      <w:bookmarkStart w:id="2039" w:name="_Toc51951295"/>
      <w:bookmarkStart w:id="2040" w:name="_Toc59209072"/>
      <w:bookmarkStart w:id="2041" w:name="_Toc75734911"/>
      <w:bookmarkStart w:id="2042" w:name="_Toc178268979"/>
      <w:bookmarkEnd w:id="2038"/>
      <w:r>
        <w:rPr>
          <w:rFonts w:eastAsia="SimSun" w:hint="eastAsia"/>
          <w:lang w:val="en-US" w:eastAsia="zh-CN"/>
        </w:rPr>
        <w:t>7.3.19</w:t>
      </w:r>
      <w:r>
        <w:t>.</w:t>
      </w:r>
      <w:r>
        <w:rPr>
          <w:rFonts w:hint="eastAsia"/>
          <w:lang w:eastAsia="zh-CN"/>
        </w:rPr>
        <w:t>2</w:t>
      </w:r>
      <w:r>
        <w:tab/>
      </w:r>
      <w:r w:rsidRPr="00CC7033">
        <w:rPr>
          <w:lang w:eastAsia="zh-CN"/>
        </w:rPr>
        <w:t>Target user info</w:t>
      </w:r>
      <w:bookmarkEnd w:id="2036"/>
      <w:bookmarkEnd w:id="2037"/>
      <w:bookmarkEnd w:id="2039"/>
      <w:bookmarkEnd w:id="2040"/>
      <w:bookmarkEnd w:id="2041"/>
      <w:bookmarkEnd w:id="2042"/>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2043" w:name="_CR7_3_19_3"/>
      <w:bookmarkStart w:id="2044" w:name="_Toc45282361"/>
      <w:bookmarkStart w:id="2045" w:name="_Toc45882747"/>
      <w:bookmarkStart w:id="2046" w:name="_Toc51951296"/>
      <w:bookmarkStart w:id="2047" w:name="_Toc59209073"/>
      <w:bookmarkStart w:id="2048" w:name="_Toc75734912"/>
      <w:bookmarkStart w:id="2049" w:name="_Toc178268980"/>
      <w:bookmarkEnd w:id="2043"/>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2044"/>
      <w:bookmarkEnd w:id="2045"/>
      <w:bookmarkEnd w:id="2046"/>
      <w:bookmarkEnd w:id="2047"/>
      <w:bookmarkEnd w:id="2048"/>
      <w:bookmarkEnd w:id="2049"/>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2050" w:name="_CR7_3_19_4"/>
      <w:bookmarkStart w:id="2051" w:name="_Toc45282362"/>
      <w:bookmarkStart w:id="2052" w:name="_Toc45882748"/>
      <w:bookmarkStart w:id="2053" w:name="_Toc51951297"/>
      <w:bookmarkStart w:id="2054" w:name="_Toc59209074"/>
      <w:bookmarkStart w:id="2055" w:name="_Toc75734913"/>
      <w:bookmarkStart w:id="2056" w:name="_Toc178268981"/>
      <w:bookmarkEnd w:id="2050"/>
      <w:r>
        <w:rPr>
          <w:rFonts w:eastAsia="SimSun" w:hint="eastAsia"/>
          <w:lang w:val="en-US" w:eastAsia="zh-CN"/>
        </w:rPr>
        <w:t>7.3.19</w:t>
      </w:r>
      <w:r>
        <w:t>.4</w:t>
      </w:r>
      <w:r w:rsidRPr="00E57118">
        <w:tab/>
      </w:r>
      <w:r w:rsidRPr="006C446C">
        <w:t>Source user info</w:t>
      </w:r>
      <w:bookmarkEnd w:id="2051"/>
      <w:bookmarkEnd w:id="2052"/>
      <w:bookmarkEnd w:id="2053"/>
      <w:bookmarkEnd w:id="2054"/>
      <w:bookmarkEnd w:id="2055"/>
      <w:bookmarkEnd w:id="2056"/>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2057" w:name="_CR7_3_19_5"/>
      <w:bookmarkStart w:id="2058" w:name="_Toc45282363"/>
      <w:bookmarkStart w:id="2059" w:name="_Toc45882749"/>
      <w:bookmarkStart w:id="2060" w:name="_Toc51951298"/>
      <w:bookmarkStart w:id="2061" w:name="_Toc59209075"/>
      <w:bookmarkStart w:id="2062" w:name="_Toc75734914"/>
      <w:bookmarkStart w:id="2063" w:name="_Toc178268982"/>
      <w:bookmarkEnd w:id="2057"/>
      <w:r>
        <w:rPr>
          <w:rFonts w:eastAsia="SimSun" w:hint="eastAsia"/>
          <w:lang w:val="en-US" w:eastAsia="zh-CN"/>
        </w:rPr>
        <w:t>7.3.19</w:t>
      </w:r>
      <w:r>
        <w:t>.5</w:t>
      </w:r>
      <w:r w:rsidRPr="00E57118">
        <w:tab/>
      </w:r>
      <w:r w:rsidRPr="006C446C">
        <w:t>Source link local IPv6 address</w:t>
      </w:r>
      <w:bookmarkEnd w:id="2058"/>
      <w:bookmarkEnd w:id="2059"/>
      <w:bookmarkEnd w:id="2060"/>
      <w:bookmarkEnd w:id="2061"/>
      <w:bookmarkEnd w:id="2062"/>
      <w:bookmarkEnd w:id="2063"/>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2064" w:name="_CR7_3_20"/>
      <w:bookmarkStart w:id="2065" w:name="_Toc45282364"/>
      <w:bookmarkStart w:id="2066" w:name="_Toc45882750"/>
      <w:bookmarkStart w:id="2067" w:name="_Toc51951299"/>
      <w:bookmarkStart w:id="2068" w:name="_Toc59209076"/>
      <w:bookmarkStart w:id="2069" w:name="_Toc75734915"/>
      <w:bookmarkStart w:id="2070" w:name="_Toc178268983"/>
      <w:bookmarkEnd w:id="2064"/>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2065"/>
      <w:bookmarkEnd w:id="2066"/>
      <w:bookmarkEnd w:id="2067"/>
      <w:bookmarkEnd w:id="2068"/>
      <w:bookmarkEnd w:id="2069"/>
      <w:bookmarkEnd w:id="2070"/>
    </w:p>
    <w:p w14:paraId="1FC90C69" w14:textId="77777777" w:rsidR="008E33F7" w:rsidRDefault="008E33F7" w:rsidP="00CC0F60">
      <w:pPr>
        <w:pStyle w:val="Heading4"/>
      </w:pPr>
      <w:bookmarkStart w:id="2071" w:name="_CR7_3_20_1"/>
      <w:bookmarkStart w:id="2072" w:name="_Toc45282365"/>
      <w:bookmarkStart w:id="2073" w:name="_Toc45882751"/>
      <w:bookmarkStart w:id="2074" w:name="_Toc51951300"/>
      <w:bookmarkStart w:id="2075" w:name="_Toc59209077"/>
      <w:bookmarkStart w:id="2076" w:name="_Toc75734916"/>
      <w:bookmarkStart w:id="2077" w:name="_Toc178268984"/>
      <w:bookmarkEnd w:id="2071"/>
      <w:r>
        <w:rPr>
          <w:rFonts w:hint="eastAsia"/>
          <w:lang w:val="en-US" w:eastAsia="zh-CN"/>
        </w:rPr>
        <w:t>7.3.20</w:t>
      </w:r>
      <w:r>
        <w:rPr>
          <w:lang w:val="en-US" w:eastAsia="zh-CN"/>
        </w:rPr>
        <w:t>.1</w:t>
      </w:r>
      <w:r>
        <w:tab/>
        <w:t>Message definition</w:t>
      </w:r>
      <w:bookmarkEnd w:id="2072"/>
      <w:bookmarkEnd w:id="2073"/>
      <w:bookmarkEnd w:id="2074"/>
      <w:bookmarkEnd w:id="2075"/>
      <w:bookmarkEnd w:id="2076"/>
      <w:bookmarkEnd w:id="2077"/>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bookmarkStart w:id="2078" w:name="_CRTable7_3_20_1_1"/>
      <w:r>
        <w:t>Table </w:t>
      </w:r>
      <w:bookmarkEnd w:id="2078"/>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2079" w:name="_Toc45282366"/>
      <w:bookmarkStart w:id="2080" w:name="_Toc45882752"/>
    </w:p>
    <w:p w14:paraId="28D828F2" w14:textId="77777777" w:rsidR="008E33F7" w:rsidRPr="003D582A" w:rsidRDefault="008E33F7" w:rsidP="00CC0F60">
      <w:pPr>
        <w:pStyle w:val="Heading4"/>
      </w:pPr>
      <w:bookmarkStart w:id="2081" w:name="_CR7_3_20_2"/>
      <w:bookmarkStart w:id="2082" w:name="_Toc45282367"/>
      <w:bookmarkStart w:id="2083" w:name="_Toc45882753"/>
      <w:bookmarkStart w:id="2084" w:name="_Toc51951301"/>
      <w:bookmarkStart w:id="2085" w:name="_Toc59209078"/>
      <w:bookmarkStart w:id="2086" w:name="_Toc75734917"/>
      <w:bookmarkStart w:id="2087" w:name="_Toc178268985"/>
      <w:bookmarkEnd w:id="2079"/>
      <w:bookmarkEnd w:id="2080"/>
      <w:bookmarkEnd w:id="2081"/>
      <w:r>
        <w:rPr>
          <w:rFonts w:eastAsia="SimSun"/>
          <w:lang w:val="en-US" w:eastAsia="zh-CN"/>
        </w:rPr>
        <w:t>7.3.20</w:t>
      </w:r>
      <w:r w:rsidRPr="003D582A">
        <w:t>.</w:t>
      </w:r>
      <w:r>
        <w:rPr>
          <w:lang w:eastAsia="zh-CN"/>
        </w:rPr>
        <w:t>2</w:t>
      </w:r>
      <w:r w:rsidRPr="003D582A">
        <w:tab/>
      </w:r>
      <w:r w:rsidRPr="003D582A">
        <w:rPr>
          <w:lang w:eastAsia="zh-CN"/>
        </w:rPr>
        <w:t>Target user info</w:t>
      </w:r>
      <w:bookmarkEnd w:id="2082"/>
      <w:bookmarkEnd w:id="2083"/>
      <w:bookmarkEnd w:id="2084"/>
      <w:bookmarkEnd w:id="2085"/>
      <w:bookmarkEnd w:id="2086"/>
      <w:bookmarkEnd w:id="2087"/>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2088" w:name="_CR7_3_20_3"/>
      <w:bookmarkStart w:id="2089" w:name="_Toc45282368"/>
      <w:bookmarkStart w:id="2090" w:name="_Toc45882754"/>
      <w:bookmarkStart w:id="2091" w:name="_Toc51951302"/>
      <w:bookmarkStart w:id="2092" w:name="_Toc59209079"/>
      <w:bookmarkStart w:id="2093" w:name="_Toc75734918"/>
      <w:bookmarkStart w:id="2094" w:name="_Toc178268986"/>
      <w:bookmarkEnd w:id="2088"/>
      <w:r>
        <w:rPr>
          <w:rFonts w:eastAsia="SimSun"/>
          <w:lang w:val="en-US" w:eastAsia="zh-CN"/>
        </w:rPr>
        <w:t>7.3.20</w:t>
      </w:r>
      <w:r w:rsidRPr="003D582A">
        <w:t>.</w:t>
      </w:r>
      <w:r>
        <w:t>3</w:t>
      </w:r>
      <w:r w:rsidRPr="003D582A">
        <w:tab/>
      </w:r>
      <w:r w:rsidRPr="003D582A">
        <w:rPr>
          <w:lang w:eastAsia="zh-CN"/>
        </w:rPr>
        <w:t>Target link local IPv6 address</w:t>
      </w:r>
      <w:bookmarkEnd w:id="2089"/>
      <w:bookmarkEnd w:id="2090"/>
      <w:bookmarkEnd w:id="2091"/>
      <w:bookmarkEnd w:id="2092"/>
      <w:bookmarkEnd w:id="2093"/>
      <w:bookmarkEnd w:id="2094"/>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2095" w:name="_CR7_3_21"/>
      <w:bookmarkStart w:id="2096" w:name="_Toc45282369"/>
      <w:bookmarkStart w:id="2097" w:name="_Toc45882755"/>
      <w:bookmarkStart w:id="2098" w:name="_Toc51951303"/>
      <w:bookmarkStart w:id="2099" w:name="_Toc59209080"/>
      <w:bookmarkStart w:id="2100" w:name="_Toc75734919"/>
      <w:bookmarkStart w:id="2101" w:name="_Toc178268987"/>
      <w:bookmarkEnd w:id="2095"/>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2096"/>
      <w:bookmarkEnd w:id="2097"/>
      <w:bookmarkEnd w:id="2098"/>
      <w:bookmarkEnd w:id="2099"/>
      <w:bookmarkEnd w:id="2100"/>
      <w:bookmarkEnd w:id="2101"/>
    </w:p>
    <w:p w14:paraId="30685C75" w14:textId="77777777" w:rsidR="008E33F7" w:rsidRDefault="008E33F7" w:rsidP="00CC0F60">
      <w:pPr>
        <w:pStyle w:val="Heading4"/>
      </w:pPr>
      <w:bookmarkStart w:id="2102" w:name="_CR7_3_21_1"/>
      <w:bookmarkStart w:id="2103" w:name="_Toc45282370"/>
      <w:bookmarkStart w:id="2104" w:name="_Toc45882756"/>
      <w:bookmarkStart w:id="2105" w:name="_Toc51951304"/>
      <w:bookmarkStart w:id="2106" w:name="_Toc59209081"/>
      <w:bookmarkStart w:id="2107" w:name="_Toc75734920"/>
      <w:bookmarkStart w:id="2108" w:name="_Toc178268988"/>
      <w:bookmarkEnd w:id="2102"/>
      <w:r>
        <w:rPr>
          <w:rFonts w:hint="eastAsia"/>
          <w:lang w:val="en-US" w:eastAsia="zh-CN"/>
        </w:rPr>
        <w:t>7.3.21</w:t>
      </w:r>
      <w:r>
        <w:rPr>
          <w:lang w:val="en-US" w:eastAsia="zh-CN"/>
        </w:rPr>
        <w:t>.1</w:t>
      </w:r>
      <w:r>
        <w:tab/>
        <w:t>Message definition</w:t>
      </w:r>
      <w:bookmarkEnd w:id="2103"/>
      <w:bookmarkEnd w:id="2104"/>
      <w:bookmarkEnd w:id="2105"/>
      <w:bookmarkEnd w:id="2106"/>
      <w:bookmarkEnd w:id="2107"/>
      <w:bookmarkEnd w:id="2108"/>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bookmarkStart w:id="2109" w:name="_CRTable7_3_21_1_1"/>
      <w:r>
        <w:lastRenderedPageBreak/>
        <w:t>Table </w:t>
      </w:r>
      <w:bookmarkEnd w:id="2109"/>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2110" w:name="_CR7_3_22"/>
      <w:bookmarkStart w:id="2111" w:name="_Toc45282371"/>
      <w:bookmarkStart w:id="2112" w:name="_Toc45882757"/>
      <w:bookmarkStart w:id="2113" w:name="_Toc51951305"/>
      <w:bookmarkStart w:id="2114" w:name="_Toc59209082"/>
      <w:bookmarkStart w:id="2115" w:name="_Toc75734921"/>
      <w:bookmarkStart w:id="2116" w:name="_Toc178268989"/>
      <w:bookmarkEnd w:id="2110"/>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2111"/>
      <w:bookmarkEnd w:id="2112"/>
      <w:bookmarkEnd w:id="2113"/>
      <w:bookmarkEnd w:id="2114"/>
      <w:bookmarkEnd w:id="2115"/>
      <w:bookmarkEnd w:id="2116"/>
    </w:p>
    <w:p w14:paraId="5C874BB1" w14:textId="77777777" w:rsidR="008E33F7" w:rsidRDefault="008E33F7" w:rsidP="00CC0F60">
      <w:pPr>
        <w:pStyle w:val="Heading4"/>
      </w:pPr>
      <w:bookmarkStart w:id="2117" w:name="_CR7_3_22_1"/>
      <w:bookmarkStart w:id="2118" w:name="_Toc45282372"/>
      <w:bookmarkStart w:id="2119" w:name="_Toc45882758"/>
      <w:bookmarkStart w:id="2120" w:name="_Toc51951306"/>
      <w:bookmarkStart w:id="2121" w:name="_Toc59209083"/>
      <w:bookmarkStart w:id="2122" w:name="_Toc75734922"/>
      <w:bookmarkStart w:id="2123" w:name="_Toc178268990"/>
      <w:bookmarkEnd w:id="2117"/>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2118"/>
      <w:bookmarkEnd w:id="2119"/>
      <w:bookmarkEnd w:id="2120"/>
      <w:bookmarkEnd w:id="2121"/>
      <w:bookmarkEnd w:id="2122"/>
      <w:bookmarkEnd w:id="2123"/>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bookmarkStart w:id="2124" w:name="_CRTable7_3_22_1_1"/>
      <w:r>
        <w:t>Table </w:t>
      </w:r>
      <w:bookmarkEnd w:id="2124"/>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2125" w:name="_CR7_3_23"/>
      <w:bookmarkStart w:id="2126" w:name="_Toc51951307"/>
      <w:bookmarkStart w:id="2127" w:name="_Toc59209084"/>
      <w:bookmarkStart w:id="2128" w:name="_Toc75734923"/>
      <w:bookmarkStart w:id="2129" w:name="_Toc45282373"/>
      <w:bookmarkStart w:id="2130" w:name="_Toc45882759"/>
      <w:bookmarkStart w:id="2131" w:name="_Toc178268991"/>
      <w:bookmarkEnd w:id="2125"/>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2126"/>
      <w:bookmarkEnd w:id="2127"/>
      <w:bookmarkEnd w:id="2128"/>
      <w:bookmarkEnd w:id="2131"/>
    </w:p>
    <w:p w14:paraId="320309F0" w14:textId="77777777" w:rsidR="008E33F7" w:rsidRDefault="008E33F7" w:rsidP="00CC0F60">
      <w:pPr>
        <w:pStyle w:val="Heading4"/>
      </w:pPr>
      <w:bookmarkStart w:id="2132" w:name="_CR7_3_23_1"/>
      <w:bookmarkStart w:id="2133" w:name="_Toc51951308"/>
      <w:bookmarkStart w:id="2134" w:name="_Toc59209085"/>
      <w:bookmarkStart w:id="2135" w:name="_Toc75734924"/>
      <w:bookmarkStart w:id="2136" w:name="_Toc178268992"/>
      <w:bookmarkEnd w:id="2132"/>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2133"/>
      <w:bookmarkEnd w:id="2134"/>
      <w:bookmarkEnd w:id="2135"/>
      <w:bookmarkEnd w:id="2136"/>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bookmarkStart w:id="2137" w:name="_CRTable7_3_23_1_1"/>
      <w:r>
        <w:t>Table </w:t>
      </w:r>
      <w:bookmarkEnd w:id="2137"/>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2138" w:name="_CR7_3_24"/>
      <w:bookmarkStart w:id="2139" w:name="_Toc75734925"/>
      <w:bookmarkStart w:id="2140" w:name="_Toc51951309"/>
      <w:bookmarkStart w:id="2141" w:name="_Toc59209086"/>
      <w:bookmarkStart w:id="2142" w:name="_Toc178268993"/>
      <w:bookmarkEnd w:id="2138"/>
      <w:r w:rsidRPr="004B765A">
        <w:rPr>
          <w:rFonts w:eastAsia="SimSun"/>
          <w:lang w:val="en-US" w:eastAsia="zh-CN"/>
        </w:rPr>
        <w:lastRenderedPageBreak/>
        <w:t>7.3.24</w:t>
      </w:r>
      <w:r w:rsidRPr="004B765A">
        <w:rPr>
          <w:rFonts w:eastAsia="SimSun"/>
          <w:lang w:val="en-US" w:eastAsia="zh-CN"/>
        </w:rPr>
        <w:tab/>
        <w:t>Direct link authentication failure</w:t>
      </w:r>
      <w:bookmarkEnd w:id="2139"/>
      <w:bookmarkEnd w:id="2142"/>
    </w:p>
    <w:p w14:paraId="76372F8B" w14:textId="77777777" w:rsidR="008E33F7" w:rsidRPr="004B765A" w:rsidRDefault="008E33F7" w:rsidP="00CC0F60">
      <w:pPr>
        <w:pStyle w:val="Heading4"/>
        <w:rPr>
          <w:rFonts w:eastAsia="SimSun"/>
          <w:lang w:val="en-US" w:eastAsia="zh-CN"/>
        </w:rPr>
      </w:pPr>
      <w:bookmarkStart w:id="2143" w:name="_CR7_3_24_1"/>
      <w:bookmarkStart w:id="2144" w:name="_Toc75734926"/>
      <w:bookmarkStart w:id="2145" w:name="_Toc178268994"/>
      <w:bookmarkEnd w:id="2143"/>
      <w:r w:rsidRPr="004B765A">
        <w:rPr>
          <w:rFonts w:eastAsia="SimSun"/>
          <w:lang w:val="en-US" w:eastAsia="zh-CN"/>
        </w:rPr>
        <w:t>7.3.24.1</w:t>
      </w:r>
      <w:r w:rsidRPr="004B765A">
        <w:rPr>
          <w:rFonts w:eastAsia="SimSun"/>
          <w:lang w:val="en-US" w:eastAsia="zh-CN"/>
        </w:rPr>
        <w:tab/>
        <w:t>Message definition</w:t>
      </w:r>
      <w:bookmarkEnd w:id="2144"/>
      <w:bookmarkEnd w:id="2145"/>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bookmarkStart w:id="2146" w:name="_CRTable7_3_24_1_1"/>
      <w:r w:rsidRPr="0002507B">
        <w:t>Table </w:t>
      </w:r>
      <w:bookmarkEnd w:id="2146"/>
      <w:r w:rsidRPr="0002507B">
        <w:t>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2147" w:name="_MCCTEMPBM_CRPT07900013___7"/>
            <w:bookmarkEnd w:id="2147"/>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2148" w:name="_MCCTEMPBM_CRPT07900014___7"/>
            <w:bookmarkEnd w:id="2148"/>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2149" w:name="_MCCTEMPBM_CRPT07900015___7"/>
            <w:r w:rsidRPr="00280574">
              <w:rPr>
                <w:rFonts w:ascii="Arial" w:hAnsi="Arial"/>
                <w:sz w:val="18"/>
              </w:rPr>
              <w:t>74</w:t>
            </w:r>
            <w:bookmarkEnd w:id="2149"/>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2150" w:name="_CR7_3_24_2"/>
      <w:bookmarkStart w:id="2151" w:name="_Toc59208725"/>
      <w:bookmarkStart w:id="2152" w:name="_Toc75734927"/>
      <w:bookmarkStart w:id="2153" w:name="_Toc178268995"/>
      <w:bookmarkEnd w:id="2150"/>
      <w:r w:rsidRPr="004B765A">
        <w:rPr>
          <w:rFonts w:eastAsia="SimSun"/>
          <w:lang w:val="en-US" w:eastAsia="zh-CN"/>
        </w:rPr>
        <w:t>7.3.24.2</w:t>
      </w:r>
      <w:r w:rsidRPr="004B765A">
        <w:rPr>
          <w:rFonts w:eastAsia="SimSun"/>
          <w:lang w:val="en-US" w:eastAsia="zh-CN"/>
        </w:rPr>
        <w:tab/>
      </w:r>
      <w:bookmarkEnd w:id="2151"/>
      <w:r w:rsidRPr="004B765A">
        <w:rPr>
          <w:rFonts w:eastAsia="SimSun"/>
          <w:lang w:val="en-US" w:eastAsia="zh-CN"/>
        </w:rPr>
        <w:t>Key establishment information container</w:t>
      </w:r>
      <w:bookmarkEnd w:id="2152"/>
      <w:bookmarkEnd w:id="2153"/>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2154" w:name="_CR8"/>
      <w:bookmarkStart w:id="2155" w:name="_Toc75734928"/>
      <w:bookmarkStart w:id="2156" w:name="_Toc178268996"/>
      <w:bookmarkEnd w:id="2154"/>
      <w:r>
        <w:t>8</w:t>
      </w:r>
      <w:r w:rsidRPr="00913BB3">
        <w:tab/>
        <w:t>Information elements coding</w:t>
      </w:r>
      <w:bookmarkEnd w:id="1541"/>
      <w:bookmarkEnd w:id="1649"/>
      <w:bookmarkEnd w:id="1935"/>
      <w:bookmarkEnd w:id="1936"/>
      <w:bookmarkEnd w:id="2129"/>
      <w:bookmarkEnd w:id="2130"/>
      <w:bookmarkEnd w:id="2140"/>
      <w:bookmarkEnd w:id="2141"/>
      <w:bookmarkEnd w:id="2155"/>
      <w:bookmarkEnd w:id="2156"/>
    </w:p>
    <w:p w14:paraId="7F14E31F" w14:textId="77777777" w:rsidR="008E33F7" w:rsidRDefault="008E33F7" w:rsidP="00CC0F60">
      <w:pPr>
        <w:pStyle w:val="Heading2"/>
        <w:rPr>
          <w:noProof/>
        </w:rPr>
      </w:pPr>
      <w:bookmarkStart w:id="2157" w:name="_CR8_1"/>
      <w:bookmarkStart w:id="2158" w:name="_Toc525231389"/>
      <w:bookmarkStart w:id="2159" w:name="_Toc25070716"/>
      <w:bookmarkStart w:id="2160" w:name="_Toc34388707"/>
      <w:bookmarkStart w:id="2161" w:name="_Toc34404478"/>
      <w:bookmarkStart w:id="2162" w:name="_Toc45282374"/>
      <w:bookmarkStart w:id="2163" w:name="_Toc45882760"/>
      <w:bookmarkStart w:id="2164" w:name="_Toc51951310"/>
      <w:bookmarkStart w:id="2165" w:name="_Toc59209087"/>
      <w:bookmarkStart w:id="2166" w:name="_Toc75734929"/>
      <w:bookmarkStart w:id="2167" w:name="_Toc20233289"/>
      <w:bookmarkStart w:id="2168" w:name="_Toc178268997"/>
      <w:bookmarkEnd w:id="2157"/>
      <w:r>
        <w:rPr>
          <w:noProof/>
        </w:rPr>
        <w:t>8.1</w:t>
      </w:r>
      <w:r>
        <w:rPr>
          <w:noProof/>
        </w:rPr>
        <w:tab/>
      </w:r>
      <w:r w:rsidRPr="00400F1D">
        <w:rPr>
          <w:noProof/>
        </w:rPr>
        <w:t>Overview</w:t>
      </w:r>
      <w:bookmarkEnd w:id="2158"/>
      <w:bookmarkEnd w:id="2159"/>
      <w:bookmarkEnd w:id="2160"/>
      <w:bookmarkEnd w:id="2161"/>
      <w:bookmarkEnd w:id="2162"/>
      <w:bookmarkEnd w:id="2163"/>
      <w:bookmarkEnd w:id="2164"/>
      <w:bookmarkEnd w:id="2165"/>
      <w:bookmarkEnd w:id="2166"/>
      <w:bookmarkEnd w:id="2168"/>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2169" w:name="_CR8_2"/>
      <w:bookmarkStart w:id="2170" w:name="_Toc525231390"/>
      <w:bookmarkStart w:id="2171" w:name="_Toc25070717"/>
      <w:bookmarkStart w:id="2172" w:name="_Toc34388708"/>
      <w:bookmarkStart w:id="2173" w:name="_Toc34404479"/>
      <w:bookmarkStart w:id="2174" w:name="_Toc45282375"/>
      <w:bookmarkStart w:id="2175" w:name="_Toc45882761"/>
      <w:bookmarkStart w:id="2176" w:name="_Toc51951311"/>
      <w:bookmarkStart w:id="2177" w:name="_Toc59209088"/>
      <w:bookmarkStart w:id="2178" w:name="_Toc75734930"/>
      <w:bookmarkStart w:id="2179" w:name="_Toc178268998"/>
      <w:bookmarkEnd w:id="2169"/>
      <w:r>
        <w:rPr>
          <w:noProof/>
          <w:lang w:val="en-US" w:eastAsia="zh-CN"/>
        </w:rPr>
        <w:t>8.2</w:t>
      </w:r>
      <w:r>
        <w:rPr>
          <w:noProof/>
          <w:lang w:val="en-US" w:eastAsia="zh-CN"/>
        </w:rPr>
        <w:tab/>
        <w:t>General</w:t>
      </w:r>
      <w:bookmarkEnd w:id="2170"/>
      <w:bookmarkEnd w:id="2171"/>
      <w:bookmarkEnd w:id="2172"/>
      <w:bookmarkEnd w:id="2173"/>
      <w:bookmarkEnd w:id="2174"/>
      <w:bookmarkEnd w:id="2175"/>
      <w:bookmarkEnd w:id="2176"/>
      <w:bookmarkEnd w:id="2177"/>
      <w:bookmarkEnd w:id="2178"/>
      <w:bookmarkEnd w:id="2179"/>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2180" w:name="_CR8_3"/>
      <w:bookmarkStart w:id="2181" w:name="_Toc25070718"/>
      <w:bookmarkStart w:id="2182" w:name="_Toc34388709"/>
      <w:bookmarkStart w:id="2183" w:name="_Toc34404480"/>
      <w:bookmarkStart w:id="2184" w:name="_Toc45282376"/>
      <w:bookmarkStart w:id="2185" w:name="_Toc45882762"/>
      <w:bookmarkStart w:id="2186" w:name="_Toc51951312"/>
      <w:bookmarkStart w:id="2187" w:name="_Toc59209089"/>
      <w:bookmarkStart w:id="2188" w:name="_Toc75734931"/>
      <w:bookmarkStart w:id="2189" w:name="_Toc178268999"/>
      <w:bookmarkEnd w:id="2180"/>
      <w:r>
        <w:t>8.3</w:t>
      </w:r>
      <w:r>
        <w:tab/>
        <w:t>P</w:t>
      </w:r>
      <w:r>
        <w:rPr>
          <w:noProof/>
          <w:lang w:val="en-US"/>
        </w:rPr>
        <w:t>rovisioning</w:t>
      </w:r>
      <w:r>
        <w:t xml:space="preserve"> of parameters for V2X configuration</w:t>
      </w:r>
      <w:r w:rsidRPr="00C607F7">
        <w:t xml:space="preserve"> </w:t>
      </w:r>
      <w:r>
        <w:t>signalling information elements</w:t>
      </w:r>
      <w:bookmarkEnd w:id="2181"/>
      <w:bookmarkEnd w:id="2182"/>
      <w:bookmarkEnd w:id="2183"/>
      <w:bookmarkEnd w:id="2184"/>
      <w:bookmarkEnd w:id="2185"/>
      <w:bookmarkEnd w:id="2186"/>
      <w:bookmarkEnd w:id="2187"/>
      <w:bookmarkEnd w:id="2188"/>
      <w:bookmarkEnd w:id="2189"/>
    </w:p>
    <w:p w14:paraId="1F4067E6" w14:textId="77777777" w:rsidR="008E33F7" w:rsidRPr="00913BB3" w:rsidRDefault="008E33F7" w:rsidP="00CC0F60">
      <w:pPr>
        <w:pStyle w:val="Heading3"/>
      </w:pPr>
      <w:bookmarkStart w:id="2190" w:name="_CR8_3_1"/>
      <w:bookmarkStart w:id="2191" w:name="_Toc25070719"/>
      <w:bookmarkStart w:id="2192" w:name="_Toc34388710"/>
      <w:bookmarkStart w:id="2193" w:name="_Toc34404481"/>
      <w:bookmarkStart w:id="2194" w:name="_Toc45282377"/>
      <w:bookmarkStart w:id="2195" w:name="_Toc45882763"/>
      <w:bookmarkStart w:id="2196" w:name="_Toc51951313"/>
      <w:bookmarkStart w:id="2197" w:name="_Toc59209090"/>
      <w:bookmarkStart w:id="2198" w:name="_Toc75734932"/>
      <w:bookmarkStart w:id="2199" w:name="_Toc178269000"/>
      <w:bookmarkEnd w:id="2190"/>
      <w:r>
        <w:t>8.3</w:t>
      </w:r>
      <w:r w:rsidRPr="00913BB3">
        <w:t>.</w:t>
      </w:r>
      <w:r>
        <w:t>1</w:t>
      </w:r>
      <w:r w:rsidRPr="00913BB3">
        <w:tab/>
      </w:r>
      <w:r>
        <w:t xml:space="preserve">UPDS </w:t>
      </w:r>
      <w:r w:rsidRPr="00913BB3">
        <w:t>cause</w:t>
      </w:r>
      <w:bookmarkEnd w:id="2167"/>
      <w:bookmarkEnd w:id="2191"/>
      <w:bookmarkEnd w:id="2192"/>
      <w:bookmarkEnd w:id="2193"/>
      <w:bookmarkEnd w:id="2194"/>
      <w:bookmarkEnd w:id="2195"/>
      <w:bookmarkEnd w:id="2196"/>
      <w:bookmarkEnd w:id="2197"/>
      <w:bookmarkEnd w:id="2198"/>
      <w:bookmarkEnd w:id="2199"/>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bookmarkStart w:id="2200" w:name="_CRFigure8_3_1_1"/>
      <w:r w:rsidRPr="00913BB3">
        <w:rPr>
          <w:lang w:val="fr-FR"/>
        </w:rPr>
        <w:t>Figure </w:t>
      </w:r>
      <w:bookmarkEnd w:id="2200"/>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bookmarkStart w:id="2201" w:name="_CRTable8_3_1_1"/>
      <w:r w:rsidRPr="00913BB3">
        <w:rPr>
          <w:lang w:val="fr-FR"/>
        </w:rPr>
        <w:t>Table </w:t>
      </w:r>
      <w:bookmarkEnd w:id="2201"/>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2202" w:name="_PERM_MCCTEMPBM_CRPT07900016___5"/>
            <w:bookmarkEnd w:id="2202"/>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2203" w:name="_PERM_MCCTEMPBM_CRPT07900017___5"/>
            <w:bookmarkEnd w:id="2203"/>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2204" w:name="_PERM_MCCTEMPBM_CRPT07900018___5"/>
            <w:bookmarkEnd w:id="2204"/>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2205" w:name="_PERM_MCCTEMPBM_CRPT07900019___5"/>
            <w:bookmarkEnd w:id="2205"/>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2206" w:name="_PERM_MCCTEMPBM_CRPT07900020___5"/>
            <w:bookmarkEnd w:id="2206"/>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2207" w:name="_PERM_MCCTEMPBM_CRPT07900021___5"/>
            <w:bookmarkEnd w:id="2207"/>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2208" w:name="_PERM_MCCTEMPBM_CRPT07900022___5"/>
            <w:bookmarkEnd w:id="2208"/>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2209" w:name="_PERM_MCCTEMPBM_CRPT07900023___5"/>
            <w:bookmarkEnd w:id="2209"/>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2210" w:name="_PERM_MCCTEMPBM_CRPT07900024___5"/>
            <w:bookmarkEnd w:id="2210"/>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2211" w:name="_PERM_MCCTEMPBM_CRPT07900025___5"/>
            <w:bookmarkEnd w:id="2211"/>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2212" w:name="_CR8_3_2"/>
      <w:bookmarkStart w:id="2213" w:name="_Toc20233365"/>
      <w:bookmarkStart w:id="2214" w:name="_Toc25070720"/>
      <w:bookmarkStart w:id="2215" w:name="_Toc34388711"/>
      <w:bookmarkStart w:id="2216" w:name="_Toc34404482"/>
      <w:bookmarkStart w:id="2217" w:name="_Toc45282378"/>
      <w:bookmarkStart w:id="2218" w:name="_Toc45882764"/>
      <w:bookmarkStart w:id="2219" w:name="_Toc51951314"/>
      <w:bookmarkStart w:id="2220" w:name="_Toc59209091"/>
      <w:bookmarkStart w:id="2221" w:name="_Toc75734933"/>
      <w:bookmarkStart w:id="2222" w:name="_Toc178269001"/>
      <w:bookmarkEnd w:id="2212"/>
      <w:r>
        <w:t>8.3</w:t>
      </w:r>
      <w:r w:rsidRPr="00913BB3">
        <w:t>.</w:t>
      </w:r>
      <w:r>
        <w:t>2</w:t>
      </w:r>
      <w:r w:rsidRPr="00913BB3">
        <w:tab/>
      </w:r>
      <w:bookmarkEnd w:id="2213"/>
      <w:r>
        <w:t>Requested UE policies</w:t>
      </w:r>
      <w:bookmarkEnd w:id="2214"/>
      <w:bookmarkEnd w:id="2215"/>
      <w:bookmarkEnd w:id="2216"/>
      <w:bookmarkEnd w:id="2217"/>
      <w:bookmarkEnd w:id="2218"/>
      <w:bookmarkEnd w:id="2219"/>
      <w:bookmarkEnd w:id="2220"/>
      <w:bookmarkEnd w:id="2221"/>
      <w:bookmarkEnd w:id="2222"/>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6839F788"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rsidR="007D7D30">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6BE36E6" w14:textId="77777777" w:rsidR="008414FE" w:rsidRDefault="008414FE" w:rsidP="008414FE">
            <w:pPr>
              <w:pStyle w:val="TAC"/>
            </w:pPr>
            <w:r w:rsidRPr="00CC0C94">
              <w:t>0</w:t>
            </w:r>
          </w:p>
          <w:p w14:paraId="3E6F0A11" w14:textId="0AA7AD19" w:rsidR="008E33F7" w:rsidRPr="00CC0C94" w:rsidRDefault="008414FE" w:rsidP="008414FE">
            <w:pPr>
              <w:pStyle w:val="TAC"/>
            </w:pPr>
            <w:r>
              <w:t>Spare</w:t>
            </w:r>
            <w:r w:rsidDel="00A1427A">
              <w:t xml:space="preserve">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CDC0454" w14:textId="1F38FE2A" w:rsidR="008E33F7" w:rsidRPr="00CC0C94" w:rsidRDefault="001B4710" w:rsidP="008E33F7">
            <w:pPr>
              <w:pStyle w:val="TAC"/>
            </w:pPr>
            <w:r>
              <w:t>RSPI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80D8B6" w14:textId="18289043" w:rsidR="008E33F7" w:rsidRPr="00CC0C94" w:rsidRDefault="0099383B" w:rsidP="008E33F7">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A178E26" w14:textId="08FE80D9" w:rsidR="008E33F7" w:rsidRPr="00CC0C94" w:rsidRDefault="00AA670B" w:rsidP="008E33F7">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67CF3AF6" w14:textId="256D2629" w:rsidR="008E33F7" w:rsidRPr="00CC0C94" w:rsidRDefault="00787A30" w:rsidP="008E33F7">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233C4346" w14:textId="72A53CAB" w:rsidR="008E33F7" w:rsidRPr="00CC0C94" w:rsidRDefault="00BA0A81" w:rsidP="008E33F7">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0935D8F0" w14:textId="7465F1E3" w:rsidR="008E33F7" w:rsidRPr="00CC0C94" w:rsidRDefault="0005608D" w:rsidP="008E33F7">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r w:rsidR="002D2D33" w:rsidRPr="00CC0C94" w14:paraId="16E0A954" w14:textId="3F8D3E52"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5CA9FD4C" w14:textId="12CBFF34" w:rsidR="002D2D33" w:rsidRDefault="002D2D33" w:rsidP="002D2D33">
            <w:pPr>
              <w:pStyle w:val="TAC"/>
            </w:pPr>
            <w:r w:rsidRPr="00CC0C94">
              <w:t>0</w:t>
            </w:r>
          </w:p>
          <w:p w14:paraId="0B766758" w14:textId="1D7D847E" w:rsidR="002D2D33" w:rsidRPr="00CC0C94"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25D02E1" w14:textId="7471A520" w:rsidR="002D2D33" w:rsidRDefault="002D2D33" w:rsidP="002D2D33">
            <w:pPr>
              <w:pStyle w:val="TAC"/>
            </w:pPr>
            <w:r w:rsidRPr="00CC0C94">
              <w:t>0</w:t>
            </w:r>
          </w:p>
          <w:p w14:paraId="58675C15" w14:textId="0204F775" w:rsidR="002D2D33" w:rsidRPr="00CC0C94"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A768BD" w14:textId="7D3ED530" w:rsidR="002D2D33" w:rsidRDefault="002D2D33" w:rsidP="002D2D33">
            <w:pPr>
              <w:pStyle w:val="TAC"/>
            </w:pPr>
            <w:r w:rsidRPr="00CC0C94">
              <w:t>0</w:t>
            </w:r>
          </w:p>
          <w:p w14:paraId="1044658D" w14:textId="14EFF3FC" w:rsidR="002D2D33" w:rsidRPr="00B64396"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7647A53" w14:textId="5E133B43" w:rsidR="002D2D33" w:rsidRDefault="002D2D33" w:rsidP="002D2D33">
            <w:pPr>
              <w:pStyle w:val="TAC"/>
            </w:pPr>
            <w:r w:rsidRPr="00CC0C94">
              <w:t>0</w:t>
            </w:r>
          </w:p>
          <w:p w14:paraId="2AF8967C" w14:textId="71B8E5C5" w:rsidR="002D2D33" w:rsidRPr="003F7CD6"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3A5A0724" w14:textId="77777777" w:rsidR="002D2D33" w:rsidRDefault="002D2D33" w:rsidP="002D2D33">
            <w:pPr>
              <w:pStyle w:val="TAC"/>
            </w:pPr>
            <w:r w:rsidRPr="00CC0C94">
              <w:t>0</w:t>
            </w:r>
          </w:p>
          <w:p w14:paraId="1DB1D8BC" w14:textId="687B45B5" w:rsidR="002D2D33" w:rsidRPr="003F7CD6"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32E573EA" w14:textId="77777777" w:rsidR="002D2D33" w:rsidRDefault="002D2D33" w:rsidP="002D2D33">
            <w:pPr>
              <w:pStyle w:val="TAC"/>
            </w:pPr>
            <w:r w:rsidRPr="00CC0C94">
              <w:t>0</w:t>
            </w:r>
          </w:p>
          <w:p w14:paraId="4AD454ED" w14:textId="5C2E1049" w:rsidR="002D2D33" w:rsidRPr="00026D83"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E87AB52" w14:textId="77777777" w:rsidR="002D2D33" w:rsidRDefault="002D2D33" w:rsidP="002D2D33">
            <w:pPr>
              <w:pStyle w:val="TAC"/>
            </w:pPr>
            <w:r w:rsidRPr="00CC0C94">
              <w:t>0</w:t>
            </w:r>
          </w:p>
          <w:p w14:paraId="4ECADD84" w14:textId="6E33B10F" w:rsidR="002D2D33"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5DEBB9A" w14:textId="77777777" w:rsidR="002D2D33" w:rsidRDefault="002D2D33" w:rsidP="002D2D33">
            <w:pPr>
              <w:pStyle w:val="TAC"/>
            </w:pPr>
            <w:r w:rsidRPr="00CC0C94">
              <w:t>0</w:t>
            </w:r>
          </w:p>
          <w:p w14:paraId="57A0ED7D" w14:textId="501C85E8" w:rsidR="002D2D33" w:rsidRPr="000C3EFC" w:rsidRDefault="002D2D33" w:rsidP="002D2D33">
            <w:pPr>
              <w:pStyle w:val="TAC"/>
            </w:pPr>
            <w:r>
              <w:t>Spare</w:t>
            </w:r>
          </w:p>
        </w:tc>
        <w:tc>
          <w:tcPr>
            <w:tcW w:w="1560" w:type="dxa"/>
            <w:tcBorders>
              <w:top w:val="nil"/>
              <w:left w:val="single" w:sz="4" w:space="0" w:color="auto"/>
              <w:bottom w:val="nil"/>
              <w:right w:val="nil"/>
            </w:tcBorders>
          </w:tcPr>
          <w:p w14:paraId="53C3BAC3" w14:textId="3CF5DF88" w:rsidR="002D2D33" w:rsidRDefault="002D2D33" w:rsidP="002D2D33">
            <w:pPr>
              <w:pStyle w:val="TAL"/>
            </w:pPr>
            <w:r>
              <w:t>octet 5*</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bookmarkStart w:id="2223" w:name="_CRFigure8_3_2_1"/>
      <w:r w:rsidRPr="00CC0C94">
        <w:t>Figure</w:t>
      </w:r>
      <w:r>
        <w:t> </w:t>
      </w:r>
      <w:bookmarkEnd w:id="2223"/>
      <w:r>
        <w:t>8.3.2</w:t>
      </w:r>
      <w:r w:rsidRPr="00913BB3">
        <w:t>.1</w:t>
      </w:r>
      <w:r w:rsidRPr="00CC0C94">
        <w:t xml:space="preserve">: </w:t>
      </w:r>
      <w:r>
        <w:t>Requested UE policies</w:t>
      </w:r>
      <w:r w:rsidRPr="00DE01E0">
        <w:t xml:space="preserve"> information element</w:t>
      </w:r>
    </w:p>
    <w:p w14:paraId="19CB9388" w14:textId="044D42DC" w:rsidR="003E06E6" w:rsidRDefault="003E06E6" w:rsidP="003E06E6">
      <w:pPr>
        <w:pStyle w:val="TH"/>
      </w:pPr>
      <w:bookmarkStart w:id="2224" w:name="_CRTable8_3_2_1"/>
      <w:bookmarkStart w:id="2225" w:name="_Toc525231501"/>
      <w:bookmarkStart w:id="2226" w:name="_Toc25070721"/>
      <w:bookmarkStart w:id="2227" w:name="_Toc34388712"/>
      <w:bookmarkStart w:id="2228" w:name="_Toc34404483"/>
      <w:bookmarkStart w:id="2229" w:name="_Toc45282379"/>
      <w:bookmarkStart w:id="2230" w:name="_Toc45882765"/>
      <w:bookmarkStart w:id="2231" w:name="_Toc51951315"/>
      <w:bookmarkStart w:id="2232" w:name="_Toc59209092"/>
      <w:bookmarkStart w:id="2233" w:name="_Toc75734934"/>
      <w:r w:rsidRPr="00CC0C94">
        <w:lastRenderedPageBreak/>
        <w:t>Table</w:t>
      </w:r>
      <w:r>
        <w:t> </w:t>
      </w:r>
      <w:bookmarkEnd w:id="2224"/>
      <w:r>
        <w:t>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4"/>
        <w:gridCol w:w="283"/>
        <w:gridCol w:w="5955"/>
      </w:tblGrid>
      <w:tr w:rsidR="00256F19" w:rsidRPr="00CC0C94" w14:paraId="4574AE32" w14:textId="77777777" w:rsidTr="00A11AA8">
        <w:trPr>
          <w:cantSplit/>
          <w:jc w:val="center"/>
        </w:trPr>
        <w:tc>
          <w:tcPr>
            <w:tcW w:w="7089" w:type="dxa"/>
            <w:gridSpan w:val="5"/>
            <w:tcBorders>
              <w:top w:val="single" w:sz="4" w:space="0" w:color="auto"/>
              <w:left w:val="single" w:sz="4" w:space="0" w:color="auto"/>
              <w:right w:val="single" w:sz="4" w:space="0" w:color="auto"/>
            </w:tcBorders>
            <w:shd w:val="clear" w:color="auto" w:fill="FFFFFF"/>
          </w:tcPr>
          <w:p w14:paraId="4BC4516D" w14:textId="77777777" w:rsidR="00256F19" w:rsidRPr="00CC0C94" w:rsidRDefault="00256F19" w:rsidP="00CE62B4">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256F19" w14:paraId="74A218E5" w14:textId="77777777" w:rsidTr="00A11AA8">
        <w:trPr>
          <w:cantSplit/>
          <w:jc w:val="center"/>
        </w:trPr>
        <w:tc>
          <w:tcPr>
            <w:tcW w:w="7089" w:type="dxa"/>
            <w:gridSpan w:val="5"/>
            <w:tcBorders>
              <w:left w:val="single" w:sz="4" w:space="0" w:color="auto"/>
              <w:right w:val="single" w:sz="4" w:space="0" w:color="auto"/>
            </w:tcBorders>
            <w:shd w:val="clear" w:color="auto" w:fill="FFFFFF"/>
          </w:tcPr>
          <w:p w14:paraId="284B87B6" w14:textId="77777777" w:rsidR="00256F19" w:rsidRDefault="00256F19" w:rsidP="00CE62B4">
            <w:pPr>
              <w:pStyle w:val="TAL"/>
              <w:rPr>
                <w:lang w:eastAsia="zh-CN"/>
              </w:rPr>
            </w:pPr>
            <w:r>
              <w:rPr>
                <w:lang w:eastAsia="zh-CN"/>
              </w:rPr>
              <w:t>Bit</w:t>
            </w:r>
          </w:p>
        </w:tc>
      </w:tr>
      <w:tr w:rsidR="00256F19" w:rsidRPr="00CC0C94" w14:paraId="07F13C52" w14:textId="77777777" w:rsidTr="00A11AA8">
        <w:trPr>
          <w:cantSplit/>
          <w:jc w:val="center"/>
        </w:trPr>
        <w:tc>
          <w:tcPr>
            <w:tcW w:w="284" w:type="dxa"/>
            <w:shd w:val="clear" w:color="auto" w:fill="FFFFFF"/>
          </w:tcPr>
          <w:p w14:paraId="09A209D9" w14:textId="77777777" w:rsidR="00256F19" w:rsidRPr="008E711C" w:rsidRDefault="00256F19" w:rsidP="00CE62B4">
            <w:pPr>
              <w:pStyle w:val="TAL"/>
              <w:rPr>
                <w:b/>
              </w:rPr>
            </w:pPr>
            <w:r w:rsidRPr="008E711C">
              <w:rPr>
                <w:b/>
              </w:rPr>
              <w:t>1</w:t>
            </w:r>
          </w:p>
        </w:tc>
        <w:tc>
          <w:tcPr>
            <w:tcW w:w="283" w:type="dxa"/>
            <w:shd w:val="clear" w:color="auto" w:fill="FFFFFF"/>
          </w:tcPr>
          <w:p w14:paraId="286078AA" w14:textId="77777777" w:rsidR="00256F19" w:rsidRPr="00CC0C94" w:rsidRDefault="00256F19" w:rsidP="00CE62B4">
            <w:pPr>
              <w:pStyle w:val="TAL"/>
            </w:pPr>
          </w:p>
        </w:tc>
        <w:tc>
          <w:tcPr>
            <w:tcW w:w="284" w:type="dxa"/>
            <w:shd w:val="clear" w:color="auto" w:fill="FFFFFF"/>
          </w:tcPr>
          <w:p w14:paraId="1801D964" w14:textId="77777777" w:rsidR="00256F19" w:rsidRPr="00CC0C94" w:rsidRDefault="00256F19" w:rsidP="00CE62B4">
            <w:pPr>
              <w:pStyle w:val="TAL"/>
            </w:pPr>
          </w:p>
        </w:tc>
        <w:tc>
          <w:tcPr>
            <w:tcW w:w="283" w:type="dxa"/>
            <w:shd w:val="clear" w:color="auto" w:fill="FFFFFF"/>
          </w:tcPr>
          <w:p w14:paraId="19FD9DAF" w14:textId="77777777" w:rsidR="00256F19" w:rsidRPr="00CC0C94" w:rsidRDefault="00256F19" w:rsidP="00CE62B4">
            <w:pPr>
              <w:pStyle w:val="TAL"/>
            </w:pPr>
          </w:p>
        </w:tc>
        <w:tc>
          <w:tcPr>
            <w:tcW w:w="5955" w:type="dxa"/>
            <w:shd w:val="clear" w:color="auto" w:fill="FFFFFF"/>
          </w:tcPr>
          <w:p w14:paraId="3196F993" w14:textId="77777777" w:rsidR="00256F19" w:rsidRPr="00CC0C94" w:rsidRDefault="00256F19" w:rsidP="00CE62B4">
            <w:pPr>
              <w:pStyle w:val="TAL"/>
            </w:pPr>
          </w:p>
        </w:tc>
      </w:tr>
      <w:tr w:rsidR="00256F19" w:rsidRPr="00CC0C94" w14:paraId="64A11EDB" w14:textId="77777777" w:rsidTr="00A11AA8">
        <w:trPr>
          <w:cantSplit/>
          <w:jc w:val="center"/>
        </w:trPr>
        <w:tc>
          <w:tcPr>
            <w:tcW w:w="284" w:type="dxa"/>
            <w:shd w:val="clear" w:color="auto" w:fill="FFFFFF"/>
          </w:tcPr>
          <w:p w14:paraId="4CA3C6F1" w14:textId="77777777" w:rsidR="00256F19" w:rsidRPr="008E711C" w:rsidRDefault="00256F19" w:rsidP="00CE62B4">
            <w:pPr>
              <w:pStyle w:val="TAL"/>
            </w:pPr>
            <w:r w:rsidRPr="008E711C">
              <w:t>0</w:t>
            </w:r>
          </w:p>
        </w:tc>
        <w:tc>
          <w:tcPr>
            <w:tcW w:w="283" w:type="dxa"/>
            <w:shd w:val="clear" w:color="auto" w:fill="FFFFFF"/>
          </w:tcPr>
          <w:p w14:paraId="4213EB62" w14:textId="77777777" w:rsidR="00256F19" w:rsidRPr="00CC0C94" w:rsidRDefault="00256F19" w:rsidP="00CE62B4">
            <w:pPr>
              <w:pStyle w:val="TAL"/>
            </w:pPr>
          </w:p>
        </w:tc>
        <w:tc>
          <w:tcPr>
            <w:tcW w:w="284" w:type="dxa"/>
            <w:shd w:val="clear" w:color="auto" w:fill="FFFFFF"/>
          </w:tcPr>
          <w:p w14:paraId="1139F4A8" w14:textId="77777777" w:rsidR="00256F19" w:rsidRPr="00CC0C94" w:rsidRDefault="00256F19" w:rsidP="00CE62B4">
            <w:pPr>
              <w:pStyle w:val="TAL"/>
            </w:pPr>
          </w:p>
        </w:tc>
        <w:tc>
          <w:tcPr>
            <w:tcW w:w="283" w:type="dxa"/>
            <w:shd w:val="clear" w:color="auto" w:fill="FFFFFF"/>
          </w:tcPr>
          <w:p w14:paraId="776B93A4" w14:textId="77777777" w:rsidR="00256F19" w:rsidRPr="00CC0C94" w:rsidRDefault="00256F19" w:rsidP="00CE62B4">
            <w:pPr>
              <w:pStyle w:val="TAL"/>
            </w:pPr>
          </w:p>
        </w:tc>
        <w:tc>
          <w:tcPr>
            <w:tcW w:w="5955" w:type="dxa"/>
            <w:shd w:val="clear" w:color="auto" w:fill="FFFFFF"/>
          </w:tcPr>
          <w:p w14:paraId="750BE6C6" w14:textId="77777777" w:rsidR="00256F19" w:rsidRPr="00CC0C94" w:rsidRDefault="00256F19" w:rsidP="00CE62B4">
            <w:pPr>
              <w:pStyle w:val="TAL"/>
            </w:pPr>
            <w:r>
              <w:rPr>
                <w:lang w:eastAsia="zh-CN"/>
              </w:rPr>
              <w:t>UE policies for V2X communication over PC5 not requested</w:t>
            </w:r>
          </w:p>
        </w:tc>
      </w:tr>
      <w:tr w:rsidR="00256F19" w:rsidRPr="00CC0C94" w14:paraId="115C7742" w14:textId="77777777" w:rsidTr="00A11AA8">
        <w:trPr>
          <w:cantSplit/>
          <w:jc w:val="center"/>
        </w:trPr>
        <w:tc>
          <w:tcPr>
            <w:tcW w:w="284" w:type="dxa"/>
            <w:shd w:val="clear" w:color="auto" w:fill="FFFFFF"/>
          </w:tcPr>
          <w:p w14:paraId="1429AB2D" w14:textId="77777777" w:rsidR="00256F19" w:rsidRPr="00F04D5E" w:rsidRDefault="00256F19" w:rsidP="00CE62B4">
            <w:pPr>
              <w:pStyle w:val="TAL"/>
            </w:pPr>
            <w:r>
              <w:t>1</w:t>
            </w:r>
          </w:p>
        </w:tc>
        <w:tc>
          <w:tcPr>
            <w:tcW w:w="283" w:type="dxa"/>
            <w:shd w:val="clear" w:color="auto" w:fill="FFFFFF"/>
          </w:tcPr>
          <w:p w14:paraId="1D989B3E" w14:textId="77777777" w:rsidR="00256F19" w:rsidRPr="00CC0C94" w:rsidRDefault="00256F19" w:rsidP="00CE62B4">
            <w:pPr>
              <w:pStyle w:val="TAL"/>
            </w:pPr>
          </w:p>
        </w:tc>
        <w:tc>
          <w:tcPr>
            <w:tcW w:w="284" w:type="dxa"/>
            <w:shd w:val="clear" w:color="auto" w:fill="FFFFFF"/>
          </w:tcPr>
          <w:p w14:paraId="02884E5A" w14:textId="77777777" w:rsidR="00256F19" w:rsidRPr="00CC0C94" w:rsidRDefault="00256F19" w:rsidP="00CE62B4">
            <w:pPr>
              <w:pStyle w:val="TAL"/>
            </w:pPr>
          </w:p>
        </w:tc>
        <w:tc>
          <w:tcPr>
            <w:tcW w:w="283" w:type="dxa"/>
            <w:shd w:val="clear" w:color="auto" w:fill="FFFFFF"/>
          </w:tcPr>
          <w:p w14:paraId="42328858" w14:textId="77777777" w:rsidR="00256F19" w:rsidRPr="00CC0C94" w:rsidRDefault="00256F19" w:rsidP="00CE62B4">
            <w:pPr>
              <w:pStyle w:val="TAL"/>
            </w:pPr>
          </w:p>
        </w:tc>
        <w:tc>
          <w:tcPr>
            <w:tcW w:w="5955" w:type="dxa"/>
            <w:shd w:val="clear" w:color="auto" w:fill="FFFFFF"/>
          </w:tcPr>
          <w:p w14:paraId="27A573E9" w14:textId="77777777" w:rsidR="00256F19" w:rsidRPr="00CC0C94" w:rsidRDefault="00256F19" w:rsidP="00CE62B4">
            <w:pPr>
              <w:pStyle w:val="TAL"/>
            </w:pPr>
            <w:r>
              <w:rPr>
                <w:lang w:eastAsia="zh-CN"/>
              </w:rPr>
              <w:t>UE policies for V2X communication over PC5 requested</w:t>
            </w:r>
          </w:p>
        </w:tc>
      </w:tr>
      <w:tr w:rsidR="00256F19" w:rsidRPr="00CC0C94" w14:paraId="79B8EEC0" w14:textId="77777777" w:rsidTr="00A11AA8">
        <w:trPr>
          <w:cantSplit/>
          <w:jc w:val="center"/>
        </w:trPr>
        <w:tc>
          <w:tcPr>
            <w:tcW w:w="7089" w:type="dxa"/>
            <w:gridSpan w:val="5"/>
            <w:shd w:val="clear" w:color="auto" w:fill="FFFFFF"/>
          </w:tcPr>
          <w:p w14:paraId="2357C8A4" w14:textId="77777777" w:rsidR="00256F19" w:rsidRPr="00CC0C94" w:rsidRDefault="00256F19" w:rsidP="00CE62B4">
            <w:pPr>
              <w:pStyle w:val="TAL"/>
            </w:pPr>
          </w:p>
        </w:tc>
      </w:tr>
      <w:tr w:rsidR="00256F19" w:rsidRPr="00CC0C94" w14:paraId="58DDED74" w14:textId="77777777" w:rsidTr="00A11AA8">
        <w:trPr>
          <w:cantSplit/>
          <w:jc w:val="center"/>
        </w:trPr>
        <w:tc>
          <w:tcPr>
            <w:tcW w:w="7089" w:type="dxa"/>
            <w:gridSpan w:val="5"/>
            <w:shd w:val="clear" w:color="auto" w:fill="FFFFFF"/>
          </w:tcPr>
          <w:p w14:paraId="46AC3E46" w14:textId="77777777" w:rsidR="00256F19" w:rsidRPr="00CC0C94" w:rsidRDefault="00256F19" w:rsidP="00CE62B4">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256F19" w14:paraId="6347916E" w14:textId="77777777" w:rsidTr="00A11AA8">
        <w:trPr>
          <w:cantSplit/>
          <w:jc w:val="center"/>
        </w:trPr>
        <w:tc>
          <w:tcPr>
            <w:tcW w:w="7089" w:type="dxa"/>
            <w:gridSpan w:val="5"/>
            <w:shd w:val="clear" w:color="auto" w:fill="FFFFFF"/>
          </w:tcPr>
          <w:p w14:paraId="54EB55CE" w14:textId="77777777" w:rsidR="00256F19" w:rsidRDefault="00256F19" w:rsidP="00CE62B4">
            <w:pPr>
              <w:pStyle w:val="TAL"/>
            </w:pPr>
            <w:r>
              <w:t>Bit</w:t>
            </w:r>
          </w:p>
        </w:tc>
      </w:tr>
      <w:tr w:rsidR="00256F19" w:rsidRPr="00CC0C94" w14:paraId="5AA40926" w14:textId="77777777" w:rsidTr="00A11AA8">
        <w:trPr>
          <w:cantSplit/>
          <w:jc w:val="center"/>
        </w:trPr>
        <w:tc>
          <w:tcPr>
            <w:tcW w:w="284" w:type="dxa"/>
            <w:shd w:val="clear" w:color="auto" w:fill="FFFFFF"/>
          </w:tcPr>
          <w:p w14:paraId="4BA321BF" w14:textId="77777777" w:rsidR="00256F19" w:rsidRPr="008E711C" w:rsidRDefault="00256F19" w:rsidP="00CE62B4">
            <w:pPr>
              <w:pStyle w:val="TAL"/>
              <w:rPr>
                <w:b/>
              </w:rPr>
            </w:pPr>
            <w:r>
              <w:rPr>
                <w:b/>
              </w:rPr>
              <w:t>2</w:t>
            </w:r>
          </w:p>
        </w:tc>
        <w:tc>
          <w:tcPr>
            <w:tcW w:w="283" w:type="dxa"/>
            <w:shd w:val="clear" w:color="auto" w:fill="FFFFFF"/>
          </w:tcPr>
          <w:p w14:paraId="4C526EBC" w14:textId="77777777" w:rsidR="00256F19" w:rsidRPr="00CC0C94" w:rsidRDefault="00256F19" w:rsidP="00CE62B4">
            <w:pPr>
              <w:pStyle w:val="TAL"/>
            </w:pPr>
          </w:p>
        </w:tc>
        <w:tc>
          <w:tcPr>
            <w:tcW w:w="284" w:type="dxa"/>
            <w:shd w:val="clear" w:color="auto" w:fill="FFFFFF"/>
          </w:tcPr>
          <w:p w14:paraId="116EEDAE" w14:textId="77777777" w:rsidR="00256F19" w:rsidRPr="00CC0C94" w:rsidRDefault="00256F19" w:rsidP="00CE62B4">
            <w:pPr>
              <w:pStyle w:val="TAL"/>
            </w:pPr>
          </w:p>
        </w:tc>
        <w:tc>
          <w:tcPr>
            <w:tcW w:w="283" w:type="dxa"/>
            <w:shd w:val="clear" w:color="auto" w:fill="FFFFFF"/>
          </w:tcPr>
          <w:p w14:paraId="67A0D558" w14:textId="77777777" w:rsidR="00256F19" w:rsidRPr="00CC0C94" w:rsidRDefault="00256F19" w:rsidP="00CE62B4">
            <w:pPr>
              <w:pStyle w:val="TAL"/>
            </w:pPr>
          </w:p>
        </w:tc>
        <w:tc>
          <w:tcPr>
            <w:tcW w:w="5955" w:type="dxa"/>
            <w:shd w:val="clear" w:color="auto" w:fill="FFFFFF"/>
          </w:tcPr>
          <w:p w14:paraId="20258675" w14:textId="77777777" w:rsidR="00256F19" w:rsidRPr="00CC0C94" w:rsidRDefault="00256F19" w:rsidP="00CE62B4">
            <w:pPr>
              <w:pStyle w:val="TAL"/>
            </w:pPr>
          </w:p>
        </w:tc>
      </w:tr>
      <w:tr w:rsidR="00256F19" w:rsidRPr="00CC0C94" w14:paraId="49101203" w14:textId="77777777" w:rsidTr="00A11AA8">
        <w:trPr>
          <w:cantSplit/>
          <w:jc w:val="center"/>
        </w:trPr>
        <w:tc>
          <w:tcPr>
            <w:tcW w:w="284" w:type="dxa"/>
            <w:shd w:val="clear" w:color="auto" w:fill="FFFFFF"/>
          </w:tcPr>
          <w:p w14:paraId="61FFDE0E" w14:textId="77777777" w:rsidR="00256F19" w:rsidRPr="008E711C" w:rsidRDefault="00256F19" w:rsidP="00CE62B4">
            <w:pPr>
              <w:pStyle w:val="TAL"/>
            </w:pPr>
            <w:r w:rsidRPr="008E711C">
              <w:t>0</w:t>
            </w:r>
          </w:p>
        </w:tc>
        <w:tc>
          <w:tcPr>
            <w:tcW w:w="283" w:type="dxa"/>
            <w:shd w:val="clear" w:color="auto" w:fill="FFFFFF"/>
          </w:tcPr>
          <w:p w14:paraId="2FF6A477" w14:textId="77777777" w:rsidR="00256F19" w:rsidRPr="00CC0C94" w:rsidRDefault="00256F19" w:rsidP="00CE62B4">
            <w:pPr>
              <w:pStyle w:val="TAL"/>
            </w:pPr>
          </w:p>
        </w:tc>
        <w:tc>
          <w:tcPr>
            <w:tcW w:w="284" w:type="dxa"/>
            <w:shd w:val="clear" w:color="auto" w:fill="FFFFFF"/>
          </w:tcPr>
          <w:p w14:paraId="241039DB" w14:textId="77777777" w:rsidR="00256F19" w:rsidRPr="00CC0C94" w:rsidRDefault="00256F19" w:rsidP="00CE62B4">
            <w:pPr>
              <w:pStyle w:val="TAL"/>
            </w:pPr>
          </w:p>
        </w:tc>
        <w:tc>
          <w:tcPr>
            <w:tcW w:w="283" w:type="dxa"/>
            <w:shd w:val="clear" w:color="auto" w:fill="FFFFFF"/>
          </w:tcPr>
          <w:p w14:paraId="1D884B1F" w14:textId="77777777" w:rsidR="00256F19" w:rsidRPr="00CC0C94" w:rsidRDefault="00256F19" w:rsidP="00CE62B4">
            <w:pPr>
              <w:pStyle w:val="TAL"/>
            </w:pPr>
          </w:p>
        </w:tc>
        <w:tc>
          <w:tcPr>
            <w:tcW w:w="5955" w:type="dxa"/>
            <w:shd w:val="clear" w:color="auto" w:fill="FFFFFF"/>
          </w:tcPr>
          <w:p w14:paraId="10B69F75" w14:textId="77777777" w:rsidR="00256F19" w:rsidRPr="00CC0C94" w:rsidRDefault="00256F19" w:rsidP="00CE62B4">
            <w:pPr>
              <w:pStyle w:val="TAL"/>
            </w:pPr>
            <w:r>
              <w:rPr>
                <w:lang w:eastAsia="zh-CN"/>
              </w:rPr>
              <w:t>UE policies for V2X communication over Uu not requested</w:t>
            </w:r>
          </w:p>
        </w:tc>
      </w:tr>
      <w:tr w:rsidR="00256F19" w:rsidRPr="00CC0C94" w14:paraId="688F65DC" w14:textId="77777777" w:rsidTr="00A11AA8">
        <w:trPr>
          <w:cantSplit/>
          <w:jc w:val="center"/>
        </w:trPr>
        <w:tc>
          <w:tcPr>
            <w:tcW w:w="284" w:type="dxa"/>
            <w:shd w:val="clear" w:color="auto" w:fill="FFFFFF"/>
          </w:tcPr>
          <w:p w14:paraId="088FD403" w14:textId="77777777" w:rsidR="00256F19" w:rsidRPr="00F04D5E" w:rsidRDefault="00256F19" w:rsidP="00CE62B4">
            <w:pPr>
              <w:pStyle w:val="TAL"/>
            </w:pPr>
            <w:r>
              <w:t>1</w:t>
            </w:r>
          </w:p>
        </w:tc>
        <w:tc>
          <w:tcPr>
            <w:tcW w:w="283" w:type="dxa"/>
            <w:shd w:val="clear" w:color="auto" w:fill="FFFFFF"/>
          </w:tcPr>
          <w:p w14:paraId="10C51F2E" w14:textId="77777777" w:rsidR="00256F19" w:rsidRPr="00CC0C94" w:rsidRDefault="00256F19" w:rsidP="00CE62B4">
            <w:pPr>
              <w:pStyle w:val="TAL"/>
            </w:pPr>
          </w:p>
        </w:tc>
        <w:tc>
          <w:tcPr>
            <w:tcW w:w="284" w:type="dxa"/>
            <w:shd w:val="clear" w:color="auto" w:fill="FFFFFF"/>
          </w:tcPr>
          <w:p w14:paraId="7549E201" w14:textId="77777777" w:rsidR="00256F19" w:rsidRPr="00CC0C94" w:rsidRDefault="00256F19" w:rsidP="00CE62B4">
            <w:pPr>
              <w:pStyle w:val="TAL"/>
            </w:pPr>
          </w:p>
        </w:tc>
        <w:tc>
          <w:tcPr>
            <w:tcW w:w="283" w:type="dxa"/>
            <w:shd w:val="clear" w:color="auto" w:fill="FFFFFF"/>
          </w:tcPr>
          <w:p w14:paraId="2E702658" w14:textId="77777777" w:rsidR="00256F19" w:rsidRPr="00CC0C94" w:rsidRDefault="00256F19" w:rsidP="00CE62B4">
            <w:pPr>
              <w:pStyle w:val="TAL"/>
            </w:pPr>
          </w:p>
        </w:tc>
        <w:tc>
          <w:tcPr>
            <w:tcW w:w="5955" w:type="dxa"/>
            <w:shd w:val="clear" w:color="auto" w:fill="FFFFFF"/>
          </w:tcPr>
          <w:p w14:paraId="1F7BB9B0" w14:textId="77777777" w:rsidR="00256F19" w:rsidRPr="00CC0C94" w:rsidRDefault="00256F19" w:rsidP="00CE62B4">
            <w:pPr>
              <w:pStyle w:val="TAL"/>
            </w:pPr>
            <w:r>
              <w:rPr>
                <w:lang w:eastAsia="zh-CN"/>
              </w:rPr>
              <w:t>UE policies for V2X communication over Uu requested</w:t>
            </w:r>
          </w:p>
        </w:tc>
      </w:tr>
      <w:tr w:rsidR="00256F19" w:rsidRPr="00CC0C94" w14:paraId="0911955D" w14:textId="77777777" w:rsidTr="00A11AA8">
        <w:trPr>
          <w:cantSplit/>
          <w:jc w:val="center"/>
        </w:trPr>
        <w:tc>
          <w:tcPr>
            <w:tcW w:w="7089" w:type="dxa"/>
            <w:gridSpan w:val="5"/>
            <w:shd w:val="clear" w:color="auto" w:fill="FFFFFF"/>
          </w:tcPr>
          <w:p w14:paraId="6043895A" w14:textId="77777777" w:rsidR="00256F19" w:rsidRDefault="00256F19" w:rsidP="00CE62B4">
            <w:pPr>
              <w:pStyle w:val="TAL"/>
            </w:pPr>
          </w:p>
          <w:p w14:paraId="19F93922" w14:textId="77777777" w:rsidR="00256F19" w:rsidRPr="00CC0C94" w:rsidRDefault="00256F19" w:rsidP="00CE62B4">
            <w:pPr>
              <w:pStyle w:val="TAL"/>
            </w:pPr>
            <w:r>
              <w:t>UE policies for 5G ProSe direct discovery indicator (5PDDI) (octet 3, bit 3) (see NOTE 1)</w:t>
            </w:r>
          </w:p>
        </w:tc>
      </w:tr>
      <w:tr w:rsidR="00256F19" w14:paraId="2A388D5F" w14:textId="77777777" w:rsidTr="00A11AA8">
        <w:trPr>
          <w:cantSplit/>
          <w:jc w:val="center"/>
        </w:trPr>
        <w:tc>
          <w:tcPr>
            <w:tcW w:w="7089" w:type="dxa"/>
            <w:gridSpan w:val="5"/>
            <w:shd w:val="clear" w:color="auto" w:fill="FFFFFF"/>
          </w:tcPr>
          <w:p w14:paraId="029BB342" w14:textId="77777777" w:rsidR="00256F19" w:rsidRDefault="00256F19" w:rsidP="00CE62B4">
            <w:pPr>
              <w:pStyle w:val="TAL"/>
            </w:pPr>
            <w:r>
              <w:t>Bit</w:t>
            </w:r>
          </w:p>
        </w:tc>
      </w:tr>
      <w:tr w:rsidR="00256F19" w:rsidRPr="00CC0C94" w14:paraId="62C3FBA4" w14:textId="77777777" w:rsidTr="00A11AA8">
        <w:trPr>
          <w:cantSplit/>
          <w:jc w:val="center"/>
        </w:trPr>
        <w:tc>
          <w:tcPr>
            <w:tcW w:w="284" w:type="dxa"/>
            <w:shd w:val="clear" w:color="auto" w:fill="FFFFFF"/>
          </w:tcPr>
          <w:p w14:paraId="5694374D" w14:textId="77777777" w:rsidR="00256F19" w:rsidRPr="008E711C" w:rsidRDefault="00256F19" w:rsidP="00CE62B4">
            <w:pPr>
              <w:pStyle w:val="TAL"/>
              <w:rPr>
                <w:b/>
              </w:rPr>
            </w:pPr>
            <w:r>
              <w:rPr>
                <w:b/>
              </w:rPr>
              <w:t>3</w:t>
            </w:r>
          </w:p>
        </w:tc>
        <w:tc>
          <w:tcPr>
            <w:tcW w:w="283" w:type="dxa"/>
            <w:shd w:val="clear" w:color="auto" w:fill="FFFFFF"/>
          </w:tcPr>
          <w:p w14:paraId="0F1A61E3" w14:textId="77777777" w:rsidR="00256F19" w:rsidRPr="00CC0C94" w:rsidRDefault="00256F19" w:rsidP="00CE62B4">
            <w:pPr>
              <w:pStyle w:val="TAL"/>
            </w:pPr>
          </w:p>
        </w:tc>
        <w:tc>
          <w:tcPr>
            <w:tcW w:w="284" w:type="dxa"/>
            <w:shd w:val="clear" w:color="auto" w:fill="FFFFFF"/>
          </w:tcPr>
          <w:p w14:paraId="0229FDF0" w14:textId="77777777" w:rsidR="00256F19" w:rsidRPr="00CC0C94" w:rsidRDefault="00256F19" w:rsidP="00CE62B4">
            <w:pPr>
              <w:pStyle w:val="TAL"/>
            </w:pPr>
          </w:p>
        </w:tc>
        <w:tc>
          <w:tcPr>
            <w:tcW w:w="283" w:type="dxa"/>
            <w:shd w:val="clear" w:color="auto" w:fill="FFFFFF"/>
          </w:tcPr>
          <w:p w14:paraId="1FFF83B5" w14:textId="77777777" w:rsidR="00256F19" w:rsidRPr="00CC0C94" w:rsidRDefault="00256F19" w:rsidP="00CE62B4">
            <w:pPr>
              <w:pStyle w:val="TAL"/>
            </w:pPr>
          </w:p>
        </w:tc>
        <w:tc>
          <w:tcPr>
            <w:tcW w:w="5955" w:type="dxa"/>
            <w:shd w:val="clear" w:color="auto" w:fill="FFFFFF"/>
          </w:tcPr>
          <w:p w14:paraId="286C6DFB" w14:textId="77777777" w:rsidR="00256F19" w:rsidRPr="00CC0C94" w:rsidRDefault="00256F19" w:rsidP="00CE62B4">
            <w:pPr>
              <w:pStyle w:val="TAL"/>
            </w:pPr>
          </w:p>
        </w:tc>
      </w:tr>
      <w:tr w:rsidR="00256F19" w:rsidRPr="00CC0C94" w14:paraId="73122EB0" w14:textId="77777777" w:rsidTr="00A11AA8">
        <w:trPr>
          <w:cantSplit/>
          <w:jc w:val="center"/>
        </w:trPr>
        <w:tc>
          <w:tcPr>
            <w:tcW w:w="284" w:type="dxa"/>
            <w:shd w:val="clear" w:color="auto" w:fill="FFFFFF"/>
          </w:tcPr>
          <w:p w14:paraId="1399AB08" w14:textId="77777777" w:rsidR="00256F19" w:rsidRPr="008E711C" w:rsidRDefault="00256F19" w:rsidP="00CE62B4">
            <w:pPr>
              <w:pStyle w:val="TAL"/>
            </w:pPr>
            <w:r w:rsidRPr="008E711C">
              <w:t>0</w:t>
            </w:r>
          </w:p>
        </w:tc>
        <w:tc>
          <w:tcPr>
            <w:tcW w:w="283" w:type="dxa"/>
            <w:shd w:val="clear" w:color="auto" w:fill="FFFFFF"/>
          </w:tcPr>
          <w:p w14:paraId="09430D54" w14:textId="77777777" w:rsidR="00256F19" w:rsidRPr="00CC0C94" w:rsidRDefault="00256F19" w:rsidP="00CE62B4">
            <w:pPr>
              <w:pStyle w:val="TAL"/>
            </w:pPr>
          </w:p>
        </w:tc>
        <w:tc>
          <w:tcPr>
            <w:tcW w:w="284" w:type="dxa"/>
            <w:shd w:val="clear" w:color="auto" w:fill="FFFFFF"/>
          </w:tcPr>
          <w:p w14:paraId="6C630490" w14:textId="77777777" w:rsidR="00256F19" w:rsidRPr="00CC0C94" w:rsidRDefault="00256F19" w:rsidP="00CE62B4">
            <w:pPr>
              <w:pStyle w:val="TAL"/>
            </w:pPr>
          </w:p>
        </w:tc>
        <w:tc>
          <w:tcPr>
            <w:tcW w:w="283" w:type="dxa"/>
            <w:shd w:val="clear" w:color="auto" w:fill="FFFFFF"/>
          </w:tcPr>
          <w:p w14:paraId="2DB2F93B" w14:textId="77777777" w:rsidR="00256F19" w:rsidRPr="00CC0C94" w:rsidRDefault="00256F19" w:rsidP="00CE62B4">
            <w:pPr>
              <w:pStyle w:val="TAL"/>
            </w:pPr>
          </w:p>
        </w:tc>
        <w:tc>
          <w:tcPr>
            <w:tcW w:w="5955" w:type="dxa"/>
            <w:shd w:val="clear" w:color="auto" w:fill="FFFFFF"/>
          </w:tcPr>
          <w:p w14:paraId="46101C15" w14:textId="77777777" w:rsidR="00256F19" w:rsidRPr="00CC0C94" w:rsidRDefault="00256F19" w:rsidP="00CE62B4">
            <w:pPr>
              <w:pStyle w:val="TAL"/>
            </w:pPr>
            <w:r w:rsidRPr="007437E4">
              <w:rPr>
                <w:noProof/>
                <w:lang w:val="en-US"/>
              </w:rPr>
              <w:t>UE policies for 5G ProSe direct discovery</w:t>
            </w:r>
            <w:r>
              <w:rPr>
                <w:lang w:eastAsia="zh-CN"/>
              </w:rPr>
              <w:t xml:space="preserve"> not requested</w:t>
            </w:r>
          </w:p>
        </w:tc>
      </w:tr>
      <w:tr w:rsidR="00256F19" w:rsidRPr="00CC0C94" w14:paraId="145FE4FA" w14:textId="77777777" w:rsidTr="00A11AA8">
        <w:trPr>
          <w:cantSplit/>
          <w:jc w:val="center"/>
        </w:trPr>
        <w:tc>
          <w:tcPr>
            <w:tcW w:w="284" w:type="dxa"/>
            <w:shd w:val="clear" w:color="auto" w:fill="FFFFFF"/>
          </w:tcPr>
          <w:p w14:paraId="1B9606B5" w14:textId="77777777" w:rsidR="00256F19" w:rsidRPr="00F04D5E" w:rsidRDefault="00256F19" w:rsidP="00CE62B4">
            <w:pPr>
              <w:pStyle w:val="TAL"/>
            </w:pPr>
            <w:r>
              <w:t>1</w:t>
            </w:r>
          </w:p>
        </w:tc>
        <w:tc>
          <w:tcPr>
            <w:tcW w:w="283" w:type="dxa"/>
            <w:shd w:val="clear" w:color="auto" w:fill="FFFFFF"/>
          </w:tcPr>
          <w:p w14:paraId="658C0F77" w14:textId="77777777" w:rsidR="00256F19" w:rsidRPr="00CC0C94" w:rsidRDefault="00256F19" w:rsidP="00CE62B4">
            <w:pPr>
              <w:pStyle w:val="TAL"/>
            </w:pPr>
          </w:p>
        </w:tc>
        <w:tc>
          <w:tcPr>
            <w:tcW w:w="284" w:type="dxa"/>
            <w:shd w:val="clear" w:color="auto" w:fill="FFFFFF"/>
          </w:tcPr>
          <w:p w14:paraId="493A2D89" w14:textId="77777777" w:rsidR="00256F19" w:rsidRPr="00CC0C94" w:rsidRDefault="00256F19" w:rsidP="00CE62B4">
            <w:pPr>
              <w:pStyle w:val="TAL"/>
            </w:pPr>
          </w:p>
        </w:tc>
        <w:tc>
          <w:tcPr>
            <w:tcW w:w="283" w:type="dxa"/>
            <w:shd w:val="clear" w:color="auto" w:fill="FFFFFF"/>
          </w:tcPr>
          <w:p w14:paraId="57F1AA6C" w14:textId="77777777" w:rsidR="00256F19" w:rsidRPr="00CC0C94" w:rsidRDefault="00256F19" w:rsidP="00CE62B4">
            <w:pPr>
              <w:pStyle w:val="TAL"/>
            </w:pPr>
          </w:p>
        </w:tc>
        <w:tc>
          <w:tcPr>
            <w:tcW w:w="5955" w:type="dxa"/>
            <w:shd w:val="clear" w:color="auto" w:fill="FFFFFF"/>
          </w:tcPr>
          <w:p w14:paraId="6D23E047" w14:textId="77777777" w:rsidR="00256F19" w:rsidRPr="00CC0C94" w:rsidRDefault="00256F19" w:rsidP="00CE62B4">
            <w:pPr>
              <w:pStyle w:val="TAL"/>
            </w:pPr>
            <w:r w:rsidRPr="007437E4">
              <w:rPr>
                <w:noProof/>
                <w:lang w:val="en-US"/>
              </w:rPr>
              <w:t>UE policies for 5G ProSe direct discovery</w:t>
            </w:r>
            <w:r>
              <w:rPr>
                <w:lang w:eastAsia="zh-CN"/>
              </w:rPr>
              <w:t xml:space="preserve"> requested</w:t>
            </w:r>
          </w:p>
        </w:tc>
      </w:tr>
      <w:tr w:rsidR="00256F19" w:rsidRPr="00CC0C94" w14:paraId="588F9439" w14:textId="77777777" w:rsidTr="00A11AA8">
        <w:trPr>
          <w:cantSplit/>
          <w:jc w:val="center"/>
        </w:trPr>
        <w:tc>
          <w:tcPr>
            <w:tcW w:w="7089" w:type="dxa"/>
            <w:gridSpan w:val="5"/>
            <w:shd w:val="clear" w:color="auto" w:fill="FFFFFF"/>
          </w:tcPr>
          <w:p w14:paraId="3DE014ED" w14:textId="77777777" w:rsidR="00256F19" w:rsidRPr="00CC0C94" w:rsidRDefault="00256F19" w:rsidP="00CE62B4">
            <w:pPr>
              <w:pStyle w:val="TAL"/>
            </w:pPr>
          </w:p>
        </w:tc>
      </w:tr>
      <w:tr w:rsidR="00256F19" w:rsidRPr="00CC0C94" w14:paraId="16E33053" w14:textId="77777777" w:rsidTr="00A11AA8">
        <w:trPr>
          <w:cantSplit/>
          <w:jc w:val="center"/>
        </w:trPr>
        <w:tc>
          <w:tcPr>
            <w:tcW w:w="7089" w:type="dxa"/>
            <w:gridSpan w:val="5"/>
            <w:shd w:val="clear" w:color="auto" w:fill="FFFFFF"/>
          </w:tcPr>
          <w:p w14:paraId="17363D87"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256F19" w14:paraId="30C51F1C" w14:textId="77777777" w:rsidTr="00A11AA8">
        <w:trPr>
          <w:cantSplit/>
          <w:jc w:val="center"/>
        </w:trPr>
        <w:tc>
          <w:tcPr>
            <w:tcW w:w="7089" w:type="dxa"/>
            <w:gridSpan w:val="5"/>
            <w:shd w:val="clear" w:color="auto" w:fill="FFFFFF"/>
          </w:tcPr>
          <w:p w14:paraId="24C1902F" w14:textId="77777777" w:rsidR="00256F19" w:rsidRDefault="00256F19" w:rsidP="00CE62B4">
            <w:pPr>
              <w:pStyle w:val="TAL"/>
            </w:pPr>
            <w:r>
              <w:t>Bit</w:t>
            </w:r>
          </w:p>
        </w:tc>
      </w:tr>
      <w:tr w:rsidR="00256F19" w:rsidRPr="00CC0C94" w14:paraId="2555500B" w14:textId="77777777" w:rsidTr="00A11AA8">
        <w:trPr>
          <w:cantSplit/>
          <w:jc w:val="center"/>
        </w:trPr>
        <w:tc>
          <w:tcPr>
            <w:tcW w:w="284" w:type="dxa"/>
            <w:shd w:val="clear" w:color="auto" w:fill="FFFFFF"/>
          </w:tcPr>
          <w:p w14:paraId="15474C51" w14:textId="77777777" w:rsidR="00256F19" w:rsidRPr="008E711C" w:rsidRDefault="00256F19" w:rsidP="00CE62B4">
            <w:pPr>
              <w:pStyle w:val="TAL"/>
              <w:rPr>
                <w:b/>
              </w:rPr>
            </w:pPr>
            <w:r>
              <w:rPr>
                <w:b/>
              </w:rPr>
              <w:t>4</w:t>
            </w:r>
          </w:p>
        </w:tc>
        <w:tc>
          <w:tcPr>
            <w:tcW w:w="283" w:type="dxa"/>
            <w:shd w:val="clear" w:color="auto" w:fill="FFFFFF"/>
          </w:tcPr>
          <w:p w14:paraId="6B477C6A" w14:textId="77777777" w:rsidR="00256F19" w:rsidRPr="00CC0C94" w:rsidRDefault="00256F19" w:rsidP="00CE62B4">
            <w:pPr>
              <w:pStyle w:val="TAL"/>
            </w:pPr>
          </w:p>
        </w:tc>
        <w:tc>
          <w:tcPr>
            <w:tcW w:w="284" w:type="dxa"/>
            <w:shd w:val="clear" w:color="auto" w:fill="FFFFFF"/>
          </w:tcPr>
          <w:p w14:paraId="307CE92B" w14:textId="77777777" w:rsidR="00256F19" w:rsidRPr="00CC0C94" w:rsidRDefault="00256F19" w:rsidP="00CE62B4">
            <w:pPr>
              <w:pStyle w:val="TAL"/>
            </w:pPr>
          </w:p>
        </w:tc>
        <w:tc>
          <w:tcPr>
            <w:tcW w:w="283" w:type="dxa"/>
            <w:shd w:val="clear" w:color="auto" w:fill="FFFFFF"/>
          </w:tcPr>
          <w:p w14:paraId="4309D76F" w14:textId="77777777" w:rsidR="00256F19" w:rsidRPr="00CC0C94" w:rsidRDefault="00256F19" w:rsidP="00CE62B4">
            <w:pPr>
              <w:pStyle w:val="TAL"/>
            </w:pPr>
          </w:p>
        </w:tc>
        <w:tc>
          <w:tcPr>
            <w:tcW w:w="5955" w:type="dxa"/>
            <w:shd w:val="clear" w:color="auto" w:fill="FFFFFF"/>
          </w:tcPr>
          <w:p w14:paraId="6B9A9BBB" w14:textId="77777777" w:rsidR="00256F19" w:rsidRPr="00CC0C94" w:rsidRDefault="00256F19" w:rsidP="00CE62B4">
            <w:pPr>
              <w:pStyle w:val="TAL"/>
            </w:pPr>
          </w:p>
        </w:tc>
      </w:tr>
      <w:tr w:rsidR="00256F19" w:rsidRPr="00CC0C94" w14:paraId="5C670111" w14:textId="77777777" w:rsidTr="00A11AA8">
        <w:trPr>
          <w:cantSplit/>
          <w:jc w:val="center"/>
        </w:trPr>
        <w:tc>
          <w:tcPr>
            <w:tcW w:w="284" w:type="dxa"/>
            <w:shd w:val="clear" w:color="auto" w:fill="FFFFFF"/>
          </w:tcPr>
          <w:p w14:paraId="54EC7A41" w14:textId="77777777" w:rsidR="00256F19" w:rsidRPr="008E711C" w:rsidRDefault="00256F19" w:rsidP="00CE62B4">
            <w:pPr>
              <w:pStyle w:val="TAL"/>
            </w:pPr>
            <w:r w:rsidRPr="008E711C">
              <w:t>0</w:t>
            </w:r>
          </w:p>
        </w:tc>
        <w:tc>
          <w:tcPr>
            <w:tcW w:w="283" w:type="dxa"/>
            <w:shd w:val="clear" w:color="auto" w:fill="FFFFFF"/>
          </w:tcPr>
          <w:p w14:paraId="0F1AFBAA" w14:textId="77777777" w:rsidR="00256F19" w:rsidRPr="00CC0C94" w:rsidRDefault="00256F19" w:rsidP="00CE62B4">
            <w:pPr>
              <w:pStyle w:val="TAL"/>
            </w:pPr>
          </w:p>
        </w:tc>
        <w:tc>
          <w:tcPr>
            <w:tcW w:w="284" w:type="dxa"/>
            <w:shd w:val="clear" w:color="auto" w:fill="FFFFFF"/>
          </w:tcPr>
          <w:p w14:paraId="19355964" w14:textId="77777777" w:rsidR="00256F19" w:rsidRPr="00CC0C94" w:rsidRDefault="00256F19" w:rsidP="00CE62B4">
            <w:pPr>
              <w:pStyle w:val="TAL"/>
            </w:pPr>
          </w:p>
        </w:tc>
        <w:tc>
          <w:tcPr>
            <w:tcW w:w="283" w:type="dxa"/>
            <w:shd w:val="clear" w:color="auto" w:fill="FFFFFF"/>
          </w:tcPr>
          <w:p w14:paraId="2EB30062" w14:textId="77777777" w:rsidR="00256F19" w:rsidRPr="00CC0C94" w:rsidRDefault="00256F19" w:rsidP="00CE62B4">
            <w:pPr>
              <w:pStyle w:val="TAL"/>
            </w:pPr>
          </w:p>
        </w:tc>
        <w:tc>
          <w:tcPr>
            <w:tcW w:w="5955" w:type="dxa"/>
            <w:shd w:val="clear" w:color="auto" w:fill="FFFFFF"/>
          </w:tcPr>
          <w:p w14:paraId="24228C24"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not requested</w:t>
            </w:r>
          </w:p>
        </w:tc>
      </w:tr>
      <w:tr w:rsidR="00256F19" w:rsidRPr="00CC0C94" w14:paraId="58E963B9" w14:textId="77777777" w:rsidTr="00A11AA8">
        <w:trPr>
          <w:cantSplit/>
          <w:jc w:val="center"/>
        </w:trPr>
        <w:tc>
          <w:tcPr>
            <w:tcW w:w="284" w:type="dxa"/>
            <w:shd w:val="clear" w:color="auto" w:fill="FFFFFF"/>
          </w:tcPr>
          <w:p w14:paraId="76A0C7A8" w14:textId="77777777" w:rsidR="00256F19" w:rsidRPr="00F04D5E" w:rsidRDefault="00256F19" w:rsidP="00CE62B4">
            <w:pPr>
              <w:pStyle w:val="TAL"/>
            </w:pPr>
            <w:r>
              <w:t>1</w:t>
            </w:r>
          </w:p>
        </w:tc>
        <w:tc>
          <w:tcPr>
            <w:tcW w:w="283" w:type="dxa"/>
            <w:shd w:val="clear" w:color="auto" w:fill="FFFFFF"/>
          </w:tcPr>
          <w:p w14:paraId="11187A1C" w14:textId="77777777" w:rsidR="00256F19" w:rsidRPr="00CC0C94" w:rsidRDefault="00256F19" w:rsidP="00CE62B4">
            <w:pPr>
              <w:pStyle w:val="TAL"/>
            </w:pPr>
          </w:p>
        </w:tc>
        <w:tc>
          <w:tcPr>
            <w:tcW w:w="284" w:type="dxa"/>
            <w:shd w:val="clear" w:color="auto" w:fill="FFFFFF"/>
          </w:tcPr>
          <w:p w14:paraId="7311443C" w14:textId="77777777" w:rsidR="00256F19" w:rsidRPr="00CC0C94" w:rsidRDefault="00256F19" w:rsidP="00CE62B4">
            <w:pPr>
              <w:pStyle w:val="TAL"/>
            </w:pPr>
          </w:p>
        </w:tc>
        <w:tc>
          <w:tcPr>
            <w:tcW w:w="283" w:type="dxa"/>
            <w:shd w:val="clear" w:color="auto" w:fill="FFFFFF"/>
          </w:tcPr>
          <w:p w14:paraId="7873973F" w14:textId="77777777" w:rsidR="00256F19" w:rsidRPr="00CC0C94" w:rsidRDefault="00256F19" w:rsidP="00CE62B4">
            <w:pPr>
              <w:pStyle w:val="TAL"/>
            </w:pPr>
          </w:p>
        </w:tc>
        <w:tc>
          <w:tcPr>
            <w:tcW w:w="5955" w:type="dxa"/>
            <w:shd w:val="clear" w:color="auto" w:fill="FFFFFF"/>
          </w:tcPr>
          <w:p w14:paraId="057E49FF"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requested</w:t>
            </w:r>
          </w:p>
        </w:tc>
      </w:tr>
      <w:tr w:rsidR="00256F19" w:rsidRPr="00CC0C94" w14:paraId="79F95442" w14:textId="77777777" w:rsidTr="00A11AA8">
        <w:trPr>
          <w:cantSplit/>
          <w:jc w:val="center"/>
        </w:trPr>
        <w:tc>
          <w:tcPr>
            <w:tcW w:w="7089" w:type="dxa"/>
            <w:gridSpan w:val="5"/>
            <w:shd w:val="clear" w:color="auto" w:fill="FFFFFF"/>
          </w:tcPr>
          <w:p w14:paraId="0CA390DE" w14:textId="77777777" w:rsidR="00256F19" w:rsidRPr="00CC0C94" w:rsidRDefault="00256F19" w:rsidP="00CE62B4">
            <w:pPr>
              <w:pStyle w:val="TAL"/>
            </w:pPr>
          </w:p>
        </w:tc>
      </w:tr>
      <w:tr w:rsidR="00256F19" w:rsidRPr="00CC0C94" w14:paraId="5D3CD049" w14:textId="77777777" w:rsidTr="00A11AA8">
        <w:trPr>
          <w:cantSplit/>
          <w:jc w:val="center"/>
        </w:trPr>
        <w:tc>
          <w:tcPr>
            <w:tcW w:w="7089" w:type="dxa"/>
            <w:gridSpan w:val="5"/>
            <w:shd w:val="clear" w:color="auto" w:fill="FFFFFF"/>
          </w:tcPr>
          <w:p w14:paraId="6D227058"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256F19" w14:paraId="46A83A79" w14:textId="77777777" w:rsidTr="00A11AA8">
        <w:trPr>
          <w:cantSplit/>
          <w:jc w:val="center"/>
        </w:trPr>
        <w:tc>
          <w:tcPr>
            <w:tcW w:w="7089" w:type="dxa"/>
            <w:gridSpan w:val="5"/>
            <w:shd w:val="clear" w:color="auto" w:fill="FFFFFF"/>
          </w:tcPr>
          <w:p w14:paraId="010F6527" w14:textId="77777777" w:rsidR="00256F19" w:rsidRDefault="00256F19" w:rsidP="00CE62B4">
            <w:pPr>
              <w:pStyle w:val="TAL"/>
            </w:pPr>
            <w:r>
              <w:t>Bit</w:t>
            </w:r>
          </w:p>
        </w:tc>
      </w:tr>
      <w:tr w:rsidR="00256F19" w:rsidRPr="00CC0C94" w14:paraId="460702D6" w14:textId="77777777" w:rsidTr="00A11AA8">
        <w:trPr>
          <w:cantSplit/>
          <w:jc w:val="center"/>
        </w:trPr>
        <w:tc>
          <w:tcPr>
            <w:tcW w:w="284" w:type="dxa"/>
            <w:shd w:val="clear" w:color="auto" w:fill="FFFFFF"/>
          </w:tcPr>
          <w:p w14:paraId="3ED7FB5E" w14:textId="77777777" w:rsidR="00256F19" w:rsidRPr="008E711C" w:rsidRDefault="00256F19" w:rsidP="00CE62B4">
            <w:pPr>
              <w:pStyle w:val="TAL"/>
              <w:rPr>
                <w:b/>
              </w:rPr>
            </w:pPr>
            <w:r>
              <w:rPr>
                <w:b/>
              </w:rPr>
              <w:t>5</w:t>
            </w:r>
          </w:p>
        </w:tc>
        <w:tc>
          <w:tcPr>
            <w:tcW w:w="283" w:type="dxa"/>
            <w:shd w:val="clear" w:color="auto" w:fill="FFFFFF"/>
          </w:tcPr>
          <w:p w14:paraId="7ED3080E" w14:textId="77777777" w:rsidR="00256F19" w:rsidRPr="00CC0C94" w:rsidRDefault="00256F19" w:rsidP="00CE62B4">
            <w:pPr>
              <w:pStyle w:val="TAL"/>
            </w:pPr>
          </w:p>
        </w:tc>
        <w:tc>
          <w:tcPr>
            <w:tcW w:w="284" w:type="dxa"/>
            <w:shd w:val="clear" w:color="auto" w:fill="FFFFFF"/>
          </w:tcPr>
          <w:p w14:paraId="00E90929" w14:textId="77777777" w:rsidR="00256F19" w:rsidRPr="00CC0C94" w:rsidRDefault="00256F19" w:rsidP="00CE62B4">
            <w:pPr>
              <w:pStyle w:val="TAL"/>
            </w:pPr>
          </w:p>
        </w:tc>
        <w:tc>
          <w:tcPr>
            <w:tcW w:w="283" w:type="dxa"/>
            <w:shd w:val="clear" w:color="auto" w:fill="FFFFFF"/>
          </w:tcPr>
          <w:p w14:paraId="071117FB" w14:textId="77777777" w:rsidR="00256F19" w:rsidRPr="00CC0C94" w:rsidRDefault="00256F19" w:rsidP="00CE62B4">
            <w:pPr>
              <w:pStyle w:val="TAL"/>
            </w:pPr>
          </w:p>
        </w:tc>
        <w:tc>
          <w:tcPr>
            <w:tcW w:w="5955" w:type="dxa"/>
            <w:shd w:val="clear" w:color="auto" w:fill="FFFFFF"/>
          </w:tcPr>
          <w:p w14:paraId="35D1A07F" w14:textId="77777777" w:rsidR="00256F19" w:rsidRPr="00CC0C94" w:rsidRDefault="00256F19" w:rsidP="00CE62B4">
            <w:pPr>
              <w:pStyle w:val="TAL"/>
            </w:pPr>
          </w:p>
        </w:tc>
      </w:tr>
      <w:tr w:rsidR="00256F19" w:rsidRPr="00CC0C94" w14:paraId="1EA11CE4" w14:textId="77777777" w:rsidTr="00A11AA8">
        <w:trPr>
          <w:cantSplit/>
          <w:jc w:val="center"/>
        </w:trPr>
        <w:tc>
          <w:tcPr>
            <w:tcW w:w="284" w:type="dxa"/>
            <w:shd w:val="clear" w:color="auto" w:fill="FFFFFF"/>
          </w:tcPr>
          <w:p w14:paraId="1604B40C" w14:textId="77777777" w:rsidR="00256F19" w:rsidRPr="008E711C" w:rsidRDefault="00256F19" w:rsidP="00CE62B4">
            <w:pPr>
              <w:pStyle w:val="TAL"/>
            </w:pPr>
            <w:r w:rsidRPr="008E711C">
              <w:t>0</w:t>
            </w:r>
          </w:p>
        </w:tc>
        <w:tc>
          <w:tcPr>
            <w:tcW w:w="283" w:type="dxa"/>
            <w:shd w:val="clear" w:color="auto" w:fill="FFFFFF"/>
          </w:tcPr>
          <w:p w14:paraId="4D7BDDD7" w14:textId="77777777" w:rsidR="00256F19" w:rsidRPr="00CC0C94" w:rsidRDefault="00256F19" w:rsidP="00CE62B4">
            <w:pPr>
              <w:pStyle w:val="TAL"/>
            </w:pPr>
          </w:p>
        </w:tc>
        <w:tc>
          <w:tcPr>
            <w:tcW w:w="284" w:type="dxa"/>
            <w:shd w:val="clear" w:color="auto" w:fill="FFFFFF"/>
          </w:tcPr>
          <w:p w14:paraId="23FA64C3" w14:textId="77777777" w:rsidR="00256F19" w:rsidRPr="00CC0C94" w:rsidRDefault="00256F19" w:rsidP="00CE62B4">
            <w:pPr>
              <w:pStyle w:val="TAL"/>
            </w:pPr>
          </w:p>
        </w:tc>
        <w:tc>
          <w:tcPr>
            <w:tcW w:w="283" w:type="dxa"/>
            <w:shd w:val="clear" w:color="auto" w:fill="FFFFFF"/>
          </w:tcPr>
          <w:p w14:paraId="57F856A5" w14:textId="77777777" w:rsidR="00256F19" w:rsidRPr="00CC0C94" w:rsidRDefault="00256F19" w:rsidP="00CE62B4">
            <w:pPr>
              <w:pStyle w:val="TAL"/>
            </w:pPr>
          </w:p>
        </w:tc>
        <w:tc>
          <w:tcPr>
            <w:tcW w:w="5955" w:type="dxa"/>
            <w:shd w:val="clear" w:color="auto" w:fill="FFFFFF"/>
          </w:tcPr>
          <w:p w14:paraId="6D20CE8E"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256F19" w:rsidRPr="00CC0C94" w14:paraId="07225207" w14:textId="77777777" w:rsidTr="00A11AA8">
        <w:trPr>
          <w:cantSplit/>
          <w:jc w:val="center"/>
        </w:trPr>
        <w:tc>
          <w:tcPr>
            <w:tcW w:w="284" w:type="dxa"/>
            <w:shd w:val="clear" w:color="auto" w:fill="FFFFFF"/>
          </w:tcPr>
          <w:p w14:paraId="25DE21AF" w14:textId="77777777" w:rsidR="00256F19" w:rsidRPr="00F04D5E" w:rsidRDefault="00256F19" w:rsidP="00CE62B4">
            <w:pPr>
              <w:pStyle w:val="TAL"/>
            </w:pPr>
            <w:r>
              <w:t>1</w:t>
            </w:r>
          </w:p>
        </w:tc>
        <w:tc>
          <w:tcPr>
            <w:tcW w:w="283" w:type="dxa"/>
            <w:shd w:val="clear" w:color="auto" w:fill="FFFFFF"/>
          </w:tcPr>
          <w:p w14:paraId="55BEFBA8" w14:textId="77777777" w:rsidR="00256F19" w:rsidRPr="00CC0C94" w:rsidRDefault="00256F19" w:rsidP="00CE62B4">
            <w:pPr>
              <w:pStyle w:val="TAL"/>
            </w:pPr>
          </w:p>
        </w:tc>
        <w:tc>
          <w:tcPr>
            <w:tcW w:w="284" w:type="dxa"/>
            <w:shd w:val="clear" w:color="auto" w:fill="FFFFFF"/>
          </w:tcPr>
          <w:p w14:paraId="1AC94801" w14:textId="77777777" w:rsidR="00256F19" w:rsidRPr="00CC0C94" w:rsidRDefault="00256F19" w:rsidP="00CE62B4">
            <w:pPr>
              <w:pStyle w:val="TAL"/>
            </w:pPr>
          </w:p>
        </w:tc>
        <w:tc>
          <w:tcPr>
            <w:tcW w:w="283" w:type="dxa"/>
            <w:shd w:val="clear" w:color="auto" w:fill="FFFFFF"/>
          </w:tcPr>
          <w:p w14:paraId="36DC1E63" w14:textId="77777777" w:rsidR="00256F19" w:rsidRPr="00CC0C94" w:rsidRDefault="00256F19" w:rsidP="00CE62B4">
            <w:pPr>
              <w:pStyle w:val="TAL"/>
            </w:pPr>
          </w:p>
        </w:tc>
        <w:tc>
          <w:tcPr>
            <w:tcW w:w="5955" w:type="dxa"/>
            <w:shd w:val="clear" w:color="auto" w:fill="FFFFFF"/>
          </w:tcPr>
          <w:p w14:paraId="35869581"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256F19" w:rsidRPr="00CC0C94" w14:paraId="1A6FD7D1" w14:textId="77777777" w:rsidTr="00A11AA8">
        <w:trPr>
          <w:cantSplit/>
          <w:jc w:val="center"/>
        </w:trPr>
        <w:tc>
          <w:tcPr>
            <w:tcW w:w="7089" w:type="dxa"/>
            <w:gridSpan w:val="5"/>
            <w:shd w:val="clear" w:color="auto" w:fill="FFFFFF"/>
          </w:tcPr>
          <w:p w14:paraId="4AB19A0E" w14:textId="77777777" w:rsidR="00256F19" w:rsidRPr="00CC0C94" w:rsidRDefault="00256F19" w:rsidP="00CE62B4">
            <w:pPr>
              <w:pStyle w:val="TAL"/>
            </w:pPr>
          </w:p>
        </w:tc>
      </w:tr>
      <w:tr w:rsidR="00256F19" w:rsidRPr="00CC0C94" w14:paraId="4F6208BF" w14:textId="77777777" w:rsidTr="00A11AA8">
        <w:trPr>
          <w:cantSplit/>
          <w:jc w:val="center"/>
        </w:trPr>
        <w:tc>
          <w:tcPr>
            <w:tcW w:w="7089" w:type="dxa"/>
            <w:gridSpan w:val="5"/>
            <w:shd w:val="clear" w:color="auto" w:fill="FFFFFF"/>
          </w:tcPr>
          <w:p w14:paraId="4FB72067" w14:textId="77777777" w:rsidR="00256F19" w:rsidRDefault="00256F19" w:rsidP="00CE62B4">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3F62E117" w14:textId="77777777" w:rsidR="00256F19" w:rsidRPr="00CC0C94" w:rsidRDefault="00256F19" w:rsidP="00CE62B4">
            <w:pPr>
              <w:pStyle w:val="TAL"/>
              <w:rPr>
                <w:lang w:eastAsia="zh-CN"/>
              </w:rPr>
            </w:pPr>
            <w:r>
              <w:rPr>
                <w:rFonts w:hint="eastAsia"/>
                <w:lang w:eastAsia="zh-CN"/>
              </w:rPr>
              <w:t>Bit</w:t>
            </w:r>
          </w:p>
        </w:tc>
      </w:tr>
      <w:tr w:rsidR="00256F19" w:rsidRPr="00CC0C94" w14:paraId="53A85D67" w14:textId="77777777" w:rsidTr="00A11AA8">
        <w:trPr>
          <w:cantSplit/>
          <w:jc w:val="center"/>
        </w:trPr>
        <w:tc>
          <w:tcPr>
            <w:tcW w:w="284" w:type="dxa"/>
            <w:shd w:val="clear" w:color="auto" w:fill="FFFFFF"/>
          </w:tcPr>
          <w:p w14:paraId="7EF6559C" w14:textId="77777777" w:rsidR="00256F19" w:rsidRPr="008E711C" w:rsidRDefault="00256F19" w:rsidP="00CE62B4">
            <w:pPr>
              <w:pStyle w:val="TAL"/>
              <w:rPr>
                <w:b/>
                <w:lang w:eastAsia="zh-CN"/>
              </w:rPr>
            </w:pPr>
            <w:r>
              <w:rPr>
                <w:rFonts w:hint="eastAsia"/>
                <w:b/>
                <w:lang w:eastAsia="zh-CN"/>
              </w:rPr>
              <w:t>6</w:t>
            </w:r>
          </w:p>
        </w:tc>
        <w:tc>
          <w:tcPr>
            <w:tcW w:w="283" w:type="dxa"/>
            <w:shd w:val="clear" w:color="auto" w:fill="FFFFFF"/>
          </w:tcPr>
          <w:p w14:paraId="4B3F33CA" w14:textId="77777777" w:rsidR="00256F19" w:rsidRPr="00CC0C94" w:rsidRDefault="00256F19" w:rsidP="00CE62B4">
            <w:pPr>
              <w:pStyle w:val="TAL"/>
            </w:pPr>
          </w:p>
        </w:tc>
        <w:tc>
          <w:tcPr>
            <w:tcW w:w="284" w:type="dxa"/>
            <w:shd w:val="clear" w:color="auto" w:fill="FFFFFF"/>
          </w:tcPr>
          <w:p w14:paraId="52B2986F" w14:textId="77777777" w:rsidR="00256F19" w:rsidRPr="00CC0C94" w:rsidRDefault="00256F19" w:rsidP="00CE62B4">
            <w:pPr>
              <w:pStyle w:val="TAL"/>
            </w:pPr>
          </w:p>
        </w:tc>
        <w:tc>
          <w:tcPr>
            <w:tcW w:w="283" w:type="dxa"/>
            <w:shd w:val="clear" w:color="auto" w:fill="FFFFFF"/>
          </w:tcPr>
          <w:p w14:paraId="288EC22D" w14:textId="77777777" w:rsidR="00256F19" w:rsidRPr="00CC0C94" w:rsidRDefault="00256F19" w:rsidP="00CE62B4">
            <w:pPr>
              <w:pStyle w:val="TAL"/>
            </w:pPr>
          </w:p>
        </w:tc>
        <w:tc>
          <w:tcPr>
            <w:tcW w:w="5955" w:type="dxa"/>
            <w:shd w:val="clear" w:color="auto" w:fill="FFFFFF"/>
          </w:tcPr>
          <w:p w14:paraId="07BC08C0" w14:textId="77777777" w:rsidR="00256F19" w:rsidRPr="00CC0C94" w:rsidRDefault="00256F19" w:rsidP="00CE62B4">
            <w:pPr>
              <w:pStyle w:val="TAL"/>
            </w:pPr>
          </w:p>
        </w:tc>
      </w:tr>
      <w:tr w:rsidR="00256F19" w:rsidRPr="00CC0C94" w14:paraId="62DBFF70" w14:textId="77777777" w:rsidTr="00A11AA8">
        <w:trPr>
          <w:cantSplit/>
          <w:jc w:val="center"/>
        </w:trPr>
        <w:tc>
          <w:tcPr>
            <w:tcW w:w="284" w:type="dxa"/>
            <w:shd w:val="clear" w:color="auto" w:fill="FFFFFF"/>
          </w:tcPr>
          <w:p w14:paraId="7D142656" w14:textId="77777777" w:rsidR="00256F19" w:rsidRPr="008E711C" w:rsidRDefault="00256F19" w:rsidP="00CE62B4">
            <w:pPr>
              <w:pStyle w:val="TAL"/>
            </w:pPr>
            <w:r w:rsidRPr="008E711C">
              <w:t>0</w:t>
            </w:r>
          </w:p>
        </w:tc>
        <w:tc>
          <w:tcPr>
            <w:tcW w:w="283" w:type="dxa"/>
            <w:shd w:val="clear" w:color="auto" w:fill="FFFFFF"/>
          </w:tcPr>
          <w:p w14:paraId="090F9CFE" w14:textId="77777777" w:rsidR="00256F19" w:rsidRPr="00CC0C94" w:rsidRDefault="00256F19" w:rsidP="00CE62B4">
            <w:pPr>
              <w:pStyle w:val="TAL"/>
            </w:pPr>
          </w:p>
        </w:tc>
        <w:tc>
          <w:tcPr>
            <w:tcW w:w="284" w:type="dxa"/>
            <w:shd w:val="clear" w:color="auto" w:fill="FFFFFF"/>
          </w:tcPr>
          <w:p w14:paraId="3706778B" w14:textId="77777777" w:rsidR="00256F19" w:rsidRPr="00CC0C94" w:rsidRDefault="00256F19" w:rsidP="00CE62B4">
            <w:pPr>
              <w:pStyle w:val="TAL"/>
            </w:pPr>
          </w:p>
        </w:tc>
        <w:tc>
          <w:tcPr>
            <w:tcW w:w="283" w:type="dxa"/>
            <w:shd w:val="clear" w:color="auto" w:fill="FFFFFF"/>
          </w:tcPr>
          <w:p w14:paraId="0E24DCFA" w14:textId="77777777" w:rsidR="00256F19" w:rsidRPr="00CC0C94" w:rsidRDefault="00256F19" w:rsidP="00CE62B4">
            <w:pPr>
              <w:pStyle w:val="TAL"/>
            </w:pPr>
          </w:p>
        </w:tc>
        <w:tc>
          <w:tcPr>
            <w:tcW w:w="5955" w:type="dxa"/>
            <w:shd w:val="clear" w:color="auto" w:fill="FFFFFF"/>
          </w:tcPr>
          <w:p w14:paraId="373E0F41" w14:textId="77777777" w:rsidR="00256F19" w:rsidRPr="00CC0C94" w:rsidRDefault="00256F19" w:rsidP="00CE62B4">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256F19" w:rsidRPr="00CC0C94" w14:paraId="4D27F6F1" w14:textId="77777777" w:rsidTr="00A11AA8">
        <w:trPr>
          <w:cantSplit/>
          <w:jc w:val="center"/>
        </w:trPr>
        <w:tc>
          <w:tcPr>
            <w:tcW w:w="284" w:type="dxa"/>
            <w:shd w:val="clear" w:color="auto" w:fill="FFFFFF"/>
          </w:tcPr>
          <w:p w14:paraId="2CE348D3" w14:textId="77777777" w:rsidR="00256F19" w:rsidRPr="00F04D5E" w:rsidRDefault="00256F19" w:rsidP="00CE62B4">
            <w:pPr>
              <w:pStyle w:val="TAL"/>
            </w:pPr>
            <w:r>
              <w:t>1</w:t>
            </w:r>
          </w:p>
        </w:tc>
        <w:tc>
          <w:tcPr>
            <w:tcW w:w="283" w:type="dxa"/>
            <w:shd w:val="clear" w:color="auto" w:fill="FFFFFF"/>
          </w:tcPr>
          <w:p w14:paraId="266D9807" w14:textId="77777777" w:rsidR="00256F19" w:rsidRPr="00CC0C94" w:rsidRDefault="00256F19" w:rsidP="00CE62B4">
            <w:pPr>
              <w:pStyle w:val="TAL"/>
            </w:pPr>
          </w:p>
        </w:tc>
        <w:tc>
          <w:tcPr>
            <w:tcW w:w="284" w:type="dxa"/>
            <w:shd w:val="clear" w:color="auto" w:fill="FFFFFF"/>
          </w:tcPr>
          <w:p w14:paraId="556E020F" w14:textId="77777777" w:rsidR="00256F19" w:rsidRPr="00CC0C94" w:rsidRDefault="00256F19" w:rsidP="00CE62B4">
            <w:pPr>
              <w:pStyle w:val="TAL"/>
            </w:pPr>
          </w:p>
        </w:tc>
        <w:tc>
          <w:tcPr>
            <w:tcW w:w="283" w:type="dxa"/>
            <w:shd w:val="clear" w:color="auto" w:fill="FFFFFF"/>
          </w:tcPr>
          <w:p w14:paraId="7851D828" w14:textId="77777777" w:rsidR="00256F19" w:rsidRPr="00CC0C94" w:rsidRDefault="00256F19" w:rsidP="00CE62B4">
            <w:pPr>
              <w:pStyle w:val="TAL"/>
            </w:pPr>
          </w:p>
        </w:tc>
        <w:tc>
          <w:tcPr>
            <w:tcW w:w="5955" w:type="dxa"/>
            <w:shd w:val="clear" w:color="auto" w:fill="FFFFFF"/>
          </w:tcPr>
          <w:p w14:paraId="76DE6725" w14:textId="77777777" w:rsidR="00256F19" w:rsidRPr="00CC0C94" w:rsidRDefault="00256F19" w:rsidP="00CE62B4">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256F19" w:rsidRPr="00CC0C94" w14:paraId="121C9F87" w14:textId="77777777" w:rsidTr="00A11AA8">
        <w:trPr>
          <w:cantSplit/>
          <w:jc w:val="center"/>
        </w:trPr>
        <w:tc>
          <w:tcPr>
            <w:tcW w:w="7089" w:type="dxa"/>
            <w:gridSpan w:val="5"/>
            <w:shd w:val="clear" w:color="auto" w:fill="FFFFFF"/>
          </w:tcPr>
          <w:p w14:paraId="1139692D" w14:textId="77777777" w:rsidR="00256F19" w:rsidRDefault="00256F19" w:rsidP="00CE62B4">
            <w:pPr>
              <w:pStyle w:val="TAL"/>
              <w:rPr>
                <w:lang w:eastAsia="zh-CN"/>
              </w:rPr>
            </w:pPr>
          </w:p>
          <w:p w14:paraId="62848CDB" w14:textId="77777777" w:rsidR="00256F19" w:rsidRPr="00CC0C94" w:rsidRDefault="00256F19" w:rsidP="00CE62B4">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256F19" w14:paraId="55DC5AC1" w14:textId="77777777" w:rsidTr="00A11AA8">
        <w:trPr>
          <w:cantSplit/>
          <w:jc w:val="center"/>
        </w:trPr>
        <w:tc>
          <w:tcPr>
            <w:tcW w:w="7089" w:type="dxa"/>
            <w:gridSpan w:val="5"/>
            <w:shd w:val="clear" w:color="auto" w:fill="FFFFFF"/>
          </w:tcPr>
          <w:p w14:paraId="6F20BC15" w14:textId="77777777" w:rsidR="00256F19" w:rsidRDefault="00256F19" w:rsidP="00CE62B4">
            <w:pPr>
              <w:pStyle w:val="TAL"/>
              <w:rPr>
                <w:lang w:eastAsia="zh-CN"/>
              </w:rPr>
            </w:pPr>
            <w:r>
              <w:rPr>
                <w:lang w:eastAsia="zh-CN"/>
              </w:rPr>
              <w:t>Bit</w:t>
            </w:r>
          </w:p>
        </w:tc>
      </w:tr>
      <w:tr w:rsidR="00256F19" w:rsidRPr="00CC0C94" w14:paraId="26049E28" w14:textId="77777777" w:rsidTr="00A11AA8">
        <w:trPr>
          <w:cantSplit/>
          <w:jc w:val="center"/>
        </w:trPr>
        <w:tc>
          <w:tcPr>
            <w:tcW w:w="284" w:type="dxa"/>
            <w:shd w:val="clear" w:color="auto" w:fill="FFFFFF"/>
          </w:tcPr>
          <w:p w14:paraId="019271F6" w14:textId="77777777" w:rsidR="00256F19" w:rsidRPr="008E711C" w:rsidRDefault="00256F19" w:rsidP="00CE62B4">
            <w:pPr>
              <w:pStyle w:val="TAL"/>
              <w:rPr>
                <w:b/>
                <w:lang w:eastAsia="zh-CN"/>
              </w:rPr>
            </w:pPr>
            <w:r>
              <w:rPr>
                <w:rFonts w:hint="eastAsia"/>
                <w:b/>
                <w:lang w:eastAsia="zh-CN"/>
              </w:rPr>
              <w:t>7</w:t>
            </w:r>
          </w:p>
        </w:tc>
        <w:tc>
          <w:tcPr>
            <w:tcW w:w="283" w:type="dxa"/>
            <w:shd w:val="clear" w:color="auto" w:fill="FFFFFF"/>
          </w:tcPr>
          <w:p w14:paraId="6A2AA7A8" w14:textId="77777777" w:rsidR="00256F19" w:rsidRPr="00CC0C94" w:rsidRDefault="00256F19" w:rsidP="00CE62B4">
            <w:pPr>
              <w:pStyle w:val="TAL"/>
            </w:pPr>
          </w:p>
        </w:tc>
        <w:tc>
          <w:tcPr>
            <w:tcW w:w="284" w:type="dxa"/>
            <w:shd w:val="clear" w:color="auto" w:fill="FFFFFF"/>
          </w:tcPr>
          <w:p w14:paraId="016EC834" w14:textId="77777777" w:rsidR="00256F19" w:rsidRPr="00CC0C94" w:rsidRDefault="00256F19" w:rsidP="00CE62B4">
            <w:pPr>
              <w:pStyle w:val="TAL"/>
            </w:pPr>
          </w:p>
        </w:tc>
        <w:tc>
          <w:tcPr>
            <w:tcW w:w="283" w:type="dxa"/>
            <w:shd w:val="clear" w:color="auto" w:fill="FFFFFF"/>
          </w:tcPr>
          <w:p w14:paraId="12032E9D" w14:textId="77777777" w:rsidR="00256F19" w:rsidRPr="00CC0C94" w:rsidRDefault="00256F19" w:rsidP="00CE62B4">
            <w:pPr>
              <w:pStyle w:val="TAL"/>
            </w:pPr>
          </w:p>
        </w:tc>
        <w:tc>
          <w:tcPr>
            <w:tcW w:w="5955" w:type="dxa"/>
            <w:shd w:val="clear" w:color="auto" w:fill="FFFFFF"/>
          </w:tcPr>
          <w:p w14:paraId="1F1FE799" w14:textId="77777777" w:rsidR="00256F19" w:rsidRPr="00CC0C94" w:rsidRDefault="00256F19" w:rsidP="00CE62B4">
            <w:pPr>
              <w:pStyle w:val="TAL"/>
            </w:pPr>
          </w:p>
        </w:tc>
      </w:tr>
      <w:tr w:rsidR="00256F19" w:rsidRPr="00CC0C94" w14:paraId="30CBF611" w14:textId="77777777" w:rsidTr="00A11AA8">
        <w:trPr>
          <w:cantSplit/>
          <w:jc w:val="center"/>
        </w:trPr>
        <w:tc>
          <w:tcPr>
            <w:tcW w:w="284" w:type="dxa"/>
            <w:shd w:val="clear" w:color="auto" w:fill="FFFFFF"/>
          </w:tcPr>
          <w:p w14:paraId="1A341DE4" w14:textId="77777777" w:rsidR="00256F19" w:rsidRPr="008E711C" w:rsidRDefault="00256F19" w:rsidP="00CE62B4">
            <w:pPr>
              <w:pStyle w:val="TAL"/>
            </w:pPr>
            <w:r w:rsidRPr="008E711C">
              <w:t>0</w:t>
            </w:r>
          </w:p>
        </w:tc>
        <w:tc>
          <w:tcPr>
            <w:tcW w:w="283" w:type="dxa"/>
            <w:shd w:val="clear" w:color="auto" w:fill="FFFFFF"/>
          </w:tcPr>
          <w:p w14:paraId="5C6B7C3F" w14:textId="77777777" w:rsidR="00256F19" w:rsidRPr="00CC0C94" w:rsidRDefault="00256F19" w:rsidP="00CE62B4">
            <w:pPr>
              <w:pStyle w:val="TAL"/>
            </w:pPr>
          </w:p>
        </w:tc>
        <w:tc>
          <w:tcPr>
            <w:tcW w:w="284" w:type="dxa"/>
            <w:shd w:val="clear" w:color="auto" w:fill="FFFFFF"/>
          </w:tcPr>
          <w:p w14:paraId="228A58DD" w14:textId="77777777" w:rsidR="00256F19" w:rsidRPr="00CC0C94" w:rsidRDefault="00256F19" w:rsidP="00CE62B4">
            <w:pPr>
              <w:pStyle w:val="TAL"/>
            </w:pPr>
          </w:p>
        </w:tc>
        <w:tc>
          <w:tcPr>
            <w:tcW w:w="283" w:type="dxa"/>
            <w:shd w:val="clear" w:color="auto" w:fill="FFFFFF"/>
          </w:tcPr>
          <w:p w14:paraId="307FDB85" w14:textId="77777777" w:rsidR="00256F19" w:rsidRPr="00CC0C94" w:rsidRDefault="00256F19" w:rsidP="00CE62B4">
            <w:pPr>
              <w:pStyle w:val="TAL"/>
            </w:pPr>
          </w:p>
        </w:tc>
        <w:tc>
          <w:tcPr>
            <w:tcW w:w="5955" w:type="dxa"/>
            <w:shd w:val="clear" w:color="auto" w:fill="FFFFFF"/>
          </w:tcPr>
          <w:p w14:paraId="341550DD"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256F19" w:rsidRPr="00CC0C94" w14:paraId="1070EE26" w14:textId="77777777" w:rsidTr="00A11AA8">
        <w:trPr>
          <w:cantSplit/>
          <w:jc w:val="center"/>
        </w:trPr>
        <w:tc>
          <w:tcPr>
            <w:tcW w:w="284" w:type="dxa"/>
            <w:shd w:val="clear" w:color="auto" w:fill="FFFFFF"/>
          </w:tcPr>
          <w:p w14:paraId="1BABC478" w14:textId="77777777" w:rsidR="00256F19" w:rsidRPr="00F04D5E" w:rsidRDefault="00256F19" w:rsidP="00CE62B4">
            <w:pPr>
              <w:pStyle w:val="TAL"/>
            </w:pPr>
            <w:r>
              <w:t>1</w:t>
            </w:r>
          </w:p>
        </w:tc>
        <w:tc>
          <w:tcPr>
            <w:tcW w:w="283" w:type="dxa"/>
            <w:shd w:val="clear" w:color="auto" w:fill="FFFFFF"/>
          </w:tcPr>
          <w:p w14:paraId="279CDE5A" w14:textId="77777777" w:rsidR="00256F19" w:rsidRPr="00CC0C94" w:rsidRDefault="00256F19" w:rsidP="00CE62B4">
            <w:pPr>
              <w:pStyle w:val="TAL"/>
            </w:pPr>
          </w:p>
        </w:tc>
        <w:tc>
          <w:tcPr>
            <w:tcW w:w="284" w:type="dxa"/>
            <w:shd w:val="clear" w:color="auto" w:fill="FFFFFF"/>
          </w:tcPr>
          <w:p w14:paraId="480AE35C" w14:textId="77777777" w:rsidR="00256F19" w:rsidRPr="00CC0C94" w:rsidRDefault="00256F19" w:rsidP="00CE62B4">
            <w:pPr>
              <w:pStyle w:val="TAL"/>
            </w:pPr>
          </w:p>
        </w:tc>
        <w:tc>
          <w:tcPr>
            <w:tcW w:w="283" w:type="dxa"/>
            <w:shd w:val="clear" w:color="auto" w:fill="FFFFFF"/>
          </w:tcPr>
          <w:p w14:paraId="64C110E5" w14:textId="77777777" w:rsidR="00256F19" w:rsidRPr="00CC0C94" w:rsidRDefault="00256F19" w:rsidP="00CE62B4">
            <w:pPr>
              <w:pStyle w:val="TAL"/>
            </w:pPr>
          </w:p>
        </w:tc>
        <w:tc>
          <w:tcPr>
            <w:tcW w:w="5955" w:type="dxa"/>
            <w:shd w:val="clear" w:color="auto" w:fill="FFFFFF"/>
          </w:tcPr>
          <w:p w14:paraId="5DB1FE2D"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256F19" w:rsidRPr="00CC0C94" w14:paraId="7605CDB9" w14:textId="77777777" w:rsidTr="00A11AA8">
        <w:trPr>
          <w:cantSplit/>
          <w:jc w:val="center"/>
        </w:trPr>
        <w:tc>
          <w:tcPr>
            <w:tcW w:w="7089" w:type="dxa"/>
            <w:gridSpan w:val="5"/>
            <w:shd w:val="clear" w:color="auto" w:fill="FFFFFF"/>
          </w:tcPr>
          <w:p w14:paraId="576CED90" w14:textId="77777777" w:rsidR="00256F19" w:rsidRPr="00F04D5E" w:rsidRDefault="00256F19" w:rsidP="00CE62B4">
            <w:pPr>
              <w:pStyle w:val="TAL"/>
              <w:rPr>
                <w:lang w:eastAsia="zh-CN"/>
              </w:rPr>
            </w:pPr>
          </w:p>
          <w:p w14:paraId="08E28B47" w14:textId="77777777" w:rsidR="00256F19" w:rsidRPr="00CC0C94" w:rsidRDefault="00256F19" w:rsidP="00CE62B4">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256F19" w:rsidRPr="00F04D5E" w14:paraId="6ABA9283" w14:textId="77777777" w:rsidTr="00A11AA8">
        <w:trPr>
          <w:cantSplit/>
          <w:jc w:val="center"/>
        </w:trPr>
        <w:tc>
          <w:tcPr>
            <w:tcW w:w="7089" w:type="dxa"/>
            <w:gridSpan w:val="5"/>
            <w:shd w:val="clear" w:color="auto" w:fill="FFFFFF"/>
          </w:tcPr>
          <w:p w14:paraId="57B2357B" w14:textId="77777777" w:rsidR="00256F19" w:rsidRPr="00F04D5E" w:rsidRDefault="00256F19" w:rsidP="00CE62B4">
            <w:pPr>
              <w:pStyle w:val="TAL"/>
              <w:rPr>
                <w:lang w:eastAsia="zh-CN"/>
              </w:rPr>
            </w:pPr>
            <w:r>
              <w:rPr>
                <w:lang w:eastAsia="zh-CN"/>
              </w:rPr>
              <w:t>Bit</w:t>
            </w:r>
          </w:p>
        </w:tc>
      </w:tr>
      <w:tr w:rsidR="00256F19" w:rsidRPr="00CC0C94" w14:paraId="141F6905" w14:textId="77777777" w:rsidTr="00A11AA8">
        <w:trPr>
          <w:cantSplit/>
          <w:jc w:val="center"/>
        </w:trPr>
        <w:tc>
          <w:tcPr>
            <w:tcW w:w="284" w:type="dxa"/>
            <w:shd w:val="clear" w:color="auto" w:fill="FFFFFF"/>
          </w:tcPr>
          <w:p w14:paraId="12939BD6" w14:textId="77777777" w:rsidR="00256F19" w:rsidRPr="008E711C" w:rsidRDefault="00256F19" w:rsidP="00CE62B4">
            <w:pPr>
              <w:pStyle w:val="TAL"/>
              <w:rPr>
                <w:b/>
                <w:lang w:eastAsia="zh-CN"/>
              </w:rPr>
            </w:pPr>
            <w:r>
              <w:rPr>
                <w:rFonts w:hint="eastAsia"/>
                <w:b/>
                <w:lang w:eastAsia="zh-CN"/>
              </w:rPr>
              <w:t>8</w:t>
            </w:r>
          </w:p>
        </w:tc>
        <w:tc>
          <w:tcPr>
            <w:tcW w:w="283" w:type="dxa"/>
            <w:shd w:val="clear" w:color="auto" w:fill="FFFFFF"/>
          </w:tcPr>
          <w:p w14:paraId="43CE17F7" w14:textId="77777777" w:rsidR="00256F19" w:rsidRPr="00CC0C94" w:rsidRDefault="00256F19" w:rsidP="00CE62B4">
            <w:pPr>
              <w:pStyle w:val="TAL"/>
            </w:pPr>
          </w:p>
        </w:tc>
        <w:tc>
          <w:tcPr>
            <w:tcW w:w="284" w:type="dxa"/>
            <w:shd w:val="clear" w:color="auto" w:fill="FFFFFF"/>
          </w:tcPr>
          <w:p w14:paraId="547A338C" w14:textId="77777777" w:rsidR="00256F19" w:rsidRPr="00CC0C94" w:rsidRDefault="00256F19" w:rsidP="00CE62B4">
            <w:pPr>
              <w:pStyle w:val="TAL"/>
            </w:pPr>
          </w:p>
        </w:tc>
        <w:tc>
          <w:tcPr>
            <w:tcW w:w="283" w:type="dxa"/>
            <w:shd w:val="clear" w:color="auto" w:fill="FFFFFF"/>
          </w:tcPr>
          <w:p w14:paraId="6F187360" w14:textId="77777777" w:rsidR="00256F19" w:rsidRPr="00CC0C94" w:rsidRDefault="00256F19" w:rsidP="00CE62B4">
            <w:pPr>
              <w:pStyle w:val="TAL"/>
            </w:pPr>
          </w:p>
        </w:tc>
        <w:tc>
          <w:tcPr>
            <w:tcW w:w="5955" w:type="dxa"/>
            <w:shd w:val="clear" w:color="auto" w:fill="FFFFFF"/>
          </w:tcPr>
          <w:p w14:paraId="180F0AD6" w14:textId="77777777" w:rsidR="00256F19" w:rsidRPr="00CC0C94" w:rsidRDefault="00256F19" w:rsidP="00CE62B4">
            <w:pPr>
              <w:pStyle w:val="TAL"/>
            </w:pPr>
          </w:p>
        </w:tc>
      </w:tr>
      <w:tr w:rsidR="00256F19" w:rsidRPr="00CC0C94" w14:paraId="70CBA06B" w14:textId="77777777" w:rsidTr="00A11AA8">
        <w:trPr>
          <w:cantSplit/>
          <w:jc w:val="center"/>
        </w:trPr>
        <w:tc>
          <w:tcPr>
            <w:tcW w:w="284" w:type="dxa"/>
            <w:shd w:val="clear" w:color="auto" w:fill="FFFFFF"/>
          </w:tcPr>
          <w:p w14:paraId="140C9DEA" w14:textId="77777777" w:rsidR="00256F19" w:rsidRPr="008E711C" w:rsidRDefault="00256F19" w:rsidP="00CE62B4">
            <w:pPr>
              <w:pStyle w:val="TAL"/>
            </w:pPr>
            <w:r w:rsidRPr="008E711C">
              <w:t>0</w:t>
            </w:r>
          </w:p>
        </w:tc>
        <w:tc>
          <w:tcPr>
            <w:tcW w:w="283" w:type="dxa"/>
            <w:shd w:val="clear" w:color="auto" w:fill="FFFFFF"/>
          </w:tcPr>
          <w:p w14:paraId="4312DD38" w14:textId="77777777" w:rsidR="00256F19" w:rsidRPr="00CC0C94" w:rsidRDefault="00256F19" w:rsidP="00CE62B4">
            <w:pPr>
              <w:pStyle w:val="TAL"/>
            </w:pPr>
          </w:p>
        </w:tc>
        <w:tc>
          <w:tcPr>
            <w:tcW w:w="284" w:type="dxa"/>
            <w:shd w:val="clear" w:color="auto" w:fill="FFFFFF"/>
          </w:tcPr>
          <w:p w14:paraId="45BD848F" w14:textId="77777777" w:rsidR="00256F19" w:rsidRPr="00CC0C94" w:rsidRDefault="00256F19" w:rsidP="00CE62B4">
            <w:pPr>
              <w:pStyle w:val="TAL"/>
            </w:pPr>
          </w:p>
        </w:tc>
        <w:tc>
          <w:tcPr>
            <w:tcW w:w="283" w:type="dxa"/>
            <w:shd w:val="clear" w:color="auto" w:fill="FFFFFF"/>
          </w:tcPr>
          <w:p w14:paraId="12934C47" w14:textId="77777777" w:rsidR="00256F19" w:rsidRPr="00CC0C94" w:rsidRDefault="00256F19" w:rsidP="00CE62B4">
            <w:pPr>
              <w:pStyle w:val="TAL"/>
            </w:pPr>
          </w:p>
        </w:tc>
        <w:tc>
          <w:tcPr>
            <w:tcW w:w="5955" w:type="dxa"/>
            <w:shd w:val="clear" w:color="auto" w:fill="FFFFFF"/>
          </w:tcPr>
          <w:p w14:paraId="37E1E99B"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256F19" w:rsidRPr="00CC0C94" w14:paraId="062549FD" w14:textId="77777777" w:rsidTr="00A11AA8">
        <w:trPr>
          <w:cantSplit/>
          <w:jc w:val="center"/>
        </w:trPr>
        <w:tc>
          <w:tcPr>
            <w:tcW w:w="284" w:type="dxa"/>
            <w:shd w:val="clear" w:color="auto" w:fill="FFFFFF"/>
          </w:tcPr>
          <w:p w14:paraId="4ED62327" w14:textId="77777777" w:rsidR="00256F19" w:rsidRPr="00F04D5E" w:rsidRDefault="00256F19" w:rsidP="00CE62B4">
            <w:pPr>
              <w:pStyle w:val="TAL"/>
            </w:pPr>
            <w:r>
              <w:t>1</w:t>
            </w:r>
          </w:p>
        </w:tc>
        <w:tc>
          <w:tcPr>
            <w:tcW w:w="283" w:type="dxa"/>
            <w:shd w:val="clear" w:color="auto" w:fill="FFFFFF"/>
          </w:tcPr>
          <w:p w14:paraId="080F79CB" w14:textId="77777777" w:rsidR="00256F19" w:rsidRPr="00CC0C94" w:rsidRDefault="00256F19" w:rsidP="00CE62B4">
            <w:pPr>
              <w:pStyle w:val="TAL"/>
            </w:pPr>
          </w:p>
        </w:tc>
        <w:tc>
          <w:tcPr>
            <w:tcW w:w="284" w:type="dxa"/>
            <w:shd w:val="clear" w:color="auto" w:fill="FFFFFF"/>
          </w:tcPr>
          <w:p w14:paraId="54C0266E" w14:textId="77777777" w:rsidR="00256F19" w:rsidRPr="00CC0C94" w:rsidRDefault="00256F19" w:rsidP="00CE62B4">
            <w:pPr>
              <w:pStyle w:val="TAL"/>
            </w:pPr>
          </w:p>
        </w:tc>
        <w:tc>
          <w:tcPr>
            <w:tcW w:w="283" w:type="dxa"/>
            <w:shd w:val="clear" w:color="auto" w:fill="FFFFFF"/>
          </w:tcPr>
          <w:p w14:paraId="6A8F20F3" w14:textId="77777777" w:rsidR="00256F19" w:rsidRPr="00CC0C94" w:rsidRDefault="00256F19" w:rsidP="00CE62B4">
            <w:pPr>
              <w:pStyle w:val="TAL"/>
            </w:pPr>
          </w:p>
        </w:tc>
        <w:tc>
          <w:tcPr>
            <w:tcW w:w="5955" w:type="dxa"/>
            <w:shd w:val="clear" w:color="auto" w:fill="FFFFFF"/>
          </w:tcPr>
          <w:p w14:paraId="0FF00610"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256F19" w14:paraId="52D80C0A" w14:textId="77777777" w:rsidTr="00A11AA8">
        <w:trPr>
          <w:cantSplit/>
          <w:jc w:val="center"/>
        </w:trPr>
        <w:tc>
          <w:tcPr>
            <w:tcW w:w="7089" w:type="dxa"/>
            <w:gridSpan w:val="5"/>
            <w:shd w:val="clear" w:color="auto" w:fill="FFFFFF"/>
          </w:tcPr>
          <w:p w14:paraId="5F942EE6" w14:textId="77777777" w:rsidR="00256F19" w:rsidRDefault="00256F19" w:rsidP="00CE62B4">
            <w:pPr>
              <w:pStyle w:val="TAL"/>
            </w:pPr>
          </w:p>
        </w:tc>
      </w:tr>
      <w:tr w:rsidR="00256F19" w:rsidRPr="00CC0C94" w14:paraId="5AE6B525" w14:textId="77777777" w:rsidTr="00A11AA8">
        <w:trPr>
          <w:cantSplit/>
          <w:jc w:val="center"/>
        </w:trPr>
        <w:tc>
          <w:tcPr>
            <w:tcW w:w="7089" w:type="dxa"/>
            <w:gridSpan w:val="5"/>
            <w:shd w:val="clear" w:color="auto" w:fill="FFFFFF"/>
          </w:tcPr>
          <w:p w14:paraId="4552B758" w14:textId="77777777" w:rsidR="00256F19" w:rsidRDefault="00256F19" w:rsidP="00CE62B4">
            <w:pPr>
              <w:pStyle w:val="TAL"/>
            </w:pPr>
          </w:p>
          <w:p w14:paraId="11509166" w14:textId="77777777" w:rsidR="00256F19" w:rsidRPr="00CC0C94" w:rsidRDefault="00256F19" w:rsidP="00CE62B4">
            <w:pPr>
              <w:pStyle w:val="TAL"/>
            </w:pPr>
            <w:r w:rsidRPr="000E25CC">
              <w:t>UE policies for 5G ProSe usage information reporting</w:t>
            </w:r>
            <w:r>
              <w:t xml:space="preserve"> indicator (5PUIRI) (octet 4, bit 1) (see NOTE 1)</w:t>
            </w:r>
          </w:p>
        </w:tc>
      </w:tr>
      <w:tr w:rsidR="00256F19" w:rsidRPr="00CC0C94" w14:paraId="69332DB5" w14:textId="77777777" w:rsidTr="00A11AA8">
        <w:trPr>
          <w:cantSplit/>
          <w:jc w:val="center"/>
        </w:trPr>
        <w:tc>
          <w:tcPr>
            <w:tcW w:w="7089" w:type="dxa"/>
            <w:gridSpan w:val="5"/>
            <w:shd w:val="clear" w:color="auto" w:fill="FFFFFF"/>
          </w:tcPr>
          <w:p w14:paraId="5FC02408" w14:textId="77777777" w:rsidR="00256F19" w:rsidRPr="00CC0C94" w:rsidRDefault="00256F19" w:rsidP="00CE62B4">
            <w:pPr>
              <w:pStyle w:val="TAL"/>
            </w:pPr>
            <w:r>
              <w:t>Bit</w:t>
            </w:r>
          </w:p>
        </w:tc>
      </w:tr>
      <w:tr w:rsidR="00256F19" w:rsidRPr="00CC0C94" w14:paraId="6745FD07" w14:textId="77777777" w:rsidTr="00A11AA8">
        <w:trPr>
          <w:cantSplit/>
          <w:jc w:val="center"/>
        </w:trPr>
        <w:tc>
          <w:tcPr>
            <w:tcW w:w="284" w:type="dxa"/>
            <w:shd w:val="clear" w:color="auto" w:fill="FFFFFF"/>
          </w:tcPr>
          <w:p w14:paraId="6B6D5AAF" w14:textId="77777777" w:rsidR="00256F19" w:rsidRPr="008E711C" w:rsidRDefault="00256F19" w:rsidP="00CE62B4">
            <w:pPr>
              <w:pStyle w:val="TAL"/>
              <w:rPr>
                <w:b/>
              </w:rPr>
            </w:pPr>
            <w:r>
              <w:rPr>
                <w:b/>
              </w:rPr>
              <w:t>1</w:t>
            </w:r>
          </w:p>
        </w:tc>
        <w:tc>
          <w:tcPr>
            <w:tcW w:w="283" w:type="dxa"/>
            <w:shd w:val="clear" w:color="auto" w:fill="FFFFFF"/>
          </w:tcPr>
          <w:p w14:paraId="5D3CD4EC" w14:textId="77777777" w:rsidR="00256F19" w:rsidRPr="00CC0C94" w:rsidRDefault="00256F19" w:rsidP="00CE62B4">
            <w:pPr>
              <w:pStyle w:val="TAL"/>
            </w:pPr>
          </w:p>
        </w:tc>
        <w:tc>
          <w:tcPr>
            <w:tcW w:w="284" w:type="dxa"/>
            <w:shd w:val="clear" w:color="auto" w:fill="FFFFFF"/>
          </w:tcPr>
          <w:p w14:paraId="01C14A90" w14:textId="77777777" w:rsidR="00256F19" w:rsidRPr="00CC0C94" w:rsidRDefault="00256F19" w:rsidP="00CE62B4">
            <w:pPr>
              <w:pStyle w:val="TAL"/>
            </w:pPr>
          </w:p>
        </w:tc>
        <w:tc>
          <w:tcPr>
            <w:tcW w:w="283" w:type="dxa"/>
            <w:shd w:val="clear" w:color="auto" w:fill="FFFFFF"/>
          </w:tcPr>
          <w:p w14:paraId="6F562E35" w14:textId="77777777" w:rsidR="00256F19" w:rsidRPr="00CC0C94" w:rsidRDefault="00256F19" w:rsidP="00CE62B4">
            <w:pPr>
              <w:pStyle w:val="TAL"/>
            </w:pPr>
          </w:p>
        </w:tc>
        <w:tc>
          <w:tcPr>
            <w:tcW w:w="5955" w:type="dxa"/>
            <w:shd w:val="clear" w:color="auto" w:fill="FFFFFF"/>
          </w:tcPr>
          <w:p w14:paraId="5837946D" w14:textId="77777777" w:rsidR="00256F19" w:rsidRPr="00CC0C94" w:rsidRDefault="00256F19" w:rsidP="00CE62B4">
            <w:pPr>
              <w:pStyle w:val="TAL"/>
            </w:pPr>
          </w:p>
        </w:tc>
      </w:tr>
      <w:tr w:rsidR="00256F19" w:rsidRPr="00CC0C94" w14:paraId="0BAB1128" w14:textId="77777777" w:rsidTr="00A11AA8">
        <w:trPr>
          <w:cantSplit/>
          <w:jc w:val="center"/>
        </w:trPr>
        <w:tc>
          <w:tcPr>
            <w:tcW w:w="284" w:type="dxa"/>
            <w:shd w:val="clear" w:color="auto" w:fill="FFFFFF"/>
          </w:tcPr>
          <w:p w14:paraId="0308D0CF" w14:textId="77777777" w:rsidR="00256F19" w:rsidRPr="008E711C" w:rsidRDefault="00256F19" w:rsidP="00CE62B4">
            <w:pPr>
              <w:pStyle w:val="TAL"/>
            </w:pPr>
            <w:r w:rsidRPr="008E711C">
              <w:t>0</w:t>
            </w:r>
          </w:p>
        </w:tc>
        <w:tc>
          <w:tcPr>
            <w:tcW w:w="283" w:type="dxa"/>
            <w:shd w:val="clear" w:color="auto" w:fill="FFFFFF"/>
          </w:tcPr>
          <w:p w14:paraId="043F51D2" w14:textId="77777777" w:rsidR="00256F19" w:rsidRPr="00CC0C94" w:rsidRDefault="00256F19" w:rsidP="00CE62B4">
            <w:pPr>
              <w:pStyle w:val="TAL"/>
            </w:pPr>
          </w:p>
        </w:tc>
        <w:tc>
          <w:tcPr>
            <w:tcW w:w="284" w:type="dxa"/>
            <w:shd w:val="clear" w:color="auto" w:fill="FFFFFF"/>
          </w:tcPr>
          <w:p w14:paraId="0C3296BF" w14:textId="77777777" w:rsidR="00256F19" w:rsidRPr="00CC0C94" w:rsidRDefault="00256F19" w:rsidP="00CE62B4">
            <w:pPr>
              <w:pStyle w:val="TAL"/>
            </w:pPr>
          </w:p>
        </w:tc>
        <w:tc>
          <w:tcPr>
            <w:tcW w:w="283" w:type="dxa"/>
            <w:shd w:val="clear" w:color="auto" w:fill="FFFFFF"/>
          </w:tcPr>
          <w:p w14:paraId="0BCDE35D" w14:textId="77777777" w:rsidR="00256F19" w:rsidRPr="00CC0C94" w:rsidRDefault="00256F19" w:rsidP="00CE62B4">
            <w:pPr>
              <w:pStyle w:val="TAL"/>
            </w:pPr>
          </w:p>
        </w:tc>
        <w:tc>
          <w:tcPr>
            <w:tcW w:w="5955" w:type="dxa"/>
            <w:shd w:val="clear" w:color="auto" w:fill="FFFFFF"/>
          </w:tcPr>
          <w:p w14:paraId="74982407" w14:textId="77777777" w:rsidR="00256F19" w:rsidRPr="00CC0C94" w:rsidRDefault="00256F19" w:rsidP="00CE62B4">
            <w:pPr>
              <w:pStyle w:val="TAL"/>
            </w:pPr>
            <w:r w:rsidRPr="000E25CC">
              <w:rPr>
                <w:noProof/>
                <w:lang w:val="en-US"/>
              </w:rPr>
              <w:t>UE policies for 5G ProSe usage information reporting</w:t>
            </w:r>
            <w:r>
              <w:rPr>
                <w:lang w:eastAsia="zh-CN"/>
              </w:rPr>
              <w:t xml:space="preserve"> not requested</w:t>
            </w:r>
          </w:p>
        </w:tc>
      </w:tr>
      <w:tr w:rsidR="00256F19" w:rsidRPr="00CC0C94" w14:paraId="0E609C92" w14:textId="77777777" w:rsidTr="00A11AA8">
        <w:trPr>
          <w:cantSplit/>
          <w:jc w:val="center"/>
        </w:trPr>
        <w:tc>
          <w:tcPr>
            <w:tcW w:w="284" w:type="dxa"/>
            <w:shd w:val="clear" w:color="auto" w:fill="FFFFFF"/>
          </w:tcPr>
          <w:p w14:paraId="3CBDD006" w14:textId="77777777" w:rsidR="00256F19" w:rsidRPr="00F04D5E" w:rsidRDefault="00256F19" w:rsidP="00CE62B4">
            <w:pPr>
              <w:pStyle w:val="TAL"/>
            </w:pPr>
            <w:r>
              <w:t>1</w:t>
            </w:r>
          </w:p>
        </w:tc>
        <w:tc>
          <w:tcPr>
            <w:tcW w:w="283" w:type="dxa"/>
            <w:shd w:val="clear" w:color="auto" w:fill="FFFFFF"/>
          </w:tcPr>
          <w:p w14:paraId="58E23B43" w14:textId="77777777" w:rsidR="00256F19" w:rsidRPr="00CC0C94" w:rsidRDefault="00256F19" w:rsidP="00CE62B4">
            <w:pPr>
              <w:pStyle w:val="TAL"/>
            </w:pPr>
          </w:p>
        </w:tc>
        <w:tc>
          <w:tcPr>
            <w:tcW w:w="284" w:type="dxa"/>
            <w:shd w:val="clear" w:color="auto" w:fill="FFFFFF"/>
          </w:tcPr>
          <w:p w14:paraId="7A08654F" w14:textId="77777777" w:rsidR="00256F19" w:rsidRPr="00CC0C94" w:rsidRDefault="00256F19" w:rsidP="00CE62B4">
            <w:pPr>
              <w:pStyle w:val="TAL"/>
            </w:pPr>
          </w:p>
        </w:tc>
        <w:tc>
          <w:tcPr>
            <w:tcW w:w="283" w:type="dxa"/>
            <w:shd w:val="clear" w:color="auto" w:fill="FFFFFF"/>
          </w:tcPr>
          <w:p w14:paraId="2F237E16" w14:textId="77777777" w:rsidR="00256F19" w:rsidRPr="00CC0C94" w:rsidRDefault="00256F19" w:rsidP="00CE62B4">
            <w:pPr>
              <w:pStyle w:val="TAL"/>
            </w:pPr>
          </w:p>
        </w:tc>
        <w:tc>
          <w:tcPr>
            <w:tcW w:w="5955" w:type="dxa"/>
            <w:shd w:val="clear" w:color="auto" w:fill="FFFFFF"/>
          </w:tcPr>
          <w:p w14:paraId="7FA8EB87" w14:textId="77777777" w:rsidR="00256F19" w:rsidRPr="00CC0C94" w:rsidRDefault="00256F19" w:rsidP="00CE62B4">
            <w:pPr>
              <w:pStyle w:val="TAL"/>
            </w:pPr>
            <w:r w:rsidRPr="000E25CC">
              <w:rPr>
                <w:noProof/>
                <w:lang w:val="en-US"/>
              </w:rPr>
              <w:t>UE policies for 5G ProSe usage information reporting</w:t>
            </w:r>
            <w:r>
              <w:rPr>
                <w:lang w:eastAsia="zh-CN"/>
              </w:rPr>
              <w:t xml:space="preserve"> requested</w:t>
            </w:r>
          </w:p>
        </w:tc>
      </w:tr>
      <w:tr w:rsidR="00256F19" w:rsidRPr="000E25CC" w14:paraId="5FA012FF" w14:textId="77777777" w:rsidTr="00A11AA8">
        <w:trPr>
          <w:cantSplit/>
          <w:jc w:val="center"/>
        </w:trPr>
        <w:tc>
          <w:tcPr>
            <w:tcW w:w="284" w:type="dxa"/>
            <w:shd w:val="clear" w:color="auto" w:fill="FFFFFF"/>
          </w:tcPr>
          <w:p w14:paraId="2B6350B3" w14:textId="77777777" w:rsidR="00256F19" w:rsidRDefault="00256F19" w:rsidP="00CE62B4">
            <w:pPr>
              <w:pStyle w:val="TAL"/>
            </w:pPr>
          </w:p>
        </w:tc>
        <w:tc>
          <w:tcPr>
            <w:tcW w:w="283" w:type="dxa"/>
            <w:shd w:val="clear" w:color="auto" w:fill="FFFFFF"/>
          </w:tcPr>
          <w:p w14:paraId="1C1BBDB1" w14:textId="77777777" w:rsidR="00256F19" w:rsidRPr="00CC0C94" w:rsidRDefault="00256F19" w:rsidP="00CE62B4">
            <w:pPr>
              <w:pStyle w:val="TAL"/>
            </w:pPr>
          </w:p>
        </w:tc>
        <w:tc>
          <w:tcPr>
            <w:tcW w:w="284" w:type="dxa"/>
            <w:shd w:val="clear" w:color="auto" w:fill="FFFFFF"/>
          </w:tcPr>
          <w:p w14:paraId="6F4900E5" w14:textId="77777777" w:rsidR="00256F19" w:rsidRPr="00CC0C94" w:rsidRDefault="00256F19" w:rsidP="00CE62B4">
            <w:pPr>
              <w:pStyle w:val="TAL"/>
            </w:pPr>
          </w:p>
        </w:tc>
        <w:tc>
          <w:tcPr>
            <w:tcW w:w="283" w:type="dxa"/>
            <w:shd w:val="clear" w:color="auto" w:fill="FFFFFF"/>
          </w:tcPr>
          <w:p w14:paraId="5EB449F9" w14:textId="77777777" w:rsidR="00256F19" w:rsidRPr="00CC0C94" w:rsidRDefault="00256F19" w:rsidP="00CE62B4">
            <w:pPr>
              <w:pStyle w:val="TAL"/>
            </w:pPr>
          </w:p>
        </w:tc>
        <w:tc>
          <w:tcPr>
            <w:tcW w:w="5955" w:type="dxa"/>
            <w:shd w:val="clear" w:color="auto" w:fill="FFFFFF"/>
          </w:tcPr>
          <w:p w14:paraId="4586CE2B" w14:textId="77777777" w:rsidR="00256F19" w:rsidRPr="000E25CC" w:rsidRDefault="00256F19" w:rsidP="00CE62B4">
            <w:pPr>
              <w:pStyle w:val="TAL"/>
              <w:rPr>
                <w:noProof/>
                <w:lang w:val="en-US"/>
              </w:rPr>
            </w:pPr>
          </w:p>
        </w:tc>
      </w:tr>
      <w:tr w:rsidR="00256F19" w:rsidRPr="00CC0C94" w14:paraId="6E2B9BC5" w14:textId="77777777" w:rsidTr="00A11AA8">
        <w:trPr>
          <w:cantSplit/>
          <w:jc w:val="center"/>
        </w:trPr>
        <w:tc>
          <w:tcPr>
            <w:tcW w:w="7089" w:type="dxa"/>
            <w:gridSpan w:val="5"/>
            <w:shd w:val="clear" w:color="auto" w:fill="FFFFFF"/>
          </w:tcPr>
          <w:p w14:paraId="1B05B680" w14:textId="77777777" w:rsidR="00256F19" w:rsidRDefault="00256F19" w:rsidP="00CE62B4">
            <w:pPr>
              <w:pStyle w:val="TAL"/>
            </w:pPr>
          </w:p>
          <w:p w14:paraId="45371BA0" w14:textId="77777777" w:rsidR="00256F19" w:rsidRPr="00CC0C94" w:rsidRDefault="00256F19" w:rsidP="00CE62B4">
            <w:pPr>
              <w:pStyle w:val="TAL"/>
            </w:pPr>
            <w:r w:rsidRPr="000E25CC">
              <w:t xml:space="preserve">UE policies for </w:t>
            </w:r>
            <w:r>
              <w:t>A2X</w:t>
            </w:r>
            <w:r w:rsidRPr="000E25CC">
              <w:t xml:space="preserve"> </w:t>
            </w:r>
            <w:r>
              <w:t>indicator (A2XI) (octet 4, bit 2) (see NOTE 2)</w:t>
            </w:r>
          </w:p>
        </w:tc>
      </w:tr>
      <w:tr w:rsidR="00256F19" w:rsidRPr="00CC0C94" w14:paraId="1C492675" w14:textId="77777777" w:rsidTr="00A11AA8">
        <w:trPr>
          <w:cantSplit/>
          <w:jc w:val="center"/>
        </w:trPr>
        <w:tc>
          <w:tcPr>
            <w:tcW w:w="7089" w:type="dxa"/>
            <w:gridSpan w:val="5"/>
            <w:shd w:val="clear" w:color="auto" w:fill="FFFFFF"/>
          </w:tcPr>
          <w:p w14:paraId="1A03BBD2" w14:textId="77777777" w:rsidR="00256F19" w:rsidRPr="00CC0C94" w:rsidRDefault="00256F19" w:rsidP="00CE62B4">
            <w:pPr>
              <w:pStyle w:val="TAL"/>
            </w:pPr>
            <w:r>
              <w:t>Bit</w:t>
            </w:r>
          </w:p>
        </w:tc>
      </w:tr>
      <w:tr w:rsidR="00256F19" w:rsidRPr="00CC0C94" w14:paraId="70A175C7" w14:textId="77777777" w:rsidTr="00A11AA8">
        <w:trPr>
          <w:cantSplit/>
          <w:jc w:val="center"/>
        </w:trPr>
        <w:tc>
          <w:tcPr>
            <w:tcW w:w="284" w:type="dxa"/>
            <w:shd w:val="clear" w:color="auto" w:fill="FFFFFF"/>
          </w:tcPr>
          <w:p w14:paraId="3D550EB3" w14:textId="77777777" w:rsidR="00256F19" w:rsidRPr="008E711C" w:rsidRDefault="00256F19" w:rsidP="00CE62B4">
            <w:pPr>
              <w:pStyle w:val="TAL"/>
              <w:rPr>
                <w:b/>
              </w:rPr>
            </w:pPr>
            <w:r>
              <w:rPr>
                <w:b/>
              </w:rPr>
              <w:t>2</w:t>
            </w:r>
          </w:p>
        </w:tc>
        <w:tc>
          <w:tcPr>
            <w:tcW w:w="283" w:type="dxa"/>
            <w:shd w:val="clear" w:color="auto" w:fill="FFFFFF"/>
          </w:tcPr>
          <w:p w14:paraId="0321CBB6" w14:textId="77777777" w:rsidR="00256F19" w:rsidRPr="00CC0C94" w:rsidRDefault="00256F19" w:rsidP="00CE62B4">
            <w:pPr>
              <w:pStyle w:val="TAL"/>
            </w:pPr>
          </w:p>
        </w:tc>
        <w:tc>
          <w:tcPr>
            <w:tcW w:w="284" w:type="dxa"/>
            <w:shd w:val="clear" w:color="auto" w:fill="FFFFFF"/>
          </w:tcPr>
          <w:p w14:paraId="4290C10F" w14:textId="77777777" w:rsidR="00256F19" w:rsidRPr="00CC0C94" w:rsidRDefault="00256F19" w:rsidP="00CE62B4">
            <w:pPr>
              <w:pStyle w:val="TAL"/>
            </w:pPr>
          </w:p>
        </w:tc>
        <w:tc>
          <w:tcPr>
            <w:tcW w:w="283" w:type="dxa"/>
            <w:shd w:val="clear" w:color="auto" w:fill="FFFFFF"/>
          </w:tcPr>
          <w:p w14:paraId="464B4247" w14:textId="77777777" w:rsidR="00256F19" w:rsidRPr="00CC0C94" w:rsidRDefault="00256F19" w:rsidP="00CE62B4">
            <w:pPr>
              <w:pStyle w:val="TAL"/>
            </w:pPr>
          </w:p>
        </w:tc>
        <w:tc>
          <w:tcPr>
            <w:tcW w:w="5955" w:type="dxa"/>
            <w:shd w:val="clear" w:color="auto" w:fill="FFFFFF"/>
          </w:tcPr>
          <w:p w14:paraId="503A88DD" w14:textId="77777777" w:rsidR="00256F19" w:rsidRPr="00CC0C94" w:rsidRDefault="00256F19" w:rsidP="00CE62B4">
            <w:pPr>
              <w:pStyle w:val="TAL"/>
            </w:pPr>
          </w:p>
        </w:tc>
      </w:tr>
      <w:tr w:rsidR="00256F19" w:rsidRPr="00CC0C94" w14:paraId="36A97FA8" w14:textId="77777777" w:rsidTr="00A11AA8">
        <w:trPr>
          <w:cantSplit/>
          <w:jc w:val="center"/>
        </w:trPr>
        <w:tc>
          <w:tcPr>
            <w:tcW w:w="284" w:type="dxa"/>
            <w:shd w:val="clear" w:color="auto" w:fill="FFFFFF"/>
          </w:tcPr>
          <w:p w14:paraId="7D3037EB" w14:textId="77777777" w:rsidR="00256F19" w:rsidRPr="008E711C" w:rsidRDefault="00256F19" w:rsidP="00CE62B4">
            <w:pPr>
              <w:pStyle w:val="TAL"/>
            </w:pPr>
            <w:r w:rsidRPr="008E711C">
              <w:t>0</w:t>
            </w:r>
          </w:p>
        </w:tc>
        <w:tc>
          <w:tcPr>
            <w:tcW w:w="283" w:type="dxa"/>
            <w:shd w:val="clear" w:color="auto" w:fill="FFFFFF"/>
          </w:tcPr>
          <w:p w14:paraId="3DDE307A" w14:textId="77777777" w:rsidR="00256F19" w:rsidRPr="00CC0C94" w:rsidRDefault="00256F19" w:rsidP="00CE62B4">
            <w:pPr>
              <w:pStyle w:val="TAL"/>
            </w:pPr>
          </w:p>
        </w:tc>
        <w:tc>
          <w:tcPr>
            <w:tcW w:w="284" w:type="dxa"/>
            <w:shd w:val="clear" w:color="auto" w:fill="FFFFFF"/>
          </w:tcPr>
          <w:p w14:paraId="0FF686C6" w14:textId="77777777" w:rsidR="00256F19" w:rsidRPr="00CC0C94" w:rsidRDefault="00256F19" w:rsidP="00CE62B4">
            <w:pPr>
              <w:pStyle w:val="TAL"/>
            </w:pPr>
          </w:p>
        </w:tc>
        <w:tc>
          <w:tcPr>
            <w:tcW w:w="283" w:type="dxa"/>
            <w:shd w:val="clear" w:color="auto" w:fill="FFFFFF"/>
          </w:tcPr>
          <w:p w14:paraId="7F9D1438" w14:textId="77777777" w:rsidR="00256F19" w:rsidRPr="00CC0C94" w:rsidRDefault="00256F19" w:rsidP="00CE62B4">
            <w:pPr>
              <w:pStyle w:val="TAL"/>
            </w:pPr>
          </w:p>
        </w:tc>
        <w:tc>
          <w:tcPr>
            <w:tcW w:w="5955" w:type="dxa"/>
            <w:shd w:val="clear" w:color="auto" w:fill="FFFFFF"/>
          </w:tcPr>
          <w:p w14:paraId="481DB4AF" w14:textId="77777777" w:rsidR="00256F19" w:rsidRPr="00CC0C94" w:rsidRDefault="00256F19" w:rsidP="00CE62B4">
            <w:pPr>
              <w:pStyle w:val="TAL"/>
            </w:pPr>
            <w:r w:rsidRPr="000E25CC">
              <w:rPr>
                <w:noProof/>
                <w:lang w:val="en-US"/>
              </w:rPr>
              <w:t xml:space="preserve">UE policies for </w:t>
            </w:r>
            <w:r>
              <w:rPr>
                <w:noProof/>
                <w:lang w:val="en-US"/>
              </w:rPr>
              <w:t>A2X</w:t>
            </w:r>
            <w:r>
              <w:rPr>
                <w:lang w:eastAsia="zh-CN"/>
              </w:rPr>
              <w:t xml:space="preserve"> not requested</w:t>
            </w:r>
          </w:p>
        </w:tc>
      </w:tr>
      <w:tr w:rsidR="00256F19" w:rsidRPr="00CC0C94" w14:paraId="18626297" w14:textId="77777777" w:rsidTr="00A11AA8">
        <w:trPr>
          <w:cantSplit/>
          <w:jc w:val="center"/>
        </w:trPr>
        <w:tc>
          <w:tcPr>
            <w:tcW w:w="284" w:type="dxa"/>
            <w:shd w:val="clear" w:color="auto" w:fill="FFFFFF"/>
          </w:tcPr>
          <w:p w14:paraId="1F9320F5" w14:textId="77777777" w:rsidR="00256F19" w:rsidRPr="00F04D5E" w:rsidRDefault="00256F19" w:rsidP="00CE62B4">
            <w:pPr>
              <w:pStyle w:val="TAL"/>
            </w:pPr>
            <w:r>
              <w:t>1</w:t>
            </w:r>
          </w:p>
        </w:tc>
        <w:tc>
          <w:tcPr>
            <w:tcW w:w="283" w:type="dxa"/>
            <w:shd w:val="clear" w:color="auto" w:fill="FFFFFF"/>
          </w:tcPr>
          <w:p w14:paraId="6A641112" w14:textId="77777777" w:rsidR="00256F19" w:rsidRPr="00CC0C94" w:rsidRDefault="00256F19" w:rsidP="00CE62B4">
            <w:pPr>
              <w:pStyle w:val="TAL"/>
            </w:pPr>
          </w:p>
        </w:tc>
        <w:tc>
          <w:tcPr>
            <w:tcW w:w="284" w:type="dxa"/>
            <w:shd w:val="clear" w:color="auto" w:fill="FFFFFF"/>
          </w:tcPr>
          <w:p w14:paraId="1BEFD6FA" w14:textId="77777777" w:rsidR="00256F19" w:rsidRPr="00CC0C94" w:rsidRDefault="00256F19" w:rsidP="00CE62B4">
            <w:pPr>
              <w:pStyle w:val="TAL"/>
            </w:pPr>
          </w:p>
        </w:tc>
        <w:tc>
          <w:tcPr>
            <w:tcW w:w="283" w:type="dxa"/>
            <w:shd w:val="clear" w:color="auto" w:fill="FFFFFF"/>
          </w:tcPr>
          <w:p w14:paraId="5B16FCD3" w14:textId="77777777" w:rsidR="00256F19" w:rsidRPr="00CC0C94" w:rsidRDefault="00256F19" w:rsidP="00CE62B4">
            <w:pPr>
              <w:pStyle w:val="TAL"/>
            </w:pPr>
          </w:p>
        </w:tc>
        <w:tc>
          <w:tcPr>
            <w:tcW w:w="5955" w:type="dxa"/>
            <w:shd w:val="clear" w:color="auto" w:fill="FFFFFF"/>
          </w:tcPr>
          <w:p w14:paraId="1BEE19D9" w14:textId="77777777" w:rsidR="00256F19" w:rsidRPr="00CC0C94" w:rsidRDefault="00256F19" w:rsidP="00CE62B4">
            <w:pPr>
              <w:pStyle w:val="TAL"/>
            </w:pPr>
            <w:r w:rsidRPr="000E25CC">
              <w:rPr>
                <w:noProof/>
                <w:lang w:val="en-US"/>
              </w:rPr>
              <w:t xml:space="preserve">UE policies for </w:t>
            </w:r>
            <w:r>
              <w:rPr>
                <w:noProof/>
                <w:lang w:val="en-US"/>
              </w:rPr>
              <w:t>A2X</w:t>
            </w:r>
            <w:r>
              <w:rPr>
                <w:lang w:eastAsia="zh-CN"/>
              </w:rPr>
              <w:t xml:space="preserve"> requested</w:t>
            </w:r>
          </w:p>
        </w:tc>
      </w:tr>
      <w:tr w:rsidR="00256F19" w:rsidRPr="00CC0C94" w14:paraId="1D250BDA" w14:textId="77777777" w:rsidTr="00A11AA8">
        <w:trPr>
          <w:cantSplit/>
          <w:jc w:val="center"/>
        </w:trPr>
        <w:tc>
          <w:tcPr>
            <w:tcW w:w="7089" w:type="dxa"/>
            <w:gridSpan w:val="5"/>
            <w:shd w:val="clear" w:color="auto" w:fill="FFFFFF"/>
          </w:tcPr>
          <w:p w14:paraId="116CFCA5" w14:textId="77777777" w:rsidR="00256F19" w:rsidRPr="00CC0C94" w:rsidRDefault="00256F19" w:rsidP="00CE62B4">
            <w:pPr>
              <w:pStyle w:val="TAL"/>
            </w:pPr>
          </w:p>
        </w:tc>
      </w:tr>
      <w:tr w:rsidR="00256F19" w:rsidRPr="00CC0C94" w14:paraId="297F21FE" w14:textId="77777777" w:rsidTr="00A11AA8">
        <w:trPr>
          <w:cantSplit/>
          <w:jc w:val="center"/>
        </w:trPr>
        <w:tc>
          <w:tcPr>
            <w:tcW w:w="7089" w:type="dxa"/>
            <w:gridSpan w:val="5"/>
            <w:shd w:val="clear" w:color="auto" w:fill="FFFFFF"/>
          </w:tcPr>
          <w:p w14:paraId="31446FBB" w14:textId="0784E468"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r w:rsidR="00A86524">
              <w:t> 1</w:t>
            </w:r>
            <w:r>
              <w:t>)</w:t>
            </w:r>
          </w:p>
        </w:tc>
      </w:tr>
      <w:tr w:rsidR="00256F19" w14:paraId="154CF0D4" w14:textId="77777777" w:rsidTr="00A11AA8">
        <w:trPr>
          <w:cantSplit/>
          <w:jc w:val="center"/>
        </w:trPr>
        <w:tc>
          <w:tcPr>
            <w:tcW w:w="7089" w:type="dxa"/>
            <w:gridSpan w:val="5"/>
            <w:shd w:val="clear" w:color="auto" w:fill="FFFFFF"/>
          </w:tcPr>
          <w:p w14:paraId="0D47C493" w14:textId="77777777" w:rsidR="00256F19" w:rsidRDefault="00256F19" w:rsidP="00CE62B4">
            <w:pPr>
              <w:pStyle w:val="TAL"/>
            </w:pPr>
            <w:r>
              <w:t>Bit</w:t>
            </w:r>
          </w:p>
        </w:tc>
      </w:tr>
      <w:tr w:rsidR="00256F19" w:rsidRPr="00CC0C94" w14:paraId="296DB03C" w14:textId="77777777" w:rsidTr="00A11AA8">
        <w:trPr>
          <w:cantSplit/>
          <w:jc w:val="center"/>
        </w:trPr>
        <w:tc>
          <w:tcPr>
            <w:tcW w:w="284" w:type="dxa"/>
            <w:shd w:val="clear" w:color="auto" w:fill="FFFFFF"/>
          </w:tcPr>
          <w:p w14:paraId="43BFBC0C" w14:textId="77777777" w:rsidR="00256F19" w:rsidRPr="008E711C" w:rsidRDefault="00256F19" w:rsidP="00CE62B4">
            <w:pPr>
              <w:pStyle w:val="TAL"/>
              <w:rPr>
                <w:b/>
              </w:rPr>
            </w:pPr>
            <w:r>
              <w:rPr>
                <w:b/>
              </w:rPr>
              <w:t>3</w:t>
            </w:r>
          </w:p>
        </w:tc>
        <w:tc>
          <w:tcPr>
            <w:tcW w:w="283" w:type="dxa"/>
            <w:shd w:val="clear" w:color="auto" w:fill="FFFFFF"/>
          </w:tcPr>
          <w:p w14:paraId="2D9DF9B1" w14:textId="77777777" w:rsidR="00256F19" w:rsidRPr="00CC0C94" w:rsidRDefault="00256F19" w:rsidP="00CE62B4">
            <w:pPr>
              <w:pStyle w:val="TAL"/>
            </w:pPr>
          </w:p>
        </w:tc>
        <w:tc>
          <w:tcPr>
            <w:tcW w:w="284" w:type="dxa"/>
            <w:shd w:val="clear" w:color="auto" w:fill="FFFFFF"/>
          </w:tcPr>
          <w:p w14:paraId="2080D345" w14:textId="77777777" w:rsidR="00256F19" w:rsidRPr="00CC0C94" w:rsidRDefault="00256F19" w:rsidP="00CE62B4">
            <w:pPr>
              <w:pStyle w:val="TAL"/>
            </w:pPr>
          </w:p>
        </w:tc>
        <w:tc>
          <w:tcPr>
            <w:tcW w:w="283" w:type="dxa"/>
            <w:shd w:val="clear" w:color="auto" w:fill="FFFFFF"/>
          </w:tcPr>
          <w:p w14:paraId="0935BAFD" w14:textId="77777777" w:rsidR="00256F19" w:rsidRPr="00CC0C94" w:rsidRDefault="00256F19" w:rsidP="00CE62B4">
            <w:pPr>
              <w:pStyle w:val="TAL"/>
            </w:pPr>
          </w:p>
        </w:tc>
        <w:tc>
          <w:tcPr>
            <w:tcW w:w="5955" w:type="dxa"/>
            <w:shd w:val="clear" w:color="auto" w:fill="FFFFFF"/>
          </w:tcPr>
          <w:p w14:paraId="6D5322DF" w14:textId="77777777" w:rsidR="00256F19" w:rsidRPr="00CC0C94" w:rsidRDefault="00256F19" w:rsidP="00CE62B4">
            <w:pPr>
              <w:pStyle w:val="TAL"/>
            </w:pPr>
          </w:p>
        </w:tc>
      </w:tr>
      <w:tr w:rsidR="00256F19" w:rsidRPr="00CC0C94" w14:paraId="635F7EE4" w14:textId="77777777" w:rsidTr="00A11AA8">
        <w:trPr>
          <w:cantSplit/>
          <w:jc w:val="center"/>
        </w:trPr>
        <w:tc>
          <w:tcPr>
            <w:tcW w:w="284" w:type="dxa"/>
            <w:shd w:val="clear" w:color="auto" w:fill="FFFFFF"/>
          </w:tcPr>
          <w:p w14:paraId="700EC4F0" w14:textId="77777777" w:rsidR="00256F19" w:rsidRPr="008E711C" w:rsidRDefault="00256F19" w:rsidP="00CE62B4">
            <w:pPr>
              <w:pStyle w:val="TAL"/>
            </w:pPr>
            <w:r w:rsidRPr="008E711C">
              <w:t>0</w:t>
            </w:r>
          </w:p>
        </w:tc>
        <w:tc>
          <w:tcPr>
            <w:tcW w:w="283" w:type="dxa"/>
            <w:shd w:val="clear" w:color="auto" w:fill="FFFFFF"/>
          </w:tcPr>
          <w:p w14:paraId="01A60E8C" w14:textId="77777777" w:rsidR="00256F19" w:rsidRPr="00CC0C94" w:rsidRDefault="00256F19" w:rsidP="00CE62B4">
            <w:pPr>
              <w:pStyle w:val="TAL"/>
            </w:pPr>
          </w:p>
        </w:tc>
        <w:tc>
          <w:tcPr>
            <w:tcW w:w="284" w:type="dxa"/>
            <w:shd w:val="clear" w:color="auto" w:fill="FFFFFF"/>
          </w:tcPr>
          <w:p w14:paraId="5A88BEF0" w14:textId="77777777" w:rsidR="00256F19" w:rsidRPr="00CC0C94" w:rsidRDefault="00256F19" w:rsidP="00CE62B4">
            <w:pPr>
              <w:pStyle w:val="TAL"/>
            </w:pPr>
          </w:p>
        </w:tc>
        <w:tc>
          <w:tcPr>
            <w:tcW w:w="283" w:type="dxa"/>
            <w:shd w:val="clear" w:color="auto" w:fill="FFFFFF"/>
          </w:tcPr>
          <w:p w14:paraId="4B11F23A" w14:textId="77777777" w:rsidR="00256F19" w:rsidRPr="00CC0C94" w:rsidRDefault="00256F19" w:rsidP="00CE62B4">
            <w:pPr>
              <w:pStyle w:val="TAL"/>
            </w:pPr>
          </w:p>
        </w:tc>
        <w:tc>
          <w:tcPr>
            <w:tcW w:w="5955" w:type="dxa"/>
            <w:shd w:val="clear" w:color="auto" w:fill="FFFFFF"/>
          </w:tcPr>
          <w:p w14:paraId="0A8675BD"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256F19" w:rsidRPr="00CC0C94" w14:paraId="37AA35FF" w14:textId="77777777" w:rsidTr="00A11AA8">
        <w:trPr>
          <w:cantSplit/>
          <w:jc w:val="center"/>
        </w:trPr>
        <w:tc>
          <w:tcPr>
            <w:tcW w:w="284" w:type="dxa"/>
            <w:shd w:val="clear" w:color="auto" w:fill="FFFFFF"/>
          </w:tcPr>
          <w:p w14:paraId="6193E99C" w14:textId="77777777" w:rsidR="00256F19" w:rsidRPr="00F04D5E" w:rsidRDefault="00256F19" w:rsidP="00CE62B4">
            <w:pPr>
              <w:pStyle w:val="TAL"/>
            </w:pPr>
            <w:r>
              <w:t>1</w:t>
            </w:r>
          </w:p>
        </w:tc>
        <w:tc>
          <w:tcPr>
            <w:tcW w:w="283" w:type="dxa"/>
            <w:shd w:val="clear" w:color="auto" w:fill="FFFFFF"/>
          </w:tcPr>
          <w:p w14:paraId="0275FE63" w14:textId="77777777" w:rsidR="00256F19" w:rsidRPr="00CC0C94" w:rsidRDefault="00256F19" w:rsidP="00CE62B4">
            <w:pPr>
              <w:pStyle w:val="TAL"/>
            </w:pPr>
          </w:p>
        </w:tc>
        <w:tc>
          <w:tcPr>
            <w:tcW w:w="284" w:type="dxa"/>
            <w:shd w:val="clear" w:color="auto" w:fill="FFFFFF"/>
          </w:tcPr>
          <w:p w14:paraId="03ACC0FC" w14:textId="77777777" w:rsidR="00256F19" w:rsidRPr="00CC0C94" w:rsidRDefault="00256F19" w:rsidP="00CE62B4">
            <w:pPr>
              <w:pStyle w:val="TAL"/>
            </w:pPr>
          </w:p>
        </w:tc>
        <w:tc>
          <w:tcPr>
            <w:tcW w:w="283" w:type="dxa"/>
            <w:shd w:val="clear" w:color="auto" w:fill="FFFFFF"/>
          </w:tcPr>
          <w:p w14:paraId="15742CB0" w14:textId="77777777" w:rsidR="00256F19" w:rsidRPr="00CC0C94" w:rsidRDefault="00256F19" w:rsidP="00CE62B4">
            <w:pPr>
              <w:pStyle w:val="TAL"/>
            </w:pPr>
          </w:p>
        </w:tc>
        <w:tc>
          <w:tcPr>
            <w:tcW w:w="5955" w:type="dxa"/>
            <w:shd w:val="clear" w:color="auto" w:fill="FFFFFF"/>
          </w:tcPr>
          <w:p w14:paraId="24E31BB2"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256F19" w:rsidRPr="00CC0C94" w14:paraId="7947FD18" w14:textId="77777777" w:rsidTr="00A11AA8">
        <w:trPr>
          <w:cantSplit/>
          <w:jc w:val="center"/>
        </w:trPr>
        <w:tc>
          <w:tcPr>
            <w:tcW w:w="7089" w:type="dxa"/>
            <w:gridSpan w:val="5"/>
            <w:shd w:val="clear" w:color="auto" w:fill="FFFFFF"/>
          </w:tcPr>
          <w:p w14:paraId="17E64DEB" w14:textId="77777777" w:rsidR="00256F19" w:rsidRPr="00CC0C94" w:rsidRDefault="00256F19" w:rsidP="00CE62B4">
            <w:pPr>
              <w:pStyle w:val="TAL"/>
            </w:pPr>
          </w:p>
        </w:tc>
      </w:tr>
      <w:tr w:rsidR="00256F19" w:rsidRPr="00CC0C94" w14:paraId="09160C7C" w14:textId="77777777" w:rsidTr="00A11AA8">
        <w:trPr>
          <w:cantSplit/>
          <w:jc w:val="center"/>
        </w:trPr>
        <w:tc>
          <w:tcPr>
            <w:tcW w:w="7089" w:type="dxa"/>
            <w:gridSpan w:val="5"/>
            <w:shd w:val="clear" w:color="auto" w:fill="FFFFFF"/>
          </w:tcPr>
          <w:p w14:paraId="59C581EB" w14:textId="44D72D26" w:rsidR="00256F19" w:rsidRPr="00CC0C94" w:rsidRDefault="00256F19" w:rsidP="00CE62B4">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r w:rsidR="00A86524">
              <w:t> 1</w:t>
            </w:r>
            <w:r>
              <w:t>)</w:t>
            </w:r>
          </w:p>
        </w:tc>
      </w:tr>
      <w:tr w:rsidR="00256F19" w14:paraId="78538F19" w14:textId="77777777" w:rsidTr="00A11AA8">
        <w:trPr>
          <w:cantSplit/>
          <w:jc w:val="center"/>
        </w:trPr>
        <w:tc>
          <w:tcPr>
            <w:tcW w:w="7089" w:type="dxa"/>
            <w:gridSpan w:val="5"/>
            <w:shd w:val="clear" w:color="auto" w:fill="FFFFFF"/>
          </w:tcPr>
          <w:p w14:paraId="2DE9AB0B" w14:textId="77777777" w:rsidR="00256F19" w:rsidRDefault="00256F19" w:rsidP="00CE62B4">
            <w:pPr>
              <w:pStyle w:val="TAL"/>
            </w:pPr>
            <w:r>
              <w:t>Bit</w:t>
            </w:r>
          </w:p>
        </w:tc>
      </w:tr>
      <w:tr w:rsidR="00256F19" w:rsidRPr="00CC0C94" w14:paraId="7333CAB5" w14:textId="77777777" w:rsidTr="00A11AA8">
        <w:trPr>
          <w:cantSplit/>
          <w:jc w:val="center"/>
        </w:trPr>
        <w:tc>
          <w:tcPr>
            <w:tcW w:w="284" w:type="dxa"/>
            <w:shd w:val="clear" w:color="auto" w:fill="FFFFFF"/>
          </w:tcPr>
          <w:p w14:paraId="38A5A493" w14:textId="77777777" w:rsidR="00256F19" w:rsidRPr="008E711C" w:rsidRDefault="00256F19" w:rsidP="00CE62B4">
            <w:pPr>
              <w:pStyle w:val="TAL"/>
              <w:rPr>
                <w:b/>
              </w:rPr>
            </w:pPr>
            <w:r>
              <w:rPr>
                <w:b/>
              </w:rPr>
              <w:t>4</w:t>
            </w:r>
          </w:p>
        </w:tc>
        <w:tc>
          <w:tcPr>
            <w:tcW w:w="283" w:type="dxa"/>
            <w:shd w:val="clear" w:color="auto" w:fill="FFFFFF"/>
          </w:tcPr>
          <w:p w14:paraId="45A763DC" w14:textId="77777777" w:rsidR="00256F19" w:rsidRPr="00CC0C94" w:rsidRDefault="00256F19" w:rsidP="00CE62B4">
            <w:pPr>
              <w:pStyle w:val="TAL"/>
            </w:pPr>
          </w:p>
        </w:tc>
        <w:tc>
          <w:tcPr>
            <w:tcW w:w="284" w:type="dxa"/>
            <w:shd w:val="clear" w:color="auto" w:fill="FFFFFF"/>
          </w:tcPr>
          <w:p w14:paraId="41AEBB33" w14:textId="77777777" w:rsidR="00256F19" w:rsidRPr="00CC0C94" w:rsidRDefault="00256F19" w:rsidP="00CE62B4">
            <w:pPr>
              <w:pStyle w:val="TAL"/>
            </w:pPr>
          </w:p>
        </w:tc>
        <w:tc>
          <w:tcPr>
            <w:tcW w:w="283" w:type="dxa"/>
            <w:shd w:val="clear" w:color="auto" w:fill="FFFFFF"/>
          </w:tcPr>
          <w:p w14:paraId="675069EB" w14:textId="77777777" w:rsidR="00256F19" w:rsidRPr="00CC0C94" w:rsidRDefault="00256F19" w:rsidP="00CE62B4">
            <w:pPr>
              <w:pStyle w:val="TAL"/>
            </w:pPr>
          </w:p>
        </w:tc>
        <w:tc>
          <w:tcPr>
            <w:tcW w:w="5955" w:type="dxa"/>
            <w:shd w:val="clear" w:color="auto" w:fill="FFFFFF"/>
          </w:tcPr>
          <w:p w14:paraId="12FC46C6" w14:textId="77777777" w:rsidR="00256F19" w:rsidRPr="00CC0C94" w:rsidRDefault="00256F19" w:rsidP="00CE62B4">
            <w:pPr>
              <w:pStyle w:val="TAL"/>
            </w:pPr>
          </w:p>
        </w:tc>
      </w:tr>
      <w:tr w:rsidR="00256F19" w:rsidRPr="00CC0C94" w14:paraId="58254094" w14:textId="77777777" w:rsidTr="00A11AA8">
        <w:trPr>
          <w:cantSplit/>
          <w:jc w:val="center"/>
        </w:trPr>
        <w:tc>
          <w:tcPr>
            <w:tcW w:w="284" w:type="dxa"/>
            <w:shd w:val="clear" w:color="auto" w:fill="FFFFFF"/>
          </w:tcPr>
          <w:p w14:paraId="24F4651C" w14:textId="77777777" w:rsidR="00256F19" w:rsidRPr="008E711C" w:rsidRDefault="00256F19" w:rsidP="00CE62B4">
            <w:pPr>
              <w:pStyle w:val="TAL"/>
            </w:pPr>
            <w:r w:rsidRPr="008E711C">
              <w:t>0</w:t>
            </w:r>
          </w:p>
        </w:tc>
        <w:tc>
          <w:tcPr>
            <w:tcW w:w="283" w:type="dxa"/>
            <w:shd w:val="clear" w:color="auto" w:fill="FFFFFF"/>
          </w:tcPr>
          <w:p w14:paraId="4ED7B79E" w14:textId="77777777" w:rsidR="00256F19" w:rsidRPr="00CC0C94" w:rsidRDefault="00256F19" w:rsidP="00CE62B4">
            <w:pPr>
              <w:pStyle w:val="TAL"/>
            </w:pPr>
          </w:p>
        </w:tc>
        <w:tc>
          <w:tcPr>
            <w:tcW w:w="284" w:type="dxa"/>
            <w:shd w:val="clear" w:color="auto" w:fill="FFFFFF"/>
          </w:tcPr>
          <w:p w14:paraId="44ABF713" w14:textId="77777777" w:rsidR="00256F19" w:rsidRPr="00CC0C94" w:rsidRDefault="00256F19" w:rsidP="00CE62B4">
            <w:pPr>
              <w:pStyle w:val="TAL"/>
            </w:pPr>
          </w:p>
        </w:tc>
        <w:tc>
          <w:tcPr>
            <w:tcW w:w="283" w:type="dxa"/>
            <w:shd w:val="clear" w:color="auto" w:fill="FFFFFF"/>
          </w:tcPr>
          <w:p w14:paraId="1432631B" w14:textId="77777777" w:rsidR="00256F19" w:rsidRPr="00CC0C94" w:rsidRDefault="00256F19" w:rsidP="00CE62B4">
            <w:pPr>
              <w:pStyle w:val="TAL"/>
            </w:pPr>
          </w:p>
        </w:tc>
        <w:tc>
          <w:tcPr>
            <w:tcW w:w="5955" w:type="dxa"/>
            <w:shd w:val="clear" w:color="auto" w:fill="FFFFFF"/>
          </w:tcPr>
          <w:p w14:paraId="6C10B60F"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256F19" w:rsidRPr="00CC0C94" w14:paraId="1C46E489" w14:textId="77777777" w:rsidTr="00A11AA8">
        <w:trPr>
          <w:cantSplit/>
          <w:jc w:val="center"/>
        </w:trPr>
        <w:tc>
          <w:tcPr>
            <w:tcW w:w="284" w:type="dxa"/>
            <w:shd w:val="clear" w:color="auto" w:fill="FFFFFF"/>
          </w:tcPr>
          <w:p w14:paraId="282B5398" w14:textId="77777777" w:rsidR="00256F19" w:rsidRPr="00F04D5E" w:rsidRDefault="00256F19" w:rsidP="00CE62B4">
            <w:pPr>
              <w:pStyle w:val="TAL"/>
            </w:pPr>
            <w:r>
              <w:t>1</w:t>
            </w:r>
          </w:p>
        </w:tc>
        <w:tc>
          <w:tcPr>
            <w:tcW w:w="283" w:type="dxa"/>
            <w:shd w:val="clear" w:color="auto" w:fill="FFFFFF"/>
          </w:tcPr>
          <w:p w14:paraId="2132C24A" w14:textId="77777777" w:rsidR="00256F19" w:rsidRPr="00CC0C94" w:rsidRDefault="00256F19" w:rsidP="00CE62B4">
            <w:pPr>
              <w:pStyle w:val="TAL"/>
            </w:pPr>
          </w:p>
        </w:tc>
        <w:tc>
          <w:tcPr>
            <w:tcW w:w="284" w:type="dxa"/>
            <w:shd w:val="clear" w:color="auto" w:fill="FFFFFF"/>
          </w:tcPr>
          <w:p w14:paraId="33546315" w14:textId="77777777" w:rsidR="00256F19" w:rsidRPr="00CC0C94" w:rsidRDefault="00256F19" w:rsidP="00CE62B4">
            <w:pPr>
              <w:pStyle w:val="TAL"/>
            </w:pPr>
          </w:p>
        </w:tc>
        <w:tc>
          <w:tcPr>
            <w:tcW w:w="283" w:type="dxa"/>
            <w:shd w:val="clear" w:color="auto" w:fill="FFFFFF"/>
          </w:tcPr>
          <w:p w14:paraId="4769DA12" w14:textId="77777777" w:rsidR="00256F19" w:rsidRPr="00CC0C94" w:rsidRDefault="00256F19" w:rsidP="00CE62B4">
            <w:pPr>
              <w:pStyle w:val="TAL"/>
            </w:pPr>
          </w:p>
        </w:tc>
        <w:tc>
          <w:tcPr>
            <w:tcW w:w="5955" w:type="dxa"/>
            <w:shd w:val="clear" w:color="auto" w:fill="FFFFFF"/>
          </w:tcPr>
          <w:p w14:paraId="42DFBC48"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256F19" w:rsidRPr="00CC0C94" w14:paraId="0AE1F5D2" w14:textId="77777777" w:rsidTr="00A11AA8">
        <w:trPr>
          <w:cantSplit/>
          <w:jc w:val="center"/>
        </w:trPr>
        <w:tc>
          <w:tcPr>
            <w:tcW w:w="7089" w:type="dxa"/>
            <w:gridSpan w:val="5"/>
            <w:shd w:val="clear" w:color="auto" w:fill="FFFFFF"/>
          </w:tcPr>
          <w:p w14:paraId="66BA0F18" w14:textId="77777777" w:rsidR="00256F19" w:rsidRPr="00CC0C94" w:rsidRDefault="00256F19" w:rsidP="00CE62B4">
            <w:pPr>
              <w:pStyle w:val="TAL"/>
            </w:pPr>
          </w:p>
        </w:tc>
      </w:tr>
      <w:tr w:rsidR="00256F19" w:rsidRPr="00CC0C94" w14:paraId="320D1F6D" w14:textId="77777777" w:rsidTr="00A11AA8">
        <w:trPr>
          <w:cantSplit/>
          <w:jc w:val="center"/>
        </w:trPr>
        <w:tc>
          <w:tcPr>
            <w:tcW w:w="7089" w:type="dxa"/>
            <w:gridSpan w:val="5"/>
            <w:shd w:val="clear" w:color="auto" w:fill="FFFFFF"/>
          </w:tcPr>
          <w:p w14:paraId="19A0348F" w14:textId="0E49F26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r w:rsidR="00A86524">
              <w:t> 1</w:t>
            </w:r>
            <w:r>
              <w:t>)</w:t>
            </w:r>
          </w:p>
        </w:tc>
      </w:tr>
      <w:tr w:rsidR="00256F19" w14:paraId="65D3D084" w14:textId="77777777" w:rsidTr="00A11AA8">
        <w:trPr>
          <w:cantSplit/>
          <w:jc w:val="center"/>
        </w:trPr>
        <w:tc>
          <w:tcPr>
            <w:tcW w:w="7089" w:type="dxa"/>
            <w:gridSpan w:val="5"/>
            <w:shd w:val="clear" w:color="auto" w:fill="FFFFFF"/>
          </w:tcPr>
          <w:p w14:paraId="3C7B6B65" w14:textId="77777777" w:rsidR="00256F19" w:rsidRDefault="00256F19" w:rsidP="00CE62B4">
            <w:pPr>
              <w:pStyle w:val="TAL"/>
            </w:pPr>
            <w:r>
              <w:t>Bit</w:t>
            </w:r>
          </w:p>
        </w:tc>
      </w:tr>
      <w:tr w:rsidR="00256F19" w:rsidRPr="00CC0C94" w14:paraId="009FA1D3" w14:textId="77777777" w:rsidTr="00A11AA8">
        <w:trPr>
          <w:cantSplit/>
          <w:jc w:val="center"/>
        </w:trPr>
        <w:tc>
          <w:tcPr>
            <w:tcW w:w="284" w:type="dxa"/>
            <w:shd w:val="clear" w:color="auto" w:fill="FFFFFF"/>
          </w:tcPr>
          <w:p w14:paraId="09F33518" w14:textId="77777777" w:rsidR="00256F19" w:rsidRPr="008E711C" w:rsidRDefault="00256F19" w:rsidP="00CE62B4">
            <w:pPr>
              <w:pStyle w:val="TAL"/>
              <w:rPr>
                <w:b/>
              </w:rPr>
            </w:pPr>
            <w:r>
              <w:rPr>
                <w:b/>
              </w:rPr>
              <w:t>5</w:t>
            </w:r>
          </w:p>
        </w:tc>
        <w:tc>
          <w:tcPr>
            <w:tcW w:w="283" w:type="dxa"/>
            <w:shd w:val="clear" w:color="auto" w:fill="FFFFFF"/>
          </w:tcPr>
          <w:p w14:paraId="524884BA" w14:textId="77777777" w:rsidR="00256F19" w:rsidRPr="00CC0C94" w:rsidRDefault="00256F19" w:rsidP="00CE62B4">
            <w:pPr>
              <w:pStyle w:val="TAL"/>
            </w:pPr>
          </w:p>
        </w:tc>
        <w:tc>
          <w:tcPr>
            <w:tcW w:w="284" w:type="dxa"/>
            <w:shd w:val="clear" w:color="auto" w:fill="FFFFFF"/>
          </w:tcPr>
          <w:p w14:paraId="4318B773" w14:textId="77777777" w:rsidR="00256F19" w:rsidRPr="00CC0C94" w:rsidRDefault="00256F19" w:rsidP="00CE62B4">
            <w:pPr>
              <w:pStyle w:val="TAL"/>
            </w:pPr>
          </w:p>
        </w:tc>
        <w:tc>
          <w:tcPr>
            <w:tcW w:w="283" w:type="dxa"/>
            <w:shd w:val="clear" w:color="auto" w:fill="FFFFFF"/>
          </w:tcPr>
          <w:p w14:paraId="2642957D" w14:textId="77777777" w:rsidR="00256F19" w:rsidRPr="00CC0C94" w:rsidRDefault="00256F19" w:rsidP="00CE62B4">
            <w:pPr>
              <w:pStyle w:val="TAL"/>
            </w:pPr>
          </w:p>
        </w:tc>
        <w:tc>
          <w:tcPr>
            <w:tcW w:w="5955" w:type="dxa"/>
            <w:shd w:val="clear" w:color="auto" w:fill="FFFFFF"/>
          </w:tcPr>
          <w:p w14:paraId="636DA6AA" w14:textId="77777777" w:rsidR="00256F19" w:rsidRPr="00CC0C94" w:rsidRDefault="00256F19" w:rsidP="00CE62B4">
            <w:pPr>
              <w:pStyle w:val="TAL"/>
            </w:pPr>
          </w:p>
        </w:tc>
      </w:tr>
      <w:tr w:rsidR="00256F19" w:rsidRPr="00CC0C94" w14:paraId="7AB4E7B5" w14:textId="77777777" w:rsidTr="00A11AA8">
        <w:trPr>
          <w:cantSplit/>
          <w:jc w:val="center"/>
        </w:trPr>
        <w:tc>
          <w:tcPr>
            <w:tcW w:w="284" w:type="dxa"/>
            <w:shd w:val="clear" w:color="auto" w:fill="FFFFFF"/>
          </w:tcPr>
          <w:p w14:paraId="070FDBDF" w14:textId="77777777" w:rsidR="00256F19" w:rsidRPr="008E711C" w:rsidRDefault="00256F19" w:rsidP="00CE62B4">
            <w:pPr>
              <w:pStyle w:val="TAL"/>
            </w:pPr>
            <w:r w:rsidRPr="008E711C">
              <w:t>0</w:t>
            </w:r>
          </w:p>
        </w:tc>
        <w:tc>
          <w:tcPr>
            <w:tcW w:w="283" w:type="dxa"/>
            <w:shd w:val="clear" w:color="auto" w:fill="FFFFFF"/>
          </w:tcPr>
          <w:p w14:paraId="0672A0AE" w14:textId="77777777" w:rsidR="00256F19" w:rsidRPr="00CC0C94" w:rsidRDefault="00256F19" w:rsidP="00CE62B4">
            <w:pPr>
              <w:pStyle w:val="TAL"/>
            </w:pPr>
          </w:p>
        </w:tc>
        <w:tc>
          <w:tcPr>
            <w:tcW w:w="284" w:type="dxa"/>
            <w:shd w:val="clear" w:color="auto" w:fill="FFFFFF"/>
          </w:tcPr>
          <w:p w14:paraId="768AE7B2" w14:textId="77777777" w:rsidR="00256F19" w:rsidRPr="00CC0C94" w:rsidRDefault="00256F19" w:rsidP="00CE62B4">
            <w:pPr>
              <w:pStyle w:val="TAL"/>
            </w:pPr>
          </w:p>
        </w:tc>
        <w:tc>
          <w:tcPr>
            <w:tcW w:w="283" w:type="dxa"/>
            <w:shd w:val="clear" w:color="auto" w:fill="FFFFFF"/>
          </w:tcPr>
          <w:p w14:paraId="49E78DDD" w14:textId="77777777" w:rsidR="00256F19" w:rsidRPr="00CC0C94" w:rsidRDefault="00256F19" w:rsidP="00CE62B4">
            <w:pPr>
              <w:pStyle w:val="TAL"/>
            </w:pPr>
          </w:p>
        </w:tc>
        <w:tc>
          <w:tcPr>
            <w:tcW w:w="5955" w:type="dxa"/>
            <w:shd w:val="clear" w:color="auto" w:fill="FFFFFF"/>
          </w:tcPr>
          <w:p w14:paraId="533A329F"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256F19" w:rsidRPr="00CC0C94" w14:paraId="36B96EDD" w14:textId="77777777" w:rsidTr="00A11AA8">
        <w:trPr>
          <w:cantSplit/>
          <w:jc w:val="center"/>
        </w:trPr>
        <w:tc>
          <w:tcPr>
            <w:tcW w:w="284" w:type="dxa"/>
            <w:shd w:val="clear" w:color="auto" w:fill="FFFFFF"/>
          </w:tcPr>
          <w:p w14:paraId="092A04D1" w14:textId="77777777" w:rsidR="00256F19" w:rsidRPr="00F04D5E" w:rsidRDefault="00256F19" w:rsidP="00CE62B4">
            <w:pPr>
              <w:pStyle w:val="TAL"/>
            </w:pPr>
            <w:r>
              <w:t>1</w:t>
            </w:r>
          </w:p>
        </w:tc>
        <w:tc>
          <w:tcPr>
            <w:tcW w:w="283" w:type="dxa"/>
            <w:shd w:val="clear" w:color="auto" w:fill="FFFFFF"/>
          </w:tcPr>
          <w:p w14:paraId="2C07755B" w14:textId="77777777" w:rsidR="00256F19" w:rsidRPr="00CC0C94" w:rsidRDefault="00256F19" w:rsidP="00CE62B4">
            <w:pPr>
              <w:pStyle w:val="TAL"/>
            </w:pPr>
          </w:p>
        </w:tc>
        <w:tc>
          <w:tcPr>
            <w:tcW w:w="284" w:type="dxa"/>
            <w:shd w:val="clear" w:color="auto" w:fill="FFFFFF"/>
          </w:tcPr>
          <w:p w14:paraId="352DFD13" w14:textId="77777777" w:rsidR="00256F19" w:rsidRPr="00CC0C94" w:rsidRDefault="00256F19" w:rsidP="00CE62B4">
            <w:pPr>
              <w:pStyle w:val="TAL"/>
            </w:pPr>
          </w:p>
        </w:tc>
        <w:tc>
          <w:tcPr>
            <w:tcW w:w="283" w:type="dxa"/>
            <w:shd w:val="clear" w:color="auto" w:fill="FFFFFF"/>
          </w:tcPr>
          <w:p w14:paraId="405293A6" w14:textId="77777777" w:rsidR="00256F19" w:rsidRPr="00CC0C94" w:rsidRDefault="00256F19" w:rsidP="00CE62B4">
            <w:pPr>
              <w:pStyle w:val="TAL"/>
            </w:pPr>
          </w:p>
        </w:tc>
        <w:tc>
          <w:tcPr>
            <w:tcW w:w="5955" w:type="dxa"/>
            <w:shd w:val="clear" w:color="auto" w:fill="FFFFFF"/>
          </w:tcPr>
          <w:p w14:paraId="3AF727AA"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256F19" w:rsidRPr="00CC0C94" w14:paraId="3B540AF7" w14:textId="77777777" w:rsidTr="00A11AA8">
        <w:trPr>
          <w:cantSplit/>
          <w:jc w:val="center"/>
        </w:trPr>
        <w:tc>
          <w:tcPr>
            <w:tcW w:w="7089" w:type="dxa"/>
            <w:gridSpan w:val="5"/>
            <w:shd w:val="clear" w:color="auto" w:fill="FFFFFF"/>
          </w:tcPr>
          <w:p w14:paraId="02DEE06B" w14:textId="77777777" w:rsidR="00256F19" w:rsidRPr="00CC0C94" w:rsidRDefault="00256F19" w:rsidP="00CE62B4">
            <w:pPr>
              <w:pStyle w:val="TAL"/>
            </w:pPr>
          </w:p>
        </w:tc>
      </w:tr>
      <w:tr w:rsidR="00256F19" w:rsidRPr="00CC0C94" w14:paraId="7763A41E" w14:textId="77777777" w:rsidTr="00A11AA8">
        <w:trPr>
          <w:cantSplit/>
          <w:jc w:val="center"/>
        </w:trPr>
        <w:tc>
          <w:tcPr>
            <w:tcW w:w="7089" w:type="dxa"/>
            <w:gridSpan w:val="5"/>
            <w:shd w:val="clear" w:color="auto" w:fill="FFFFFF"/>
          </w:tcPr>
          <w:p w14:paraId="22357203" w14:textId="54AF99F6" w:rsidR="00256F19" w:rsidRPr="00CC0C94" w:rsidRDefault="00256F19" w:rsidP="00CE62B4">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r w:rsidR="00A86524">
              <w:t> 1</w:t>
            </w:r>
            <w:r>
              <w:t>)</w:t>
            </w:r>
          </w:p>
        </w:tc>
      </w:tr>
      <w:tr w:rsidR="00256F19" w14:paraId="33B51143" w14:textId="77777777" w:rsidTr="00A11AA8">
        <w:trPr>
          <w:cantSplit/>
          <w:jc w:val="center"/>
        </w:trPr>
        <w:tc>
          <w:tcPr>
            <w:tcW w:w="7089" w:type="dxa"/>
            <w:gridSpan w:val="5"/>
            <w:shd w:val="clear" w:color="auto" w:fill="FFFFFF"/>
          </w:tcPr>
          <w:p w14:paraId="449C1A98" w14:textId="77777777" w:rsidR="00256F19" w:rsidRDefault="00256F19" w:rsidP="00CE62B4">
            <w:pPr>
              <w:pStyle w:val="TAL"/>
            </w:pPr>
            <w:r>
              <w:t>Bit</w:t>
            </w:r>
          </w:p>
        </w:tc>
      </w:tr>
      <w:tr w:rsidR="00256F19" w:rsidRPr="00CC0C94" w14:paraId="28D71101" w14:textId="77777777" w:rsidTr="00A11AA8">
        <w:trPr>
          <w:cantSplit/>
          <w:jc w:val="center"/>
        </w:trPr>
        <w:tc>
          <w:tcPr>
            <w:tcW w:w="284" w:type="dxa"/>
            <w:shd w:val="clear" w:color="auto" w:fill="FFFFFF"/>
          </w:tcPr>
          <w:p w14:paraId="4463FB3A" w14:textId="77777777" w:rsidR="00256F19" w:rsidRPr="008E711C" w:rsidRDefault="00256F19" w:rsidP="00CE62B4">
            <w:pPr>
              <w:pStyle w:val="TAL"/>
              <w:rPr>
                <w:b/>
              </w:rPr>
            </w:pPr>
            <w:r>
              <w:rPr>
                <w:b/>
              </w:rPr>
              <w:t>6</w:t>
            </w:r>
          </w:p>
        </w:tc>
        <w:tc>
          <w:tcPr>
            <w:tcW w:w="283" w:type="dxa"/>
            <w:shd w:val="clear" w:color="auto" w:fill="FFFFFF"/>
          </w:tcPr>
          <w:p w14:paraId="4AA9A946" w14:textId="77777777" w:rsidR="00256F19" w:rsidRPr="00CC0C94" w:rsidRDefault="00256F19" w:rsidP="00CE62B4">
            <w:pPr>
              <w:pStyle w:val="TAL"/>
            </w:pPr>
          </w:p>
        </w:tc>
        <w:tc>
          <w:tcPr>
            <w:tcW w:w="284" w:type="dxa"/>
            <w:shd w:val="clear" w:color="auto" w:fill="FFFFFF"/>
          </w:tcPr>
          <w:p w14:paraId="69CFCE06" w14:textId="77777777" w:rsidR="00256F19" w:rsidRPr="00CC0C94" w:rsidRDefault="00256F19" w:rsidP="00CE62B4">
            <w:pPr>
              <w:pStyle w:val="TAL"/>
            </w:pPr>
          </w:p>
        </w:tc>
        <w:tc>
          <w:tcPr>
            <w:tcW w:w="283" w:type="dxa"/>
            <w:shd w:val="clear" w:color="auto" w:fill="FFFFFF"/>
          </w:tcPr>
          <w:p w14:paraId="641FB616" w14:textId="77777777" w:rsidR="00256F19" w:rsidRPr="00CC0C94" w:rsidRDefault="00256F19" w:rsidP="00CE62B4">
            <w:pPr>
              <w:pStyle w:val="TAL"/>
            </w:pPr>
          </w:p>
        </w:tc>
        <w:tc>
          <w:tcPr>
            <w:tcW w:w="5955" w:type="dxa"/>
            <w:shd w:val="clear" w:color="auto" w:fill="FFFFFF"/>
          </w:tcPr>
          <w:p w14:paraId="2F995823" w14:textId="77777777" w:rsidR="00256F19" w:rsidRPr="00CC0C94" w:rsidRDefault="00256F19" w:rsidP="00CE62B4">
            <w:pPr>
              <w:pStyle w:val="TAL"/>
            </w:pPr>
          </w:p>
        </w:tc>
      </w:tr>
      <w:tr w:rsidR="00256F19" w:rsidRPr="00CC0C94" w14:paraId="0A89870B" w14:textId="77777777" w:rsidTr="00A11AA8">
        <w:trPr>
          <w:cantSplit/>
          <w:jc w:val="center"/>
        </w:trPr>
        <w:tc>
          <w:tcPr>
            <w:tcW w:w="284" w:type="dxa"/>
            <w:shd w:val="clear" w:color="auto" w:fill="FFFFFF"/>
          </w:tcPr>
          <w:p w14:paraId="5DB4287B" w14:textId="77777777" w:rsidR="00256F19" w:rsidRPr="008E711C" w:rsidRDefault="00256F19" w:rsidP="00CE62B4">
            <w:pPr>
              <w:pStyle w:val="TAL"/>
            </w:pPr>
            <w:r w:rsidRPr="008E711C">
              <w:t>0</w:t>
            </w:r>
          </w:p>
        </w:tc>
        <w:tc>
          <w:tcPr>
            <w:tcW w:w="283" w:type="dxa"/>
            <w:shd w:val="clear" w:color="auto" w:fill="FFFFFF"/>
          </w:tcPr>
          <w:p w14:paraId="6381DDB5" w14:textId="77777777" w:rsidR="00256F19" w:rsidRPr="00CC0C94" w:rsidRDefault="00256F19" w:rsidP="00CE62B4">
            <w:pPr>
              <w:pStyle w:val="TAL"/>
            </w:pPr>
          </w:p>
        </w:tc>
        <w:tc>
          <w:tcPr>
            <w:tcW w:w="284" w:type="dxa"/>
            <w:shd w:val="clear" w:color="auto" w:fill="FFFFFF"/>
          </w:tcPr>
          <w:p w14:paraId="08235F98" w14:textId="77777777" w:rsidR="00256F19" w:rsidRPr="00CC0C94" w:rsidRDefault="00256F19" w:rsidP="00CE62B4">
            <w:pPr>
              <w:pStyle w:val="TAL"/>
            </w:pPr>
          </w:p>
        </w:tc>
        <w:tc>
          <w:tcPr>
            <w:tcW w:w="283" w:type="dxa"/>
            <w:shd w:val="clear" w:color="auto" w:fill="FFFFFF"/>
          </w:tcPr>
          <w:p w14:paraId="501700D7" w14:textId="77777777" w:rsidR="00256F19" w:rsidRPr="00CC0C94" w:rsidRDefault="00256F19" w:rsidP="00CE62B4">
            <w:pPr>
              <w:pStyle w:val="TAL"/>
            </w:pPr>
          </w:p>
        </w:tc>
        <w:tc>
          <w:tcPr>
            <w:tcW w:w="5955" w:type="dxa"/>
            <w:shd w:val="clear" w:color="auto" w:fill="FFFFFF"/>
          </w:tcPr>
          <w:p w14:paraId="1D8821E8"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256F19" w:rsidRPr="00CC0C94" w14:paraId="72AE34E1" w14:textId="77777777" w:rsidTr="00A11AA8">
        <w:trPr>
          <w:cantSplit/>
          <w:jc w:val="center"/>
        </w:trPr>
        <w:tc>
          <w:tcPr>
            <w:tcW w:w="284" w:type="dxa"/>
            <w:shd w:val="clear" w:color="auto" w:fill="FFFFFF"/>
          </w:tcPr>
          <w:p w14:paraId="590E6897" w14:textId="77777777" w:rsidR="00256F19" w:rsidRPr="00F04D5E" w:rsidRDefault="00256F19" w:rsidP="00CE62B4">
            <w:pPr>
              <w:pStyle w:val="TAL"/>
            </w:pPr>
            <w:r>
              <w:t>1</w:t>
            </w:r>
          </w:p>
        </w:tc>
        <w:tc>
          <w:tcPr>
            <w:tcW w:w="283" w:type="dxa"/>
            <w:shd w:val="clear" w:color="auto" w:fill="FFFFFF"/>
          </w:tcPr>
          <w:p w14:paraId="18CF6085" w14:textId="77777777" w:rsidR="00256F19" w:rsidRPr="00CC0C94" w:rsidRDefault="00256F19" w:rsidP="00CE62B4">
            <w:pPr>
              <w:pStyle w:val="TAL"/>
            </w:pPr>
          </w:p>
        </w:tc>
        <w:tc>
          <w:tcPr>
            <w:tcW w:w="284" w:type="dxa"/>
            <w:shd w:val="clear" w:color="auto" w:fill="FFFFFF"/>
          </w:tcPr>
          <w:p w14:paraId="66B684DD" w14:textId="77777777" w:rsidR="00256F19" w:rsidRPr="00CC0C94" w:rsidRDefault="00256F19" w:rsidP="00CE62B4">
            <w:pPr>
              <w:pStyle w:val="TAL"/>
            </w:pPr>
          </w:p>
        </w:tc>
        <w:tc>
          <w:tcPr>
            <w:tcW w:w="283" w:type="dxa"/>
            <w:shd w:val="clear" w:color="auto" w:fill="FFFFFF"/>
          </w:tcPr>
          <w:p w14:paraId="0313F51F" w14:textId="77777777" w:rsidR="00256F19" w:rsidRPr="00CC0C94" w:rsidRDefault="00256F19" w:rsidP="00CE62B4">
            <w:pPr>
              <w:pStyle w:val="TAL"/>
            </w:pPr>
          </w:p>
        </w:tc>
        <w:tc>
          <w:tcPr>
            <w:tcW w:w="5955" w:type="dxa"/>
            <w:shd w:val="clear" w:color="auto" w:fill="FFFFFF"/>
          </w:tcPr>
          <w:p w14:paraId="2FAF49C7"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256F19" w:rsidRPr="00CC0C94" w14:paraId="5A706179" w14:textId="77777777" w:rsidTr="00A11AA8">
        <w:trPr>
          <w:cantSplit/>
          <w:jc w:val="center"/>
        </w:trPr>
        <w:tc>
          <w:tcPr>
            <w:tcW w:w="7089" w:type="dxa"/>
            <w:gridSpan w:val="5"/>
            <w:shd w:val="clear" w:color="auto" w:fill="FFFFFF"/>
          </w:tcPr>
          <w:p w14:paraId="202F8790" w14:textId="77777777" w:rsidR="00256F19" w:rsidRPr="00CC0C94" w:rsidRDefault="00256F19" w:rsidP="00CE62B4">
            <w:pPr>
              <w:pStyle w:val="TAL"/>
            </w:pPr>
          </w:p>
        </w:tc>
      </w:tr>
      <w:tr w:rsidR="00256F19" w:rsidRPr="00CC0C94" w14:paraId="69C3C20B" w14:textId="77777777" w:rsidTr="00A11AA8">
        <w:trPr>
          <w:cantSplit/>
          <w:jc w:val="center"/>
        </w:trPr>
        <w:tc>
          <w:tcPr>
            <w:tcW w:w="7089" w:type="dxa"/>
            <w:gridSpan w:val="5"/>
            <w:shd w:val="clear" w:color="auto" w:fill="FFFFFF"/>
          </w:tcPr>
          <w:p w14:paraId="245847B5" w14:textId="3EF0ECB5" w:rsidR="00256F19" w:rsidRPr="00CC0C94" w:rsidRDefault="00256F19" w:rsidP="00CE62B4">
            <w:pPr>
              <w:pStyle w:val="TAL"/>
            </w:pPr>
            <w:r w:rsidRPr="000E25CC">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w:t>
            </w:r>
            <w:r>
              <w:t>indicator (RSPI) (octet 4, bit 7) (see NOTE 3)</w:t>
            </w:r>
          </w:p>
        </w:tc>
      </w:tr>
      <w:tr w:rsidR="00256F19" w:rsidRPr="00CC0C94" w14:paraId="68BC0FEF" w14:textId="77777777" w:rsidTr="00A11AA8">
        <w:trPr>
          <w:cantSplit/>
          <w:jc w:val="center"/>
        </w:trPr>
        <w:tc>
          <w:tcPr>
            <w:tcW w:w="7089" w:type="dxa"/>
            <w:gridSpan w:val="5"/>
            <w:shd w:val="clear" w:color="auto" w:fill="FFFFFF"/>
          </w:tcPr>
          <w:p w14:paraId="15F8114A" w14:textId="77777777" w:rsidR="00256F19" w:rsidRPr="00CC0C94" w:rsidRDefault="00256F19" w:rsidP="00CE62B4">
            <w:pPr>
              <w:pStyle w:val="TAL"/>
            </w:pPr>
            <w:r>
              <w:t>Bit</w:t>
            </w:r>
          </w:p>
        </w:tc>
      </w:tr>
      <w:tr w:rsidR="00256F19" w:rsidRPr="00CC0C94" w14:paraId="248B230B" w14:textId="77777777" w:rsidTr="00A11AA8">
        <w:trPr>
          <w:cantSplit/>
          <w:jc w:val="center"/>
        </w:trPr>
        <w:tc>
          <w:tcPr>
            <w:tcW w:w="284" w:type="dxa"/>
            <w:shd w:val="clear" w:color="auto" w:fill="FFFFFF"/>
          </w:tcPr>
          <w:p w14:paraId="11BC2BAE" w14:textId="77777777" w:rsidR="00256F19" w:rsidRPr="008E711C" w:rsidRDefault="00256F19" w:rsidP="00CE62B4">
            <w:pPr>
              <w:pStyle w:val="TAL"/>
              <w:rPr>
                <w:b/>
              </w:rPr>
            </w:pPr>
            <w:r>
              <w:rPr>
                <w:b/>
              </w:rPr>
              <w:t>7</w:t>
            </w:r>
          </w:p>
        </w:tc>
        <w:tc>
          <w:tcPr>
            <w:tcW w:w="283" w:type="dxa"/>
            <w:shd w:val="clear" w:color="auto" w:fill="FFFFFF"/>
          </w:tcPr>
          <w:p w14:paraId="7AE45C3E" w14:textId="77777777" w:rsidR="00256F19" w:rsidRPr="00CC0C94" w:rsidRDefault="00256F19" w:rsidP="00CE62B4">
            <w:pPr>
              <w:pStyle w:val="TAL"/>
            </w:pPr>
          </w:p>
        </w:tc>
        <w:tc>
          <w:tcPr>
            <w:tcW w:w="284" w:type="dxa"/>
            <w:shd w:val="clear" w:color="auto" w:fill="FFFFFF"/>
          </w:tcPr>
          <w:p w14:paraId="25B3B2E8" w14:textId="77777777" w:rsidR="00256F19" w:rsidRPr="00CC0C94" w:rsidRDefault="00256F19" w:rsidP="00CE62B4">
            <w:pPr>
              <w:pStyle w:val="TAL"/>
            </w:pPr>
          </w:p>
        </w:tc>
        <w:tc>
          <w:tcPr>
            <w:tcW w:w="283" w:type="dxa"/>
            <w:shd w:val="clear" w:color="auto" w:fill="FFFFFF"/>
          </w:tcPr>
          <w:p w14:paraId="79E335D6" w14:textId="77777777" w:rsidR="00256F19" w:rsidRPr="00CC0C94" w:rsidRDefault="00256F19" w:rsidP="00CE62B4">
            <w:pPr>
              <w:pStyle w:val="TAL"/>
            </w:pPr>
          </w:p>
        </w:tc>
        <w:tc>
          <w:tcPr>
            <w:tcW w:w="5955" w:type="dxa"/>
            <w:shd w:val="clear" w:color="auto" w:fill="FFFFFF"/>
          </w:tcPr>
          <w:p w14:paraId="1C953E7E" w14:textId="77777777" w:rsidR="00256F19" w:rsidRPr="00CC0C94" w:rsidRDefault="00256F19" w:rsidP="00CE62B4">
            <w:pPr>
              <w:pStyle w:val="TAL"/>
            </w:pPr>
          </w:p>
        </w:tc>
      </w:tr>
      <w:tr w:rsidR="00256F19" w:rsidRPr="00CC0C94" w14:paraId="6C3AC18F" w14:textId="77777777" w:rsidTr="00A11AA8">
        <w:trPr>
          <w:cantSplit/>
          <w:jc w:val="center"/>
        </w:trPr>
        <w:tc>
          <w:tcPr>
            <w:tcW w:w="284" w:type="dxa"/>
            <w:shd w:val="clear" w:color="auto" w:fill="FFFFFF"/>
          </w:tcPr>
          <w:p w14:paraId="08CC2A7A" w14:textId="77777777" w:rsidR="00256F19" w:rsidRPr="008E711C" w:rsidRDefault="00256F19" w:rsidP="00CE62B4">
            <w:pPr>
              <w:pStyle w:val="TAL"/>
            </w:pPr>
            <w:r w:rsidRPr="008E711C">
              <w:t>0</w:t>
            </w:r>
          </w:p>
        </w:tc>
        <w:tc>
          <w:tcPr>
            <w:tcW w:w="283" w:type="dxa"/>
            <w:shd w:val="clear" w:color="auto" w:fill="FFFFFF"/>
          </w:tcPr>
          <w:p w14:paraId="1B8636C1" w14:textId="77777777" w:rsidR="00256F19" w:rsidRPr="00CC0C94" w:rsidRDefault="00256F19" w:rsidP="00CE62B4">
            <w:pPr>
              <w:pStyle w:val="TAL"/>
            </w:pPr>
          </w:p>
        </w:tc>
        <w:tc>
          <w:tcPr>
            <w:tcW w:w="284" w:type="dxa"/>
            <w:shd w:val="clear" w:color="auto" w:fill="FFFFFF"/>
          </w:tcPr>
          <w:p w14:paraId="06EF58F1" w14:textId="77777777" w:rsidR="00256F19" w:rsidRPr="00CC0C94" w:rsidRDefault="00256F19" w:rsidP="00CE62B4">
            <w:pPr>
              <w:pStyle w:val="TAL"/>
            </w:pPr>
          </w:p>
        </w:tc>
        <w:tc>
          <w:tcPr>
            <w:tcW w:w="283" w:type="dxa"/>
            <w:shd w:val="clear" w:color="auto" w:fill="FFFFFF"/>
          </w:tcPr>
          <w:p w14:paraId="2733CC53" w14:textId="77777777" w:rsidR="00256F19" w:rsidRPr="00CC0C94" w:rsidRDefault="00256F19" w:rsidP="00CE62B4">
            <w:pPr>
              <w:pStyle w:val="TAL"/>
            </w:pPr>
          </w:p>
        </w:tc>
        <w:tc>
          <w:tcPr>
            <w:tcW w:w="5955" w:type="dxa"/>
            <w:shd w:val="clear" w:color="auto" w:fill="FFFFFF"/>
          </w:tcPr>
          <w:p w14:paraId="09325D87" w14:textId="3BB5AA81" w:rsidR="00256F19" w:rsidRPr="00CC0C94" w:rsidRDefault="00256F19" w:rsidP="00CE62B4">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not requested</w:t>
            </w:r>
          </w:p>
        </w:tc>
      </w:tr>
      <w:tr w:rsidR="00256F19" w:rsidRPr="00CC0C94" w14:paraId="33A098EF" w14:textId="77777777" w:rsidTr="00A11AA8">
        <w:trPr>
          <w:cantSplit/>
          <w:jc w:val="center"/>
        </w:trPr>
        <w:tc>
          <w:tcPr>
            <w:tcW w:w="284" w:type="dxa"/>
            <w:shd w:val="clear" w:color="auto" w:fill="FFFFFF"/>
          </w:tcPr>
          <w:p w14:paraId="252069A9" w14:textId="77777777" w:rsidR="00256F19" w:rsidRPr="00F04D5E" w:rsidRDefault="00256F19" w:rsidP="00CE62B4">
            <w:pPr>
              <w:pStyle w:val="TAL"/>
            </w:pPr>
            <w:r>
              <w:t>1</w:t>
            </w:r>
          </w:p>
        </w:tc>
        <w:tc>
          <w:tcPr>
            <w:tcW w:w="283" w:type="dxa"/>
            <w:shd w:val="clear" w:color="auto" w:fill="FFFFFF"/>
          </w:tcPr>
          <w:p w14:paraId="678242A5" w14:textId="77777777" w:rsidR="00256F19" w:rsidRPr="00CC0C94" w:rsidRDefault="00256F19" w:rsidP="00CE62B4">
            <w:pPr>
              <w:pStyle w:val="TAL"/>
            </w:pPr>
          </w:p>
        </w:tc>
        <w:tc>
          <w:tcPr>
            <w:tcW w:w="284" w:type="dxa"/>
            <w:shd w:val="clear" w:color="auto" w:fill="FFFFFF"/>
          </w:tcPr>
          <w:p w14:paraId="0B43B45F" w14:textId="77777777" w:rsidR="00256F19" w:rsidRPr="00CC0C94" w:rsidRDefault="00256F19" w:rsidP="00CE62B4">
            <w:pPr>
              <w:pStyle w:val="TAL"/>
            </w:pPr>
          </w:p>
        </w:tc>
        <w:tc>
          <w:tcPr>
            <w:tcW w:w="283" w:type="dxa"/>
            <w:shd w:val="clear" w:color="auto" w:fill="FFFFFF"/>
          </w:tcPr>
          <w:p w14:paraId="3F6B60BA" w14:textId="77777777" w:rsidR="00256F19" w:rsidRPr="00CC0C94" w:rsidRDefault="00256F19" w:rsidP="00CE62B4">
            <w:pPr>
              <w:pStyle w:val="TAL"/>
            </w:pPr>
          </w:p>
        </w:tc>
        <w:tc>
          <w:tcPr>
            <w:tcW w:w="5955" w:type="dxa"/>
            <w:shd w:val="clear" w:color="auto" w:fill="FFFFFF"/>
          </w:tcPr>
          <w:p w14:paraId="156A8C99" w14:textId="435AED08" w:rsidR="00256F19" w:rsidRPr="00CC0C94" w:rsidRDefault="00256F19" w:rsidP="00CE62B4">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requested</w:t>
            </w:r>
          </w:p>
        </w:tc>
      </w:tr>
      <w:tr w:rsidR="00D57EAA" w:rsidRPr="000E25CC" w14:paraId="72CF4968" w14:textId="77777777" w:rsidTr="00A11AA8">
        <w:trPr>
          <w:cantSplit/>
          <w:jc w:val="center"/>
        </w:trPr>
        <w:tc>
          <w:tcPr>
            <w:tcW w:w="7089" w:type="dxa"/>
            <w:gridSpan w:val="5"/>
            <w:shd w:val="clear" w:color="auto" w:fill="FFFFFF"/>
          </w:tcPr>
          <w:p w14:paraId="1C72951D" w14:textId="77777777" w:rsidR="00D57EAA" w:rsidRPr="000E25CC" w:rsidRDefault="00D57EAA" w:rsidP="00CE62B4">
            <w:pPr>
              <w:pStyle w:val="TAL"/>
              <w:rPr>
                <w:noProof/>
                <w:lang w:val="en-US"/>
              </w:rPr>
            </w:pPr>
          </w:p>
        </w:tc>
      </w:tr>
      <w:tr w:rsidR="00D57EAA" w:rsidRPr="000E25CC" w14:paraId="5535DFDD" w14:textId="77777777" w:rsidTr="00A11AA8">
        <w:trPr>
          <w:cantSplit/>
          <w:jc w:val="center"/>
        </w:trPr>
        <w:tc>
          <w:tcPr>
            <w:tcW w:w="7089" w:type="dxa"/>
            <w:gridSpan w:val="5"/>
            <w:shd w:val="clear" w:color="auto" w:fill="FFFFFF"/>
          </w:tcPr>
          <w:p w14:paraId="15400CC0" w14:textId="77777777" w:rsidR="00D57EAA" w:rsidRPr="000E25CC" w:rsidRDefault="00D57EAA" w:rsidP="00CE62B4">
            <w:pPr>
              <w:pStyle w:val="TAL"/>
              <w:rPr>
                <w:noProof/>
                <w:lang w:val="en-US"/>
              </w:rPr>
            </w:pPr>
          </w:p>
        </w:tc>
      </w:tr>
      <w:tr w:rsidR="00256F19" w:rsidRPr="00CC0C94" w14:paraId="0F11B8A9" w14:textId="77777777" w:rsidTr="00A11AA8">
        <w:trPr>
          <w:cantSplit/>
          <w:jc w:val="center"/>
        </w:trPr>
        <w:tc>
          <w:tcPr>
            <w:tcW w:w="7089" w:type="dxa"/>
            <w:gridSpan w:val="5"/>
            <w:shd w:val="clear" w:color="auto" w:fill="FFFFFF"/>
          </w:tcPr>
          <w:p w14:paraId="58820549" w14:textId="72D40CA8" w:rsidR="00256F19" w:rsidRPr="00CC0C94" w:rsidRDefault="00256F19" w:rsidP="00CE62B4">
            <w:pPr>
              <w:pStyle w:val="TAL"/>
            </w:pPr>
            <w:r w:rsidRPr="00CC0C94">
              <w:t>B</w:t>
            </w:r>
            <w:r>
              <w:t>it</w:t>
            </w:r>
            <w:r w:rsidR="00BF7D0B">
              <w:t xml:space="preserve"> </w:t>
            </w:r>
            <w:r>
              <w:t xml:space="preserve">8 of octet </w:t>
            </w:r>
            <w:r w:rsidR="00E37AA0">
              <w:t>4</w:t>
            </w:r>
            <w:r>
              <w:t xml:space="preserve"> </w:t>
            </w:r>
            <w:r w:rsidR="00BE74E9">
              <w:t xml:space="preserve">and octet 5 </w:t>
            </w:r>
            <w:r w:rsidRPr="00CC0C94">
              <w:t>are spare and shall be coded as zero</w:t>
            </w:r>
            <w:r>
              <w:rPr>
                <w:rFonts w:hint="eastAsia"/>
                <w:lang w:eastAsia="zh-CN"/>
              </w:rPr>
              <w:t xml:space="preserve"> if included</w:t>
            </w:r>
            <w:r w:rsidRPr="00CC0C94">
              <w:t>.</w:t>
            </w:r>
          </w:p>
        </w:tc>
      </w:tr>
      <w:tr w:rsidR="00256F19" w:rsidRPr="00CC0C94" w14:paraId="4D8A2F5B" w14:textId="77777777" w:rsidTr="00A11AA8">
        <w:trPr>
          <w:cantSplit/>
          <w:jc w:val="center"/>
        </w:trPr>
        <w:tc>
          <w:tcPr>
            <w:tcW w:w="7089" w:type="dxa"/>
            <w:gridSpan w:val="5"/>
            <w:tcBorders>
              <w:bottom w:val="single" w:sz="4" w:space="0" w:color="auto"/>
            </w:tcBorders>
            <w:shd w:val="clear" w:color="auto" w:fill="FFFFFF"/>
          </w:tcPr>
          <w:p w14:paraId="35E5D787" w14:textId="77777777" w:rsidR="00256F19" w:rsidRPr="00CC0C94" w:rsidRDefault="00256F19" w:rsidP="00CE62B4">
            <w:pPr>
              <w:pStyle w:val="TAL"/>
            </w:pPr>
          </w:p>
        </w:tc>
      </w:tr>
      <w:tr w:rsidR="00256F19" w:rsidRPr="00CC0C94" w14:paraId="7643709F" w14:textId="77777777" w:rsidTr="00A11AA8">
        <w:trPr>
          <w:cantSplit/>
          <w:jc w:val="center"/>
        </w:trPr>
        <w:tc>
          <w:tcPr>
            <w:tcW w:w="7089" w:type="dxa"/>
            <w:gridSpan w:val="5"/>
            <w:tcBorders>
              <w:top w:val="single" w:sz="4" w:space="0" w:color="auto"/>
              <w:bottom w:val="single" w:sz="4" w:space="0" w:color="auto"/>
            </w:tcBorders>
            <w:shd w:val="clear" w:color="auto" w:fill="FFFFFF"/>
          </w:tcPr>
          <w:p w14:paraId="4947A3AE" w14:textId="77777777" w:rsidR="00256F19" w:rsidRDefault="00256F19" w:rsidP="00CE62B4">
            <w:pPr>
              <w:pStyle w:val="TAN"/>
            </w:pPr>
            <w:r>
              <w:t>NOTE 1:</w:t>
            </w:r>
            <w:r w:rsidRPr="005C6ED7">
              <w:tab/>
            </w:r>
            <w:r>
              <w:t>Usage of this bit is not specified in the present specification and is specified in 3GPP TS 24.554 [27].</w:t>
            </w:r>
          </w:p>
          <w:p w14:paraId="5C5F1A15" w14:textId="76C5B309" w:rsidR="00256F19" w:rsidRDefault="00256F19" w:rsidP="00CE62B4">
            <w:pPr>
              <w:pStyle w:val="TAN"/>
            </w:pPr>
            <w:r>
              <w:t>NOTE 2:</w:t>
            </w:r>
            <w:r w:rsidRPr="005C6ED7">
              <w:tab/>
            </w:r>
            <w:r>
              <w:t>Usage of this bit is not specified in the present specification and is specified in 3GPP TS 24.577 [28].</w:t>
            </w:r>
          </w:p>
          <w:p w14:paraId="47788998" w14:textId="5EE41290" w:rsidR="00256F19" w:rsidRPr="00CC0C94" w:rsidRDefault="00256F19" w:rsidP="00CE62B4">
            <w:pPr>
              <w:pStyle w:val="TAN"/>
            </w:pPr>
            <w:r>
              <w:t>NOTE 3:</w:t>
            </w:r>
            <w:r w:rsidRPr="005C6ED7">
              <w:tab/>
            </w:r>
            <w:r>
              <w:t>Usage of this bit is not specified in the present specification and is specified in 3GPP TS 24.514 [</w:t>
            </w:r>
            <w:r w:rsidR="002B1CBF">
              <w:t>29</w:t>
            </w:r>
            <w:r>
              <w:t>].</w:t>
            </w:r>
          </w:p>
        </w:tc>
      </w:tr>
    </w:tbl>
    <w:p w14:paraId="4D4830D6" w14:textId="77777777" w:rsidR="003E06E6" w:rsidRDefault="003E06E6" w:rsidP="003E06E6"/>
    <w:p w14:paraId="215434B8" w14:textId="77777777" w:rsidR="008E33F7" w:rsidRPr="00742FAE" w:rsidRDefault="008E33F7" w:rsidP="00CC0F60">
      <w:pPr>
        <w:pStyle w:val="Heading2"/>
      </w:pPr>
      <w:bookmarkStart w:id="2234" w:name="_CR8_4"/>
      <w:bookmarkStart w:id="2235" w:name="_Toc178269002"/>
      <w:bookmarkEnd w:id="2234"/>
      <w:r>
        <w:t>8.4</w:t>
      </w:r>
      <w:r>
        <w:tab/>
      </w:r>
      <w:r>
        <w:rPr>
          <w:noProof/>
          <w:lang w:val="en-US"/>
        </w:rPr>
        <w:t xml:space="preserve">V2X communication over </w:t>
      </w:r>
      <w:r>
        <w:t>PC5 s</w:t>
      </w:r>
      <w:r w:rsidRPr="00742FAE">
        <w:t xml:space="preserve">ignalling </w:t>
      </w:r>
      <w:r>
        <w:t>information elements</w:t>
      </w:r>
      <w:bookmarkEnd w:id="2225"/>
      <w:bookmarkEnd w:id="2226"/>
      <w:bookmarkEnd w:id="2227"/>
      <w:bookmarkEnd w:id="2228"/>
      <w:bookmarkEnd w:id="2229"/>
      <w:bookmarkEnd w:id="2230"/>
      <w:bookmarkEnd w:id="2231"/>
      <w:bookmarkEnd w:id="2232"/>
      <w:bookmarkEnd w:id="2233"/>
      <w:bookmarkEnd w:id="2235"/>
    </w:p>
    <w:p w14:paraId="36773662" w14:textId="77777777" w:rsidR="008E33F7" w:rsidRPr="00742FAE" w:rsidRDefault="008E33F7" w:rsidP="00CC0F60">
      <w:pPr>
        <w:pStyle w:val="Heading3"/>
      </w:pPr>
      <w:bookmarkStart w:id="2236" w:name="_CR8_4_1"/>
      <w:bookmarkStart w:id="2237" w:name="_Toc525231502"/>
      <w:bookmarkStart w:id="2238" w:name="_Toc25070722"/>
      <w:bookmarkStart w:id="2239" w:name="_Toc34388713"/>
      <w:bookmarkStart w:id="2240" w:name="_Toc34404484"/>
      <w:bookmarkStart w:id="2241" w:name="_Toc45282380"/>
      <w:bookmarkStart w:id="2242" w:name="_Toc45882766"/>
      <w:bookmarkStart w:id="2243" w:name="_Toc51951316"/>
      <w:bookmarkStart w:id="2244" w:name="_Toc59209093"/>
      <w:bookmarkStart w:id="2245" w:name="_Toc75734935"/>
      <w:bookmarkStart w:id="2246" w:name="_Toc178269003"/>
      <w:bookmarkEnd w:id="2236"/>
      <w:r>
        <w:t>8.4.1</w:t>
      </w:r>
      <w:r>
        <w:tab/>
      </w:r>
      <w:bookmarkEnd w:id="2237"/>
      <w:r>
        <w:t>PC5 signalling message t</w:t>
      </w:r>
      <w:r w:rsidRPr="00742FAE">
        <w:t>ype</w:t>
      </w:r>
      <w:bookmarkEnd w:id="2238"/>
      <w:bookmarkEnd w:id="2239"/>
      <w:bookmarkEnd w:id="2240"/>
      <w:bookmarkEnd w:id="2241"/>
      <w:bookmarkEnd w:id="2242"/>
      <w:bookmarkEnd w:id="2243"/>
      <w:bookmarkEnd w:id="2244"/>
      <w:bookmarkEnd w:id="2245"/>
      <w:bookmarkEnd w:id="2246"/>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bookmarkStart w:id="2247" w:name="_CRTable8_4_1_1"/>
      <w:r w:rsidRPr="00742FAE">
        <w:lastRenderedPageBreak/>
        <w:t>Table </w:t>
      </w:r>
      <w:bookmarkEnd w:id="2247"/>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8E33F7" w:rsidRPr="00EF7A4C" w14:paraId="31A5D730" w14:textId="77777777" w:rsidTr="008E33F7">
        <w:trPr>
          <w:cantSplit/>
          <w:jc w:val="center"/>
        </w:trPr>
        <w:tc>
          <w:tcPr>
            <w:tcW w:w="2272" w:type="dxa"/>
            <w:gridSpan w:val="8"/>
          </w:tcPr>
          <w:p w14:paraId="6ACE6EDA" w14:textId="77777777" w:rsidR="008E33F7" w:rsidRPr="00EF7A4C" w:rsidRDefault="008E33F7" w:rsidP="008E33F7">
            <w:pPr>
              <w:pStyle w:val="TAL"/>
            </w:pPr>
            <w:r w:rsidRPr="00EF7A4C">
              <w:t>Bits</w:t>
            </w:r>
          </w:p>
        </w:tc>
        <w:tc>
          <w:tcPr>
            <w:tcW w:w="284" w:type="dxa"/>
          </w:tcPr>
          <w:p w14:paraId="0C7FA320" w14:textId="77777777" w:rsidR="008E33F7" w:rsidRPr="00EF7A4C" w:rsidRDefault="008E33F7" w:rsidP="008E33F7">
            <w:pPr>
              <w:pStyle w:val="TAC"/>
            </w:pPr>
          </w:p>
        </w:tc>
        <w:tc>
          <w:tcPr>
            <w:tcW w:w="4257" w:type="dxa"/>
          </w:tcPr>
          <w:p w14:paraId="17A1B4E8" w14:textId="77777777" w:rsidR="008E33F7" w:rsidRPr="00EF7A4C" w:rsidRDefault="008E33F7" w:rsidP="008E33F7">
            <w:pPr>
              <w:pStyle w:val="TAL"/>
            </w:pPr>
          </w:p>
        </w:tc>
      </w:tr>
      <w:tr w:rsidR="008E33F7" w:rsidRPr="00EF7A4C" w14:paraId="0EBB2B10" w14:textId="77777777" w:rsidTr="008E33F7">
        <w:trPr>
          <w:cantSplit/>
          <w:jc w:val="center"/>
        </w:trPr>
        <w:tc>
          <w:tcPr>
            <w:tcW w:w="284" w:type="dxa"/>
          </w:tcPr>
          <w:p w14:paraId="423D1B0A" w14:textId="77777777" w:rsidR="008E33F7" w:rsidRPr="00EF7A4C" w:rsidRDefault="008E33F7" w:rsidP="008E33F7">
            <w:pPr>
              <w:pStyle w:val="TAC"/>
            </w:pPr>
            <w:r w:rsidRPr="00EF7A4C">
              <w:t>8</w:t>
            </w:r>
          </w:p>
        </w:tc>
        <w:tc>
          <w:tcPr>
            <w:tcW w:w="284" w:type="dxa"/>
          </w:tcPr>
          <w:p w14:paraId="3D4316DD" w14:textId="77777777" w:rsidR="008E33F7" w:rsidRPr="00EF7A4C" w:rsidRDefault="008E33F7" w:rsidP="008E33F7">
            <w:pPr>
              <w:pStyle w:val="TAC"/>
            </w:pPr>
            <w:r w:rsidRPr="00EF7A4C">
              <w:t>7</w:t>
            </w:r>
          </w:p>
        </w:tc>
        <w:tc>
          <w:tcPr>
            <w:tcW w:w="284" w:type="dxa"/>
          </w:tcPr>
          <w:p w14:paraId="51D0FA05" w14:textId="77777777" w:rsidR="008E33F7" w:rsidRPr="00EF7A4C" w:rsidRDefault="008E33F7" w:rsidP="008E33F7">
            <w:pPr>
              <w:pStyle w:val="TAC"/>
            </w:pPr>
            <w:r w:rsidRPr="00EF7A4C">
              <w:t>6</w:t>
            </w:r>
          </w:p>
        </w:tc>
        <w:tc>
          <w:tcPr>
            <w:tcW w:w="284" w:type="dxa"/>
          </w:tcPr>
          <w:p w14:paraId="59147492" w14:textId="77777777" w:rsidR="008E33F7" w:rsidRPr="00EF7A4C" w:rsidRDefault="008E33F7" w:rsidP="008E33F7">
            <w:pPr>
              <w:pStyle w:val="TAC"/>
            </w:pPr>
            <w:r w:rsidRPr="00EF7A4C">
              <w:t>5</w:t>
            </w:r>
          </w:p>
        </w:tc>
        <w:tc>
          <w:tcPr>
            <w:tcW w:w="284" w:type="dxa"/>
          </w:tcPr>
          <w:p w14:paraId="00C8EE51" w14:textId="77777777" w:rsidR="008E33F7" w:rsidRPr="00EF7A4C" w:rsidRDefault="008E33F7" w:rsidP="008E33F7">
            <w:pPr>
              <w:pStyle w:val="TAC"/>
            </w:pPr>
            <w:r w:rsidRPr="00EF7A4C">
              <w:t>4</w:t>
            </w:r>
          </w:p>
        </w:tc>
        <w:tc>
          <w:tcPr>
            <w:tcW w:w="284" w:type="dxa"/>
          </w:tcPr>
          <w:p w14:paraId="376B54C5" w14:textId="77777777" w:rsidR="008E33F7" w:rsidRPr="00EF7A4C" w:rsidRDefault="008E33F7" w:rsidP="008E33F7">
            <w:pPr>
              <w:pStyle w:val="TAC"/>
            </w:pPr>
            <w:r w:rsidRPr="00EF7A4C">
              <w:t>3</w:t>
            </w:r>
          </w:p>
        </w:tc>
        <w:tc>
          <w:tcPr>
            <w:tcW w:w="284" w:type="dxa"/>
          </w:tcPr>
          <w:p w14:paraId="2B9FDE03" w14:textId="77777777" w:rsidR="008E33F7" w:rsidRPr="00EF7A4C" w:rsidRDefault="008E33F7" w:rsidP="008E33F7">
            <w:pPr>
              <w:pStyle w:val="TAC"/>
            </w:pPr>
            <w:r w:rsidRPr="00EF7A4C">
              <w:t>2</w:t>
            </w:r>
          </w:p>
        </w:tc>
        <w:tc>
          <w:tcPr>
            <w:tcW w:w="284" w:type="dxa"/>
          </w:tcPr>
          <w:p w14:paraId="2F14F33B" w14:textId="77777777" w:rsidR="008E33F7" w:rsidRPr="00EF7A4C" w:rsidRDefault="008E33F7" w:rsidP="008E33F7">
            <w:pPr>
              <w:pStyle w:val="TAC"/>
            </w:pPr>
            <w:r w:rsidRPr="00EF7A4C">
              <w:t>1</w:t>
            </w:r>
          </w:p>
        </w:tc>
        <w:tc>
          <w:tcPr>
            <w:tcW w:w="284" w:type="dxa"/>
          </w:tcPr>
          <w:p w14:paraId="51C3E59D" w14:textId="77777777" w:rsidR="008E33F7" w:rsidRPr="00EF7A4C" w:rsidRDefault="008E33F7" w:rsidP="008E33F7">
            <w:pPr>
              <w:pStyle w:val="TAC"/>
            </w:pPr>
          </w:p>
        </w:tc>
        <w:tc>
          <w:tcPr>
            <w:tcW w:w="4257" w:type="dxa"/>
          </w:tcPr>
          <w:p w14:paraId="634CA74D" w14:textId="77777777" w:rsidR="008E33F7" w:rsidRPr="00EF7A4C" w:rsidRDefault="008E33F7" w:rsidP="008E33F7">
            <w:pPr>
              <w:pStyle w:val="TAL"/>
            </w:pPr>
          </w:p>
        </w:tc>
      </w:tr>
      <w:tr w:rsidR="008E33F7" w:rsidRPr="00EF7A4C" w14:paraId="0901AAEF" w14:textId="77777777" w:rsidTr="008E33F7">
        <w:trPr>
          <w:cantSplit/>
          <w:jc w:val="center"/>
        </w:trPr>
        <w:tc>
          <w:tcPr>
            <w:tcW w:w="284" w:type="dxa"/>
          </w:tcPr>
          <w:p w14:paraId="3D6FC27B" w14:textId="77777777" w:rsidR="008E33F7" w:rsidRPr="00EF7A4C" w:rsidRDefault="008E33F7" w:rsidP="008E33F7">
            <w:pPr>
              <w:pStyle w:val="TAC"/>
            </w:pPr>
            <w:r w:rsidRPr="00EF7A4C">
              <w:t>0</w:t>
            </w:r>
          </w:p>
        </w:tc>
        <w:tc>
          <w:tcPr>
            <w:tcW w:w="284" w:type="dxa"/>
          </w:tcPr>
          <w:p w14:paraId="0384AEF8" w14:textId="77777777" w:rsidR="008E33F7" w:rsidRPr="00EF7A4C" w:rsidRDefault="008E33F7" w:rsidP="008E33F7">
            <w:pPr>
              <w:pStyle w:val="TAC"/>
            </w:pPr>
            <w:r w:rsidRPr="00EF7A4C">
              <w:t>0</w:t>
            </w:r>
          </w:p>
        </w:tc>
        <w:tc>
          <w:tcPr>
            <w:tcW w:w="284" w:type="dxa"/>
          </w:tcPr>
          <w:p w14:paraId="1439221C" w14:textId="77777777" w:rsidR="008E33F7" w:rsidRPr="00EF7A4C" w:rsidRDefault="008E33F7" w:rsidP="008E33F7">
            <w:pPr>
              <w:pStyle w:val="TAC"/>
            </w:pPr>
            <w:r w:rsidRPr="00EF7A4C">
              <w:t>0</w:t>
            </w:r>
          </w:p>
        </w:tc>
        <w:tc>
          <w:tcPr>
            <w:tcW w:w="284" w:type="dxa"/>
          </w:tcPr>
          <w:p w14:paraId="6EDE409F" w14:textId="77777777" w:rsidR="008E33F7" w:rsidRPr="00EF7A4C" w:rsidRDefault="008E33F7" w:rsidP="008E33F7">
            <w:pPr>
              <w:pStyle w:val="TAC"/>
            </w:pPr>
            <w:r w:rsidRPr="00EF7A4C">
              <w:t>0</w:t>
            </w:r>
          </w:p>
        </w:tc>
        <w:tc>
          <w:tcPr>
            <w:tcW w:w="284" w:type="dxa"/>
          </w:tcPr>
          <w:p w14:paraId="5F61F34B" w14:textId="77777777" w:rsidR="008E33F7" w:rsidRPr="00EF7A4C" w:rsidRDefault="008E33F7" w:rsidP="008E33F7">
            <w:pPr>
              <w:pStyle w:val="TAC"/>
            </w:pPr>
            <w:r w:rsidRPr="00EF7A4C">
              <w:t>0</w:t>
            </w:r>
          </w:p>
        </w:tc>
        <w:tc>
          <w:tcPr>
            <w:tcW w:w="284" w:type="dxa"/>
          </w:tcPr>
          <w:p w14:paraId="4BBF74DD" w14:textId="77777777" w:rsidR="008E33F7" w:rsidRPr="00EF7A4C" w:rsidRDefault="008E33F7" w:rsidP="008E33F7">
            <w:pPr>
              <w:pStyle w:val="TAC"/>
            </w:pPr>
            <w:r w:rsidRPr="00EF7A4C">
              <w:t>0</w:t>
            </w:r>
          </w:p>
        </w:tc>
        <w:tc>
          <w:tcPr>
            <w:tcW w:w="284" w:type="dxa"/>
          </w:tcPr>
          <w:p w14:paraId="0AF31C5A" w14:textId="77777777" w:rsidR="008E33F7" w:rsidRPr="00EF7A4C" w:rsidRDefault="008E33F7" w:rsidP="008E33F7">
            <w:pPr>
              <w:pStyle w:val="TAC"/>
            </w:pPr>
            <w:r w:rsidRPr="00EF7A4C">
              <w:t>0</w:t>
            </w:r>
          </w:p>
        </w:tc>
        <w:tc>
          <w:tcPr>
            <w:tcW w:w="284" w:type="dxa"/>
          </w:tcPr>
          <w:p w14:paraId="2B9368E9" w14:textId="77777777" w:rsidR="008E33F7" w:rsidRPr="00EF7A4C" w:rsidRDefault="008E33F7" w:rsidP="008E33F7">
            <w:pPr>
              <w:pStyle w:val="TAC"/>
            </w:pPr>
            <w:r w:rsidRPr="00EF7A4C">
              <w:t>1</w:t>
            </w:r>
          </w:p>
        </w:tc>
        <w:tc>
          <w:tcPr>
            <w:tcW w:w="284" w:type="dxa"/>
          </w:tcPr>
          <w:p w14:paraId="512C7FAC" w14:textId="77777777" w:rsidR="008E33F7" w:rsidRPr="00EF7A4C" w:rsidRDefault="008E33F7" w:rsidP="008E33F7">
            <w:pPr>
              <w:pStyle w:val="TAC"/>
            </w:pPr>
          </w:p>
        </w:tc>
        <w:tc>
          <w:tcPr>
            <w:tcW w:w="4257" w:type="dxa"/>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cantSplit/>
          <w:jc w:val="center"/>
        </w:trPr>
        <w:tc>
          <w:tcPr>
            <w:tcW w:w="284" w:type="dxa"/>
          </w:tcPr>
          <w:p w14:paraId="2007475A" w14:textId="77777777" w:rsidR="008E33F7" w:rsidRPr="00EF7A4C" w:rsidRDefault="008E33F7" w:rsidP="008E33F7">
            <w:pPr>
              <w:pStyle w:val="TAC"/>
              <w:rPr>
                <w:lang w:eastAsia="zh-CN"/>
              </w:rPr>
            </w:pPr>
            <w:r>
              <w:rPr>
                <w:rFonts w:hint="eastAsia"/>
                <w:lang w:eastAsia="zh-CN"/>
              </w:rPr>
              <w:t>0</w:t>
            </w:r>
          </w:p>
        </w:tc>
        <w:tc>
          <w:tcPr>
            <w:tcW w:w="284" w:type="dxa"/>
          </w:tcPr>
          <w:p w14:paraId="524907D5" w14:textId="77777777" w:rsidR="008E33F7" w:rsidRPr="00EF7A4C" w:rsidRDefault="008E33F7" w:rsidP="008E33F7">
            <w:pPr>
              <w:pStyle w:val="TAC"/>
              <w:rPr>
                <w:lang w:eastAsia="zh-CN"/>
              </w:rPr>
            </w:pPr>
            <w:r>
              <w:rPr>
                <w:rFonts w:hint="eastAsia"/>
                <w:lang w:eastAsia="zh-CN"/>
              </w:rPr>
              <w:t>0</w:t>
            </w:r>
          </w:p>
        </w:tc>
        <w:tc>
          <w:tcPr>
            <w:tcW w:w="284" w:type="dxa"/>
          </w:tcPr>
          <w:p w14:paraId="56BE62CD" w14:textId="77777777" w:rsidR="008E33F7" w:rsidRPr="00EF7A4C" w:rsidRDefault="008E33F7" w:rsidP="008E33F7">
            <w:pPr>
              <w:pStyle w:val="TAC"/>
              <w:rPr>
                <w:lang w:eastAsia="zh-CN"/>
              </w:rPr>
            </w:pPr>
            <w:r>
              <w:rPr>
                <w:rFonts w:hint="eastAsia"/>
                <w:lang w:eastAsia="zh-CN"/>
              </w:rPr>
              <w:t>0</w:t>
            </w:r>
          </w:p>
        </w:tc>
        <w:tc>
          <w:tcPr>
            <w:tcW w:w="284" w:type="dxa"/>
          </w:tcPr>
          <w:p w14:paraId="60E125F1" w14:textId="77777777" w:rsidR="008E33F7" w:rsidRPr="00EF7A4C" w:rsidRDefault="008E33F7" w:rsidP="008E33F7">
            <w:pPr>
              <w:pStyle w:val="TAC"/>
              <w:rPr>
                <w:lang w:eastAsia="zh-CN"/>
              </w:rPr>
            </w:pPr>
            <w:r>
              <w:rPr>
                <w:rFonts w:hint="eastAsia"/>
                <w:lang w:eastAsia="zh-CN"/>
              </w:rPr>
              <w:t>0</w:t>
            </w:r>
          </w:p>
        </w:tc>
        <w:tc>
          <w:tcPr>
            <w:tcW w:w="284" w:type="dxa"/>
          </w:tcPr>
          <w:p w14:paraId="387975BA" w14:textId="77777777" w:rsidR="008E33F7" w:rsidRPr="00EF7A4C" w:rsidRDefault="008E33F7" w:rsidP="008E33F7">
            <w:pPr>
              <w:pStyle w:val="TAC"/>
              <w:rPr>
                <w:lang w:eastAsia="zh-CN"/>
              </w:rPr>
            </w:pPr>
            <w:r>
              <w:rPr>
                <w:rFonts w:hint="eastAsia"/>
                <w:lang w:eastAsia="zh-CN"/>
              </w:rPr>
              <w:t>0</w:t>
            </w:r>
          </w:p>
        </w:tc>
        <w:tc>
          <w:tcPr>
            <w:tcW w:w="284" w:type="dxa"/>
          </w:tcPr>
          <w:p w14:paraId="26A63EFB" w14:textId="77777777" w:rsidR="008E33F7" w:rsidRPr="00EF7A4C" w:rsidRDefault="008E33F7" w:rsidP="008E33F7">
            <w:pPr>
              <w:pStyle w:val="TAC"/>
              <w:rPr>
                <w:lang w:eastAsia="zh-CN"/>
              </w:rPr>
            </w:pPr>
            <w:r>
              <w:rPr>
                <w:rFonts w:hint="eastAsia"/>
                <w:lang w:eastAsia="zh-CN"/>
              </w:rPr>
              <w:t>0</w:t>
            </w:r>
          </w:p>
        </w:tc>
        <w:tc>
          <w:tcPr>
            <w:tcW w:w="284" w:type="dxa"/>
          </w:tcPr>
          <w:p w14:paraId="52CAF7ED" w14:textId="77777777" w:rsidR="008E33F7" w:rsidRPr="00EF7A4C" w:rsidRDefault="008E33F7" w:rsidP="008E33F7">
            <w:pPr>
              <w:pStyle w:val="TAC"/>
              <w:rPr>
                <w:lang w:eastAsia="zh-CN"/>
              </w:rPr>
            </w:pPr>
            <w:r>
              <w:rPr>
                <w:rFonts w:hint="eastAsia"/>
                <w:lang w:eastAsia="zh-CN"/>
              </w:rPr>
              <w:t>1</w:t>
            </w:r>
          </w:p>
        </w:tc>
        <w:tc>
          <w:tcPr>
            <w:tcW w:w="284" w:type="dxa"/>
          </w:tcPr>
          <w:p w14:paraId="4F9629A5" w14:textId="77777777" w:rsidR="008E33F7" w:rsidRPr="00EF7A4C" w:rsidRDefault="008E33F7" w:rsidP="008E33F7">
            <w:pPr>
              <w:pStyle w:val="TAC"/>
              <w:rPr>
                <w:lang w:eastAsia="zh-CN"/>
              </w:rPr>
            </w:pPr>
            <w:r>
              <w:rPr>
                <w:rFonts w:hint="eastAsia"/>
                <w:lang w:eastAsia="zh-CN"/>
              </w:rPr>
              <w:t>0</w:t>
            </w:r>
          </w:p>
        </w:tc>
        <w:tc>
          <w:tcPr>
            <w:tcW w:w="284" w:type="dxa"/>
          </w:tcPr>
          <w:p w14:paraId="4EC88405" w14:textId="77777777" w:rsidR="008E33F7" w:rsidRPr="00EF7A4C" w:rsidRDefault="008E33F7" w:rsidP="008E33F7">
            <w:pPr>
              <w:pStyle w:val="TAC"/>
            </w:pPr>
          </w:p>
        </w:tc>
        <w:tc>
          <w:tcPr>
            <w:tcW w:w="4257" w:type="dxa"/>
          </w:tcPr>
          <w:p w14:paraId="7D7D8EED" w14:textId="77777777" w:rsidR="008E33F7" w:rsidRDefault="008E33F7" w:rsidP="008E33F7">
            <w:pPr>
              <w:pStyle w:val="TAL"/>
            </w:pPr>
            <w:r>
              <w:t>DIRECT LINK ESTABLISHMENT ACCEPT</w:t>
            </w:r>
          </w:p>
        </w:tc>
      </w:tr>
      <w:tr w:rsidR="008E33F7" w:rsidRPr="00EF7A4C" w14:paraId="09C5B74C" w14:textId="77777777" w:rsidTr="008E33F7">
        <w:trPr>
          <w:cantSplit/>
          <w:jc w:val="center"/>
        </w:trPr>
        <w:tc>
          <w:tcPr>
            <w:tcW w:w="284" w:type="dxa"/>
          </w:tcPr>
          <w:p w14:paraId="5A02D5FF" w14:textId="77777777" w:rsidR="008E33F7" w:rsidRPr="00EF7A4C" w:rsidRDefault="008E33F7" w:rsidP="008E33F7">
            <w:pPr>
              <w:pStyle w:val="TAC"/>
              <w:rPr>
                <w:lang w:eastAsia="zh-CN"/>
              </w:rPr>
            </w:pPr>
            <w:r>
              <w:rPr>
                <w:rFonts w:hint="eastAsia"/>
                <w:lang w:eastAsia="zh-CN"/>
              </w:rPr>
              <w:t>0</w:t>
            </w:r>
          </w:p>
        </w:tc>
        <w:tc>
          <w:tcPr>
            <w:tcW w:w="284" w:type="dxa"/>
          </w:tcPr>
          <w:p w14:paraId="39D87333" w14:textId="77777777" w:rsidR="008E33F7" w:rsidRPr="00EF7A4C" w:rsidRDefault="008E33F7" w:rsidP="008E33F7">
            <w:pPr>
              <w:pStyle w:val="TAC"/>
              <w:rPr>
                <w:lang w:eastAsia="zh-CN"/>
              </w:rPr>
            </w:pPr>
            <w:r>
              <w:rPr>
                <w:rFonts w:hint="eastAsia"/>
                <w:lang w:eastAsia="zh-CN"/>
              </w:rPr>
              <w:t>0</w:t>
            </w:r>
          </w:p>
        </w:tc>
        <w:tc>
          <w:tcPr>
            <w:tcW w:w="284" w:type="dxa"/>
          </w:tcPr>
          <w:p w14:paraId="3FC84405" w14:textId="77777777" w:rsidR="008E33F7" w:rsidRPr="00EF7A4C" w:rsidRDefault="008E33F7" w:rsidP="008E33F7">
            <w:pPr>
              <w:pStyle w:val="TAC"/>
              <w:rPr>
                <w:lang w:eastAsia="zh-CN"/>
              </w:rPr>
            </w:pPr>
            <w:r>
              <w:rPr>
                <w:rFonts w:hint="eastAsia"/>
                <w:lang w:eastAsia="zh-CN"/>
              </w:rPr>
              <w:t>0</w:t>
            </w:r>
          </w:p>
        </w:tc>
        <w:tc>
          <w:tcPr>
            <w:tcW w:w="284" w:type="dxa"/>
          </w:tcPr>
          <w:p w14:paraId="00E63B27" w14:textId="77777777" w:rsidR="008E33F7" w:rsidRPr="00EF7A4C" w:rsidRDefault="008E33F7" w:rsidP="008E33F7">
            <w:pPr>
              <w:pStyle w:val="TAC"/>
              <w:rPr>
                <w:lang w:eastAsia="zh-CN"/>
              </w:rPr>
            </w:pPr>
            <w:r>
              <w:rPr>
                <w:rFonts w:hint="eastAsia"/>
                <w:lang w:eastAsia="zh-CN"/>
              </w:rPr>
              <w:t>0</w:t>
            </w:r>
          </w:p>
        </w:tc>
        <w:tc>
          <w:tcPr>
            <w:tcW w:w="284" w:type="dxa"/>
          </w:tcPr>
          <w:p w14:paraId="1B77F7A6" w14:textId="77777777" w:rsidR="008E33F7" w:rsidRPr="00EF7A4C" w:rsidRDefault="008E33F7" w:rsidP="008E33F7">
            <w:pPr>
              <w:pStyle w:val="TAC"/>
              <w:rPr>
                <w:lang w:eastAsia="zh-CN"/>
              </w:rPr>
            </w:pPr>
            <w:r>
              <w:rPr>
                <w:rFonts w:hint="eastAsia"/>
                <w:lang w:eastAsia="zh-CN"/>
              </w:rPr>
              <w:t>0</w:t>
            </w:r>
          </w:p>
        </w:tc>
        <w:tc>
          <w:tcPr>
            <w:tcW w:w="284" w:type="dxa"/>
          </w:tcPr>
          <w:p w14:paraId="646462C9" w14:textId="77777777" w:rsidR="008E33F7" w:rsidRPr="00EF7A4C" w:rsidRDefault="008E33F7" w:rsidP="008E33F7">
            <w:pPr>
              <w:pStyle w:val="TAC"/>
              <w:rPr>
                <w:lang w:eastAsia="zh-CN"/>
              </w:rPr>
            </w:pPr>
            <w:r>
              <w:rPr>
                <w:rFonts w:hint="eastAsia"/>
                <w:lang w:eastAsia="zh-CN"/>
              </w:rPr>
              <w:t>0</w:t>
            </w:r>
          </w:p>
        </w:tc>
        <w:tc>
          <w:tcPr>
            <w:tcW w:w="284" w:type="dxa"/>
          </w:tcPr>
          <w:p w14:paraId="7A2EA94C" w14:textId="77777777" w:rsidR="008E33F7" w:rsidRPr="00EF7A4C" w:rsidRDefault="008E33F7" w:rsidP="008E33F7">
            <w:pPr>
              <w:pStyle w:val="TAC"/>
              <w:rPr>
                <w:lang w:eastAsia="zh-CN"/>
              </w:rPr>
            </w:pPr>
            <w:r>
              <w:rPr>
                <w:rFonts w:hint="eastAsia"/>
                <w:lang w:eastAsia="zh-CN"/>
              </w:rPr>
              <w:t>1</w:t>
            </w:r>
          </w:p>
        </w:tc>
        <w:tc>
          <w:tcPr>
            <w:tcW w:w="284" w:type="dxa"/>
          </w:tcPr>
          <w:p w14:paraId="6B21BCE5" w14:textId="77777777" w:rsidR="008E33F7" w:rsidRPr="00EF7A4C" w:rsidRDefault="008E33F7" w:rsidP="008E33F7">
            <w:pPr>
              <w:pStyle w:val="TAC"/>
              <w:rPr>
                <w:lang w:eastAsia="zh-CN"/>
              </w:rPr>
            </w:pPr>
            <w:r>
              <w:rPr>
                <w:rFonts w:hint="eastAsia"/>
                <w:lang w:eastAsia="zh-CN"/>
              </w:rPr>
              <w:t>1</w:t>
            </w:r>
          </w:p>
        </w:tc>
        <w:tc>
          <w:tcPr>
            <w:tcW w:w="284" w:type="dxa"/>
          </w:tcPr>
          <w:p w14:paraId="085899CD" w14:textId="77777777" w:rsidR="008E33F7" w:rsidRPr="00EF7A4C" w:rsidRDefault="008E33F7" w:rsidP="008E33F7">
            <w:pPr>
              <w:pStyle w:val="TAC"/>
            </w:pPr>
          </w:p>
        </w:tc>
        <w:tc>
          <w:tcPr>
            <w:tcW w:w="4257" w:type="dxa"/>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cantSplit/>
          <w:jc w:val="center"/>
        </w:trPr>
        <w:tc>
          <w:tcPr>
            <w:tcW w:w="284" w:type="dxa"/>
          </w:tcPr>
          <w:p w14:paraId="011596BC" w14:textId="77777777" w:rsidR="008E33F7" w:rsidRDefault="008E33F7" w:rsidP="008E33F7">
            <w:pPr>
              <w:pStyle w:val="TAC"/>
              <w:rPr>
                <w:lang w:eastAsia="zh-CN"/>
              </w:rPr>
            </w:pPr>
            <w:r>
              <w:rPr>
                <w:rFonts w:hint="eastAsia"/>
                <w:lang w:eastAsia="zh-CN"/>
              </w:rPr>
              <w:t>0</w:t>
            </w:r>
          </w:p>
        </w:tc>
        <w:tc>
          <w:tcPr>
            <w:tcW w:w="284" w:type="dxa"/>
          </w:tcPr>
          <w:p w14:paraId="34445FA6" w14:textId="77777777" w:rsidR="008E33F7" w:rsidRDefault="008E33F7" w:rsidP="008E33F7">
            <w:pPr>
              <w:pStyle w:val="TAC"/>
              <w:rPr>
                <w:lang w:eastAsia="zh-CN"/>
              </w:rPr>
            </w:pPr>
            <w:r>
              <w:rPr>
                <w:rFonts w:hint="eastAsia"/>
                <w:lang w:eastAsia="zh-CN"/>
              </w:rPr>
              <w:t>0</w:t>
            </w:r>
          </w:p>
        </w:tc>
        <w:tc>
          <w:tcPr>
            <w:tcW w:w="284" w:type="dxa"/>
          </w:tcPr>
          <w:p w14:paraId="3E16235F" w14:textId="77777777" w:rsidR="008E33F7" w:rsidRDefault="008E33F7" w:rsidP="008E33F7">
            <w:pPr>
              <w:pStyle w:val="TAC"/>
              <w:rPr>
                <w:lang w:eastAsia="zh-CN"/>
              </w:rPr>
            </w:pPr>
            <w:r>
              <w:rPr>
                <w:rFonts w:hint="eastAsia"/>
                <w:lang w:eastAsia="zh-CN"/>
              </w:rPr>
              <w:t>0</w:t>
            </w:r>
          </w:p>
        </w:tc>
        <w:tc>
          <w:tcPr>
            <w:tcW w:w="284" w:type="dxa"/>
          </w:tcPr>
          <w:p w14:paraId="7257BE1A" w14:textId="77777777" w:rsidR="008E33F7" w:rsidRDefault="008E33F7" w:rsidP="008E33F7">
            <w:pPr>
              <w:pStyle w:val="TAC"/>
              <w:rPr>
                <w:lang w:eastAsia="zh-CN"/>
              </w:rPr>
            </w:pPr>
            <w:r>
              <w:rPr>
                <w:rFonts w:hint="eastAsia"/>
                <w:lang w:eastAsia="zh-CN"/>
              </w:rPr>
              <w:t>0</w:t>
            </w:r>
          </w:p>
        </w:tc>
        <w:tc>
          <w:tcPr>
            <w:tcW w:w="284" w:type="dxa"/>
          </w:tcPr>
          <w:p w14:paraId="2B24D1A6" w14:textId="77777777" w:rsidR="008E33F7" w:rsidRDefault="008E33F7" w:rsidP="008E33F7">
            <w:pPr>
              <w:pStyle w:val="TAC"/>
              <w:rPr>
                <w:lang w:eastAsia="zh-CN"/>
              </w:rPr>
            </w:pPr>
            <w:r>
              <w:rPr>
                <w:rFonts w:hint="eastAsia"/>
                <w:lang w:eastAsia="zh-CN"/>
              </w:rPr>
              <w:t>0</w:t>
            </w:r>
          </w:p>
        </w:tc>
        <w:tc>
          <w:tcPr>
            <w:tcW w:w="284" w:type="dxa"/>
          </w:tcPr>
          <w:p w14:paraId="3E8B9DDA" w14:textId="77777777" w:rsidR="008E33F7" w:rsidRDefault="008E33F7" w:rsidP="008E33F7">
            <w:pPr>
              <w:pStyle w:val="TAC"/>
              <w:rPr>
                <w:lang w:eastAsia="zh-CN"/>
              </w:rPr>
            </w:pPr>
            <w:r>
              <w:rPr>
                <w:rFonts w:hint="eastAsia"/>
                <w:lang w:eastAsia="zh-CN"/>
              </w:rPr>
              <w:t>1</w:t>
            </w:r>
          </w:p>
        </w:tc>
        <w:tc>
          <w:tcPr>
            <w:tcW w:w="284" w:type="dxa"/>
          </w:tcPr>
          <w:p w14:paraId="0D339827" w14:textId="77777777" w:rsidR="008E33F7" w:rsidRDefault="008E33F7" w:rsidP="008E33F7">
            <w:pPr>
              <w:pStyle w:val="TAC"/>
              <w:rPr>
                <w:lang w:eastAsia="zh-CN"/>
              </w:rPr>
            </w:pPr>
            <w:r>
              <w:rPr>
                <w:rFonts w:hint="eastAsia"/>
                <w:lang w:eastAsia="zh-CN"/>
              </w:rPr>
              <w:t>0</w:t>
            </w:r>
          </w:p>
        </w:tc>
        <w:tc>
          <w:tcPr>
            <w:tcW w:w="284" w:type="dxa"/>
          </w:tcPr>
          <w:p w14:paraId="0F60CF7C" w14:textId="77777777" w:rsidR="008E33F7" w:rsidRDefault="008E33F7" w:rsidP="008E33F7">
            <w:pPr>
              <w:pStyle w:val="TAC"/>
              <w:rPr>
                <w:lang w:eastAsia="zh-CN"/>
              </w:rPr>
            </w:pPr>
            <w:r>
              <w:rPr>
                <w:rFonts w:hint="eastAsia"/>
                <w:lang w:eastAsia="zh-CN"/>
              </w:rPr>
              <w:t>0</w:t>
            </w:r>
          </w:p>
        </w:tc>
        <w:tc>
          <w:tcPr>
            <w:tcW w:w="284" w:type="dxa"/>
          </w:tcPr>
          <w:p w14:paraId="10048E2F" w14:textId="77777777" w:rsidR="008E33F7" w:rsidRPr="00EF7A4C" w:rsidRDefault="008E33F7" w:rsidP="008E33F7">
            <w:pPr>
              <w:pStyle w:val="TAC"/>
            </w:pPr>
          </w:p>
        </w:tc>
        <w:tc>
          <w:tcPr>
            <w:tcW w:w="4257" w:type="dxa"/>
          </w:tcPr>
          <w:p w14:paraId="19CF5527" w14:textId="77777777" w:rsidR="008E33F7" w:rsidRDefault="008E33F7" w:rsidP="008E33F7">
            <w:pPr>
              <w:pStyle w:val="TAL"/>
            </w:pPr>
            <w:r>
              <w:t>DIRECT LINK MODIFICATION REQUEST</w:t>
            </w:r>
          </w:p>
        </w:tc>
      </w:tr>
      <w:tr w:rsidR="008E33F7" w:rsidRPr="00EF7A4C" w14:paraId="784C282A" w14:textId="77777777" w:rsidTr="008E33F7">
        <w:trPr>
          <w:cantSplit/>
          <w:jc w:val="center"/>
        </w:trPr>
        <w:tc>
          <w:tcPr>
            <w:tcW w:w="284" w:type="dxa"/>
          </w:tcPr>
          <w:p w14:paraId="737057B4" w14:textId="77777777" w:rsidR="008E33F7" w:rsidRDefault="008E33F7" w:rsidP="008E33F7">
            <w:pPr>
              <w:pStyle w:val="TAC"/>
              <w:rPr>
                <w:lang w:eastAsia="zh-CN"/>
              </w:rPr>
            </w:pPr>
            <w:r>
              <w:rPr>
                <w:rFonts w:hint="eastAsia"/>
                <w:lang w:eastAsia="zh-CN"/>
              </w:rPr>
              <w:t>0</w:t>
            </w:r>
          </w:p>
        </w:tc>
        <w:tc>
          <w:tcPr>
            <w:tcW w:w="284" w:type="dxa"/>
          </w:tcPr>
          <w:p w14:paraId="37E18BFA" w14:textId="77777777" w:rsidR="008E33F7" w:rsidRDefault="008E33F7" w:rsidP="008E33F7">
            <w:pPr>
              <w:pStyle w:val="TAC"/>
              <w:rPr>
                <w:lang w:eastAsia="zh-CN"/>
              </w:rPr>
            </w:pPr>
            <w:r>
              <w:rPr>
                <w:rFonts w:hint="eastAsia"/>
                <w:lang w:eastAsia="zh-CN"/>
              </w:rPr>
              <w:t>0</w:t>
            </w:r>
          </w:p>
        </w:tc>
        <w:tc>
          <w:tcPr>
            <w:tcW w:w="284" w:type="dxa"/>
          </w:tcPr>
          <w:p w14:paraId="62C3CBC3" w14:textId="77777777" w:rsidR="008E33F7" w:rsidRDefault="008E33F7" w:rsidP="008E33F7">
            <w:pPr>
              <w:pStyle w:val="TAC"/>
              <w:rPr>
                <w:lang w:eastAsia="zh-CN"/>
              </w:rPr>
            </w:pPr>
            <w:r>
              <w:rPr>
                <w:rFonts w:hint="eastAsia"/>
                <w:lang w:eastAsia="zh-CN"/>
              </w:rPr>
              <w:t>0</w:t>
            </w:r>
          </w:p>
        </w:tc>
        <w:tc>
          <w:tcPr>
            <w:tcW w:w="284" w:type="dxa"/>
          </w:tcPr>
          <w:p w14:paraId="0C6CDECB" w14:textId="77777777" w:rsidR="008E33F7" w:rsidRDefault="008E33F7" w:rsidP="008E33F7">
            <w:pPr>
              <w:pStyle w:val="TAC"/>
              <w:rPr>
                <w:lang w:eastAsia="zh-CN"/>
              </w:rPr>
            </w:pPr>
            <w:r>
              <w:rPr>
                <w:rFonts w:hint="eastAsia"/>
                <w:lang w:eastAsia="zh-CN"/>
              </w:rPr>
              <w:t>0</w:t>
            </w:r>
          </w:p>
        </w:tc>
        <w:tc>
          <w:tcPr>
            <w:tcW w:w="284" w:type="dxa"/>
          </w:tcPr>
          <w:p w14:paraId="47ABDB40" w14:textId="77777777" w:rsidR="008E33F7" w:rsidRDefault="008E33F7" w:rsidP="008E33F7">
            <w:pPr>
              <w:pStyle w:val="TAC"/>
              <w:rPr>
                <w:lang w:eastAsia="zh-CN"/>
              </w:rPr>
            </w:pPr>
            <w:r>
              <w:rPr>
                <w:rFonts w:hint="eastAsia"/>
                <w:lang w:eastAsia="zh-CN"/>
              </w:rPr>
              <w:t>0</w:t>
            </w:r>
          </w:p>
        </w:tc>
        <w:tc>
          <w:tcPr>
            <w:tcW w:w="284" w:type="dxa"/>
          </w:tcPr>
          <w:p w14:paraId="2707075C" w14:textId="77777777" w:rsidR="008E33F7" w:rsidRDefault="008E33F7" w:rsidP="008E33F7">
            <w:pPr>
              <w:pStyle w:val="TAC"/>
              <w:rPr>
                <w:lang w:eastAsia="zh-CN"/>
              </w:rPr>
            </w:pPr>
            <w:r>
              <w:rPr>
                <w:rFonts w:hint="eastAsia"/>
                <w:lang w:eastAsia="zh-CN"/>
              </w:rPr>
              <w:t>1</w:t>
            </w:r>
          </w:p>
        </w:tc>
        <w:tc>
          <w:tcPr>
            <w:tcW w:w="284" w:type="dxa"/>
          </w:tcPr>
          <w:p w14:paraId="53B2177B" w14:textId="77777777" w:rsidR="008E33F7" w:rsidRDefault="008E33F7" w:rsidP="008E33F7">
            <w:pPr>
              <w:pStyle w:val="TAC"/>
              <w:rPr>
                <w:lang w:eastAsia="zh-CN"/>
              </w:rPr>
            </w:pPr>
            <w:r>
              <w:rPr>
                <w:rFonts w:hint="eastAsia"/>
                <w:lang w:eastAsia="zh-CN"/>
              </w:rPr>
              <w:t>0</w:t>
            </w:r>
          </w:p>
        </w:tc>
        <w:tc>
          <w:tcPr>
            <w:tcW w:w="284" w:type="dxa"/>
          </w:tcPr>
          <w:p w14:paraId="723BB953" w14:textId="77777777" w:rsidR="008E33F7" w:rsidRDefault="008E33F7" w:rsidP="008E33F7">
            <w:pPr>
              <w:pStyle w:val="TAC"/>
              <w:rPr>
                <w:lang w:eastAsia="zh-CN"/>
              </w:rPr>
            </w:pPr>
            <w:r>
              <w:rPr>
                <w:rFonts w:hint="eastAsia"/>
                <w:lang w:eastAsia="zh-CN"/>
              </w:rPr>
              <w:t>1</w:t>
            </w:r>
          </w:p>
        </w:tc>
        <w:tc>
          <w:tcPr>
            <w:tcW w:w="284" w:type="dxa"/>
          </w:tcPr>
          <w:p w14:paraId="784197B7" w14:textId="77777777" w:rsidR="008E33F7" w:rsidRPr="00EF7A4C" w:rsidRDefault="008E33F7" w:rsidP="008E33F7">
            <w:pPr>
              <w:pStyle w:val="TAC"/>
            </w:pPr>
          </w:p>
        </w:tc>
        <w:tc>
          <w:tcPr>
            <w:tcW w:w="4257" w:type="dxa"/>
          </w:tcPr>
          <w:p w14:paraId="07663D59" w14:textId="77777777" w:rsidR="008E33F7" w:rsidRDefault="008E33F7" w:rsidP="008E33F7">
            <w:pPr>
              <w:pStyle w:val="TAL"/>
            </w:pPr>
            <w:r>
              <w:t>DIRECT LINK MODIFICATION ACCEPT</w:t>
            </w:r>
          </w:p>
        </w:tc>
      </w:tr>
      <w:tr w:rsidR="008E33F7" w:rsidRPr="00EF7A4C" w14:paraId="55990047" w14:textId="77777777" w:rsidTr="008E33F7">
        <w:trPr>
          <w:cantSplit/>
          <w:jc w:val="center"/>
        </w:trPr>
        <w:tc>
          <w:tcPr>
            <w:tcW w:w="284" w:type="dxa"/>
          </w:tcPr>
          <w:p w14:paraId="1CADD33D" w14:textId="77777777" w:rsidR="008E33F7" w:rsidRDefault="008E33F7" w:rsidP="008E33F7">
            <w:pPr>
              <w:pStyle w:val="TAC"/>
              <w:rPr>
                <w:lang w:eastAsia="zh-CN"/>
              </w:rPr>
            </w:pPr>
            <w:r>
              <w:rPr>
                <w:rFonts w:hint="eastAsia"/>
                <w:lang w:eastAsia="zh-CN"/>
              </w:rPr>
              <w:t>0</w:t>
            </w:r>
          </w:p>
        </w:tc>
        <w:tc>
          <w:tcPr>
            <w:tcW w:w="284" w:type="dxa"/>
          </w:tcPr>
          <w:p w14:paraId="538D87ED" w14:textId="77777777" w:rsidR="008E33F7" w:rsidRDefault="008E33F7" w:rsidP="008E33F7">
            <w:pPr>
              <w:pStyle w:val="TAC"/>
              <w:rPr>
                <w:lang w:eastAsia="zh-CN"/>
              </w:rPr>
            </w:pPr>
            <w:r>
              <w:rPr>
                <w:rFonts w:hint="eastAsia"/>
                <w:lang w:eastAsia="zh-CN"/>
              </w:rPr>
              <w:t>0</w:t>
            </w:r>
          </w:p>
        </w:tc>
        <w:tc>
          <w:tcPr>
            <w:tcW w:w="284" w:type="dxa"/>
          </w:tcPr>
          <w:p w14:paraId="77A474D9" w14:textId="77777777" w:rsidR="008E33F7" w:rsidRDefault="008E33F7" w:rsidP="008E33F7">
            <w:pPr>
              <w:pStyle w:val="TAC"/>
              <w:rPr>
                <w:lang w:eastAsia="zh-CN"/>
              </w:rPr>
            </w:pPr>
            <w:r>
              <w:rPr>
                <w:rFonts w:hint="eastAsia"/>
                <w:lang w:eastAsia="zh-CN"/>
              </w:rPr>
              <w:t>0</w:t>
            </w:r>
          </w:p>
        </w:tc>
        <w:tc>
          <w:tcPr>
            <w:tcW w:w="284" w:type="dxa"/>
          </w:tcPr>
          <w:p w14:paraId="7B239C4B" w14:textId="77777777" w:rsidR="008E33F7" w:rsidRDefault="008E33F7" w:rsidP="008E33F7">
            <w:pPr>
              <w:pStyle w:val="TAC"/>
              <w:rPr>
                <w:lang w:eastAsia="zh-CN"/>
              </w:rPr>
            </w:pPr>
            <w:r>
              <w:rPr>
                <w:rFonts w:hint="eastAsia"/>
                <w:lang w:eastAsia="zh-CN"/>
              </w:rPr>
              <w:t>0</w:t>
            </w:r>
          </w:p>
        </w:tc>
        <w:tc>
          <w:tcPr>
            <w:tcW w:w="284" w:type="dxa"/>
          </w:tcPr>
          <w:p w14:paraId="202FE601" w14:textId="77777777" w:rsidR="008E33F7" w:rsidRDefault="008E33F7" w:rsidP="008E33F7">
            <w:pPr>
              <w:pStyle w:val="TAC"/>
              <w:rPr>
                <w:lang w:eastAsia="zh-CN"/>
              </w:rPr>
            </w:pPr>
            <w:r>
              <w:rPr>
                <w:rFonts w:hint="eastAsia"/>
                <w:lang w:eastAsia="zh-CN"/>
              </w:rPr>
              <w:t>0</w:t>
            </w:r>
          </w:p>
        </w:tc>
        <w:tc>
          <w:tcPr>
            <w:tcW w:w="284" w:type="dxa"/>
          </w:tcPr>
          <w:p w14:paraId="68977879" w14:textId="77777777" w:rsidR="008E33F7" w:rsidRDefault="008E33F7" w:rsidP="008E33F7">
            <w:pPr>
              <w:pStyle w:val="TAC"/>
              <w:rPr>
                <w:lang w:eastAsia="zh-CN"/>
              </w:rPr>
            </w:pPr>
            <w:r>
              <w:rPr>
                <w:rFonts w:hint="eastAsia"/>
                <w:lang w:eastAsia="zh-CN"/>
              </w:rPr>
              <w:t>1</w:t>
            </w:r>
          </w:p>
        </w:tc>
        <w:tc>
          <w:tcPr>
            <w:tcW w:w="284" w:type="dxa"/>
          </w:tcPr>
          <w:p w14:paraId="15F59812" w14:textId="77777777" w:rsidR="008E33F7" w:rsidRDefault="008E33F7" w:rsidP="008E33F7">
            <w:pPr>
              <w:pStyle w:val="TAC"/>
              <w:rPr>
                <w:lang w:eastAsia="zh-CN"/>
              </w:rPr>
            </w:pPr>
            <w:r>
              <w:rPr>
                <w:rFonts w:hint="eastAsia"/>
                <w:lang w:eastAsia="zh-CN"/>
              </w:rPr>
              <w:t>1</w:t>
            </w:r>
          </w:p>
        </w:tc>
        <w:tc>
          <w:tcPr>
            <w:tcW w:w="284" w:type="dxa"/>
          </w:tcPr>
          <w:p w14:paraId="09D7A36A" w14:textId="77777777" w:rsidR="008E33F7" w:rsidRDefault="008E33F7" w:rsidP="008E33F7">
            <w:pPr>
              <w:pStyle w:val="TAC"/>
              <w:rPr>
                <w:lang w:eastAsia="zh-CN"/>
              </w:rPr>
            </w:pPr>
            <w:r>
              <w:rPr>
                <w:rFonts w:hint="eastAsia"/>
                <w:lang w:eastAsia="zh-CN"/>
              </w:rPr>
              <w:t>0</w:t>
            </w:r>
          </w:p>
        </w:tc>
        <w:tc>
          <w:tcPr>
            <w:tcW w:w="284" w:type="dxa"/>
          </w:tcPr>
          <w:p w14:paraId="30A4C7D1" w14:textId="77777777" w:rsidR="008E33F7" w:rsidRPr="00EF7A4C" w:rsidRDefault="008E33F7" w:rsidP="008E33F7">
            <w:pPr>
              <w:pStyle w:val="TAC"/>
            </w:pPr>
          </w:p>
        </w:tc>
        <w:tc>
          <w:tcPr>
            <w:tcW w:w="4257" w:type="dxa"/>
          </w:tcPr>
          <w:p w14:paraId="3C925A25" w14:textId="77777777" w:rsidR="008E33F7" w:rsidRDefault="008E33F7" w:rsidP="008E33F7">
            <w:pPr>
              <w:pStyle w:val="TAL"/>
            </w:pPr>
            <w:r>
              <w:t>DIRECT LINK MODIFICATION REJECT</w:t>
            </w:r>
          </w:p>
        </w:tc>
      </w:tr>
      <w:tr w:rsidR="008E33F7" w14:paraId="74A20742" w14:textId="77777777" w:rsidTr="008E33F7">
        <w:trPr>
          <w:cantSplit/>
          <w:jc w:val="center"/>
        </w:trPr>
        <w:tc>
          <w:tcPr>
            <w:tcW w:w="284" w:type="dxa"/>
          </w:tcPr>
          <w:p w14:paraId="69AC7E87" w14:textId="77777777" w:rsidR="008E33F7" w:rsidRDefault="008E33F7" w:rsidP="008E33F7">
            <w:pPr>
              <w:pStyle w:val="TAC"/>
              <w:rPr>
                <w:lang w:val="en-US" w:eastAsia="zh-CN"/>
              </w:rPr>
            </w:pPr>
            <w:r>
              <w:rPr>
                <w:rFonts w:hint="eastAsia"/>
                <w:lang w:val="en-US" w:eastAsia="zh-CN"/>
              </w:rPr>
              <w:t>0</w:t>
            </w:r>
          </w:p>
        </w:tc>
        <w:tc>
          <w:tcPr>
            <w:tcW w:w="284" w:type="dxa"/>
          </w:tcPr>
          <w:p w14:paraId="197EFFF9" w14:textId="77777777" w:rsidR="008E33F7" w:rsidRDefault="008E33F7" w:rsidP="008E33F7">
            <w:pPr>
              <w:pStyle w:val="TAC"/>
              <w:rPr>
                <w:lang w:val="en-US" w:eastAsia="zh-CN"/>
              </w:rPr>
            </w:pPr>
            <w:r>
              <w:rPr>
                <w:rFonts w:hint="eastAsia"/>
                <w:lang w:val="en-US" w:eastAsia="zh-CN"/>
              </w:rPr>
              <w:t>0</w:t>
            </w:r>
          </w:p>
        </w:tc>
        <w:tc>
          <w:tcPr>
            <w:tcW w:w="284" w:type="dxa"/>
          </w:tcPr>
          <w:p w14:paraId="382EC1C2" w14:textId="77777777" w:rsidR="008E33F7" w:rsidRDefault="008E33F7" w:rsidP="008E33F7">
            <w:pPr>
              <w:pStyle w:val="TAC"/>
              <w:rPr>
                <w:lang w:val="en-US" w:eastAsia="zh-CN"/>
              </w:rPr>
            </w:pPr>
            <w:r>
              <w:rPr>
                <w:rFonts w:hint="eastAsia"/>
                <w:lang w:val="en-US" w:eastAsia="zh-CN"/>
              </w:rPr>
              <w:t>0</w:t>
            </w:r>
          </w:p>
        </w:tc>
        <w:tc>
          <w:tcPr>
            <w:tcW w:w="284" w:type="dxa"/>
          </w:tcPr>
          <w:p w14:paraId="74CC0232" w14:textId="77777777" w:rsidR="008E33F7" w:rsidRDefault="008E33F7" w:rsidP="008E33F7">
            <w:pPr>
              <w:pStyle w:val="TAC"/>
              <w:rPr>
                <w:lang w:val="en-US" w:eastAsia="zh-CN"/>
              </w:rPr>
            </w:pPr>
            <w:r>
              <w:rPr>
                <w:rFonts w:hint="eastAsia"/>
                <w:lang w:val="en-US" w:eastAsia="zh-CN"/>
              </w:rPr>
              <w:t>0</w:t>
            </w:r>
          </w:p>
        </w:tc>
        <w:tc>
          <w:tcPr>
            <w:tcW w:w="284" w:type="dxa"/>
          </w:tcPr>
          <w:p w14:paraId="517D2662" w14:textId="77777777" w:rsidR="008E33F7" w:rsidRDefault="008E33F7" w:rsidP="008E33F7">
            <w:pPr>
              <w:pStyle w:val="TAC"/>
              <w:rPr>
                <w:lang w:val="en-US" w:eastAsia="zh-CN"/>
              </w:rPr>
            </w:pPr>
            <w:r>
              <w:rPr>
                <w:rFonts w:hint="eastAsia"/>
                <w:lang w:val="en-US" w:eastAsia="zh-CN"/>
              </w:rPr>
              <w:t>0</w:t>
            </w:r>
          </w:p>
        </w:tc>
        <w:tc>
          <w:tcPr>
            <w:tcW w:w="284" w:type="dxa"/>
          </w:tcPr>
          <w:p w14:paraId="49365EEF" w14:textId="77777777" w:rsidR="008E33F7" w:rsidRDefault="008E33F7" w:rsidP="008E33F7">
            <w:pPr>
              <w:pStyle w:val="TAC"/>
              <w:rPr>
                <w:lang w:val="en-US" w:eastAsia="zh-CN"/>
              </w:rPr>
            </w:pPr>
            <w:r>
              <w:rPr>
                <w:rFonts w:hint="eastAsia"/>
                <w:lang w:val="en-US" w:eastAsia="zh-CN"/>
              </w:rPr>
              <w:t>1</w:t>
            </w:r>
          </w:p>
        </w:tc>
        <w:tc>
          <w:tcPr>
            <w:tcW w:w="284" w:type="dxa"/>
          </w:tcPr>
          <w:p w14:paraId="45E4CECA" w14:textId="77777777" w:rsidR="008E33F7" w:rsidRDefault="008E33F7" w:rsidP="008E33F7">
            <w:pPr>
              <w:pStyle w:val="TAC"/>
              <w:rPr>
                <w:lang w:val="en-US" w:eastAsia="zh-CN"/>
              </w:rPr>
            </w:pPr>
            <w:r>
              <w:rPr>
                <w:rFonts w:hint="eastAsia"/>
                <w:lang w:val="en-US" w:eastAsia="zh-CN"/>
              </w:rPr>
              <w:t>1</w:t>
            </w:r>
          </w:p>
        </w:tc>
        <w:tc>
          <w:tcPr>
            <w:tcW w:w="284" w:type="dxa"/>
          </w:tcPr>
          <w:p w14:paraId="75DDFEA9" w14:textId="77777777" w:rsidR="008E33F7" w:rsidRDefault="008E33F7" w:rsidP="008E33F7">
            <w:pPr>
              <w:pStyle w:val="TAC"/>
              <w:rPr>
                <w:lang w:val="en-US" w:eastAsia="zh-CN"/>
              </w:rPr>
            </w:pPr>
            <w:r>
              <w:rPr>
                <w:rFonts w:hint="eastAsia"/>
                <w:lang w:val="en-US" w:eastAsia="zh-CN"/>
              </w:rPr>
              <w:t>1</w:t>
            </w:r>
          </w:p>
        </w:tc>
        <w:tc>
          <w:tcPr>
            <w:tcW w:w="284" w:type="dxa"/>
          </w:tcPr>
          <w:p w14:paraId="607F8D15" w14:textId="77777777" w:rsidR="008E33F7" w:rsidRDefault="008E33F7" w:rsidP="008E33F7">
            <w:pPr>
              <w:pStyle w:val="TAC"/>
            </w:pPr>
          </w:p>
        </w:tc>
        <w:tc>
          <w:tcPr>
            <w:tcW w:w="4257" w:type="dxa"/>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cantSplit/>
          <w:jc w:val="center"/>
        </w:trPr>
        <w:tc>
          <w:tcPr>
            <w:tcW w:w="284" w:type="dxa"/>
          </w:tcPr>
          <w:p w14:paraId="06FD71BB" w14:textId="77777777" w:rsidR="008E33F7" w:rsidRDefault="008E33F7" w:rsidP="008E33F7">
            <w:pPr>
              <w:pStyle w:val="TAC"/>
              <w:rPr>
                <w:lang w:val="en-US" w:eastAsia="zh-CN"/>
              </w:rPr>
            </w:pPr>
            <w:r>
              <w:rPr>
                <w:rFonts w:hint="eastAsia"/>
                <w:lang w:val="en-US" w:eastAsia="zh-CN"/>
              </w:rPr>
              <w:t>0</w:t>
            </w:r>
          </w:p>
        </w:tc>
        <w:tc>
          <w:tcPr>
            <w:tcW w:w="284" w:type="dxa"/>
          </w:tcPr>
          <w:p w14:paraId="4400C510" w14:textId="77777777" w:rsidR="008E33F7" w:rsidRDefault="008E33F7" w:rsidP="008E33F7">
            <w:pPr>
              <w:pStyle w:val="TAC"/>
              <w:rPr>
                <w:lang w:val="en-US" w:eastAsia="zh-CN"/>
              </w:rPr>
            </w:pPr>
            <w:r>
              <w:rPr>
                <w:rFonts w:hint="eastAsia"/>
                <w:lang w:val="en-US" w:eastAsia="zh-CN"/>
              </w:rPr>
              <w:t>0</w:t>
            </w:r>
          </w:p>
        </w:tc>
        <w:tc>
          <w:tcPr>
            <w:tcW w:w="284" w:type="dxa"/>
          </w:tcPr>
          <w:p w14:paraId="6C94BE24" w14:textId="77777777" w:rsidR="008E33F7" w:rsidRDefault="008E33F7" w:rsidP="008E33F7">
            <w:pPr>
              <w:pStyle w:val="TAC"/>
              <w:rPr>
                <w:lang w:val="en-US" w:eastAsia="zh-CN"/>
              </w:rPr>
            </w:pPr>
            <w:r>
              <w:rPr>
                <w:rFonts w:hint="eastAsia"/>
                <w:lang w:val="en-US" w:eastAsia="zh-CN"/>
              </w:rPr>
              <w:t>0</w:t>
            </w:r>
          </w:p>
        </w:tc>
        <w:tc>
          <w:tcPr>
            <w:tcW w:w="284" w:type="dxa"/>
          </w:tcPr>
          <w:p w14:paraId="214F6849" w14:textId="77777777" w:rsidR="008E33F7" w:rsidRDefault="008E33F7" w:rsidP="008E33F7">
            <w:pPr>
              <w:pStyle w:val="TAC"/>
              <w:rPr>
                <w:lang w:val="en-US" w:eastAsia="zh-CN"/>
              </w:rPr>
            </w:pPr>
            <w:r>
              <w:rPr>
                <w:rFonts w:hint="eastAsia"/>
                <w:lang w:val="en-US" w:eastAsia="zh-CN"/>
              </w:rPr>
              <w:t>0</w:t>
            </w:r>
          </w:p>
        </w:tc>
        <w:tc>
          <w:tcPr>
            <w:tcW w:w="284" w:type="dxa"/>
          </w:tcPr>
          <w:p w14:paraId="7E608013" w14:textId="77777777" w:rsidR="008E33F7" w:rsidRDefault="008E33F7" w:rsidP="008E33F7">
            <w:pPr>
              <w:pStyle w:val="TAC"/>
              <w:rPr>
                <w:lang w:val="en-US" w:eastAsia="zh-CN"/>
              </w:rPr>
            </w:pPr>
            <w:r>
              <w:rPr>
                <w:rFonts w:hint="eastAsia"/>
                <w:lang w:val="en-US" w:eastAsia="zh-CN"/>
              </w:rPr>
              <w:t>1</w:t>
            </w:r>
          </w:p>
        </w:tc>
        <w:tc>
          <w:tcPr>
            <w:tcW w:w="284" w:type="dxa"/>
          </w:tcPr>
          <w:p w14:paraId="571E44A6" w14:textId="77777777" w:rsidR="008E33F7" w:rsidRDefault="008E33F7" w:rsidP="008E33F7">
            <w:pPr>
              <w:pStyle w:val="TAC"/>
              <w:rPr>
                <w:lang w:val="en-US" w:eastAsia="zh-CN"/>
              </w:rPr>
            </w:pPr>
            <w:r>
              <w:rPr>
                <w:rFonts w:hint="eastAsia"/>
                <w:lang w:val="en-US" w:eastAsia="zh-CN"/>
              </w:rPr>
              <w:t>0</w:t>
            </w:r>
          </w:p>
        </w:tc>
        <w:tc>
          <w:tcPr>
            <w:tcW w:w="284" w:type="dxa"/>
          </w:tcPr>
          <w:p w14:paraId="3F3C75F0" w14:textId="77777777" w:rsidR="008E33F7" w:rsidRDefault="008E33F7" w:rsidP="008E33F7">
            <w:pPr>
              <w:pStyle w:val="TAC"/>
              <w:rPr>
                <w:lang w:val="en-US" w:eastAsia="zh-CN"/>
              </w:rPr>
            </w:pPr>
            <w:r>
              <w:rPr>
                <w:rFonts w:hint="eastAsia"/>
                <w:lang w:val="en-US" w:eastAsia="zh-CN"/>
              </w:rPr>
              <w:t>0</w:t>
            </w:r>
          </w:p>
        </w:tc>
        <w:tc>
          <w:tcPr>
            <w:tcW w:w="284" w:type="dxa"/>
          </w:tcPr>
          <w:p w14:paraId="0D8545AB" w14:textId="77777777" w:rsidR="008E33F7" w:rsidRDefault="008E33F7" w:rsidP="008E33F7">
            <w:pPr>
              <w:pStyle w:val="TAC"/>
              <w:rPr>
                <w:lang w:val="en-US" w:eastAsia="zh-CN"/>
              </w:rPr>
            </w:pPr>
            <w:r>
              <w:rPr>
                <w:rFonts w:hint="eastAsia"/>
                <w:lang w:val="en-US" w:eastAsia="zh-CN"/>
              </w:rPr>
              <w:t>0</w:t>
            </w:r>
          </w:p>
        </w:tc>
        <w:tc>
          <w:tcPr>
            <w:tcW w:w="284" w:type="dxa"/>
          </w:tcPr>
          <w:p w14:paraId="4CCE5D8E" w14:textId="77777777" w:rsidR="008E33F7" w:rsidRDefault="008E33F7" w:rsidP="008E33F7">
            <w:pPr>
              <w:pStyle w:val="TAC"/>
            </w:pPr>
          </w:p>
        </w:tc>
        <w:tc>
          <w:tcPr>
            <w:tcW w:w="4257" w:type="dxa"/>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cantSplit/>
          <w:jc w:val="center"/>
        </w:trPr>
        <w:tc>
          <w:tcPr>
            <w:tcW w:w="284" w:type="dxa"/>
          </w:tcPr>
          <w:p w14:paraId="74E24787" w14:textId="77777777" w:rsidR="008E33F7" w:rsidRDefault="008E33F7" w:rsidP="008E33F7">
            <w:pPr>
              <w:pStyle w:val="TAC"/>
              <w:rPr>
                <w:lang w:eastAsia="zh-CN"/>
              </w:rPr>
            </w:pPr>
            <w:r>
              <w:rPr>
                <w:lang w:eastAsia="zh-CN"/>
              </w:rPr>
              <w:t>0</w:t>
            </w:r>
          </w:p>
        </w:tc>
        <w:tc>
          <w:tcPr>
            <w:tcW w:w="284" w:type="dxa"/>
          </w:tcPr>
          <w:p w14:paraId="27DEE9ED" w14:textId="77777777" w:rsidR="008E33F7" w:rsidRDefault="008E33F7" w:rsidP="008E33F7">
            <w:pPr>
              <w:pStyle w:val="TAC"/>
              <w:rPr>
                <w:lang w:eastAsia="zh-CN"/>
              </w:rPr>
            </w:pPr>
            <w:r>
              <w:rPr>
                <w:lang w:eastAsia="zh-CN"/>
              </w:rPr>
              <w:t>0</w:t>
            </w:r>
          </w:p>
        </w:tc>
        <w:tc>
          <w:tcPr>
            <w:tcW w:w="284" w:type="dxa"/>
          </w:tcPr>
          <w:p w14:paraId="2DC0E185" w14:textId="77777777" w:rsidR="008E33F7" w:rsidRDefault="008E33F7" w:rsidP="008E33F7">
            <w:pPr>
              <w:pStyle w:val="TAC"/>
              <w:rPr>
                <w:lang w:eastAsia="zh-CN"/>
              </w:rPr>
            </w:pPr>
            <w:r>
              <w:rPr>
                <w:lang w:eastAsia="zh-CN"/>
              </w:rPr>
              <w:t>0</w:t>
            </w:r>
          </w:p>
        </w:tc>
        <w:tc>
          <w:tcPr>
            <w:tcW w:w="284" w:type="dxa"/>
          </w:tcPr>
          <w:p w14:paraId="5B987C8A" w14:textId="77777777" w:rsidR="008E33F7" w:rsidRDefault="008E33F7" w:rsidP="008E33F7">
            <w:pPr>
              <w:pStyle w:val="TAC"/>
              <w:rPr>
                <w:lang w:eastAsia="zh-CN"/>
              </w:rPr>
            </w:pPr>
            <w:r>
              <w:rPr>
                <w:lang w:eastAsia="zh-CN"/>
              </w:rPr>
              <w:t>0</w:t>
            </w:r>
          </w:p>
        </w:tc>
        <w:tc>
          <w:tcPr>
            <w:tcW w:w="284" w:type="dxa"/>
          </w:tcPr>
          <w:p w14:paraId="03EE9014" w14:textId="77777777" w:rsidR="008E33F7" w:rsidRDefault="008E33F7" w:rsidP="008E33F7">
            <w:pPr>
              <w:pStyle w:val="TAC"/>
              <w:rPr>
                <w:lang w:eastAsia="zh-CN"/>
              </w:rPr>
            </w:pPr>
            <w:r>
              <w:rPr>
                <w:lang w:eastAsia="zh-CN"/>
              </w:rPr>
              <w:t>1</w:t>
            </w:r>
          </w:p>
        </w:tc>
        <w:tc>
          <w:tcPr>
            <w:tcW w:w="284" w:type="dxa"/>
          </w:tcPr>
          <w:p w14:paraId="721A0FDA" w14:textId="77777777" w:rsidR="008E33F7" w:rsidRDefault="008E33F7" w:rsidP="008E33F7">
            <w:pPr>
              <w:pStyle w:val="TAC"/>
              <w:rPr>
                <w:lang w:eastAsia="zh-CN"/>
              </w:rPr>
            </w:pPr>
            <w:r>
              <w:rPr>
                <w:lang w:eastAsia="zh-CN"/>
              </w:rPr>
              <w:t>0</w:t>
            </w:r>
          </w:p>
        </w:tc>
        <w:tc>
          <w:tcPr>
            <w:tcW w:w="284" w:type="dxa"/>
          </w:tcPr>
          <w:p w14:paraId="6CDF0E10" w14:textId="77777777" w:rsidR="008E33F7" w:rsidRDefault="008E33F7" w:rsidP="008E33F7">
            <w:pPr>
              <w:pStyle w:val="TAC"/>
              <w:rPr>
                <w:lang w:eastAsia="zh-CN"/>
              </w:rPr>
            </w:pPr>
            <w:r>
              <w:rPr>
                <w:lang w:eastAsia="zh-CN"/>
              </w:rPr>
              <w:t>0</w:t>
            </w:r>
          </w:p>
        </w:tc>
        <w:tc>
          <w:tcPr>
            <w:tcW w:w="284" w:type="dxa"/>
          </w:tcPr>
          <w:p w14:paraId="442B5CFF" w14:textId="77777777" w:rsidR="008E33F7" w:rsidRDefault="008E33F7" w:rsidP="008E33F7">
            <w:pPr>
              <w:pStyle w:val="TAC"/>
              <w:rPr>
                <w:lang w:eastAsia="zh-CN"/>
              </w:rPr>
            </w:pPr>
            <w:r>
              <w:rPr>
                <w:lang w:eastAsia="zh-CN"/>
              </w:rPr>
              <w:t>1</w:t>
            </w:r>
          </w:p>
        </w:tc>
        <w:tc>
          <w:tcPr>
            <w:tcW w:w="284" w:type="dxa"/>
          </w:tcPr>
          <w:p w14:paraId="4E9B6CBE" w14:textId="77777777" w:rsidR="008E33F7" w:rsidRPr="00EF7A4C" w:rsidRDefault="008E33F7" w:rsidP="008E33F7">
            <w:pPr>
              <w:pStyle w:val="TAC"/>
            </w:pPr>
          </w:p>
        </w:tc>
        <w:tc>
          <w:tcPr>
            <w:tcW w:w="4257" w:type="dxa"/>
          </w:tcPr>
          <w:p w14:paraId="3BA78127" w14:textId="77777777" w:rsidR="008E33F7" w:rsidRDefault="008E33F7" w:rsidP="008E33F7">
            <w:pPr>
              <w:pStyle w:val="TAL"/>
            </w:pPr>
            <w:r>
              <w:t>DIRECT LINK KEEPALIVE REQUEST</w:t>
            </w:r>
          </w:p>
        </w:tc>
      </w:tr>
      <w:tr w:rsidR="008E33F7" w:rsidRPr="00EF7A4C" w14:paraId="18CE98B4" w14:textId="77777777" w:rsidTr="008E33F7">
        <w:trPr>
          <w:cantSplit/>
          <w:jc w:val="center"/>
        </w:trPr>
        <w:tc>
          <w:tcPr>
            <w:tcW w:w="284" w:type="dxa"/>
          </w:tcPr>
          <w:p w14:paraId="746A2F66" w14:textId="77777777" w:rsidR="008E33F7" w:rsidRDefault="008E33F7" w:rsidP="008E33F7">
            <w:pPr>
              <w:pStyle w:val="TAC"/>
              <w:rPr>
                <w:lang w:eastAsia="zh-CN"/>
              </w:rPr>
            </w:pPr>
            <w:r>
              <w:rPr>
                <w:lang w:eastAsia="zh-CN"/>
              </w:rPr>
              <w:t>0</w:t>
            </w:r>
          </w:p>
        </w:tc>
        <w:tc>
          <w:tcPr>
            <w:tcW w:w="284" w:type="dxa"/>
          </w:tcPr>
          <w:p w14:paraId="28A958D0" w14:textId="77777777" w:rsidR="008E33F7" w:rsidRDefault="008E33F7" w:rsidP="008E33F7">
            <w:pPr>
              <w:pStyle w:val="TAC"/>
              <w:rPr>
                <w:lang w:eastAsia="zh-CN"/>
              </w:rPr>
            </w:pPr>
            <w:r>
              <w:rPr>
                <w:lang w:eastAsia="zh-CN"/>
              </w:rPr>
              <w:t>0</w:t>
            </w:r>
          </w:p>
        </w:tc>
        <w:tc>
          <w:tcPr>
            <w:tcW w:w="284" w:type="dxa"/>
          </w:tcPr>
          <w:p w14:paraId="03C0E7AD" w14:textId="77777777" w:rsidR="008E33F7" w:rsidRDefault="008E33F7" w:rsidP="008E33F7">
            <w:pPr>
              <w:pStyle w:val="TAC"/>
              <w:rPr>
                <w:lang w:eastAsia="zh-CN"/>
              </w:rPr>
            </w:pPr>
            <w:r>
              <w:rPr>
                <w:lang w:eastAsia="zh-CN"/>
              </w:rPr>
              <w:t>0</w:t>
            </w:r>
          </w:p>
        </w:tc>
        <w:tc>
          <w:tcPr>
            <w:tcW w:w="284" w:type="dxa"/>
          </w:tcPr>
          <w:p w14:paraId="1A848F99" w14:textId="77777777" w:rsidR="008E33F7" w:rsidRDefault="008E33F7" w:rsidP="008E33F7">
            <w:pPr>
              <w:pStyle w:val="TAC"/>
              <w:rPr>
                <w:lang w:eastAsia="zh-CN"/>
              </w:rPr>
            </w:pPr>
            <w:r>
              <w:rPr>
                <w:lang w:eastAsia="zh-CN"/>
              </w:rPr>
              <w:t>0</w:t>
            </w:r>
          </w:p>
        </w:tc>
        <w:tc>
          <w:tcPr>
            <w:tcW w:w="284" w:type="dxa"/>
          </w:tcPr>
          <w:p w14:paraId="6A859973" w14:textId="77777777" w:rsidR="008E33F7" w:rsidRDefault="008E33F7" w:rsidP="008E33F7">
            <w:pPr>
              <w:pStyle w:val="TAC"/>
              <w:rPr>
                <w:lang w:eastAsia="zh-CN"/>
              </w:rPr>
            </w:pPr>
            <w:r>
              <w:rPr>
                <w:lang w:eastAsia="zh-CN"/>
              </w:rPr>
              <w:t>1</w:t>
            </w:r>
          </w:p>
        </w:tc>
        <w:tc>
          <w:tcPr>
            <w:tcW w:w="284" w:type="dxa"/>
          </w:tcPr>
          <w:p w14:paraId="225CCBD0" w14:textId="77777777" w:rsidR="008E33F7" w:rsidRDefault="008E33F7" w:rsidP="008E33F7">
            <w:pPr>
              <w:pStyle w:val="TAC"/>
              <w:rPr>
                <w:lang w:eastAsia="zh-CN"/>
              </w:rPr>
            </w:pPr>
            <w:r>
              <w:rPr>
                <w:lang w:eastAsia="zh-CN"/>
              </w:rPr>
              <w:t>0</w:t>
            </w:r>
          </w:p>
        </w:tc>
        <w:tc>
          <w:tcPr>
            <w:tcW w:w="284" w:type="dxa"/>
          </w:tcPr>
          <w:p w14:paraId="5D03A7C7" w14:textId="77777777" w:rsidR="008E33F7" w:rsidRDefault="008E33F7" w:rsidP="008E33F7">
            <w:pPr>
              <w:pStyle w:val="TAC"/>
              <w:rPr>
                <w:lang w:eastAsia="zh-CN"/>
              </w:rPr>
            </w:pPr>
            <w:r>
              <w:rPr>
                <w:lang w:eastAsia="zh-CN"/>
              </w:rPr>
              <w:t>1</w:t>
            </w:r>
          </w:p>
        </w:tc>
        <w:tc>
          <w:tcPr>
            <w:tcW w:w="284" w:type="dxa"/>
          </w:tcPr>
          <w:p w14:paraId="7048667D" w14:textId="77777777" w:rsidR="008E33F7" w:rsidRDefault="008E33F7" w:rsidP="008E33F7">
            <w:pPr>
              <w:pStyle w:val="TAC"/>
              <w:rPr>
                <w:lang w:eastAsia="zh-CN"/>
              </w:rPr>
            </w:pPr>
            <w:r>
              <w:rPr>
                <w:lang w:eastAsia="zh-CN"/>
              </w:rPr>
              <w:t>0</w:t>
            </w:r>
          </w:p>
        </w:tc>
        <w:tc>
          <w:tcPr>
            <w:tcW w:w="284" w:type="dxa"/>
          </w:tcPr>
          <w:p w14:paraId="2490CA83" w14:textId="77777777" w:rsidR="008E33F7" w:rsidRPr="00EF7A4C" w:rsidRDefault="008E33F7" w:rsidP="008E33F7">
            <w:pPr>
              <w:pStyle w:val="TAC"/>
            </w:pPr>
          </w:p>
        </w:tc>
        <w:tc>
          <w:tcPr>
            <w:tcW w:w="4257" w:type="dxa"/>
          </w:tcPr>
          <w:p w14:paraId="61B5DC3A" w14:textId="77777777" w:rsidR="008E33F7" w:rsidRDefault="008E33F7" w:rsidP="008E33F7">
            <w:pPr>
              <w:pStyle w:val="TAL"/>
            </w:pPr>
            <w:r>
              <w:t>DIRECT LINK KEEPALIVE RESPONSE</w:t>
            </w:r>
          </w:p>
        </w:tc>
      </w:tr>
      <w:tr w:rsidR="008E33F7" w:rsidRPr="00EF7A4C" w14:paraId="1F0FC01E" w14:textId="77777777" w:rsidTr="008E33F7">
        <w:trPr>
          <w:cantSplit/>
          <w:jc w:val="center"/>
        </w:trPr>
        <w:tc>
          <w:tcPr>
            <w:tcW w:w="284" w:type="dxa"/>
          </w:tcPr>
          <w:p w14:paraId="48C4FFFD" w14:textId="77777777" w:rsidR="008E33F7" w:rsidRDefault="008E33F7" w:rsidP="008E33F7">
            <w:pPr>
              <w:pStyle w:val="TAC"/>
              <w:rPr>
                <w:lang w:eastAsia="zh-CN"/>
              </w:rPr>
            </w:pPr>
            <w:r>
              <w:rPr>
                <w:lang w:eastAsia="zh-CN"/>
              </w:rPr>
              <w:t>0</w:t>
            </w:r>
          </w:p>
        </w:tc>
        <w:tc>
          <w:tcPr>
            <w:tcW w:w="284" w:type="dxa"/>
          </w:tcPr>
          <w:p w14:paraId="489D7B81" w14:textId="77777777" w:rsidR="008E33F7" w:rsidRDefault="008E33F7" w:rsidP="008E33F7">
            <w:pPr>
              <w:pStyle w:val="TAC"/>
              <w:rPr>
                <w:lang w:eastAsia="zh-CN"/>
              </w:rPr>
            </w:pPr>
            <w:r>
              <w:rPr>
                <w:lang w:eastAsia="zh-CN"/>
              </w:rPr>
              <w:t>0</w:t>
            </w:r>
          </w:p>
        </w:tc>
        <w:tc>
          <w:tcPr>
            <w:tcW w:w="284" w:type="dxa"/>
          </w:tcPr>
          <w:p w14:paraId="5C97E199" w14:textId="77777777" w:rsidR="008E33F7" w:rsidRDefault="008E33F7" w:rsidP="008E33F7">
            <w:pPr>
              <w:pStyle w:val="TAC"/>
              <w:rPr>
                <w:lang w:eastAsia="zh-CN"/>
              </w:rPr>
            </w:pPr>
            <w:r>
              <w:rPr>
                <w:lang w:eastAsia="zh-CN"/>
              </w:rPr>
              <w:t>0</w:t>
            </w:r>
          </w:p>
        </w:tc>
        <w:tc>
          <w:tcPr>
            <w:tcW w:w="284" w:type="dxa"/>
          </w:tcPr>
          <w:p w14:paraId="49B68D56" w14:textId="77777777" w:rsidR="008E33F7" w:rsidRDefault="008E33F7" w:rsidP="008E33F7">
            <w:pPr>
              <w:pStyle w:val="TAC"/>
              <w:rPr>
                <w:lang w:eastAsia="zh-CN"/>
              </w:rPr>
            </w:pPr>
            <w:r>
              <w:rPr>
                <w:lang w:eastAsia="zh-CN"/>
              </w:rPr>
              <w:t>0</w:t>
            </w:r>
          </w:p>
        </w:tc>
        <w:tc>
          <w:tcPr>
            <w:tcW w:w="284" w:type="dxa"/>
          </w:tcPr>
          <w:p w14:paraId="7B590583" w14:textId="77777777" w:rsidR="008E33F7" w:rsidRDefault="008E33F7" w:rsidP="008E33F7">
            <w:pPr>
              <w:pStyle w:val="TAC"/>
              <w:rPr>
                <w:lang w:eastAsia="zh-CN"/>
              </w:rPr>
            </w:pPr>
            <w:r>
              <w:rPr>
                <w:lang w:eastAsia="zh-CN"/>
              </w:rPr>
              <w:t>1</w:t>
            </w:r>
          </w:p>
        </w:tc>
        <w:tc>
          <w:tcPr>
            <w:tcW w:w="284" w:type="dxa"/>
          </w:tcPr>
          <w:p w14:paraId="21357AA9" w14:textId="77777777" w:rsidR="008E33F7" w:rsidRDefault="008E33F7" w:rsidP="008E33F7">
            <w:pPr>
              <w:pStyle w:val="TAC"/>
              <w:rPr>
                <w:lang w:eastAsia="zh-CN"/>
              </w:rPr>
            </w:pPr>
            <w:r>
              <w:rPr>
                <w:lang w:eastAsia="zh-CN"/>
              </w:rPr>
              <w:t>0</w:t>
            </w:r>
          </w:p>
        </w:tc>
        <w:tc>
          <w:tcPr>
            <w:tcW w:w="284" w:type="dxa"/>
          </w:tcPr>
          <w:p w14:paraId="1BAF79D7" w14:textId="77777777" w:rsidR="008E33F7" w:rsidRDefault="008E33F7" w:rsidP="008E33F7">
            <w:pPr>
              <w:pStyle w:val="TAC"/>
              <w:rPr>
                <w:lang w:eastAsia="zh-CN"/>
              </w:rPr>
            </w:pPr>
            <w:r>
              <w:rPr>
                <w:lang w:eastAsia="zh-CN"/>
              </w:rPr>
              <w:t>1</w:t>
            </w:r>
          </w:p>
        </w:tc>
        <w:tc>
          <w:tcPr>
            <w:tcW w:w="284" w:type="dxa"/>
          </w:tcPr>
          <w:p w14:paraId="35E1FBC8" w14:textId="77777777" w:rsidR="008E33F7" w:rsidRDefault="008E33F7" w:rsidP="008E33F7">
            <w:pPr>
              <w:pStyle w:val="TAC"/>
              <w:rPr>
                <w:lang w:eastAsia="zh-CN"/>
              </w:rPr>
            </w:pPr>
            <w:r>
              <w:rPr>
                <w:lang w:eastAsia="zh-CN"/>
              </w:rPr>
              <w:t>1</w:t>
            </w:r>
          </w:p>
        </w:tc>
        <w:tc>
          <w:tcPr>
            <w:tcW w:w="284" w:type="dxa"/>
          </w:tcPr>
          <w:p w14:paraId="3984F6DB" w14:textId="77777777" w:rsidR="008E33F7" w:rsidRPr="00EF7A4C" w:rsidRDefault="008E33F7" w:rsidP="008E33F7">
            <w:pPr>
              <w:pStyle w:val="TAC"/>
            </w:pPr>
          </w:p>
        </w:tc>
        <w:tc>
          <w:tcPr>
            <w:tcW w:w="4257" w:type="dxa"/>
          </w:tcPr>
          <w:p w14:paraId="3CFF092C" w14:textId="77777777" w:rsidR="008E33F7" w:rsidRDefault="008E33F7" w:rsidP="008E33F7">
            <w:pPr>
              <w:pStyle w:val="TAL"/>
            </w:pPr>
            <w:r>
              <w:t>DIRECT LINK AUTHENTICATION REQUEST</w:t>
            </w:r>
          </w:p>
        </w:tc>
      </w:tr>
      <w:tr w:rsidR="008E33F7" w:rsidRPr="00EF7A4C" w14:paraId="57ED1C30" w14:textId="77777777" w:rsidTr="008E33F7">
        <w:trPr>
          <w:cantSplit/>
          <w:jc w:val="center"/>
        </w:trPr>
        <w:tc>
          <w:tcPr>
            <w:tcW w:w="284" w:type="dxa"/>
          </w:tcPr>
          <w:p w14:paraId="3A49FE4A" w14:textId="77777777" w:rsidR="008E33F7" w:rsidRDefault="008E33F7" w:rsidP="008E33F7">
            <w:pPr>
              <w:pStyle w:val="TAC"/>
              <w:rPr>
                <w:lang w:eastAsia="zh-CN"/>
              </w:rPr>
            </w:pPr>
            <w:r>
              <w:rPr>
                <w:lang w:eastAsia="zh-CN"/>
              </w:rPr>
              <w:t>0</w:t>
            </w:r>
          </w:p>
        </w:tc>
        <w:tc>
          <w:tcPr>
            <w:tcW w:w="284" w:type="dxa"/>
          </w:tcPr>
          <w:p w14:paraId="43AD29FC" w14:textId="77777777" w:rsidR="008E33F7" w:rsidRDefault="008E33F7" w:rsidP="008E33F7">
            <w:pPr>
              <w:pStyle w:val="TAC"/>
              <w:rPr>
                <w:lang w:eastAsia="zh-CN"/>
              </w:rPr>
            </w:pPr>
            <w:r>
              <w:rPr>
                <w:lang w:eastAsia="zh-CN"/>
              </w:rPr>
              <w:t>0</w:t>
            </w:r>
          </w:p>
        </w:tc>
        <w:tc>
          <w:tcPr>
            <w:tcW w:w="284" w:type="dxa"/>
          </w:tcPr>
          <w:p w14:paraId="65307EDD" w14:textId="77777777" w:rsidR="008E33F7" w:rsidRDefault="008E33F7" w:rsidP="008E33F7">
            <w:pPr>
              <w:pStyle w:val="TAC"/>
              <w:rPr>
                <w:lang w:eastAsia="zh-CN"/>
              </w:rPr>
            </w:pPr>
            <w:r>
              <w:rPr>
                <w:lang w:eastAsia="zh-CN"/>
              </w:rPr>
              <w:t>0</w:t>
            </w:r>
          </w:p>
        </w:tc>
        <w:tc>
          <w:tcPr>
            <w:tcW w:w="284" w:type="dxa"/>
          </w:tcPr>
          <w:p w14:paraId="107FC7B8" w14:textId="77777777" w:rsidR="008E33F7" w:rsidRDefault="008E33F7" w:rsidP="008E33F7">
            <w:pPr>
              <w:pStyle w:val="TAC"/>
              <w:rPr>
                <w:lang w:eastAsia="zh-CN"/>
              </w:rPr>
            </w:pPr>
            <w:r>
              <w:rPr>
                <w:lang w:eastAsia="zh-CN"/>
              </w:rPr>
              <w:t>0</w:t>
            </w:r>
          </w:p>
        </w:tc>
        <w:tc>
          <w:tcPr>
            <w:tcW w:w="284" w:type="dxa"/>
          </w:tcPr>
          <w:p w14:paraId="111D92BF" w14:textId="77777777" w:rsidR="008E33F7" w:rsidRDefault="008E33F7" w:rsidP="008E33F7">
            <w:pPr>
              <w:pStyle w:val="TAC"/>
              <w:rPr>
                <w:lang w:eastAsia="zh-CN"/>
              </w:rPr>
            </w:pPr>
            <w:r>
              <w:rPr>
                <w:lang w:eastAsia="zh-CN"/>
              </w:rPr>
              <w:t>1</w:t>
            </w:r>
          </w:p>
        </w:tc>
        <w:tc>
          <w:tcPr>
            <w:tcW w:w="284" w:type="dxa"/>
          </w:tcPr>
          <w:p w14:paraId="36936601" w14:textId="77777777" w:rsidR="008E33F7" w:rsidRDefault="008E33F7" w:rsidP="008E33F7">
            <w:pPr>
              <w:pStyle w:val="TAC"/>
              <w:rPr>
                <w:lang w:eastAsia="zh-CN"/>
              </w:rPr>
            </w:pPr>
            <w:r>
              <w:rPr>
                <w:lang w:eastAsia="zh-CN"/>
              </w:rPr>
              <w:t>1</w:t>
            </w:r>
          </w:p>
        </w:tc>
        <w:tc>
          <w:tcPr>
            <w:tcW w:w="284" w:type="dxa"/>
          </w:tcPr>
          <w:p w14:paraId="4FBD0C2E" w14:textId="77777777" w:rsidR="008E33F7" w:rsidRDefault="008E33F7" w:rsidP="008E33F7">
            <w:pPr>
              <w:pStyle w:val="TAC"/>
              <w:rPr>
                <w:lang w:eastAsia="zh-CN"/>
              </w:rPr>
            </w:pPr>
            <w:r>
              <w:rPr>
                <w:lang w:eastAsia="zh-CN"/>
              </w:rPr>
              <w:t>0</w:t>
            </w:r>
          </w:p>
        </w:tc>
        <w:tc>
          <w:tcPr>
            <w:tcW w:w="284" w:type="dxa"/>
          </w:tcPr>
          <w:p w14:paraId="2289160E" w14:textId="77777777" w:rsidR="008E33F7" w:rsidRDefault="008E33F7" w:rsidP="008E33F7">
            <w:pPr>
              <w:pStyle w:val="TAC"/>
              <w:rPr>
                <w:lang w:eastAsia="zh-CN"/>
              </w:rPr>
            </w:pPr>
            <w:r>
              <w:rPr>
                <w:lang w:eastAsia="zh-CN"/>
              </w:rPr>
              <w:t>0</w:t>
            </w:r>
          </w:p>
        </w:tc>
        <w:tc>
          <w:tcPr>
            <w:tcW w:w="284" w:type="dxa"/>
          </w:tcPr>
          <w:p w14:paraId="001FECA9" w14:textId="77777777" w:rsidR="008E33F7" w:rsidRPr="00EF7A4C" w:rsidRDefault="008E33F7" w:rsidP="008E33F7">
            <w:pPr>
              <w:pStyle w:val="TAC"/>
            </w:pPr>
          </w:p>
        </w:tc>
        <w:tc>
          <w:tcPr>
            <w:tcW w:w="4257" w:type="dxa"/>
          </w:tcPr>
          <w:p w14:paraId="63C6AD24" w14:textId="77777777" w:rsidR="008E33F7" w:rsidRDefault="008E33F7" w:rsidP="008E33F7">
            <w:pPr>
              <w:pStyle w:val="TAL"/>
            </w:pPr>
            <w:r>
              <w:t>DIRECT LINK AUTHENTICATION RESPONSE</w:t>
            </w:r>
          </w:p>
        </w:tc>
      </w:tr>
      <w:tr w:rsidR="008E33F7" w:rsidRPr="00EF7A4C" w14:paraId="534525BA" w14:textId="77777777" w:rsidTr="008E33F7">
        <w:trPr>
          <w:cantSplit/>
          <w:jc w:val="center"/>
        </w:trPr>
        <w:tc>
          <w:tcPr>
            <w:tcW w:w="284" w:type="dxa"/>
          </w:tcPr>
          <w:p w14:paraId="3E5F4B0F" w14:textId="77777777" w:rsidR="008E33F7" w:rsidRDefault="008E33F7" w:rsidP="008E33F7">
            <w:pPr>
              <w:pStyle w:val="TAC"/>
              <w:rPr>
                <w:lang w:eastAsia="zh-CN"/>
              </w:rPr>
            </w:pPr>
            <w:r>
              <w:rPr>
                <w:lang w:eastAsia="zh-CN"/>
              </w:rPr>
              <w:t>0</w:t>
            </w:r>
          </w:p>
        </w:tc>
        <w:tc>
          <w:tcPr>
            <w:tcW w:w="284" w:type="dxa"/>
          </w:tcPr>
          <w:p w14:paraId="68CF4E52" w14:textId="77777777" w:rsidR="008E33F7" w:rsidRDefault="008E33F7" w:rsidP="008E33F7">
            <w:pPr>
              <w:pStyle w:val="TAC"/>
              <w:rPr>
                <w:lang w:eastAsia="zh-CN"/>
              </w:rPr>
            </w:pPr>
            <w:r>
              <w:rPr>
                <w:lang w:eastAsia="zh-CN"/>
              </w:rPr>
              <w:t>0</w:t>
            </w:r>
          </w:p>
        </w:tc>
        <w:tc>
          <w:tcPr>
            <w:tcW w:w="284" w:type="dxa"/>
          </w:tcPr>
          <w:p w14:paraId="73FC91C1" w14:textId="77777777" w:rsidR="008E33F7" w:rsidRDefault="008E33F7" w:rsidP="008E33F7">
            <w:pPr>
              <w:pStyle w:val="TAC"/>
              <w:rPr>
                <w:lang w:eastAsia="zh-CN"/>
              </w:rPr>
            </w:pPr>
            <w:r>
              <w:rPr>
                <w:lang w:eastAsia="zh-CN"/>
              </w:rPr>
              <w:t>0</w:t>
            </w:r>
          </w:p>
        </w:tc>
        <w:tc>
          <w:tcPr>
            <w:tcW w:w="284" w:type="dxa"/>
          </w:tcPr>
          <w:p w14:paraId="3B707D85" w14:textId="77777777" w:rsidR="008E33F7" w:rsidRDefault="008E33F7" w:rsidP="008E33F7">
            <w:pPr>
              <w:pStyle w:val="TAC"/>
              <w:rPr>
                <w:lang w:eastAsia="zh-CN"/>
              </w:rPr>
            </w:pPr>
            <w:r>
              <w:rPr>
                <w:lang w:eastAsia="zh-CN"/>
              </w:rPr>
              <w:t>0</w:t>
            </w:r>
          </w:p>
        </w:tc>
        <w:tc>
          <w:tcPr>
            <w:tcW w:w="284" w:type="dxa"/>
          </w:tcPr>
          <w:p w14:paraId="658C1A13" w14:textId="77777777" w:rsidR="008E33F7" w:rsidRDefault="008E33F7" w:rsidP="008E33F7">
            <w:pPr>
              <w:pStyle w:val="TAC"/>
              <w:rPr>
                <w:lang w:eastAsia="zh-CN"/>
              </w:rPr>
            </w:pPr>
            <w:r>
              <w:rPr>
                <w:lang w:eastAsia="zh-CN"/>
              </w:rPr>
              <w:t>1</w:t>
            </w:r>
          </w:p>
        </w:tc>
        <w:tc>
          <w:tcPr>
            <w:tcW w:w="284" w:type="dxa"/>
          </w:tcPr>
          <w:p w14:paraId="4AD14509" w14:textId="77777777" w:rsidR="008E33F7" w:rsidRDefault="008E33F7" w:rsidP="008E33F7">
            <w:pPr>
              <w:pStyle w:val="TAC"/>
              <w:rPr>
                <w:lang w:eastAsia="zh-CN"/>
              </w:rPr>
            </w:pPr>
            <w:r>
              <w:rPr>
                <w:lang w:eastAsia="zh-CN"/>
              </w:rPr>
              <w:t>1</w:t>
            </w:r>
          </w:p>
        </w:tc>
        <w:tc>
          <w:tcPr>
            <w:tcW w:w="284" w:type="dxa"/>
          </w:tcPr>
          <w:p w14:paraId="595246F4" w14:textId="77777777" w:rsidR="008E33F7" w:rsidRDefault="008E33F7" w:rsidP="008E33F7">
            <w:pPr>
              <w:pStyle w:val="TAC"/>
              <w:rPr>
                <w:lang w:eastAsia="zh-CN"/>
              </w:rPr>
            </w:pPr>
            <w:r>
              <w:rPr>
                <w:lang w:eastAsia="zh-CN"/>
              </w:rPr>
              <w:t>0</w:t>
            </w:r>
          </w:p>
        </w:tc>
        <w:tc>
          <w:tcPr>
            <w:tcW w:w="284" w:type="dxa"/>
          </w:tcPr>
          <w:p w14:paraId="4478F2EE" w14:textId="77777777" w:rsidR="008E33F7" w:rsidRDefault="008E33F7" w:rsidP="008E33F7">
            <w:pPr>
              <w:pStyle w:val="TAC"/>
              <w:rPr>
                <w:lang w:eastAsia="zh-CN"/>
              </w:rPr>
            </w:pPr>
            <w:r>
              <w:rPr>
                <w:lang w:eastAsia="zh-CN"/>
              </w:rPr>
              <w:t>1</w:t>
            </w:r>
          </w:p>
        </w:tc>
        <w:tc>
          <w:tcPr>
            <w:tcW w:w="284" w:type="dxa"/>
          </w:tcPr>
          <w:p w14:paraId="6F0C6AB3" w14:textId="77777777" w:rsidR="008E33F7" w:rsidRPr="00EF7A4C" w:rsidRDefault="008E33F7" w:rsidP="008E33F7">
            <w:pPr>
              <w:pStyle w:val="TAC"/>
            </w:pPr>
          </w:p>
        </w:tc>
        <w:tc>
          <w:tcPr>
            <w:tcW w:w="4257" w:type="dxa"/>
          </w:tcPr>
          <w:p w14:paraId="4A6657DA" w14:textId="77777777" w:rsidR="008E33F7" w:rsidRDefault="008E33F7" w:rsidP="008E33F7">
            <w:pPr>
              <w:pStyle w:val="TAL"/>
            </w:pPr>
            <w:r>
              <w:t>DIRECT LINK AUTHENTICATION REJECT</w:t>
            </w:r>
          </w:p>
        </w:tc>
      </w:tr>
      <w:tr w:rsidR="008E33F7" w:rsidRPr="00EF7A4C" w14:paraId="45E1B3D7" w14:textId="77777777" w:rsidTr="008E33F7">
        <w:trPr>
          <w:cantSplit/>
          <w:jc w:val="center"/>
        </w:trPr>
        <w:tc>
          <w:tcPr>
            <w:tcW w:w="284" w:type="dxa"/>
          </w:tcPr>
          <w:p w14:paraId="1EC5411D" w14:textId="77777777" w:rsidR="008E33F7" w:rsidRDefault="008E33F7" w:rsidP="008E33F7">
            <w:pPr>
              <w:pStyle w:val="TAC"/>
              <w:rPr>
                <w:lang w:eastAsia="zh-CN"/>
              </w:rPr>
            </w:pPr>
            <w:r>
              <w:rPr>
                <w:lang w:eastAsia="zh-CN"/>
              </w:rPr>
              <w:t>0</w:t>
            </w:r>
          </w:p>
        </w:tc>
        <w:tc>
          <w:tcPr>
            <w:tcW w:w="284" w:type="dxa"/>
          </w:tcPr>
          <w:p w14:paraId="105FC8A2" w14:textId="77777777" w:rsidR="008E33F7" w:rsidRDefault="008E33F7" w:rsidP="008E33F7">
            <w:pPr>
              <w:pStyle w:val="TAC"/>
              <w:rPr>
                <w:lang w:eastAsia="zh-CN"/>
              </w:rPr>
            </w:pPr>
            <w:r>
              <w:rPr>
                <w:lang w:eastAsia="zh-CN"/>
              </w:rPr>
              <w:t>0</w:t>
            </w:r>
          </w:p>
        </w:tc>
        <w:tc>
          <w:tcPr>
            <w:tcW w:w="284" w:type="dxa"/>
          </w:tcPr>
          <w:p w14:paraId="45A0B330" w14:textId="77777777" w:rsidR="008E33F7" w:rsidRDefault="008E33F7" w:rsidP="008E33F7">
            <w:pPr>
              <w:pStyle w:val="TAC"/>
              <w:rPr>
                <w:lang w:eastAsia="zh-CN"/>
              </w:rPr>
            </w:pPr>
            <w:r>
              <w:rPr>
                <w:lang w:eastAsia="zh-CN"/>
              </w:rPr>
              <w:t>0</w:t>
            </w:r>
          </w:p>
        </w:tc>
        <w:tc>
          <w:tcPr>
            <w:tcW w:w="284" w:type="dxa"/>
          </w:tcPr>
          <w:p w14:paraId="41070517" w14:textId="77777777" w:rsidR="008E33F7" w:rsidRDefault="008E33F7" w:rsidP="008E33F7">
            <w:pPr>
              <w:pStyle w:val="TAC"/>
              <w:rPr>
                <w:lang w:eastAsia="zh-CN"/>
              </w:rPr>
            </w:pPr>
            <w:r>
              <w:rPr>
                <w:lang w:eastAsia="zh-CN"/>
              </w:rPr>
              <w:t>0</w:t>
            </w:r>
          </w:p>
        </w:tc>
        <w:tc>
          <w:tcPr>
            <w:tcW w:w="284" w:type="dxa"/>
          </w:tcPr>
          <w:p w14:paraId="455B163A" w14:textId="77777777" w:rsidR="008E33F7" w:rsidRDefault="008E33F7" w:rsidP="008E33F7">
            <w:pPr>
              <w:pStyle w:val="TAC"/>
              <w:rPr>
                <w:lang w:eastAsia="zh-CN"/>
              </w:rPr>
            </w:pPr>
            <w:r>
              <w:rPr>
                <w:lang w:eastAsia="zh-CN"/>
              </w:rPr>
              <w:t>1</w:t>
            </w:r>
          </w:p>
        </w:tc>
        <w:tc>
          <w:tcPr>
            <w:tcW w:w="284" w:type="dxa"/>
          </w:tcPr>
          <w:p w14:paraId="527084DD" w14:textId="77777777" w:rsidR="008E33F7" w:rsidRDefault="008E33F7" w:rsidP="008E33F7">
            <w:pPr>
              <w:pStyle w:val="TAC"/>
              <w:rPr>
                <w:lang w:eastAsia="zh-CN"/>
              </w:rPr>
            </w:pPr>
            <w:r>
              <w:rPr>
                <w:lang w:eastAsia="zh-CN"/>
              </w:rPr>
              <w:t>1</w:t>
            </w:r>
          </w:p>
        </w:tc>
        <w:tc>
          <w:tcPr>
            <w:tcW w:w="284" w:type="dxa"/>
          </w:tcPr>
          <w:p w14:paraId="41A5EB4D" w14:textId="77777777" w:rsidR="008E33F7" w:rsidRDefault="008E33F7" w:rsidP="008E33F7">
            <w:pPr>
              <w:pStyle w:val="TAC"/>
              <w:rPr>
                <w:lang w:eastAsia="zh-CN"/>
              </w:rPr>
            </w:pPr>
            <w:r>
              <w:rPr>
                <w:lang w:eastAsia="zh-CN"/>
              </w:rPr>
              <w:t>1</w:t>
            </w:r>
          </w:p>
        </w:tc>
        <w:tc>
          <w:tcPr>
            <w:tcW w:w="284" w:type="dxa"/>
          </w:tcPr>
          <w:p w14:paraId="1540BAB9" w14:textId="77777777" w:rsidR="008E33F7" w:rsidRDefault="008E33F7" w:rsidP="008E33F7">
            <w:pPr>
              <w:pStyle w:val="TAC"/>
              <w:rPr>
                <w:lang w:eastAsia="zh-CN"/>
              </w:rPr>
            </w:pPr>
            <w:r>
              <w:rPr>
                <w:lang w:eastAsia="zh-CN"/>
              </w:rPr>
              <w:t>0</w:t>
            </w:r>
          </w:p>
        </w:tc>
        <w:tc>
          <w:tcPr>
            <w:tcW w:w="284" w:type="dxa"/>
          </w:tcPr>
          <w:p w14:paraId="6F480533" w14:textId="77777777" w:rsidR="008E33F7" w:rsidRPr="00EF7A4C" w:rsidRDefault="008E33F7" w:rsidP="008E33F7">
            <w:pPr>
              <w:pStyle w:val="TAC"/>
            </w:pPr>
          </w:p>
        </w:tc>
        <w:tc>
          <w:tcPr>
            <w:tcW w:w="4257" w:type="dxa"/>
          </w:tcPr>
          <w:p w14:paraId="38FC65FF" w14:textId="77777777" w:rsidR="008E33F7" w:rsidRDefault="008E33F7" w:rsidP="008E33F7">
            <w:pPr>
              <w:pStyle w:val="TAL"/>
            </w:pPr>
            <w:r>
              <w:t>DIRECT LINK SECURITY MODE COMMAND</w:t>
            </w:r>
          </w:p>
        </w:tc>
      </w:tr>
      <w:tr w:rsidR="008E33F7" w:rsidRPr="00EF7A4C" w14:paraId="740BCE09" w14:textId="77777777" w:rsidTr="008E33F7">
        <w:trPr>
          <w:cantSplit/>
          <w:jc w:val="center"/>
        </w:trPr>
        <w:tc>
          <w:tcPr>
            <w:tcW w:w="284" w:type="dxa"/>
          </w:tcPr>
          <w:p w14:paraId="7EBD0E87" w14:textId="77777777" w:rsidR="008E33F7" w:rsidRDefault="008E33F7" w:rsidP="008E33F7">
            <w:pPr>
              <w:pStyle w:val="TAC"/>
              <w:rPr>
                <w:lang w:eastAsia="zh-CN"/>
              </w:rPr>
            </w:pPr>
            <w:r>
              <w:rPr>
                <w:lang w:eastAsia="zh-CN"/>
              </w:rPr>
              <w:t>0</w:t>
            </w:r>
          </w:p>
        </w:tc>
        <w:tc>
          <w:tcPr>
            <w:tcW w:w="284" w:type="dxa"/>
          </w:tcPr>
          <w:p w14:paraId="35E33F90" w14:textId="77777777" w:rsidR="008E33F7" w:rsidRDefault="008E33F7" w:rsidP="008E33F7">
            <w:pPr>
              <w:pStyle w:val="TAC"/>
              <w:rPr>
                <w:lang w:eastAsia="zh-CN"/>
              </w:rPr>
            </w:pPr>
            <w:r>
              <w:rPr>
                <w:lang w:eastAsia="zh-CN"/>
              </w:rPr>
              <w:t>0</w:t>
            </w:r>
          </w:p>
        </w:tc>
        <w:tc>
          <w:tcPr>
            <w:tcW w:w="284" w:type="dxa"/>
          </w:tcPr>
          <w:p w14:paraId="6A0A4E27" w14:textId="77777777" w:rsidR="008E33F7" w:rsidRDefault="008E33F7" w:rsidP="008E33F7">
            <w:pPr>
              <w:pStyle w:val="TAC"/>
              <w:rPr>
                <w:lang w:eastAsia="zh-CN"/>
              </w:rPr>
            </w:pPr>
            <w:r>
              <w:rPr>
                <w:lang w:eastAsia="zh-CN"/>
              </w:rPr>
              <w:t>0</w:t>
            </w:r>
          </w:p>
        </w:tc>
        <w:tc>
          <w:tcPr>
            <w:tcW w:w="284" w:type="dxa"/>
          </w:tcPr>
          <w:p w14:paraId="28651C04" w14:textId="77777777" w:rsidR="008E33F7" w:rsidRDefault="008E33F7" w:rsidP="008E33F7">
            <w:pPr>
              <w:pStyle w:val="TAC"/>
              <w:rPr>
                <w:lang w:eastAsia="zh-CN"/>
              </w:rPr>
            </w:pPr>
            <w:r>
              <w:rPr>
                <w:lang w:eastAsia="zh-CN"/>
              </w:rPr>
              <w:t>0</w:t>
            </w:r>
          </w:p>
        </w:tc>
        <w:tc>
          <w:tcPr>
            <w:tcW w:w="284" w:type="dxa"/>
          </w:tcPr>
          <w:p w14:paraId="49F083DE" w14:textId="77777777" w:rsidR="008E33F7" w:rsidRDefault="008E33F7" w:rsidP="008E33F7">
            <w:pPr>
              <w:pStyle w:val="TAC"/>
              <w:rPr>
                <w:lang w:eastAsia="zh-CN"/>
              </w:rPr>
            </w:pPr>
            <w:r>
              <w:rPr>
                <w:lang w:eastAsia="zh-CN"/>
              </w:rPr>
              <w:t>1</w:t>
            </w:r>
          </w:p>
        </w:tc>
        <w:tc>
          <w:tcPr>
            <w:tcW w:w="284" w:type="dxa"/>
          </w:tcPr>
          <w:p w14:paraId="2AFFC141" w14:textId="77777777" w:rsidR="008E33F7" w:rsidRDefault="008E33F7" w:rsidP="008E33F7">
            <w:pPr>
              <w:pStyle w:val="TAC"/>
              <w:rPr>
                <w:lang w:eastAsia="zh-CN"/>
              </w:rPr>
            </w:pPr>
            <w:r>
              <w:rPr>
                <w:lang w:eastAsia="zh-CN"/>
              </w:rPr>
              <w:t>1</w:t>
            </w:r>
          </w:p>
        </w:tc>
        <w:tc>
          <w:tcPr>
            <w:tcW w:w="284" w:type="dxa"/>
          </w:tcPr>
          <w:p w14:paraId="30A599C7" w14:textId="77777777" w:rsidR="008E33F7" w:rsidRDefault="008E33F7" w:rsidP="008E33F7">
            <w:pPr>
              <w:pStyle w:val="TAC"/>
              <w:rPr>
                <w:lang w:eastAsia="zh-CN"/>
              </w:rPr>
            </w:pPr>
            <w:r>
              <w:rPr>
                <w:lang w:eastAsia="zh-CN"/>
              </w:rPr>
              <w:t>1</w:t>
            </w:r>
          </w:p>
        </w:tc>
        <w:tc>
          <w:tcPr>
            <w:tcW w:w="284" w:type="dxa"/>
          </w:tcPr>
          <w:p w14:paraId="5C0945DA" w14:textId="77777777" w:rsidR="008E33F7" w:rsidRDefault="008E33F7" w:rsidP="008E33F7">
            <w:pPr>
              <w:pStyle w:val="TAC"/>
              <w:rPr>
                <w:lang w:eastAsia="zh-CN"/>
              </w:rPr>
            </w:pPr>
            <w:r>
              <w:rPr>
                <w:lang w:eastAsia="zh-CN"/>
              </w:rPr>
              <w:t>1</w:t>
            </w:r>
          </w:p>
        </w:tc>
        <w:tc>
          <w:tcPr>
            <w:tcW w:w="284" w:type="dxa"/>
          </w:tcPr>
          <w:p w14:paraId="6AC99EE0" w14:textId="77777777" w:rsidR="008E33F7" w:rsidRPr="00EF7A4C" w:rsidRDefault="008E33F7" w:rsidP="008E33F7">
            <w:pPr>
              <w:pStyle w:val="TAC"/>
            </w:pPr>
          </w:p>
        </w:tc>
        <w:tc>
          <w:tcPr>
            <w:tcW w:w="4257" w:type="dxa"/>
          </w:tcPr>
          <w:p w14:paraId="53E0D9AE" w14:textId="77777777" w:rsidR="008E33F7" w:rsidRDefault="008E33F7" w:rsidP="008E33F7">
            <w:pPr>
              <w:pStyle w:val="TAL"/>
            </w:pPr>
            <w:r>
              <w:t>DIRECT LINK SECURITY MODE COMPLETE</w:t>
            </w:r>
          </w:p>
        </w:tc>
      </w:tr>
      <w:tr w:rsidR="008E33F7" w:rsidRPr="00EF7A4C" w14:paraId="55B071F1" w14:textId="77777777" w:rsidTr="008E33F7">
        <w:trPr>
          <w:cantSplit/>
          <w:jc w:val="center"/>
        </w:trPr>
        <w:tc>
          <w:tcPr>
            <w:tcW w:w="284" w:type="dxa"/>
          </w:tcPr>
          <w:p w14:paraId="03EC29B5" w14:textId="77777777" w:rsidR="008E33F7" w:rsidRDefault="008E33F7" w:rsidP="008E33F7">
            <w:pPr>
              <w:pStyle w:val="TAC"/>
              <w:rPr>
                <w:lang w:eastAsia="zh-CN"/>
              </w:rPr>
            </w:pPr>
            <w:r>
              <w:rPr>
                <w:lang w:eastAsia="zh-CN"/>
              </w:rPr>
              <w:t>0</w:t>
            </w:r>
          </w:p>
        </w:tc>
        <w:tc>
          <w:tcPr>
            <w:tcW w:w="284" w:type="dxa"/>
          </w:tcPr>
          <w:p w14:paraId="1608B0BD" w14:textId="77777777" w:rsidR="008E33F7" w:rsidRDefault="008E33F7" w:rsidP="008E33F7">
            <w:pPr>
              <w:pStyle w:val="TAC"/>
              <w:rPr>
                <w:lang w:eastAsia="zh-CN"/>
              </w:rPr>
            </w:pPr>
            <w:r>
              <w:rPr>
                <w:lang w:eastAsia="zh-CN"/>
              </w:rPr>
              <w:t>0</w:t>
            </w:r>
          </w:p>
        </w:tc>
        <w:tc>
          <w:tcPr>
            <w:tcW w:w="284" w:type="dxa"/>
          </w:tcPr>
          <w:p w14:paraId="66710E09" w14:textId="77777777" w:rsidR="008E33F7" w:rsidRDefault="008E33F7" w:rsidP="008E33F7">
            <w:pPr>
              <w:pStyle w:val="TAC"/>
              <w:rPr>
                <w:lang w:eastAsia="zh-CN"/>
              </w:rPr>
            </w:pPr>
            <w:r>
              <w:rPr>
                <w:lang w:eastAsia="zh-CN"/>
              </w:rPr>
              <w:t>0</w:t>
            </w:r>
          </w:p>
        </w:tc>
        <w:tc>
          <w:tcPr>
            <w:tcW w:w="284" w:type="dxa"/>
          </w:tcPr>
          <w:p w14:paraId="1A346522" w14:textId="77777777" w:rsidR="008E33F7" w:rsidRDefault="008E33F7" w:rsidP="008E33F7">
            <w:pPr>
              <w:pStyle w:val="TAC"/>
              <w:rPr>
                <w:lang w:eastAsia="zh-CN"/>
              </w:rPr>
            </w:pPr>
            <w:r>
              <w:rPr>
                <w:lang w:eastAsia="zh-CN"/>
              </w:rPr>
              <w:t>1</w:t>
            </w:r>
          </w:p>
        </w:tc>
        <w:tc>
          <w:tcPr>
            <w:tcW w:w="284" w:type="dxa"/>
          </w:tcPr>
          <w:p w14:paraId="67189879" w14:textId="77777777" w:rsidR="008E33F7" w:rsidRDefault="008E33F7" w:rsidP="008E33F7">
            <w:pPr>
              <w:pStyle w:val="TAC"/>
              <w:rPr>
                <w:lang w:eastAsia="zh-CN"/>
              </w:rPr>
            </w:pPr>
            <w:r>
              <w:rPr>
                <w:lang w:eastAsia="zh-CN"/>
              </w:rPr>
              <w:t>0</w:t>
            </w:r>
          </w:p>
        </w:tc>
        <w:tc>
          <w:tcPr>
            <w:tcW w:w="284" w:type="dxa"/>
          </w:tcPr>
          <w:p w14:paraId="359E52F8" w14:textId="77777777" w:rsidR="008E33F7" w:rsidRDefault="008E33F7" w:rsidP="008E33F7">
            <w:pPr>
              <w:pStyle w:val="TAC"/>
              <w:rPr>
                <w:lang w:eastAsia="zh-CN"/>
              </w:rPr>
            </w:pPr>
            <w:r>
              <w:rPr>
                <w:lang w:eastAsia="zh-CN"/>
              </w:rPr>
              <w:t>0</w:t>
            </w:r>
          </w:p>
        </w:tc>
        <w:tc>
          <w:tcPr>
            <w:tcW w:w="284" w:type="dxa"/>
          </w:tcPr>
          <w:p w14:paraId="15E1B4FC" w14:textId="77777777" w:rsidR="008E33F7" w:rsidRDefault="008E33F7" w:rsidP="008E33F7">
            <w:pPr>
              <w:pStyle w:val="TAC"/>
              <w:rPr>
                <w:lang w:eastAsia="zh-CN"/>
              </w:rPr>
            </w:pPr>
            <w:r>
              <w:rPr>
                <w:lang w:eastAsia="zh-CN"/>
              </w:rPr>
              <w:t>0</w:t>
            </w:r>
          </w:p>
        </w:tc>
        <w:tc>
          <w:tcPr>
            <w:tcW w:w="284" w:type="dxa"/>
          </w:tcPr>
          <w:p w14:paraId="0EE8E691" w14:textId="77777777" w:rsidR="008E33F7" w:rsidRDefault="008E33F7" w:rsidP="008E33F7">
            <w:pPr>
              <w:pStyle w:val="TAC"/>
              <w:rPr>
                <w:lang w:eastAsia="zh-CN"/>
              </w:rPr>
            </w:pPr>
            <w:r>
              <w:rPr>
                <w:lang w:eastAsia="zh-CN"/>
              </w:rPr>
              <w:t>0</w:t>
            </w:r>
          </w:p>
        </w:tc>
        <w:tc>
          <w:tcPr>
            <w:tcW w:w="284" w:type="dxa"/>
          </w:tcPr>
          <w:p w14:paraId="17E1F2F0" w14:textId="77777777" w:rsidR="008E33F7" w:rsidRPr="00EF7A4C" w:rsidRDefault="008E33F7" w:rsidP="008E33F7">
            <w:pPr>
              <w:pStyle w:val="TAC"/>
            </w:pPr>
          </w:p>
        </w:tc>
        <w:tc>
          <w:tcPr>
            <w:tcW w:w="4257" w:type="dxa"/>
          </w:tcPr>
          <w:p w14:paraId="5231A5BF" w14:textId="77777777" w:rsidR="008E33F7" w:rsidRDefault="008E33F7" w:rsidP="008E33F7">
            <w:pPr>
              <w:pStyle w:val="TAL"/>
            </w:pPr>
            <w:r>
              <w:t>DIRECT LINK SECURITY MODE REJECT</w:t>
            </w:r>
          </w:p>
        </w:tc>
      </w:tr>
      <w:tr w:rsidR="008E33F7" w:rsidRPr="00EF7A4C" w14:paraId="3EDEB398" w14:textId="77777777" w:rsidTr="008E33F7">
        <w:trPr>
          <w:cantSplit/>
          <w:jc w:val="center"/>
        </w:trPr>
        <w:tc>
          <w:tcPr>
            <w:tcW w:w="284" w:type="dxa"/>
          </w:tcPr>
          <w:p w14:paraId="6D10176B" w14:textId="77777777" w:rsidR="008E33F7" w:rsidRDefault="008E33F7" w:rsidP="008E33F7">
            <w:pPr>
              <w:pStyle w:val="TAC"/>
              <w:rPr>
                <w:lang w:eastAsia="zh-CN"/>
              </w:rPr>
            </w:pPr>
            <w:r>
              <w:rPr>
                <w:lang w:eastAsia="zh-CN"/>
              </w:rPr>
              <w:t>0</w:t>
            </w:r>
          </w:p>
        </w:tc>
        <w:tc>
          <w:tcPr>
            <w:tcW w:w="284" w:type="dxa"/>
          </w:tcPr>
          <w:p w14:paraId="1D5F6127" w14:textId="77777777" w:rsidR="008E33F7" w:rsidRDefault="008E33F7" w:rsidP="008E33F7">
            <w:pPr>
              <w:pStyle w:val="TAC"/>
              <w:rPr>
                <w:lang w:eastAsia="zh-CN"/>
              </w:rPr>
            </w:pPr>
            <w:r>
              <w:rPr>
                <w:lang w:eastAsia="zh-CN"/>
              </w:rPr>
              <w:t>0</w:t>
            </w:r>
          </w:p>
        </w:tc>
        <w:tc>
          <w:tcPr>
            <w:tcW w:w="284" w:type="dxa"/>
          </w:tcPr>
          <w:p w14:paraId="6F1EE39E" w14:textId="77777777" w:rsidR="008E33F7" w:rsidRDefault="008E33F7" w:rsidP="008E33F7">
            <w:pPr>
              <w:pStyle w:val="TAC"/>
              <w:rPr>
                <w:lang w:eastAsia="zh-CN"/>
              </w:rPr>
            </w:pPr>
            <w:r>
              <w:rPr>
                <w:lang w:eastAsia="zh-CN"/>
              </w:rPr>
              <w:t>0</w:t>
            </w:r>
          </w:p>
        </w:tc>
        <w:tc>
          <w:tcPr>
            <w:tcW w:w="284" w:type="dxa"/>
          </w:tcPr>
          <w:p w14:paraId="0F0F050F" w14:textId="77777777" w:rsidR="008E33F7" w:rsidRDefault="008E33F7" w:rsidP="008E33F7">
            <w:pPr>
              <w:pStyle w:val="TAC"/>
              <w:rPr>
                <w:lang w:eastAsia="zh-CN"/>
              </w:rPr>
            </w:pPr>
            <w:r>
              <w:rPr>
                <w:lang w:eastAsia="zh-CN"/>
              </w:rPr>
              <w:t>1</w:t>
            </w:r>
          </w:p>
        </w:tc>
        <w:tc>
          <w:tcPr>
            <w:tcW w:w="284" w:type="dxa"/>
          </w:tcPr>
          <w:p w14:paraId="4E41D036" w14:textId="77777777" w:rsidR="008E33F7" w:rsidRDefault="008E33F7" w:rsidP="008E33F7">
            <w:pPr>
              <w:pStyle w:val="TAC"/>
              <w:rPr>
                <w:lang w:eastAsia="zh-CN"/>
              </w:rPr>
            </w:pPr>
            <w:r>
              <w:rPr>
                <w:lang w:eastAsia="zh-CN"/>
              </w:rPr>
              <w:t>0</w:t>
            </w:r>
          </w:p>
        </w:tc>
        <w:tc>
          <w:tcPr>
            <w:tcW w:w="284" w:type="dxa"/>
          </w:tcPr>
          <w:p w14:paraId="4DDD978F" w14:textId="77777777" w:rsidR="008E33F7" w:rsidRDefault="008E33F7" w:rsidP="008E33F7">
            <w:pPr>
              <w:pStyle w:val="TAC"/>
              <w:rPr>
                <w:lang w:eastAsia="zh-CN"/>
              </w:rPr>
            </w:pPr>
            <w:r>
              <w:rPr>
                <w:lang w:eastAsia="zh-CN"/>
              </w:rPr>
              <w:t>0</w:t>
            </w:r>
          </w:p>
        </w:tc>
        <w:tc>
          <w:tcPr>
            <w:tcW w:w="284" w:type="dxa"/>
          </w:tcPr>
          <w:p w14:paraId="490C3106" w14:textId="77777777" w:rsidR="008E33F7" w:rsidRDefault="008E33F7" w:rsidP="008E33F7">
            <w:pPr>
              <w:pStyle w:val="TAC"/>
              <w:rPr>
                <w:lang w:eastAsia="zh-CN"/>
              </w:rPr>
            </w:pPr>
            <w:r>
              <w:rPr>
                <w:lang w:eastAsia="zh-CN"/>
              </w:rPr>
              <w:t>0</w:t>
            </w:r>
          </w:p>
        </w:tc>
        <w:tc>
          <w:tcPr>
            <w:tcW w:w="284" w:type="dxa"/>
          </w:tcPr>
          <w:p w14:paraId="73C1987B" w14:textId="77777777" w:rsidR="008E33F7" w:rsidRDefault="008E33F7" w:rsidP="008E33F7">
            <w:pPr>
              <w:pStyle w:val="TAC"/>
              <w:rPr>
                <w:lang w:eastAsia="zh-CN"/>
              </w:rPr>
            </w:pPr>
            <w:r>
              <w:rPr>
                <w:lang w:eastAsia="zh-CN"/>
              </w:rPr>
              <w:t>1</w:t>
            </w:r>
          </w:p>
        </w:tc>
        <w:tc>
          <w:tcPr>
            <w:tcW w:w="284" w:type="dxa"/>
          </w:tcPr>
          <w:p w14:paraId="650396B3" w14:textId="77777777" w:rsidR="008E33F7" w:rsidRPr="00EF7A4C" w:rsidRDefault="008E33F7" w:rsidP="008E33F7">
            <w:pPr>
              <w:pStyle w:val="TAC"/>
            </w:pPr>
          </w:p>
        </w:tc>
        <w:tc>
          <w:tcPr>
            <w:tcW w:w="4257" w:type="dxa"/>
          </w:tcPr>
          <w:p w14:paraId="55B94025" w14:textId="77777777" w:rsidR="008E33F7" w:rsidRDefault="008E33F7" w:rsidP="008E33F7">
            <w:pPr>
              <w:pStyle w:val="TAL"/>
            </w:pPr>
            <w:r>
              <w:t>DIRECT LINK REKEYING REQUEST</w:t>
            </w:r>
          </w:p>
        </w:tc>
      </w:tr>
      <w:tr w:rsidR="008E33F7" w:rsidRPr="00EF7A4C" w14:paraId="558DBE5E" w14:textId="77777777" w:rsidTr="008E33F7">
        <w:trPr>
          <w:cantSplit/>
          <w:jc w:val="center"/>
        </w:trPr>
        <w:tc>
          <w:tcPr>
            <w:tcW w:w="284" w:type="dxa"/>
          </w:tcPr>
          <w:p w14:paraId="009C9422" w14:textId="77777777" w:rsidR="008E33F7" w:rsidRDefault="008E33F7" w:rsidP="008E33F7">
            <w:pPr>
              <w:pStyle w:val="TAC"/>
              <w:rPr>
                <w:lang w:eastAsia="zh-CN"/>
              </w:rPr>
            </w:pPr>
            <w:r>
              <w:rPr>
                <w:lang w:eastAsia="zh-CN"/>
              </w:rPr>
              <w:t>0</w:t>
            </w:r>
          </w:p>
        </w:tc>
        <w:tc>
          <w:tcPr>
            <w:tcW w:w="284" w:type="dxa"/>
          </w:tcPr>
          <w:p w14:paraId="11EB7B86" w14:textId="77777777" w:rsidR="008E33F7" w:rsidRDefault="008E33F7" w:rsidP="008E33F7">
            <w:pPr>
              <w:pStyle w:val="TAC"/>
              <w:rPr>
                <w:lang w:eastAsia="zh-CN"/>
              </w:rPr>
            </w:pPr>
            <w:r>
              <w:rPr>
                <w:lang w:eastAsia="zh-CN"/>
              </w:rPr>
              <w:t>0</w:t>
            </w:r>
          </w:p>
        </w:tc>
        <w:tc>
          <w:tcPr>
            <w:tcW w:w="284" w:type="dxa"/>
          </w:tcPr>
          <w:p w14:paraId="11EE8CBD" w14:textId="77777777" w:rsidR="008E33F7" w:rsidRDefault="008E33F7" w:rsidP="008E33F7">
            <w:pPr>
              <w:pStyle w:val="TAC"/>
              <w:rPr>
                <w:lang w:eastAsia="zh-CN"/>
              </w:rPr>
            </w:pPr>
            <w:r>
              <w:rPr>
                <w:lang w:eastAsia="zh-CN"/>
              </w:rPr>
              <w:t>0</w:t>
            </w:r>
          </w:p>
        </w:tc>
        <w:tc>
          <w:tcPr>
            <w:tcW w:w="284" w:type="dxa"/>
          </w:tcPr>
          <w:p w14:paraId="0799F176" w14:textId="77777777" w:rsidR="008E33F7" w:rsidRDefault="008E33F7" w:rsidP="008E33F7">
            <w:pPr>
              <w:pStyle w:val="TAC"/>
              <w:rPr>
                <w:lang w:eastAsia="zh-CN"/>
              </w:rPr>
            </w:pPr>
            <w:r>
              <w:rPr>
                <w:lang w:eastAsia="zh-CN"/>
              </w:rPr>
              <w:t>1</w:t>
            </w:r>
          </w:p>
        </w:tc>
        <w:tc>
          <w:tcPr>
            <w:tcW w:w="284" w:type="dxa"/>
          </w:tcPr>
          <w:p w14:paraId="37D0FFF1" w14:textId="77777777" w:rsidR="008E33F7" w:rsidRDefault="008E33F7" w:rsidP="008E33F7">
            <w:pPr>
              <w:pStyle w:val="TAC"/>
              <w:rPr>
                <w:lang w:eastAsia="zh-CN"/>
              </w:rPr>
            </w:pPr>
            <w:r>
              <w:rPr>
                <w:lang w:eastAsia="zh-CN"/>
              </w:rPr>
              <w:t>0</w:t>
            </w:r>
          </w:p>
        </w:tc>
        <w:tc>
          <w:tcPr>
            <w:tcW w:w="284" w:type="dxa"/>
          </w:tcPr>
          <w:p w14:paraId="67F787FE" w14:textId="77777777" w:rsidR="008E33F7" w:rsidRDefault="008E33F7" w:rsidP="008E33F7">
            <w:pPr>
              <w:pStyle w:val="TAC"/>
              <w:rPr>
                <w:lang w:eastAsia="zh-CN"/>
              </w:rPr>
            </w:pPr>
            <w:r>
              <w:rPr>
                <w:lang w:eastAsia="zh-CN"/>
              </w:rPr>
              <w:t>0</w:t>
            </w:r>
          </w:p>
        </w:tc>
        <w:tc>
          <w:tcPr>
            <w:tcW w:w="284" w:type="dxa"/>
          </w:tcPr>
          <w:p w14:paraId="1E290FB7" w14:textId="77777777" w:rsidR="008E33F7" w:rsidRDefault="008E33F7" w:rsidP="008E33F7">
            <w:pPr>
              <w:pStyle w:val="TAC"/>
              <w:rPr>
                <w:lang w:eastAsia="zh-CN"/>
              </w:rPr>
            </w:pPr>
            <w:r>
              <w:rPr>
                <w:lang w:eastAsia="zh-CN"/>
              </w:rPr>
              <w:t>1</w:t>
            </w:r>
          </w:p>
        </w:tc>
        <w:tc>
          <w:tcPr>
            <w:tcW w:w="284" w:type="dxa"/>
          </w:tcPr>
          <w:p w14:paraId="284C9D4C" w14:textId="77777777" w:rsidR="008E33F7" w:rsidRDefault="008E33F7" w:rsidP="008E33F7">
            <w:pPr>
              <w:pStyle w:val="TAC"/>
              <w:rPr>
                <w:lang w:eastAsia="zh-CN"/>
              </w:rPr>
            </w:pPr>
            <w:r>
              <w:rPr>
                <w:lang w:eastAsia="zh-CN"/>
              </w:rPr>
              <w:t>0</w:t>
            </w:r>
          </w:p>
        </w:tc>
        <w:tc>
          <w:tcPr>
            <w:tcW w:w="284" w:type="dxa"/>
          </w:tcPr>
          <w:p w14:paraId="1E3B40D5" w14:textId="77777777" w:rsidR="008E33F7" w:rsidRPr="00EF7A4C" w:rsidRDefault="008E33F7" w:rsidP="008E33F7">
            <w:pPr>
              <w:pStyle w:val="TAC"/>
            </w:pPr>
          </w:p>
        </w:tc>
        <w:tc>
          <w:tcPr>
            <w:tcW w:w="4257" w:type="dxa"/>
          </w:tcPr>
          <w:p w14:paraId="6232E526" w14:textId="77777777" w:rsidR="008E33F7" w:rsidRDefault="008E33F7" w:rsidP="008E33F7">
            <w:pPr>
              <w:pStyle w:val="TAL"/>
            </w:pPr>
            <w:r>
              <w:t>DIRECT LINK REKEYING RESPONSE</w:t>
            </w:r>
          </w:p>
        </w:tc>
      </w:tr>
      <w:tr w:rsidR="008E33F7" w:rsidRPr="00EF7A4C" w14:paraId="0F356E69" w14:textId="77777777" w:rsidTr="008E33F7">
        <w:trPr>
          <w:cantSplit/>
          <w:jc w:val="center"/>
        </w:trPr>
        <w:tc>
          <w:tcPr>
            <w:tcW w:w="284" w:type="dxa"/>
          </w:tcPr>
          <w:p w14:paraId="39CCF4A4" w14:textId="77777777" w:rsidR="008E33F7" w:rsidRDefault="008E33F7" w:rsidP="008E33F7">
            <w:pPr>
              <w:pStyle w:val="TAC"/>
              <w:rPr>
                <w:lang w:eastAsia="zh-CN"/>
              </w:rPr>
            </w:pPr>
            <w:r>
              <w:rPr>
                <w:lang w:eastAsia="zh-CN"/>
              </w:rPr>
              <w:t>0</w:t>
            </w:r>
          </w:p>
        </w:tc>
        <w:tc>
          <w:tcPr>
            <w:tcW w:w="284" w:type="dxa"/>
          </w:tcPr>
          <w:p w14:paraId="06D1FEEA" w14:textId="77777777" w:rsidR="008E33F7" w:rsidRDefault="008E33F7" w:rsidP="008E33F7">
            <w:pPr>
              <w:pStyle w:val="TAC"/>
              <w:rPr>
                <w:lang w:eastAsia="zh-CN"/>
              </w:rPr>
            </w:pPr>
            <w:r>
              <w:rPr>
                <w:lang w:eastAsia="zh-CN"/>
              </w:rPr>
              <w:t>0</w:t>
            </w:r>
          </w:p>
        </w:tc>
        <w:tc>
          <w:tcPr>
            <w:tcW w:w="284" w:type="dxa"/>
          </w:tcPr>
          <w:p w14:paraId="412D077D" w14:textId="77777777" w:rsidR="008E33F7" w:rsidRDefault="008E33F7" w:rsidP="008E33F7">
            <w:pPr>
              <w:pStyle w:val="TAC"/>
              <w:rPr>
                <w:lang w:eastAsia="zh-CN"/>
              </w:rPr>
            </w:pPr>
            <w:r>
              <w:rPr>
                <w:lang w:eastAsia="zh-CN"/>
              </w:rPr>
              <w:t>0</w:t>
            </w:r>
          </w:p>
        </w:tc>
        <w:tc>
          <w:tcPr>
            <w:tcW w:w="284" w:type="dxa"/>
          </w:tcPr>
          <w:p w14:paraId="77850DE4" w14:textId="77777777" w:rsidR="008E33F7" w:rsidRDefault="008E33F7" w:rsidP="008E33F7">
            <w:pPr>
              <w:pStyle w:val="TAC"/>
              <w:rPr>
                <w:lang w:eastAsia="zh-CN"/>
              </w:rPr>
            </w:pPr>
            <w:r>
              <w:rPr>
                <w:lang w:eastAsia="zh-CN"/>
              </w:rPr>
              <w:t>1</w:t>
            </w:r>
          </w:p>
        </w:tc>
        <w:tc>
          <w:tcPr>
            <w:tcW w:w="284" w:type="dxa"/>
          </w:tcPr>
          <w:p w14:paraId="4672C89B" w14:textId="77777777" w:rsidR="008E33F7" w:rsidRDefault="008E33F7" w:rsidP="008E33F7">
            <w:pPr>
              <w:pStyle w:val="TAC"/>
              <w:rPr>
                <w:lang w:eastAsia="zh-CN"/>
              </w:rPr>
            </w:pPr>
            <w:r>
              <w:rPr>
                <w:lang w:eastAsia="zh-CN"/>
              </w:rPr>
              <w:t>0</w:t>
            </w:r>
          </w:p>
        </w:tc>
        <w:tc>
          <w:tcPr>
            <w:tcW w:w="284" w:type="dxa"/>
          </w:tcPr>
          <w:p w14:paraId="3C86C7FD" w14:textId="77777777" w:rsidR="008E33F7" w:rsidRDefault="008E33F7" w:rsidP="008E33F7">
            <w:pPr>
              <w:pStyle w:val="TAC"/>
              <w:rPr>
                <w:lang w:eastAsia="zh-CN"/>
              </w:rPr>
            </w:pPr>
            <w:r>
              <w:rPr>
                <w:lang w:eastAsia="zh-CN"/>
              </w:rPr>
              <w:t>0</w:t>
            </w:r>
          </w:p>
        </w:tc>
        <w:tc>
          <w:tcPr>
            <w:tcW w:w="284" w:type="dxa"/>
          </w:tcPr>
          <w:p w14:paraId="19B2FB0C" w14:textId="77777777" w:rsidR="008E33F7" w:rsidRDefault="008E33F7" w:rsidP="008E33F7">
            <w:pPr>
              <w:pStyle w:val="TAC"/>
              <w:rPr>
                <w:lang w:eastAsia="zh-CN"/>
              </w:rPr>
            </w:pPr>
            <w:r>
              <w:rPr>
                <w:lang w:eastAsia="zh-CN"/>
              </w:rPr>
              <w:t>1</w:t>
            </w:r>
          </w:p>
        </w:tc>
        <w:tc>
          <w:tcPr>
            <w:tcW w:w="284" w:type="dxa"/>
          </w:tcPr>
          <w:p w14:paraId="0255AF70" w14:textId="77777777" w:rsidR="008E33F7" w:rsidRDefault="008E33F7" w:rsidP="008E33F7">
            <w:pPr>
              <w:pStyle w:val="TAC"/>
              <w:rPr>
                <w:lang w:eastAsia="zh-CN"/>
              </w:rPr>
            </w:pPr>
            <w:r>
              <w:rPr>
                <w:lang w:eastAsia="zh-CN"/>
              </w:rPr>
              <w:t>1</w:t>
            </w:r>
          </w:p>
        </w:tc>
        <w:tc>
          <w:tcPr>
            <w:tcW w:w="284" w:type="dxa"/>
          </w:tcPr>
          <w:p w14:paraId="2C381862" w14:textId="77777777" w:rsidR="008E33F7" w:rsidRPr="00EF7A4C" w:rsidRDefault="008E33F7" w:rsidP="008E33F7">
            <w:pPr>
              <w:pStyle w:val="TAC"/>
            </w:pPr>
          </w:p>
        </w:tc>
        <w:tc>
          <w:tcPr>
            <w:tcW w:w="4257" w:type="dxa"/>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cantSplit/>
          <w:jc w:val="center"/>
        </w:trPr>
        <w:tc>
          <w:tcPr>
            <w:tcW w:w="284" w:type="dxa"/>
          </w:tcPr>
          <w:p w14:paraId="0FD958BC" w14:textId="77777777" w:rsidR="008E33F7" w:rsidRDefault="008E33F7" w:rsidP="008E33F7">
            <w:pPr>
              <w:pStyle w:val="TAC"/>
              <w:rPr>
                <w:lang w:eastAsia="zh-CN"/>
              </w:rPr>
            </w:pPr>
            <w:r>
              <w:rPr>
                <w:lang w:eastAsia="zh-CN"/>
              </w:rPr>
              <w:t>0</w:t>
            </w:r>
          </w:p>
        </w:tc>
        <w:tc>
          <w:tcPr>
            <w:tcW w:w="284" w:type="dxa"/>
          </w:tcPr>
          <w:p w14:paraId="202DECAE" w14:textId="77777777" w:rsidR="008E33F7" w:rsidRDefault="008E33F7" w:rsidP="008E33F7">
            <w:pPr>
              <w:pStyle w:val="TAC"/>
              <w:rPr>
                <w:lang w:eastAsia="zh-CN"/>
              </w:rPr>
            </w:pPr>
            <w:r>
              <w:rPr>
                <w:lang w:eastAsia="zh-CN"/>
              </w:rPr>
              <w:t>0</w:t>
            </w:r>
          </w:p>
        </w:tc>
        <w:tc>
          <w:tcPr>
            <w:tcW w:w="284" w:type="dxa"/>
          </w:tcPr>
          <w:p w14:paraId="1CDD9486" w14:textId="77777777" w:rsidR="008E33F7" w:rsidRDefault="008E33F7" w:rsidP="008E33F7">
            <w:pPr>
              <w:pStyle w:val="TAC"/>
              <w:rPr>
                <w:lang w:eastAsia="zh-CN"/>
              </w:rPr>
            </w:pPr>
            <w:r>
              <w:rPr>
                <w:lang w:eastAsia="zh-CN"/>
              </w:rPr>
              <w:t>0</w:t>
            </w:r>
          </w:p>
        </w:tc>
        <w:tc>
          <w:tcPr>
            <w:tcW w:w="284" w:type="dxa"/>
          </w:tcPr>
          <w:p w14:paraId="7B978CD4" w14:textId="77777777" w:rsidR="008E33F7" w:rsidRDefault="008E33F7" w:rsidP="008E33F7">
            <w:pPr>
              <w:pStyle w:val="TAC"/>
              <w:rPr>
                <w:lang w:eastAsia="zh-CN"/>
              </w:rPr>
            </w:pPr>
            <w:r>
              <w:rPr>
                <w:lang w:eastAsia="zh-CN"/>
              </w:rPr>
              <w:t>1</w:t>
            </w:r>
          </w:p>
        </w:tc>
        <w:tc>
          <w:tcPr>
            <w:tcW w:w="284" w:type="dxa"/>
          </w:tcPr>
          <w:p w14:paraId="00028B0B" w14:textId="77777777" w:rsidR="008E33F7" w:rsidRDefault="008E33F7" w:rsidP="008E33F7">
            <w:pPr>
              <w:pStyle w:val="TAC"/>
              <w:rPr>
                <w:lang w:eastAsia="zh-CN"/>
              </w:rPr>
            </w:pPr>
            <w:r>
              <w:rPr>
                <w:lang w:eastAsia="zh-CN"/>
              </w:rPr>
              <w:t>0</w:t>
            </w:r>
          </w:p>
        </w:tc>
        <w:tc>
          <w:tcPr>
            <w:tcW w:w="284" w:type="dxa"/>
          </w:tcPr>
          <w:p w14:paraId="7C9CD95E" w14:textId="77777777" w:rsidR="008E33F7" w:rsidRDefault="008E33F7" w:rsidP="008E33F7">
            <w:pPr>
              <w:pStyle w:val="TAC"/>
              <w:rPr>
                <w:lang w:eastAsia="zh-CN"/>
              </w:rPr>
            </w:pPr>
            <w:r>
              <w:rPr>
                <w:lang w:eastAsia="zh-CN"/>
              </w:rPr>
              <w:t>1</w:t>
            </w:r>
          </w:p>
        </w:tc>
        <w:tc>
          <w:tcPr>
            <w:tcW w:w="284" w:type="dxa"/>
          </w:tcPr>
          <w:p w14:paraId="284BEA15" w14:textId="77777777" w:rsidR="008E33F7" w:rsidRDefault="008E33F7" w:rsidP="008E33F7">
            <w:pPr>
              <w:pStyle w:val="TAC"/>
              <w:rPr>
                <w:lang w:eastAsia="zh-CN"/>
              </w:rPr>
            </w:pPr>
            <w:r>
              <w:rPr>
                <w:lang w:eastAsia="zh-CN"/>
              </w:rPr>
              <w:t>0</w:t>
            </w:r>
          </w:p>
        </w:tc>
        <w:tc>
          <w:tcPr>
            <w:tcW w:w="284" w:type="dxa"/>
          </w:tcPr>
          <w:p w14:paraId="035FDD82" w14:textId="77777777" w:rsidR="008E33F7" w:rsidRDefault="008E33F7" w:rsidP="008E33F7">
            <w:pPr>
              <w:pStyle w:val="TAC"/>
              <w:rPr>
                <w:lang w:eastAsia="zh-CN"/>
              </w:rPr>
            </w:pPr>
            <w:r>
              <w:rPr>
                <w:lang w:eastAsia="zh-CN"/>
              </w:rPr>
              <w:t>0</w:t>
            </w:r>
          </w:p>
        </w:tc>
        <w:tc>
          <w:tcPr>
            <w:tcW w:w="284" w:type="dxa"/>
          </w:tcPr>
          <w:p w14:paraId="0FC16858" w14:textId="77777777" w:rsidR="008E33F7" w:rsidRPr="00EF7A4C" w:rsidRDefault="008E33F7" w:rsidP="008E33F7">
            <w:pPr>
              <w:pStyle w:val="TAC"/>
            </w:pPr>
          </w:p>
        </w:tc>
        <w:tc>
          <w:tcPr>
            <w:tcW w:w="4257" w:type="dxa"/>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cantSplit/>
          <w:jc w:val="center"/>
        </w:trPr>
        <w:tc>
          <w:tcPr>
            <w:tcW w:w="284" w:type="dxa"/>
          </w:tcPr>
          <w:p w14:paraId="3FB8F88D" w14:textId="77777777" w:rsidR="008E33F7" w:rsidRDefault="008E33F7" w:rsidP="008E33F7">
            <w:pPr>
              <w:pStyle w:val="TAC"/>
              <w:rPr>
                <w:lang w:eastAsia="zh-CN"/>
              </w:rPr>
            </w:pPr>
            <w:r>
              <w:rPr>
                <w:lang w:eastAsia="zh-CN"/>
              </w:rPr>
              <w:t>0</w:t>
            </w:r>
          </w:p>
        </w:tc>
        <w:tc>
          <w:tcPr>
            <w:tcW w:w="284" w:type="dxa"/>
          </w:tcPr>
          <w:p w14:paraId="3623FE02" w14:textId="77777777" w:rsidR="008E33F7" w:rsidRDefault="008E33F7" w:rsidP="008E33F7">
            <w:pPr>
              <w:pStyle w:val="TAC"/>
              <w:rPr>
                <w:lang w:eastAsia="zh-CN"/>
              </w:rPr>
            </w:pPr>
            <w:r>
              <w:rPr>
                <w:lang w:eastAsia="zh-CN"/>
              </w:rPr>
              <w:t>0</w:t>
            </w:r>
          </w:p>
        </w:tc>
        <w:tc>
          <w:tcPr>
            <w:tcW w:w="284" w:type="dxa"/>
          </w:tcPr>
          <w:p w14:paraId="1DD462D4" w14:textId="77777777" w:rsidR="008E33F7" w:rsidRDefault="008E33F7" w:rsidP="008E33F7">
            <w:pPr>
              <w:pStyle w:val="TAC"/>
              <w:rPr>
                <w:lang w:eastAsia="zh-CN"/>
              </w:rPr>
            </w:pPr>
            <w:r>
              <w:rPr>
                <w:lang w:eastAsia="zh-CN"/>
              </w:rPr>
              <w:t>0</w:t>
            </w:r>
          </w:p>
        </w:tc>
        <w:tc>
          <w:tcPr>
            <w:tcW w:w="284" w:type="dxa"/>
          </w:tcPr>
          <w:p w14:paraId="77E01928" w14:textId="77777777" w:rsidR="008E33F7" w:rsidRDefault="008E33F7" w:rsidP="008E33F7">
            <w:pPr>
              <w:pStyle w:val="TAC"/>
              <w:rPr>
                <w:lang w:eastAsia="zh-CN"/>
              </w:rPr>
            </w:pPr>
            <w:r>
              <w:rPr>
                <w:lang w:eastAsia="zh-CN"/>
              </w:rPr>
              <w:t>1</w:t>
            </w:r>
          </w:p>
        </w:tc>
        <w:tc>
          <w:tcPr>
            <w:tcW w:w="284" w:type="dxa"/>
          </w:tcPr>
          <w:p w14:paraId="6B3211EF" w14:textId="77777777" w:rsidR="008E33F7" w:rsidRDefault="008E33F7" w:rsidP="008E33F7">
            <w:pPr>
              <w:pStyle w:val="TAC"/>
              <w:rPr>
                <w:lang w:eastAsia="zh-CN"/>
              </w:rPr>
            </w:pPr>
            <w:r>
              <w:rPr>
                <w:lang w:eastAsia="zh-CN"/>
              </w:rPr>
              <w:t>0</w:t>
            </w:r>
          </w:p>
        </w:tc>
        <w:tc>
          <w:tcPr>
            <w:tcW w:w="284" w:type="dxa"/>
          </w:tcPr>
          <w:p w14:paraId="7AE6E825" w14:textId="77777777" w:rsidR="008E33F7" w:rsidRDefault="008E33F7" w:rsidP="008E33F7">
            <w:pPr>
              <w:pStyle w:val="TAC"/>
              <w:rPr>
                <w:lang w:eastAsia="zh-CN"/>
              </w:rPr>
            </w:pPr>
            <w:r>
              <w:rPr>
                <w:lang w:eastAsia="zh-CN"/>
              </w:rPr>
              <w:t>1</w:t>
            </w:r>
          </w:p>
        </w:tc>
        <w:tc>
          <w:tcPr>
            <w:tcW w:w="284" w:type="dxa"/>
          </w:tcPr>
          <w:p w14:paraId="0764CA0F" w14:textId="77777777" w:rsidR="008E33F7" w:rsidRDefault="008E33F7" w:rsidP="008E33F7">
            <w:pPr>
              <w:pStyle w:val="TAC"/>
              <w:rPr>
                <w:lang w:eastAsia="zh-CN"/>
              </w:rPr>
            </w:pPr>
            <w:r>
              <w:rPr>
                <w:lang w:eastAsia="zh-CN"/>
              </w:rPr>
              <w:t>0</w:t>
            </w:r>
          </w:p>
        </w:tc>
        <w:tc>
          <w:tcPr>
            <w:tcW w:w="284" w:type="dxa"/>
          </w:tcPr>
          <w:p w14:paraId="40A8433E" w14:textId="77777777" w:rsidR="008E33F7" w:rsidRDefault="008E33F7" w:rsidP="008E33F7">
            <w:pPr>
              <w:pStyle w:val="TAC"/>
              <w:rPr>
                <w:lang w:eastAsia="zh-CN"/>
              </w:rPr>
            </w:pPr>
            <w:r>
              <w:rPr>
                <w:lang w:eastAsia="zh-CN"/>
              </w:rPr>
              <w:t>1</w:t>
            </w:r>
          </w:p>
        </w:tc>
        <w:tc>
          <w:tcPr>
            <w:tcW w:w="284" w:type="dxa"/>
          </w:tcPr>
          <w:p w14:paraId="1228784B" w14:textId="77777777" w:rsidR="008E33F7" w:rsidRPr="00EF7A4C" w:rsidRDefault="008E33F7" w:rsidP="008E33F7">
            <w:pPr>
              <w:pStyle w:val="TAC"/>
            </w:pPr>
          </w:p>
        </w:tc>
        <w:tc>
          <w:tcPr>
            <w:tcW w:w="4257" w:type="dxa"/>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cantSplit/>
          <w:jc w:val="center"/>
        </w:trPr>
        <w:tc>
          <w:tcPr>
            <w:tcW w:w="284" w:type="dxa"/>
          </w:tcPr>
          <w:p w14:paraId="53C6741A" w14:textId="77777777" w:rsidR="008E33F7" w:rsidRDefault="008E33F7" w:rsidP="008E33F7">
            <w:pPr>
              <w:pStyle w:val="TAC"/>
              <w:rPr>
                <w:lang w:eastAsia="zh-CN"/>
              </w:rPr>
            </w:pPr>
            <w:r>
              <w:rPr>
                <w:lang w:eastAsia="zh-CN"/>
              </w:rPr>
              <w:t>0</w:t>
            </w:r>
          </w:p>
        </w:tc>
        <w:tc>
          <w:tcPr>
            <w:tcW w:w="284" w:type="dxa"/>
          </w:tcPr>
          <w:p w14:paraId="7F60F27E" w14:textId="77777777" w:rsidR="008E33F7" w:rsidRDefault="008E33F7" w:rsidP="008E33F7">
            <w:pPr>
              <w:pStyle w:val="TAC"/>
              <w:rPr>
                <w:lang w:eastAsia="zh-CN"/>
              </w:rPr>
            </w:pPr>
            <w:r>
              <w:rPr>
                <w:lang w:eastAsia="zh-CN"/>
              </w:rPr>
              <w:t>0</w:t>
            </w:r>
          </w:p>
        </w:tc>
        <w:tc>
          <w:tcPr>
            <w:tcW w:w="284" w:type="dxa"/>
          </w:tcPr>
          <w:p w14:paraId="4543BEF0" w14:textId="77777777" w:rsidR="008E33F7" w:rsidRDefault="008E33F7" w:rsidP="008E33F7">
            <w:pPr>
              <w:pStyle w:val="TAC"/>
              <w:rPr>
                <w:lang w:eastAsia="zh-CN"/>
              </w:rPr>
            </w:pPr>
            <w:r>
              <w:rPr>
                <w:lang w:eastAsia="zh-CN"/>
              </w:rPr>
              <w:t>0</w:t>
            </w:r>
          </w:p>
        </w:tc>
        <w:tc>
          <w:tcPr>
            <w:tcW w:w="284" w:type="dxa"/>
          </w:tcPr>
          <w:p w14:paraId="5300DE12" w14:textId="77777777" w:rsidR="008E33F7" w:rsidRDefault="008E33F7" w:rsidP="008E33F7">
            <w:pPr>
              <w:pStyle w:val="TAC"/>
              <w:rPr>
                <w:lang w:eastAsia="zh-CN"/>
              </w:rPr>
            </w:pPr>
            <w:r>
              <w:rPr>
                <w:lang w:eastAsia="zh-CN"/>
              </w:rPr>
              <w:t>1</w:t>
            </w:r>
          </w:p>
        </w:tc>
        <w:tc>
          <w:tcPr>
            <w:tcW w:w="284" w:type="dxa"/>
          </w:tcPr>
          <w:p w14:paraId="63542D0E" w14:textId="77777777" w:rsidR="008E33F7" w:rsidRDefault="008E33F7" w:rsidP="008E33F7">
            <w:pPr>
              <w:pStyle w:val="TAC"/>
              <w:rPr>
                <w:lang w:eastAsia="zh-CN"/>
              </w:rPr>
            </w:pPr>
            <w:r>
              <w:rPr>
                <w:lang w:eastAsia="zh-CN"/>
              </w:rPr>
              <w:t>0</w:t>
            </w:r>
          </w:p>
        </w:tc>
        <w:tc>
          <w:tcPr>
            <w:tcW w:w="284" w:type="dxa"/>
          </w:tcPr>
          <w:p w14:paraId="2F516E18" w14:textId="77777777" w:rsidR="008E33F7" w:rsidRDefault="008E33F7" w:rsidP="008E33F7">
            <w:pPr>
              <w:pStyle w:val="TAC"/>
              <w:rPr>
                <w:lang w:eastAsia="zh-CN"/>
              </w:rPr>
            </w:pPr>
            <w:r>
              <w:rPr>
                <w:lang w:eastAsia="zh-CN"/>
              </w:rPr>
              <w:t>1</w:t>
            </w:r>
          </w:p>
        </w:tc>
        <w:tc>
          <w:tcPr>
            <w:tcW w:w="284" w:type="dxa"/>
          </w:tcPr>
          <w:p w14:paraId="61F959CC" w14:textId="77777777" w:rsidR="008E33F7" w:rsidRDefault="008E33F7" w:rsidP="008E33F7">
            <w:pPr>
              <w:pStyle w:val="TAC"/>
              <w:rPr>
                <w:lang w:eastAsia="zh-CN"/>
              </w:rPr>
            </w:pPr>
            <w:r>
              <w:rPr>
                <w:lang w:eastAsia="zh-CN"/>
              </w:rPr>
              <w:t>1</w:t>
            </w:r>
          </w:p>
        </w:tc>
        <w:tc>
          <w:tcPr>
            <w:tcW w:w="284" w:type="dxa"/>
          </w:tcPr>
          <w:p w14:paraId="35F6C119" w14:textId="77777777" w:rsidR="008E33F7" w:rsidRDefault="008E33F7" w:rsidP="008E33F7">
            <w:pPr>
              <w:pStyle w:val="TAC"/>
              <w:rPr>
                <w:lang w:eastAsia="zh-CN"/>
              </w:rPr>
            </w:pPr>
            <w:r>
              <w:rPr>
                <w:lang w:eastAsia="zh-CN"/>
              </w:rPr>
              <w:t>0</w:t>
            </w:r>
          </w:p>
        </w:tc>
        <w:tc>
          <w:tcPr>
            <w:tcW w:w="284" w:type="dxa"/>
          </w:tcPr>
          <w:p w14:paraId="565ABBB1" w14:textId="77777777" w:rsidR="008E33F7" w:rsidRPr="00EF7A4C" w:rsidRDefault="008E33F7" w:rsidP="008E33F7">
            <w:pPr>
              <w:pStyle w:val="TAC"/>
            </w:pPr>
          </w:p>
        </w:tc>
        <w:tc>
          <w:tcPr>
            <w:tcW w:w="4257" w:type="dxa"/>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cantSplit/>
          <w:jc w:val="center"/>
        </w:trPr>
        <w:tc>
          <w:tcPr>
            <w:tcW w:w="284" w:type="dxa"/>
          </w:tcPr>
          <w:p w14:paraId="638B48F8" w14:textId="77777777" w:rsidR="008E33F7" w:rsidRDefault="008E33F7" w:rsidP="008E33F7">
            <w:pPr>
              <w:pStyle w:val="TAC"/>
              <w:rPr>
                <w:lang w:eastAsia="zh-CN"/>
              </w:rPr>
            </w:pPr>
            <w:r>
              <w:rPr>
                <w:lang w:eastAsia="zh-CN"/>
              </w:rPr>
              <w:t>0</w:t>
            </w:r>
          </w:p>
        </w:tc>
        <w:tc>
          <w:tcPr>
            <w:tcW w:w="284" w:type="dxa"/>
          </w:tcPr>
          <w:p w14:paraId="717B4F85" w14:textId="77777777" w:rsidR="008E33F7" w:rsidRDefault="008E33F7" w:rsidP="008E33F7">
            <w:pPr>
              <w:pStyle w:val="TAC"/>
              <w:rPr>
                <w:lang w:eastAsia="zh-CN"/>
              </w:rPr>
            </w:pPr>
            <w:r>
              <w:rPr>
                <w:lang w:eastAsia="zh-CN"/>
              </w:rPr>
              <w:t>0</w:t>
            </w:r>
          </w:p>
        </w:tc>
        <w:tc>
          <w:tcPr>
            <w:tcW w:w="284" w:type="dxa"/>
          </w:tcPr>
          <w:p w14:paraId="22A6A412" w14:textId="77777777" w:rsidR="008E33F7" w:rsidRDefault="008E33F7" w:rsidP="008E33F7">
            <w:pPr>
              <w:pStyle w:val="TAC"/>
              <w:rPr>
                <w:lang w:eastAsia="zh-CN"/>
              </w:rPr>
            </w:pPr>
            <w:r>
              <w:rPr>
                <w:lang w:eastAsia="zh-CN"/>
              </w:rPr>
              <w:t>0</w:t>
            </w:r>
          </w:p>
        </w:tc>
        <w:tc>
          <w:tcPr>
            <w:tcW w:w="284" w:type="dxa"/>
          </w:tcPr>
          <w:p w14:paraId="6DF0F8AA" w14:textId="77777777" w:rsidR="008E33F7" w:rsidRDefault="008E33F7" w:rsidP="008E33F7">
            <w:pPr>
              <w:pStyle w:val="TAC"/>
              <w:rPr>
                <w:lang w:eastAsia="zh-CN"/>
              </w:rPr>
            </w:pPr>
            <w:r>
              <w:rPr>
                <w:lang w:eastAsia="zh-CN"/>
              </w:rPr>
              <w:t>1</w:t>
            </w:r>
          </w:p>
        </w:tc>
        <w:tc>
          <w:tcPr>
            <w:tcW w:w="284" w:type="dxa"/>
          </w:tcPr>
          <w:p w14:paraId="50807F74" w14:textId="77777777" w:rsidR="008E33F7" w:rsidRDefault="008E33F7" w:rsidP="008E33F7">
            <w:pPr>
              <w:pStyle w:val="TAC"/>
              <w:rPr>
                <w:lang w:eastAsia="zh-CN"/>
              </w:rPr>
            </w:pPr>
            <w:r>
              <w:rPr>
                <w:lang w:eastAsia="zh-CN"/>
              </w:rPr>
              <w:t>0</w:t>
            </w:r>
          </w:p>
        </w:tc>
        <w:tc>
          <w:tcPr>
            <w:tcW w:w="284" w:type="dxa"/>
          </w:tcPr>
          <w:p w14:paraId="6CA65BFB" w14:textId="77777777" w:rsidR="008E33F7" w:rsidRDefault="008E33F7" w:rsidP="008E33F7">
            <w:pPr>
              <w:pStyle w:val="TAC"/>
              <w:rPr>
                <w:lang w:eastAsia="zh-CN"/>
              </w:rPr>
            </w:pPr>
            <w:r>
              <w:rPr>
                <w:lang w:eastAsia="zh-CN"/>
              </w:rPr>
              <w:t>1</w:t>
            </w:r>
          </w:p>
        </w:tc>
        <w:tc>
          <w:tcPr>
            <w:tcW w:w="284" w:type="dxa"/>
          </w:tcPr>
          <w:p w14:paraId="45239A07" w14:textId="77777777" w:rsidR="008E33F7" w:rsidRDefault="008E33F7" w:rsidP="008E33F7">
            <w:pPr>
              <w:pStyle w:val="TAC"/>
              <w:rPr>
                <w:lang w:eastAsia="zh-CN"/>
              </w:rPr>
            </w:pPr>
            <w:r>
              <w:rPr>
                <w:lang w:eastAsia="zh-CN"/>
              </w:rPr>
              <w:t>1</w:t>
            </w:r>
          </w:p>
        </w:tc>
        <w:tc>
          <w:tcPr>
            <w:tcW w:w="284" w:type="dxa"/>
          </w:tcPr>
          <w:p w14:paraId="01D8E37A" w14:textId="77777777" w:rsidR="008E33F7" w:rsidRDefault="008E33F7" w:rsidP="008E33F7">
            <w:pPr>
              <w:pStyle w:val="TAC"/>
              <w:rPr>
                <w:lang w:eastAsia="zh-CN"/>
              </w:rPr>
            </w:pPr>
            <w:r>
              <w:rPr>
                <w:lang w:eastAsia="zh-CN"/>
              </w:rPr>
              <w:t>1</w:t>
            </w:r>
          </w:p>
        </w:tc>
        <w:tc>
          <w:tcPr>
            <w:tcW w:w="284" w:type="dxa"/>
          </w:tcPr>
          <w:p w14:paraId="789B6621" w14:textId="77777777" w:rsidR="008E33F7" w:rsidRPr="00EF7A4C" w:rsidRDefault="008E33F7" w:rsidP="008E33F7">
            <w:pPr>
              <w:pStyle w:val="TAC"/>
            </w:pPr>
          </w:p>
        </w:tc>
        <w:tc>
          <w:tcPr>
            <w:tcW w:w="4257" w:type="dxa"/>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cantSplit/>
          <w:jc w:val="center"/>
        </w:trPr>
        <w:tc>
          <w:tcPr>
            <w:tcW w:w="6813" w:type="dxa"/>
            <w:gridSpan w:val="1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2248" w:name="_CR8_4_2"/>
      <w:bookmarkStart w:id="2249" w:name="_Toc525231504"/>
      <w:bookmarkStart w:id="2250" w:name="_Toc25070723"/>
      <w:bookmarkStart w:id="2251" w:name="_Toc34388714"/>
      <w:bookmarkStart w:id="2252" w:name="_Toc34404485"/>
      <w:bookmarkStart w:id="2253" w:name="_Toc45282381"/>
      <w:bookmarkStart w:id="2254" w:name="_Toc45882767"/>
      <w:bookmarkStart w:id="2255" w:name="_Toc51951317"/>
      <w:bookmarkStart w:id="2256" w:name="_Toc59209094"/>
      <w:bookmarkStart w:id="2257" w:name="_Toc75734936"/>
      <w:bookmarkStart w:id="2258" w:name="_Toc178269004"/>
      <w:bookmarkEnd w:id="2248"/>
      <w:r>
        <w:t>8.4.2</w:t>
      </w:r>
      <w:r>
        <w:tab/>
        <w:t>Sequence n</w:t>
      </w:r>
      <w:r w:rsidRPr="00742FAE">
        <w:t>umber</w:t>
      </w:r>
      <w:bookmarkEnd w:id="2249"/>
      <w:bookmarkEnd w:id="2250"/>
      <w:bookmarkEnd w:id="2251"/>
      <w:bookmarkEnd w:id="2252"/>
      <w:bookmarkEnd w:id="2253"/>
      <w:bookmarkEnd w:id="2254"/>
      <w:bookmarkEnd w:id="2255"/>
      <w:bookmarkEnd w:id="2256"/>
      <w:bookmarkEnd w:id="2257"/>
      <w:bookmarkEnd w:id="2258"/>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2259" w:name="_CR8_4_3"/>
      <w:bookmarkStart w:id="2260" w:name="_Toc25070724"/>
      <w:bookmarkStart w:id="2261" w:name="_Toc34388715"/>
      <w:bookmarkStart w:id="2262" w:name="_Toc34404486"/>
      <w:bookmarkStart w:id="2263" w:name="_Toc45282382"/>
      <w:bookmarkStart w:id="2264" w:name="_Toc45882768"/>
      <w:bookmarkStart w:id="2265" w:name="_Toc51951318"/>
      <w:bookmarkStart w:id="2266" w:name="_Toc59209095"/>
      <w:bookmarkStart w:id="2267" w:name="_Toc75734937"/>
      <w:bookmarkStart w:id="2268" w:name="_Toc178269005"/>
      <w:bookmarkEnd w:id="2259"/>
      <w:r w:rsidRPr="00DF0404">
        <w:t>8.4.3</w:t>
      </w:r>
      <w:r w:rsidRPr="00DF0404">
        <w:tab/>
        <w:t>V2X service identifier</w:t>
      </w:r>
      <w:bookmarkEnd w:id="2260"/>
      <w:bookmarkEnd w:id="2261"/>
      <w:bookmarkEnd w:id="2262"/>
      <w:bookmarkEnd w:id="2263"/>
      <w:bookmarkEnd w:id="2264"/>
      <w:bookmarkEnd w:id="2265"/>
      <w:bookmarkEnd w:id="2266"/>
      <w:bookmarkEnd w:id="2267"/>
      <w:bookmarkEnd w:id="2268"/>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2269" w:name="_Toc525231443"/>
      <w:bookmarkStart w:id="2270"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bookmarkStart w:id="2271" w:name="_CRFigure8_4_3_1"/>
      <w:r w:rsidRPr="00501367">
        <w:rPr>
          <w:lang w:val="fr-FR"/>
        </w:rPr>
        <w:t>Figure </w:t>
      </w:r>
      <w:bookmarkEnd w:id="2271"/>
      <w:r w:rsidRPr="00501367">
        <w:rPr>
          <w:lang w:val="fr-FR"/>
        </w:rPr>
        <w:t>8.4.3.1: V2X service identifier information element</w:t>
      </w:r>
    </w:p>
    <w:p w14:paraId="79B7034F" w14:textId="77777777" w:rsidR="008E33F7" w:rsidRPr="00621D46" w:rsidRDefault="008E33F7" w:rsidP="008E33F7">
      <w:pPr>
        <w:pStyle w:val="TH"/>
      </w:pPr>
      <w:bookmarkStart w:id="2272" w:name="_CRTable8_4_3_1"/>
      <w:r>
        <w:lastRenderedPageBreak/>
        <w:t>Table </w:t>
      </w:r>
      <w:bookmarkEnd w:id="2272"/>
      <w:r>
        <w:t>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2273" w:name="_CR8_4_4"/>
      <w:bookmarkStart w:id="2274" w:name="_Toc34388716"/>
      <w:bookmarkStart w:id="2275" w:name="_Toc34404487"/>
      <w:bookmarkStart w:id="2276" w:name="_Toc45282383"/>
      <w:bookmarkStart w:id="2277" w:name="_Toc45882769"/>
      <w:bookmarkStart w:id="2278" w:name="_Toc51951319"/>
      <w:bookmarkStart w:id="2279" w:name="_Toc59209096"/>
      <w:bookmarkStart w:id="2280" w:name="_Toc75734938"/>
      <w:bookmarkStart w:id="2281" w:name="_Toc178269006"/>
      <w:bookmarkEnd w:id="2273"/>
      <w:r>
        <w:t>8.4.4</w:t>
      </w:r>
      <w:r>
        <w:tab/>
      </w:r>
      <w:bookmarkEnd w:id="2269"/>
      <w:r>
        <w:t>Application layer ID</w:t>
      </w:r>
      <w:bookmarkEnd w:id="2270"/>
      <w:bookmarkEnd w:id="2274"/>
      <w:bookmarkEnd w:id="2275"/>
      <w:bookmarkEnd w:id="2276"/>
      <w:bookmarkEnd w:id="2277"/>
      <w:bookmarkEnd w:id="2278"/>
      <w:bookmarkEnd w:id="2279"/>
      <w:bookmarkEnd w:id="2280"/>
      <w:bookmarkEnd w:id="2281"/>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2282" w:name="_Toc20233299"/>
      <w:bookmarkStart w:id="2283"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2284"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bookmarkStart w:id="2285" w:name="_CRFigure8_4_4_1"/>
      <w:bookmarkEnd w:id="2284"/>
      <w:r w:rsidRPr="00BD0557">
        <w:t>Figure</w:t>
      </w:r>
      <w:r w:rsidRPr="003168A2">
        <w:t> </w:t>
      </w:r>
      <w:bookmarkEnd w:id="2285"/>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2286" w:name="_CR8_4_5"/>
      <w:bookmarkStart w:id="2287" w:name="_Toc34388717"/>
      <w:bookmarkStart w:id="2288" w:name="_Toc34404488"/>
      <w:bookmarkStart w:id="2289" w:name="_Toc45282384"/>
      <w:bookmarkStart w:id="2290" w:name="_Toc45882770"/>
      <w:bookmarkStart w:id="2291" w:name="_Toc51951320"/>
      <w:bookmarkStart w:id="2292" w:name="_Toc59209097"/>
      <w:bookmarkStart w:id="2293" w:name="_Toc75734939"/>
      <w:bookmarkStart w:id="2294" w:name="_Toc178269007"/>
      <w:bookmarkEnd w:id="2286"/>
      <w:r>
        <w:t>8.4.5</w:t>
      </w:r>
      <w:r w:rsidRPr="00913BB3">
        <w:tab/>
      </w:r>
      <w:r>
        <w:t xml:space="preserve">PC5 </w:t>
      </w:r>
      <w:r w:rsidRPr="00913BB3">
        <w:t>QoS flow descriptions</w:t>
      </w:r>
      <w:bookmarkEnd w:id="2282"/>
      <w:bookmarkEnd w:id="2283"/>
      <w:bookmarkEnd w:id="2287"/>
      <w:bookmarkEnd w:id="2288"/>
      <w:bookmarkEnd w:id="2289"/>
      <w:bookmarkEnd w:id="2290"/>
      <w:bookmarkEnd w:id="2291"/>
      <w:bookmarkEnd w:id="2292"/>
      <w:bookmarkEnd w:id="2293"/>
      <w:bookmarkEnd w:id="2294"/>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bookmarkStart w:id="2295" w:name="_CRFigure8_4_5_1"/>
      <w:r w:rsidRPr="00913BB3">
        <w:t>Figure </w:t>
      </w:r>
      <w:bookmarkEnd w:id="2295"/>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6"/>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3"/>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6"/>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8"/>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8"/>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bookmarkStart w:id="2296" w:name="_CRFigure8_4_5_2"/>
      <w:r w:rsidRPr="00913BB3">
        <w:t>Figure </w:t>
      </w:r>
      <w:bookmarkEnd w:id="2296"/>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bookmarkStart w:id="2297" w:name="_CRFigure8_4_5_3"/>
      <w:r w:rsidRPr="00913BB3">
        <w:t>Figure </w:t>
      </w:r>
      <w:bookmarkEnd w:id="2297"/>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bookmarkStart w:id="2298" w:name="_CRFigure8_4_5_4"/>
      <w:r w:rsidRPr="00913BB3">
        <w:t>Figure </w:t>
      </w:r>
      <w:bookmarkEnd w:id="2298"/>
      <w:r>
        <w:t>8.4.5</w:t>
      </w:r>
      <w:r w:rsidRPr="00913BB3">
        <w:t>.4: Parameter</w:t>
      </w:r>
    </w:p>
    <w:p w14:paraId="416DEDCF" w14:textId="77777777" w:rsidR="008E33F7" w:rsidRPr="00913BB3" w:rsidRDefault="008E33F7" w:rsidP="008E33F7">
      <w:pPr>
        <w:pStyle w:val="TH"/>
      </w:pPr>
      <w:bookmarkStart w:id="2299" w:name="_CRTable8_4_4_1"/>
      <w:r w:rsidRPr="00913BB3">
        <w:rPr>
          <w:lang w:val="fr-FR"/>
        </w:rPr>
        <w:lastRenderedPageBreak/>
        <w:t>Table </w:t>
      </w:r>
      <w:bookmarkEnd w:id="2299"/>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300" w:name="_Toc525231506"/>
    </w:p>
    <w:p w14:paraId="6DF4DD44" w14:textId="77777777" w:rsidR="008E33F7" w:rsidRPr="00742FAE" w:rsidRDefault="008E33F7" w:rsidP="00CC0F60">
      <w:pPr>
        <w:pStyle w:val="Heading3"/>
      </w:pPr>
      <w:bookmarkStart w:id="2301" w:name="_CR8_4_6"/>
      <w:bookmarkStart w:id="2302" w:name="_Toc25070727"/>
      <w:bookmarkStart w:id="2303" w:name="_Toc34388718"/>
      <w:bookmarkStart w:id="2304" w:name="_Toc34404489"/>
      <w:bookmarkStart w:id="2305" w:name="_Toc45282385"/>
      <w:bookmarkStart w:id="2306" w:name="_Toc45882771"/>
      <w:bookmarkStart w:id="2307" w:name="_Toc51951321"/>
      <w:bookmarkStart w:id="2308" w:name="_Toc59209098"/>
      <w:bookmarkStart w:id="2309" w:name="_Toc75734940"/>
      <w:bookmarkStart w:id="2310" w:name="_Toc178269008"/>
      <w:bookmarkEnd w:id="2301"/>
      <w:r>
        <w:t>8.4.6</w:t>
      </w:r>
      <w:r>
        <w:tab/>
        <w:t>IP address c</w:t>
      </w:r>
      <w:r w:rsidRPr="00742FAE">
        <w:t>onfig</w:t>
      </w:r>
      <w:bookmarkEnd w:id="2300"/>
      <w:r>
        <w:t>uration</w:t>
      </w:r>
      <w:bookmarkEnd w:id="2302"/>
      <w:bookmarkEnd w:id="2303"/>
      <w:bookmarkEnd w:id="2304"/>
      <w:bookmarkEnd w:id="2305"/>
      <w:bookmarkEnd w:id="2306"/>
      <w:bookmarkEnd w:id="2307"/>
      <w:bookmarkEnd w:id="2308"/>
      <w:bookmarkEnd w:id="2309"/>
      <w:bookmarkEnd w:id="2310"/>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bookmarkStart w:id="2311" w:name="_CRFigure8_4_6_1"/>
      <w:r>
        <w:t>Figure </w:t>
      </w:r>
      <w:bookmarkEnd w:id="2311"/>
      <w:r>
        <w:t>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bookmarkStart w:id="2312" w:name="_CRTable8_4_6_1"/>
      <w:r w:rsidRPr="00742FAE">
        <w:lastRenderedPageBreak/>
        <w:t>Table</w:t>
      </w:r>
      <w:r>
        <w:t> </w:t>
      </w:r>
      <w:bookmarkEnd w:id="2312"/>
      <w:r>
        <w:t>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313" w:name="_CR8_4_7"/>
      <w:bookmarkStart w:id="2314" w:name="_Toc525231507"/>
      <w:bookmarkStart w:id="2315" w:name="_Toc25070728"/>
      <w:bookmarkStart w:id="2316" w:name="_Toc34388719"/>
      <w:bookmarkStart w:id="2317" w:name="_Toc34404490"/>
      <w:bookmarkStart w:id="2318" w:name="_Toc45282386"/>
      <w:bookmarkStart w:id="2319" w:name="_Toc45882772"/>
      <w:bookmarkStart w:id="2320" w:name="_Toc51951322"/>
      <w:bookmarkStart w:id="2321" w:name="_Toc59209099"/>
      <w:bookmarkStart w:id="2322" w:name="_Toc75734941"/>
      <w:bookmarkStart w:id="2323" w:name="_Toc178269009"/>
      <w:bookmarkEnd w:id="2313"/>
      <w:r>
        <w:t>8.4.7</w:t>
      </w:r>
      <w:r>
        <w:tab/>
        <w:t>Link local IPv6 a</w:t>
      </w:r>
      <w:r w:rsidRPr="00742FAE">
        <w:t>ddress</w:t>
      </w:r>
      <w:bookmarkEnd w:id="2314"/>
      <w:bookmarkEnd w:id="2315"/>
      <w:bookmarkEnd w:id="2316"/>
      <w:bookmarkEnd w:id="2317"/>
      <w:bookmarkEnd w:id="2318"/>
      <w:bookmarkEnd w:id="2319"/>
      <w:bookmarkEnd w:id="2320"/>
      <w:bookmarkEnd w:id="2321"/>
      <w:bookmarkEnd w:id="2322"/>
      <w:bookmarkEnd w:id="2323"/>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bookmarkStart w:id="2324" w:name="_CRFigure8_4_7_1"/>
      <w:r>
        <w:t>Figure </w:t>
      </w:r>
      <w:bookmarkEnd w:id="2324"/>
      <w:r>
        <w:t>8.4.7</w:t>
      </w:r>
      <w:r w:rsidRPr="00742FAE">
        <w:t xml:space="preserve">.1: </w:t>
      </w:r>
      <w:r>
        <w:t>Link local IPv6 a</w:t>
      </w:r>
      <w:r w:rsidRPr="00742FAE">
        <w:t>ddress information element</w:t>
      </w:r>
    </w:p>
    <w:p w14:paraId="552DC96E" w14:textId="77777777" w:rsidR="008E33F7" w:rsidRPr="00742FAE" w:rsidRDefault="008E33F7" w:rsidP="008E33F7">
      <w:pPr>
        <w:pStyle w:val="TH"/>
      </w:pPr>
      <w:bookmarkStart w:id="2325" w:name="_CRTable8_4_7_1"/>
      <w:r w:rsidRPr="00742FAE">
        <w:t>Table</w:t>
      </w:r>
      <w:r>
        <w:t> </w:t>
      </w:r>
      <w:bookmarkEnd w:id="2325"/>
      <w:r>
        <w:t>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326" w:name="_CR8_4_8"/>
      <w:bookmarkStart w:id="2327" w:name="_Toc525231510"/>
      <w:bookmarkStart w:id="2328" w:name="_Toc34388720"/>
      <w:bookmarkStart w:id="2329" w:name="_Toc34404491"/>
      <w:bookmarkStart w:id="2330" w:name="_Toc45282387"/>
      <w:bookmarkStart w:id="2331" w:name="_Toc45882773"/>
      <w:bookmarkStart w:id="2332" w:name="_Toc51951323"/>
      <w:bookmarkStart w:id="2333" w:name="_Toc59209100"/>
      <w:bookmarkStart w:id="2334" w:name="_Toc75734942"/>
      <w:bookmarkStart w:id="2335" w:name="_Toc502240455"/>
      <w:bookmarkStart w:id="2336" w:name="_Toc25070729"/>
      <w:bookmarkStart w:id="2337" w:name="_Toc178269010"/>
      <w:bookmarkEnd w:id="2326"/>
      <w:r>
        <w:rPr>
          <w:rFonts w:hint="eastAsia"/>
          <w:szCs w:val="22"/>
          <w:lang w:val="en-US" w:eastAsia="zh-CN"/>
        </w:rPr>
        <w:t>8.4.</w:t>
      </w:r>
      <w:r>
        <w:rPr>
          <w:szCs w:val="22"/>
          <w:lang w:val="en-US" w:eastAsia="zh-CN"/>
        </w:rPr>
        <w:t>8</w:t>
      </w:r>
      <w:r w:rsidRPr="00711E94">
        <w:rPr>
          <w:szCs w:val="22"/>
        </w:rPr>
        <w:tab/>
      </w:r>
      <w:bookmarkEnd w:id="2327"/>
      <w:r>
        <w:rPr>
          <w:szCs w:val="22"/>
        </w:rPr>
        <w:t>Link modification operation code</w:t>
      </w:r>
      <w:bookmarkEnd w:id="2328"/>
      <w:bookmarkEnd w:id="2329"/>
      <w:bookmarkEnd w:id="2330"/>
      <w:bookmarkEnd w:id="2331"/>
      <w:bookmarkEnd w:id="2332"/>
      <w:bookmarkEnd w:id="2333"/>
      <w:bookmarkEnd w:id="2334"/>
      <w:bookmarkEnd w:id="2337"/>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bookmarkStart w:id="2338" w:name="_CRFigure8_4_8_1"/>
      <w:r>
        <w:t>Figure</w:t>
      </w:r>
      <w:r>
        <w:rPr>
          <w:noProof/>
        </w:rPr>
        <w:t> </w:t>
      </w:r>
      <w:bookmarkEnd w:id="2338"/>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bookmarkStart w:id="2339" w:name="_CRTable8_4_8_1"/>
      <w:r>
        <w:lastRenderedPageBreak/>
        <w:t>Table</w:t>
      </w:r>
      <w:r>
        <w:rPr>
          <w:noProof/>
        </w:rPr>
        <w:t> </w:t>
      </w:r>
      <w:bookmarkEnd w:id="2339"/>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340" w:name="_CR8_4_9"/>
      <w:bookmarkStart w:id="2341" w:name="_Toc34388721"/>
      <w:bookmarkStart w:id="2342" w:name="_Toc34404492"/>
      <w:bookmarkStart w:id="2343" w:name="_Toc45282388"/>
      <w:bookmarkStart w:id="2344" w:name="_Toc45882774"/>
      <w:bookmarkStart w:id="2345" w:name="_Toc51951324"/>
      <w:bookmarkStart w:id="2346" w:name="_Toc59209101"/>
      <w:bookmarkStart w:id="2347" w:name="_Toc75734943"/>
      <w:bookmarkStart w:id="2348" w:name="_Toc178269011"/>
      <w:bookmarkEnd w:id="2340"/>
      <w:r>
        <w:t>8.4.9</w:t>
      </w:r>
      <w:r w:rsidRPr="00742FAE">
        <w:tab/>
        <w:t xml:space="preserve">PC5 </w:t>
      </w:r>
      <w:r>
        <w:t>s</w:t>
      </w:r>
      <w:r w:rsidRPr="00742FAE">
        <w:t xml:space="preserve">ignalling </w:t>
      </w:r>
      <w:r>
        <w:t>p</w:t>
      </w:r>
      <w:r w:rsidRPr="00742FAE">
        <w:t xml:space="preserve">rotocol </w:t>
      </w:r>
      <w:r>
        <w:t>c</w:t>
      </w:r>
      <w:r w:rsidRPr="00742FAE">
        <w:t>ause</w:t>
      </w:r>
      <w:bookmarkEnd w:id="2335"/>
      <w:bookmarkEnd w:id="2341"/>
      <w:bookmarkEnd w:id="2342"/>
      <w:bookmarkEnd w:id="2343"/>
      <w:bookmarkEnd w:id="2344"/>
      <w:bookmarkEnd w:id="2345"/>
      <w:bookmarkEnd w:id="2346"/>
      <w:bookmarkEnd w:id="2347"/>
      <w:bookmarkEnd w:id="2348"/>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bookmarkStart w:id="2349" w:name="_CRFigure8_4_9_1"/>
      <w:r w:rsidRPr="00742FAE">
        <w:t>Figure </w:t>
      </w:r>
      <w:bookmarkEnd w:id="2349"/>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350" w:name="_CRTable8_4_9_1"/>
      <w:bookmarkStart w:id="2351" w:name="_Toc34388722"/>
      <w:bookmarkStart w:id="2352" w:name="_Toc34404493"/>
      <w:bookmarkStart w:id="2353" w:name="_Toc45282389"/>
      <w:bookmarkStart w:id="2354" w:name="_Toc45882775"/>
      <w:bookmarkStart w:id="2355" w:name="_Toc51951325"/>
      <w:bookmarkStart w:id="2356" w:name="_Toc59209102"/>
      <w:bookmarkStart w:id="2357" w:name="_Toc75734944"/>
      <w:r w:rsidRPr="003168A2">
        <w:rPr>
          <w:lang w:val="fr-FR"/>
        </w:rPr>
        <w:t>Table</w:t>
      </w:r>
      <w:r w:rsidRPr="007848D6">
        <w:rPr>
          <w:lang w:val="fr-FR"/>
        </w:rPr>
        <w:t> </w:t>
      </w:r>
      <w:bookmarkEnd w:id="2350"/>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90"/>
        <w:gridCol w:w="284"/>
        <w:gridCol w:w="284"/>
        <w:gridCol w:w="284"/>
        <w:gridCol w:w="709"/>
        <w:gridCol w:w="4111"/>
      </w:tblGrid>
      <w:tr w:rsidR="004C3842" w:rsidRPr="00BD61AC" w14:paraId="5BF0E9ED" w14:textId="77777777" w:rsidTr="004C3842">
        <w:trPr>
          <w:jc w:val="center"/>
        </w:trPr>
        <w:tc>
          <w:tcPr>
            <w:tcW w:w="7091" w:type="dxa"/>
            <w:gridSpan w:val="10"/>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jc w:val="center"/>
        </w:trPr>
        <w:tc>
          <w:tcPr>
            <w:tcW w:w="7091" w:type="dxa"/>
            <w:gridSpan w:val="10"/>
          </w:tcPr>
          <w:p w14:paraId="444B1DB0" w14:textId="77777777" w:rsidR="004C3842" w:rsidRPr="00BD61AC" w:rsidRDefault="004C3842" w:rsidP="004C3842">
            <w:pPr>
              <w:pStyle w:val="TAL"/>
            </w:pPr>
          </w:p>
        </w:tc>
      </w:tr>
      <w:tr w:rsidR="004C3842" w:rsidRPr="00BD61AC" w14:paraId="0B2BA2AE" w14:textId="77777777" w:rsidTr="004C3842">
        <w:trPr>
          <w:jc w:val="center"/>
        </w:trPr>
        <w:tc>
          <w:tcPr>
            <w:tcW w:w="7091" w:type="dxa"/>
            <w:gridSpan w:val="10"/>
          </w:tcPr>
          <w:p w14:paraId="7F26B646" w14:textId="77777777" w:rsidR="004C3842" w:rsidRPr="00BD61AC" w:rsidRDefault="004C3842" w:rsidP="004C3842">
            <w:pPr>
              <w:pStyle w:val="TAL"/>
            </w:pPr>
            <w:r w:rsidRPr="00BD61AC">
              <w:t>Bits</w:t>
            </w:r>
          </w:p>
        </w:tc>
      </w:tr>
      <w:tr w:rsidR="004C3842" w:rsidRPr="00BD61AC" w14:paraId="22CDEC99" w14:textId="77777777" w:rsidTr="004C3842">
        <w:trPr>
          <w:jc w:val="center"/>
        </w:trPr>
        <w:tc>
          <w:tcPr>
            <w:tcW w:w="284" w:type="dxa"/>
          </w:tcPr>
          <w:p w14:paraId="240C9B72" w14:textId="77777777" w:rsidR="004C3842" w:rsidRPr="00BD61AC" w:rsidRDefault="004C3842" w:rsidP="004C3842">
            <w:pPr>
              <w:pStyle w:val="TAH"/>
            </w:pPr>
            <w:r w:rsidRPr="00BD61AC">
              <w:t>8</w:t>
            </w:r>
          </w:p>
        </w:tc>
        <w:tc>
          <w:tcPr>
            <w:tcW w:w="285" w:type="dxa"/>
          </w:tcPr>
          <w:p w14:paraId="12B41AAA" w14:textId="77777777" w:rsidR="004C3842" w:rsidRPr="00BD61AC" w:rsidRDefault="004C3842" w:rsidP="004C3842">
            <w:pPr>
              <w:pStyle w:val="TAH"/>
            </w:pPr>
            <w:r w:rsidRPr="00BD61AC">
              <w:t>7</w:t>
            </w:r>
          </w:p>
        </w:tc>
        <w:tc>
          <w:tcPr>
            <w:tcW w:w="283" w:type="dxa"/>
          </w:tcPr>
          <w:p w14:paraId="226FB2B8" w14:textId="77777777" w:rsidR="004C3842" w:rsidRPr="00BD61AC" w:rsidRDefault="004C3842" w:rsidP="004C3842">
            <w:pPr>
              <w:pStyle w:val="TAH"/>
            </w:pPr>
            <w:r w:rsidRPr="00BD61AC">
              <w:t>6</w:t>
            </w:r>
          </w:p>
        </w:tc>
        <w:tc>
          <w:tcPr>
            <w:tcW w:w="283" w:type="dxa"/>
          </w:tcPr>
          <w:p w14:paraId="3227F0D8" w14:textId="77777777" w:rsidR="004C3842" w:rsidRPr="00BD61AC" w:rsidRDefault="004C3842" w:rsidP="004C3842">
            <w:pPr>
              <w:pStyle w:val="TAH"/>
            </w:pPr>
            <w:r w:rsidRPr="00BD61AC">
              <w:t>5</w:t>
            </w:r>
          </w:p>
        </w:tc>
        <w:tc>
          <w:tcPr>
            <w:tcW w:w="284" w:type="dxa"/>
          </w:tcPr>
          <w:p w14:paraId="414F6A8E" w14:textId="77777777" w:rsidR="004C3842" w:rsidRPr="00BD61AC" w:rsidRDefault="004C3842" w:rsidP="004C3842">
            <w:pPr>
              <w:pStyle w:val="TAH"/>
            </w:pPr>
            <w:r w:rsidRPr="00BD61AC">
              <w:t>4</w:t>
            </w:r>
          </w:p>
        </w:tc>
        <w:tc>
          <w:tcPr>
            <w:tcW w:w="284" w:type="dxa"/>
          </w:tcPr>
          <w:p w14:paraId="1EB7AC7E" w14:textId="77777777" w:rsidR="004C3842" w:rsidRPr="00BD61AC" w:rsidRDefault="004C3842" w:rsidP="004C3842">
            <w:pPr>
              <w:pStyle w:val="TAH"/>
            </w:pPr>
            <w:r w:rsidRPr="00BD61AC">
              <w:t>3</w:t>
            </w:r>
          </w:p>
        </w:tc>
        <w:tc>
          <w:tcPr>
            <w:tcW w:w="284" w:type="dxa"/>
          </w:tcPr>
          <w:p w14:paraId="07612EA0" w14:textId="77777777" w:rsidR="004C3842" w:rsidRPr="00BD61AC" w:rsidRDefault="004C3842" w:rsidP="004C3842">
            <w:pPr>
              <w:pStyle w:val="TAH"/>
            </w:pPr>
            <w:r w:rsidRPr="00BD61AC">
              <w:t>2</w:t>
            </w:r>
          </w:p>
        </w:tc>
        <w:tc>
          <w:tcPr>
            <w:tcW w:w="284" w:type="dxa"/>
          </w:tcPr>
          <w:p w14:paraId="3646633A" w14:textId="77777777" w:rsidR="004C3842" w:rsidRPr="00BD61AC" w:rsidRDefault="004C3842" w:rsidP="004C3842">
            <w:pPr>
              <w:pStyle w:val="TAH"/>
            </w:pPr>
            <w:r w:rsidRPr="00BD61AC">
              <w:t>1</w:t>
            </w:r>
          </w:p>
        </w:tc>
        <w:tc>
          <w:tcPr>
            <w:tcW w:w="709" w:type="dxa"/>
          </w:tcPr>
          <w:p w14:paraId="45597D44" w14:textId="77777777" w:rsidR="004C3842" w:rsidRPr="00BD61AC" w:rsidRDefault="004C3842" w:rsidP="004C3842">
            <w:pPr>
              <w:pStyle w:val="TAL"/>
            </w:pPr>
          </w:p>
        </w:tc>
        <w:tc>
          <w:tcPr>
            <w:tcW w:w="4111" w:type="dxa"/>
          </w:tcPr>
          <w:p w14:paraId="15276156" w14:textId="77777777" w:rsidR="004C3842" w:rsidRPr="00BD61AC" w:rsidRDefault="004C3842" w:rsidP="004C3842">
            <w:pPr>
              <w:pStyle w:val="TAL"/>
            </w:pPr>
          </w:p>
        </w:tc>
      </w:tr>
      <w:tr w:rsidR="004C3842" w:rsidRPr="00BD61AC" w14:paraId="6603CA04" w14:textId="77777777" w:rsidTr="004C3842">
        <w:trPr>
          <w:jc w:val="center"/>
        </w:trPr>
        <w:tc>
          <w:tcPr>
            <w:tcW w:w="284" w:type="dxa"/>
          </w:tcPr>
          <w:p w14:paraId="50FA6094" w14:textId="77777777" w:rsidR="004C3842" w:rsidRPr="00116918" w:rsidRDefault="004C3842" w:rsidP="004C3842">
            <w:pPr>
              <w:pStyle w:val="TAC"/>
            </w:pPr>
            <w:r w:rsidRPr="00116918">
              <w:t>0</w:t>
            </w:r>
          </w:p>
        </w:tc>
        <w:tc>
          <w:tcPr>
            <w:tcW w:w="285" w:type="dxa"/>
          </w:tcPr>
          <w:p w14:paraId="3057F40B" w14:textId="77777777" w:rsidR="004C3842" w:rsidRPr="00116918" w:rsidRDefault="004C3842" w:rsidP="004C3842">
            <w:pPr>
              <w:pStyle w:val="TAC"/>
            </w:pPr>
            <w:r w:rsidRPr="00116918">
              <w:t>0</w:t>
            </w:r>
          </w:p>
        </w:tc>
        <w:tc>
          <w:tcPr>
            <w:tcW w:w="283" w:type="dxa"/>
          </w:tcPr>
          <w:p w14:paraId="393A2183" w14:textId="77777777" w:rsidR="004C3842" w:rsidRPr="00116918" w:rsidRDefault="004C3842" w:rsidP="004C3842">
            <w:pPr>
              <w:pStyle w:val="TAC"/>
            </w:pPr>
            <w:r w:rsidRPr="00116918">
              <w:t>0</w:t>
            </w:r>
          </w:p>
        </w:tc>
        <w:tc>
          <w:tcPr>
            <w:tcW w:w="283" w:type="dxa"/>
          </w:tcPr>
          <w:p w14:paraId="06247E6D" w14:textId="77777777" w:rsidR="004C3842" w:rsidRPr="00116918" w:rsidRDefault="004C3842" w:rsidP="004C3842">
            <w:pPr>
              <w:pStyle w:val="TAC"/>
            </w:pPr>
            <w:r w:rsidRPr="00116918">
              <w:t>0</w:t>
            </w:r>
          </w:p>
        </w:tc>
        <w:tc>
          <w:tcPr>
            <w:tcW w:w="290" w:type="dxa"/>
          </w:tcPr>
          <w:p w14:paraId="4112DB49" w14:textId="77777777" w:rsidR="004C3842" w:rsidRPr="00116918" w:rsidRDefault="004C3842" w:rsidP="004C3842">
            <w:pPr>
              <w:pStyle w:val="TAC"/>
            </w:pPr>
            <w:r w:rsidRPr="00116918">
              <w:t>0</w:t>
            </w:r>
          </w:p>
        </w:tc>
        <w:tc>
          <w:tcPr>
            <w:tcW w:w="284" w:type="dxa"/>
          </w:tcPr>
          <w:p w14:paraId="0B73687F" w14:textId="77777777" w:rsidR="004C3842" w:rsidRPr="00116918" w:rsidRDefault="004C3842" w:rsidP="004C3842">
            <w:pPr>
              <w:pStyle w:val="TAC"/>
            </w:pPr>
            <w:r>
              <w:t>0</w:t>
            </w:r>
          </w:p>
        </w:tc>
        <w:tc>
          <w:tcPr>
            <w:tcW w:w="284" w:type="dxa"/>
          </w:tcPr>
          <w:p w14:paraId="657C95F8" w14:textId="77777777" w:rsidR="004C3842" w:rsidRPr="00116918" w:rsidRDefault="004C3842" w:rsidP="004C3842">
            <w:pPr>
              <w:pStyle w:val="TAC"/>
            </w:pPr>
            <w:r>
              <w:t>0</w:t>
            </w:r>
          </w:p>
        </w:tc>
        <w:tc>
          <w:tcPr>
            <w:tcW w:w="284" w:type="dxa"/>
          </w:tcPr>
          <w:p w14:paraId="77923005" w14:textId="77777777" w:rsidR="004C3842" w:rsidRPr="00E57118" w:rsidRDefault="004C3842" w:rsidP="00E57118">
            <w:pPr>
              <w:pStyle w:val="TAC"/>
            </w:pPr>
            <w:bookmarkStart w:id="2358" w:name="_PERM_MCCTEMPBM_CRPT07900026___4"/>
            <w:r w:rsidRPr="00E57118">
              <w:t>1</w:t>
            </w:r>
            <w:bookmarkEnd w:id="2358"/>
          </w:p>
        </w:tc>
        <w:tc>
          <w:tcPr>
            <w:tcW w:w="709" w:type="dxa"/>
          </w:tcPr>
          <w:p w14:paraId="3E49235B" w14:textId="77777777" w:rsidR="004C3842" w:rsidRPr="00BD61AC" w:rsidRDefault="004C3842" w:rsidP="004C3842">
            <w:pPr>
              <w:pStyle w:val="TAL"/>
            </w:pPr>
          </w:p>
        </w:tc>
        <w:tc>
          <w:tcPr>
            <w:tcW w:w="4111" w:type="dxa"/>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jc w:val="center"/>
        </w:trPr>
        <w:tc>
          <w:tcPr>
            <w:tcW w:w="284" w:type="dxa"/>
          </w:tcPr>
          <w:p w14:paraId="3A69F536" w14:textId="77777777" w:rsidR="004C3842" w:rsidRPr="00116918" w:rsidRDefault="004C3842" w:rsidP="004C3842">
            <w:pPr>
              <w:pStyle w:val="TAC"/>
            </w:pPr>
            <w:r>
              <w:t>0</w:t>
            </w:r>
          </w:p>
        </w:tc>
        <w:tc>
          <w:tcPr>
            <w:tcW w:w="285" w:type="dxa"/>
          </w:tcPr>
          <w:p w14:paraId="0DF0F8D4" w14:textId="77777777" w:rsidR="004C3842" w:rsidRPr="00116918" w:rsidRDefault="004C3842" w:rsidP="004C3842">
            <w:pPr>
              <w:pStyle w:val="TAC"/>
            </w:pPr>
            <w:r>
              <w:t>0</w:t>
            </w:r>
          </w:p>
        </w:tc>
        <w:tc>
          <w:tcPr>
            <w:tcW w:w="283" w:type="dxa"/>
          </w:tcPr>
          <w:p w14:paraId="7086992E" w14:textId="77777777" w:rsidR="004C3842" w:rsidRPr="00116918" w:rsidRDefault="004C3842" w:rsidP="004C3842">
            <w:pPr>
              <w:pStyle w:val="TAC"/>
            </w:pPr>
            <w:r>
              <w:t>0</w:t>
            </w:r>
          </w:p>
        </w:tc>
        <w:tc>
          <w:tcPr>
            <w:tcW w:w="283" w:type="dxa"/>
          </w:tcPr>
          <w:p w14:paraId="76AF7471" w14:textId="77777777" w:rsidR="004C3842" w:rsidRPr="00116918" w:rsidRDefault="004C3842" w:rsidP="004C3842">
            <w:pPr>
              <w:pStyle w:val="TAC"/>
            </w:pPr>
            <w:r>
              <w:t>0</w:t>
            </w:r>
          </w:p>
        </w:tc>
        <w:tc>
          <w:tcPr>
            <w:tcW w:w="284" w:type="dxa"/>
          </w:tcPr>
          <w:p w14:paraId="44130145" w14:textId="77777777" w:rsidR="004C3842" w:rsidRPr="00116918" w:rsidRDefault="004C3842" w:rsidP="004C3842">
            <w:pPr>
              <w:pStyle w:val="TAC"/>
            </w:pPr>
            <w:r>
              <w:t>0</w:t>
            </w:r>
          </w:p>
        </w:tc>
        <w:tc>
          <w:tcPr>
            <w:tcW w:w="284" w:type="dxa"/>
          </w:tcPr>
          <w:p w14:paraId="28249566" w14:textId="77777777" w:rsidR="004C3842" w:rsidRPr="00116918" w:rsidRDefault="004C3842" w:rsidP="004C3842">
            <w:pPr>
              <w:pStyle w:val="TAC"/>
            </w:pPr>
            <w:r>
              <w:t>0</w:t>
            </w:r>
          </w:p>
        </w:tc>
        <w:tc>
          <w:tcPr>
            <w:tcW w:w="284" w:type="dxa"/>
          </w:tcPr>
          <w:p w14:paraId="1E844206" w14:textId="77777777" w:rsidR="004C3842" w:rsidRPr="00116918" w:rsidRDefault="004C3842" w:rsidP="004C3842">
            <w:pPr>
              <w:pStyle w:val="TAC"/>
            </w:pPr>
            <w:r>
              <w:t>1</w:t>
            </w:r>
          </w:p>
        </w:tc>
        <w:tc>
          <w:tcPr>
            <w:tcW w:w="284" w:type="dxa"/>
          </w:tcPr>
          <w:p w14:paraId="52E59D18" w14:textId="77777777" w:rsidR="004C3842" w:rsidRPr="00116918" w:rsidRDefault="004C3842" w:rsidP="004C3842">
            <w:pPr>
              <w:pStyle w:val="TAC"/>
            </w:pPr>
            <w:r>
              <w:t>0</w:t>
            </w:r>
          </w:p>
        </w:tc>
        <w:tc>
          <w:tcPr>
            <w:tcW w:w="709" w:type="dxa"/>
          </w:tcPr>
          <w:p w14:paraId="4DC89568" w14:textId="77777777" w:rsidR="004C3842" w:rsidRPr="00116918" w:rsidRDefault="004C3842" w:rsidP="004C3842">
            <w:pPr>
              <w:pStyle w:val="TAL"/>
            </w:pPr>
          </w:p>
        </w:tc>
        <w:tc>
          <w:tcPr>
            <w:tcW w:w="4111" w:type="dxa"/>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jc w:val="center"/>
        </w:trPr>
        <w:tc>
          <w:tcPr>
            <w:tcW w:w="284" w:type="dxa"/>
          </w:tcPr>
          <w:p w14:paraId="78547358" w14:textId="77777777" w:rsidR="004C3842" w:rsidRPr="00116918" w:rsidRDefault="004C3842" w:rsidP="004C3842">
            <w:pPr>
              <w:pStyle w:val="TAC"/>
            </w:pPr>
            <w:r w:rsidRPr="00116918">
              <w:t>0</w:t>
            </w:r>
          </w:p>
        </w:tc>
        <w:tc>
          <w:tcPr>
            <w:tcW w:w="285" w:type="dxa"/>
          </w:tcPr>
          <w:p w14:paraId="5AD9F5C0" w14:textId="77777777" w:rsidR="004C3842" w:rsidRPr="00116918" w:rsidRDefault="004C3842" w:rsidP="004C3842">
            <w:pPr>
              <w:pStyle w:val="TAC"/>
            </w:pPr>
            <w:r w:rsidRPr="00116918">
              <w:t>0</w:t>
            </w:r>
          </w:p>
        </w:tc>
        <w:tc>
          <w:tcPr>
            <w:tcW w:w="283" w:type="dxa"/>
          </w:tcPr>
          <w:p w14:paraId="76B59E30" w14:textId="77777777" w:rsidR="004C3842" w:rsidRPr="00116918" w:rsidRDefault="004C3842" w:rsidP="004C3842">
            <w:pPr>
              <w:pStyle w:val="TAC"/>
            </w:pPr>
            <w:r w:rsidRPr="00116918">
              <w:t>0</w:t>
            </w:r>
          </w:p>
        </w:tc>
        <w:tc>
          <w:tcPr>
            <w:tcW w:w="283" w:type="dxa"/>
          </w:tcPr>
          <w:p w14:paraId="308296AB" w14:textId="77777777" w:rsidR="004C3842" w:rsidRPr="00116918" w:rsidRDefault="004C3842" w:rsidP="004C3842">
            <w:pPr>
              <w:pStyle w:val="TAC"/>
            </w:pPr>
            <w:r w:rsidRPr="00116918">
              <w:t>0</w:t>
            </w:r>
          </w:p>
        </w:tc>
        <w:tc>
          <w:tcPr>
            <w:tcW w:w="290" w:type="dxa"/>
          </w:tcPr>
          <w:p w14:paraId="1CDAE215" w14:textId="77777777" w:rsidR="004C3842" w:rsidRPr="00116918" w:rsidRDefault="004C3842" w:rsidP="004C3842">
            <w:pPr>
              <w:pStyle w:val="TAC"/>
            </w:pPr>
            <w:r w:rsidRPr="00116918">
              <w:t>0</w:t>
            </w:r>
          </w:p>
        </w:tc>
        <w:tc>
          <w:tcPr>
            <w:tcW w:w="284" w:type="dxa"/>
          </w:tcPr>
          <w:p w14:paraId="14200FCE" w14:textId="77777777" w:rsidR="004C3842" w:rsidRPr="00116918" w:rsidRDefault="004C3842" w:rsidP="004C3842">
            <w:pPr>
              <w:pStyle w:val="TAC"/>
            </w:pPr>
            <w:r>
              <w:t>0</w:t>
            </w:r>
          </w:p>
        </w:tc>
        <w:tc>
          <w:tcPr>
            <w:tcW w:w="284" w:type="dxa"/>
          </w:tcPr>
          <w:p w14:paraId="2D0B12F3" w14:textId="77777777" w:rsidR="004C3842" w:rsidRPr="00116918" w:rsidRDefault="004C3842" w:rsidP="004C3842">
            <w:pPr>
              <w:pStyle w:val="TAC"/>
            </w:pPr>
            <w:r>
              <w:t>1</w:t>
            </w:r>
          </w:p>
        </w:tc>
        <w:tc>
          <w:tcPr>
            <w:tcW w:w="284" w:type="dxa"/>
          </w:tcPr>
          <w:p w14:paraId="1CE2C833" w14:textId="77777777" w:rsidR="004C3842" w:rsidRPr="00E57118" w:rsidRDefault="004C3842" w:rsidP="00E57118">
            <w:pPr>
              <w:pStyle w:val="TAC"/>
            </w:pPr>
            <w:bookmarkStart w:id="2359" w:name="_PERM_MCCTEMPBM_CRPT07900027___4"/>
            <w:r w:rsidRPr="00E57118">
              <w:t>1</w:t>
            </w:r>
            <w:bookmarkEnd w:id="2359"/>
          </w:p>
        </w:tc>
        <w:tc>
          <w:tcPr>
            <w:tcW w:w="709" w:type="dxa"/>
          </w:tcPr>
          <w:p w14:paraId="432710CA" w14:textId="77777777" w:rsidR="004C3842" w:rsidRPr="00BD61AC" w:rsidRDefault="004C3842" w:rsidP="004C3842">
            <w:pPr>
              <w:pStyle w:val="TAL"/>
            </w:pPr>
          </w:p>
        </w:tc>
        <w:tc>
          <w:tcPr>
            <w:tcW w:w="4111" w:type="dxa"/>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jc w:val="center"/>
        </w:trPr>
        <w:tc>
          <w:tcPr>
            <w:tcW w:w="284" w:type="dxa"/>
          </w:tcPr>
          <w:p w14:paraId="0D8A310B" w14:textId="77777777" w:rsidR="004C3842" w:rsidRPr="00116918" w:rsidRDefault="004C3842" w:rsidP="004C3842">
            <w:pPr>
              <w:pStyle w:val="TAC"/>
            </w:pPr>
            <w:r>
              <w:t>0</w:t>
            </w:r>
          </w:p>
        </w:tc>
        <w:tc>
          <w:tcPr>
            <w:tcW w:w="285" w:type="dxa"/>
          </w:tcPr>
          <w:p w14:paraId="0988292C" w14:textId="77777777" w:rsidR="004C3842" w:rsidRPr="00116918" w:rsidRDefault="004C3842" w:rsidP="004C3842">
            <w:pPr>
              <w:pStyle w:val="TAC"/>
            </w:pPr>
            <w:r>
              <w:t>0</w:t>
            </w:r>
          </w:p>
        </w:tc>
        <w:tc>
          <w:tcPr>
            <w:tcW w:w="283" w:type="dxa"/>
          </w:tcPr>
          <w:p w14:paraId="47A03CF9" w14:textId="77777777" w:rsidR="004C3842" w:rsidRPr="00116918" w:rsidRDefault="004C3842" w:rsidP="004C3842">
            <w:pPr>
              <w:pStyle w:val="TAC"/>
            </w:pPr>
            <w:r>
              <w:t>0</w:t>
            </w:r>
          </w:p>
        </w:tc>
        <w:tc>
          <w:tcPr>
            <w:tcW w:w="283" w:type="dxa"/>
          </w:tcPr>
          <w:p w14:paraId="694FFAF0" w14:textId="77777777" w:rsidR="004C3842" w:rsidRPr="00116918" w:rsidRDefault="004C3842" w:rsidP="004C3842">
            <w:pPr>
              <w:pStyle w:val="TAC"/>
            </w:pPr>
            <w:r>
              <w:t>0</w:t>
            </w:r>
          </w:p>
        </w:tc>
        <w:tc>
          <w:tcPr>
            <w:tcW w:w="284" w:type="dxa"/>
          </w:tcPr>
          <w:p w14:paraId="3C5ACB43" w14:textId="77777777" w:rsidR="004C3842" w:rsidRPr="00116918" w:rsidRDefault="004C3842" w:rsidP="004C3842">
            <w:pPr>
              <w:pStyle w:val="TAC"/>
            </w:pPr>
            <w:r>
              <w:t>0</w:t>
            </w:r>
          </w:p>
        </w:tc>
        <w:tc>
          <w:tcPr>
            <w:tcW w:w="284" w:type="dxa"/>
          </w:tcPr>
          <w:p w14:paraId="0234AFC5" w14:textId="77777777" w:rsidR="004C3842" w:rsidRPr="00116918" w:rsidRDefault="004C3842" w:rsidP="004C3842">
            <w:pPr>
              <w:pStyle w:val="TAC"/>
            </w:pPr>
            <w:r>
              <w:t>1</w:t>
            </w:r>
          </w:p>
        </w:tc>
        <w:tc>
          <w:tcPr>
            <w:tcW w:w="284" w:type="dxa"/>
          </w:tcPr>
          <w:p w14:paraId="3A47D7A8" w14:textId="77777777" w:rsidR="004C3842" w:rsidRPr="00116918" w:rsidRDefault="004C3842" w:rsidP="004C3842">
            <w:pPr>
              <w:pStyle w:val="TAC"/>
            </w:pPr>
            <w:r>
              <w:t>0</w:t>
            </w:r>
          </w:p>
        </w:tc>
        <w:tc>
          <w:tcPr>
            <w:tcW w:w="284" w:type="dxa"/>
          </w:tcPr>
          <w:p w14:paraId="71291F9F" w14:textId="77777777" w:rsidR="004C3842" w:rsidRPr="00116918" w:rsidRDefault="004C3842" w:rsidP="004C3842">
            <w:pPr>
              <w:pStyle w:val="TAC"/>
            </w:pPr>
            <w:r>
              <w:t>0</w:t>
            </w:r>
          </w:p>
        </w:tc>
        <w:tc>
          <w:tcPr>
            <w:tcW w:w="709" w:type="dxa"/>
          </w:tcPr>
          <w:p w14:paraId="51AF1491" w14:textId="77777777" w:rsidR="004C3842" w:rsidRPr="00116918" w:rsidRDefault="004C3842" w:rsidP="004C3842">
            <w:pPr>
              <w:pStyle w:val="TAL"/>
            </w:pPr>
          </w:p>
        </w:tc>
        <w:tc>
          <w:tcPr>
            <w:tcW w:w="4111" w:type="dxa"/>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jc w:val="center"/>
        </w:trPr>
        <w:tc>
          <w:tcPr>
            <w:tcW w:w="284" w:type="dxa"/>
          </w:tcPr>
          <w:p w14:paraId="3EDB09D4" w14:textId="77777777" w:rsidR="004C3842" w:rsidRPr="00116918" w:rsidRDefault="004C3842" w:rsidP="004C3842">
            <w:pPr>
              <w:pStyle w:val="TAC"/>
            </w:pPr>
            <w:r w:rsidRPr="00116918">
              <w:t>0</w:t>
            </w:r>
          </w:p>
        </w:tc>
        <w:tc>
          <w:tcPr>
            <w:tcW w:w="285" w:type="dxa"/>
          </w:tcPr>
          <w:p w14:paraId="7414D3BE" w14:textId="77777777" w:rsidR="004C3842" w:rsidRPr="00116918" w:rsidRDefault="004C3842" w:rsidP="004C3842">
            <w:pPr>
              <w:pStyle w:val="TAC"/>
            </w:pPr>
            <w:r w:rsidRPr="00116918">
              <w:t>0</w:t>
            </w:r>
          </w:p>
        </w:tc>
        <w:tc>
          <w:tcPr>
            <w:tcW w:w="283" w:type="dxa"/>
          </w:tcPr>
          <w:p w14:paraId="5E0C1609" w14:textId="77777777" w:rsidR="004C3842" w:rsidRPr="00116918" w:rsidRDefault="004C3842" w:rsidP="004C3842">
            <w:pPr>
              <w:pStyle w:val="TAC"/>
            </w:pPr>
            <w:r w:rsidRPr="00116918">
              <w:t>0</w:t>
            </w:r>
          </w:p>
        </w:tc>
        <w:tc>
          <w:tcPr>
            <w:tcW w:w="283" w:type="dxa"/>
          </w:tcPr>
          <w:p w14:paraId="10B63469" w14:textId="77777777" w:rsidR="004C3842" w:rsidRPr="00116918" w:rsidRDefault="004C3842" w:rsidP="004C3842">
            <w:pPr>
              <w:pStyle w:val="TAC"/>
            </w:pPr>
            <w:r w:rsidRPr="00116918">
              <w:t>0</w:t>
            </w:r>
          </w:p>
        </w:tc>
        <w:tc>
          <w:tcPr>
            <w:tcW w:w="290" w:type="dxa"/>
          </w:tcPr>
          <w:p w14:paraId="39054B27" w14:textId="77777777" w:rsidR="004C3842" w:rsidRPr="00116918" w:rsidRDefault="004C3842" w:rsidP="004C3842">
            <w:pPr>
              <w:pStyle w:val="TAC"/>
            </w:pPr>
            <w:r w:rsidRPr="00116918">
              <w:t>0</w:t>
            </w:r>
          </w:p>
        </w:tc>
        <w:tc>
          <w:tcPr>
            <w:tcW w:w="284" w:type="dxa"/>
          </w:tcPr>
          <w:p w14:paraId="1B20FB0D" w14:textId="77777777" w:rsidR="004C3842" w:rsidRPr="00116918" w:rsidRDefault="004C3842" w:rsidP="004C3842">
            <w:pPr>
              <w:pStyle w:val="TAC"/>
            </w:pPr>
            <w:r>
              <w:t>1</w:t>
            </w:r>
          </w:p>
        </w:tc>
        <w:tc>
          <w:tcPr>
            <w:tcW w:w="284" w:type="dxa"/>
          </w:tcPr>
          <w:p w14:paraId="5B4BDA11" w14:textId="77777777" w:rsidR="004C3842" w:rsidRPr="00116918" w:rsidRDefault="004C3842" w:rsidP="004C3842">
            <w:pPr>
              <w:pStyle w:val="TAC"/>
            </w:pPr>
            <w:r>
              <w:t>0</w:t>
            </w:r>
          </w:p>
        </w:tc>
        <w:tc>
          <w:tcPr>
            <w:tcW w:w="284" w:type="dxa"/>
          </w:tcPr>
          <w:p w14:paraId="07F9AECC" w14:textId="77777777" w:rsidR="004C3842" w:rsidRPr="00116918" w:rsidRDefault="004C3842" w:rsidP="004C3842">
            <w:pPr>
              <w:pStyle w:val="TAC"/>
            </w:pPr>
            <w:r>
              <w:t>1</w:t>
            </w:r>
          </w:p>
        </w:tc>
        <w:tc>
          <w:tcPr>
            <w:tcW w:w="709" w:type="dxa"/>
          </w:tcPr>
          <w:p w14:paraId="10B37BD0" w14:textId="77777777" w:rsidR="004C3842" w:rsidRPr="00BD61AC" w:rsidRDefault="004C3842" w:rsidP="004C3842">
            <w:pPr>
              <w:pStyle w:val="TAL"/>
            </w:pPr>
          </w:p>
        </w:tc>
        <w:tc>
          <w:tcPr>
            <w:tcW w:w="4111" w:type="dxa"/>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jc w:val="center"/>
        </w:trPr>
        <w:tc>
          <w:tcPr>
            <w:tcW w:w="284" w:type="dxa"/>
          </w:tcPr>
          <w:p w14:paraId="50C2C623" w14:textId="77777777" w:rsidR="004C3842" w:rsidRPr="00116918" w:rsidRDefault="004C3842" w:rsidP="004C3842">
            <w:pPr>
              <w:pStyle w:val="TAC"/>
            </w:pPr>
            <w:r>
              <w:t>0</w:t>
            </w:r>
          </w:p>
        </w:tc>
        <w:tc>
          <w:tcPr>
            <w:tcW w:w="285" w:type="dxa"/>
          </w:tcPr>
          <w:p w14:paraId="5B381444" w14:textId="77777777" w:rsidR="004C3842" w:rsidRPr="00116918" w:rsidRDefault="004C3842" w:rsidP="004C3842">
            <w:pPr>
              <w:pStyle w:val="TAC"/>
            </w:pPr>
            <w:r>
              <w:t>0</w:t>
            </w:r>
          </w:p>
        </w:tc>
        <w:tc>
          <w:tcPr>
            <w:tcW w:w="283" w:type="dxa"/>
          </w:tcPr>
          <w:p w14:paraId="116E4F98" w14:textId="77777777" w:rsidR="004C3842" w:rsidRPr="00116918" w:rsidRDefault="004C3842" w:rsidP="004C3842">
            <w:pPr>
              <w:pStyle w:val="TAC"/>
            </w:pPr>
            <w:r>
              <w:t>0</w:t>
            </w:r>
          </w:p>
        </w:tc>
        <w:tc>
          <w:tcPr>
            <w:tcW w:w="283" w:type="dxa"/>
          </w:tcPr>
          <w:p w14:paraId="4FF03A5B" w14:textId="77777777" w:rsidR="004C3842" w:rsidRPr="00116918" w:rsidRDefault="004C3842" w:rsidP="004C3842">
            <w:pPr>
              <w:pStyle w:val="TAC"/>
            </w:pPr>
            <w:r>
              <w:t>0</w:t>
            </w:r>
          </w:p>
        </w:tc>
        <w:tc>
          <w:tcPr>
            <w:tcW w:w="290" w:type="dxa"/>
          </w:tcPr>
          <w:p w14:paraId="4DFBA17B" w14:textId="77777777" w:rsidR="004C3842" w:rsidRPr="00116918" w:rsidRDefault="004C3842" w:rsidP="004C3842">
            <w:pPr>
              <w:pStyle w:val="TAC"/>
            </w:pPr>
            <w:r>
              <w:t>0</w:t>
            </w:r>
          </w:p>
        </w:tc>
        <w:tc>
          <w:tcPr>
            <w:tcW w:w="284" w:type="dxa"/>
          </w:tcPr>
          <w:p w14:paraId="496EBF27" w14:textId="77777777" w:rsidR="004C3842" w:rsidRDefault="004C3842" w:rsidP="004C3842">
            <w:pPr>
              <w:pStyle w:val="TAC"/>
            </w:pPr>
            <w:r>
              <w:t>1</w:t>
            </w:r>
          </w:p>
        </w:tc>
        <w:tc>
          <w:tcPr>
            <w:tcW w:w="284" w:type="dxa"/>
          </w:tcPr>
          <w:p w14:paraId="38A82258" w14:textId="77777777" w:rsidR="004C3842" w:rsidRDefault="004C3842" w:rsidP="004C3842">
            <w:pPr>
              <w:pStyle w:val="TAC"/>
            </w:pPr>
            <w:r>
              <w:t>1</w:t>
            </w:r>
          </w:p>
        </w:tc>
        <w:tc>
          <w:tcPr>
            <w:tcW w:w="284" w:type="dxa"/>
          </w:tcPr>
          <w:p w14:paraId="253A6861" w14:textId="77777777" w:rsidR="004C3842" w:rsidRDefault="004C3842" w:rsidP="004C3842">
            <w:pPr>
              <w:pStyle w:val="TAC"/>
            </w:pPr>
            <w:r>
              <w:t>0</w:t>
            </w:r>
          </w:p>
        </w:tc>
        <w:tc>
          <w:tcPr>
            <w:tcW w:w="709" w:type="dxa"/>
          </w:tcPr>
          <w:p w14:paraId="4CC325FB" w14:textId="77777777" w:rsidR="004C3842" w:rsidRPr="00BD61AC" w:rsidRDefault="004C3842" w:rsidP="004C3842">
            <w:pPr>
              <w:pStyle w:val="TAL"/>
            </w:pPr>
          </w:p>
        </w:tc>
        <w:tc>
          <w:tcPr>
            <w:tcW w:w="4111" w:type="dxa"/>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jc w:val="center"/>
        </w:trPr>
        <w:tc>
          <w:tcPr>
            <w:tcW w:w="284" w:type="dxa"/>
          </w:tcPr>
          <w:p w14:paraId="60DB6547" w14:textId="77777777" w:rsidR="004C3842" w:rsidRPr="00116918" w:rsidRDefault="004C3842" w:rsidP="004C3842">
            <w:pPr>
              <w:pStyle w:val="TAC"/>
            </w:pPr>
            <w:r>
              <w:t>0</w:t>
            </w:r>
          </w:p>
        </w:tc>
        <w:tc>
          <w:tcPr>
            <w:tcW w:w="285" w:type="dxa"/>
          </w:tcPr>
          <w:p w14:paraId="5BC930E1" w14:textId="77777777" w:rsidR="004C3842" w:rsidRPr="00116918" w:rsidRDefault="004C3842" w:rsidP="004C3842">
            <w:pPr>
              <w:pStyle w:val="TAC"/>
            </w:pPr>
            <w:r>
              <w:t>0</w:t>
            </w:r>
          </w:p>
        </w:tc>
        <w:tc>
          <w:tcPr>
            <w:tcW w:w="283" w:type="dxa"/>
          </w:tcPr>
          <w:p w14:paraId="50650AA5" w14:textId="77777777" w:rsidR="004C3842" w:rsidRPr="00116918" w:rsidRDefault="004C3842" w:rsidP="004C3842">
            <w:pPr>
              <w:pStyle w:val="TAC"/>
            </w:pPr>
            <w:r>
              <w:t>0</w:t>
            </w:r>
          </w:p>
        </w:tc>
        <w:tc>
          <w:tcPr>
            <w:tcW w:w="283" w:type="dxa"/>
          </w:tcPr>
          <w:p w14:paraId="4F562CCA" w14:textId="77777777" w:rsidR="004C3842" w:rsidRPr="00116918" w:rsidRDefault="004C3842" w:rsidP="004C3842">
            <w:pPr>
              <w:pStyle w:val="TAC"/>
            </w:pPr>
            <w:r>
              <w:t>0</w:t>
            </w:r>
          </w:p>
        </w:tc>
        <w:tc>
          <w:tcPr>
            <w:tcW w:w="290" w:type="dxa"/>
          </w:tcPr>
          <w:p w14:paraId="38011AD9" w14:textId="77777777" w:rsidR="004C3842" w:rsidRPr="00116918" w:rsidRDefault="004C3842" w:rsidP="004C3842">
            <w:pPr>
              <w:pStyle w:val="TAC"/>
            </w:pPr>
            <w:r>
              <w:t>0</w:t>
            </w:r>
          </w:p>
        </w:tc>
        <w:tc>
          <w:tcPr>
            <w:tcW w:w="284" w:type="dxa"/>
          </w:tcPr>
          <w:p w14:paraId="1D6FCC07" w14:textId="77777777" w:rsidR="004C3842" w:rsidRDefault="004C3842" w:rsidP="004C3842">
            <w:pPr>
              <w:pStyle w:val="TAC"/>
            </w:pPr>
            <w:r>
              <w:t>1</w:t>
            </w:r>
          </w:p>
        </w:tc>
        <w:tc>
          <w:tcPr>
            <w:tcW w:w="284" w:type="dxa"/>
          </w:tcPr>
          <w:p w14:paraId="64F2F02C" w14:textId="77777777" w:rsidR="004C3842" w:rsidRDefault="004C3842" w:rsidP="004C3842">
            <w:pPr>
              <w:pStyle w:val="TAC"/>
            </w:pPr>
            <w:r>
              <w:t>1</w:t>
            </w:r>
          </w:p>
        </w:tc>
        <w:tc>
          <w:tcPr>
            <w:tcW w:w="284" w:type="dxa"/>
          </w:tcPr>
          <w:p w14:paraId="56F4BAB3" w14:textId="77777777" w:rsidR="004C3842" w:rsidRDefault="004C3842" w:rsidP="004C3842">
            <w:pPr>
              <w:pStyle w:val="TAC"/>
            </w:pPr>
            <w:r>
              <w:t>1</w:t>
            </w:r>
          </w:p>
        </w:tc>
        <w:tc>
          <w:tcPr>
            <w:tcW w:w="709" w:type="dxa"/>
          </w:tcPr>
          <w:p w14:paraId="05AB4264" w14:textId="77777777" w:rsidR="004C3842" w:rsidRPr="00BD61AC" w:rsidRDefault="004C3842" w:rsidP="004C3842">
            <w:pPr>
              <w:pStyle w:val="TAL"/>
            </w:pPr>
          </w:p>
        </w:tc>
        <w:tc>
          <w:tcPr>
            <w:tcW w:w="4111" w:type="dxa"/>
          </w:tcPr>
          <w:p w14:paraId="161EB63F" w14:textId="77777777" w:rsidR="004C3842" w:rsidRPr="00742FAE" w:rsidRDefault="004C3842" w:rsidP="004C3842">
            <w:pPr>
              <w:pStyle w:val="TAL"/>
            </w:pPr>
            <w:r>
              <w:t>Integrity failure</w:t>
            </w:r>
          </w:p>
        </w:tc>
      </w:tr>
      <w:tr w:rsidR="004C3842" w:rsidRPr="00BD61AC" w14:paraId="7618F933" w14:textId="77777777" w:rsidTr="004C3842">
        <w:trPr>
          <w:jc w:val="center"/>
        </w:trPr>
        <w:tc>
          <w:tcPr>
            <w:tcW w:w="284" w:type="dxa"/>
          </w:tcPr>
          <w:p w14:paraId="0F9F9F78" w14:textId="77777777" w:rsidR="004C3842" w:rsidRPr="00116918" w:rsidRDefault="004C3842" w:rsidP="004C3842">
            <w:pPr>
              <w:pStyle w:val="TAC"/>
            </w:pPr>
            <w:r>
              <w:t>0</w:t>
            </w:r>
          </w:p>
        </w:tc>
        <w:tc>
          <w:tcPr>
            <w:tcW w:w="285" w:type="dxa"/>
          </w:tcPr>
          <w:p w14:paraId="79B57E48" w14:textId="77777777" w:rsidR="004C3842" w:rsidRPr="00116918" w:rsidRDefault="004C3842" w:rsidP="004C3842">
            <w:pPr>
              <w:pStyle w:val="TAC"/>
            </w:pPr>
            <w:r>
              <w:t>0</w:t>
            </w:r>
          </w:p>
        </w:tc>
        <w:tc>
          <w:tcPr>
            <w:tcW w:w="283" w:type="dxa"/>
          </w:tcPr>
          <w:p w14:paraId="42BA7922" w14:textId="77777777" w:rsidR="004C3842" w:rsidRPr="00116918" w:rsidRDefault="004C3842" w:rsidP="004C3842">
            <w:pPr>
              <w:pStyle w:val="TAC"/>
            </w:pPr>
            <w:r>
              <w:t>0</w:t>
            </w:r>
          </w:p>
        </w:tc>
        <w:tc>
          <w:tcPr>
            <w:tcW w:w="283" w:type="dxa"/>
          </w:tcPr>
          <w:p w14:paraId="06C5D343" w14:textId="77777777" w:rsidR="004C3842" w:rsidRPr="00116918" w:rsidRDefault="004C3842" w:rsidP="004C3842">
            <w:pPr>
              <w:pStyle w:val="TAC"/>
            </w:pPr>
            <w:r>
              <w:t>0</w:t>
            </w:r>
          </w:p>
        </w:tc>
        <w:tc>
          <w:tcPr>
            <w:tcW w:w="290" w:type="dxa"/>
          </w:tcPr>
          <w:p w14:paraId="6E4676DF" w14:textId="77777777" w:rsidR="004C3842" w:rsidRPr="00116918" w:rsidRDefault="004C3842" w:rsidP="004C3842">
            <w:pPr>
              <w:pStyle w:val="TAC"/>
            </w:pPr>
            <w:r>
              <w:t>1</w:t>
            </w:r>
          </w:p>
        </w:tc>
        <w:tc>
          <w:tcPr>
            <w:tcW w:w="284" w:type="dxa"/>
          </w:tcPr>
          <w:p w14:paraId="204B386F" w14:textId="77777777" w:rsidR="004C3842" w:rsidRDefault="004C3842" w:rsidP="004C3842">
            <w:pPr>
              <w:pStyle w:val="TAC"/>
            </w:pPr>
            <w:r>
              <w:t>0</w:t>
            </w:r>
          </w:p>
        </w:tc>
        <w:tc>
          <w:tcPr>
            <w:tcW w:w="284" w:type="dxa"/>
          </w:tcPr>
          <w:p w14:paraId="00C0B1B3" w14:textId="77777777" w:rsidR="004C3842" w:rsidRDefault="004C3842" w:rsidP="004C3842">
            <w:pPr>
              <w:pStyle w:val="TAC"/>
            </w:pPr>
            <w:r>
              <w:t>0</w:t>
            </w:r>
          </w:p>
        </w:tc>
        <w:tc>
          <w:tcPr>
            <w:tcW w:w="284" w:type="dxa"/>
          </w:tcPr>
          <w:p w14:paraId="7B6DDC6B" w14:textId="77777777" w:rsidR="004C3842" w:rsidRDefault="004C3842" w:rsidP="004C3842">
            <w:pPr>
              <w:pStyle w:val="TAC"/>
            </w:pPr>
            <w:r>
              <w:t>0</w:t>
            </w:r>
          </w:p>
        </w:tc>
        <w:tc>
          <w:tcPr>
            <w:tcW w:w="709" w:type="dxa"/>
          </w:tcPr>
          <w:p w14:paraId="40ADDE26" w14:textId="77777777" w:rsidR="004C3842" w:rsidRPr="00BD61AC" w:rsidRDefault="004C3842" w:rsidP="004C3842">
            <w:pPr>
              <w:pStyle w:val="TAL"/>
            </w:pPr>
          </w:p>
        </w:tc>
        <w:tc>
          <w:tcPr>
            <w:tcW w:w="4111" w:type="dxa"/>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jc w:val="center"/>
        </w:trPr>
        <w:tc>
          <w:tcPr>
            <w:tcW w:w="284" w:type="dxa"/>
          </w:tcPr>
          <w:p w14:paraId="371D1BFA" w14:textId="77777777" w:rsidR="004C3842" w:rsidRPr="00116918" w:rsidRDefault="004C3842" w:rsidP="004C3842">
            <w:pPr>
              <w:pStyle w:val="TAC"/>
            </w:pPr>
            <w:r>
              <w:t>0</w:t>
            </w:r>
          </w:p>
        </w:tc>
        <w:tc>
          <w:tcPr>
            <w:tcW w:w="285" w:type="dxa"/>
          </w:tcPr>
          <w:p w14:paraId="72C728CC" w14:textId="77777777" w:rsidR="004C3842" w:rsidRPr="00116918" w:rsidRDefault="004C3842" w:rsidP="004C3842">
            <w:pPr>
              <w:pStyle w:val="TAC"/>
            </w:pPr>
            <w:r>
              <w:t>0</w:t>
            </w:r>
          </w:p>
        </w:tc>
        <w:tc>
          <w:tcPr>
            <w:tcW w:w="283" w:type="dxa"/>
          </w:tcPr>
          <w:p w14:paraId="5D75184A" w14:textId="77777777" w:rsidR="004C3842" w:rsidRPr="00116918" w:rsidRDefault="004C3842" w:rsidP="004C3842">
            <w:pPr>
              <w:pStyle w:val="TAC"/>
            </w:pPr>
            <w:r>
              <w:t>0</w:t>
            </w:r>
          </w:p>
        </w:tc>
        <w:tc>
          <w:tcPr>
            <w:tcW w:w="283" w:type="dxa"/>
          </w:tcPr>
          <w:p w14:paraId="7031A439" w14:textId="77777777" w:rsidR="004C3842" w:rsidRPr="00116918" w:rsidRDefault="004C3842" w:rsidP="004C3842">
            <w:pPr>
              <w:pStyle w:val="TAC"/>
            </w:pPr>
            <w:r>
              <w:t>0</w:t>
            </w:r>
          </w:p>
        </w:tc>
        <w:tc>
          <w:tcPr>
            <w:tcW w:w="290" w:type="dxa"/>
          </w:tcPr>
          <w:p w14:paraId="3B761AA4" w14:textId="77777777" w:rsidR="004C3842" w:rsidRPr="00116918" w:rsidRDefault="004C3842" w:rsidP="004C3842">
            <w:pPr>
              <w:pStyle w:val="TAC"/>
            </w:pPr>
            <w:r>
              <w:t>1</w:t>
            </w:r>
          </w:p>
        </w:tc>
        <w:tc>
          <w:tcPr>
            <w:tcW w:w="284" w:type="dxa"/>
          </w:tcPr>
          <w:p w14:paraId="3CE8C9D7" w14:textId="77777777" w:rsidR="004C3842" w:rsidRDefault="004C3842" w:rsidP="004C3842">
            <w:pPr>
              <w:pStyle w:val="TAC"/>
            </w:pPr>
            <w:r>
              <w:t>0</w:t>
            </w:r>
          </w:p>
        </w:tc>
        <w:tc>
          <w:tcPr>
            <w:tcW w:w="284" w:type="dxa"/>
          </w:tcPr>
          <w:p w14:paraId="499402CA" w14:textId="77777777" w:rsidR="004C3842" w:rsidRDefault="004C3842" w:rsidP="004C3842">
            <w:pPr>
              <w:pStyle w:val="TAC"/>
            </w:pPr>
            <w:r>
              <w:t>0</w:t>
            </w:r>
          </w:p>
        </w:tc>
        <w:tc>
          <w:tcPr>
            <w:tcW w:w="284" w:type="dxa"/>
          </w:tcPr>
          <w:p w14:paraId="4E3BD660" w14:textId="77777777" w:rsidR="004C3842" w:rsidRDefault="004C3842" w:rsidP="004C3842">
            <w:pPr>
              <w:pStyle w:val="TAC"/>
            </w:pPr>
            <w:r>
              <w:t>1</w:t>
            </w:r>
          </w:p>
        </w:tc>
        <w:tc>
          <w:tcPr>
            <w:tcW w:w="709" w:type="dxa"/>
          </w:tcPr>
          <w:p w14:paraId="689BF64B" w14:textId="77777777" w:rsidR="004C3842" w:rsidRPr="00BD61AC" w:rsidRDefault="004C3842" w:rsidP="004C3842">
            <w:pPr>
              <w:pStyle w:val="TAL"/>
            </w:pPr>
          </w:p>
        </w:tc>
        <w:tc>
          <w:tcPr>
            <w:tcW w:w="4111" w:type="dxa"/>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jc w:val="center"/>
        </w:trPr>
        <w:tc>
          <w:tcPr>
            <w:tcW w:w="284" w:type="dxa"/>
          </w:tcPr>
          <w:p w14:paraId="33569D36" w14:textId="77777777" w:rsidR="004C3842" w:rsidRPr="00116918" w:rsidRDefault="004C3842" w:rsidP="004C3842">
            <w:pPr>
              <w:pStyle w:val="TAC"/>
            </w:pPr>
            <w:r>
              <w:t>0</w:t>
            </w:r>
          </w:p>
        </w:tc>
        <w:tc>
          <w:tcPr>
            <w:tcW w:w="285" w:type="dxa"/>
          </w:tcPr>
          <w:p w14:paraId="1CD9FC55" w14:textId="77777777" w:rsidR="004C3842" w:rsidRPr="00116918" w:rsidRDefault="004C3842" w:rsidP="004C3842">
            <w:pPr>
              <w:pStyle w:val="TAC"/>
            </w:pPr>
            <w:r>
              <w:t>0</w:t>
            </w:r>
          </w:p>
        </w:tc>
        <w:tc>
          <w:tcPr>
            <w:tcW w:w="283" w:type="dxa"/>
          </w:tcPr>
          <w:p w14:paraId="71B208F1" w14:textId="77777777" w:rsidR="004C3842" w:rsidRPr="00116918" w:rsidRDefault="004C3842" w:rsidP="004C3842">
            <w:pPr>
              <w:pStyle w:val="TAC"/>
            </w:pPr>
            <w:r>
              <w:t>0</w:t>
            </w:r>
          </w:p>
        </w:tc>
        <w:tc>
          <w:tcPr>
            <w:tcW w:w="283" w:type="dxa"/>
          </w:tcPr>
          <w:p w14:paraId="560DEB01" w14:textId="77777777" w:rsidR="004C3842" w:rsidRPr="00116918" w:rsidRDefault="004C3842" w:rsidP="004C3842">
            <w:pPr>
              <w:pStyle w:val="TAC"/>
            </w:pPr>
            <w:r>
              <w:t>0</w:t>
            </w:r>
          </w:p>
        </w:tc>
        <w:tc>
          <w:tcPr>
            <w:tcW w:w="290" w:type="dxa"/>
          </w:tcPr>
          <w:p w14:paraId="6EFD5D1A" w14:textId="77777777" w:rsidR="004C3842" w:rsidRPr="00116918" w:rsidRDefault="004C3842" w:rsidP="004C3842">
            <w:pPr>
              <w:pStyle w:val="TAC"/>
            </w:pPr>
            <w:r>
              <w:t>1</w:t>
            </w:r>
          </w:p>
        </w:tc>
        <w:tc>
          <w:tcPr>
            <w:tcW w:w="284" w:type="dxa"/>
          </w:tcPr>
          <w:p w14:paraId="08E9A330" w14:textId="77777777" w:rsidR="004C3842" w:rsidRDefault="004C3842" w:rsidP="004C3842">
            <w:pPr>
              <w:pStyle w:val="TAC"/>
            </w:pPr>
            <w:r>
              <w:t>0</w:t>
            </w:r>
          </w:p>
        </w:tc>
        <w:tc>
          <w:tcPr>
            <w:tcW w:w="284" w:type="dxa"/>
          </w:tcPr>
          <w:p w14:paraId="06261BEB" w14:textId="77777777" w:rsidR="004C3842" w:rsidRDefault="004C3842" w:rsidP="004C3842">
            <w:pPr>
              <w:pStyle w:val="TAC"/>
            </w:pPr>
            <w:r>
              <w:t>1</w:t>
            </w:r>
          </w:p>
        </w:tc>
        <w:tc>
          <w:tcPr>
            <w:tcW w:w="284" w:type="dxa"/>
          </w:tcPr>
          <w:p w14:paraId="7F09B1AD" w14:textId="77777777" w:rsidR="004C3842" w:rsidRDefault="004C3842" w:rsidP="004C3842">
            <w:pPr>
              <w:pStyle w:val="TAC"/>
            </w:pPr>
            <w:r>
              <w:t>0</w:t>
            </w:r>
          </w:p>
        </w:tc>
        <w:tc>
          <w:tcPr>
            <w:tcW w:w="709" w:type="dxa"/>
          </w:tcPr>
          <w:p w14:paraId="31F2399A" w14:textId="77777777" w:rsidR="004C3842" w:rsidRPr="00BD61AC" w:rsidRDefault="004C3842" w:rsidP="004C3842">
            <w:pPr>
              <w:pStyle w:val="TAL"/>
            </w:pPr>
          </w:p>
        </w:tc>
        <w:tc>
          <w:tcPr>
            <w:tcW w:w="4111" w:type="dxa"/>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jc w:val="center"/>
        </w:trPr>
        <w:tc>
          <w:tcPr>
            <w:tcW w:w="284" w:type="dxa"/>
          </w:tcPr>
          <w:p w14:paraId="5C760E87" w14:textId="77777777" w:rsidR="004C3842" w:rsidRPr="00116918" w:rsidRDefault="004C3842" w:rsidP="004C3842">
            <w:pPr>
              <w:pStyle w:val="TAC"/>
              <w:rPr>
                <w:lang w:eastAsia="zh-CN"/>
              </w:rPr>
            </w:pPr>
            <w:r>
              <w:rPr>
                <w:lang w:eastAsia="zh-CN"/>
              </w:rPr>
              <w:t>0</w:t>
            </w:r>
          </w:p>
        </w:tc>
        <w:tc>
          <w:tcPr>
            <w:tcW w:w="285" w:type="dxa"/>
          </w:tcPr>
          <w:p w14:paraId="3818324D" w14:textId="77777777" w:rsidR="004C3842" w:rsidRPr="003C293D" w:rsidRDefault="004C3842" w:rsidP="004C3842">
            <w:pPr>
              <w:pStyle w:val="TAC"/>
              <w:rPr>
                <w:lang w:eastAsia="zh-CN"/>
              </w:rPr>
            </w:pPr>
            <w:r>
              <w:rPr>
                <w:lang w:eastAsia="zh-CN"/>
              </w:rPr>
              <w:t>0</w:t>
            </w:r>
          </w:p>
        </w:tc>
        <w:tc>
          <w:tcPr>
            <w:tcW w:w="283" w:type="dxa"/>
          </w:tcPr>
          <w:p w14:paraId="134E84F9" w14:textId="77777777" w:rsidR="004C3842" w:rsidRPr="003C293D" w:rsidRDefault="004C3842" w:rsidP="004C3842">
            <w:pPr>
              <w:pStyle w:val="TAC"/>
              <w:rPr>
                <w:lang w:eastAsia="zh-CN"/>
              </w:rPr>
            </w:pPr>
            <w:r>
              <w:rPr>
                <w:lang w:eastAsia="zh-CN"/>
              </w:rPr>
              <w:t>0</w:t>
            </w:r>
          </w:p>
        </w:tc>
        <w:tc>
          <w:tcPr>
            <w:tcW w:w="283" w:type="dxa"/>
          </w:tcPr>
          <w:p w14:paraId="4650057F" w14:textId="77777777" w:rsidR="004C3842" w:rsidRPr="003C293D" w:rsidRDefault="004C3842" w:rsidP="004C3842">
            <w:pPr>
              <w:pStyle w:val="TAC"/>
              <w:rPr>
                <w:lang w:eastAsia="zh-CN"/>
              </w:rPr>
            </w:pPr>
            <w:r>
              <w:rPr>
                <w:lang w:eastAsia="zh-CN"/>
              </w:rPr>
              <w:t>0</w:t>
            </w:r>
          </w:p>
        </w:tc>
        <w:tc>
          <w:tcPr>
            <w:tcW w:w="290" w:type="dxa"/>
          </w:tcPr>
          <w:p w14:paraId="06EFA618" w14:textId="77777777" w:rsidR="004C3842" w:rsidRPr="003C293D" w:rsidRDefault="004C3842" w:rsidP="004C3842">
            <w:pPr>
              <w:pStyle w:val="TAC"/>
              <w:rPr>
                <w:lang w:eastAsia="zh-CN"/>
              </w:rPr>
            </w:pPr>
            <w:r>
              <w:rPr>
                <w:lang w:eastAsia="zh-CN"/>
              </w:rPr>
              <w:t>1</w:t>
            </w:r>
          </w:p>
        </w:tc>
        <w:tc>
          <w:tcPr>
            <w:tcW w:w="284" w:type="dxa"/>
          </w:tcPr>
          <w:p w14:paraId="32C388BD" w14:textId="77777777" w:rsidR="004C3842" w:rsidRPr="003C293D" w:rsidRDefault="004C3842" w:rsidP="004C3842">
            <w:pPr>
              <w:pStyle w:val="TAC"/>
              <w:rPr>
                <w:lang w:eastAsia="zh-CN"/>
              </w:rPr>
            </w:pPr>
            <w:r>
              <w:rPr>
                <w:lang w:eastAsia="zh-CN"/>
              </w:rPr>
              <w:t>0</w:t>
            </w:r>
          </w:p>
        </w:tc>
        <w:tc>
          <w:tcPr>
            <w:tcW w:w="284" w:type="dxa"/>
          </w:tcPr>
          <w:p w14:paraId="12617FF9" w14:textId="77777777" w:rsidR="004C3842" w:rsidRPr="003C293D" w:rsidRDefault="004C3842" w:rsidP="004C3842">
            <w:pPr>
              <w:pStyle w:val="TAC"/>
              <w:rPr>
                <w:lang w:eastAsia="zh-CN"/>
              </w:rPr>
            </w:pPr>
            <w:r>
              <w:rPr>
                <w:lang w:eastAsia="zh-CN"/>
              </w:rPr>
              <w:t>1</w:t>
            </w:r>
          </w:p>
        </w:tc>
        <w:tc>
          <w:tcPr>
            <w:tcW w:w="284" w:type="dxa"/>
          </w:tcPr>
          <w:p w14:paraId="4177279B" w14:textId="77777777" w:rsidR="004C3842" w:rsidRPr="003C293D" w:rsidRDefault="004C3842" w:rsidP="004C3842">
            <w:pPr>
              <w:pStyle w:val="TAC"/>
              <w:rPr>
                <w:lang w:eastAsia="zh-CN"/>
              </w:rPr>
            </w:pPr>
            <w:r>
              <w:rPr>
                <w:lang w:eastAsia="zh-CN"/>
              </w:rPr>
              <w:t>1</w:t>
            </w:r>
          </w:p>
        </w:tc>
        <w:tc>
          <w:tcPr>
            <w:tcW w:w="709" w:type="dxa"/>
          </w:tcPr>
          <w:p w14:paraId="13374F56" w14:textId="77777777" w:rsidR="004C3842" w:rsidRPr="00BD61AC" w:rsidRDefault="004C3842" w:rsidP="004C3842">
            <w:pPr>
              <w:pStyle w:val="TAL"/>
            </w:pPr>
          </w:p>
        </w:tc>
        <w:tc>
          <w:tcPr>
            <w:tcW w:w="4111" w:type="dxa"/>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jc w:val="center"/>
        </w:trPr>
        <w:tc>
          <w:tcPr>
            <w:tcW w:w="284" w:type="dxa"/>
          </w:tcPr>
          <w:p w14:paraId="2A4CDE6D" w14:textId="77777777" w:rsidR="004C3842" w:rsidRDefault="004C3842" w:rsidP="004C3842">
            <w:pPr>
              <w:pStyle w:val="TAC"/>
              <w:rPr>
                <w:lang w:eastAsia="zh-CN"/>
              </w:rPr>
            </w:pPr>
            <w:r>
              <w:rPr>
                <w:rFonts w:hint="eastAsia"/>
                <w:lang w:eastAsia="zh-CN"/>
              </w:rPr>
              <w:t>0</w:t>
            </w:r>
          </w:p>
        </w:tc>
        <w:tc>
          <w:tcPr>
            <w:tcW w:w="285" w:type="dxa"/>
          </w:tcPr>
          <w:p w14:paraId="61FDC70C" w14:textId="77777777" w:rsidR="004C3842" w:rsidRDefault="004C3842" w:rsidP="004C3842">
            <w:pPr>
              <w:pStyle w:val="TAC"/>
              <w:rPr>
                <w:lang w:eastAsia="zh-CN"/>
              </w:rPr>
            </w:pPr>
            <w:r>
              <w:rPr>
                <w:rFonts w:hint="eastAsia"/>
                <w:lang w:eastAsia="zh-CN"/>
              </w:rPr>
              <w:t>0</w:t>
            </w:r>
          </w:p>
        </w:tc>
        <w:tc>
          <w:tcPr>
            <w:tcW w:w="283" w:type="dxa"/>
          </w:tcPr>
          <w:p w14:paraId="5FCA1430" w14:textId="77777777" w:rsidR="004C3842" w:rsidRDefault="004C3842" w:rsidP="004C3842">
            <w:pPr>
              <w:pStyle w:val="TAC"/>
              <w:rPr>
                <w:lang w:eastAsia="zh-CN"/>
              </w:rPr>
            </w:pPr>
            <w:r>
              <w:rPr>
                <w:rFonts w:hint="eastAsia"/>
                <w:lang w:eastAsia="zh-CN"/>
              </w:rPr>
              <w:t>0</w:t>
            </w:r>
          </w:p>
        </w:tc>
        <w:tc>
          <w:tcPr>
            <w:tcW w:w="283" w:type="dxa"/>
          </w:tcPr>
          <w:p w14:paraId="667566CD" w14:textId="77777777" w:rsidR="004C3842" w:rsidRDefault="004C3842" w:rsidP="004C3842">
            <w:pPr>
              <w:pStyle w:val="TAC"/>
              <w:rPr>
                <w:lang w:eastAsia="zh-CN"/>
              </w:rPr>
            </w:pPr>
            <w:r>
              <w:rPr>
                <w:rFonts w:hint="eastAsia"/>
                <w:lang w:eastAsia="zh-CN"/>
              </w:rPr>
              <w:t>0</w:t>
            </w:r>
          </w:p>
        </w:tc>
        <w:tc>
          <w:tcPr>
            <w:tcW w:w="290" w:type="dxa"/>
          </w:tcPr>
          <w:p w14:paraId="40F5BFDB" w14:textId="77777777" w:rsidR="004C3842" w:rsidRDefault="004C3842" w:rsidP="004C3842">
            <w:pPr>
              <w:pStyle w:val="TAC"/>
              <w:rPr>
                <w:lang w:eastAsia="zh-CN"/>
              </w:rPr>
            </w:pPr>
            <w:r>
              <w:rPr>
                <w:rFonts w:hint="eastAsia"/>
                <w:lang w:eastAsia="zh-CN"/>
              </w:rPr>
              <w:t>1</w:t>
            </w:r>
          </w:p>
        </w:tc>
        <w:tc>
          <w:tcPr>
            <w:tcW w:w="284" w:type="dxa"/>
          </w:tcPr>
          <w:p w14:paraId="2ECE184A" w14:textId="77777777" w:rsidR="004C3842" w:rsidRDefault="004C3842" w:rsidP="004C3842">
            <w:pPr>
              <w:pStyle w:val="TAC"/>
              <w:rPr>
                <w:lang w:eastAsia="zh-CN"/>
              </w:rPr>
            </w:pPr>
            <w:r>
              <w:rPr>
                <w:rFonts w:hint="eastAsia"/>
                <w:lang w:eastAsia="zh-CN"/>
              </w:rPr>
              <w:t>1</w:t>
            </w:r>
          </w:p>
        </w:tc>
        <w:tc>
          <w:tcPr>
            <w:tcW w:w="284" w:type="dxa"/>
          </w:tcPr>
          <w:p w14:paraId="33869FA8" w14:textId="77777777" w:rsidR="004C3842" w:rsidRDefault="004C3842" w:rsidP="004C3842">
            <w:pPr>
              <w:pStyle w:val="TAC"/>
              <w:rPr>
                <w:lang w:eastAsia="zh-CN"/>
              </w:rPr>
            </w:pPr>
            <w:r>
              <w:rPr>
                <w:rFonts w:hint="eastAsia"/>
                <w:lang w:eastAsia="zh-CN"/>
              </w:rPr>
              <w:t>0</w:t>
            </w:r>
          </w:p>
        </w:tc>
        <w:tc>
          <w:tcPr>
            <w:tcW w:w="284" w:type="dxa"/>
          </w:tcPr>
          <w:p w14:paraId="4EA7C287" w14:textId="77777777" w:rsidR="004C3842" w:rsidRDefault="004C3842" w:rsidP="004C3842">
            <w:pPr>
              <w:pStyle w:val="TAC"/>
              <w:rPr>
                <w:lang w:eastAsia="zh-CN"/>
              </w:rPr>
            </w:pPr>
            <w:r>
              <w:rPr>
                <w:rFonts w:hint="eastAsia"/>
                <w:lang w:eastAsia="zh-CN"/>
              </w:rPr>
              <w:t>0</w:t>
            </w:r>
          </w:p>
        </w:tc>
        <w:tc>
          <w:tcPr>
            <w:tcW w:w="709" w:type="dxa"/>
          </w:tcPr>
          <w:p w14:paraId="14DE8E5C" w14:textId="77777777" w:rsidR="004C3842" w:rsidRPr="00BD61AC" w:rsidRDefault="004C3842" w:rsidP="004C3842">
            <w:pPr>
              <w:pStyle w:val="TAL"/>
            </w:pPr>
          </w:p>
        </w:tc>
        <w:tc>
          <w:tcPr>
            <w:tcW w:w="4111" w:type="dxa"/>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jc w:val="center"/>
        </w:trPr>
        <w:tc>
          <w:tcPr>
            <w:tcW w:w="284" w:type="dxa"/>
          </w:tcPr>
          <w:p w14:paraId="63566498" w14:textId="77777777" w:rsidR="004C3842" w:rsidRPr="00116918" w:rsidRDefault="004C3842" w:rsidP="004C3842">
            <w:pPr>
              <w:pStyle w:val="TAC"/>
            </w:pPr>
          </w:p>
        </w:tc>
        <w:tc>
          <w:tcPr>
            <w:tcW w:w="285" w:type="dxa"/>
          </w:tcPr>
          <w:p w14:paraId="045DFFA0" w14:textId="77777777" w:rsidR="004C3842" w:rsidRPr="003C293D" w:rsidRDefault="004C3842" w:rsidP="004C3842">
            <w:pPr>
              <w:pStyle w:val="TAC"/>
            </w:pPr>
          </w:p>
        </w:tc>
        <w:tc>
          <w:tcPr>
            <w:tcW w:w="283" w:type="dxa"/>
          </w:tcPr>
          <w:p w14:paraId="25245FE3" w14:textId="77777777" w:rsidR="004C3842" w:rsidRPr="003C293D" w:rsidRDefault="004C3842" w:rsidP="004C3842">
            <w:pPr>
              <w:pStyle w:val="TAC"/>
            </w:pPr>
          </w:p>
        </w:tc>
        <w:tc>
          <w:tcPr>
            <w:tcW w:w="283" w:type="dxa"/>
          </w:tcPr>
          <w:p w14:paraId="7F7F5B3B" w14:textId="77777777" w:rsidR="004C3842" w:rsidRPr="003C293D" w:rsidRDefault="004C3842" w:rsidP="004C3842">
            <w:pPr>
              <w:pStyle w:val="TAC"/>
            </w:pPr>
          </w:p>
        </w:tc>
        <w:tc>
          <w:tcPr>
            <w:tcW w:w="290" w:type="dxa"/>
          </w:tcPr>
          <w:p w14:paraId="53DBE97B" w14:textId="77777777" w:rsidR="004C3842" w:rsidRPr="003C293D" w:rsidRDefault="004C3842" w:rsidP="004C3842">
            <w:pPr>
              <w:pStyle w:val="TAC"/>
            </w:pPr>
          </w:p>
        </w:tc>
        <w:tc>
          <w:tcPr>
            <w:tcW w:w="284" w:type="dxa"/>
          </w:tcPr>
          <w:p w14:paraId="3699080C" w14:textId="77777777" w:rsidR="004C3842" w:rsidRPr="003C293D" w:rsidRDefault="004C3842" w:rsidP="004C3842">
            <w:pPr>
              <w:pStyle w:val="TAC"/>
            </w:pPr>
          </w:p>
        </w:tc>
        <w:tc>
          <w:tcPr>
            <w:tcW w:w="284" w:type="dxa"/>
          </w:tcPr>
          <w:p w14:paraId="27D69192" w14:textId="77777777" w:rsidR="004C3842" w:rsidRPr="003C293D" w:rsidRDefault="004C3842" w:rsidP="004C3842">
            <w:pPr>
              <w:pStyle w:val="TAC"/>
            </w:pPr>
          </w:p>
        </w:tc>
        <w:tc>
          <w:tcPr>
            <w:tcW w:w="284" w:type="dxa"/>
          </w:tcPr>
          <w:p w14:paraId="6D9B6661" w14:textId="77777777" w:rsidR="004C3842" w:rsidRPr="003C293D" w:rsidRDefault="004C3842" w:rsidP="004C3842">
            <w:pPr>
              <w:pStyle w:val="TAC"/>
            </w:pPr>
          </w:p>
        </w:tc>
        <w:tc>
          <w:tcPr>
            <w:tcW w:w="709" w:type="dxa"/>
          </w:tcPr>
          <w:p w14:paraId="7DB376FE" w14:textId="77777777" w:rsidR="004C3842" w:rsidRPr="00BD61AC" w:rsidRDefault="004C3842" w:rsidP="004C3842">
            <w:pPr>
              <w:pStyle w:val="TAL"/>
            </w:pPr>
          </w:p>
        </w:tc>
        <w:tc>
          <w:tcPr>
            <w:tcW w:w="4111" w:type="dxa"/>
          </w:tcPr>
          <w:p w14:paraId="68E8F3DE" w14:textId="77777777" w:rsidR="004C3842" w:rsidRPr="00BD61AC" w:rsidRDefault="004C3842" w:rsidP="004C3842">
            <w:pPr>
              <w:pStyle w:val="TAL"/>
            </w:pPr>
          </w:p>
        </w:tc>
      </w:tr>
      <w:tr w:rsidR="004C3842" w:rsidRPr="00BD61AC" w14:paraId="1B52A8D6" w14:textId="77777777" w:rsidTr="004C3842">
        <w:trPr>
          <w:jc w:val="center"/>
        </w:trPr>
        <w:tc>
          <w:tcPr>
            <w:tcW w:w="284" w:type="dxa"/>
          </w:tcPr>
          <w:p w14:paraId="7F9E84A8" w14:textId="77777777" w:rsidR="004C3842" w:rsidRPr="00116918" w:rsidRDefault="004C3842" w:rsidP="004C3842">
            <w:pPr>
              <w:pStyle w:val="TAC"/>
            </w:pPr>
          </w:p>
        </w:tc>
        <w:tc>
          <w:tcPr>
            <w:tcW w:w="285" w:type="dxa"/>
          </w:tcPr>
          <w:p w14:paraId="7F542C78" w14:textId="77777777" w:rsidR="004C3842" w:rsidRPr="003C293D" w:rsidRDefault="004C3842" w:rsidP="004C3842">
            <w:pPr>
              <w:pStyle w:val="TAC"/>
            </w:pPr>
          </w:p>
        </w:tc>
        <w:tc>
          <w:tcPr>
            <w:tcW w:w="283" w:type="dxa"/>
          </w:tcPr>
          <w:p w14:paraId="5B3AF925" w14:textId="77777777" w:rsidR="004C3842" w:rsidRPr="003C293D" w:rsidRDefault="004C3842" w:rsidP="004C3842">
            <w:pPr>
              <w:pStyle w:val="TAC"/>
            </w:pPr>
          </w:p>
        </w:tc>
        <w:tc>
          <w:tcPr>
            <w:tcW w:w="283" w:type="dxa"/>
          </w:tcPr>
          <w:p w14:paraId="0074DC88" w14:textId="77777777" w:rsidR="004C3842" w:rsidRPr="003C293D" w:rsidRDefault="004C3842" w:rsidP="004C3842">
            <w:pPr>
              <w:pStyle w:val="TAC"/>
            </w:pPr>
          </w:p>
        </w:tc>
        <w:tc>
          <w:tcPr>
            <w:tcW w:w="290" w:type="dxa"/>
          </w:tcPr>
          <w:p w14:paraId="1E3D09F3" w14:textId="77777777" w:rsidR="004C3842" w:rsidRPr="003C293D" w:rsidRDefault="004C3842" w:rsidP="004C3842">
            <w:pPr>
              <w:pStyle w:val="TAC"/>
            </w:pPr>
          </w:p>
        </w:tc>
        <w:tc>
          <w:tcPr>
            <w:tcW w:w="284" w:type="dxa"/>
          </w:tcPr>
          <w:p w14:paraId="26B38021" w14:textId="77777777" w:rsidR="004C3842" w:rsidRPr="003C293D" w:rsidRDefault="004C3842" w:rsidP="004C3842">
            <w:pPr>
              <w:pStyle w:val="TAC"/>
            </w:pPr>
          </w:p>
        </w:tc>
        <w:tc>
          <w:tcPr>
            <w:tcW w:w="284" w:type="dxa"/>
          </w:tcPr>
          <w:p w14:paraId="4F473097" w14:textId="77777777" w:rsidR="004C3842" w:rsidRPr="003C293D" w:rsidRDefault="004C3842" w:rsidP="004C3842">
            <w:pPr>
              <w:pStyle w:val="TAC"/>
            </w:pPr>
          </w:p>
        </w:tc>
        <w:tc>
          <w:tcPr>
            <w:tcW w:w="284" w:type="dxa"/>
          </w:tcPr>
          <w:p w14:paraId="791FF4B2" w14:textId="77777777" w:rsidR="004C3842" w:rsidRPr="003C293D" w:rsidRDefault="004C3842" w:rsidP="004C3842">
            <w:pPr>
              <w:pStyle w:val="TAC"/>
            </w:pPr>
          </w:p>
        </w:tc>
        <w:tc>
          <w:tcPr>
            <w:tcW w:w="709" w:type="dxa"/>
          </w:tcPr>
          <w:p w14:paraId="59FB3F1B" w14:textId="77777777" w:rsidR="004C3842" w:rsidRPr="00BD61AC" w:rsidRDefault="004C3842" w:rsidP="004C3842">
            <w:pPr>
              <w:pStyle w:val="TAL"/>
            </w:pPr>
          </w:p>
        </w:tc>
        <w:tc>
          <w:tcPr>
            <w:tcW w:w="4111" w:type="dxa"/>
          </w:tcPr>
          <w:p w14:paraId="16B0E520" w14:textId="77777777" w:rsidR="004C3842" w:rsidRPr="00BD61AC" w:rsidRDefault="004C3842" w:rsidP="004C3842">
            <w:pPr>
              <w:pStyle w:val="TAL"/>
            </w:pPr>
          </w:p>
        </w:tc>
      </w:tr>
      <w:tr w:rsidR="004C3842" w:rsidRPr="00BD61AC" w14:paraId="53AE3241" w14:textId="77777777" w:rsidTr="004C3842">
        <w:trPr>
          <w:jc w:val="center"/>
        </w:trPr>
        <w:tc>
          <w:tcPr>
            <w:tcW w:w="284" w:type="dxa"/>
          </w:tcPr>
          <w:p w14:paraId="4D23D3A9" w14:textId="77777777" w:rsidR="004C3842" w:rsidRPr="00116918" w:rsidRDefault="004C3842" w:rsidP="004C3842">
            <w:pPr>
              <w:pStyle w:val="TAC"/>
            </w:pPr>
            <w:r w:rsidRPr="005F7EB0">
              <w:t>0</w:t>
            </w:r>
          </w:p>
        </w:tc>
        <w:tc>
          <w:tcPr>
            <w:tcW w:w="285" w:type="dxa"/>
          </w:tcPr>
          <w:p w14:paraId="727BE3E4" w14:textId="77777777" w:rsidR="004C3842" w:rsidRPr="00116918" w:rsidRDefault="004C3842" w:rsidP="004C3842">
            <w:pPr>
              <w:pStyle w:val="TAC"/>
            </w:pPr>
            <w:r w:rsidRPr="005F7EB0">
              <w:t>1</w:t>
            </w:r>
          </w:p>
        </w:tc>
        <w:tc>
          <w:tcPr>
            <w:tcW w:w="283" w:type="dxa"/>
          </w:tcPr>
          <w:p w14:paraId="15E29871" w14:textId="77777777" w:rsidR="004C3842" w:rsidRPr="00116918" w:rsidRDefault="004C3842" w:rsidP="004C3842">
            <w:pPr>
              <w:pStyle w:val="TAC"/>
            </w:pPr>
            <w:r w:rsidRPr="005F7EB0">
              <w:t>1</w:t>
            </w:r>
          </w:p>
        </w:tc>
        <w:tc>
          <w:tcPr>
            <w:tcW w:w="283" w:type="dxa"/>
          </w:tcPr>
          <w:p w14:paraId="30FEEF35" w14:textId="77777777" w:rsidR="004C3842" w:rsidRPr="00116918" w:rsidRDefault="004C3842" w:rsidP="004C3842">
            <w:pPr>
              <w:pStyle w:val="TAC"/>
            </w:pPr>
            <w:r w:rsidRPr="005F7EB0">
              <w:t>0</w:t>
            </w:r>
          </w:p>
        </w:tc>
        <w:tc>
          <w:tcPr>
            <w:tcW w:w="290" w:type="dxa"/>
          </w:tcPr>
          <w:p w14:paraId="3F2B9B05" w14:textId="77777777" w:rsidR="004C3842" w:rsidRPr="00116918" w:rsidRDefault="004C3842" w:rsidP="004C3842">
            <w:pPr>
              <w:pStyle w:val="TAC"/>
            </w:pPr>
            <w:r w:rsidRPr="005F7EB0">
              <w:t>1</w:t>
            </w:r>
          </w:p>
        </w:tc>
        <w:tc>
          <w:tcPr>
            <w:tcW w:w="284" w:type="dxa"/>
          </w:tcPr>
          <w:p w14:paraId="06E6F5B2" w14:textId="77777777" w:rsidR="004C3842" w:rsidRPr="00116918" w:rsidRDefault="004C3842" w:rsidP="004C3842">
            <w:pPr>
              <w:pStyle w:val="TAC"/>
            </w:pPr>
            <w:r w:rsidRPr="005F7EB0">
              <w:t>1</w:t>
            </w:r>
          </w:p>
        </w:tc>
        <w:tc>
          <w:tcPr>
            <w:tcW w:w="284" w:type="dxa"/>
          </w:tcPr>
          <w:p w14:paraId="656C7033" w14:textId="77777777" w:rsidR="004C3842" w:rsidRPr="00116918" w:rsidRDefault="004C3842" w:rsidP="004C3842">
            <w:pPr>
              <w:pStyle w:val="TAC"/>
            </w:pPr>
            <w:r w:rsidRPr="005F7EB0">
              <w:t>1</w:t>
            </w:r>
          </w:p>
        </w:tc>
        <w:tc>
          <w:tcPr>
            <w:tcW w:w="284" w:type="dxa"/>
          </w:tcPr>
          <w:p w14:paraId="0C1939C2" w14:textId="77777777" w:rsidR="004C3842" w:rsidRPr="00116918" w:rsidRDefault="004C3842" w:rsidP="004C3842">
            <w:pPr>
              <w:pStyle w:val="TAC"/>
            </w:pPr>
            <w:r w:rsidRPr="005F7EB0">
              <w:t>1</w:t>
            </w:r>
          </w:p>
        </w:tc>
        <w:tc>
          <w:tcPr>
            <w:tcW w:w="709" w:type="dxa"/>
          </w:tcPr>
          <w:p w14:paraId="3EC98A2A" w14:textId="77777777" w:rsidR="004C3842" w:rsidRPr="00BD61AC" w:rsidRDefault="004C3842" w:rsidP="004C3842">
            <w:pPr>
              <w:pStyle w:val="TAL"/>
            </w:pPr>
          </w:p>
        </w:tc>
        <w:tc>
          <w:tcPr>
            <w:tcW w:w="4111" w:type="dxa"/>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jc w:val="center"/>
        </w:trPr>
        <w:tc>
          <w:tcPr>
            <w:tcW w:w="284" w:type="dxa"/>
          </w:tcPr>
          <w:p w14:paraId="5CCADB87" w14:textId="77777777" w:rsidR="004C3842" w:rsidRPr="00116918" w:rsidRDefault="004C3842" w:rsidP="004C3842">
            <w:pPr>
              <w:pStyle w:val="TAC"/>
            </w:pPr>
          </w:p>
        </w:tc>
        <w:tc>
          <w:tcPr>
            <w:tcW w:w="285" w:type="dxa"/>
          </w:tcPr>
          <w:p w14:paraId="6D54A3CE" w14:textId="77777777" w:rsidR="004C3842" w:rsidRPr="00116918" w:rsidRDefault="004C3842" w:rsidP="004C3842">
            <w:pPr>
              <w:pStyle w:val="TAC"/>
            </w:pPr>
          </w:p>
        </w:tc>
        <w:tc>
          <w:tcPr>
            <w:tcW w:w="283" w:type="dxa"/>
          </w:tcPr>
          <w:p w14:paraId="631D06E7" w14:textId="77777777" w:rsidR="004C3842" w:rsidRPr="00116918" w:rsidRDefault="004C3842" w:rsidP="004C3842">
            <w:pPr>
              <w:pStyle w:val="TAC"/>
            </w:pPr>
          </w:p>
        </w:tc>
        <w:tc>
          <w:tcPr>
            <w:tcW w:w="283" w:type="dxa"/>
          </w:tcPr>
          <w:p w14:paraId="6B9EA980" w14:textId="77777777" w:rsidR="004C3842" w:rsidRPr="00116918" w:rsidRDefault="004C3842" w:rsidP="004C3842">
            <w:pPr>
              <w:pStyle w:val="TAC"/>
            </w:pPr>
          </w:p>
        </w:tc>
        <w:tc>
          <w:tcPr>
            <w:tcW w:w="290" w:type="dxa"/>
          </w:tcPr>
          <w:p w14:paraId="40D98EAF" w14:textId="77777777" w:rsidR="004C3842" w:rsidRPr="00116918" w:rsidRDefault="004C3842" w:rsidP="004C3842">
            <w:pPr>
              <w:pStyle w:val="TAC"/>
            </w:pPr>
          </w:p>
        </w:tc>
        <w:tc>
          <w:tcPr>
            <w:tcW w:w="284" w:type="dxa"/>
          </w:tcPr>
          <w:p w14:paraId="75439AB9" w14:textId="77777777" w:rsidR="004C3842" w:rsidRPr="00116918" w:rsidRDefault="004C3842" w:rsidP="004C3842">
            <w:pPr>
              <w:pStyle w:val="TAC"/>
            </w:pPr>
          </w:p>
        </w:tc>
        <w:tc>
          <w:tcPr>
            <w:tcW w:w="284" w:type="dxa"/>
          </w:tcPr>
          <w:p w14:paraId="3D93B287" w14:textId="77777777" w:rsidR="004C3842" w:rsidRPr="00116918" w:rsidRDefault="004C3842" w:rsidP="004C3842">
            <w:pPr>
              <w:pStyle w:val="TAC"/>
            </w:pPr>
          </w:p>
        </w:tc>
        <w:tc>
          <w:tcPr>
            <w:tcW w:w="284" w:type="dxa"/>
          </w:tcPr>
          <w:p w14:paraId="6634C0AE" w14:textId="77777777" w:rsidR="004C3842" w:rsidRPr="00116918" w:rsidRDefault="004C3842" w:rsidP="004C3842">
            <w:pPr>
              <w:pStyle w:val="TAC"/>
            </w:pPr>
          </w:p>
        </w:tc>
        <w:tc>
          <w:tcPr>
            <w:tcW w:w="709" w:type="dxa"/>
          </w:tcPr>
          <w:p w14:paraId="10D0B2AC" w14:textId="77777777" w:rsidR="004C3842" w:rsidRPr="00BD61AC" w:rsidRDefault="004C3842" w:rsidP="004C3842">
            <w:pPr>
              <w:pStyle w:val="TAL"/>
            </w:pPr>
          </w:p>
        </w:tc>
        <w:tc>
          <w:tcPr>
            <w:tcW w:w="4111" w:type="dxa"/>
          </w:tcPr>
          <w:p w14:paraId="316333B2" w14:textId="77777777" w:rsidR="004C3842" w:rsidRPr="00BD61AC" w:rsidRDefault="004C3842" w:rsidP="004C3842">
            <w:pPr>
              <w:pStyle w:val="TAL"/>
            </w:pPr>
          </w:p>
        </w:tc>
      </w:tr>
      <w:tr w:rsidR="004C3842" w:rsidRPr="00C26367" w14:paraId="2190E9FD" w14:textId="77777777" w:rsidTr="004C3842">
        <w:trPr>
          <w:jc w:val="center"/>
        </w:trPr>
        <w:tc>
          <w:tcPr>
            <w:tcW w:w="7097" w:type="dxa"/>
            <w:gridSpan w:val="10"/>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360" w:name="_CR8_4_10"/>
      <w:bookmarkStart w:id="2361" w:name="_Toc178269012"/>
      <w:bookmarkEnd w:id="2360"/>
      <w:r>
        <w:lastRenderedPageBreak/>
        <w:t>8.4.10</w:t>
      </w:r>
      <w:r>
        <w:tab/>
        <w:t>Keep-alive counter</w:t>
      </w:r>
      <w:bookmarkEnd w:id="2351"/>
      <w:bookmarkEnd w:id="2352"/>
      <w:bookmarkEnd w:id="2353"/>
      <w:bookmarkEnd w:id="2354"/>
      <w:bookmarkEnd w:id="2355"/>
      <w:bookmarkEnd w:id="2356"/>
      <w:bookmarkEnd w:id="2357"/>
      <w:bookmarkEnd w:id="2361"/>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bookmarkStart w:id="2362" w:name="_CRFigure8_4_10_1"/>
      <w:r w:rsidRPr="00742FAE">
        <w:t>Figure </w:t>
      </w:r>
      <w:bookmarkEnd w:id="2362"/>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bookmarkStart w:id="2363" w:name="_CRTable8_4_10_1"/>
      <w:r w:rsidRPr="00742FAE">
        <w:t>Table </w:t>
      </w:r>
      <w:bookmarkEnd w:id="2363"/>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364" w:name="_CR8_4_11"/>
      <w:bookmarkStart w:id="2365" w:name="_Toc34388723"/>
      <w:bookmarkStart w:id="2366" w:name="_Toc34404494"/>
      <w:bookmarkStart w:id="2367" w:name="_Toc45282390"/>
      <w:bookmarkStart w:id="2368" w:name="_Toc45882776"/>
      <w:bookmarkStart w:id="2369" w:name="_Toc51951326"/>
      <w:bookmarkStart w:id="2370" w:name="_Toc59209103"/>
      <w:bookmarkStart w:id="2371" w:name="_Toc75734945"/>
      <w:bookmarkStart w:id="2372" w:name="_Toc178269013"/>
      <w:bookmarkEnd w:id="2364"/>
      <w:r>
        <w:t>8.4.11</w:t>
      </w:r>
      <w:r>
        <w:tab/>
        <w:t>Maximum inactivity period</w:t>
      </w:r>
      <w:bookmarkEnd w:id="2365"/>
      <w:bookmarkEnd w:id="2366"/>
      <w:bookmarkEnd w:id="2367"/>
      <w:bookmarkEnd w:id="2368"/>
      <w:bookmarkEnd w:id="2369"/>
      <w:bookmarkEnd w:id="2370"/>
      <w:bookmarkEnd w:id="2371"/>
      <w:bookmarkEnd w:id="2372"/>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bookmarkStart w:id="2373" w:name="_CRFigure8_4_11_1"/>
      <w:r w:rsidRPr="00742FAE">
        <w:t>Figure </w:t>
      </w:r>
      <w:bookmarkEnd w:id="2373"/>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bookmarkStart w:id="2374" w:name="_CRTable8_4_11_1"/>
      <w:r w:rsidRPr="00742FAE">
        <w:t>Table </w:t>
      </w:r>
      <w:bookmarkEnd w:id="2374"/>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375" w:name="_CR8_4_12"/>
      <w:bookmarkStart w:id="2376" w:name="_Toc45282391"/>
      <w:bookmarkStart w:id="2377" w:name="_Toc45882777"/>
      <w:bookmarkStart w:id="2378" w:name="_Toc51951327"/>
      <w:bookmarkStart w:id="2379" w:name="_Toc59209104"/>
      <w:bookmarkStart w:id="2380" w:name="_Toc75734946"/>
      <w:bookmarkStart w:id="2381" w:name="_Toc34388724"/>
      <w:bookmarkStart w:id="2382" w:name="_Toc34404495"/>
      <w:bookmarkStart w:id="2383" w:name="_Toc178269014"/>
      <w:bookmarkEnd w:id="2375"/>
      <w:r>
        <w:t>8.4.12</w:t>
      </w:r>
      <w:r>
        <w:tab/>
        <w:t>Key establishment information container</w:t>
      </w:r>
      <w:bookmarkEnd w:id="2376"/>
      <w:bookmarkEnd w:id="2377"/>
      <w:bookmarkEnd w:id="2378"/>
      <w:bookmarkEnd w:id="2379"/>
      <w:bookmarkEnd w:id="2380"/>
      <w:bookmarkEnd w:id="2383"/>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39318932" w:rsidR="008E33F7" w:rsidRPr="00742FAE" w:rsidRDefault="008E33F7" w:rsidP="008E33F7">
      <w:pPr>
        <w:pStyle w:val="TF"/>
      </w:pPr>
      <w:bookmarkStart w:id="2384" w:name="_CRFigure8_4_a_1"/>
      <w:r w:rsidRPr="00742FAE">
        <w:t>Figure </w:t>
      </w:r>
      <w:bookmarkEnd w:id="2384"/>
      <w:r>
        <w:t>8.4.</w:t>
      </w:r>
      <w:r w:rsidR="00983ABA">
        <w:t>12</w:t>
      </w:r>
      <w:r>
        <w:t>.1</w:t>
      </w:r>
      <w:r w:rsidRPr="00742FAE">
        <w:t>: Ke</w:t>
      </w:r>
      <w:r>
        <w:t xml:space="preserve">y establishment information container </w:t>
      </w:r>
      <w:r w:rsidRPr="00742FAE">
        <w:t>information element</w:t>
      </w:r>
    </w:p>
    <w:p w14:paraId="11AF24D2" w14:textId="3C6905B3" w:rsidR="008E33F7" w:rsidRPr="00742FAE" w:rsidRDefault="008E33F7" w:rsidP="008E33F7">
      <w:pPr>
        <w:pStyle w:val="TH"/>
      </w:pPr>
      <w:bookmarkStart w:id="2385" w:name="_CRTable8_4_a_1"/>
      <w:r w:rsidRPr="00742FAE">
        <w:t>Table </w:t>
      </w:r>
      <w:bookmarkEnd w:id="2385"/>
      <w:r>
        <w:t>8.4.</w:t>
      </w:r>
      <w:r w:rsidR="00983ABA">
        <w:t>12</w:t>
      </w:r>
      <w:r>
        <w:t>.1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7996D0BF" w14:textId="15012590"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386" w:name="_CR8_4_13"/>
      <w:bookmarkStart w:id="2387" w:name="_Toc45282392"/>
      <w:bookmarkStart w:id="2388" w:name="_Toc45882778"/>
      <w:bookmarkStart w:id="2389" w:name="_Toc51951328"/>
      <w:bookmarkStart w:id="2390" w:name="_Toc59209105"/>
      <w:bookmarkStart w:id="2391" w:name="_Toc75734947"/>
      <w:bookmarkStart w:id="2392" w:name="_Toc178269015"/>
      <w:bookmarkEnd w:id="2386"/>
      <w:r>
        <w:t>8.4.13</w:t>
      </w:r>
      <w:r>
        <w:tab/>
        <w:t>Nonce</w:t>
      </w:r>
      <w:bookmarkEnd w:id="2387"/>
      <w:bookmarkEnd w:id="2388"/>
      <w:bookmarkEnd w:id="2389"/>
      <w:bookmarkEnd w:id="2390"/>
      <w:bookmarkEnd w:id="2391"/>
      <w:bookmarkEnd w:id="2392"/>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bookmarkStart w:id="2393" w:name="_CRFigure8_4_13_1"/>
      <w:r w:rsidRPr="00742FAE">
        <w:t>Figure </w:t>
      </w:r>
      <w:bookmarkEnd w:id="2393"/>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bookmarkStart w:id="2394" w:name="_CRTable8_4_13_1"/>
      <w:r w:rsidRPr="00742FAE">
        <w:t>Table </w:t>
      </w:r>
      <w:bookmarkEnd w:id="2394"/>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3B7158C7" w14:textId="50F73D4E"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tc>
      </w:tr>
    </w:tbl>
    <w:p w14:paraId="4D7B8747" w14:textId="77777777" w:rsidR="008E33F7" w:rsidRDefault="008E33F7" w:rsidP="008E33F7"/>
    <w:p w14:paraId="17019273" w14:textId="77777777" w:rsidR="008E33F7" w:rsidRPr="00742FAE" w:rsidRDefault="008E33F7" w:rsidP="00CC0F60">
      <w:pPr>
        <w:pStyle w:val="Heading3"/>
      </w:pPr>
      <w:bookmarkStart w:id="2395" w:name="_CR8_4_14"/>
      <w:bookmarkStart w:id="2396" w:name="_Toc45282393"/>
      <w:bookmarkStart w:id="2397" w:name="_Toc45882779"/>
      <w:bookmarkStart w:id="2398" w:name="_Toc51951329"/>
      <w:bookmarkStart w:id="2399" w:name="_Toc59209106"/>
      <w:bookmarkStart w:id="2400" w:name="_Toc75734948"/>
      <w:bookmarkStart w:id="2401" w:name="_Toc178269016"/>
      <w:bookmarkEnd w:id="2395"/>
      <w:r>
        <w:t>8.4.14</w:t>
      </w:r>
      <w:r>
        <w:tab/>
        <w:t>UE security capabilities</w:t>
      </w:r>
      <w:bookmarkEnd w:id="2396"/>
      <w:bookmarkEnd w:id="2397"/>
      <w:bookmarkEnd w:id="2398"/>
      <w:bookmarkEnd w:id="2399"/>
      <w:bookmarkEnd w:id="2400"/>
      <w:bookmarkEnd w:id="2401"/>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bookmarkStart w:id="2402" w:name="_CRFigure8_4_14_1"/>
      <w:r w:rsidRPr="00456F26">
        <w:t>Figure </w:t>
      </w:r>
      <w:bookmarkEnd w:id="2402"/>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bookmarkStart w:id="2403" w:name="_CRTable8_4_14_1"/>
      <w:r w:rsidRPr="003168A2">
        <w:lastRenderedPageBreak/>
        <w:t>Table </w:t>
      </w:r>
      <w:bookmarkEnd w:id="2403"/>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8E33F7" w:rsidRPr="005F7EB0" w14:paraId="3E17B462" w14:textId="77777777" w:rsidTr="008E33F7">
        <w:trPr>
          <w:cantSplit/>
          <w:jc w:val="center"/>
        </w:trPr>
        <w:tc>
          <w:tcPr>
            <w:tcW w:w="7073" w:type="dxa"/>
            <w:gridSpan w:val="5"/>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5"/>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5"/>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5"/>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5"/>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5"/>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5"/>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5"/>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5"/>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5"/>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5"/>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5"/>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5"/>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5"/>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5"/>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5"/>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5"/>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5"/>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5"/>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5"/>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5"/>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5"/>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5"/>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5"/>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5"/>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5"/>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5"/>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5"/>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5"/>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5"/>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5"/>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5"/>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5"/>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5"/>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5"/>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5"/>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404" w:name="_CR8_4_15"/>
      <w:bookmarkStart w:id="2405" w:name="_Toc45282394"/>
      <w:bookmarkStart w:id="2406" w:name="_Toc45882780"/>
      <w:bookmarkStart w:id="2407" w:name="_Toc51951330"/>
      <w:bookmarkStart w:id="2408" w:name="_Toc59209107"/>
      <w:bookmarkStart w:id="2409" w:name="_Toc75734949"/>
      <w:bookmarkStart w:id="2410" w:name="_Toc178269017"/>
      <w:bookmarkEnd w:id="2404"/>
      <w:r>
        <w:t>8.4.15</w:t>
      </w:r>
      <w:r w:rsidRPr="009620E9">
        <w:tab/>
      </w:r>
      <w:r>
        <w:t>UE PC5 unicast signalling security policy</w:t>
      </w:r>
      <w:bookmarkEnd w:id="2405"/>
      <w:bookmarkEnd w:id="2406"/>
      <w:bookmarkEnd w:id="2407"/>
      <w:bookmarkEnd w:id="2408"/>
      <w:bookmarkEnd w:id="2409"/>
      <w:bookmarkEnd w:id="2410"/>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411"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412" w:name="_MCCTEMPBM_CRPT07900029___7"/>
            <w:bookmarkEnd w:id="2412"/>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413" w:name="_PERM_MCCTEMPBM_CRPT07900030___4"/>
            <w:bookmarkEnd w:id="2411"/>
            <w:r>
              <w:rPr>
                <w:rFonts w:ascii="Arial" w:hAnsi="Arial"/>
                <w:sz w:val="18"/>
              </w:rPr>
              <w:t>UE PC5 unicast signalling security policy</w:t>
            </w:r>
            <w:r w:rsidRPr="009620E9">
              <w:rPr>
                <w:rFonts w:ascii="Arial" w:hAnsi="Arial"/>
                <w:sz w:val="18"/>
              </w:rPr>
              <w:t xml:space="preserve"> IEI</w:t>
            </w:r>
            <w:bookmarkEnd w:id="2413"/>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414" w:name="_MCCTEMPBM_CRPT07900031___7"/>
            <w:r w:rsidRPr="009620E9">
              <w:rPr>
                <w:rFonts w:ascii="Arial" w:hAnsi="Arial"/>
                <w:sz w:val="18"/>
              </w:rPr>
              <w:t>octet 1</w:t>
            </w:r>
            <w:bookmarkEnd w:id="2414"/>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415"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416" w:name="_MCCTEMPBM_CRPT07900033___7"/>
            <w:r w:rsidRPr="009620E9">
              <w:rPr>
                <w:rFonts w:ascii="Arial" w:hAnsi="Arial"/>
                <w:sz w:val="18"/>
              </w:rPr>
              <w:t>octet 2</w:t>
            </w:r>
            <w:bookmarkEnd w:id="2416"/>
          </w:p>
        </w:tc>
      </w:tr>
      <w:bookmarkEnd w:id="2415"/>
    </w:tbl>
    <w:p w14:paraId="4FEB446B" w14:textId="77777777" w:rsidR="008E33F7" w:rsidRPr="00EE36E1" w:rsidRDefault="008E33F7" w:rsidP="00EE36E1">
      <w:pPr>
        <w:pStyle w:val="TF"/>
      </w:pPr>
    </w:p>
    <w:p w14:paraId="0FAC930B" w14:textId="77777777" w:rsidR="008E33F7" w:rsidRPr="009620E9" w:rsidRDefault="008E33F7" w:rsidP="008C0084">
      <w:pPr>
        <w:pStyle w:val="TF"/>
      </w:pPr>
      <w:bookmarkStart w:id="2417" w:name="_CRFigure8_4_15_1"/>
      <w:r w:rsidRPr="008C0084">
        <w:t>Figure</w:t>
      </w:r>
      <w:r w:rsidRPr="008C0084">
        <w:rPr>
          <w:b w:val="0"/>
        </w:rPr>
        <w:t> </w:t>
      </w:r>
      <w:bookmarkEnd w:id="2417"/>
      <w:r w:rsidRPr="008C0084">
        <w:t>8.4.15.1: UE PC5 unicast signalling security policy information element</w:t>
      </w:r>
    </w:p>
    <w:p w14:paraId="6A91C796" w14:textId="77777777" w:rsidR="008E33F7" w:rsidRPr="009620E9" w:rsidRDefault="008E33F7" w:rsidP="008E33F7">
      <w:pPr>
        <w:pStyle w:val="TH"/>
      </w:pPr>
      <w:bookmarkStart w:id="2418" w:name="_CRTable8_4_15_1"/>
      <w:r>
        <w:t>Table</w:t>
      </w:r>
      <w:r w:rsidRPr="00C65060">
        <w:t> </w:t>
      </w:r>
      <w:bookmarkEnd w:id="2418"/>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419"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419"/>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420" w:name="_MCCTEMPBM_CRPT07900037___7"/>
            <w:r w:rsidRPr="009620E9">
              <w:rPr>
                <w:rFonts w:ascii="Arial" w:hAnsi="Arial"/>
                <w:sz w:val="18"/>
              </w:rPr>
              <w:t>Bits</w:t>
            </w:r>
            <w:bookmarkEnd w:id="2420"/>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421"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422" w:name="_MCCTEMPBM_CRPT07900039___7"/>
            <w:bookmarkEnd w:id="2422"/>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423" w:name="_PERM_MCCTEMPBM_CRPT07900040___4" w:colFirst="0" w:colLast="2"/>
            <w:bookmarkEnd w:id="2421"/>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424" w:name="_MCCTEMPBM_CRPT07900041___7"/>
            <w:r>
              <w:rPr>
                <w:rFonts w:ascii="Arial" w:hAnsi="Arial"/>
                <w:sz w:val="18"/>
                <w:lang w:eastAsia="ko-KR"/>
              </w:rPr>
              <w:t>Signalling integrity protection not needed</w:t>
            </w:r>
            <w:bookmarkEnd w:id="2424"/>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425" w:name="_PERM_MCCTEMPBM_CRPT07900042___4" w:colFirst="0" w:colLast="2"/>
            <w:bookmarkEnd w:id="2423"/>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426" w:name="_MCCTEMPBM_CRPT07900043___7"/>
            <w:r>
              <w:rPr>
                <w:rFonts w:ascii="Arial" w:hAnsi="Arial"/>
                <w:sz w:val="18"/>
                <w:lang w:eastAsia="ko-KR"/>
              </w:rPr>
              <w:t>Signalling integrity protection preferred</w:t>
            </w:r>
            <w:bookmarkEnd w:id="2426"/>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427" w:name="_PERM_MCCTEMPBM_CRPT07900044___4" w:colFirst="0" w:colLast="2"/>
            <w:bookmarkEnd w:id="2425"/>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428" w:name="_MCCTEMPBM_CRPT07900045___7"/>
            <w:r>
              <w:rPr>
                <w:rFonts w:ascii="Arial" w:hAnsi="Arial"/>
                <w:sz w:val="18"/>
                <w:lang w:eastAsia="ko-KR"/>
              </w:rPr>
              <w:t>Signalling integrity protection required</w:t>
            </w:r>
            <w:bookmarkEnd w:id="2428"/>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429" w:name="_PERM_MCCTEMPBM_CRPT07900046___4" w:colFirst="0" w:colLast="2"/>
            <w:bookmarkEnd w:id="2427"/>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430" w:name="_MCCTEMPBM_CRPT07900047___7"/>
            <w:bookmarkEnd w:id="2430"/>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431" w:name="_MCCTEMPBM_CRPT07900048___7"/>
            <w:bookmarkEnd w:id="2429"/>
            <w:r w:rsidRPr="00A55D9D">
              <w:rPr>
                <w:rFonts w:ascii="Arial" w:hAnsi="Arial"/>
                <w:sz w:val="18"/>
              </w:rPr>
              <w:tab/>
            </w:r>
            <w:r>
              <w:rPr>
                <w:rFonts w:ascii="Arial" w:hAnsi="Arial"/>
                <w:sz w:val="18"/>
              </w:rPr>
              <w:t>to</w:t>
            </w:r>
            <w:r>
              <w:rPr>
                <w:rFonts w:ascii="Arial" w:hAnsi="Arial"/>
                <w:sz w:val="18"/>
              </w:rPr>
              <w:tab/>
              <w:t>Spare</w:t>
            </w:r>
            <w:bookmarkEnd w:id="2431"/>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432"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433" w:name="_MCCTEMPBM_CRPT07900050___7"/>
            <w:bookmarkEnd w:id="2433"/>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434" w:name="_PERM_MCCTEMPBM_CRPT07900051___4" w:colFirst="0" w:colLast="2"/>
            <w:bookmarkEnd w:id="2432"/>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435" w:name="_MCCTEMPBM_CRPT07900052___7"/>
            <w:r>
              <w:rPr>
                <w:rFonts w:ascii="Arial" w:hAnsi="Arial"/>
                <w:sz w:val="18"/>
                <w:lang w:eastAsia="ko-KR"/>
              </w:rPr>
              <w:t>Reserved</w:t>
            </w:r>
            <w:bookmarkEnd w:id="2435"/>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436" w:name="_MCCTEMPBM_CRPT07900053___7"/>
            <w:bookmarkEnd w:id="2434"/>
            <w:bookmarkEnd w:id="2436"/>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437"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438" w:name="_MCCTEMPBM_CRPT07900055___7"/>
            <w:bookmarkEnd w:id="2437"/>
            <w:r w:rsidRPr="009620E9">
              <w:rPr>
                <w:rFonts w:ascii="Arial" w:hAnsi="Arial"/>
                <w:sz w:val="18"/>
              </w:rPr>
              <w:t>Bits</w:t>
            </w:r>
            <w:bookmarkEnd w:id="2438"/>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439"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440" w:name="_MCCTEMPBM_CRPT07900057___7"/>
            <w:bookmarkEnd w:id="2440"/>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441" w:name="_PERM_MCCTEMPBM_CRPT07900058___4" w:colFirst="0" w:colLast="2"/>
            <w:bookmarkEnd w:id="2439"/>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442" w:name="_MCCTEMPBM_CRPT07900059___7"/>
            <w:r>
              <w:rPr>
                <w:rFonts w:ascii="Arial" w:hAnsi="Arial"/>
                <w:sz w:val="18"/>
                <w:lang w:eastAsia="ko-KR"/>
              </w:rPr>
              <w:t>Signalling ciphering not needed</w:t>
            </w:r>
            <w:bookmarkEnd w:id="2442"/>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443" w:name="_PERM_MCCTEMPBM_CRPT07900060___4" w:colFirst="0" w:colLast="2"/>
            <w:bookmarkEnd w:id="2441"/>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444" w:name="_MCCTEMPBM_CRPT07900061___7"/>
            <w:r>
              <w:rPr>
                <w:rFonts w:ascii="Arial" w:hAnsi="Arial"/>
                <w:sz w:val="18"/>
                <w:lang w:eastAsia="ko-KR"/>
              </w:rPr>
              <w:t>Signalling ciphering preferred</w:t>
            </w:r>
            <w:bookmarkEnd w:id="2444"/>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445" w:name="_PERM_MCCTEMPBM_CRPT07900062___4" w:colFirst="0" w:colLast="2"/>
            <w:bookmarkEnd w:id="2443"/>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446" w:name="_MCCTEMPBM_CRPT07900063___7"/>
            <w:r>
              <w:rPr>
                <w:rFonts w:ascii="Arial" w:hAnsi="Arial"/>
                <w:sz w:val="18"/>
                <w:lang w:eastAsia="ko-KR"/>
              </w:rPr>
              <w:t>Signalling ciphering required</w:t>
            </w:r>
            <w:bookmarkEnd w:id="2446"/>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447" w:name="_PERM_MCCTEMPBM_CRPT07900064___4" w:colFirst="0" w:colLast="2"/>
            <w:bookmarkEnd w:id="2445"/>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448" w:name="_MCCTEMPBM_CRPT07900065___7"/>
            <w:bookmarkEnd w:id="2448"/>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449" w:name="_MCCTEMPBM_CRPT07900066___7"/>
            <w:bookmarkEnd w:id="2447"/>
            <w:r w:rsidRPr="00A55D9D">
              <w:rPr>
                <w:rFonts w:ascii="Arial" w:hAnsi="Arial"/>
                <w:sz w:val="18"/>
              </w:rPr>
              <w:tab/>
            </w:r>
            <w:r>
              <w:rPr>
                <w:rFonts w:ascii="Arial" w:hAnsi="Arial"/>
                <w:sz w:val="18"/>
              </w:rPr>
              <w:t>to</w:t>
            </w:r>
            <w:r>
              <w:rPr>
                <w:rFonts w:ascii="Arial" w:hAnsi="Arial"/>
                <w:sz w:val="18"/>
              </w:rPr>
              <w:tab/>
              <w:t>Spare</w:t>
            </w:r>
            <w:bookmarkEnd w:id="2449"/>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450"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451" w:name="_MCCTEMPBM_CRPT07900068___7"/>
            <w:bookmarkEnd w:id="2451"/>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452" w:name="_PERM_MCCTEMPBM_CRPT07900069___4" w:colFirst="0" w:colLast="2"/>
            <w:bookmarkEnd w:id="2450"/>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453" w:name="_MCCTEMPBM_CRPT07900070___7"/>
            <w:r>
              <w:rPr>
                <w:rFonts w:ascii="Arial" w:hAnsi="Arial"/>
                <w:sz w:val="18"/>
                <w:lang w:eastAsia="ko-KR"/>
              </w:rPr>
              <w:t>Reserved</w:t>
            </w:r>
            <w:bookmarkEnd w:id="2453"/>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454" w:name="_MCCTEMPBM_CRPT07900071___7"/>
            <w:bookmarkEnd w:id="2452"/>
            <w:bookmarkEnd w:id="2454"/>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455"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456" w:name="_MCCTEMPBM_CRPT07900073___7"/>
            <w:bookmarkEnd w:id="2455"/>
            <w:bookmarkEnd w:id="2456"/>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457" w:name="_CR8_4_16"/>
      <w:bookmarkStart w:id="2458" w:name="_Toc45282395"/>
      <w:bookmarkStart w:id="2459" w:name="_Toc45882781"/>
      <w:bookmarkStart w:id="2460" w:name="_Toc51951331"/>
      <w:bookmarkStart w:id="2461" w:name="_Toc59209108"/>
      <w:bookmarkStart w:id="2462" w:name="_Toc75734950"/>
      <w:bookmarkStart w:id="2463" w:name="_Toc178269018"/>
      <w:bookmarkEnd w:id="2457"/>
      <w:r>
        <w:t>8.4.16</w:t>
      </w:r>
      <w:r>
        <w:tab/>
        <w:t>MSB of K</w:t>
      </w:r>
      <w:r>
        <w:rPr>
          <w:vertAlign w:val="subscript"/>
        </w:rPr>
        <w:t>NRP-sess</w:t>
      </w:r>
      <w:r>
        <w:t xml:space="preserve"> ID</w:t>
      </w:r>
      <w:bookmarkEnd w:id="2458"/>
      <w:bookmarkEnd w:id="2459"/>
      <w:bookmarkEnd w:id="2460"/>
      <w:bookmarkEnd w:id="2461"/>
      <w:bookmarkEnd w:id="2462"/>
      <w:bookmarkEnd w:id="2463"/>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464" w:name="_CRFigure8_4_16_1"/>
      <w:bookmarkStart w:id="2465" w:name="_Toc502240469"/>
      <w:bookmarkStart w:id="2466" w:name="_Toc45282396"/>
      <w:bookmarkStart w:id="2467" w:name="_Toc45882782"/>
      <w:bookmarkStart w:id="2468" w:name="_Toc51951332"/>
      <w:bookmarkStart w:id="2469" w:name="_Toc59209109"/>
      <w:bookmarkStart w:id="2470" w:name="_Toc75734951"/>
      <w:r w:rsidRPr="00742FAE">
        <w:t>Figure </w:t>
      </w:r>
      <w:bookmarkEnd w:id="2464"/>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bookmarkStart w:id="2471" w:name="_CRTable8_4_16_1"/>
      <w:r w:rsidRPr="00742FAE">
        <w:t>Table </w:t>
      </w:r>
      <w:bookmarkEnd w:id="2471"/>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472" w:name="_CR8_4_17"/>
      <w:bookmarkStart w:id="2473" w:name="_Toc178269019"/>
      <w:bookmarkEnd w:id="2472"/>
      <w:r>
        <w:t>8.4.17</w:t>
      </w:r>
      <w:r w:rsidRPr="00742FAE">
        <w:tab/>
      </w:r>
      <w:r>
        <w:t>K</w:t>
      </w:r>
      <w:r>
        <w:rPr>
          <w:vertAlign w:val="subscript"/>
        </w:rPr>
        <w:t>NRP</w:t>
      </w:r>
      <w:r>
        <w:t xml:space="preserve"> ID</w:t>
      </w:r>
      <w:bookmarkEnd w:id="2465"/>
      <w:bookmarkEnd w:id="2466"/>
      <w:bookmarkEnd w:id="2467"/>
      <w:bookmarkEnd w:id="2468"/>
      <w:bookmarkEnd w:id="2469"/>
      <w:bookmarkEnd w:id="2470"/>
      <w:bookmarkEnd w:id="2473"/>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bookmarkStart w:id="2474" w:name="_CRFigure8_4_17_1"/>
      <w:r w:rsidRPr="00742FAE">
        <w:t>Figure </w:t>
      </w:r>
      <w:bookmarkEnd w:id="2474"/>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bookmarkStart w:id="2475" w:name="_CRTable8_4_17_1"/>
      <w:r w:rsidRPr="00742FAE">
        <w:t>Table </w:t>
      </w:r>
      <w:bookmarkEnd w:id="2475"/>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476" w:name="_CR8_4_18"/>
      <w:bookmarkStart w:id="2477" w:name="_Toc45282397"/>
      <w:bookmarkStart w:id="2478" w:name="_Toc45882783"/>
      <w:bookmarkStart w:id="2479" w:name="_Toc51951333"/>
      <w:bookmarkStart w:id="2480" w:name="_Toc59209110"/>
      <w:bookmarkStart w:id="2481" w:name="_Toc75734952"/>
      <w:bookmarkStart w:id="2482" w:name="_Toc178269020"/>
      <w:bookmarkEnd w:id="2476"/>
      <w:r>
        <w:t>8.4.18</w:t>
      </w:r>
      <w:r w:rsidRPr="009620E9">
        <w:tab/>
      </w:r>
      <w:r>
        <w:t>Selected security algorithms</w:t>
      </w:r>
      <w:bookmarkEnd w:id="2477"/>
      <w:bookmarkEnd w:id="2478"/>
      <w:bookmarkEnd w:id="2479"/>
      <w:bookmarkEnd w:id="2480"/>
      <w:bookmarkEnd w:id="2481"/>
      <w:bookmarkEnd w:id="2482"/>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483"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484" w:name="_MCCTEMPBM_CRPT07900078___7"/>
            <w:bookmarkEnd w:id="2484"/>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485" w:name="_PERM_MCCTEMPBM_CRPT07900079___4"/>
            <w:bookmarkEnd w:id="2483"/>
            <w:r>
              <w:rPr>
                <w:rFonts w:ascii="Arial" w:hAnsi="Arial"/>
                <w:sz w:val="18"/>
              </w:rPr>
              <w:t>Selected security algorithms</w:t>
            </w:r>
            <w:r w:rsidRPr="009620E9">
              <w:rPr>
                <w:rFonts w:ascii="Arial" w:hAnsi="Arial"/>
                <w:sz w:val="18"/>
              </w:rPr>
              <w:t xml:space="preserve"> IEI</w:t>
            </w:r>
            <w:bookmarkEnd w:id="2485"/>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486" w:name="_MCCTEMPBM_CRPT07900080___7"/>
            <w:r w:rsidRPr="009620E9">
              <w:rPr>
                <w:rFonts w:ascii="Arial" w:hAnsi="Arial"/>
                <w:sz w:val="18"/>
              </w:rPr>
              <w:t>octet 1</w:t>
            </w:r>
            <w:bookmarkEnd w:id="2486"/>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487"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488" w:name="_MCCTEMPBM_CRPT07900082___7"/>
            <w:r w:rsidRPr="009620E9">
              <w:rPr>
                <w:rFonts w:ascii="Arial" w:hAnsi="Arial"/>
                <w:sz w:val="18"/>
              </w:rPr>
              <w:t>octet 2</w:t>
            </w:r>
            <w:bookmarkEnd w:id="2488"/>
          </w:p>
        </w:tc>
      </w:tr>
    </w:tbl>
    <w:p w14:paraId="511E3C1E" w14:textId="77777777" w:rsidR="008E33F7" w:rsidRPr="009620E9" w:rsidRDefault="008E33F7" w:rsidP="008E33F7">
      <w:pPr>
        <w:pStyle w:val="TF"/>
      </w:pPr>
      <w:bookmarkStart w:id="2489" w:name="_CRFigure8_4_18_1"/>
      <w:bookmarkEnd w:id="2487"/>
      <w:r w:rsidRPr="009620E9">
        <w:t>Figure</w:t>
      </w:r>
      <w:r w:rsidRPr="00742FAE">
        <w:t> </w:t>
      </w:r>
      <w:bookmarkEnd w:id="2489"/>
      <w:r>
        <w:t>8.4.18.1: Selected security algorithms</w:t>
      </w:r>
      <w:r w:rsidRPr="009620E9">
        <w:t xml:space="preserve"> information element</w:t>
      </w:r>
    </w:p>
    <w:p w14:paraId="0FF51A53" w14:textId="77777777" w:rsidR="008E33F7" w:rsidRPr="009620E9" w:rsidRDefault="008E33F7" w:rsidP="008E33F7">
      <w:pPr>
        <w:pStyle w:val="TH"/>
      </w:pPr>
      <w:bookmarkStart w:id="2490" w:name="_CRTable8_4_18_1"/>
      <w:r>
        <w:lastRenderedPageBreak/>
        <w:t>Table</w:t>
      </w:r>
      <w:r w:rsidRPr="00C65060">
        <w:t> </w:t>
      </w:r>
      <w:bookmarkEnd w:id="2490"/>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491" w:name="_MCCTEMPBM_CRPT07900084___7"/>
            <w:r w:rsidRPr="009620E9">
              <w:rPr>
                <w:rFonts w:ascii="Arial" w:hAnsi="Arial"/>
                <w:sz w:val="18"/>
              </w:rPr>
              <w:t>Type of integrity protection algorithm (octet 2, bit 1 to 3)</w:t>
            </w:r>
            <w:bookmarkEnd w:id="2491"/>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492" w:name="_MCCTEMPBM_CRPT07900085___7"/>
            <w:r w:rsidRPr="009620E9">
              <w:rPr>
                <w:rFonts w:ascii="Arial" w:hAnsi="Arial"/>
                <w:sz w:val="18"/>
              </w:rPr>
              <w:t>Bits</w:t>
            </w:r>
            <w:bookmarkEnd w:id="2492"/>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493"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494" w:name="_MCCTEMPBM_CRPT07900087___7"/>
            <w:bookmarkEnd w:id="2494"/>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495" w:name="_PERM_MCCTEMPBM_CRPT07900088___4" w:colFirst="0" w:colLast="2"/>
            <w:bookmarkEnd w:id="2493"/>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496"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496"/>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497" w:name="_PERM_MCCTEMPBM_CRPT07900090___4" w:colFirst="0" w:colLast="2"/>
            <w:bookmarkEnd w:id="2495"/>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498"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498"/>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499" w:name="_PERM_MCCTEMPBM_CRPT07900092___4" w:colFirst="0" w:colLast="2"/>
            <w:bookmarkEnd w:id="2497"/>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500"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500"/>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501" w:name="_PERM_MCCTEMPBM_CRPT07900094___4" w:colFirst="0" w:colLast="2"/>
            <w:bookmarkEnd w:id="2499"/>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502"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502"/>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503" w:name="_PERM_MCCTEMPBM_CRPT07900096___4" w:colFirst="0" w:colLast="2"/>
            <w:bookmarkEnd w:id="2501"/>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504"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504"/>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505" w:name="_PERM_MCCTEMPBM_CRPT07900098___4" w:colFirst="0" w:colLast="2"/>
            <w:bookmarkEnd w:id="2503"/>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506"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506"/>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507" w:name="_PERM_MCCTEMPBM_CRPT07900100___4" w:colFirst="0" w:colLast="2"/>
            <w:bookmarkEnd w:id="2505"/>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508"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508"/>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509" w:name="_PERM_MCCTEMPBM_CRPT07900102___4" w:colFirst="0" w:colLast="2"/>
            <w:bookmarkEnd w:id="2507"/>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510"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510"/>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511" w:name="_MCCTEMPBM_CRPT07900104___7"/>
            <w:bookmarkEnd w:id="2509"/>
            <w:bookmarkEnd w:id="2511"/>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512" w:name="_MCCTEMPBM_CRPT07900105___7"/>
            <w:r w:rsidRPr="009620E9">
              <w:rPr>
                <w:rFonts w:ascii="Arial" w:hAnsi="Arial"/>
                <w:sz w:val="18"/>
              </w:rPr>
              <w:t>Type of ciphering algorithm (octet 2, bit 5 to 7)</w:t>
            </w:r>
            <w:bookmarkEnd w:id="2512"/>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513" w:name="_MCCTEMPBM_CRPT07900106___7"/>
            <w:r w:rsidRPr="009620E9">
              <w:rPr>
                <w:rFonts w:ascii="Arial" w:hAnsi="Arial"/>
                <w:sz w:val="18"/>
              </w:rPr>
              <w:t>Bits</w:t>
            </w:r>
            <w:bookmarkEnd w:id="2513"/>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514"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515" w:name="_MCCTEMPBM_CRPT07900108___7"/>
            <w:bookmarkEnd w:id="2515"/>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516" w:name="_PERM_MCCTEMPBM_CRPT07900109___4" w:colFirst="0" w:colLast="2"/>
            <w:bookmarkEnd w:id="2514"/>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517"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517"/>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518" w:name="_PERM_MCCTEMPBM_CRPT07900111___4" w:colFirst="0" w:colLast="2"/>
            <w:bookmarkEnd w:id="2516"/>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519"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519"/>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520" w:name="_PERM_MCCTEMPBM_CRPT07900113___4" w:colFirst="0" w:colLast="2"/>
            <w:bookmarkEnd w:id="2518"/>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521"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521"/>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522" w:name="_MCCTEMPBM_CRPT07900115___4" w:colFirst="0" w:colLast="2"/>
            <w:bookmarkEnd w:id="2520"/>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523"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523"/>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524" w:name="_MCCTEMPBM_CRPT07900117___4" w:colFirst="0" w:colLast="2"/>
            <w:bookmarkEnd w:id="2522"/>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525"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525"/>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526" w:name="_MCCTEMPBM_CRPT07900119___4" w:colFirst="0" w:colLast="2"/>
            <w:bookmarkEnd w:id="2524"/>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527"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527"/>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528" w:name="_MCCTEMPBM_CRPT07900121___4" w:colFirst="0" w:colLast="2"/>
            <w:bookmarkEnd w:id="2526"/>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529"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529"/>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530" w:name="_MCCTEMPBM_CRPT07900123___4" w:colFirst="0" w:colLast="2"/>
            <w:bookmarkEnd w:id="2528"/>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531"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531"/>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532" w:name="_MCCTEMPBM_CRPT07900125___7"/>
            <w:bookmarkEnd w:id="2530"/>
            <w:bookmarkEnd w:id="2532"/>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533" w:name="_MCCTEMPBM_CRPT07900126___7"/>
            <w:r w:rsidRPr="009620E9">
              <w:rPr>
                <w:rFonts w:ascii="Arial" w:hAnsi="Arial"/>
                <w:sz w:val="18"/>
              </w:rPr>
              <w:t>Bit 4 and 8 of octet 2 are spare and shall be coded as zero.</w:t>
            </w:r>
            <w:bookmarkEnd w:id="2533"/>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534" w:name="_MCCTEMPBM_CRPT07900127___7"/>
            <w:bookmarkEnd w:id="2534"/>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535" w:name="_CR8_4_19"/>
      <w:bookmarkStart w:id="2536" w:name="_Toc502240465"/>
      <w:bookmarkStart w:id="2537" w:name="_Toc45282398"/>
      <w:bookmarkStart w:id="2538" w:name="_Toc45882784"/>
      <w:bookmarkStart w:id="2539" w:name="_Toc51951334"/>
      <w:bookmarkStart w:id="2540" w:name="_Toc59209111"/>
      <w:bookmarkStart w:id="2541" w:name="_Toc75734953"/>
      <w:bookmarkStart w:id="2542" w:name="_Toc502240468"/>
      <w:bookmarkStart w:id="2543" w:name="_Toc45282399"/>
      <w:bookmarkStart w:id="2544" w:name="_Toc45882785"/>
      <w:bookmarkStart w:id="2545" w:name="_Toc51951335"/>
      <w:bookmarkStart w:id="2546" w:name="_Toc59209112"/>
      <w:bookmarkStart w:id="2547" w:name="_Toc75734954"/>
      <w:bookmarkStart w:id="2548" w:name="_Toc502240467"/>
      <w:bookmarkStart w:id="2549" w:name="_Toc178269021"/>
      <w:bookmarkEnd w:id="2535"/>
      <w:r>
        <w:t>8.4.19</w:t>
      </w:r>
      <w:r w:rsidRPr="00742FAE">
        <w:tab/>
      </w:r>
      <w:r>
        <w:t>LSB of K</w:t>
      </w:r>
      <w:r>
        <w:rPr>
          <w:vertAlign w:val="subscript"/>
        </w:rPr>
        <w:t>NRP-sess</w:t>
      </w:r>
      <w:r>
        <w:t xml:space="preserve"> ID</w:t>
      </w:r>
      <w:bookmarkEnd w:id="2536"/>
      <w:bookmarkEnd w:id="2537"/>
      <w:bookmarkEnd w:id="2538"/>
      <w:bookmarkEnd w:id="2539"/>
      <w:bookmarkEnd w:id="2540"/>
      <w:bookmarkEnd w:id="2541"/>
      <w:bookmarkEnd w:id="2549"/>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bookmarkStart w:id="2550" w:name="_CRFigure8_4_19_1"/>
      <w:r w:rsidRPr="00742FAE">
        <w:t>Figure </w:t>
      </w:r>
      <w:bookmarkEnd w:id="2550"/>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bookmarkStart w:id="2551" w:name="_CRTable8_4_19_1"/>
      <w:r w:rsidRPr="00742FAE">
        <w:t>Table </w:t>
      </w:r>
      <w:bookmarkEnd w:id="2551"/>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552" w:name="_CR8_4_20"/>
      <w:bookmarkStart w:id="2553" w:name="_Toc178269022"/>
      <w:bookmarkEnd w:id="2552"/>
      <w:r>
        <w:t>8.4.20</w:t>
      </w:r>
      <w:r w:rsidRPr="00742FAE">
        <w:tab/>
      </w:r>
      <w:r>
        <w:t>MSBs of K</w:t>
      </w:r>
      <w:r>
        <w:rPr>
          <w:vertAlign w:val="subscript"/>
        </w:rPr>
        <w:t>NRP</w:t>
      </w:r>
      <w:r>
        <w:t xml:space="preserve"> ID</w:t>
      </w:r>
      <w:bookmarkEnd w:id="2542"/>
      <w:bookmarkEnd w:id="2543"/>
      <w:bookmarkEnd w:id="2544"/>
      <w:bookmarkEnd w:id="2545"/>
      <w:bookmarkEnd w:id="2546"/>
      <w:bookmarkEnd w:id="2547"/>
      <w:bookmarkEnd w:id="2553"/>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bookmarkStart w:id="2554" w:name="_CRFigure8_4_20_1"/>
      <w:r w:rsidRPr="00742FAE">
        <w:t>Figure </w:t>
      </w:r>
      <w:bookmarkEnd w:id="2554"/>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bookmarkStart w:id="2555" w:name="_CRTable8_4_20_1"/>
      <w:r w:rsidRPr="00742FAE">
        <w:lastRenderedPageBreak/>
        <w:t>Table </w:t>
      </w:r>
      <w:bookmarkEnd w:id="2555"/>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556" w:name="_CR8_4_21"/>
      <w:bookmarkStart w:id="2557" w:name="_Toc45282400"/>
      <w:bookmarkStart w:id="2558" w:name="_Toc45882786"/>
      <w:bookmarkStart w:id="2559" w:name="_Toc51951336"/>
      <w:bookmarkStart w:id="2560" w:name="_Toc59209113"/>
      <w:bookmarkStart w:id="2561" w:name="_Toc75734955"/>
      <w:bookmarkStart w:id="2562" w:name="_Toc178269023"/>
      <w:bookmarkEnd w:id="2556"/>
      <w:r>
        <w:t>8.4.21</w:t>
      </w:r>
      <w:r w:rsidRPr="00742FAE">
        <w:tab/>
      </w:r>
      <w:r>
        <w:t>LSBs of K</w:t>
      </w:r>
      <w:r>
        <w:rPr>
          <w:vertAlign w:val="subscript"/>
        </w:rPr>
        <w:t>NRP</w:t>
      </w:r>
      <w:r>
        <w:t xml:space="preserve"> ID</w:t>
      </w:r>
      <w:bookmarkEnd w:id="2548"/>
      <w:bookmarkEnd w:id="2557"/>
      <w:bookmarkEnd w:id="2558"/>
      <w:bookmarkEnd w:id="2559"/>
      <w:bookmarkEnd w:id="2560"/>
      <w:bookmarkEnd w:id="2561"/>
      <w:bookmarkEnd w:id="2562"/>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bookmarkStart w:id="2563" w:name="_CRFigure8_4_21_1"/>
      <w:r w:rsidRPr="00742FAE">
        <w:t>Figure </w:t>
      </w:r>
      <w:bookmarkEnd w:id="2563"/>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bookmarkStart w:id="2564" w:name="_CRTable8_4_21_1"/>
      <w:r w:rsidRPr="00742FAE">
        <w:t>Table </w:t>
      </w:r>
      <w:bookmarkEnd w:id="2564"/>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565" w:name="_CR8_4_22"/>
      <w:bookmarkStart w:id="2566" w:name="_Toc45282401"/>
      <w:bookmarkStart w:id="2567" w:name="_Toc45882787"/>
      <w:bookmarkStart w:id="2568" w:name="_Toc51951337"/>
      <w:bookmarkStart w:id="2569" w:name="_Toc59209114"/>
      <w:bookmarkStart w:id="2570" w:name="_Toc75734956"/>
      <w:bookmarkStart w:id="2571" w:name="_Toc178269024"/>
      <w:bookmarkEnd w:id="2565"/>
      <w:r>
        <w:t>8.4.22</w:t>
      </w:r>
      <w:r w:rsidRPr="009620E9">
        <w:tab/>
      </w:r>
      <w:r>
        <w:t>UE PC5 unicast user plane security policy</w:t>
      </w:r>
      <w:bookmarkEnd w:id="2566"/>
      <w:bookmarkEnd w:id="2567"/>
      <w:bookmarkEnd w:id="2568"/>
      <w:bookmarkEnd w:id="2569"/>
      <w:bookmarkEnd w:id="2570"/>
      <w:bookmarkEnd w:id="2571"/>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572"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573" w:name="_MCCTEMPBM_CRPT07900133___7"/>
            <w:bookmarkEnd w:id="2573"/>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574" w:name="_MCCTEMPBM_CRPT07900134___4"/>
            <w:bookmarkEnd w:id="2572"/>
            <w:r>
              <w:rPr>
                <w:rFonts w:ascii="Arial" w:hAnsi="Arial"/>
                <w:sz w:val="18"/>
              </w:rPr>
              <w:t>UE PC5 unicast user plane security policy</w:t>
            </w:r>
            <w:r w:rsidRPr="009620E9">
              <w:rPr>
                <w:rFonts w:ascii="Arial" w:hAnsi="Arial"/>
                <w:sz w:val="18"/>
              </w:rPr>
              <w:t xml:space="preserve"> IEI</w:t>
            </w:r>
            <w:bookmarkEnd w:id="2574"/>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575" w:name="_MCCTEMPBM_CRPT07900135___7"/>
            <w:r w:rsidRPr="009620E9">
              <w:rPr>
                <w:rFonts w:ascii="Arial" w:hAnsi="Arial"/>
                <w:sz w:val="18"/>
              </w:rPr>
              <w:t>octet 1</w:t>
            </w:r>
            <w:bookmarkEnd w:id="2575"/>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576"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577" w:name="_MCCTEMPBM_CRPT07900137___7"/>
            <w:r w:rsidRPr="009620E9">
              <w:rPr>
                <w:rFonts w:ascii="Arial" w:hAnsi="Arial"/>
                <w:sz w:val="18"/>
              </w:rPr>
              <w:t>octet 2</w:t>
            </w:r>
            <w:bookmarkEnd w:id="2577"/>
          </w:p>
        </w:tc>
      </w:tr>
    </w:tbl>
    <w:p w14:paraId="4852B4F4" w14:textId="77777777" w:rsidR="008E33F7" w:rsidRPr="009620E9" w:rsidRDefault="008E33F7" w:rsidP="008E33F7">
      <w:pPr>
        <w:pStyle w:val="TF"/>
      </w:pPr>
      <w:bookmarkStart w:id="2578" w:name="_CRFigure8_4_22_1"/>
      <w:bookmarkEnd w:id="2576"/>
      <w:r w:rsidRPr="009620E9">
        <w:t>Figure</w:t>
      </w:r>
      <w:r w:rsidRPr="00742FAE">
        <w:t> </w:t>
      </w:r>
      <w:bookmarkEnd w:id="2578"/>
      <w:r>
        <w:t>8.4.22.1: UE PC5 unicast user plane security policy</w:t>
      </w:r>
      <w:r w:rsidRPr="009620E9">
        <w:t xml:space="preserve"> information element</w:t>
      </w:r>
    </w:p>
    <w:p w14:paraId="27F4C471" w14:textId="77777777" w:rsidR="008E33F7" w:rsidRPr="009620E9" w:rsidRDefault="008E33F7" w:rsidP="008E33F7">
      <w:pPr>
        <w:pStyle w:val="TH"/>
      </w:pPr>
      <w:bookmarkStart w:id="2579" w:name="_CRTable8_4_22_1"/>
      <w:r>
        <w:lastRenderedPageBreak/>
        <w:t>Table</w:t>
      </w:r>
      <w:r w:rsidRPr="00C65060">
        <w:t> </w:t>
      </w:r>
      <w:bookmarkEnd w:id="2579"/>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580"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580"/>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581" w:name="_MCCTEMPBM_CRPT07900140___7"/>
            <w:r w:rsidRPr="009620E9">
              <w:rPr>
                <w:rFonts w:ascii="Arial" w:hAnsi="Arial"/>
                <w:sz w:val="18"/>
              </w:rPr>
              <w:t>Bits</w:t>
            </w:r>
            <w:bookmarkEnd w:id="2581"/>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582"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583" w:name="_MCCTEMPBM_CRPT07900142___7"/>
            <w:bookmarkEnd w:id="2583"/>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584" w:name="_MCCTEMPBM_CRPT07900143___4" w:colFirst="0" w:colLast="2"/>
            <w:bookmarkEnd w:id="2582"/>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585" w:name="_MCCTEMPBM_CRPT07900144___7"/>
            <w:r>
              <w:rPr>
                <w:rFonts w:ascii="Arial" w:hAnsi="Arial"/>
                <w:sz w:val="18"/>
                <w:lang w:eastAsia="ko-KR"/>
              </w:rPr>
              <w:t>User plane integrity protection not needed</w:t>
            </w:r>
            <w:bookmarkEnd w:id="2585"/>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586" w:name="_MCCTEMPBM_CRPT07900145___4" w:colFirst="0" w:colLast="2"/>
            <w:bookmarkEnd w:id="2584"/>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587" w:name="_MCCTEMPBM_CRPT07900146___7"/>
            <w:r>
              <w:rPr>
                <w:rFonts w:ascii="Arial" w:hAnsi="Arial"/>
                <w:sz w:val="18"/>
                <w:lang w:eastAsia="ko-KR"/>
              </w:rPr>
              <w:t>User plane integrity protection preferred</w:t>
            </w:r>
            <w:bookmarkEnd w:id="2587"/>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588" w:name="_MCCTEMPBM_CRPT07900147___4" w:colFirst="0" w:colLast="2"/>
            <w:bookmarkEnd w:id="2586"/>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589" w:name="_MCCTEMPBM_CRPT07900148___7"/>
            <w:r>
              <w:rPr>
                <w:rFonts w:ascii="Arial" w:hAnsi="Arial"/>
                <w:sz w:val="18"/>
                <w:lang w:eastAsia="ko-KR"/>
              </w:rPr>
              <w:t>User plane integrity protection required</w:t>
            </w:r>
            <w:bookmarkEnd w:id="2589"/>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590" w:name="_MCCTEMPBM_CRPT07900149___4" w:colFirst="0" w:colLast="2"/>
            <w:bookmarkEnd w:id="2588"/>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591" w:name="_MCCTEMPBM_CRPT07900150___7"/>
            <w:bookmarkEnd w:id="2591"/>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592" w:name="_MCCTEMPBM_CRPT07900151___7"/>
            <w:bookmarkEnd w:id="2590"/>
            <w:r w:rsidRPr="00A55D9D">
              <w:rPr>
                <w:rFonts w:ascii="Arial" w:hAnsi="Arial"/>
                <w:sz w:val="18"/>
              </w:rPr>
              <w:tab/>
            </w:r>
            <w:r>
              <w:rPr>
                <w:rFonts w:ascii="Arial" w:hAnsi="Arial"/>
                <w:sz w:val="18"/>
              </w:rPr>
              <w:t>to</w:t>
            </w:r>
            <w:r>
              <w:rPr>
                <w:rFonts w:ascii="Arial" w:hAnsi="Arial"/>
                <w:sz w:val="18"/>
              </w:rPr>
              <w:tab/>
              <w:t>Spare</w:t>
            </w:r>
            <w:bookmarkEnd w:id="2592"/>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593"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594" w:name="_MCCTEMPBM_CRPT07900153___7"/>
            <w:bookmarkEnd w:id="2594"/>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595" w:name="_MCCTEMPBM_CRPT07900154___4" w:colFirst="0" w:colLast="2"/>
            <w:bookmarkEnd w:id="2593"/>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596" w:name="_MCCTEMPBM_CRPT07900155___7"/>
            <w:r>
              <w:rPr>
                <w:rFonts w:ascii="Arial" w:hAnsi="Arial"/>
                <w:sz w:val="18"/>
                <w:lang w:eastAsia="ko-KR"/>
              </w:rPr>
              <w:t>Reserved</w:t>
            </w:r>
            <w:bookmarkEnd w:id="2596"/>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597" w:name="_MCCTEMPBM_CRPT07900156___7"/>
            <w:bookmarkEnd w:id="2595"/>
            <w:bookmarkEnd w:id="2597"/>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598"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599" w:name="_MCCTEMPBM_CRPT07900158___7"/>
            <w:bookmarkEnd w:id="2598"/>
            <w:r w:rsidRPr="009620E9">
              <w:rPr>
                <w:rFonts w:ascii="Arial" w:hAnsi="Arial"/>
                <w:sz w:val="18"/>
              </w:rPr>
              <w:t>Bits</w:t>
            </w:r>
            <w:bookmarkEnd w:id="2599"/>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600"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601" w:name="_MCCTEMPBM_CRPT07900160___7"/>
            <w:bookmarkEnd w:id="2601"/>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602" w:name="_MCCTEMPBM_CRPT07900161___4" w:colFirst="0" w:colLast="2"/>
            <w:bookmarkEnd w:id="2600"/>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603"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603"/>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604" w:name="_MCCTEMPBM_CRPT07900163___4" w:colFirst="0" w:colLast="2"/>
            <w:bookmarkEnd w:id="2602"/>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605"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605"/>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606" w:name="_MCCTEMPBM_CRPT07900165___4" w:colFirst="0" w:colLast="2"/>
            <w:bookmarkEnd w:id="2604"/>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607"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607"/>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608" w:name="_MCCTEMPBM_CRPT07900167___4" w:colFirst="0" w:colLast="2"/>
            <w:bookmarkEnd w:id="2606"/>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609" w:name="_MCCTEMPBM_CRPT07900168___7"/>
            <w:bookmarkEnd w:id="2609"/>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610" w:name="_MCCTEMPBM_CRPT07900169___7"/>
            <w:bookmarkEnd w:id="2608"/>
            <w:r w:rsidRPr="00A55D9D">
              <w:rPr>
                <w:rFonts w:ascii="Arial" w:hAnsi="Arial"/>
                <w:sz w:val="18"/>
              </w:rPr>
              <w:tab/>
            </w:r>
            <w:r>
              <w:rPr>
                <w:rFonts w:ascii="Arial" w:hAnsi="Arial"/>
                <w:sz w:val="18"/>
              </w:rPr>
              <w:t>to</w:t>
            </w:r>
            <w:r>
              <w:rPr>
                <w:rFonts w:ascii="Arial" w:hAnsi="Arial"/>
                <w:sz w:val="18"/>
              </w:rPr>
              <w:tab/>
              <w:t>Spare</w:t>
            </w:r>
            <w:bookmarkEnd w:id="2610"/>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611"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612" w:name="_MCCTEMPBM_CRPT07900171___7"/>
            <w:bookmarkEnd w:id="2612"/>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613" w:name="_MCCTEMPBM_CRPT07900172___4" w:colFirst="0" w:colLast="2"/>
            <w:bookmarkEnd w:id="2611"/>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614" w:name="_MCCTEMPBM_CRPT07900173___7"/>
            <w:r>
              <w:rPr>
                <w:rFonts w:ascii="Arial" w:hAnsi="Arial"/>
                <w:sz w:val="18"/>
                <w:lang w:eastAsia="ko-KR"/>
              </w:rPr>
              <w:t>Reserved</w:t>
            </w:r>
            <w:bookmarkEnd w:id="2614"/>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615" w:name="_MCCTEMPBM_CRPT07900174___7"/>
            <w:bookmarkEnd w:id="2613"/>
            <w:bookmarkEnd w:id="2615"/>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616"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617" w:name="_MCCTEMPBM_CRPT07900176___7"/>
            <w:bookmarkEnd w:id="2616"/>
            <w:bookmarkEnd w:id="2617"/>
          </w:p>
        </w:tc>
      </w:tr>
    </w:tbl>
    <w:p w14:paraId="7E7ACCA2" w14:textId="77777777" w:rsidR="008E33F7" w:rsidRDefault="008E33F7" w:rsidP="008E33F7">
      <w:pPr>
        <w:jc w:val="center"/>
        <w:rPr>
          <w:noProof/>
        </w:rPr>
      </w:pPr>
      <w:bookmarkStart w:id="2618" w:name="_MCCTEMPBM_CRPT07900177___4"/>
    </w:p>
    <w:p w14:paraId="48095D5C" w14:textId="77777777" w:rsidR="008E33F7" w:rsidRPr="009620E9" w:rsidRDefault="008E33F7" w:rsidP="00CC0F60">
      <w:pPr>
        <w:pStyle w:val="Heading3"/>
      </w:pPr>
      <w:bookmarkStart w:id="2619" w:name="_CR8_4_23"/>
      <w:bookmarkStart w:id="2620" w:name="_Toc45282402"/>
      <w:bookmarkStart w:id="2621" w:name="_Toc45882788"/>
      <w:bookmarkStart w:id="2622" w:name="_Toc51951338"/>
      <w:bookmarkStart w:id="2623" w:name="_Toc59209115"/>
      <w:bookmarkStart w:id="2624" w:name="_Toc75734957"/>
      <w:bookmarkStart w:id="2625" w:name="_Toc178269025"/>
      <w:bookmarkEnd w:id="2618"/>
      <w:bookmarkEnd w:id="2619"/>
      <w:r>
        <w:t>8.4.23</w:t>
      </w:r>
      <w:r w:rsidRPr="009620E9">
        <w:tab/>
      </w:r>
      <w:r>
        <w:t>Configuration of UE PC5 unicast u</w:t>
      </w:r>
      <w:r>
        <w:rPr>
          <w:rFonts w:eastAsia="Malgun Gothic"/>
          <w:lang w:eastAsia="ko-KR"/>
        </w:rPr>
        <w:t>ser plane security protection</w:t>
      </w:r>
      <w:bookmarkEnd w:id="2620"/>
      <w:bookmarkEnd w:id="2621"/>
      <w:bookmarkEnd w:id="2622"/>
      <w:bookmarkEnd w:id="2623"/>
      <w:bookmarkEnd w:id="2624"/>
      <w:bookmarkEnd w:id="2625"/>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626"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627" w:name="_MCCTEMPBM_CRPT07900179___7"/>
            <w:bookmarkEnd w:id="2627"/>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628" w:name="_MCCTEMPBM_CRPT07900180___4"/>
            <w:bookmarkEnd w:id="2626"/>
            <w:r w:rsidRPr="00332E8F">
              <w:rPr>
                <w:rFonts w:ascii="Arial" w:hAnsi="Arial"/>
                <w:sz w:val="18"/>
              </w:rPr>
              <w:t xml:space="preserve">configuration of UE PC5 unicast user plane security protection </w:t>
            </w:r>
            <w:r w:rsidRPr="009620E9">
              <w:rPr>
                <w:rFonts w:ascii="Arial" w:hAnsi="Arial"/>
                <w:sz w:val="18"/>
              </w:rPr>
              <w:t>IEI</w:t>
            </w:r>
            <w:bookmarkEnd w:id="2628"/>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629" w:name="_MCCTEMPBM_CRPT07900181___7"/>
            <w:r w:rsidRPr="009620E9">
              <w:rPr>
                <w:rFonts w:ascii="Arial" w:hAnsi="Arial"/>
                <w:sz w:val="18"/>
              </w:rPr>
              <w:t>octet 1</w:t>
            </w:r>
            <w:bookmarkEnd w:id="2629"/>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630"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631" w:name="_MCCTEMPBM_CRPT07900183___7"/>
            <w:r w:rsidRPr="009620E9">
              <w:rPr>
                <w:rFonts w:ascii="Arial" w:hAnsi="Arial"/>
                <w:sz w:val="18"/>
              </w:rPr>
              <w:t>octet 2</w:t>
            </w:r>
            <w:bookmarkEnd w:id="2631"/>
          </w:p>
        </w:tc>
      </w:tr>
    </w:tbl>
    <w:p w14:paraId="66EC0BA6" w14:textId="77777777" w:rsidR="008E33F7" w:rsidRPr="009620E9" w:rsidRDefault="008E33F7" w:rsidP="008E33F7">
      <w:pPr>
        <w:pStyle w:val="TF"/>
      </w:pPr>
      <w:bookmarkStart w:id="2632" w:name="_CRFigure8_4_23_1"/>
      <w:bookmarkEnd w:id="2630"/>
      <w:r w:rsidRPr="009620E9">
        <w:t>Figure</w:t>
      </w:r>
      <w:r w:rsidRPr="00742FAE">
        <w:t> </w:t>
      </w:r>
      <w:bookmarkEnd w:id="2632"/>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bookmarkStart w:id="2633" w:name="_CRTable8_4_23_1"/>
      <w:r>
        <w:lastRenderedPageBreak/>
        <w:t>Table</w:t>
      </w:r>
      <w:r w:rsidRPr="00C65060">
        <w:t> </w:t>
      </w:r>
      <w:bookmarkEnd w:id="2633"/>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634"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634"/>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635" w:name="_MCCTEMPBM_CRPT07900186___7"/>
            <w:r w:rsidRPr="009620E9">
              <w:rPr>
                <w:rFonts w:ascii="Arial" w:hAnsi="Arial"/>
                <w:sz w:val="18"/>
              </w:rPr>
              <w:t>Bits</w:t>
            </w:r>
            <w:bookmarkEnd w:id="2635"/>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636"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637" w:name="_MCCTEMPBM_CRPT07900188___7"/>
            <w:bookmarkEnd w:id="2637"/>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638" w:name="_MCCTEMPBM_CRPT07900189___4" w:colFirst="0" w:colLast="2"/>
            <w:bookmarkEnd w:id="2636"/>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639" w:name="_MCCTEMPBM_CRPT07900190___7"/>
            <w:r>
              <w:rPr>
                <w:rFonts w:ascii="Arial" w:hAnsi="Arial"/>
                <w:sz w:val="18"/>
                <w:lang w:eastAsia="ko-KR"/>
              </w:rPr>
              <w:t>Off</w:t>
            </w:r>
            <w:bookmarkEnd w:id="2639"/>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640" w:name="_MCCTEMPBM_CRPT07900191___4" w:colFirst="0" w:colLast="2"/>
            <w:bookmarkEnd w:id="2638"/>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641" w:name="_MCCTEMPBM_CRPT07900192___7"/>
            <w:r>
              <w:rPr>
                <w:rFonts w:ascii="Arial" w:hAnsi="Arial"/>
                <w:sz w:val="18"/>
              </w:rPr>
              <w:t>Off or On</w:t>
            </w:r>
            <w:bookmarkEnd w:id="2641"/>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642" w:name="_MCCTEMPBM_CRPT07900193___4" w:colFirst="0" w:colLast="2"/>
            <w:bookmarkEnd w:id="2640"/>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643" w:name="_MCCTEMPBM_CRPT07900194___7"/>
            <w:r>
              <w:rPr>
                <w:rFonts w:ascii="Arial" w:hAnsi="Arial"/>
                <w:sz w:val="18"/>
                <w:lang w:eastAsia="ko-KR"/>
              </w:rPr>
              <w:t>On</w:t>
            </w:r>
            <w:bookmarkEnd w:id="2643"/>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644" w:name="_MCCTEMPBM_CRPT07900195___4" w:colFirst="0" w:colLast="2"/>
            <w:bookmarkEnd w:id="2642"/>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645" w:name="_MCCTEMPBM_CRPT07900196___7"/>
            <w:bookmarkEnd w:id="2645"/>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646" w:name="_MCCTEMPBM_CRPT07900197___7"/>
            <w:bookmarkEnd w:id="2644"/>
            <w:r w:rsidRPr="00A55D9D">
              <w:rPr>
                <w:rFonts w:ascii="Arial" w:hAnsi="Arial"/>
                <w:sz w:val="18"/>
              </w:rPr>
              <w:tab/>
            </w:r>
            <w:r>
              <w:rPr>
                <w:rFonts w:ascii="Arial" w:hAnsi="Arial"/>
                <w:sz w:val="18"/>
              </w:rPr>
              <w:t>to</w:t>
            </w:r>
            <w:r>
              <w:rPr>
                <w:rFonts w:ascii="Arial" w:hAnsi="Arial"/>
                <w:sz w:val="18"/>
              </w:rPr>
              <w:tab/>
              <w:t>Spare</w:t>
            </w:r>
            <w:bookmarkEnd w:id="2646"/>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647"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648" w:name="_MCCTEMPBM_CRPT07900199___7"/>
            <w:bookmarkEnd w:id="2648"/>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649" w:name="_MCCTEMPBM_CRPT07900200___4" w:colFirst="0" w:colLast="2"/>
            <w:bookmarkEnd w:id="2647"/>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650" w:name="_MCCTEMPBM_CRPT07900201___7"/>
            <w:r>
              <w:rPr>
                <w:rFonts w:ascii="Arial" w:hAnsi="Arial"/>
                <w:sz w:val="18"/>
                <w:lang w:eastAsia="ko-KR"/>
              </w:rPr>
              <w:t>Reserved</w:t>
            </w:r>
            <w:bookmarkEnd w:id="2650"/>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651" w:name="_MCCTEMPBM_CRPT07900202___7"/>
            <w:bookmarkEnd w:id="2649"/>
            <w:bookmarkEnd w:id="2651"/>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652"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652"/>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653" w:name="_MCCTEMPBM_CRPT07900204___7"/>
            <w:r w:rsidRPr="009620E9">
              <w:rPr>
                <w:rFonts w:ascii="Arial" w:hAnsi="Arial"/>
                <w:sz w:val="18"/>
              </w:rPr>
              <w:t>Bits</w:t>
            </w:r>
            <w:bookmarkEnd w:id="2653"/>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654"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655" w:name="_MCCTEMPBM_CRPT07900206___7"/>
            <w:bookmarkEnd w:id="2655"/>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656" w:name="_MCCTEMPBM_CRPT07900207___4" w:colFirst="0" w:colLast="2"/>
            <w:bookmarkEnd w:id="2654"/>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657" w:name="_MCCTEMPBM_CRPT07900208___7"/>
            <w:r>
              <w:rPr>
                <w:rFonts w:ascii="Arial" w:hAnsi="Arial"/>
                <w:sz w:val="18"/>
                <w:lang w:eastAsia="ko-KR"/>
              </w:rPr>
              <w:t>Off</w:t>
            </w:r>
            <w:bookmarkEnd w:id="2657"/>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658" w:name="_MCCTEMPBM_CRPT07900209___4" w:colFirst="0" w:colLast="2"/>
            <w:bookmarkEnd w:id="2656"/>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659" w:name="_MCCTEMPBM_CRPT07900210___7"/>
            <w:r>
              <w:rPr>
                <w:rFonts w:ascii="Arial" w:hAnsi="Arial"/>
                <w:sz w:val="18"/>
                <w:lang w:eastAsia="ko-KR"/>
              </w:rPr>
              <w:t>Off or On</w:t>
            </w:r>
            <w:bookmarkEnd w:id="2659"/>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660" w:name="_MCCTEMPBM_CRPT07900211___4" w:colFirst="0" w:colLast="2"/>
            <w:bookmarkEnd w:id="2658"/>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661" w:name="_MCCTEMPBM_CRPT07900212___7"/>
            <w:r>
              <w:rPr>
                <w:rFonts w:ascii="Arial" w:hAnsi="Arial"/>
                <w:sz w:val="18"/>
                <w:lang w:eastAsia="ko-KR"/>
              </w:rPr>
              <w:t>On</w:t>
            </w:r>
            <w:bookmarkEnd w:id="2661"/>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662" w:name="_MCCTEMPBM_CRPT07900213___4" w:colFirst="0" w:colLast="2"/>
            <w:bookmarkEnd w:id="2660"/>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663" w:name="_MCCTEMPBM_CRPT07900214___7"/>
            <w:bookmarkEnd w:id="2663"/>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664" w:name="_MCCTEMPBM_CRPT07900215___7"/>
            <w:bookmarkEnd w:id="2662"/>
            <w:r w:rsidRPr="00A55D9D">
              <w:rPr>
                <w:rFonts w:ascii="Arial" w:hAnsi="Arial"/>
                <w:sz w:val="18"/>
              </w:rPr>
              <w:tab/>
            </w:r>
            <w:r>
              <w:rPr>
                <w:rFonts w:ascii="Arial" w:hAnsi="Arial"/>
                <w:sz w:val="18"/>
              </w:rPr>
              <w:t>to</w:t>
            </w:r>
            <w:r>
              <w:rPr>
                <w:rFonts w:ascii="Arial" w:hAnsi="Arial"/>
                <w:sz w:val="18"/>
              </w:rPr>
              <w:tab/>
              <w:t>Spare</w:t>
            </w:r>
            <w:bookmarkEnd w:id="2664"/>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665"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666" w:name="_MCCTEMPBM_CRPT07900217___7"/>
            <w:bookmarkEnd w:id="2666"/>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667" w:name="_MCCTEMPBM_CRPT07900218___4" w:colFirst="0" w:colLast="2"/>
            <w:bookmarkEnd w:id="2665"/>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668" w:name="_MCCTEMPBM_CRPT07900219___7"/>
            <w:r>
              <w:rPr>
                <w:rFonts w:ascii="Arial" w:hAnsi="Arial"/>
                <w:sz w:val="18"/>
                <w:lang w:eastAsia="ko-KR"/>
              </w:rPr>
              <w:t>Reserved</w:t>
            </w:r>
            <w:bookmarkEnd w:id="2668"/>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669" w:name="_MCCTEMPBM_CRPT07900220___7"/>
            <w:bookmarkEnd w:id="2667"/>
            <w:bookmarkEnd w:id="2669"/>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670" w:name="_MCCTEMPBM_CRPT07900221___7"/>
            <w:r w:rsidRPr="009620E9">
              <w:rPr>
                <w:rFonts w:ascii="Arial" w:hAnsi="Arial"/>
                <w:sz w:val="18"/>
              </w:rPr>
              <w:t>Bit 4 and 8 of octet 2 are spare and shall be coded as zero.</w:t>
            </w:r>
            <w:bookmarkEnd w:id="2670"/>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671" w:name="_MCCTEMPBM_CRPT07900222___7"/>
            <w:bookmarkEnd w:id="2671"/>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672" w:name="_CR8_4_24"/>
      <w:bookmarkStart w:id="2673" w:name="_Toc45282403"/>
      <w:bookmarkStart w:id="2674" w:name="_Toc45882789"/>
      <w:bookmarkStart w:id="2675" w:name="_Toc51951339"/>
      <w:bookmarkStart w:id="2676" w:name="_Toc59209116"/>
      <w:bookmarkStart w:id="2677" w:name="_Toc75734958"/>
      <w:bookmarkStart w:id="2678" w:name="_Toc178269026"/>
      <w:bookmarkEnd w:id="2672"/>
      <w:r>
        <w:t>8.4.24</w:t>
      </w:r>
      <w:r>
        <w:tab/>
        <w:t>Re-authentication indication</w:t>
      </w:r>
      <w:bookmarkEnd w:id="2673"/>
      <w:bookmarkEnd w:id="2674"/>
      <w:bookmarkEnd w:id="2675"/>
      <w:bookmarkEnd w:id="2676"/>
      <w:bookmarkEnd w:id="2677"/>
      <w:bookmarkEnd w:id="2678"/>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bookmarkStart w:id="2679" w:name="_CRFigure8_4_24_1"/>
      <w:r w:rsidRPr="00742FAE">
        <w:t>Figure </w:t>
      </w:r>
      <w:bookmarkEnd w:id="2679"/>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bookmarkStart w:id="2680" w:name="_CRTable8_4_24_1"/>
      <w:r w:rsidRPr="00742FAE">
        <w:t>Table </w:t>
      </w:r>
      <w:bookmarkEnd w:id="2680"/>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681" w:name="_CR8_4_25"/>
      <w:bookmarkStart w:id="2682" w:name="_Toc45282404"/>
      <w:bookmarkStart w:id="2683" w:name="_Toc45882790"/>
      <w:bookmarkStart w:id="2684" w:name="_Toc51951340"/>
      <w:bookmarkStart w:id="2685" w:name="_Toc59209117"/>
      <w:bookmarkStart w:id="2686" w:name="_Toc75734959"/>
      <w:bookmarkStart w:id="2687" w:name="_Toc178269027"/>
      <w:bookmarkEnd w:id="2681"/>
      <w:r>
        <w:t>8.4.25</w:t>
      </w:r>
      <w:r>
        <w:tab/>
        <w:t>Layer-2 ID</w:t>
      </w:r>
      <w:bookmarkEnd w:id="2682"/>
      <w:bookmarkEnd w:id="2683"/>
      <w:bookmarkEnd w:id="2684"/>
      <w:bookmarkEnd w:id="2685"/>
      <w:bookmarkEnd w:id="2686"/>
      <w:bookmarkEnd w:id="2687"/>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bookmarkStart w:id="2688" w:name="_CRFigure8_4_25_1"/>
      <w:r w:rsidRPr="00742FAE">
        <w:t>Figure </w:t>
      </w:r>
      <w:bookmarkEnd w:id="2688"/>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bookmarkStart w:id="2689" w:name="_CRTable8_4_25_1"/>
      <w:r w:rsidRPr="00742FAE">
        <w:t>Table </w:t>
      </w:r>
      <w:bookmarkEnd w:id="2689"/>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Default="008E33F7" w:rsidP="008E33F7">
      <w:pPr>
        <w:rPr>
          <w:lang w:eastAsia="zh-CN"/>
        </w:rPr>
      </w:pPr>
    </w:p>
    <w:p w14:paraId="40B61B5E" w14:textId="3A7F2629" w:rsidR="00E13D1E" w:rsidRDefault="00E13D1E" w:rsidP="00E13D1E">
      <w:pPr>
        <w:pStyle w:val="Heading3"/>
        <w:rPr>
          <w:lang w:eastAsia="zh-CN"/>
        </w:rPr>
      </w:pPr>
      <w:bookmarkStart w:id="2690" w:name="_Toc178269028"/>
      <w:r>
        <w:rPr>
          <w:rFonts w:hint="eastAsia"/>
          <w:lang w:eastAsia="zh-CN"/>
        </w:rPr>
        <w:t>8</w:t>
      </w:r>
      <w:r>
        <w:rPr>
          <w:lang w:eastAsia="zh-CN"/>
        </w:rPr>
        <w:t>.4.</w:t>
      </w:r>
      <w:r w:rsidR="0075119E">
        <w:rPr>
          <w:lang w:eastAsia="zh-CN"/>
        </w:rPr>
        <w:t>26</w:t>
      </w:r>
      <w:r>
        <w:rPr>
          <w:lang w:eastAsia="zh-CN"/>
        </w:rPr>
        <w:tab/>
        <w:t>RSPP metadata</w:t>
      </w:r>
      <w:bookmarkEnd w:id="2690"/>
    </w:p>
    <w:p w14:paraId="0AC2E5BA" w14:textId="2544AF41" w:rsidR="00E13D1E" w:rsidRPr="00781A93" w:rsidRDefault="00E13D1E" w:rsidP="00E13D1E">
      <w:pPr>
        <w:rPr>
          <w:lang w:eastAsia="zh-CN"/>
        </w:rPr>
      </w:pPr>
      <w:r>
        <w:rPr>
          <w:lang w:eastAsia="zh-CN"/>
        </w:rPr>
        <w:t>See clause</w:t>
      </w:r>
      <w:r>
        <w:rPr>
          <w:lang w:val="en-US" w:eastAsia="zh-CN"/>
        </w:rPr>
        <w:t> 11.2.2 in 3GPP TS 24.514 [29].</w:t>
      </w:r>
    </w:p>
    <w:p w14:paraId="5F78B9BB" w14:textId="77777777" w:rsidR="008E33F7" w:rsidRDefault="008E33F7" w:rsidP="00CC0F60">
      <w:pPr>
        <w:pStyle w:val="Heading1"/>
      </w:pPr>
      <w:bookmarkStart w:id="2691" w:name="_CR9"/>
      <w:bookmarkStart w:id="2692" w:name="_Toc45282405"/>
      <w:bookmarkStart w:id="2693" w:name="_Toc45882791"/>
      <w:bookmarkStart w:id="2694" w:name="_Toc51951341"/>
      <w:bookmarkStart w:id="2695" w:name="_Toc59209118"/>
      <w:bookmarkStart w:id="2696" w:name="_Toc75734960"/>
      <w:bookmarkStart w:id="2697" w:name="_Toc178269029"/>
      <w:bookmarkEnd w:id="2691"/>
      <w:r>
        <w:t>9</w:t>
      </w:r>
      <w:r>
        <w:tab/>
        <w:t>C</w:t>
      </w:r>
      <w:r>
        <w:rPr>
          <w:noProof/>
          <w:lang w:val="en-US"/>
        </w:rPr>
        <w:t>oding other than information element coding</w:t>
      </w:r>
      <w:bookmarkEnd w:id="2381"/>
      <w:bookmarkEnd w:id="2382"/>
      <w:bookmarkEnd w:id="2692"/>
      <w:bookmarkEnd w:id="2693"/>
      <w:bookmarkEnd w:id="2694"/>
      <w:bookmarkEnd w:id="2695"/>
      <w:bookmarkEnd w:id="2696"/>
      <w:bookmarkEnd w:id="2697"/>
    </w:p>
    <w:p w14:paraId="357A34D8" w14:textId="77777777" w:rsidR="008E33F7" w:rsidRDefault="008E33F7" w:rsidP="00CC0F60">
      <w:pPr>
        <w:pStyle w:val="Heading2"/>
        <w:rPr>
          <w:noProof/>
        </w:rPr>
      </w:pPr>
      <w:bookmarkStart w:id="2698" w:name="_CR9_1"/>
      <w:bookmarkStart w:id="2699" w:name="_Toc34388725"/>
      <w:bookmarkStart w:id="2700" w:name="_Toc34404496"/>
      <w:bookmarkStart w:id="2701" w:name="_Toc45282406"/>
      <w:bookmarkStart w:id="2702" w:name="_Toc45882792"/>
      <w:bookmarkStart w:id="2703" w:name="_Toc51951342"/>
      <w:bookmarkStart w:id="2704" w:name="_Toc59209119"/>
      <w:bookmarkStart w:id="2705" w:name="_Toc75734961"/>
      <w:bookmarkStart w:id="2706" w:name="_Toc178269030"/>
      <w:bookmarkEnd w:id="2698"/>
      <w:r>
        <w:rPr>
          <w:noProof/>
        </w:rPr>
        <w:t>9.1</w:t>
      </w:r>
      <w:r>
        <w:rPr>
          <w:noProof/>
        </w:rPr>
        <w:tab/>
      </w:r>
      <w:r w:rsidRPr="00400F1D">
        <w:rPr>
          <w:noProof/>
        </w:rPr>
        <w:t>Overview</w:t>
      </w:r>
      <w:bookmarkEnd w:id="2699"/>
      <w:bookmarkEnd w:id="2700"/>
      <w:bookmarkEnd w:id="2701"/>
      <w:bookmarkEnd w:id="2702"/>
      <w:bookmarkEnd w:id="2703"/>
      <w:bookmarkEnd w:id="2704"/>
      <w:bookmarkEnd w:id="2705"/>
      <w:bookmarkEnd w:id="2706"/>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707" w:name="_CR9_2"/>
      <w:bookmarkStart w:id="2708" w:name="_Toc45198898"/>
      <w:bookmarkStart w:id="2709" w:name="_Toc533170283"/>
      <w:bookmarkStart w:id="2710" w:name="_Toc59209120"/>
      <w:bookmarkStart w:id="2711" w:name="_Toc75734962"/>
      <w:bookmarkStart w:id="2712" w:name="_Toc34388728"/>
      <w:bookmarkStart w:id="2713" w:name="_Toc34404499"/>
      <w:bookmarkStart w:id="2714" w:name="_Toc45282409"/>
      <w:bookmarkStart w:id="2715" w:name="_Toc45882795"/>
      <w:bookmarkStart w:id="2716" w:name="_Toc51951343"/>
      <w:bookmarkStart w:id="2717" w:name="_Toc178269031"/>
      <w:bookmarkEnd w:id="2707"/>
      <w:r>
        <w:rPr>
          <w:rFonts w:hint="eastAsia"/>
          <w:lang w:val="en-US" w:eastAsia="zh-CN"/>
        </w:rPr>
        <w:t>9</w:t>
      </w:r>
      <w:r>
        <w:rPr>
          <w:lang w:val="en-US"/>
        </w:rPr>
        <w:t>.</w:t>
      </w:r>
      <w:r>
        <w:rPr>
          <w:lang w:val="en-US" w:eastAsia="zh-CN"/>
        </w:rPr>
        <w:t>2</w:t>
      </w:r>
      <w:r>
        <w:rPr>
          <w:lang w:val="en-US"/>
        </w:rPr>
        <w:tab/>
        <w:t>V2X message family encoding</w:t>
      </w:r>
      <w:bookmarkEnd w:id="2708"/>
      <w:bookmarkEnd w:id="2709"/>
      <w:bookmarkEnd w:id="2710"/>
      <w:bookmarkEnd w:id="2711"/>
      <w:bookmarkEnd w:id="2717"/>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bookmarkStart w:id="2718" w:name="_CRTable9_2_1"/>
      <w:r>
        <w:t>Table </w:t>
      </w:r>
      <w:bookmarkEnd w:id="2718"/>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C61C48" w:rsidRPr="00E51FDF" w14:paraId="489D0ED9" w14:textId="77777777" w:rsidTr="00CE62B4">
        <w:trPr>
          <w:jc w:val="center"/>
        </w:trPr>
        <w:tc>
          <w:tcPr>
            <w:tcW w:w="284" w:type="dxa"/>
          </w:tcPr>
          <w:p w14:paraId="3C9B228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5" w:type="dxa"/>
          </w:tcPr>
          <w:p w14:paraId="2688927A"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6068085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1214F063"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856C654"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4035F7B"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1</w:t>
            </w:r>
          </w:p>
        </w:tc>
        <w:tc>
          <w:tcPr>
            <w:tcW w:w="284" w:type="dxa"/>
          </w:tcPr>
          <w:p w14:paraId="5072B8CA"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0</w:t>
            </w:r>
          </w:p>
        </w:tc>
        <w:tc>
          <w:tcPr>
            <w:tcW w:w="284" w:type="dxa"/>
          </w:tcPr>
          <w:p w14:paraId="5C2805AE"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1</w:t>
            </w:r>
          </w:p>
        </w:tc>
        <w:tc>
          <w:tcPr>
            <w:tcW w:w="709" w:type="dxa"/>
          </w:tcPr>
          <w:p w14:paraId="066EDE6C" w14:textId="77777777" w:rsidR="00C61C48" w:rsidRPr="00E51FDF" w:rsidRDefault="00C61C48" w:rsidP="00CE62B4">
            <w:pPr>
              <w:keepNext/>
              <w:keepLines/>
              <w:spacing w:after="0"/>
              <w:rPr>
                <w:rFonts w:ascii="Arial" w:hAnsi="Arial"/>
                <w:sz w:val="18"/>
              </w:rPr>
            </w:pPr>
          </w:p>
        </w:tc>
        <w:tc>
          <w:tcPr>
            <w:tcW w:w="4111" w:type="dxa"/>
          </w:tcPr>
          <w:p w14:paraId="66579286" w14:textId="1F4AA4CD" w:rsidR="00C61C48" w:rsidRPr="00E51FDF" w:rsidRDefault="00C61C48" w:rsidP="00CE62B4">
            <w:pPr>
              <w:keepNext/>
              <w:keepLines/>
              <w:spacing w:after="0"/>
              <w:rPr>
                <w:rFonts w:ascii="Arial" w:hAnsi="Arial"/>
                <w:sz w:val="18"/>
                <w:lang w:val="en-US"/>
              </w:rPr>
            </w:pPr>
            <w:r>
              <w:rPr>
                <w:rFonts w:ascii="Arial" w:hAnsi="Arial"/>
                <w:sz w:val="18"/>
              </w:rPr>
              <w:t>SLPP, see 3GPP</w:t>
            </w:r>
            <w:r>
              <w:rPr>
                <w:rFonts w:ascii="Arial" w:hAnsi="Arial"/>
                <w:sz w:val="18"/>
                <w:lang w:val="en-US"/>
              </w:rPr>
              <w:t> TS 38.355 [</w:t>
            </w:r>
            <w:r w:rsidR="008F51AF">
              <w:rPr>
                <w:rFonts w:ascii="Arial" w:hAnsi="Arial"/>
                <w:sz w:val="18"/>
                <w:lang w:val="en-US"/>
              </w:rPr>
              <w:t>3</w:t>
            </w:r>
            <w:r w:rsidR="002D0B72">
              <w:rPr>
                <w:rFonts w:ascii="Arial" w:hAnsi="Arial"/>
                <w:sz w:val="18"/>
                <w:lang w:val="en-US"/>
              </w:rPr>
              <w:t>0</w:t>
            </w:r>
            <w:r>
              <w:rPr>
                <w:rFonts w:ascii="Arial" w:hAnsi="Arial"/>
                <w:sz w:val="18"/>
                <w:lang w:val="en-US"/>
              </w:rPr>
              <w:t>]</w:t>
            </w:r>
          </w:p>
        </w:tc>
      </w:tr>
      <w:tr w:rsidR="00081B6D" w:rsidRPr="0030433D" w14:paraId="733ACA3F" w14:textId="77777777" w:rsidTr="00A316E8">
        <w:trPr>
          <w:jc w:val="center"/>
        </w:trPr>
        <w:tc>
          <w:tcPr>
            <w:tcW w:w="284" w:type="dxa"/>
          </w:tcPr>
          <w:p w14:paraId="5BA68E1D"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5" w:type="dxa"/>
          </w:tcPr>
          <w:p w14:paraId="1FA6DEDB"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5FC035BF"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6BDAD772"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4588224E"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1298E7C6"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1</w:t>
            </w:r>
          </w:p>
        </w:tc>
        <w:tc>
          <w:tcPr>
            <w:tcW w:w="284" w:type="dxa"/>
          </w:tcPr>
          <w:p w14:paraId="0F005DD1" w14:textId="77777777" w:rsidR="00081B6D" w:rsidRPr="0030433D" w:rsidRDefault="00081B6D" w:rsidP="00A316E8">
            <w:pPr>
              <w:keepNext/>
              <w:keepLines/>
              <w:spacing w:after="0"/>
              <w:jc w:val="center"/>
              <w:rPr>
                <w:rFonts w:ascii="Arial" w:hAnsi="Arial"/>
                <w:sz w:val="18"/>
                <w:lang w:val="en-US" w:eastAsia="zh-CN"/>
              </w:rPr>
            </w:pPr>
            <w:r w:rsidRPr="0030433D">
              <w:rPr>
                <w:rFonts w:ascii="Arial" w:hAnsi="Arial"/>
                <w:sz w:val="18"/>
                <w:lang w:val="en-US" w:eastAsia="zh-CN"/>
              </w:rPr>
              <w:t>1</w:t>
            </w:r>
          </w:p>
        </w:tc>
        <w:tc>
          <w:tcPr>
            <w:tcW w:w="284" w:type="dxa"/>
          </w:tcPr>
          <w:p w14:paraId="1C1BC7F6" w14:textId="77777777" w:rsidR="00081B6D" w:rsidRPr="0030433D" w:rsidRDefault="00081B6D" w:rsidP="00A316E8">
            <w:pPr>
              <w:keepNext/>
              <w:keepLines/>
              <w:spacing w:after="0"/>
              <w:jc w:val="center"/>
              <w:rPr>
                <w:rFonts w:ascii="Arial" w:hAnsi="Arial"/>
                <w:sz w:val="18"/>
                <w:lang w:val="en-US" w:eastAsia="zh-CN"/>
              </w:rPr>
            </w:pPr>
            <w:r w:rsidRPr="0030433D">
              <w:rPr>
                <w:rFonts w:ascii="Arial" w:hAnsi="Arial"/>
                <w:sz w:val="18"/>
                <w:lang w:val="en-US" w:eastAsia="zh-CN"/>
              </w:rPr>
              <w:t>0</w:t>
            </w:r>
          </w:p>
        </w:tc>
        <w:tc>
          <w:tcPr>
            <w:tcW w:w="709" w:type="dxa"/>
          </w:tcPr>
          <w:p w14:paraId="70D2E236" w14:textId="77777777" w:rsidR="00081B6D" w:rsidRPr="0030433D" w:rsidRDefault="00081B6D" w:rsidP="00A316E8">
            <w:pPr>
              <w:keepNext/>
              <w:keepLines/>
              <w:spacing w:after="0"/>
              <w:rPr>
                <w:rFonts w:ascii="Arial" w:hAnsi="Arial"/>
                <w:sz w:val="18"/>
              </w:rPr>
            </w:pPr>
          </w:p>
        </w:tc>
        <w:tc>
          <w:tcPr>
            <w:tcW w:w="4111" w:type="dxa"/>
          </w:tcPr>
          <w:p w14:paraId="653D1425" w14:textId="77777777" w:rsidR="00081B6D" w:rsidRPr="0030433D" w:rsidRDefault="00081B6D" w:rsidP="00A316E8">
            <w:pPr>
              <w:keepNext/>
              <w:keepLines/>
              <w:spacing w:after="0"/>
              <w:rPr>
                <w:rFonts w:ascii="Arial" w:hAnsi="Arial"/>
                <w:sz w:val="18"/>
                <w:lang w:val="en-US"/>
              </w:rPr>
            </w:pPr>
            <w:r w:rsidRPr="0030433D">
              <w:rPr>
                <w:rFonts w:ascii="Arial" w:hAnsi="Arial"/>
                <w:sz w:val="18"/>
              </w:rPr>
              <w:t>Supplementary RSPP signalling, see 3GPP</w:t>
            </w:r>
            <w:r w:rsidRPr="0030433D">
              <w:rPr>
                <w:rFonts w:ascii="Arial" w:hAnsi="Arial"/>
                <w:sz w:val="18"/>
                <w:lang w:val="en-US"/>
              </w:rPr>
              <w:t> TS 24.514 [29]</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719" w:name="_Toc59209121"/>
      <w:bookmarkStart w:id="2720" w:name="_Toc75734963"/>
    </w:p>
    <w:p w14:paraId="1B4A906F" w14:textId="34861B29" w:rsidR="0002074F" w:rsidRDefault="0002074F" w:rsidP="00E57118">
      <w:pPr>
        <w:pStyle w:val="Heading2"/>
        <w:rPr>
          <w:lang w:val="en-US"/>
        </w:rPr>
      </w:pPr>
      <w:bookmarkStart w:id="2721" w:name="_CR9_3"/>
      <w:bookmarkStart w:id="2722" w:name="_Toc178269032"/>
      <w:bookmarkEnd w:id="2721"/>
      <w:r>
        <w:rPr>
          <w:rFonts w:hint="eastAsia"/>
          <w:lang w:val="en-US" w:eastAsia="zh-CN"/>
        </w:rPr>
        <w:t>9</w:t>
      </w:r>
      <w:r>
        <w:rPr>
          <w:lang w:val="en-US"/>
        </w:rPr>
        <w:t>.3</w:t>
      </w:r>
      <w:r>
        <w:rPr>
          <w:lang w:val="en-US"/>
        </w:rPr>
        <w:tab/>
        <w:t>Non-IP PDU format</w:t>
      </w:r>
      <w:bookmarkEnd w:id="2722"/>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BD79EE">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57118">
            <w:pPr>
              <w:pStyle w:val="TAH"/>
            </w:pPr>
            <w:bookmarkStart w:id="2723"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ind w:left="360"/>
            </w:pPr>
          </w:p>
        </w:tc>
      </w:tr>
      <w:tr w:rsidR="0002074F" w14:paraId="657D908B" w14:textId="3A62221A" w:rsidTr="00BD79EE">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3D24AC2E" w:rsidR="0002074F" w:rsidRDefault="0002074F" w:rsidP="00BD79EE">
            <w:pPr>
              <w:pStyle w:val="TAC"/>
            </w:pPr>
            <w:r>
              <w:t>8</w:t>
            </w:r>
          </w:p>
        </w:tc>
        <w:tc>
          <w:tcPr>
            <w:tcW w:w="709" w:type="dxa"/>
            <w:tcBorders>
              <w:bottom w:val="single" w:sz="4" w:space="0" w:color="auto"/>
            </w:tcBorders>
            <w:tcMar>
              <w:top w:w="0" w:type="dxa"/>
              <w:left w:w="28" w:type="dxa"/>
              <w:bottom w:w="0" w:type="dxa"/>
              <w:right w:w="56" w:type="dxa"/>
            </w:tcMar>
            <w:vAlign w:val="center"/>
            <w:hideMark/>
          </w:tcPr>
          <w:p w14:paraId="1E5A0A8F" w14:textId="47A24C65" w:rsidR="0002074F" w:rsidRDefault="0002074F" w:rsidP="00BD79EE">
            <w:pPr>
              <w:pStyle w:val="TAC"/>
            </w:pPr>
            <w:r>
              <w:t>7</w:t>
            </w:r>
          </w:p>
        </w:tc>
        <w:tc>
          <w:tcPr>
            <w:tcW w:w="709" w:type="dxa"/>
            <w:tcBorders>
              <w:bottom w:val="single" w:sz="4" w:space="0" w:color="auto"/>
            </w:tcBorders>
            <w:tcMar>
              <w:top w:w="0" w:type="dxa"/>
              <w:left w:w="28" w:type="dxa"/>
              <w:bottom w:w="0" w:type="dxa"/>
              <w:right w:w="56" w:type="dxa"/>
            </w:tcMar>
            <w:vAlign w:val="center"/>
            <w:hideMark/>
          </w:tcPr>
          <w:p w14:paraId="7F53E01E" w14:textId="617F5C98" w:rsidR="0002074F" w:rsidRDefault="0002074F" w:rsidP="00BD79EE">
            <w:pPr>
              <w:pStyle w:val="TAC"/>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8928CF7" w:rsidR="0002074F" w:rsidRDefault="0002074F" w:rsidP="00BD79EE">
            <w:pPr>
              <w:pStyle w:val="TAC"/>
            </w:pPr>
            <w:r>
              <w:t>5</w:t>
            </w:r>
          </w:p>
        </w:tc>
        <w:tc>
          <w:tcPr>
            <w:tcW w:w="709" w:type="dxa"/>
            <w:tcBorders>
              <w:bottom w:val="single" w:sz="4" w:space="0" w:color="auto"/>
            </w:tcBorders>
            <w:tcMar>
              <w:top w:w="0" w:type="dxa"/>
              <w:left w:w="28" w:type="dxa"/>
              <w:bottom w:w="0" w:type="dxa"/>
              <w:right w:w="56" w:type="dxa"/>
            </w:tcMar>
            <w:vAlign w:val="center"/>
            <w:hideMark/>
          </w:tcPr>
          <w:p w14:paraId="108BE2A8" w14:textId="357F5082" w:rsidR="0002074F" w:rsidRDefault="0002074F" w:rsidP="00BD79EE">
            <w:pPr>
              <w:pStyle w:val="TAC"/>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07DB9D6" w:rsidR="0002074F" w:rsidRDefault="0002074F" w:rsidP="00BD79EE">
            <w:pPr>
              <w:pStyle w:val="TAC"/>
            </w:pPr>
            <w:r>
              <w:t>3</w:t>
            </w:r>
          </w:p>
        </w:tc>
        <w:tc>
          <w:tcPr>
            <w:tcW w:w="709" w:type="dxa"/>
            <w:tcBorders>
              <w:bottom w:val="single" w:sz="4" w:space="0" w:color="auto"/>
            </w:tcBorders>
            <w:tcMar>
              <w:top w:w="0" w:type="dxa"/>
              <w:left w:w="28" w:type="dxa"/>
              <w:bottom w:w="0" w:type="dxa"/>
              <w:right w:w="56" w:type="dxa"/>
            </w:tcMar>
            <w:vAlign w:val="center"/>
            <w:hideMark/>
          </w:tcPr>
          <w:p w14:paraId="7C6055E6" w14:textId="5713BBA4" w:rsidR="0002074F" w:rsidRDefault="0002074F" w:rsidP="00BD79EE">
            <w:pPr>
              <w:pStyle w:val="TAC"/>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D5E84C9" w:rsidR="0002074F" w:rsidRDefault="0002074F" w:rsidP="00BD79EE">
            <w:pPr>
              <w:pStyle w:val="TAC"/>
            </w:pPr>
            <w:r>
              <w:t>1</w:t>
            </w:r>
          </w:p>
        </w:tc>
        <w:tc>
          <w:tcPr>
            <w:tcW w:w="1140" w:type="dxa"/>
            <w:tcMar>
              <w:top w:w="0" w:type="dxa"/>
              <w:left w:w="28" w:type="dxa"/>
              <w:bottom w:w="0" w:type="dxa"/>
              <w:right w:w="56" w:type="dxa"/>
            </w:tcMar>
            <w:vAlign w:val="center"/>
            <w:hideMark/>
          </w:tcPr>
          <w:p w14:paraId="38170091" w14:textId="0DA103FF" w:rsidR="0002074F" w:rsidRPr="00E57118" w:rsidRDefault="0002074F" w:rsidP="00BD79EE">
            <w:pPr>
              <w:pStyle w:val="TAC"/>
            </w:pPr>
          </w:p>
        </w:tc>
      </w:tr>
      <w:tr w:rsidR="0002074F" w14:paraId="57A7A76E" w14:textId="77777777" w:rsidTr="00BD79E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Pr="00E57118" w:rsidRDefault="0002074F" w:rsidP="00E57118">
            <w:pPr>
              <w:pStyle w:val="TAC"/>
            </w:pPr>
            <w:r w:rsidRPr="00E57118">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52317F6" w:rsidR="0002074F" w:rsidRPr="00E57118" w:rsidRDefault="00BD79EE" w:rsidP="00BD79EE">
            <w:pPr>
              <w:pStyle w:val="TAC"/>
            </w:pPr>
            <w:r w:rsidRPr="00742FAE">
              <w:t>octet 1</w:t>
            </w:r>
          </w:p>
        </w:tc>
      </w:tr>
      <w:tr w:rsidR="0002074F" w14:paraId="7B0A00F2" w14:textId="77777777" w:rsidTr="00BD79E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Pr="00E57118" w:rsidRDefault="0002074F" w:rsidP="00E57118">
            <w:pPr>
              <w:pStyle w:val="TAC"/>
            </w:pPr>
            <w:r w:rsidRPr="00E57118">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5E5B3FC3" w:rsidR="0002074F" w:rsidRPr="00E57118" w:rsidRDefault="00BD79EE" w:rsidP="00BD79EE">
            <w:pPr>
              <w:pStyle w:val="TAC"/>
            </w:pPr>
            <w:r w:rsidRPr="00742FAE">
              <w:t xml:space="preserve">octet </w:t>
            </w:r>
            <w:r>
              <w:t>2</w:t>
            </w:r>
          </w:p>
        </w:tc>
      </w:tr>
      <w:tr w:rsidR="0002074F" w14:paraId="08CBC3CE"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724" w:name="_MCCTEMPBM_CRPT07900223___7"/>
            <w:bookmarkEnd w:id="2724"/>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ind w:left="360"/>
            </w:pPr>
          </w:p>
        </w:tc>
      </w:tr>
      <w:tr w:rsidR="0002074F" w14:paraId="7355FB2A"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725" w:name="_MCCTEMPBM_CRPT07900224___7"/>
            <w:bookmarkEnd w:id="2725"/>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ind w:left="360"/>
            </w:pPr>
          </w:p>
        </w:tc>
      </w:tr>
      <w:tr w:rsidR="0002074F" w14:paraId="5BBB848C"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726" w:name="_MCCTEMPBM_CRPT07900225___7"/>
            <w:bookmarkEnd w:id="2726"/>
          </w:p>
        </w:tc>
        <w:tc>
          <w:tcPr>
            <w:tcW w:w="1140" w:type="dxa"/>
            <w:tcBorders>
              <w:left w:val="single" w:sz="4" w:space="0" w:color="auto"/>
            </w:tcBorders>
            <w:tcMar>
              <w:top w:w="0" w:type="dxa"/>
              <w:left w:w="28" w:type="dxa"/>
              <w:bottom w:w="0" w:type="dxa"/>
              <w:right w:w="56" w:type="dxa"/>
            </w:tcMar>
            <w:vAlign w:val="center"/>
            <w:hideMark/>
          </w:tcPr>
          <w:p w14:paraId="183F9ECB" w14:textId="6DA9FE5E" w:rsidR="0002074F" w:rsidRPr="00E57118" w:rsidRDefault="00BD79EE" w:rsidP="00BD79EE">
            <w:pPr>
              <w:pStyle w:val="TAC"/>
            </w:pPr>
            <w:r w:rsidRPr="00742FAE">
              <w:t xml:space="preserve">octet </w:t>
            </w:r>
            <w:r>
              <w:t>n</w:t>
            </w:r>
          </w:p>
        </w:tc>
      </w:tr>
    </w:tbl>
    <w:bookmarkEnd w:id="2723"/>
    <w:p w14:paraId="43D8CE8B" w14:textId="72076EEC" w:rsidR="0002074F" w:rsidRDefault="0002074F" w:rsidP="00E57118">
      <w:pPr>
        <w:pStyle w:val="TF"/>
      </w:pPr>
      <w:r>
        <w:rPr>
          <w:lang w:val="fr-FR"/>
        </w:rPr>
        <w:t>Figure 9.3.1: Non-IP PDU format</w:t>
      </w:r>
    </w:p>
    <w:p w14:paraId="6F78829C" w14:textId="236FE20E" w:rsidR="0002074F" w:rsidRDefault="0002074F" w:rsidP="00E57118">
      <w:pPr>
        <w:pStyle w:val="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57118">
            <w:pPr>
              <w:pStyle w:val="TAL"/>
            </w:pPr>
            <w:r>
              <w:t>Octet 1 contains the non-IP type field which indicates the V2X message family (see table 9.2.1) included in the non-IP payload.</w:t>
            </w:r>
          </w:p>
          <w:p w14:paraId="56FE6EFC" w14:textId="77777777" w:rsidR="0002074F" w:rsidRDefault="0002074F" w:rsidP="00EE36E1"/>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57118">
            <w:pPr>
              <w:pStyle w:val="TAL"/>
            </w:pPr>
            <w:r>
              <w:t>Octets 2 to n contain the non-IP payload field containing the non-IP data.</w:t>
            </w:r>
          </w:p>
          <w:p w14:paraId="49F45804" w14:textId="77777777" w:rsidR="0002074F" w:rsidRDefault="0002074F" w:rsidP="00EE36E1"/>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57118">
            <w:pPr>
              <w:pStyle w:val="TAN"/>
            </w:pPr>
            <w:r>
              <w:t> </w:t>
            </w:r>
          </w:p>
        </w:tc>
      </w:tr>
    </w:tbl>
    <w:p w14:paraId="32D34CE0" w14:textId="77777777" w:rsidR="008E33F7" w:rsidRDefault="008E33F7" w:rsidP="008E33F7"/>
    <w:p w14:paraId="7BD9A11F" w14:textId="45AB37C5" w:rsidR="00B52B57" w:rsidRPr="006010E5" w:rsidRDefault="00B52B57" w:rsidP="00B52B57">
      <w:pPr>
        <w:pStyle w:val="Heading3"/>
      </w:pPr>
      <w:bookmarkStart w:id="2727" w:name="_Toc178269033"/>
      <w:r>
        <w:t>9</w:t>
      </w:r>
      <w:r w:rsidRPr="006010E5">
        <w:t>.</w:t>
      </w:r>
      <w:r>
        <w:t>4</w:t>
      </w:r>
      <w:r w:rsidRPr="006010E5">
        <w:tab/>
      </w:r>
      <w:r>
        <w:t>Encoding of V2X MBS configuration SDP</w:t>
      </w:r>
      <w:bookmarkEnd w:id="2727"/>
    </w:p>
    <w:p w14:paraId="6707149A" w14:textId="12D011FD" w:rsidR="00B52B57" w:rsidRPr="006010E5" w:rsidRDefault="00B52B57" w:rsidP="00B52B57">
      <w:pPr>
        <w:pStyle w:val="Heading3"/>
      </w:pPr>
      <w:bookmarkStart w:id="2728" w:name="_Toc533170287"/>
      <w:bookmarkStart w:id="2729" w:name="_Toc45198902"/>
      <w:bookmarkStart w:id="2730" w:name="_Toc51869500"/>
      <w:bookmarkStart w:id="2731" w:name="_Toc58572528"/>
      <w:bookmarkStart w:id="2732" w:name="_Toc58572648"/>
      <w:bookmarkStart w:id="2733" w:name="_Toc58572727"/>
      <w:bookmarkStart w:id="2734" w:name="_Toc58572806"/>
      <w:bookmarkStart w:id="2735" w:name="_Toc58572886"/>
      <w:bookmarkStart w:id="2736" w:name="_Toc58572965"/>
      <w:bookmarkStart w:id="2737" w:name="_Toc58573045"/>
      <w:bookmarkStart w:id="2738" w:name="_Toc58573123"/>
      <w:bookmarkStart w:id="2739" w:name="_Toc58573202"/>
      <w:bookmarkStart w:id="2740" w:name="_Toc58573281"/>
      <w:bookmarkStart w:id="2741" w:name="_Toc58573360"/>
      <w:bookmarkStart w:id="2742" w:name="_Toc138371441"/>
      <w:bookmarkStart w:id="2743" w:name="_Toc178269034"/>
      <w:r>
        <w:t>9.4.1</w:t>
      </w:r>
      <w:r w:rsidRPr="006010E5">
        <w:tab/>
      </w:r>
      <w:r>
        <w:t>Minimum components of V2X MBS configuration SDP</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15AE38FB" w14:textId="77777777" w:rsidR="00B52B57" w:rsidRDefault="00B52B57" w:rsidP="00B52B57">
      <w:r>
        <w:t xml:space="preserve">The V2X MBS configuration SDP shall contain at least </w:t>
      </w:r>
      <w:r w:rsidRPr="006010E5">
        <w:t>the following parameters:</w:t>
      </w:r>
    </w:p>
    <w:p w14:paraId="57CCB146" w14:textId="77777777" w:rsidR="00B52B57" w:rsidRDefault="00B52B57" w:rsidP="00B52B57">
      <w:pPr>
        <w:pStyle w:val="B1"/>
      </w:pPr>
      <w:r>
        <w:t>a)</w:t>
      </w:r>
      <w:r>
        <w:tab/>
        <w:t>IP multicast address</w:t>
      </w:r>
      <w:r w:rsidRPr="003C3D52">
        <w:t xml:space="preserve"> </w:t>
      </w:r>
      <w:r>
        <w:t>used for V2X communication over Uu using MBS; and</w:t>
      </w:r>
    </w:p>
    <w:p w14:paraId="62B9BE31" w14:textId="77777777" w:rsidR="00B52B57" w:rsidRDefault="00B52B57" w:rsidP="00B52B57">
      <w:pPr>
        <w:pStyle w:val="B1"/>
      </w:pPr>
      <w:r>
        <w:t>b)</w:t>
      </w:r>
      <w:r>
        <w:tab/>
        <w:t>a list of UDP port numbers used for V2X communication over Uu using MBS, each associated with a V2X message family or IP type of data as defined in clause</w:t>
      </w:r>
      <w:r w:rsidRPr="004D3578">
        <w:t> </w:t>
      </w:r>
      <w:r>
        <w:t>9.2.</w:t>
      </w:r>
    </w:p>
    <w:p w14:paraId="0AC24FFF" w14:textId="2D9056E2" w:rsidR="00B52B57" w:rsidRPr="006010E5" w:rsidRDefault="00B52B57" w:rsidP="00B52B57">
      <w:r w:rsidRPr="006010E5">
        <w:t xml:space="preserve">These shall be expressed in SDP syntax </w:t>
      </w:r>
      <w:r>
        <w:t>(see IETF</w:t>
      </w:r>
      <w:r w:rsidRPr="004D3578">
        <w:t> </w:t>
      </w:r>
      <w:r>
        <w:t>RFC</w:t>
      </w:r>
      <w:r w:rsidRPr="004D3578">
        <w:t> </w:t>
      </w:r>
      <w:r>
        <w:t>4566</w:t>
      </w:r>
      <w:r w:rsidRPr="004D3578">
        <w:t> </w:t>
      </w:r>
      <w:r>
        <w:t>[</w:t>
      </w:r>
      <w:r w:rsidR="002D0B72">
        <w:t>31</w:t>
      </w:r>
      <w:r>
        <w:t>])</w:t>
      </w:r>
      <w:r w:rsidRPr="006010E5">
        <w:t xml:space="preserve"> according to the following </w:t>
      </w:r>
      <w:r>
        <w:t>clause</w:t>
      </w:r>
      <w:r w:rsidRPr="006010E5">
        <w:t>s.</w:t>
      </w:r>
    </w:p>
    <w:p w14:paraId="5B839638" w14:textId="4ED91FF0" w:rsidR="00B52B57" w:rsidRDefault="00B52B57" w:rsidP="00B52B57">
      <w:r>
        <w:t xml:space="preserve">In a V2X MBS configuration SDP body, sending entity shall not include any </w:t>
      </w:r>
      <w:r w:rsidRPr="006010E5">
        <w:t>media announcement field (</w:t>
      </w:r>
      <w:r>
        <w:t>"</w:t>
      </w:r>
      <w:r w:rsidRPr="006010E5">
        <w:t>m=</w:t>
      </w:r>
      <w:r>
        <w:t>"</w:t>
      </w:r>
      <w:r w:rsidRPr="006010E5">
        <w:t>)</w:t>
      </w:r>
      <w:r>
        <w:t xml:space="preserve"> other than the one specified in clause 9.4.3.</w:t>
      </w:r>
    </w:p>
    <w:p w14:paraId="6226BF1A" w14:textId="277705AB" w:rsidR="00B52B57" w:rsidRDefault="00B52B57" w:rsidP="00B52B57">
      <w:r>
        <w:t xml:space="preserve">In a V2X MBS configuration SDP body, receiving entity shall ignore any </w:t>
      </w:r>
      <w:r w:rsidRPr="006010E5">
        <w:t>media announcement field (</w:t>
      </w:r>
      <w:r>
        <w:t>"</w:t>
      </w:r>
      <w:r w:rsidRPr="006010E5">
        <w:t>m=</w:t>
      </w:r>
      <w:r>
        <w:t>"</w:t>
      </w:r>
      <w:r w:rsidRPr="006010E5">
        <w:t>)</w:t>
      </w:r>
      <w:r>
        <w:t xml:space="preserve"> other than the one specified in clause 9.4.3.</w:t>
      </w:r>
    </w:p>
    <w:p w14:paraId="037E43B5" w14:textId="49FE7CB3" w:rsidR="00B52B57" w:rsidRPr="006010E5" w:rsidRDefault="00B52B57" w:rsidP="00B52B57">
      <w:pPr>
        <w:pStyle w:val="Heading3"/>
      </w:pPr>
      <w:bookmarkStart w:id="2744" w:name="_Toc533170288"/>
      <w:bookmarkStart w:id="2745" w:name="_Toc45198903"/>
      <w:bookmarkStart w:id="2746" w:name="_Toc51869501"/>
      <w:bookmarkStart w:id="2747" w:name="_Toc58572529"/>
      <w:bookmarkStart w:id="2748" w:name="_Toc58572649"/>
      <w:bookmarkStart w:id="2749" w:name="_Toc58572728"/>
      <w:bookmarkStart w:id="2750" w:name="_Toc58572807"/>
      <w:bookmarkStart w:id="2751" w:name="_Toc58572887"/>
      <w:bookmarkStart w:id="2752" w:name="_Toc58572966"/>
      <w:bookmarkStart w:id="2753" w:name="_Toc58573046"/>
      <w:bookmarkStart w:id="2754" w:name="_Toc58573124"/>
      <w:bookmarkStart w:id="2755" w:name="_Toc58573203"/>
      <w:bookmarkStart w:id="2756" w:name="_Toc58573282"/>
      <w:bookmarkStart w:id="2757" w:name="_Toc58573361"/>
      <w:bookmarkStart w:id="2758" w:name="_Toc138371442"/>
      <w:bookmarkStart w:id="2759" w:name="_Toc178269035"/>
      <w:r>
        <w:t>9.4.2</w:t>
      </w:r>
      <w:r w:rsidRPr="006010E5">
        <w:tab/>
      </w:r>
      <w:r>
        <w:t>IP multicast address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1DF82284" w14:textId="1561E3F6" w:rsidR="00B52B57" w:rsidRPr="006010E5" w:rsidRDefault="00B52B57" w:rsidP="00B52B57">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2D0B72">
        <w:t>31</w:t>
      </w:r>
      <w:r>
        <w:t>].</w:t>
      </w:r>
    </w:p>
    <w:p w14:paraId="5350D86D" w14:textId="0156387F" w:rsidR="00B52B57" w:rsidRPr="006010E5" w:rsidRDefault="00B52B57" w:rsidP="00B52B57">
      <w:pPr>
        <w:pStyle w:val="Heading3"/>
      </w:pPr>
      <w:bookmarkStart w:id="2760" w:name="_Toc533170289"/>
      <w:bookmarkStart w:id="2761" w:name="_Toc45198904"/>
      <w:bookmarkStart w:id="2762" w:name="_Toc51869502"/>
      <w:bookmarkStart w:id="2763" w:name="_Toc58572530"/>
      <w:bookmarkStart w:id="2764" w:name="_Toc58572650"/>
      <w:bookmarkStart w:id="2765" w:name="_Toc58572729"/>
      <w:bookmarkStart w:id="2766" w:name="_Toc58572808"/>
      <w:bookmarkStart w:id="2767" w:name="_Toc58572888"/>
      <w:bookmarkStart w:id="2768" w:name="_Toc58572967"/>
      <w:bookmarkStart w:id="2769" w:name="_Toc58573047"/>
      <w:bookmarkStart w:id="2770" w:name="_Toc58573125"/>
      <w:bookmarkStart w:id="2771" w:name="_Toc58573204"/>
      <w:bookmarkStart w:id="2772" w:name="_Toc58573283"/>
      <w:bookmarkStart w:id="2773" w:name="_Toc58573362"/>
      <w:bookmarkStart w:id="2774" w:name="_Toc138371443"/>
      <w:bookmarkStart w:id="2775" w:name="_Toc178269036"/>
      <w:r>
        <w:t>9.4.3</w:t>
      </w:r>
      <w:r w:rsidRPr="006010E5">
        <w:tab/>
      </w:r>
      <w:r>
        <w:t>List of UDP port numbers and associated V2X message family</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5F8BA975" w14:textId="67730F42" w:rsidR="00B52B57" w:rsidRDefault="00B52B57" w:rsidP="00B52B57">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433E64">
        <w:t>31</w:t>
      </w:r>
      <w:r>
        <w:t>], with:</w:t>
      </w:r>
    </w:p>
    <w:p w14:paraId="0BF0E1DF" w14:textId="77777777" w:rsidR="00B52B57" w:rsidRDefault="00B52B57" w:rsidP="00B52B57">
      <w:pPr>
        <w:pStyle w:val="B1"/>
      </w:pPr>
      <w:r>
        <w:t>a)</w:t>
      </w:r>
      <w:r>
        <w:tab/>
        <w:t xml:space="preserve">the </w:t>
      </w:r>
      <w:r w:rsidRPr="006010E5">
        <w:t xml:space="preserve">&lt;port&gt; </w:t>
      </w:r>
      <w:r>
        <w:t>portion</w:t>
      </w:r>
      <w:r w:rsidRPr="006010E5">
        <w:t xml:space="preserve"> </w:t>
      </w:r>
      <w:r>
        <w:t>set to the UDP port number;</w:t>
      </w:r>
    </w:p>
    <w:p w14:paraId="3315DEDC" w14:textId="77777777" w:rsidR="00B52B57" w:rsidRDefault="00B52B57" w:rsidP="00B52B57">
      <w:pPr>
        <w:pStyle w:val="B1"/>
      </w:pPr>
      <w:r>
        <w:t>b)</w:t>
      </w:r>
      <w:r>
        <w:tab/>
        <w:t>the &lt;media&gt; portion set to "application";</w:t>
      </w:r>
    </w:p>
    <w:p w14:paraId="69137643" w14:textId="38F239F2" w:rsidR="00B52B57" w:rsidRDefault="00B52B57" w:rsidP="00B52B57">
      <w:pPr>
        <w:pStyle w:val="B1"/>
      </w:pPr>
      <w:r>
        <w:t>c)</w:t>
      </w:r>
      <w:r>
        <w:tab/>
        <w:t>the &lt;</w:t>
      </w:r>
      <w:r w:rsidR="002205D1">
        <w:t>proto</w:t>
      </w:r>
      <w:r>
        <w:t>&gt; portion set to "udp";</w:t>
      </w:r>
    </w:p>
    <w:p w14:paraId="2AACC81A" w14:textId="77777777" w:rsidR="00B52B57" w:rsidRDefault="00B52B57" w:rsidP="00B52B57">
      <w:pPr>
        <w:pStyle w:val="B1"/>
      </w:pPr>
      <w:r>
        <w:t>d)</w:t>
      </w:r>
      <w:r>
        <w:tab/>
        <w:t>the &lt;fmt&gt; portion set to "vnd.3gpp.5gsv2x"; and</w:t>
      </w:r>
    </w:p>
    <w:p w14:paraId="4185462B" w14:textId="77777777" w:rsidR="00B52B57" w:rsidRDefault="00B52B57" w:rsidP="00B52B57">
      <w:pPr>
        <w:pStyle w:val="B1"/>
      </w:pPr>
      <w:r>
        <w:t>e)</w:t>
      </w:r>
      <w:r>
        <w:tab/>
        <w:t>an fmtp attribute:</w:t>
      </w:r>
    </w:p>
    <w:p w14:paraId="30E1A65B" w14:textId="77777777" w:rsidR="00B52B57" w:rsidRDefault="00B52B57" w:rsidP="00B52B57">
      <w:pPr>
        <w:pStyle w:val="B2"/>
      </w:pPr>
      <w:r>
        <w:t>1)</w:t>
      </w:r>
      <w:r>
        <w:tab/>
        <w:t>with the &lt;format&gt; portion set to "vnd.3gpp.5gsv2x"; and</w:t>
      </w:r>
    </w:p>
    <w:p w14:paraId="5BB7B684" w14:textId="77777777" w:rsidR="00B52B57" w:rsidRDefault="00B52B57" w:rsidP="00B52B57">
      <w:pPr>
        <w:pStyle w:val="B2"/>
      </w:pPr>
      <w:r>
        <w:t>2)</w:t>
      </w:r>
      <w:r>
        <w:tab/>
        <w:t xml:space="preserve">with the </w:t>
      </w:r>
      <w:r w:rsidRPr="00344700">
        <w:t xml:space="preserve">&lt;format specific parameters&gt; </w:t>
      </w:r>
      <w:r>
        <w:t>portion containing a semicolon separated list of parameters as specified in clause A.</w:t>
      </w:r>
      <w:r>
        <w:rPr>
          <w:lang w:eastAsia="zh-CN"/>
        </w:rPr>
        <w:t>1.2 with</w:t>
      </w:r>
      <w:r>
        <w:t>:</w:t>
      </w:r>
    </w:p>
    <w:p w14:paraId="31E1CE68" w14:textId="77777777" w:rsidR="00B52B57" w:rsidRDefault="00B52B57" w:rsidP="00B52B57">
      <w:pPr>
        <w:pStyle w:val="B3"/>
      </w:pPr>
      <w:r>
        <w:t>A)</w:t>
      </w:r>
      <w:r>
        <w:tab/>
        <w:t>a type parameter set to IP or non-IP; and</w:t>
      </w:r>
    </w:p>
    <w:p w14:paraId="3EB82733" w14:textId="77777777" w:rsidR="00B52B57" w:rsidRPr="006010E5" w:rsidRDefault="00B52B57" w:rsidP="00B52B57">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clause</w:t>
      </w:r>
      <w:r w:rsidRPr="004D3578">
        <w:t> </w:t>
      </w:r>
      <w:r>
        <w:t>9.2.</w:t>
      </w:r>
    </w:p>
    <w:p w14:paraId="39C4AAF1" w14:textId="3FA5C471" w:rsidR="00B52B57" w:rsidRDefault="00B52B57" w:rsidP="00B52B57">
      <w:r>
        <w:t xml:space="preserve">If multiple parameters are indicated in the </w:t>
      </w:r>
      <w:r w:rsidRPr="00344700">
        <w:t xml:space="preserve">&lt;format specific parameters&gt; </w:t>
      </w:r>
      <w:r>
        <w:t>portion of an fmt</w:t>
      </w:r>
      <w:r w:rsidR="002205D1">
        <w:t>p</w:t>
      </w:r>
      <w:r>
        <w:t xml:space="preserve"> attribute with the &lt;format&gt; portion set to "vnd.3gpp.5gsv2x", the order of parameters is not significant.</w:t>
      </w:r>
    </w:p>
    <w:p w14:paraId="48DEAA1B" w14:textId="556E007C" w:rsidR="00B52B57" w:rsidRDefault="00B52B57" w:rsidP="00B52B57">
      <w:r>
        <w:t xml:space="preserve">Sending entity shall not include any parameter not defined in the present version of the present specification in the </w:t>
      </w:r>
      <w:r w:rsidRPr="00344700">
        <w:t xml:space="preserve">&lt;format specific parameters&gt; </w:t>
      </w:r>
      <w:r>
        <w:t>portion of an fmt</w:t>
      </w:r>
      <w:r w:rsidR="002205D1">
        <w:t>p</w:t>
      </w:r>
      <w:r>
        <w:t xml:space="preserve"> attribute with the &lt;format&gt; portion set to "vnd.3gpp.5gsv2x".</w:t>
      </w:r>
    </w:p>
    <w:p w14:paraId="21309D62" w14:textId="7815824A" w:rsidR="00B52B57" w:rsidRPr="003E134F" w:rsidRDefault="00B52B57" w:rsidP="00B52B57">
      <w:r w:rsidRPr="003E134F">
        <w:lastRenderedPageBreak/>
        <w:t xml:space="preserve">Receiving entity </w:t>
      </w:r>
      <w:r w:rsidRPr="0023517F">
        <w:t>shall ignore any parameter included in the &lt;format specific parameters&gt; portion of an fmt</w:t>
      </w:r>
      <w:r w:rsidR="002205D1">
        <w:t>p</w:t>
      </w:r>
      <w:r w:rsidRPr="0023517F">
        <w:t xml:space="preserve"> attribute with </w:t>
      </w:r>
      <w:r w:rsidRPr="0009252E">
        <w:t xml:space="preserve">the &lt;format&gt; portion set to </w:t>
      </w:r>
      <w:r w:rsidRPr="009D1125">
        <w:t>"vnd.3gpp</w:t>
      </w:r>
      <w:r>
        <w:t>.5gsv2x</w:t>
      </w:r>
      <w:r w:rsidRPr="009D1125">
        <w:t xml:space="preserve">", such that the parameter is not </w:t>
      </w:r>
      <w:r>
        <w:t>specified</w:t>
      </w:r>
      <w:r w:rsidRPr="009D1125">
        <w:t xml:space="preserve"> in th</w:t>
      </w:r>
      <w:r w:rsidRPr="0015496C">
        <w:t>e present version of the presen</w:t>
      </w:r>
      <w:r w:rsidRPr="0048594B">
        <w:t>t specification.</w:t>
      </w:r>
    </w:p>
    <w:p w14:paraId="61128EB1" w14:textId="77777777" w:rsidR="00B52B57" w:rsidRDefault="00B52B57" w:rsidP="00B52B57">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FF91131" w14:textId="2F28F7C3" w:rsidR="00B52B57" w:rsidRDefault="00B52B57" w:rsidP="00B52B57">
      <w:pPr>
        <w:pStyle w:val="Heading3"/>
      </w:pPr>
      <w:bookmarkStart w:id="2776" w:name="_Toc533170290"/>
      <w:bookmarkStart w:id="2777" w:name="_Toc45198905"/>
      <w:bookmarkStart w:id="2778" w:name="_Toc51869503"/>
      <w:bookmarkStart w:id="2779" w:name="_Toc58572531"/>
      <w:bookmarkStart w:id="2780" w:name="_Toc58572651"/>
      <w:bookmarkStart w:id="2781" w:name="_Toc58572730"/>
      <w:bookmarkStart w:id="2782" w:name="_Toc58572809"/>
      <w:bookmarkStart w:id="2783" w:name="_Toc58572889"/>
      <w:bookmarkStart w:id="2784" w:name="_Toc58572968"/>
      <w:bookmarkStart w:id="2785" w:name="_Toc58573048"/>
      <w:bookmarkStart w:id="2786" w:name="_Toc58573126"/>
      <w:bookmarkStart w:id="2787" w:name="_Toc58573205"/>
      <w:bookmarkStart w:id="2788" w:name="_Toc58573284"/>
      <w:bookmarkStart w:id="2789" w:name="_Toc58573363"/>
      <w:bookmarkStart w:id="2790" w:name="_Toc138371444"/>
      <w:bookmarkStart w:id="2791" w:name="_Toc178269037"/>
      <w:r>
        <w:t>9.4.4</w:t>
      </w:r>
      <w:r w:rsidRPr="006010E5">
        <w:tab/>
      </w:r>
      <w:r>
        <w:t>Example of V2X MBS configuration SDP</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31154611" w14:textId="77777777" w:rsidR="00B52B57" w:rsidRPr="00227D49" w:rsidRDefault="00B52B57" w:rsidP="00B52B57">
      <w:r>
        <w:t>Here is an example of a V2X MBS configuration SDP:</w:t>
      </w:r>
    </w:p>
    <w:p w14:paraId="182DB5AC" w14:textId="77777777" w:rsidR="00B52B57" w:rsidRDefault="00B52B57" w:rsidP="00B52B57">
      <w:pPr>
        <w:pStyle w:val="PL"/>
      </w:pPr>
      <w:r>
        <w:t>v=0</w:t>
      </w:r>
    </w:p>
    <w:p w14:paraId="2C9F4381" w14:textId="77777777" w:rsidR="00B52B57" w:rsidRDefault="00B52B57" w:rsidP="00B52B57">
      <w:pPr>
        <w:pStyle w:val="PL"/>
      </w:pPr>
      <w:r>
        <w:t>o=user123 2890844526 2890842807 IN IP6 2201:056D::112E:144A:1E24</w:t>
      </w:r>
    </w:p>
    <w:p w14:paraId="74ED724B" w14:textId="77777777" w:rsidR="00B52B57" w:rsidRDefault="00B52B57" w:rsidP="00B52B57">
      <w:pPr>
        <w:pStyle w:val="PL"/>
      </w:pPr>
      <w:r>
        <w:t>s=V2X MBS configuration SDP example</w:t>
      </w:r>
    </w:p>
    <w:p w14:paraId="54469D8F" w14:textId="77777777" w:rsidR="00B52B57" w:rsidRDefault="00B52B57" w:rsidP="00B52B57">
      <w:pPr>
        <w:pStyle w:val="PL"/>
      </w:pPr>
      <w:r>
        <w:t>c=IN IP6</w:t>
      </w:r>
      <w:r w:rsidRPr="006010E5">
        <w:t xml:space="preserve"> </w:t>
      </w:r>
      <w:r w:rsidRPr="00166923">
        <w:t>FF15::101</w:t>
      </w:r>
      <w:r w:rsidRPr="006010E5">
        <w:br/>
      </w:r>
      <w:r>
        <w:t>m</w:t>
      </w:r>
      <w:r w:rsidRPr="006010E5">
        <w:t>=</w:t>
      </w:r>
      <w:r>
        <w:t>application 1234 udp vnd.3gpp.5gsv2x</w:t>
      </w:r>
    </w:p>
    <w:p w14:paraId="34174999" w14:textId="77777777" w:rsidR="00B52B57" w:rsidRDefault="00B52B57" w:rsidP="00B52B57">
      <w:pPr>
        <w:pStyle w:val="PL"/>
      </w:pPr>
      <w:r>
        <w:t>a=fmtp:vnd.3gpp.5gsv2x type=non-IP;v2x-message-family=1</w:t>
      </w:r>
    </w:p>
    <w:p w14:paraId="7C6F3377" w14:textId="77777777" w:rsidR="00B52B57" w:rsidRDefault="00B52B57" w:rsidP="00B52B57">
      <w:pPr>
        <w:pStyle w:val="PL"/>
      </w:pPr>
      <w:r>
        <w:t>m</w:t>
      </w:r>
      <w:r w:rsidRPr="006010E5">
        <w:t>=</w:t>
      </w:r>
      <w:r>
        <w:t>application 1235 udp vnd.3gpp.5gsv2x</w:t>
      </w:r>
      <w:r w:rsidRPr="006010E5">
        <w:br/>
      </w:r>
      <w:r>
        <w:t>a=fmtp:vnd.3gpp.5gsv2x v2x-message-family=2;type=non-IP</w:t>
      </w:r>
    </w:p>
    <w:p w14:paraId="511667F9" w14:textId="77777777" w:rsidR="00B52B57" w:rsidRDefault="00B52B57" w:rsidP="00B52B57">
      <w:pPr>
        <w:pStyle w:val="PL"/>
      </w:pPr>
      <w:r>
        <w:t>m</w:t>
      </w:r>
      <w:r w:rsidRPr="006010E5">
        <w:t>=</w:t>
      </w:r>
      <w:r>
        <w:t>application 1236 udp vnd.3gpp.5gsv2x</w:t>
      </w:r>
    </w:p>
    <w:p w14:paraId="639F8C27" w14:textId="77777777" w:rsidR="00B52B57" w:rsidRDefault="00B52B57" w:rsidP="00B52B57">
      <w:pPr>
        <w:pStyle w:val="PL"/>
      </w:pPr>
      <w:r>
        <w:t>a=fmtp:vnd.3gpp.5gsv2x v2x-message-family=3;type=non-IP</w:t>
      </w:r>
    </w:p>
    <w:p w14:paraId="7AD0A60E" w14:textId="77777777" w:rsidR="00B52B57" w:rsidRDefault="00B52B57" w:rsidP="00B52B57">
      <w:pPr>
        <w:pStyle w:val="PL"/>
      </w:pPr>
      <w:r>
        <w:t>m</w:t>
      </w:r>
      <w:r w:rsidRPr="006010E5">
        <w:t>=</w:t>
      </w:r>
      <w:r>
        <w:t>application 1237 udp vnd.3gpp.5gsv2x</w:t>
      </w:r>
    </w:p>
    <w:p w14:paraId="317F6AE3" w14:textId="77777777" w:rsidR="00B52B57" w:rsidRDefault="00B52B57" w:rsidP="00B52B57">
      <w:pPr>
        <w:pStyle w:val="PL"/>
      </w:pPr>
      <w:r>
        <w:t>a=fmtp:vnd.3gpp.5gsv2x type=ip</w:t>
      </w:r>
    </w:p>
    <w:p w14:paraId="00344D6D" w14:textId="12742E76" w:rsidR="00B52B57" w:rsidRPr="0073469F" w:rsidRDefault="00B52B57" w:rsidP="00B52B57">
      <w:pPr>
        <w:pStyle w:val="Heading3"/>
      </w:pPr>
      <w:bookmarkStart w:id="2792" w:name="_Toc123644769"/>
      <w:bookmarkStart w:id="2793" w:name="_Toc178269038"/>
      <w:r>
        <w:t>9.4.5</w:t>
      </w:r>
      <w:r w:rsidRPr="0073469F">
        <w:tab/>
      </w:r>
      <w:r w:rsidR="00975EDE">
        <w:t>Void</w:t>
      </w:r>
      <w:bookmarkEnd w:id="2792"/>
      <w:bookmarkEnd w:id="2793"/>
    </w:p>
    <w:p w14:paraId="357FB94C" w14:textId="3148A6EE" w:rsidR="007B2D72" w:rsidRPr="007B2D72" w:rsidRDefault="007B2D72" w:rsidP="00F42608">
      <w:pPr>
        <w:pStyle w:val="Heading2"/>
        <w:rPr>
          <w:lang w:eastAsia="en-US"/>
        </w:rPr>
      </w:pPr>
      <w:bookmarkStart w:id="2794" w:name="_Toc533170293"/>
      <w:bookmarkStart w:id="2795" w:name="_Toc45198908"/>
      <w:bookmarkStart w:id="2796" w:name="_Toc51869506"/>
      <w:bookmarkStart w:id="2797" w:name="_Toc58572534"/>
      <w:bookmarkStart w:id="2798" w:name="_Toc58572654"/>
      <w:bookmarkStart w:id="2799" w:name="_Toc58572733"/>
      <w:bookmarkStart w:id="2800" w:name="_Toc58572812"/>
      <w:bookmarkStart w:id="2801" w:name="_Toc58572892"/>
      <w:bookmarkStart w:id="2802" w:name="_Toc58572971"/>
      <w:bookmarkStart w:id="2803" w:name="_Toc58573051"/>
      <w:bookmarkStart w:id="2804" w:name="_Toc58573129"/>
      <w:bookmarkStart w:id="2805" w:name="_Toc58573208"/>
      <w:bookmarkStart w:id="2806" w:name="_Toc58573287"/>
      <w:bookmarkStart w:id="2807" w:name="_Toc58573366"/>
      <w:bookmarkStart w:id="2808" w:name="_Toc138371447"/>
      <w:bookmarkStart w:id="2809" w:name="_Toc178269039"/>
      <w:r w:rsidRPr="007B2D72">
        <w:rPr>
          <w:lang w:eastAsia="en-US"/>
        </w:rPr>
        <w:t>9.</w:t>
      </w:r>
      <w:r>
        <w:rPr>
          <w:lang w:eastAsia="en-US"/>
        </w:rPr>
        <w:t>5</w:t>
      </w:r>
      <w:r w:rsidRPr="007B2D72">
        <w:rPr>
          <w:lang w:eastAsia="en-US"/>
        </w:rPr>
        <w:tab/>
        <w:t>Encoding of V2X AS MBS configuration SDP</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7FF47598" w14:textId="0D6BD098" w:rsidR="007B2D72" w:rsidRPr="007B2D72" w:rsidRDefault="007B2D72" w:rsidP="00F42608">
      <w:pPr>
        <w:pStyle w:val="Heading3"/>
        <w:rPr>
          <w:lang w:eastAsia="en-US"/>
        </w:rPr>
      </w:pPr>
      <w:bookmarkStart w:id="2810" w:name="_Toc533170294"/>
      <w:bookmarkStart w:id="2811" w:name="_Toc45198909"/>
      <w:bookmarkStart w:id="2812" w:name="_Toc51869507"/>
      <w:bookmarkStart w:id="2813" w:name="_Toc58572535"/>
      <w:bookmarkStart w:id="2814" w:name="_Toc58572655"/>
      <w:bookmarkStart w:id="2815" w:name="_Toc58572734"/>
      <w:bookmarkStart w:id="2816" w:name="_Toc58572813"/>
      <w:bookmarkStart w:id="2817" w:name="_Toc58572893"/>
      <w:bookmarkStart w:id="2818" w:name="_Toc58572972"/>
      <w:bookmarkStart w:id="2819" w:name="_Toc58573052"/>
      <w:bookmarkStart w:id="2820" w:name="_Toc58573130"/>
      <w:bookmarkStart w:id="2821" w:name="_Toc58573209"/>
      <w:bookmarkStart w:id="2822" w:name="_Toc58573288"/>
      <w:bookmarkStart w:id="2823" w:name="_Toc58573367"/>
      <w:bookmarkStart w:id="2824" w:name="_Toc138371448"/>
      <w:bookmarkStart w:id="2825" w:name="_Toc178269040"/>
      <w:r w:rsidRPr="007B2D72">
        <w:rPr>
          <w:lang w:eastAsia="en-US"/>
        </w:rPr>
        <w:t>9.</w:t>
      </w:r>
      <w:r>
        <w:rPr>
          <w:lang w:eastAsia="en-US"/>
        </w:rPr>
        <w:t>5</w:t>
      </w:r>
      <w:r w:rsidRPr="007B2D72">
        <w:rPr>
          <w:lang w:eastAsia="en-US"/>
        </w:rPr>
        <w:t>.1</w:t>
      </w:r>
      <w:r w:rsidRPr="007B2D72">
        <w:rPr>
          <w:lang w:eastAsia="en-US"/>
        </w:rPr>
        <w:tab/>
        <w:t>Minimum components of V2X AS MBS configuration SDP</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60503204" w14:textId="77777777" w:rsidR="007B2D72" w:rsidRPr="007B2D72" w:rsidRDefault="007B2D72" w:rsidP="007B2D72">
      <w:pPr>
        <w:overflowPunct/>
        <w:autoSpaceDE/>
        <w:autoSpaceDN/>
        <w:adjustRightInd/>
        <w:textAlignment w:val="auto"/>
        <w:rPr>
          <w:lang w:eastAsia="en-US"/>
        </w:rPr>
      </w:pPr>
      <w:r w:rsidRPr="007B2D72">
        <w:rPr>
          <w:lang w:eastAsia="en-US"/>
        </w:rPr>
        <w:t>The V2X AS MBS configuration SDP shall contain at least the following parameters:</w:t>
      </w:r>
    </w:p>
    <w:p w14:paraId="7F9BAF92" w14:textId="77777777" w:rsidR="007B2D72" w:rsidRPr="007B2D72" w:rsidRDefault="007B2D72" w:rsidP="00F42608">
      <w:pPr>
        <w:pStyle w:val="B1"/>
        <w:rPr>
          <w:lang w:eastAsia="en-US"/>
        </w:rPr>
      </w:pPr>
      <w:r w:rsidRPr="007B2D72">
        <w:rPr>
          <w:lang w:eastAsia="en-US"/>
        </w:rPr>
        <w:t>a)</w:t>
      </w:r>
      <w:r w:rsidRPr="007B2D72">
        <w:rPr>
          <w:lang w:eastAsia="en-US"/>
        </w:rPr>
        <w:tab/>
        <w:t>IP multicast address used for V2X application server discovery using MBS;</w:t>
      </w:r>
    </w:p>
    <w:p w14:paraId="12AB785E" w14:textId="77777777" w:rsidR="007B2D72" w:rsidRPr="007B2D72" w:rsidRDefault="007B2D72" w:rsidP="00F42608">
      <w:pPr>
        <w:pStyle w:val="B1"/>
        <w:rPr>
          <w:lang w:eastAsia="en-US"/>
        </w:rPr>
      </w:pPr>
      <w:r w:rsidRPr="007B2D72">
        <w:rPr>
          <w:lang w:eastAsia="en-US"/>
        </w:rPr>
        <w:t>b)</w:t>
      </w:r>
      <w:r w:rsidRPr="007B2D72">
        <w:rPr>
          <w:lang w:eastAsia="en-US"/>
        </w:rPr>
        <w:tab/>
        <w:t>Transport protocol used for V2X application server discovery using MBS, set to UDP;</w:t>
      </w:r>
    </w:p>
    <w:p w14:paraId="5735593B" w14:textId="77777777" w:rsidR="007B2D72" w:rsidRPr="007B2D72" w:rsidRDefault="007B2D72" w:rsidP="00F42608">
      <w:pPr>
        <w:pStyle w:val="B1"/>
        <w:rPr>
          <w:lang w:eastAsia="en-US"/>
        </w:rPr>
      </w:pPr>
      <w:r w:rsidRPr="007B2D72">
        <w:rPr>
          <w:lang w:eastAsia="en-US"/>
        </w:rPr>
        <w:t>c)</w:t>
      </w:r>
      <w:r w:rsidRPr="007B2D72">
        <w:rPr>
          <w:lang w:eastAsia="en-US"/>
        </w:rPr>
        <w:tab/>
        <w:t>UDP port number used for V2X application server discovery using MBS;</w:t>
      </w:r>
    </w:p>
    <w:p w14:paraId="34AD1748" w14:textId="77777777" w:rsidR="007B2D72" w:rsidRPr="007B2D72" w:rsidRDefault="007B2D72" w:rsidP="00F42608">
      <w:pPr>
        <w:pStyle w:val="B1"/>
        <w:rPr>
          <w:lang w:eastAsia="en-US"/>
        </w:rPr>
      </w:pPr>
      <w:r w:rsidRPr="007B2D72">
        <w:rPr>
          <w:lang w:eastAsia="en-US"/>
        </w:rPr>
        <w:t>d)</w:t>
      </w:r>
      <w:r w:rsidRPr="007B2D72">
        <w:rPr>
          <w:lang w:eastAsia="en-US"/>
        </w:rPr>
        <w:tab/>
        <w:t>Media type set to "application"; and</w:t>
      </w:r>
    </w:p>
    <w:p w14:paraId="6F62FFBE" w14:textId="77777777" w:rsidR="007B2D72" w:rsidRPr="007B2D72" w:rsidRDefault="007B2D72" w:rsidP="00F42608">
      <w:pPr>
        <w:pStyle w:val="B1"/>
        <w:rPr>
          <w:lang w:eastAsia="en-US"/>
        </w:rPr>
      </w:pPr>
      <w:r w:rsidRPr="007B2D72">
        <w:rPr>
          <w:lang w:eastAsia="en-US"/>
        </w:rPr>
        <w:t>e)</w:t>
      </w:r>
      <w:r w:rsidRPr="007B2D72">
        <w:rPr>
          <w:lang w:eastAsia="en-US"/>
        </w:rPr>
        <w:tab/>
        <w:t>Media format set to "</w:t>
      </w:r>
      <w:r w:rsidRPr="007B2D72">
        <w:rPr>
          <w:rFonts w:hint="eastAsia"/>
          <w:lang w:eastAsia="en-US"/>
        </w:rPr>
        <w:t>vnd</w:t>
      </w:r>
      <w:r w:rsidRPr="007B2D72">
        <w:rPr>
          <w:lang w:eastAsia="en-US"/>
        </w:rPr>
        <w:t>.3gpp-5gsv2x-local-service-information".</w:t>
      </w:r>
    </w:p>
    <w:p w14:paraId="43FA0D04" w14:textId="77777777" w:rsidR="007B2D72" w:rsidRPr="007B2D72" w:rsidRDefault="007B2D72" w:rsidP="007B2D72">
      <w:pPr>
        <w:overflowPunct/>
        <w:autoSpaceDE/>
        <w:autoSpaceDN/>
        <w:adjustRightInd/>
        <w:textAlignment w:val="auto"/>
        <w:rPr>
          <w:lang w:eastAsia="en-US"/>
        </w:rPr>
      </w:pPr>
      <w:r w:rsidRPr="007B2D72">
        <w:rPr>
          <w:lang w:eastAsia="en-US"/>
        </w:rPr>
        <w:t>These shall be expressed in SDP syntax (see IETF RFC 4566 [31]) according to the following clauses.</w:t>
      </w:r>
    </w:p>
    <w:p w14:paraId="6AD228FE" w14:textId="5FB7B7E6" w:rsidR="007B2D72" w:rsidRPr="007B2D72" w:rsidRDefault="007B2D72" w:rsidP="00F42608">
      <w:pPr>
        <w:pStyle w:val="Heading3"/>
        <w:rPr>
          <w:lang w:eastAsia="en-US"/>
        </w:rPr>
      </w:pPr>
      <w:bookmarkStart w:id="2826" w:name="_Toc533170295"/>
      <w:bookmarkStart w:id="2827" w:name="_Toc45198910"/>
      <w:bookmarkStart w:id="2828" w:name="_Toc51869508"/>
      <w:bookmarkStart w:id="2829" w:name="_Toc58572536"/>
      <w:bookmarkStart w:id="2830" w:name="_Toc58572656"/>
      <w:bookmarkStart w:id="2831" w:name="_Toc58572735"/>
      <w:bookmarkStart w:id="2832" w:name="_Toc58572814"/>
      <w:bookmarkStart w:id="2833" w:name="_Toc58572894"/>
      <w:bookmarkStart w:id="2834" w:name="_Toc58572973"/>
      <w:bookmarkStart w:id="2835" w:name="_Toc58573053"/>
      <w:bookmarkStart w:id="2836" w:name="_Toc58573131"/>
      <w:bookmarkStart w:id="2837" w:name="_Toc58573210"/>
      <w:bookmarkStart w:id="2838" w:name="_Toc58573289"/>
      <w:bookmarkStart w:id="2839" w:name="_Toc58573368"/>
      <w:bookmarkStart w:id="2840" w:name="_Toc138371449"/>
      <w:bookmarkStart w:id="2841" w:name="_Toc178269041"/>
      <w:r w:rsidRPr="007B2D72">
        <w:rPr>
          <w:lang w:eastAsia="en-US"/>
        </w:rPr>
        <w:t>9.</w:t>
      </w:r>
      <w:r>
        <w:rPr>
          <w:lang w:eastAsia="en-US"/>
        </w:rPr>
        <w:t>5</w:t>
      </w:r>
      <w:r w:rsidRPr="007B2D72">
        <w:rPr>
          <w:lang w:eastAsia="en-US"/>
        </w:rPr>
        <w:t>.2</w:t>
      </w:r>
      <w:r w:rsidRPr="007B2D72">
        <w:rPr>
          <w:lang w:eastAsia="en-US"/>
        </w:rPr>
        <w:tab/>
        <w:t>IP multicast address</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1B7B909C" w14:textId="77777777" w:rsidR="007B2D72" w:rsidRPr="007B2D72" w:rsidRDefault="007B2D72" w:rsidP="007B2D72">
      <w:pPr>
        <w:overflowPunct/>
        <w:autoSpaceDE/>
        <w:autoSpaceDN/>
        <w:adjustRightInd/>
        <w:textAlignment w:val="auto"/>
        <w:rPr>
          <w:lang w:eastAsia="en-US"/>
        </w:rPr>
      </w:pPr>
      <w:r w:rsidRPr="007B2D72">
        <w:rPr>
          <w:lang w:eastAsia="en-US"/>
        </w:rPr>
        <w:t>The IP multicast address shall be defined according to the "connection data" field ("c=") of IETF RFC 4566 [31].</w:t>
      </w:r>
    </w:p>
    <w:p w14:paraId="6E677FB8" w14:textId="34648BA2" w:rsidR="007B2D72" w:rsidRPr="007B2D72" w:rsidRDefault="007B2D72" w:rsidP="00F42608">
      <w:pPr>
        <w:pStyle w:val="Heading3"/>
        <w:rPr>
          <w:lang w:eastAsia="en-US"/>
        </w:rPr>
      </w:pPr>
      <w:bookmarkStart w:id="2842" w:name="_Toc533170296"/>
      <w:bookmarkStart w:id="2843" w:name="_Toc45198911"/>
      <w:bookmarkStart w:id="2844" w:name="_Toc51869509"/>
      <w:bookmarkStart w:id="2845" w:name="_Toc58572537"/>
      <w:bookmarkStart w:id="2846" w:name="_Toc58572657"/>
      <w:bookmarkStart w:id="2847" w:name="_Toc58572736"/>
      <w:bookmarkStart w:id="2848" w:name="_Toc58572815"/>
      <w:bookmarkStart w:id="2849" w:name="_Toc58572895"/>
      <w:bookmarkStart w:id="2850" w:name="_Toc58572974"/>
      <w:bookmarkStart w:id="2851" w:name="_Toc58573054"/>
      <w:bookmarkStart w:id="2852" w:name="_Toc58573132"/>
      <w:bookmarkStart w:id="2853" w:name="_Toc58573211"/>
      <w:bookmarkStart w:id="2854" w:name="_Toc58573290"/>
      <w:bookmarkStart w:id="2855" w:name="_Toc58573369"/>
      <w:bookmarkStart w:id="2856" w:name="_Toc138371450"/>
      <w:bookmarkStart w:id="2857" w:name="_Toc178269042"/>
      <w:r w:rsidRPr="007B2D72">
        <w:rPr>
          <w:lang w:eastAsia="en-US"/>
        </w:rPr>
        <w:t>9.</w:t>
      </w:r>
      <w:r>
        <w:rPr>
          <w:lang w:eastAsia="en-US"/>
        </w:rPr>
        <w:t>5</w:t>
      </w:r>
      <w:r w:rsidRPr="007B2D72">
        <w:rPr>
          <w:lang w:eastAsia="en-US"/>
        </w:rPr>
        <w:t>.3</w:t>
      </w:r>
      <w:r w:rsidRPr="007B2D72">
        <w:rPr>
          <w:lang w:eastAsia="en-US"/>
        </w:rPr>
        <w:tab/>
        <w:t>Port number</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139BA7E3" w14:textId="77777777" w:rsidR="007B2D72" w:rsidRPr="007B2D72" w:rsidRDefault="007B2D72" w:rsidP="007B2D72">
      <w:pPr>
        <w:overflowPunct/>
        <w:autoSpaceDE/>
        <w:autoSpaceDN/>
        <w:adjustRightInd/>
        <w:textAlignment w:val="auto"/>
        <w:rPr>
          <w:lang w:eastAsia="en-US"/>
        </w:rPr>
      </w:pPr>
      <w:r w:rsidRPr="007B2D72">
        <w:rPr>
          <w:lang w:eastAsia="en-US"/>
        </w:rPr>
        <w:t>The UDP port number shall be defined according to the &lt;port&gt; sub-field of the media announcement field ("m=") of IETF RFC 4566 [31].</w:t>
      </w:r>
    </w:p>
    <w:p w14:paraId="5584749F" w14:textId="78C8FBF9" w:rsidR="007B2D72" w:rsidRPr="007B2D72" w:rsidRDefault="007B2D72" w:rsidP="007B2D72">
      <w:pPr>
        <w:keepNext/>
        <w:keepLines/>
        <w:overflowPunct/>
        <w:autoSpaceDE/>
        <w:autoSpaceDN/>
        <w:adjustRightInd/>
        <w:spacing w:before="120"/>
        <w:ind w:left="1134" w:hanging="1134"/>
        <w:textAlignment w:val="auto"/>
        <w:outlineLvl w:val="2"/>
        <w:rPr>
          <w:rFonts w:ascii="Arial" w:hAnsi="Arial"/>
          <w:sz w:val="28"/>
          <w:lang w:eastAsia="en-US"/>
        </w:rPr>
      </w:pPr>
      <w:r w:rsidRPr="007B2D72">
        <w:rPr>
          <w:rFonts w:ascii="Arial" w:hAnsi="Arial"/>
          <w:sz w:val="28"/>
          <w:lang w:eastAsia="en-US"/>
        </w:rPr>
        <w:t>9.</w:t>
      </w:r>
      <w:r>
        <w:rPr>
          <w:rFonts w:ascii="Arial" w:hAnsi="Arial"/>
          <w:sz w:val="28"/>
          <w:lang w:eastAsia="en-US"/>
        </w:rPr>
        <w:t>5</w:t>
      </w:r>
      <w:r w:rsidRPr="007B2D72">
        <w:rPr>
          <w:rFonts w:ascii="Arial" w:hAnsi="Arial"/>
          <w:sz w:val="28"/>
          <w:lang w:eastAsia="en-US"/>
        </w:rPr>
        <w:t>.4</w:t>
      </w:r>
      <w:r w:rsidRPr="007B2D72">
        <w:rPr>
          <w:rFonts w:ascii="Arial" w:hAnsi="Arial"/>
          <w:sz w:val="28"/>
          <w:lang w:eastAsia="en-US"/>
        </w:rPr>
        <w:tab/>
        <w:t>Transport protocol</w:t>
      </w:r>
    </w:p>
    <w:p w14:paraId="557AEAB3" w14:textId="77777777" w:rsidR="007B2D72" w:rsidRPr="007B2D72" w:rsidRDefault="007B2D72" w:rsidP="007B2D72">
      <w:pPr>
        <w:overflowPunct/>
        <w:autoSpaceDE/>
        <w:autoSpaceDN/>
        <w:adjustRightInd/>
        <w:textAlignment w:val="auto"/>
        <w:rPr>
          <w:lang w:eastAsia="en-US"/>
        </w:rPr>
      </w:pPr>
      <w:r w:rsidRPr="007B2D72">
        <w:rPr>
          <w:lang w:eastAsia="en-US"/>
        </w:rPr>
        <w:t>The transport protocol shall be defined according to the &lt;proto&gt; sub-field of the media announcement field ("m=") of IETF RFC 4566 [31] and shall be set to "UDP".</w:t>
      </w:r>
    </w:p>
    <w:p w14:paraId="678AC74A" w14:textId="31A784D6" w:rsidR="007B2D72" w:rsidRPr="007B2D72" w:rsidRDefault="007B2D72" w:rsidP="00F42608">
      <w:pPr>
        <w:pStyle w:val="Heading3"/>
        <w:rPr>
          <w:lang w:eastAsia="en-US"/>
        </w:rPr>
      </w:pPr>
      <w:bookmarkStart w:id="2858" w:name="_Toc178269043"/>
      <w:r w:rsidRPr="007B2D72">
        <w:rPr>
          <w:lang w:eastAsia="en-US"/>
        </w:rPr>
        <w:t>9.</w:t>
      </w:r>
      <w:r>
        <w:rPr>
          <w:lang w:eastAsia="en-US"/>
        </w:rPr>
        <w:t>5</w:t>
      </w:r>
      <w:r w:rsidRPr="007B2D72">
        <w:rPr>
          <w:lang w:eastAsia="en-US"/>
        </w:rPr>
        <w:t>.5</w:t>
      </w:r>
      <w:r w:rsidRPr="007B2D72">
        <w:rPr>
          <w:lang w:eastAsia="en-US"/>
        </w:rPr>
        <w:tab/>
        <w:t>Media type</w:t>
      </w:r>
      <w:bookmarkEnd w:id="2858"/>
    </w:p>
    <w:p w14:paraId="520C6229" w14:textId="77777777" w:rsidR="007B2D72" w:rsidRPr="007B2D72" w:rsidRDefault="007B2D72" w:rsidP="007B2D72">
      <w:pPr>
        <w:overflowPunct/>
        <w:autoSpaceDE/>
        <w:autoSpaceDN/>
        <w:adjustRightInd/>
        <w:textAlignment w:val="auto"/>
        <w:rPr>
          <w:lang w:eastAsia="en-US"/>
        </w:rPr>
      </w:pPr>
      <w:r w:rsidRPr="007B2D72">
        <w:rPr>
          <w:lang w:eastAsia="en-US"/>
        </w:rPr>
        <w:t>The media type shall be defined according to the &lt;media&gt; sub-field of the media announcement field ("m=") of IETF RFC 4566 [31] and shall be set to "application".</w:t>
      </w:r>
    </w:p>
    <w:p w14:paraId="401E9789" w14:textId="2D642555" w:rsidR="007B2D72" w:rsidRPr="007B2D72" w:rsidRDefault="007B2D72" w:rsidP="00F42608">
      <w:pPr>
        <w:pStyle w:val="Heading3"/>
        <w:rPr>
          <w:lang w:eastAsia="en-US"/>
        </w:rPr>
      </w:pPr>
      <w:bookmarkStart w:id="2859" w:name="_Toc178269044"/>
      <w:r w:rsidRPr="007B2D72">
        <w:rPr>
          <w:lang w:eastAsia="en-US"/>
        </w:rPr>
        <w:lastRenderedPageBreak/>
        <w:t>9.</w:t>
      </w:r>
      <w:r>
        <w:rPr>
          <w:lang w:eastAsia="en-US"/>
        </w:rPr>
        <w:t>5</w:t>
      </w:r>
      <w:r w:rsidRPr="007B2D72">
        <w:rPr>
          <w:lang w:eastAsia="en-US"/>
        </w:rPr>
        <w:t>.6</w:t>
      </w:r>
      <w:r w:rsidRPr="007B2D72">
        <w:rPr>
          <w:lang w:eastAsia="en-US"/>
        </w:rPr>
        <w:tab/>
        <w:t>Media format</w:t>
      </w:r>
      <w:bookmarkEnd w:id="2859"/>
    </w:p>
    <w:p w14:paraId="70A83809" w14:textId="77777777" w:rsidR="007B2D72" w:rsidRPr="007B2D72" w:rsidRDefault="007B2D72" w:rsidP="007B2D72">
      <w:pPr>
        <w:overflowPunct/>
        <w:autoSpaceDE/>
        <w:autoSpaceDN/>
        <w:adjustRightInd/>
        <w:textAlignment w:val="auto"/>
        <w:rPr>
          <w:lang w:eastAsia="en-US"/>
        </w:rPr>
      </w:pPr>
      <w:r w:rsidRPr="007B2D72">
        <w:rPr>
          <w:lang w:eastAsia="en-US"/>
        </w:rPr>
        <w:t>The media format shall be defined according to the &lt;fmt&gt; sub-field of the media announcement field ("m=") of IETF RFC 4566 [31] and shall be set to "</w:t>
      </w:r>
      <w:r w:rsidRPr="007B2D72">
        <w:rPr>
          <w:rFonts w:hint="eastAsia"/>
          <w:lang w:eastAsia="en-US"/>
        </w:rPr>
        <w:t>vnd</w:t>
      </w:r>
      <w:r w:rsidRPr="007B2D72">
        <w:rPr>
          <w:lang w:eastAsia="en-US"/>
        </w:rPr>
        <w:t>.3gpp-5gsv2x-local-service-information".</w:t>
      </w:r>
    </w:p>
    <w:p w14:paraId="007AA63D" w14:textId="36BD2376" w:rsidR="007B2D72" w:rsidRPr="007B2D72" w:rsidRDefault="007B2D72" w:rsidP="00F42608">
      <w:pPr>
        <w:pStyle w:val="Heading3"/>
        <w:rPr>
          <w:lang w:eastAsia="en-US"/>
        </w:rPr>
      </w:pPr>
      <w:bookmarkStart w:id="2860" w:name="_Toc533170297"/>
      <w:bookmarkStart w:id="2861" w:name="_Toc45198912"/>
      <w:bookmarkStart w:id="2862" w:name="_Toc51869510"/>
      <w:bookmarkStart w:id="2863" w:name="_Toc58572538"/>
      <w:bookmarkStart w:id="2864" w:name="_Toc58572658"/>
      <w:bookmarkStart w:id="2865" w:name="_Toc58572737"/>
      <w:bookmarkStart w:id="2866" w:name="_Toc58572816"/>
      <w:bookmarkStart w:id="2867" w:name="_Toc58572896"/>
      <w:bookmarkStart w:id="2868" w:name="_Toc58572975"/>
      <w:bookmarkStart w:id="2869" w:name="_Toc58573055"/>
      <w:bookmarkStart w:id="2870" w:name="_Toc58573133"/>
      <w:bookmarkStart w:id="2871" w:name="_Toc58573212"/>
      <w:bookmarkStart w:id="2872" w:name="_Toc58573291"/>
      <w:bookmarkStart w:id="2873" w:name="_Toc58573370"/>
      <w:bookmarkStart w:id="2874" w:name="_Toc138371451"/>
      <w:bookmarkStart w:id="2875" w:name="_Toc178269045"/>
      <w:r w:rsidRPr="007B2D72">
        <w:rPr>
          <w:lang w:eastAsia="en-US"/>
        </w:rPr>
        <w:t>9.</w:t>
      </w:r>
      <w:r>
        <w:rPr>
          <w:lang w:eastAsia="en-US"/>
        </w:rPr>
        <w:t>5</w:t>
      </w:r>
      <w:r w:rsidRPr="007B2D72">
        <w:rPr>
          <w:lang w:eastAsia="en-US"/>
        </w:rPr>
        <w:t>.7</w:t>
      </w:r>
      <w:r w:rsidRPr="007B2D72">
        <w:rPr>
          <w:lang w:eastAsia="en-US"/>
        </w:rPr>
        <w:tab/>
        <w:t>Example of V2X AS MBS configuration SDP</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C481419" w14:textId="77777777" w:rsidR="007B2D72" w:rsidRPr="007B2D72" w:rsidRDefault="007B2D72" w:rsidP="007B2D72">
      <w:pPr>
        <w:overflowPunct/>
        <w:autoSpaceDE/>
        <w:autoSpaceDN/>
        <w:adjustRightInd/>
        <w:textAlignment w:val="auto"/>
        <w:rPr>
          <w:lang w:eastAsia="en-US"/>
        </w:rPr>
      </w:pPr>
      <w:r w:rsidRPr="007B2D72">
        <w:rPr>
          <w:lang w:eastAsia="en-US"/>
        </w:rPr>
        <w:t>Here is an example of a V2X AS MBS configuration SDP:</w:t>
      </w:r>
    </w:p>
    <w:p w14:paraId="74380E26" w14:textId="77777777" w:rsidR="007B2D72" w:rsidRPr="007B2D72" w:rsidRDefault="007B2D72" w:rsidP="00A316E8">
      <w:pPr>
        <w:pStyle w:val="PL"/>
        <w:rPr>
          <w:noProof/>
          <w:lang w:eastAsia="en-US"/>
        </w:rPr>
      </w:pPr>
      <w:r w:rsidRPr="007B2D72">
        <w:rPr>
          <w:noProof/>
          <w:lang w:eastAsia="en-US"/>
        </w:rPr>
        <w:t>v=0</w:t>
      </w:r>
    </w:p>
    <w:p w14:paraId="2583B1FB" w14:textId="77777777" w:rsidR="007B2D72" w:rsidRPr="007B2D72" w:rsidRDefault="007B2D72" w:rsidP="00A316E8">
      <w:pPr>
        <w:pStyle w:val="PL"/>
        <w:rPr>
          <w:noProof/>
          <w:lang w:eastAsia="en-US"/>
        </w:rPr>
      </w:pPr>
      <w:r w:rsidRPr="007B2D72">
        <w:rPr>
          <w:noProof/>
          <w:lang w:eastAsia="en-US"/>
        </w:rPr>
        <w:t>o=user123 2890844526 2890842807 IN IP6 2201:056D::112E:144A:1E24</w:t>
      </w:r>
    </w:p>
    <w:p w14:paraId="484FAC7F" w14:textId="77777777" w:rsidR="007B2D72" w:rsidRPr="007B2D72" w:rsidRDefault="007B2D72" w:rsidP="00A316E8">
      <w:pPr>
        <w:pStyle w:val="PL"/>
        <w:rPr>
          <w:noProof/>
          <w:lang w:eastAsia="en-US"/>
        </w:rPr>
      </w:pPr>
      <w:r w:rsidRPr="007B2D72">
        <w:rPr>
          <w:noProof/>
          <w:lang w:eastAsia="en-US"/>
        </w:rPr>
        <w:t>s=V2X AS MBS configuration SDP example</w:t>
      </w:r>
    </w:p>
    <w:p w14:paraId="33995476" w14:textId="77777777" w:rsidR="007B2D72" w:rsidRPr="007B2D72" w:rsidRDefault="007B2D72" w:rsidP="00A316E8">
      <w:pPr>
        <w:pStyle w:val="PL"/>
        <w:rPr>
          <w:noProof/>
          <w:lang w:eastAsia="en-US"/>
        </w:rPr>
      </w:pPr>
      <w:r w:rsidRPr="007B2D72">
        <w:rPr>
          <w:noProof/>
          <w:lang w:eastAsia="en-US"/>
        </w:rPr>
        <w:t>c=IN IP6 FF15::101</w:t>
      </w:r>
      <w:r w:rsidRPr="007B2D72">
        <w:rPr>
          <w:noProof/>
          <w:lang w:eastAsia="en-US"/>
        </w:rPr>
        <w:br/>
        <w:t xml:space="preserve">m=application 1234 UDP </w:t>
      </w:r>
      <w:r w:rsidRPr="007B2D72">
        <w:rPr>
          <w:rFonts w:hint="eastAsia"/>
          <w:noProof/>
          <w:lang w:eastAsia="ko-KR"/>
        </w:rPr>
        <w:t>vnd</w:t>
      </w:r>
      <w:r w:rsidRPr="007B2D72">
        <w:rPr>
          <w:noProof/>
          <w:lang w:eastAsia="en-US"/>
        </w:rPr>
        <w:t>.3gpp-5gsv2x-local-service-information</w:t>
      </w:r>
    </w:p>
    <w:p w14:paraId="1C4A01EB" w14:textId="77777777" w:rsidR="007B2D72" w:rsidRPr="007B2D72" w:rsidRDefault="007B2D72" w:rsidP="00A316E8">
      <w:pPr>
        <w:pStyle w:val="PL"/>
        <w:rPr>
          <w:noProof/>
          <w:lang w:eastAsia="en-US"/>
        </w:rPr>
      </w:pPr>
    </w:p>
    <w:p w14:paraId="62452DDA" w14:textId="52446ADB" w:rsidR="00254A0A" w:rsidRPr="006010E5" w:rsidRDefault="00254A0A" w:rsidP="00254A0A">
      <w:pPr>
        <w:pStyle w:val="Heading2"/>
      </w:pPr>
      <w:bookmarkStart w:id="2876" w:name="_Toc178269046"/>
      <w:r>
        <w:t>9</w:t>
      </w:r>
      <w:r w:rsidRPr="006010E5">
        <w:t>.</w:t>
      </w:r>
      <w:r>
        <w:t>6</w:t>
      </w:r>
      <w:r w:rsidRPr="006010E5">
        <w:tab/>
      </w:r>
      <w:r>
        <w:t>Encoding of V2X local service information</w:t>
      </w:r>
      <w:bookmarkEnd w:id="2876"/>
    </w:p>
    <w:p w14:paraId="12FCE980" w14:textId="17DA3BDB" w:rsidR="00254A0A" w:rsidRDefault="00254A0A" w:rsidP="00254A0A">
      <w:pPr>
        <w:pStyle w:val="Heading3"/>
      </w:pPr>
      <w:bookmarkStart w:id="2877" w:name="_Toc533170299"/>
      <w:bookmarkStart w:id="2878" w:name="_Toc45198914"/>
      <w:bookmarkStart w:id="2879" w:name="_Toc51869512"/>
      <w:bookmarkStart w:id="2880" w:name="_Toc58572540"/>
      <w:bookmarkStart w:id="2881" w:name="_Toc58572660"/>
      <w:bookmarkStart w:id="2882" w:name="_Toc58572739"/>
      <w:bookmarkStart w:id="2883" w:name="_Toc58572818"/>
      <w:bookmarkStart w:id="2884" w:name="_Toc58572898"/>
      <w:bookmarkStart w:id="2885" w:name="_Toc58572977"/>
      <w:bookmarkStart w:id="2886" w:name="_Toc58573057"/>
      <w:bookmarkStart w:id="2887" w:name="_Toc58573135"/>
      <w:bookmarkStart w:id="2888" w:name="_Toc58573214"/>
      <w:bookmarkStart w:id="2889" w:name="_Toc58573293"/>
      <w:bookmarkStart w:id="2890" w:name="_Toc58573372"/>
      <w:bookmarkStart w:id="2891" w:name="_Toc138371453"/>
      <w:bookmarkStart w:id="2892" w:name="_Toc178269047"/>
      <w:r>
        <w:t>9.6.1</w:t>
      </w:r>
      <w:r>
        <w:tab/>
        <w:t>General</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0B969D28" w14:textId="77777777" w:rsidR="00254A0A" w:rsidRDefault="00254A0A" w:rsidP="00254A0A">
      <w:r>
        <w:t>This clause defines the format of the V2X local service information.</w:t>
      </w:r>
    </w:p>
    <w:p w14:paraId="289B88CD" w14:textId="42CB2C90" w:rsidR="00254A0A" w:rsidRDefault="00254A0A" w:rsidP="000B565B">
      <w:r>
        <w:t>This clause also defines the MIME type used to convey the V2X local service information over MBS radio bearers.</w:t>
      </w:r>
    </w:p>
    <w:p w14:paraId="71DBEA80" w14:textId="431D9431" w:rsidR="00254A0A" w:rsidRDefault="00254A0A" w:rsidP="00254A0A">
      <w:pPr>
        <w:pStyle w:val="Heading3"/>
      </w:pPr>
      <w:bookmarkStart w:id="2893" w:name="_Toc533170300"/>
      <w:bookmarkStart w:id="2894" w:name="_Toc45198915"/>
      <w:bookmarkStart w:id="2895" w:name="_Toc51869513"/>
      <w:bookmarkStart w:id="2896" w:name="_Toc58572541"/>
      <w:bookmarkStart w:id="2897" w:name="_Toc58572661"/>
      <w:bookmarkStart w:id="2898" w:name="_Toc58572740"/>
      <w:bookmarkStart w:id="2899" w:name="_Toc58572819"/>
      <w:bookmarkStart w:id="2900" w:name="_Toc58572899"/>
      <w:bookmarkStart w:id="2901" w:name="_Toc58572978"/>
      <w:bookmarkStart w:id="2902" w:name="_Toc58573058"/>
      <w:bookmarkStart w:id="2903" w:name="_Toc58573136"/>
      <w:bookmarkStart w:id="2904" w:name="_Toc58573215"/>
      <w:bookmarkStart w:id="2905" w:name="_Toc58573294"/>
      <w:bookmarkStart w:id="2906" w:name="_Toc58573373"/>
      <w:bookmarkStart w:id="2907" w:name="_Toc138371454"/>
      <w:bookmarkStart w:id="2908" w:name="_Toc178269048"/>
      <w:r>
        <w:t>9.6.2</w:t>
      </w:r>
      <w:r>
        <w:tab/>
        <w:t>application/</w:t>
      </w:r>
      <w:r>
        <w:rPr>
          <w:rFonts w:hint="eastAsia"/>
          <w:lang w:eastAsia="ko-KR"/>
        </w:rPr>
        <w:t>vnd</w:t>
      </w:r>
      <w:r>
        <w:t>.3gpp-5gsv2x-local-service-information</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1CC01C06" w14:textId="77777777" w:rsidR="00254A0A" w:rsidRDefault="00254A0A" w:rsidP="00254A0A">
      <w:r>
        <w:t>The MIME type is used to carry information related to the local V2X application server, and optionally the V2X MBS configuration.</w:t>
      </w:r>
      <w:r w:rsidRPr="001F3746">
        <w:t xml:space="preserve"> </w:t>
      </w:r>
      <w:r>
        <w:t>It shall be coded in binary ASN.1 PER as specified below.</w:t>
      </w:r>
    </w:p>
    <w:p w14:paraId="10FFDED6" w14:textId="77777777" w:rsidR="00254A0A" w:rsidRPr="00E25DE9" w:rsidRDefault="00254A0A" w:rsidP="00254A0A">
      <w:pPr>
        <w:pStyle w:val="PL"/>
        <w:rPr>
          <w:lang w:val="de-DE"/>
        </w:rPr>
      </w:pPr>
    </w:p>
    <w:p w14:paraId="43146440" w14:textId="77777777" w:rsidR="00254A0A" w:rsidRPr="002D6F0C" w:rsidRDefault="00254A0A" w:rsidP="00254A0A">
      <w:pPr>
        <w:pStyle w:val="PL"/>
        <w:shd w:val="clear" w:color="auto" w:fill="E6E6E6"/>
      </w:pPr>
      <w:r w:rsidRPr="002D6F0C">
        <w:t>-- ASN1START</w:t>
      </w:r>
    </w:p>
    <w:p w14:paraId="0056C10C" w14:textId="77777777" w:rsidR="00254A0A" w:rsidRPr="002D6F0C" w:rsidRDefault="00254A0A" w:rsidP="00254A0A">
      <w:pPr>
        <w:pStyle w:val="PL"/>
        <w:shd w:val="clear" w:color="auto" w:fill="E6E6E6"/>
      </w:pPr>
    </w:p>
    <w:p w14:paraId="1B389C03" w14:textId="77777777" w:rsidR="00254A0A" w:rsidRPr="002D6F0C" w:rsidRDefault="00254A0A" w:rsidP="00254A0A">
      <w:pPr>
        <w:pStyle w:val="PL"/>
        <w:shd w:val="clear" w:color="auto" w:fill="E6E6E6"/>
      </w:pPr>
      <w:r>
        <w:t>V</w:t>
      </w:r>
      <w:r w:rsidRPr="002D6F0C">
        <w:t>2X-local-service-information-definitions DEFINITIONS AUTOMATIC TAGS ::= BEGIN</w:t>
      </w:r>
    </w:p>
    <w:p w14:paraId="65C5F0D6" w14:textId="77777777" w:rsidR="00254A0A" w:rsidRPr="002D6F0C" w:rsidRDefault="00254A0A" w:rsidP="00254A0A">
      <w:pPr>
        <w:pStyle w:val="PL"/>
        <w:shd w:val="clear" w:color="auto" w:fill="E6E6E6"/>
      </w:pPr>
    </w:p>
    <w:p w14:paraId="75B5307C" w14:textId="77777777" w:rsidR="00254A0A" w:rsidRPr="002D6F0C" w:rsidRDefault="00254A0A" w:rsidP="00254A0A">
      <w:pPr>
        <w:pStyle w:val="PL"/>
        <w:shd w:val="clear" w:color="auto" w:fill="E6E6E6"/>
      </w:pPr>
      <w:r w:rsidRPr="002D6F0C">
        <w:tab/>
      </w:r>
      <w:r>
        <w:t>V</w:t>
      </w:r>
      <w:r w:rsidRPr="002D6F0C">
        <w:t>2X-local-service-information ::= SEQUENCE {</w:t>
      </w:r>
    </w:p>
    <w:p w14:paraId="4311F0B8" w14:textId="77777777" w:rsidR="00254A0A" w:rsidRPr="002D6F0C" w:rsidRDefault="00254A0A" w:rsidP="00254A0A">
      <w:pPr>
        <w:pStyle w:val="PL"/>
        <w:shd w:val="clear" w:color="auto" w:fill="E6E6E6"/>
      </w:pPr>
      <w:r w:rsidRPr="002D6F0C">
        <w:tab/>
      </w:r>
      <w:r w:rsidRPr="002D6F0C">
        <w:tab/>
      </w:r>
      <w:r>
        <w:t>v2x</w:t>
      </w:r>
      <w:r w:rsidRPr="002D6F0C">
        <w:t>-as-info-list</w:t>
      </w:r>
      <w:r w:rsidRPr="002D6F0C">
        <w:tab/>
      </w:r>
      <w:r w:rsidRPr="002D6F0C">
        <w:tab/>
      </w:r>
      <w:r w:rsidRPr="002D6F0C">
        <w:tab/>
      </w:r>
      <w:r w:rsidRPr="002D6F0C">
        <w:tab/>
        <w:t>ListOf</w:t>
      </w:r>
      <w:r>
        <w:t>V</w:t>
      </w:r>
      <w:r w:rsidRPr="002D6F0C">
        <w:t>2X-as-info,</w:t>
      </w:r>
    </w:p>
    <w:p w14:paraId="224C9D6F" w14:textId="77777777" w:rsidR="00254A0A" w:rsidRPr="002D6F0C" w:rsidRDefault="00254A0A" w:rsidP="00254A0A">
      <w:pPr>
        <w:pStyle w:val="PL"/>
        <w:shd w:val="clear" w:color="auto" w:fill="E6E6E6"/>
      </w:pPr>
      <w:r w:rsidRPr="002D6F0C">
        <w:tab/>
      </w:r>
      <w:r w:rsidRPr="002D6F0C">
        <w:tab/>
      </w:r>
      <w:r>
        <w:t>v2x</w:t>
      </w:r>
      <w:r w:rsidRPr="002D6F0C">
        <w:t>-</w:t>
      </w:r>
      <w:r>
        <w:t>mbs</w:t>
      </w:r>
      <w:r w:rsidRPr="002D6F0C">
        <w:t>-configuration-list</w:t>
      </w:r>
      <w:r w:rsidRPr="002D6F0C">
        <w:tab/>
      </w:r>
      <w:r w:rsidRPr="002D6F0C">
        <w:tab/>
        <w:t>ListOf</w:t>
      </w:r>
      <w:r>
        <w:t>V</w:t>
      </w:r>
      <w:r w:rsidRPr="002D6F0C">
        <w:t>2X-MBS-configuration</w:t>
      </w:r>
      <w:r w:rsidRPr="002D6F0C">
        <w:tab/>
      </w:r>
      <w:r w:rsidRPr="002D6F0C">
        <w:tab/>
        <w:t>OPTIONAL,</w:t>
      </w:r>
    </w:p>
    <w:p w14:paraId="704075F3" w14:textId="77777777" w:rsidR="00254A0A" w:rsidRPr="002D6F0C" w:rsidRDefault="00254A0A" w:rsidP="00254A0A">
      <w:pPr>
        <w:pStyle w:val="PL"/>
        <w:shd w:val="clear" w:color="auto" w:fill="E6E6E6"/>
      </w:pPr>
      <w:r w:rsidRPr="002D6F0C">
        <w:tab/>
      </w:r>
      <w:r w:rsidRPr="002D6F0C">
        <w:tab/>
        <w:t>...</w:t>
      </w:r>
    </w:p>
    <w:p w14:paraId="73F9E82E" w14:textId="77777777" w:rsidR="00254A0A" w:rsidRPr="002D6F0C" w:rsidRDefault="00254A0A" w:rsidP="00254A0A">
      <w:pPr>
        <w:pStyle w:val="PL"/>
        <w:shd w:val="clear" w:color="auto" w:fill="E6E6E6"/>
      </w:pPr>
      <w:r w:rsidRPr="002D6F0C">
        <w:tab/>
        <w:t>}</w:t>
      </w:r>
    </w:p>
    <w:p w14:paraId="554D251F" w14:textId="77777777" w:rsidR="00254A0A" w:rsidRPr="002D6F0C" w:rsidRDefault="00254A0A" w:rsidP="00254A0A">
      <w:pPr>
        <w:pStyle w:val="PL"/>
        <w:shd w:val="clear" w:color="auto" w:fill="E6E6E6"/>
      </w:pPr>
    </w:p>
    <w:p w14:paraId="0B95EC35" w14:textId="77777777" w:rsidR="00254A0A" w:rsidRPr="002D6F0C" w:rsidRDefault="00254A0A" w:rsidP="00254A0A">
      <w:pPr>
        <w:pStyle w:val="PL"/>
        <w:shd w:val="clear" w:color="auto" w:fill="E6E6E6"/>
      </w:pPr>
      <w:r w:rsidRPr="002D6F0C">
        <w:tab/>
        <w:t>ListOf</w:t>
      </w:r>
      <w:r>
        <w:t>V</w:t>
      </w:r>
      <w:r w:rsidRPr="002D6F0C">
        <w:t xml:space="preserve">2X-as-info ::= SEQUENCE OF </w:t>
      </w:r>
      <w:r>
        <w:t>V</w:t>
      </w:r>
      <w:r w:rsidRPr="002D6F0C">
        <w:t>2X-as-info</w:t>
      </w:r>
    </w:p>
    <w:p w14:paraId="11936DD8" w14:textId="77777777" w:rsidR="00254A0A" w:rsidRPr="002D6F0C" w:rsidRDefault="00254A0A" w:rsidP="00254A0A">
      <w:pPr>
        <w:pStyle w:val="PL"/>
        <w:shd w:val="clear" w:color="auto" w:fill="E6E6E6"/>
      </w:pPr>
    </w:p>
    <w:p w14:paraId="5FE9C0F9" w14:textId="77777777" w:rsidR="00254A0A" w:rsidRPr="002D6F0C" w:rsidRDefault="00254A0A" w:rsidP="00254A0A">
      <w:pPr>
        <w:pStyle w:val="PL"/>
        <w:shd w:val="clear" w:color="auto" w:fill="E6E6E6"/>
      </w:pPr>
      <w:r w:rsidRPr="002D6F0C">
        <w:tab/>
        <w:t>ListOf</w:t>
      </w:r>
      <w:r>
        <w:t>V</w:t>
      </w:r>
      <w:r w:rsidRPr="002D6F0C">
        <w:t xml:space="preserve">2X-MBS-configuration ::= SEQUENCE OF </w:t>
      </w:r>
      <w:r>
        <w:t>V</w:t>
      </w:r>
      <w:r w:rsidRPr="002D6F0C">
        <w:t>2X-MBS-configuration</w:t>
      </w:r>
    </w:p>
    <w:p w14:paraId="259CF191" w14:textId="77777777" w:rsidR="00254A0A" w:rsidRPr="002D6F0C" w:rsidRDefault="00254A0A" w:rsidP="00254A0A">
      <w:pPr>
        <w:pStyle w:val="PL"/>
        <w:shd w:val="clear" w:color="auto" w:fill="E6E6E6"/>
      </w:pPr>
    </w:p>
    <w:p w14:paraId="10EC0ABD" w14:textId="77777777" w:rsidR="00254A0A" w:rsidRPr="002D6F0C" w:rsidRDefault="00254A0A" w:rsidP="00254A0A">
      <w:pPr>
        <w:pStyle w:val="PL"/>
        <w:shd w:val="clear" w:color="auto" w:fill="E6E6E6"/>
      </w:pPr>
    </w:p>
    <w:p w14:paraId="4A64BDF1" w14:textId="77777777" w:rsidR="00254A0A" w:rsidRPr="002D6F0C" w:rsidRDefault="00254A0A" w:rsidP="00254A0A">
      <w:pPr>
        <w:pStyle w:val="PL"/>
        <w:shd w:val="clear" w:color="auto" w:fill="E6E6E6"/>
      </w:pPr>
      <w:r w:rsidRPr="002D6F0C">
        <w:tab/>
      </w:r>
      <w:r>
        <w:t>V</w:t>
      </w:r>
      <w:r w:rsidRPr="002D6F0C">
        <w:t>2X-as-info ::= SEQUENCE {</w:t>
      </w:r>
    </w:p>
    <w:p w14:paraId="15D792C1" w14:textId="77777777" w:rsidR="00254A0A" w:rsidRPr="002D6F0C" w:rsidRDefault="00254A0A" w:rsidP="00254A0A">
      <w:pPr>
        <w:pStyle w:val="PL"/>
        <w:shd w:val="clear" w:color="auto" w:fill="E6E6E6"/>
      </w:pPr>
      <w:r w:rsidRPr="002D6F0C">
        <w:tab/>
      </w:r>
      <w:r w:rsidRPr="002D6F0C">
        <w:tab/>
      </w:r>
      <w:r>
        <w:t>v2x</w:t>
      </w:r>
      <w:r w:rsidRPr="002D6F0C">
        <w:t>-service-identifier</w:t>
      </w:r>
      <w:r w:rsidRPr="002D6F0C">
        <w:tab/>
      </w:r>
      <w:r w:rsidRPr="002D6F0C">
        <w:tab/>
      </w:r>
      <w:r w:rsidRPr="002D6F0C">
        <w:tab/>
        <w:t>OCTET STRING (SIZE (4)),</w:t>
      </w:r>
    </w:p>
    <w:p w14:paraId="0A25C58A" w14:textId="77777777" w:rsidR="00254A0A" w:rsidRPr="002D6F0C" w:rsidRDefault="00254A0A" w:rsidP="00254A0A">
      <w:pPr>
        <w:pStyle w:val="PL"/>
        <w:shd w:val="clear" w:color="auto" w:fill="E6E6E6"/>
      </w:pPr>
      <w:r w:rsidRPr="002D6F0C">
        <w:tab/>
      </w:r>
      <w:r w:rsidRPr="002D6F0C">
        <w:tab/>
      </w:r>
      <w:r>
        <w:t>v2x</w:t>
      </w:r>
      <w:r w:rsidRPr="002D6F0C">
        <w:t>-as-address</w:t>
      </w:r>
      <w:r w:rsidRPr="002D6F0C">
        <w:tab/>
      </w:r>
      <w:r w:rsidRPr="002D6F0C">
        <w:tab/>
      </w:r>
      <w:r w:rsidRPr="002D6F0C">
        <w:tab/>
      </w:r>
      <w:r w:rsidRPr="002D6F0C">
        <w:tab/>
      </w:r>
      <w:r w:rsidRPr="002D6F0C">
        <w:tab/>
      </w:r>
      <w:r>
        <w:t>V2X-as-address</w:t>
      </w:r>
      <w:r w:rsidRPr="002D6F0C">
        <w:t>,</w:t>
      </w:r>
    </w:p>
    <w:p w14:paraId="66180749" w14:textId="77777777" w:rsidR="00254A0A" w:rsidRPr="002D6F0C" w:rsidRDefault="00254A0A" w:rsidP="00254A0A">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42DC78A6" w14:textId="77777777" w:rsidR="00254A0A" w:rsidRPr="00A07064" w:rsidRDefault="00254A0A" w:rsidP="00254A0A">
      <w:pPr>
        <w:pStyle w:val="PL"/>
        <w:shd w:val="clear" w:color="auto" w:fill="E6E6E6"/>
      </w:pPr>
      <w:r w:rsidRPr="00A07064">
        <w:tab/>
      </w:r>
      <w:r w:rsidRPr="00A07064">
        <w:tab/>
        <w:t>...</w:t>
      </w:r>
    </w:p>
    <w:p w14:paraId="1F0D5F2F" w14:textId="77777777" w:rsidR="00254A0A" w:rsidRPr="00A07064" w:rsidRDefault="00254A0A" w:rsidP="00254A0A">
      <w:pPr>
        <w:pStyle w:val="PL"/>
        <w:shd w:val="clear" w:color="auto" w:fill="E6E6E6"/>
      </w:pPr>
      <w:r w:rsidRPr="00A07064">
        <w:tab/>
        <w:t>}</w:t>
      </w:r>
    </w:p>
    <w:p w14:paraId="5F09509C" w14:textId="77777777" w:rsidR="00254A0A" w:rsidRPr="00A07064" w:rsidRDefault="00254A0A" w:rsidP="00254A0A">
      <w:pPr>
        <w:pStyle w:val="PL"/>
        <w:shd w:val="clear" w:color="auto" w:fill="E6E6E6"/>
      </w:pPr>
    </w:p>
    <w:p w14:paraId="036655E7" w14:textId="77777777" w:rsidR="00254A0A" w:rsidRPr="00A07064" w:rsidRDefault="00254A0A" w:rsidP="00254A0A">
      <w:pPr>
        <w:pStyle w:val="PL"/>
        <w:shd w:val="clear" w:color="auto" w:fill="E6E6E6"/>
      </w:pPr>
      <w:r w:rsidRPr="00A07064">
        <w:tab/>
      </w:r>
      <w:r>
        <w:t>V</w:t>
      </w:r>
      <w:r w:rsidRPr="00A07064">
        <w:t>2X-MBS-configuration ::= SEQUENCE {</w:t>
      </w:r>
    </w:p>
    <w:p w14:paraId="07FA419C" w14:textId="77777777" w:rsidR="00254A0A" w:rsidRPr="00A07064" w:rsidRDefault="00254A0A" w:rsidP="00254A0A">
      <w:pPr>
        <w:pStyle w:val="PL"/>
        <w:shd w:val="clear" w:color="auto" w:fill="E6E6E6"/>
      </w:pPr>
      <w:r w:rsidRPr="00A07064">
        <w:tab/>
      </w:r>
      <w:r w:rsidRPr="00A07064">
        <w:tab/>
      </w:r>
      <w:r>
        <w:t>v2x</w:t>
      </w:r>
      <w:r w:rsidRPr="00A07064">
        <w:t>-service-identifier</w:t>
      </w:r>
      <w:r w:rsidRPr="00A07064">
        <w:tab/>
      </w:r>
      <w:r w:rsidRPr="00A07064">
        <w:tab/>
      </w:r>
      <w:r w:rsidRPr="00A07064">
        <w:tab/>
        <w:t>OCTET STRING (SIZE (4)),</w:t>
      </w:r>
    </w:p>
    <w:p w14:paraId="26B3A41D" w14:textId="77777777" w:rsidR="00254A0A" w:rsidRDefault="00254A0A" w:rsidP="00254A0A">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54ABA6FA" w14:textId="77777777" w:rsidR="00254A0A" w:rsidRDefault="00254A0A" w:rsidP="00254A0A">
      <w:pPr>
        <w:pStyle w:val="PL"/>
        <w:shd w:val="clear" w:color="auto" w:fill="E6E6E6"/>
      </w:pPr>
      <w:r>
        <w:tab/>
      </w:r>
      <w:r>
        <w:tab/>
        <w:t>nid</w:t>
      </w:r>
      <w:r>
        <w:tab/>
      </w:r>
      <w:r>
        <w:tab/>
      </w:r>
      <w:r>
        <w:tab/>
      </w:r>
      <w:r>
        <w:tab/>
      </w:r>
      <w:r>
        <w:tab/>
      </w:r>
      <w:r>
        <w:tab/>
      </w:r>
      <w:r>
        <w:tab/>
      </w:r>
      <w:r>
        <w:tab/>
        <w:t>OCTET STRING (SIZE (6))</w:t>
      </w:r>
      <w:r>
        <w:tab/>
        <w:t>OPTIONAL,</w:t>
      </w:r>
    </w:p>
    <w:p w14:paraId="5831B8BC" w14:textId="77777777" w:rsidR="00254A0A" w:rsidRPr="00A07064" w:rsidRDefault="00254A0A" w:rsidP="00254A0A">
      <w:pPr>
        <w:pStyle w:val="PL"/>
        <w:shd w:val="clear" w:color="auto" w:fill="E6E6E6"/>
      </w:pPr>
      <w:r>
        <w:tab/>
      </w:r>
      <w:r>
        <w:tab/>
        <w:t>mbs-service-type</w:t>
      </w:r>
      <w:r>
        <w:tab/>
      </w:r>
      <w:r>
        <w:tab/>
      </w:r>
      <w:r>
        <w:tab/>
      </w:r>
      <w:r>
        <w:tab/>
        <w:t>MBS-service-type,</w:t>
      </w:r>
    </w:p>
    <w:p w14:paraId="0688DE11" w14:textId="77777777" w:rsidR="00254A0A" w:rsidRPr="00A07064" w:rsidRDefault="00254A0A" w:rsidP="00254A0A">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4BBBD684" w14:textId="77777777" w:rsidR="00254A0A" w:rsidRPr="00A07064" w:rsidRDefault="00254A0A" w:rsidP="00254A0A">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00216378" w14:textId="77777777" w:rsidR="00254A0A" w:rsidRPr="00A07064" w:rsidRDefault="00254A0A" w:rsidP="00254A0A">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BF19A15" w14:textId="77777777" w:rsidR="00254A0A" w:rsidRPr="00A07064" w:rsidRDefault="00254A0A" w:rsidP="00254A0A">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EB0E6E8" w14:textId="77777777" w:rsidR="00254A0A" w:rsidRPr="00A07064" w:rsidRDefault="00254A0A" w:rsidP="00254A0A">
      <w:pPr>
        <w:pStyle w:val="PL"/>
        <w:shd w:val="clear" w:color="auto" w:fill="E6E6E6"/>
      </w:pPr>
      <w:r w:rsidRPr="00A07064">
        <w:tab/>
      </w:r>
      <w:r w:rsidRPr="00A07064">
        <w:tab/>
        <w:t>...</w:t>
      </w:r>
    </w:p>
    <w:p w14:paraId="03971AE4" w14:textId="77777777" w:rsidR="00254A0A" w:rsidRDefault="00254A0A" w:rsidP="00254A0A">
      <w:pPr>
        <w:pStyle w:val="PL"/>
        <w:shd w:val="clear" w:color="auto" w:fill="E6E6E6"/>
      </w:pPr>
      <w:r w:rsidRPr="00A07064">
        <w:tab/>
        <w:t>}</w:t>
      </w:r>
    </w:p>
    <w:p w14:paraId="56EF50AD" w14:textId="77777777" w:rsidR="00254A0A" w:rsidRDefault="00254A0A" w:rsidP="00254A0A">
      <w:pPr>
        <w:pStyle w:val="PL"/>
        <w:shd w:val="clear" w:color="auto" w:fill="E6E6E6"/>
      </w:pPr>
    </w:p>
    <w:p w14:paraId="35F6F15D" w14:textId="77777777" w:rsidR="00254A0A" w:rsidRDefault="00254A0A" w:rsidP="00254A0A">
      <w:pPr>
        <w:pStyle w:val="PL"/>
        <w:shd w:val="clear" w:color="auto" w:fill="E6E6E6"/>
      </w:pPr>
      <w:r>
        <w:tab/>
        <w:t>MBS-service-type ::= ENUMERATED {</w:t>
      </w:r>
    </w:p>
    <w:p w14:paraId="5D964191" w14:textId="77777777" w:rsidR="00254A0A" w:rsidRDefault="00254A0A" w:rsidP="00254A0A">
      <w:pPr>
        <w:pStyle w:val="PL"/>
        <w:shd w:val="clear" w:color="auto" w:fill="E6E6E6"/>
      </w:pPr>
      <w:r>
        <w:tab/>
      </w:r>
      <w:r>
        <w:tab/>
        <w:t>multicast</w:t>
      </w:r>
      <w:r>
        <w:tab/>
        <w:t>(0),</w:t>
      </w:r>
    </w:p>
    <w:p w14:paraId="685E4E23" w14:textId="77777777" w:rsidR="00254A0A" w:rsidRDefault="00254A0A" w:rsidP="00254A0A">
      <w:pPr>
        <w:pStyle w:val="PL"/>
        <w:shd w:val="clear" w:color="auto" w:fill="E6E6E6"/>
      </w:pPr>
      <w:r>
        <w:tab/>
      </w:r>
      <w:r>
        <w:tab/>
        <w:t>broadcast</w:t>
      </w:r>
      <w:r>
        <w:tab/>
        <w:t>(1),</w:t>
      </w:r>
    </w:p>
    <w:p w14:paraId="04E8753A" w14:textId="77777777" w:rsidR="00254A0A" w:rsidRDefault="00254A0A" w:rsidP="00254A0A">
      <w:pPr>
        <w:pStyle w:val="PL"/>
        <w:shd w:val="clear" w:color="auto" w:fill="E6E6E6"/>
      </w:pPr>
      <w:r>
        <w:tab/>
      </w:r>
      <w:r>
        <w:tab/>
        <w:t>...</w:t>
      </w:r>
    </w:p>
    <w:p w14:paraId="64E5E3BF" w14:textId="77777777" w:rsidR="00254A0A" w:rsidRPr="00A07064" w:rsidRDefault="00254A0A" w:rsidP="00254A0A">
      <w:pPr>
        <w:pStyle w:val="PL"/>
        <w:shd w:val="clear" w:color="auto" w:fill="E6E6E6"/>
      </w:pPr>
      <w:r>
        <w:tab/>
        <w:t>}</w:t>
      </w:r>
    </w:p>
    <w:p w14:paraId="625F00A2" w14:textId="77777777" w:rsidR="00254A0A" w:rsidRPr="00A07064" w:rsidRDefault="00254A0A" w:rsidP="00254A0A">
      <w:pPr>
        <w:pStyle w:val="PL"/>
        <w:shd w:val="clear" w:color="auto" w:fill="E6E6E6"/>
      </w:pPr>
    </w:p>
    <w:p w14:paraId="71A8366B" w14:textId="77777777" w:rsidR="00254A0A" w:rsidRPr="00A07064" w:rsidRDefault="00254A0A" w:rsidP="00254A0A">
      <w:pPr>
        <w:pStyle w:val="PL"/>
        <w:shd w:val="clear" w:color="auto" w:fill="E6E6E6"/>
      </w:pPr>
      <w:r w:rsidRPr="00A07064">
        <w:lastRenderedPageBreak/>
        <w:tab/>
        <w:t xml:space="preserve">Frequency-assistance-information ::= </w:t>
      </w:r>
      <w:r>
        <w:t>SEQUENCE</w:t>
      </w:r>
      <w:r w:rsidRPr="00A07064">
        <w:t xml:space="preserve"> {</w:t>
      </w:r>
    </w:p>
    <w:p w14:paraId="5D3C9277" w14:textId="77777777" w:rsidR="00254A0A" w:rsidRPr="00A07064" w:rsidRDefault="00254A0A" w:rsidP="00254A0A">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77CBD923" w14:textId="77777777" w:rsidR="00254A0A" w:rsidRPr="0054281C" w:rsidRDefault="00254A0A" w:rsidP="00254A0A">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625601DC" w14:textId="77777777" w:rsidR="00254A0A" w:rsidRPr="00A07064" w:rsidRDefault="00254A0A" w:rsidP="00254A0A">
      <w:pPr>
        <w:pStyle w:val="PL"/>
        <w:shd w:val="clear" w:color="auto" w:fill="E6E6E6"/>
      </w:pPr>
      <w:r w:rsidRPr="0054281C">
        <w:rPr>
          <w:lang w:val="en-US"/>
        </w:rPr>
        <w:tab/>
      </w:r>
      <w:r w:rsidRPr="00A07064">
        <w:t>}</w:t>
      </w:r>
    </w:p>
    <w:p w14:paraId="18922F5D" w14:textId="77777777" w:rsidR="00254A0A" w:rsidRPr="00A07064" w:rsidRDefault="00254A0A" w:rsidP="00254A0A">
      <w:pPr>
        <w:pStyle w:val="PL"/>
        <w:shd w:val="clear" w:color="auto" w:fill="E6E6E6"/>
      </w:pPr>
    </w:p>
    <w:p w14:paraId="3B2FBF7A" w14:textId="77777777" w:rsidR="00254A0A" w:rsidRPr="00A07064" w:rsidRDefault="00254A0A" w:rsidP="00254A0A">
      <w:pPr>
        <w:pStyle w:val="PL"/>
        <w:shd w:val="clear" w:color="auto" w:fill="E6E6E6"/>
      </w:pPr>
      <w:r w:rsidRPr="00A07064">
        <w:tab/>
      </w:r>
      <w:r>
        <w:t>MBS-FSAI-List</w:t>
      </w:r>
      <w:r w:rsidRPr="00A07064">
        <w:t xml:space="preserve"> ::= SEQUENCE OF </w:t>
      </w:r>
      <w:r>
        <w:t>MBS-FSAI</w:t>
      </w:r>
    </w:p>
    <w:p w14:paraId="31D18A1B" w14:textId="77777777" w:rsidR="00254A0A" w:rsidRPr="00A07064" w:rsidRDefault="00254A0A" w:rsidP="00254A0A">
      <w:pPr>
        <w:pStyle w:val="PL"/>
        <w:shd w:val="clear" w:color="auto" w:fill="E6E6E6"/>
      </w:pPr>
    </w:p>
    <w:p w14:paraId="4EABFF08" w14:textId="77777777" w:rsidR="00254A0A" w:rsidRPr="00DD76C7" w:rsidRDefault="00254A0A" w:rsidP="00254A0A">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3763ABDA" w14:textId="77777777" w:rsidR="00254A0A" w:rsidRDefault="00254A0A" w:rsidP="00254A0A">
      <w:pPr>
        <w:pStyle w:val="PL"/>
        <w:shd w:val="clear" w:color="auto" w:fill="E6E6E6"/>
        <w:rPr>
          <w:lang w:val="en-US"/>
        </w:rPr>
      </w:pPr>
    </w:p>
    <w:p w14:paraId="05C48ACA" w14:textId="77777777" w:rsidR="00254A0A" w:rsidRPr="00DD76C7" w:rsidRDefault="00254A0A" w:rsidP="00254A0A">
      <w:pPr>
        <w:pStyle w:val="PL"/>
        <w:shd w:val="clear" w:color="auto" w:fill="E6E6E6"/>
        <w:rPr>
          <w:lang w:val="en-US"/>
        </w:rPr>
      </w:pPr>
      <w:r>
        <w:rPr>
          <w:lang w:val="en-US"/>
        </w:rPr>
        <w:tab/>
        <w:t>List-of-MBS-service-area-parameters ::= SEQUENCE OF MBS-service-area-parameter</w:t>
      </w:r>
    </w:p>
    <w:p w14:paraId="600D0A86" w14:textId="77777777" w:rsidR="00254A0A" w:rsidRPr="00A07064" w:rsidRDefault="00254A0A" w:rsidP="00254A0A">
      <w:pPr>
        <w:pStyle w:val="PL"/>
        <w:shd w:val="clear" w:color="auto" w:fill="E6E6E6"/>
      </w:pPr>
    </w:p>
    <w:p w14:paraId="6F5997C9" w14:textId="77777777" w:rsidR="00254A0A" w:rsidRPr="00A07064" w:rsidRDefault="00254A0A" w:rsidP="00254A0A">
      <w:pPr>
        <w:pStyle w:val="PL"/>
        <w:shd w:val="clear" w:color="auto" w:fill="E6E6E6"/>
      </w:pPr>
      <w:r w:rsidRPr="00A07064">
        <w:tab/>
        <w:t>MBS-service-area-parameter ::= CHOICE {</w:t>
      </w:r>
    </w:p>
    <w:p w14:paraId="42C99BFC" w14:textId="77777777" w:rsidR="00A6497D" w:rsidRPr="00A07064" w:rsidRDefault="00A6497D" w:rsidP="00A6497D">
      <w:pPr>
        <w:pStyle w:val="PL"/>
        <w:shd w:val="clear" w:color="auto" w:fill="E6E6E6"/>
      </w:pPr>
      <w:r w:rsidRPr="00A07064">
        <w:tab/>
      </w:r>
      <w:r w:rsidRPr="00A07064">
        <w:tab/>
      </w:r>
      <w:r>
        <w:t>tai</w:t>
      </w:r>
      <w:r w:rsidRPr="00A07064">
        <w:tab/>
      </w:r>
      <w:r w:rsidRPr="00A07064">
        <w:tab/>
      </w:r>
      <w:r>
        <w:tab/>
      </w:r>
      <w:r>
        <w:tab/>
      </w:r>
      <w:r>
        <w:tab/>
      </w:r>
      <w:r w:rsidRPr="003D1D51">
        <w:t>OCTET STRING (SIZE (</w:t>
      </w:r>
      <w:r>
        <w:t>6</w:t>
      </w:r>
      <w:r w:rsidRPr="003D1D51">
        <w:t>)),</w:t>
      </w:r>
    </w:p>
    <w:p w14:paraId="4B71FAB2" w14:textId="77777777" w:rsidR="00A6497D" w:rsidRDefault="00A6497D" w:rsidP="00A6497D">
      <w:pPr>
        <w:pStyle w:val="PL"/>
        <w:shd w:val="clear" w:color="auto" w:fill="E6E6E6"/>
      </w:pPr>
      <w:r w:rsidRPr="00A07064">
        <w:tab/>
      </w:r>
      <w:r w:rsidRPr="00A07064">
        <w:tab/>
      </w:r>
      <w:r>
        <w:t>cell-id</w:t>
      </w:r>
      <w:r w:rsidRPr="00A07064">
        <w:tab/>
      </w:r>
      <w:r>
        <w:tab/>
      </w:r>
      <w:r>
        <w:tab/>
      </w:r>
      <w:r>
        <w:tab/>
      </w:r>
      <w:r w:rsidRPr="00A07064">
        <w:t>OCTET STRING (SIZE (</w:t>
      </w:r>
      <w:r>
        <w:t>8</w:t>
      </w:r>
      <w:r w:rsidRPr="00A07064">
        <w:t>)),</w:t>
      </w:r>
    </w:p>
    <w:p w14:paraId="6EAB6AEF" w14:textId="77777777" w:rsidR="00A6497D" w:rsidRDefault="00A6497D" w:rsidP="00A6497D">
      <w:pPr>
        <w:pStyle w:val="PL"/>
        <w:shd w:val="clear" w:color="auto" w:fill="E6E6E6"/>
      </w:pPr>
      <w:r w:rsidRPr="00A07064">
        <w:tab/>
      </w:r>
      <w:r w:rsidRPr="00A07064">
        <w:tab/>
      </w:r>
      <w:r>
        <w:t>geographical-area</w:t>
      </w:r>
      <w:r w:rsidRPr="00A07064">
        <w:tab/>
      </w:r>
      <w:r>
        <w:t>Geographical-area,</w:t>
      </w:r>
    </w:p>
    <w:p w14:paraId="41323EB9" w14:textId="77777777" w:rsidR="00A6497D" w:rsidRPr="00A07064" w:rsidRDefault="00A6497D" w:rsidP="00A6497D">
      <w:pPr>
        <w:pStyle w:val="PL"/>
        <w:shd w:val="clear" w:color="auto" w:fill="E6E6E6"/>
      </w:pPr>
      <w:r>
        <w:tab/>
      </w:r>
      <w:r>
        <w:tab/>
        <w:t>...</w:t>
      </w:r>
    </w:p>
    <w:p w14:paraId="0D167AC9" w14:textId="26C642B0" w:rsidR="00A6497D" w:rsidRPr="00A07064" w:rsidRDefault="00A6497D" w:rsidP="00A6497D">
      <w:pPr>
        <w:pStyle w:val="PL"/>
        <w:shd w:val="clear" w:color="auto" w:fill="E6E6E6"/>
      </w:pPr>
      <w:r w:rsidRPr="00A07064">
        <w:tab/>
        <w:t>}</w:t>
      </w:r>
    </w:p>
    <w:p w14:paraId="4DF0D2F6" w14:textId="1A52F7D7" w:rsidR="00254A0A" w:rsidRDefault="00254A0A" w:rsidP="00254A0A">
      <w:pPr>
        <w:pStyle w:val="PL"/>
        <w:shd w:val="clear" w:color="auto" w:fill="E6E6E6"/>
      </w:pPr>
    </w:p>
    <w:p w14:paraId="2ADA1643" w14:textId="5C56B30A" w:rsidR="00254A0A" w:rsidRDefault="00A6497D" w:rsidP="00254A0A">
      <w:pPr>
        <w:pStyle w:val="PL"/>
        <w:shd w:val="clear" w:color="auto" w:fill="E6E6E6"/>
      </w:pPr>
      <w:r w:rsidRPr="00A07064">
        <w:tab/>
      </w:r>
      <w:r>
        <w:t>Geographical-area ::= SEQUENCE OF Coordinate</w:t>
      </w:r>
    </w:p>
    <w:p w14:paraId="3110B41C" w14:textId="77777777" w:rsidR="00A6497D" w:rsidRDefault="00A6497D" w:rsidP="00254A0A">
      <w:pPr>
        <w:pStyle w:val="PL"/>
        <w:shd w:val="clear" w:color="auto" w:fill="E6E6E6"/>
      </w:pPr>
    </w:p>
    <w:p w14:paraId="0B94DB97" w14:textId="77777777" w:rsidR="00254A0A" w:rsidRPr="00A07064" w:rsidRDefault="00254A0A" w:rsidP="00254A0A">
      <w:pPr>
        <w:pStyle w:val="PL"/>
        <w:shd w:val="clear" w:color="auto" w:fill="E6E6E6"/>
      </w:pPr>
      <w:r w:rsidRPr="00A07064">
        <w:tab/>
      </w:r>
      <w:r>
        <w:t>IP-multicast-address</w:t>
      </w:r>
      <w:r w:rsidRPr="00A07064">
        <w:t xml:space="preserve"> ::= CHOICE {</w:t>
      </w:r>
    </w:p>
    <w:p w14:paraId="68B8DBC3"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16D3B29E"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527804A8" w14:textId="77777777" w:rsidR="00254A0A" w:rsidRDefault="00254A0A" w:rsidP="00254A0A">
      <w:pPr>
        <w:pStyle w:val="PL"/>
        <w:shd w:val="clear" w:color="auto" w:fill="E6E6E6"/>
      </w:pPr>
      <w:r>
        <w:tab/>
      </w:r>
      <w:r>
        <w:tab/>
        <w:t>ipv4v6-address</w:t>
      </w:r>
      <w:r>
        <w:tab/>
      </w:r>
      <w:r>
        <w:tab/>
        <w:t>IPv4v6-address,</w:t>
      </w:r>
    </w:p>
    <w:p w14:paraId="61576FC7" w14:textId="77777777" w:rsidR="00254A0A" w:rsidRPr="00A07064" w:rsidRDefault="00254A0A" w:rsidP="00254A0A">
      <w:pPr>
        <w:pStyle w:val="PL"/>
        <w:shd w:val="clear" w:color="auto" w:fill="E6E6E6"/>
      </w:pPr>
      <w:r>
        <w:tab/>
      </w:r>
      <w:r>
        <w:tab/>
        <w:t>...</w:t>
      </w:r>
    </w:p>
    <w:p w14:paraId="726821D2" w14:textId="77777777" w:rsidR="00254A0A" w:rsidRDefault="00254A0A" w:rsidP="00254A0A">
      <w:pPr>
        <w:pStyle w:val="PL"/>
        <w:shd w:val="clear" w:color="auto" w:fill="E6E6E6"/>
      </w:pPr>
      <w:r w:rsidRPr="00A07064">
        <w:tab/>
        <w:t>}</w:t>
      </w:r>
    </w:p>
    <w:p w14:paraId="1FE67126" w14:textId="77777777" w:rsidR="00254A0A" w:rsidRDefault="00254A0A" w:rsidP="00254A0A">
      <w:pPr>
        <w:pStyle w:val="PL"/>
        <w:shd w:val="clear" w:color="auto" w:fill="E6E6E6"/>
      </w:pPr>
    </w:p>
    <w:p w14:paraId="668F7C05" w14:textId="77777777" w:rsidR="00254A0A" w:rsidRPr="00A07064" w:rsidRDefault="00254A0A" w:rsidP="00254A0A">
      <w:pPr>
        <w:pStyle w:val="PL"/>
        <w:shd w:val="clear" w:color="auto" w:fill="E6E6E6"/>
      </w:pPr>
      <w:r w:rsidRPr="00A07064">
        <w:tab/>
      </w:r>
      <w:r>
        <w:t>V2X-as-address</w:t>
      </w:r>
      <w:r w:rsidRPr="00A07064">
        <w:t xml:space="preserve"> ::= CHOICE {</w:t>
      </w:r>
    </w:p>
    <w:p w14:paraId="2995B504"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6F4E3530"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265B715E" w14:textId="77777777" w:rsidR="00254A0A" w:rsidRDefault="00254A0A" w:rsidP="00254A0A">
      <w:pPr>
        <w:pStyle w:val="PL"/>
        <w:shd w:val="clear" w:color="auto" w:fill="E6E6E6"/>
      </w:pPr>
      <w:r>
        <w:tab/>
      </w:r>
      <w:r>
        <w:tab/>
        <w:t>ipv4v6-address</w:t>
      </w:r>
      <w:r>
        <w:tab/>
      </w:r>
      <w:r>
        <w:tab/>
        <w:t>IPv4v6-address,</w:t>
      </w:r>
    </w:p>
    <w:p w14:paraId="1D18F19A" w14:textId="4FF749AF" w:rsidR="00254A0A" w:rsidRDefault="00254A0A" w:rsidP="00254A0A">
      <w:pPr>
        <w:pStyle w:val="PL"/>
        <w:shd w:val="clear" w:color="auto" w:fill="E6E6E6"/>
      </w:pPr>
      <w:r>
        <w:tab/>
      </w:r>
      <w:r>
        <w:tab/>
        <w:t>fqdn</w:t>
      </w:r>
      <w:r>
        <w:tab/>
      </w:r>
      <w:r>
        <w:tab/>
      </w:r>
      <w:r>
        <w:tab/>
      </w:r>
      <w:r>
        <w:tab/>
        <w:t>VisibleString</w:t>
      </w:r>
      <w:r w:rsidR="009D5740">
        <w:rPr>
          <w:rFonts w:eastAsia="Malgun Gothic" w:hint="eastAsia"/>
          <w:lang w:eastAsia="ko-KR"/>
        </w:rPr>
        <w:t xml:space="preserve"> </w:t>
      </w:r>
      <w:r w:rsidR="009D5740" w:rsidRPr="00A07064">
        <w:t>(SIZE (</w:t>
      </w:r>
      <w:r w:rsidR="009D5740">
        <w:rPr>
          <w:rFonts w:eastAsia="Malgun Gothic" w:hint="eastAsia"/>
          <w:lang w:eastAsia="ko-KR"/>
        </w:rPr>
        <w:t>1..255</w:t>
      </w:r>
      <w:r w:rsidR="009D5740" w:rsidRPr="00A07064">
        <w:t>))</w:t>
      </w:r>
      <w:r>
        <w:t>,</w:t>
      </w:r>
    </w:p>
    <w:p w14:paraId="60F95B3D" w14:textId="77777777" w:rsidR="00254A0A" w:rsidRPr="00A07064" w:rsidRDefault="00254A0A" w:rsidP="00254A0A">
      <w:pPr>
        <w:pStyle w:val="PL"/>
        <w:shd w:val="clear" w:color="auto" w:fill="E6E6E6"/>
      </w:pPr>
      <w:r>
        <w:tab/>
      </w:r>
      <w:r>
        <w:tab/>
        <w:t>...</w:t>
      </w:r>
    </w:p>
    <w:p w14:paraId="592E1923" w14:textId="77777777" w:rsidR="00254A0A" w:rsidRDefault="00254A0A" w:rsidP="00254A0A">
      <w:pPr>
        <w:pStyle w:val="PL"/>
        <w:shd w:val="clear" w:color="auto" w:fill="E6E6E6"/>
      </w:pPr>
      <w:r w:rsidRPr="00A07064">
        <w:tab/>
        <w:t>}</w:t>
      </w:r>
    </w:p>
    <w:p w14:paraId="588735B8" w14:textId="77777777" w:rsidR="00254A0A" w:rsidRDefault="00254A0A" w:rsidP="00254A0A">
      <w:pPr>
        <w:pStyle w:val="PL"/>
        <w:shd w:val="clear" w:color="auto" w:fill="E6E6E6"/>
      </w:pPr>
    </w:p>
    <w:p w14:paraId="5624C429" w14:textId="77777777" w:rsidR="00254A0A" w:rsidRDefault="00254A0A" w:rsidP="00254A0A">
      <w:pPr>
        <w:pStyle w:val="PL"/>
        <w:shd w:val="clear" w:color="auto" w:fill="E6E6E6"/>
      </w:pPr>
      <w:r w:rsidRPr="00DD76C7">
        <w:rPr>
          <w:lang w:val="en-US"/>
        </w:rPr>
        <w:tab/>
      </w:r>
      <w:r>
        <w:t>IPv4v6-address</w:t>
      </w:r>
      <w:r w:rsidRPr="00A07064">
        <w:t xml:space="preserve"> ::= SEQUENCE </w:t>
      </w:r>
      <w:r>
        <w:t>{</w:t>
      </w:r>
    </w:p>
    <w:p w14:paraId="5B863D72"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47F0357A"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654054D9" w14:textId="77777777" w:rsidR="00254A0A" w:rsidRPr="00A07064" w:rsidRDefault="00254A0A" w:rsidP="00254A0A">
      <w:pPr>
        <w:pStyle w:val="PL"/>
        <w:shd w:val="clear" w:color="auto" w:fill="E6E6E6"/>
      </w:pPr>
      <w:r>
        <w:tab/>
      </w:r>
      <w:r>
        <w:tab/>
        <w:t>...</w:t>
      </w:r>
    </w:p>
    <w:p w14:paraId="7003E644" w14:textId="77777777" w:rsidR="00254A0A" w:rsidRDefault="00254A0A" w:rsidP="00254A0A">
      <w:pPr>
        <w:pStyle w:val="PL"/>
        <w:shd w:val="clear" w:color="auto" w:fill="E6E6E6"/>
      </w:pPr>
      <w:r>
        <w:tab/>
        <w:t>}</w:t>
      </w:r>
    </w:p>
    <w:p w14:paraId="15D77C4B" w14:textId="77777777" w:rsidR="00A6497D" w:rsidRDefault="00A6497D" w:rsidP="00254A0A">
      <w:pPr>
        <w:pStyle w:val="PL"/>
        <w:shd w:val="clear" w:color="auto" w:fill="E6E6E6"/>
      </w:pPr>
    </w:p>
    <w:p w14:paraId="6D7872E5" w14:textId="77777777" w:rsidR="00A6497D" w:rsidRDefault="00A6497D" w:rsidP="00A6497D">
      <w:pPr>
        <w:pStyle w:val="PL"/>
        <w:shd w:val="clear" w:color="auto" w:fill="E6E6E6"/>
      </w:pPr>
      <w:r>
        <w:tab/>
        <w:t>Coordinate ::= SEQUENCE {</w:t>
      </w:r>
    </w:p>
    <w:p w14:paraId="40DCA3A4" w14:textId="77777777" w:rsidR="00A6497D" w:rsidRPr="00F6730F" w:rsidRDefault="00A6497D" w:rsidP="00A6497D">
      <w:pPr>
        <w:pStyle w:val="PL"/>
        <w:shd w:val="clear" w:color="auto" w:fill="E6E6E6"/>
        <w:rPr>
          <w:snapToGrid w:val="0"/>
          <w:lang w:eastAsia="ko-KR"/>
        </w:rPr>
      </w:pPr>
      <w:r w:rsidRPr="00F6730F">
        <w:rPr>
          <w:snapToGrid w:val="0"/>
          <w:lang w:eastAsia="ko-KR"/>
        </w:rPr>
        <w:tab/>
        <w:t>latitudeSign</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ENUMERATED {north, south},</w:t>
      </w:r>
    </w:p>
    <w:p w14:paraId="6B7EAC82" w14:textId="77777777" w:rsidR="00A6497D" w:rsidRPr="00F6730F" w:rsidRDefault="00A6497D" w:rsidP="00A6497D">
      <w:pPr>
        <w:pStyle w:val="PL"/>
        <w:shd w:val="clear" w:color="auto" w:fill="E6E6E6"/>
        <w:rPr>
          <w:snapToGrid w:val="0"/>
          <w:lang w:eastAsia="ko-KR"/>
        </w:rPr>
      </w:pPr>
      <w:r w:rsidRPr="00F6730F">
        <w:rPr>
          <w:snapToGrid w:val="0"/>
          <w:lang w:eastAsia="ko-KR"/>
        </w:rPr>
        <w:tab/>
        <w:t>degreesLatitude</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INTEGER (0..8388607),</w:t>
      </w:r>
    </w:p>
    <w:p w14:paraId="75ACE093" w14:textId="77777777" w:rsidR="00A6497D" w:rsidRPr="00F6730F" w:rsidRDefault="00A6497D" w:rsidP="00A6497D">
      <w:pPr>
        <w:pStyle w:val="PL"/>
        <w:shd w:val="clear" w:color="auto" w:fill="E6E6E6"/>
        <w:rPr>
          <w:snapToGrid w:val="0"/>
          <w:lang w:eastAsia="ko-KR"/>
        </w:rPr>
      </w:pPr>
      <w:r w:rsidRPr="00F6730F">
        <w:rPr>
          <w:snapToGrid w:val="0"/>
          <w:lang w:eastAsia="ko-KR"/>
        </w:rPr>
        <w:tab/>
        <w:t>degreesLongitude</w:t>
      </w:r>
      <w:r w:rsidRPr="00F6730F">
        <w:rPr>
          <w:snapToGrid w:val="0"/>
          <w:lang w:eastAsia="ko-KR"/>
        </w:rPr>
        <w:tab/>
      </w:r>
      <w:r w:rsidRPr="00F6730F">
        <w:rPr>
          <w:snapToGrid w:val="0"/>
          <w:lang w:eastAsia="ko-KR"/>
        </w:rPr>
        <w:tab/>
      </w:r>
      <w:r w:rsidRPr="00F6730F">
        <w:rPr>
          <w:snapToGrid w:val="0"/>
          <w:lang w:eastAsia="ko-KR"/>
        </w:rPr>
        <w:tab/>
        <w:t>INTEGER (-8388608..8388607)</w:t>
      </w:r>
    </w:p>
    <w:p w14:paraId="7A6290F2" w14:textId="0430503B" w:rsidR="00A6497D" w:rsidRDefault="00A6497D" w:rsidP="00A6497D">
      <w:pPr>
        <w:pStyle w:val="PL"/>
        <w:shd w:val="clear" w:color="auto" w:fill="E6E6E6"/>
      </w:pPr>
      <w:r>
        <w:tab/>
        <w:t>}</w:t>
      </w:r>
    </w:p>
    <w:p w14:paraId="60A5ABF2" w14:textId="77777777" w:rsidR="00254A0A" w:rsidRDefault="00254A0A" w:rsidP="00254A0A">
      <w:pPr>
        <w:pStyle w:val="PL"/>
        <w:shd w:val="clear" w:color="auto" w:fill="E6E6E6"/>
      </w:pPr>
    </w:p>
    <w:p w14:paraId="4EC25CD2" w14:textId="77777777" w:rsidR="00254A0A" w:rsidRDefault="00254A0A" w:rsidP="00254A0A">
      <w:pPr>
        <w:pStyle w:val="PL"/>
        <w:shd w:val="clear" w:color="auto" w:fill="E6E6E6"/>
      </w:pPr>
    </w:p>
    <w:p w14:paraId="116FD270" w14:textId="77777777" w:rsidR="00254A0A" w:rsidRPr="00A07064" w:rsidRDefault="00254A0A" w:rsidP="00254A0A">
      <w:pPr>
        <w:pStyle w:val="PL"/>
        <w:shd w:val="clear" w:color="auto" w:fill="E6E6E6"/>
      </w:pPr>
      <w:r>
        <w:t>END</w:t>
      </w:r>
    </w:p>
    <w:p w14:paraId="09E8C69E" w14:textId="77777777" w:rsidR="00254A0A" w:rsidRPr="00A07064" w:rsidRDefault="00254A0A" w:rsidP="00254A0A">
      <w:pPr>
        <w:pStyle w:val="PL"/>
        <w:shd w:val="clear" w:color="auto" w:fill="E6E6E6"/>
      </w:pPr>
    </w:p>
    <w:p w14:paraId="42184A27" w14:textId="77777777" w:rsidR="00254A0A" w:rsidRPr="00A07064" w:rsidRDefault="00254A0A" w:rsidP="00254A0A">
      <w:pPr>
        <w:pStyle w:val="PL"/>
        <w:shd w:val="clear" w:color="auto" w:fill="E6E6E6"/>
      </w:pPr>
      <w:r w:rsidRPr="00A07064">
        <w:t>-- ASN1STOP</w:t>
      </w:r>
    </w:p>
    <w:p w14:paraId="38E1A132" w14:textId="77777777" w:rsidR="00254A0A" w:rsidRPr="00E25DE9" w:rsidRDefault="00254A0A" w:rsidP="00254A0A">
      <w:pPr>
        <w:rPr>
          <w:lang w:val="en-US"/>
        </w:rPr>
      </w:pPr>
    </w:p>
    <w:p w14:paraId="42F1CBA3" w14:textId="019BE71E" w:rsidR="00254A0A" w:rsidRDefault="00254A0A" w:rsidP="00254A0A">
      <w:pPr>
        <w:pStyle w:val="Heading3"/>
      </w:pPr>
      <w:bookmarkStart w:id="2909" w:name="_Toc533170301"/>
      <w:bookmarkStart w:id="2910" w:name="_Toc45198916"/>
      <w:bookmarkStart w:id="2911" w:name="_Toc51869514"/>
      <w:bookmarkStart w:id="2912" w:name="_Toc58572542"/>
      <w:bookmarkStart w:id="2913" w:name="_Toc58572662"/>
      <w:bookmarkStart w:id="2914" w:name="_Toc58572741"/>
      <w:bookmarkStart w:id="2915" w:name="_Toc58572820"/>
      <w:bookmarkStart w:id="2916" w:name="_Toc58572900"/>
      <w:bookmarkStart w:id="2917" w:name="_Toc58572979"/>
      <w:bookmarkStart w:id="2918" w:name="_Toc58573059"/>
      <w:bookmarkStart w:id="2919" w:name="_Toc58573137"/>
      <w:bookmarkStart w:id="2920" w:name="_Toc58573216"/>
      <w:bookmarkStart w:id="2921" w:name="_Toc58573295"/>
      <w:bookmarkStart w:id="2922" w:name="_Toc58573374"/>
      <w:bookmarkStart w:id="2923" w:name="_Toc138371455"/>
      <w:bookmarkStart w:id="2924" w:name="_Toc178269049"/>
      <w:r>
        <w:t>9.6.3</w:t>
      </w:r>
      <w:r>
        <w:tab/>
        <w:t>Semantics</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511E0933" w14:textId="77777777" w:rsidR="00254A0A" w:rsidRDefault="00254A0A" w:rsidP="00254A0A">
      <w:pPr>
        <w:rPr>
          <w:lang w:val="en-US"/>
        </w:rPr>
      </w:pPr>
      <w:r w:rsidRPr="00102697">
        <w:t xml:space="preserve">The </w:t>
      </w:r>
      <w:r>
        <w:t>V2X-local-service-information</w:t>
      </w:r>
      <w:r>
        <w:rPr>
          <w:lang w:val="en-US"/>
        </w:rPr>
        <w:t xml:space="preserve"> contains the following elements:</w:t>
      </w:r>
    </w:p>
    <w:p w14:paraId="0853D354" w14:textId="77777777" w:rsidR="00254A0A" w:rsidRDefault="00254A0A" w:rsidP="00254A0A">
      <w:pPr>
        <w:pStyle w:val="B1"/>
        <w:rPr>
          <w:lang w:val="en-US"/>
        </w:rPr>
      </w:pPr>
      <w:r>
        <w:rPr>
          <w:lang w:val="en-US"/>
        </w:rPr>
        <w:t>a)</w:t>
      </w:r>
      <w:r>
        <w:rPr>
          <w:lang w:val="en-US"/>
        </w:rPr>
        <w:tab/>
        <w:t>v2x-as-info-list element containing one or more V2X-AS-info element(s). Each V2X-AS-info element describes an association between a V2X service identifier and one or more V2X application server address(es) and consists of:</w:t>
      </w:r>
    </w:p>
    <w:p w14:paraId="12DF0347"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108D7265" w14:textId="77777777" w:rsidR="00254A0A" w:rsidRDefault="00254A0A" w:rsidP="00254A0A">
      <w:pPr>
        <w:pStyle w:val="B2"/>
        <w:rPr>
          <w:lang w:val="en-US"/>
        </w:rPr>
      </w:pPr>
      <w:r>
        <w:rPr>
          <w:lang w:val="en-US"/>
        </w:rPr>
        <w:t>2)</w:t>
      </w:r>
      <w:r>
        <w:rPr>
          <w:lang w:val="en-US"/>
        </w:rPr>
        <w:tab/>
        <w:t>one v2x-as-address element containing an IPv4 address, an IPv6 address, IPv4 and IPv6 addresses, or an FQDN, of the V2X application server; and</w:t>
      </w:r>
    </w:p>
    <w:p w14:paraId="1D6A37A1" w14:textId="77777777" w:rsidR="00254A0A" w:rsidRDefault="00254A0A" w:rsidP="00254A0A">
      <w:pPr>
        <w:pStyle w:val="B2"/>
        <w:rPr>
          <w:lang w:val="en-US"/>
        </w:rPr>
      </w:pPr>
      <w:r>
        <w:rPr>
          <w:lang w:val="en-US"/>
        </w:rPr>
        <w:t>3)</w:t>
      </w:r>
      <w:r>
        <w:rPr>
          <w:lang w:val="en-US"/>
        </w:rPr>
        <w:tab/>
        <w:t>one udp-port element containing a UDP port;</w:t>
      </w:r>
    </w:p>
    <w:p w14:paraId="0EE4D20A" w14:textId="77777777" w:rsidR="00254A0A" w:rsidRDefault="00254A0A" w:rsidP="00254A0A">
      <w:pPr>
        <w:pStyle w:val="B1"/>
        <w:rPr>
          <w:lang w:val="en-US"/>
        </w:rPr>
      </w:pPr>
      <w:r>
        <w:rPr>
          <w:lang w:val="en-US"/>
        </w:rPr>
        <w:t>b)</w:t>
      </w:r>
      <w:r>
        <w:rPr>
          <w:lang w:val="en-US"/>
        </w:rPr>
        <w:tab/>
        <w:t>optionally, a v2x-mbs-configuration-list element. The v2x-mbs-configuration-list element contains one or more V2X-MBS-configuration element(s). Each V2X-MBS-configuration element contains information enabling the UE to discover and acquire V2X communication over Uu using MBS and consists of the following:</w:t>
      </w:r>
    </w:p>
    <w:p w14:paraId="7B5A8619"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5AD75D53" w14:textId="769C1B46" w:rsidR="00254A0A" w:rsidRDefault="00254A0A" w:rsidP="00254A0A">
      <w:pPr>
        <w:pStyle w:val="B2"/>
      </w:pPr>
      <w:r>
        <w:lastRenderedPageBreak/>
        <w:t>2)</w:t>
      </w:r>
      <w:r>
        <w:tab/>
        <w:t>one tmgi element containing the TMGI encoded as specified in 3GPP</w:t>
      </w:r>
      <w:r w:rsidRPr="004D3578">
        <w:t> </w:t>
      </w:r>
      <w:r w:rsidRPr="00371DFF">
        <w:t>TS</w:t>
      </w:r>
      <w:r w:rsidRPr="004D3578">
        <w:t> </w:t>
      </w:r>
      <w:r w:rsidRPr="00371DFF">
        <w:t>24.008</w:t>
      </w:r>
      <w:r w:rsidRPr="004D3578">
        <w:t> </w:t>
      </w:r>
      <w:r w:rsidRPr="00371DFF">
        <w:t>[</w:t>
      </w:r>
      <w:r w:rsidR="007A724D" w:rsidRPr="00371DFF">
        <w:t>34</w:t>
      </w:r>
      <w:r w:rsidRPr="00371DFF">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132416E4" w14:textId="32477EE0" w:rsidR="00254A0A" w:rsidRPr="00BA7556" w:rsidRDefault="00254A0A" w:rsidP="00254A0A">
      <w:pPr>
        <w:pStyle w:val="B2"/>
        <w:rPr>
          <w:lang w:val="en-US"/>
        </w:rPr>
      </w:pPr>
      <w:r>
        <w:t>3)</w:t>
      </w:r>
      <w:r>
        <w:tab/>
      </w:r>
      <w:r>
        <w:rPr>
          <w:lang w:val="en-US"/>
        </w:rPr>
        <w:t xml:space="preserve">optionally, a nid element coded as </w:t>
      </w:r>
      <w:r>
        <w:t xml:space="preserve">the NID field </w:t>
      </w:r>
      <w:r>
        <w:rPr>
          <w:lang w:eastAsia="en-US"/>
        </w:rPr>
        <w:t xml:space="preserve">of NID IE as specified in </w:t>
      </w:r>
      <w:r>
        <w:t>figure</w:t>
      </w:r>
      <w:r w:rsidRPr="003168A2">
        <w:t> </w:t>
      </w:r>
      <w:r w:rsidRPr="00B3565C">
        <w:t>9.2.</w:t>
      </w:r>
      <w:r>
        <w:t>7-2 and table</w:t>
      </w:r>
      <w:r w:rsidRPr="003168A2">
        <w:t> </w:t>
      </w:r>
      <w:r>
        <w:t>9.2.7-2 of 3GPP TS 24.502 [</w:t>
      </w:r>
      <w:r w:rsidR="005F2590">
        <w:t>35</w:t>
      </w:r>
      <w:r>
        <w:t>]</w:t>
      </w:r>
      <w:r>
        <w:rPr>
          <w:lang w:eastAsia="en-US"/>
        </w:rPr>
        <w:t xml:space="preserve"> starting with the octet 3 and ending with the octet 8, of an SNPN identity of the SNPN where TMGI, TAIs, and NR cell global identities are used;</w:t>
      </w:r>
    </w:p>
    <w:p w14:paraId="6A8EE538" w14:textId="77777777" w:rsidR="00254A0A" w:rsidRDefault="00254A0A" w:rsidP="00254A0A">
      <w:pPr>
        <w:pStyle w:val="B2"/>
      </w:pPr>
      <w:r>
        <w:rPr>
          <w:lang w:val="en-US"/>
        </w:rPr>
        <w:t>4</w:t>
      </w:r>
      <w:r>
        <w:t>)</w:t>
      </w:r>
      <w:r>
        <w:tab/>
        <w:t>an mbs-service-type element, containing an MBS service type, which indicates whether the MBS session is multicast or broadcast;</w:t>
      </w:r>
    </w:p>
    <w:p w14:paraId="06FC7E9F" w14:textId="7DCB9342" w:rsidR="00254A0A" w:rsidRDefault="00254A0A" w:rsidP="00254A0A">
      <w:pPr>
        <w:pStyle w:val="B2"/>
        <w:rPr>
          <w:lang w:val="en-US"/>
        </w:rPr>
      </w:pPr>
      <w:r>
        <w:rPr>
          <w:lang w:val="en-US"/>
        </w:rPr>
        <w:t>5)</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0A6DDC">
        <w:rPr>
          <w:lang w:val="en-US"/>
        </w:rPr>
        <w:t>32</w:t>
      </w:r>
      <w:r>
        <w:rPr>
          <w:lang w:val="en-US"/>
        </w:rPr>
        <w:t>]. The mbs-service-area element is a list containing one or more mbs-service-area-parameter element(s), where each mbs-service-area-parameter element is one of:</w:t>
      </w:r>
    </w:p>
    <w:p w14:paraId="1F92551B" w14:textId="7BFAA741" w:rsidR="00254A0A" w:rsidRDefault="00254A0A" w:rsidP="00254A0A">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w:t>
      </w:r>
    </w:p>
    <w:p w14:paraId="4BD7C141" w14:textId="23BF6C21" w:rsidR="00254A0A" w:rsidRDefault="00254A0A" w:rsidP="00254A0A">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r w:rsidR="00A6497D">
        <w:rPr>
          <w:lang w:val="en-US"/>
        </w:rPr>
        <w:t xml:space="preserve"> or</w:t>
      </w:r>
    </w:p>
    <w:p w14:paraId="5DC58422" w14:textId="4ADEA47C" w:rsidR="00A6497D" w:rsidRDefault="00A6497D" w:rsidP="00254A0A">
      <w:pPr>
        <w:pStyle w:val="B3"/>
        <w:rPr>
          <w:lang w:val="en-US"/>
        </w:rPr>
      </w:pPr>
      <w:r>
        <w:rPr>
          <w:lang w:val="en-US"/>
        </w:rPr>
        <w:t>C)</w:t>
      </w:r>
      <w:r>
        <w:rPr>
          <w:lang w:val="en-US"/>
        </w:rPr>
        <w:tab/>
        <w:t>a geographical-area element containing a sequence of coordinates, where each coordinate contains a latitude and longitude. The latitude field is coded according to clause</w:t>
      </w:r>
      <w:r w:rsidRPr="00B40608">
        <w:t> </w:t>
      </w:r>
      <w:r>
        <w:t>6.1 of 3GPP TS 23.032</w:t>
      </w:r>
      <w:r w:rsidRPr="00B40608">
        <w:t> </w:t>
      </w:r>
      <w:r>
        <w:t>[</w:t>
      </w:r>
      <w:r w:rsidR="00497D51">
        <w:t>36</w:t>
      </w:r>
      <w:r>
        <w:t>].</w:t>
      </w:r>
      <w:r>
        <w:rPr>
          <w:lang w:val="en-US"/>
        </w:rPr>
        <w:t xml:space="preserve"> The longitude field is coded according to clause</w:t>
      </w:r>
      <w:r w:rsidRPr="00B40608">
        <w:t> </w:t>
      </w:r>
      <w:r>
        <w:t>6.1 of 3GPP TS 23.032</w:t>
      </w:r>
      <w:r w:rsidRPr="00B40608">
        <w:t> </w:t>
      </w:r>
      <w:r>
        <w:t>[</w:t>
      </w:r>
      <w:r w:rsidR="00497D51">
        <w:t>36</w:t>
      </w:r>
      <w:r>
        <w:t>].</w:t>
      </w:r>
    </w:p>
    <w:p w14:paraId="2F1DA94A" w14:textId="77777777" w:rsidR="00254A0A" w:rsidRDefault="00254A0A" w:rsidP="00254A0A">
      <w:pPr>
        <w:pStyle w:val="B2"/>
      </w:pPr>
      <w:r>
        <w:t>6)</w:t>
      </w:r>
      <w:r>
        <w:tab/>
        <w:t>optionally, a frequency selection parameter element, containing:</w:t>
      </w:r>
    </w:p>
    <w:p w14:paraId="1FF44B16" w14:textId="77777777" w:rsidR="00254A0A" w:rsidRDefault="00254A0A" w:rsidP="00254A0A">
      <w:pPr>
        <w:pStyle w:val="B3"/>
      </w:pPr>
      <w:r>
        <w:t>A)</w:t>
      </w:r>
      <w:r>
        <w:tab/>
        <w:t xml:space="preserve">a frequency element containing a frequency encoded </w:t>
      </w:r>
      <w:r w:rsidRPr="0073469F">
        <w:t>as specified in 3GPP TS </w:t>
      </w:r>
      <w:r>
        <w:t>38.331</w:t>
      </w:r>
      <w:r w:rsidRPr="0073469F">
        <w:t> [</w:t>
      </w:r>
      <w:r>
        <w:t>11];</w:t>
      </w:r>
    </w:p>
    <w:p w14:paraId="79F13E3D" w14:textId="77777777" w:rsidR="00254A0A" w:rsidRDefault="00254A0A" w:rsidP="00254A0A">
      <w:pPr>
        <w:pStyle w:val="B3"/>
        <w:rPr>
          <w:lang w:val="en-US"/>
        </w:rPr>
      </w:pPr>
      <w:r>
        <w:rPr>
          <w:lang w:val="en-US"/>
        </w:rPr>
        <w:t>B)</w:t>
      </w:r>
      <w:r>
        <w:rPr>
          <w:lang w:val="en-US"/>
        </w:rPr>
        <w:tab/>
        <w:t>an mbs-fsai-list element containing a list of MBS FSA IDs. Each MBS FSA ID is a binary encoded 3 octet string; or</w:t>
      </w:r>
    </w:p>
    <w:p w14:paraId="36EDB3A8" w14:textId="77777777" w:rsidR="00254A0A" w:rsidRPr="003D1D51" w:rsidRDefault="00254A0A" w:rsidP="00254A0A">
      <w:pPr>
        <w:pStyle w:val="B3"/>
        <w:rPr>
          <w:lang w:val="en-US"/>
        </w:rPr>
      </w:pPr>
      <w:r>
        <w:rPr>
          <w:lang w:val="en-US"/>
        </w:rPr>
        <w:t>C)</w:t>
      </w:r>
      <w:r>
        <w:rPr>
          <w:lang w:val="en-US"/>
        </w:rPr>
        <w:tab/>
        <w:t>both;</w:t>
      </w:r>
    </w:p>
    <w:p w14:paraId="5811F37F" w14:textId="77777777" w:rsidR="00254A0A" w:rsidRDefault="00254A0A" w:rsidP="00254A0A">
      <w:pPr>
        <w:pStyle w:val="B2"/>
        <w:rPr>
          <w:lang w:val="en-US"/>
        </w:rPr>
      </w:pPr>
      <w:r>
        <w:rPr>
          <w:lang w:val="en-US"/>
        </w:rPr>
        <w:t>7)</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AAB6057" w14:textId="449917E8" w:rsidR="007B2D72" w:rsidRDefault="00254A0A" w:rsidP="00254A0A">
      <w:pPr>
        <w:pStyle w:val="B2"/>
        <w:rPr>
          <w:lang w:val="en-US"/>
        </w:rPr>
      </w:pPr>
      <w:r>
        <w:rPr>
          <w:lang w:val="en-US"/>
        </w:rPr>
        <w:t>8)</w:t>
      </w:r>
      <w:r>
        <w:rPr>
          <w:lang w:val="en-US"/>
        </w:rPr>
        <w:tab/>
        <w:t>one udp-port element containing a UDP port.</w:t>
      </w:r>
    </w:p>
    <w:p w14:paraId="4100A0A8" w14:textId="77777777" w:rsidR="00975EDE" w:rsidRPr="0073469F" w:rsidRDefault="00975EDE" w:rsidP="00E71CB0">
      <w:pPr>
        <w:pStyle w:val="Heading2"/>
      </w:pPr>
      <w:bookmarkStart w:id="2925" w:name="_Toc178269050"/>
      <w:r>
        <w:t>9.7</w:t>
      </w:r>
      <w:r w:rsidRPr="0073469F">
        <w:tab/>
      </w:r>
      <w:r>
        <w:t>MIME types</w:t>
      </w:r>
      <w:bookmarkEnd w:id="2925"/>
    </w:p>
    <w:p w14:paraId="5020363B" w14:textId="77777777" w:rsidR="00975EDE" w:rsidRDefault="00975EDE" w:rsidP="00975EDE">
      <w:r w:rsidRPr="003168A2">
        <w:t xml:space="preserve">The </w:t>
      </w:r>
      <w:r>
        <w:t>MIME types used by the specification are the followings:</w:t>
      </w:r>
    </w:p>
    <w:p w14:paraId="7ECD502B" w14:textId="77777777" w:rsidR="00975EDE" w:rsidRDefault="00975EDE" w:rsidP="00975EDE">
      <w:pPr>
        <w:pStyle w:val="B1"/>
      </w:pPr>
      <w:r>
        <w:t>a)</w:t>
      </w:r>
      <w:r>
        <w:tab/>
        <w:t>application/vnd.3gpp.5gsv2x; and</w:t>
      </w:r>
    </w:p>
    <w:p w14:paraId="2589808D" w14:textId="77777777" w:rsidR="00975EDE" w:rsidRDefault="00975EDE" w:rsidP="00975EDE">
      <w:pPr>
        <w:pStyle w:val="B1"/>
      </w:pPr>
      <w:r>
        <w:t>b)</w:t>
      </w:r>
      <w:r>
        <w:tab/>
        <w:t>application/</w:t>
      </w:r>
      <w:bookmarkStart w:id="2926" w:name="OLE_LINK36"/>
      <w:bookmarkStart w:id="2927" w:name="OLE_LINK37"/>
      <w:r>
        <w:rPr>
          <w:rFonts w:hint="eastAsia"/>
          <w:lang w:eastAsia="ko-KR"/>
        </w:rPr>
        <w:t>vnd</w:t>
      </w:r>
      <w:r>
        <w:t>.3gpp.5gsv2x-local-service-information</w:t>
      </w:r>
      <w:bookmarkEnd w:id="2926"/>
      <w:bookmarkEnd w:id="2927"/>
      <w:r>
        <w:t>.</w:t>
      </w:r>
    </w:p>
    <w:p w14:paraId="140371F3" w14:textId="27156FAD" w:rsidR="00975EDE" w:rsidRPr="00254A0A" w:rsidRDefault="00975EDE" w:rsidP="006460B8">
      <w:pPr>
        <w:pStyle w:val="EditorsNote"/>
        <w:rPr>
          <w:lang w:val="en-US"/>
        </w:rPr>
      </w:pPr>
      <w:r>
        <w:t>Editor’s note:</w:t>
      </w:r>
      <w:r w:rsidRPr="0073469F">
        <w:tab/>
      </w:r>
      <w:r>
        <w:t>The MIME types need to be registered after the freezing of the Rel-18 version of this specification.</w:t>
      </w:r>
    </w:p>
    <w:p w14:paraId="4FB6FF11" w14:textId="66F72856" w:rsidR="008E33F7" w:rsidRPr="00951F9E" w:rsidRDefault="008E33F7" w:rsidP="00CC0F60">
      <w:pPr>
        <w:pStyle w:val="Heading1"/>
      </w:pPr>
      <w:bookmarkStart w:id="2928" w:name="_CR10"/>
      <w:bookmarkStart w:id="2929" w:name="_Toc178269051"/>
      <w:bookmarkEnd w:id="2928"/>
      <w:r w:rsidRPr="00951F9E">
        <w:t>10</w:t>
      </w:r>
      <w:r w:rsidRPr="00951F9E">
        <w:tab/>
        <w:t>List of system parameters</w:t>
      </w:r>
      <w:bookmarkEnd w:id="1229"/>
      <w:bookmarkEnd w:id="2336"/>
      <w:bookmarkEnd w:id="2712"/>
      <w:bookmarkEnd w:id="2713"/>
      <w:bookmarkEnd w:id="2714"/>
      <w:bookmarkEnd w:id="2715"/>
      <w:bookmarkEnd w:id="2716"/>
      <w:bookmarkEnd w:id="2719"/>
      <w:bookmarkEnd w:id="2720"/>
      <w:bookmarkEnd w:id="2929"/>
    </w:p>
    <w:p w14:paraId="3A640977" w14:textId="77777777" w:rsidR="008E33F7" w:rsidRPr="003168A2" w:rsidRDefault="008E33F7" w:rsidP="00CC0F60">
      <w:pPr>
        <w:pStyle w:val="Heading2"/>
      </w:pPr>
      <w:bookmarkStart w:id="2930" w:name="_CR10_1"/>
      <w:bookmarkStart w:id="2931" w:name="_Toc22039990"/>
      <w:bookmarkStart w:id="2932" w:name="_Toc25070730"/>
      <w:bookmarkStart w:id="2933" w:name="_Toc34388729"/>
      <w:bookmarkStart w:id="2934" w:name="_Toc34404500"/>
      <w:bookmarkStart w:id="2935" w:name="_Toc45282410"/>
      <w:bookmarkStart w:id="2936" w:name="_Toc45882796"/>
      <w:bookmarkStart w:id="2937" w:name="_Toc51951344"/>
      <w:bookmarkStart w:id="2938" w:name="_Toc59209122"/>
      <w:bookmarkStart w:id="2939" w:name="_Toc75734964"/>
      <w:bookmarkStart w:id="2940" w:name="_Toc178269052"/>
      <w:bookmarkEnd w:id="2930"/>
      <w:r>
        <w:t>10</w:t>
      </w:r>
      <w:r w:rsidRPr="003168A2">
        <w:t>.1</w:t>
      </w:r>
      <w:r w:rsidRPr="003168A2">
        <w:tab/>
        <w:t>General</w:t>
      </w:r>
      <w:bookmarkEnd w:id="2931"/>
      <w:bookmarkEnd w:id="2932"/>
      <w:bookmarkEnd w:id="2933"/>
      <w:bookmarkEnd w:id="2934"/>
      <w:bookmarkEnd w:id="2935"/>
      <w:bookmarkEnd w:id="2936"/>
      <w:bookmarkEnd w:id="2937"/>
      <w:bookmarkEnd w:id="2938"/>
      <w:bookmarkEnd w:id="2939"/>
      <w:bookmarkEnd w:id="2940"/>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941" w:name="_CR10_2"/>
      <w:bookmarkStart w:id="2942" w:name="_Toc25070731"/>
      <w:bookmarkStart w:id="2943" w:name="_Toc34388730"/>
      <w:bookmarkStart w:id="2944" w:name="_Toc34404501"/>
      <w:bookmarkStart w:id="2945" w:name="_Toc45282411"/>
      <w:bookmarkStart w:id="2946" w:name="_Toc45882797"/>
      <w:bookmarkStart w:id="2947" w:name="_Toc51951345"/>
      <w:bookmarkStart w:id="2948" w:name="_Toc59209123"/>
      <w:bookmarkStart w:id="2949" w:name="_Toc75734965"/>
      <w:bookmarkStart w:id="2950" w:name="_Toc22039991"/>
      <w:bookmarkStart w:id="2951" w:name="_Toc178269053"/>
      <w:bookmarkEnd w:id="2941"/>
      <w:r>
        <w:t>10</w:t>
      </w:r>
      <w:r w:rsidRPr="00913BB3">
        <w:t>.</w:t>
      </w:r>
      <w:r>
        <w:t>2</w:t>
      </w:r>
      <w:r w:rsidRPr="00913BB3">
        <w:tab/>
        <w:t>Timers</w:t>
      </w:r>
      <w:r>
        <w:t xml:space="preserve"> of </w:t>
      </w:r>
      <w:r>
        <w:rPr>
          <w:noProof/>
          <w:lang w:val="en-US"/>
        </w:rPr>
        <w:t>provisioning</w:t>
      </w:r>
      <w:r>
        <w:t xml:space="preserve"> of parameters for V2X configuration procedures</w:t>
      </w:r>
      <w:bookmarkEnd w:id="2942"/>
      <w:bookmarkEnd w:id="2943"/>
      <w:bookmarkEnd w:id="2944"/>
      <w:bookmarkEnd w:id="2945"/>
      <w:bookmarkEnd w:id="2946"/>
      <w:bookmarkEnd w:id="2947"/>
      <w:bookmarkEnd w:id="2948"/>
      <w:bookmarkEnd w:id="2949"/>
      <w:bookmarkEnd w:id="2951"/>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bookmarkStart w:id="2952" w:name="_CRTable10_2_1"/>
      <w:r w:rsidRPr="00913BB3">
        <w:lastRenderedPageBreak/>
        <w:t>Table </w:t>
      </w:r>
      <w:bookmarkEnd w:id="2952"/>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E33F7" w:rsidRPr="00913BB3" w14:paraId="5BFA3FB1" w14:textId="77777777" w:rsidTr="008E33F7">
        <w:trPr>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28799C31" w:rsidR="008E33F7" w:rsidRPr="00AD5B56" w:rsidRDefault="008E33F7" w:rsidP="008E33F7">
            <w:pPr>
              <w:pStyle w:val="TAL"/>
              <w:rPr>
                <w:lang w:val="en-US"/>
              </w:rPr>
            </w:pPr>
            <w:r w:rsidRPr="00AD5B56">
              <w:rPr>
                <w:lang w:val="en-US"/>
              </w:rPr>
              <w:t>Stop using the old UE policies for V2X communication over Uu</w:t>
            </w:r>
          </w:p>
        </w:tc>
        <w:tc>
          <w:tcPr>
            <w:tcW w:w="1701" w:type="dxa"/>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cantSplit/>
          <w:jc w:val="center"/>
        </w:trPr>
        <w:tc>
          <w:tcPr>
            <w:tcW w:w="8079" w:type="dxa"/>
            <w:gridSpan w:val="5"/>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953" w:name="_CR10_3"/>
      <w:bookmarkStart w:id="2954" w:name="_Toc25070732"/>
      <w:bookmarkStart w:id="2955" w:name="_Toc34388731"/>
      <w:bookmarkStart w:id="2956" w:name="_Toc34404502"/>
      <w:bookmarkStart w:id="2957" w:name="_Toc45282412"/>
      <w:bookmarkStart w:id="2958" w:name="_Toc45882798"/>
      <w:bookmarkStart w:id="2959" w:name="_Toc51951346"/>
      <w:bookmarkStart w:id="2960" w:name="_Toc59209124"/>
      <w:bookmarkStart w:id="2961" w:name="_Toc75734966"/>
      <w:bookmarkStart w:id="2962" w:name="_Toc178269054"/>
      <w:bookmarkEnd w:id="2953"/>
      <w:r>
        <w:lastRenderedPageBreak/>
        <w:t>10</w:t>
      </w:r>
      <w:r w:rsidRPr="003168A2">
        <w:t>.</w:t>
      </w:r>
      <w:r>
        <w:t>3</w:t>
      </w:r>
      <w:r w:rsidRPr="003168A2">
        <w:tab/>
        <w:t xml:space="preserve">Timers of </w:t>
      </w:r>
      <w:r>
        <w:t>PC5 unicast link management procedures</w:t>
      </w:r>
      <w:bookmarkEnd w:id="2950"/>
      <w:bookmarkEnd w:id="2954"/>
      <w:bookmarkEnd w:id="2955"/>
      <w:bookmarkEnd w:id="2956"/>
      <w:bookmarkEnd w:id="2957"/>
      <w:bookmarkEnd w:id="2958"/>
      <w:bookmarkEnd w:id="2959"/>
      <w:bookmarkEnd w:id="2960"/>
      <w:bookmarkEnd w:id="2961"/>
      <w:bookmarkEnd w:id="2962"/>
    </w:p>
    <w:p w14:paraId="539D31BD" w14:textId="77777777" w:rsidR="008E33F7" w:rsidRPr="003168A2" w:rsidRDefault="008E33F7" w:rsidP="008E33F7">
      <w:pPr>
        <w:pStyle w:val="TH"/>
      </w:pPr>
      <w:bookmarkStart w:id="2963" w:name="_CRTable10_3_1"/>
      <w:r>
        <w:t>Table </w:t>
      </w:r>
      <w:bookmarkEnd w:id="2963"/>
      <w:r>
        <w:t>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26F087E0" w14:textId="77777777" w:rsidTr="008E33F7">
        <w:trPr>
          <w:cantSplit/>
          <w:tblHeader/>
          <w:jc w:val="center"/>
        </w:trPr>
        <w:tc>
          <w:tcPr>
            <w:tcW w:w="990" w:type="dxa"/>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cantSplit/>
          <w:jc w:val="center"/>
        </w:trPr>
        <w:tc>
          <w:tcPr>
            <w:tcW w:w="990" w:type="dxa"/>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cantSplit/>
          <w:jc w:val="center"/>
        </w:trPr>
        <w:tc>
          <w:tcPr>
            <w:tcW w:w="990" w:type="dxa"/>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964" w:name="_CR10_4"/>
      <w:bookmarkStart w:id="2965" w:name="_Toc45282413"/>
      <w:bookmarkStart w:id="2966" w:name="_Toc45882799"/>
      <w:bookmarkStart w:id="2967" w:name="_Toc51951347"/>
      <w:bookmarkStart w:id="2968" w:name="_Toc59209125"/>
      <w:bookmarkStart w:id="2969" w:name="_Toc75734967"/>
      <w:bookmarkStart w:id="2970" w:name="_Toc178269055"/>
      <w:bookmarkEnd w:id="2964"/>
      <w:r>
        <w:lastRenderedPageBreak/>
        <w:t>10</w:t>
      </w:r>
      <w:r w:rsidRPr="003168A2">
        <w:t>.</w:t>
      </w:r>
      <w:r>
        <w:t>4</w:t>
      </w:r>
      <w:r w:rsidRPr="003168A2">
        <w:tab/>
        <w:t xml:space="preserve">Timers of </w:t>
      </w:r>
      <w:r>
        <w:t xml:space="preserve">PC5 broadcast </w:t>
      </w:r>
      <w:r w:rsidRPr="00874C20">
        <w:t>mode</w:t>
      </w:r>
      <w:r>
        <w:t xml:space="preserve"> communication</w:t>
      </w:r>
      <w:bookmarkEnd w:id="2965"/>
      <w:bookmarkEnd w:id="2966"/>
      <w:bookmarkEnd w:id="2967"/>
      <w:bookmarkEnd w:id="2968"/>
      <w:bookmarkEnd w:id="2969"/>
      <w:bookmarkEnd w:id="2970"/>
    </w:p>
    <w:p w14:paraId="63768578" w14:textId="77777777" w:rsidR="008E33F7" w:rsidRPr="003168A2" w:rsidRDefault="008E33F7" w:rsidP="008E33F7">
      <w:pPr>
        <w:pStyle w:val="TH"/>
      </w:pPr>
      <w:bookmarkStart w:id="2971" w:name="_CRTable10_4_1"/>
      <w:r>
        <w:t>Table </w:t>
      </w:r>
      <w:bookmarkEnd w:id="2971"/>
      <w:r>
        <w:t>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5E8530A4" w14:textId="77777777" w:rsidTr="008E33F7">
        <w:trPr>
          <w:cantSplit/>
          <w:tblHeader/>
          <w:jc w:val="center"/>
        </w:trPr>
        <w:tc>
          <w:tcPr>
            <w:tcW w:w="990" w:type="dxa"/>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cantSplit/>
          <w:jc w:val="center"/>
        </w:trPr>
        <w:tc>
          <w:tcPr>
            <w:tcW w:w="990" w:type="dxa"/>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972" w:name="_CR10_5"/>
      <w:bookmarkStart w:id="2973" w:name="_Toc51951348"/>
      <w:bookmarkStart w:id="2974" w:name="_Toc59209126"/>
      <w:bookmarkStart w:id="2975" w:name="_Toc75734968"/>
      <w:bookmarkStart w:id="2976" w:name="_Toc178269056"/>
      <w:bookmarkEnd w:id="2972"/>
      <w:r>
        <w:t>10</w:t>
      </w:r>
      <w:r w:rsidRPr="003168A2">
        <w:t>.</w:t>
      </w:r>
      <w:r>
        <w:t>5</w:t>
      </w:r>
      <w:r w:rsidRPr="003168A2">
        <w:tab/>
        <w:t xml:space="preserve">Timers of </w:t>
      </w:r>
      <w:r>
        <w:t xml:space="preserve">PC5 groupcast </w:t>
      </w:r>
      <w:r w:rsidRPr="00874C20">
        <w:t>mode</w:t>
      </w:r>
      <w:r>
        <w:t xml:space="preserve"> communication</w:t>
      </w:r>
      <w:bookmarkEnd w:id="2973"/>
      <w:bookmarkEnd w:id="2974"/>
      <w:bookmarkEnd w:id="2975"/>
      <w:bookmarkEnd w:id="2976"/>
    </w:p>
    <w:p w14:paraId="0CDB805A" w14:textId="77777777" w:rsidR="008E33F7" w:rsidRPr="00782BC9" w:rsidRDefault="008E33F7" w:rsidP="008E33F7">
      <w:pPr>
        <w:pStyle w:val="TH"/>
        <w:rPr>
          <w:lang w:val="fr-FR"/>
        </w:rPr>
      </w:pPr>
      <w:bookmarkStart w:id="2977" w:name="_CRTable10_5_1"/>
      <w:r w:rsidRPr="00782BC9">
        <w:rPr>
          <w:lang w:val="fr-FR"/>
        </w:rPr>
        <w:t>Table </w:t>
      </w:r>
      <w:bookmarkEnd w:id="2977"/>
      <w:r w:rsidRPr="00782BC9">
        <w:rPr>
          <w:lang w:val="fr-FR"/>
        </w:rPr>
        <w:t>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1F0C6426" w14:textId="77777777" w:rsidTr="008E33F7">
        <w:trPr>
          <w:cantSplit/>
          <w:tblHeader/>
          <w:jc w:val="center"/>
        </w:trPr>
        <w:tc>
          <w:tcPr>
            <w:tcW w:w="990" w:type="dxa"/>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cantSplit/>
          <w:jc w:val="center"/>
        </w:trPr>
        <w:tc>
          <w:tcPr>
            <w:tcW w:w="990" w:type="dxa"/>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08583710" w14:textId="02A7CDDD" w:rsidR="00AE3008" w:rsidRDefault="00E57118" w:rsidP="00AE3008">
      <w:pPr>
        <w:pStyle w:val="Heading8"/>
      </w:pPr>
      <w:bookmarkStart w:id="2978" w:name="_CRAnnexAinformative"/>
      <w:bookmarkStart w:id="2979" w:name="_Toc22039992"/>
      <w:bookmarkStart w:id="2980" w:name="_Toc25070733"/>
      <w:bookmarkStart w:id="2981" w:name="_Toc34404503"/>
      <w:bookmarkStart w:id="2982" w:name="_Toc45282414"/>
      <w:bookmarkStart w:id="2983" w:name="_Toc45882800"/>
      <w:bookmarkStart w:id="2984" w:name="_Toc51951349"/>
      <w:bookmarkStart w:id="2985" w:name="_Toc59209127"/>
      <w:bookmarkStart w:id="2986" w:name="_Toc75734969"/>
      <w:bookmarkStart w:id="2987" w:name="_Toc178269057"/>
      <w:bookmarkEnd w:id="2978"/>
      <w:r>
        <w:lastRenderedPageBreak/>
        <w:t>Annex A (informative):</w:t>
      </w:r>
      <w:r>
        <w:br/>
      </w:r>
      <w:r w:rsidR="00AE3008" w:rsidRPr="0073469F">
        <w:t>IANA registration template</w:t>
      </w:r>
      <w:r w:rsidR="00975EDE">
        <w:t>s</w:t>
      </w:r>
      <w:bookmarkEnd w:id="2987"/>
    </w:p>
    <w:p w14:paraId="3BB2D764" w14:textId="77777777" w:rsidR="00975EDE" w:rsidRDefault="00975EDE" w:rsidP="00975EDE">
      <w:pPr>
        <w:pStyle w:val="Heading2"/>
        <w:rPr>
          <w:lang w:eastAsia="zh-CN"/>
        </w:rPr>
      </w:pPr>
      <w:bookmarkStart w:id="2988" w:name="_Toc178269058"/>
      <w:r>
        <w:t>A.</w:t>
      </w:r>
      <w:r>
        <w:rPr>
          <w:lang w:eastAsia="zh-CN"/>
        </w:rPr>
        <w:t>1</w:t>
      </w:r>
      <w:r>
        <w:tab/>
      </w:r>
      <w:bookmarkStart w:id="2989" w:name="OLE_LINK119"/>
      <w:bookmarkStart w:id="2990" w:name="OLE_LINK120"/>
      <w:bookmarkStart w:id="2991" w:name="OLE_LINK128"/>
      <w:r>
        <w:t xml:space="preserve">vnd.3gpp.5gsv2x </w:t>
      </w:r>
      <w:bookmarkEnd w:id="2989"/>
      <w:bookmarkEnd w:id="2990"/>
      <w:bookmarkEnd w:id="2991"/>
      <w:r>
        <w:t>MIME type</w:t>
      </w:r>
      <w:bookmarkEnd w:id="2988"/>
    </w:p>
    <w:p w14:paraId="2E69F6D4" w14:textId="56FDD837" w:rsidR="00975EDE" w:rsidRPr="00975EDE" w:rsidRDefault="00975EDE" w:rsidP="00975EDE">
      <w:pPr>
        <w:pStyle w:val="Heading3"/>
        <w:overflowPunct/>
        <w:autoSpaceDE/>
        <w:autoSpaceDN/>
        <w:adjustRightInd/>
        <w:textAlignment w:val="auto"/>
      </w:pPr>
      <w:bookmarkStart w:id="2992" w:name="_Toc178269059"/>
      <w:r w:rsidRPr="00975EDE">
        <w:rPr>
          <w:rFonts w:eastAsia="DengXian"/>
          <w:lang w:eastAsia="en-US"/>
        </w:rPr>
        <w:t>A.1.1</w:t>
      </w:r>
      <w:r w:rsidRPr="00975EDE">
        <w:rPr>
          <w:rFonts w:eastAsia="DengXian"/>
          <w:lang w:eastAsia="en-US"/>
        </w:rPr>
        <w:tab/>
        <w:t>vnd.3gpp.5gsv2x MIME type registration</w:t>
      </w:r>
      <w:bookmarkEnd w:id="2992"/>
    </w:p>
    <w:p w14:paraId="3B450767" w14:textId="77777777" w:rsidR="00AE3008" w:rsidRDefault="00AE3008" w:rsidP="00AE3008">
      <w:r>
        <w:rPr>
          <w:noProof/>
          <w:lang w:val="en-US"/>
        </w:rPr>
        <w:t>Your Name:</w:t>
      </w:r>
    </w:p>
    <w:p w14:paraId="6239C2CC" w14:textId="77777777" w:rsidR="00AE3008" w:rsidRDefault="00AE3008" w:rsidP="00AE3008">
      <w:pPr>
        <w:rPr>
          <w:noProof/>
          <w:lang w:val="en-US"/>
        </w:rPr>
      </w:pPr>
      <w:r>
        <w:rPr>
          <w:lang w:val="en-US"/>
        </w:rPr>
        <w:t>&lt;TS rapporteur name&gt;</w:t>
      </w:r>
    </w:p>
    <w:p w14:paraId="5CF2F7C8" w14:textId="77777777" w:rsidR="00AE3008" w:rsidRDefault="00AE3008" w:rsidP="00AE3008">
      <w:pPr>
        <w:rPr>
          <w:noProof/>
          <w:lang w:val="en-US"/>
        </w:rPr>
      </w:pPr>
      <w:r>
        <w:rPr>
          <w:noProof/>
          <w:lang w:val="en-US"/>
        </w:rPr>
        <w:t>Your Email Address:</w:t>
      </w:r>
    </w:p>
    <w:p w14:paraId="70188E2B" w14:textId="77777777" w:rsidR="00AE3008" w:rsidRDefault="00AE3008" w:rsidP="00AE3008">
      <w:pPr>
        <w:rPr>
          <w:noProof/>
          <w:lang w:val="en-US"/>
        </w:rPr>
      </w:pPr>
      <w:r>
        <w:rPr>
          <w:lang w:val="en-US"/>
        </w:rPr>
        <w:t>&lt;TS rapporteur email address&gt;</w:t>
      </w:r>
    </w:p>
    <w:p w14:paraId="7912F1A4" w14:textId="77777777" w:rsidR="00AE3008" w:rsidRDefault="00AE3008" w:rsidP="00AE3008">
      <w:pPr>
        <w:rPr>
          <w:noProof/>
          <w:lang w:val="en-US"/>
        </w:rPr>
      </w:pPr>
      <w:r>
        <w:rPr>
          <w:noProof/>
          <w:lang w:val="en-US"/>
        </w:rPr>
        <w:t>Media Type Name:</w:t>
      </w:r>
    </w:p>
    <w:p w14:paraId="66CD21AD" w14:textId="77777777" w:rsidR="00AE3008" w:rsidRDefault="00AE3008" w:rsidP="00AE3008">
      <w:pPr>
        <w:rPr>
          <w:lang w:val="en-US"/>
        </w:rPr>
      </w:pPr>
      <w:r>
        <w:rPr>
          <w:lang w:val="en-US"/>
        </w:rPr>
        <w:t>Application</w:t>
      </w:r>
    </w:p>
    <w:p w14:paraId="6691E8D9" w14:textId="77777777" w:rsidR="00AE3008" w:rsidRDefault="00AE3008" w:rsidP="00AE3008">
      <w:pPr>
        <w:rPr>
          <w:noProof/>
          <w:lang w:val="en-US"/>
        </w:rPr>
      </w:pPr>
      <w:r>
        <w:rPr>
          <w:noProof/>
          <w:lang w:val="en-US"/>
        </w:rPr>
        <w:t>Subtype name:</w:t>
      </w:r>
    </w:p>
    <w:p w14:paraId="069EC878" w14:textId="77777777" w:rsidR="00AE3008" w:rsidRDefault="00AE3008" w:rsidP="00AE3008">
      <w:pPr>
        <w:rPr>
          <w:lang w:val="en-US"/>
        </w:rPr>
      </w:pPr>
      <w:r>
        <w:rPr>
          <w:lang w:val="en-US"/>
        </w:rPr>
        <w:t>Vendor tree – vnd.3gpp.5gsv2x</w:t>
      </w:r>
    </w:p>
    <w:p w14:paraId="147D4BD5" w14:textId="77777777" w:rsidR="00AE3008" w:rsidRDefault="00AE3008" w:rsidP="00AE3008">
      <w:r>
        <w:t>Required parameters:</w:t>
      </w:r>
    </w:p>
    <w:p w14:paraId="25D2F29D" w14:textId="77777777" w:rsidR="00AE3008" w:rsidRDefault="00AE3008" w:rsidP="00AE3008">
      <w:r>
        <w:t>type parameter.</w:t>
      </w:r>
    </w:p>
    <w:p w14:paraId="28B22869" w14:textId="77777777" w:rsidR="00AE3008" w:rsidRDefault="00AE3008" w:rsidP="00AE3008">
      <w:r>
        <w:t xml:space="preserve">The type parameter can be set to </w:t>
      </w:r>
      <w:r w:rsidRPr="00235394">
        <w:t>"</w:t>
      </w:r>
      <w:r>
        <w:t>IP</w:t>
      </w:r>
      <w:r w:rsidRPr="00235394">
        <w:t>"</w:t>
      </w:r>
      <w:r>
        <w:t xml:space="preserve">, or </w:t>
      </w:r>
      <w:r w:rsidRPr="00235394">
        <w:t>"</w:t>
      </w:r>
      <w:r>
        <w:t>non-IP</w:t>
      </w:r>
      <w:r w:rsidRPr="00235394">
        <w:t>"</w:t>
      </w:r>
      <w:r>
        <w:t>.</w:t>
      </w:r>
    </w:p>
    <w:p w14:paraId="55C50089" w14:textId="77777777" w:rsidR="00AE3008" w:rsidRPr="00DB42DA" w:rsidRDefault="00AE3008" w:rsidP="00AE3008">
      <w:r>
        <w:t>A content of the application/</w:t>
      </w:r>
      <w:r>
        <w:rPr>
          <w:lang w:val="en-US"/>
        </w:rPr>
        <w:t>vnd.3gpp.5gsv2x</w:t>
      </w:r>
      <w:r>
        <w:t xml:space="preserve"> MIME type with the type parameter set to "IP" contains one V2X message such that the V2X message is an IP packet</w:t>
      </w:r>
      <w:r w:rsidRPr="0042784E">
        <w:t>.</w:t>
      </w:r>
    </w:p>
    <w:p w14:paraId="01B2710C" w14:textId="77777777" w:rsidR="00AE3008" w:rsidRPr="0042784E" w:rsidRDefault="00AE3008" w:rsidP="00AE3008">
      <w:r>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35A794B4" w14:textId="77777777" w:rsidR="00AE3008" w:rsidRDefault="00AE3008" w:rsidP="00AE3008">
      <w:pPr>
        <w:rPr>
          <w:noProof/>
          <w:lang w:val="en-US"/>
        </w:rPr>
      </w:pPr>
      <w:r>
        <w:rPr>
          <w:noProof/>
          <w:lang w:val="en-US"/>
        </w:rPr>
        <w:t>Optional parameters:</w:t>
      </w:r>
    </w:p>
    <w:p w14:paraId="790091D6" w14:textId="77777777" w:rsidR="00AE3008" w:rsidRDefault="00AE3008" w:rsidP="00AE3008">
      <w:r w:rsidRPr="0042784E">
        <w:t>v2x-message-family</w:t>
      </w:r>
      <w:r>
        <w:t xml:space="preserve"> </w:t>
      </w:r>
      <w:r w:rsidRPr="0042784E">
        <w:t>parameter</w:t>
      </w:r>
      <w:r>
        <w:t>.</w:t>
      </w:r>
    </w:p>
    <w:p w14:paraId="25E7A46C" w14:textId="77777777" w:rsidR="00AE3008" w:rsidRDefault="00AE3008" w:rsidP="00AE3008">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429B8971" w14:textId="77777777" w:rsidR="00AE3008" w:rsidRDefault="00AE3008" w:rsidP="00AE3008">
      <w:pPr>
        <w:rPr>
          <w:noProof/>
          <w:lang w:val="en-US"/>
        </w:rPr>
      </w:pPr>
      <w:r>
        <w:rPr>
          <w:noProof/>
          <w:lang w:val="en-US"/>
        </w:rPr>
        <w:t>Encoding considerations:</w:t>
      </w:r>
    </w:p>
    <w:p w14:paraId="63F49575" w14:textId="77777777" w:rsidR="00AE3008" w:rsidRDefault="00AE3008" w:rsidP="00AE3008">
      <w:pPr>
        <w:rPr>
          <w:lang w:val="en-US"/>
        </w:rPr>
      </w:pPr>
      <w:r>
        <w:rPr>
          <w:lang w:val="en-US"/>
        </w:rPr>
        <w:t>binary.</w:t>
      </w:r>
    </w:p>
    <w:p w14:paraId="39168870" w14:textId="77777777" w:rsidR="00AE3008" w:rsidRDefault="00AE3008" w:rsidP="00AE3008">
      <w:pPr>
        <w:rPr>
          <w:noProof/>
          <w:lang w:val="en-US"/>
        </w:rPr>
      </w:pPr>
      <w:r>
        <w:rPr>
          <w:noProof/>
          <w:lang w:val="en-US"/>
        </w:rPr>
        <w:t>Security considerations:</w:t>
      </w:r>
    </w:p>
    <w:p w14:paraId="307D0FD9" w14:textId="77777777" w:rsidR="00AE3008" w:rsidRDefault="00AE3008" w:rsidP="00AE3008">
      <w:r>
        <w:t>This media type does not include provisions for directives that institute actions on a recipient's files or other resources.</w:t>
      </w:r>
    </w:p>
    <w:p w14:paraId="48D5C588" w14:textId="77777777" w:rsidR="00AE3008" w:rsidRDefault="00AE3008" w:rsidP="00AE3008">
      <w:pPr>
        <w:rPr>
          <w:lang w:val="en-US"/>
        </w:rPr>
      </w:pPr>
      <w:r>
        <w:rPr>
          <w:lang w:val="en-US"/>
        </w:rPr>
        <w:t>The information transported in this media type does not include active or executable content.</w:t>
      </w:r>
    </w:p>
    <w:p w14:paraId="4C07DA1B" w14:textId="77777777" w:rsidR="00AE3008" w:rsidRDefault="00AE3008" w:rsidP="00AE3008">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44726A2" w14:textId="77777777" w:rsidR="00AE3008" w:rsidRDefault="00AE3008" w:rsidP="00AE3008">
      <w:r>
        <w:t>This media type does not employ compression.</w:t>
      </w:r>
    </w:p>
    <w:p w14:paraId="18A1F31D" w14:textId="77777777" w:rsidR="00AE3008" w:rsidRDefault="00AE3008" w:rsidP="00AE3008">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17F86658" w14:textId="77777777" w:rsidR="00AE3008" w:rsidRDefault="00AE3008" w:rsidP="00AE3008">
      <w:r>
        <w:rPr>
          <w:noProof/>
          <w:lang w:val="en-US"/>
        </w:rPr>
        <w:lastRenderedPageBreak/>
        <w:t>Interoperability considerations:</w:t>
      </w:r>
    </w:p>
    <w:p w14:paraId="2F7B0A66" w14:textId="77777777" w:rsidR="00AE3008" w:rsidRDefault="00AE3008" w:rsidP="00AE3008">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1E4AA906" w14:textId="6C344AA4" w:rsidR="00AE3008" w:rsidRPr="00941FC1" w:rsidRDefault="00AE3008" w:rsidP="00AE3008">
      <w:r>
        <w:t>If a content of the application/</w:t>
      </w:r>
      <w:r>
        <w:rPr>
          <w:lang w:val="en-US"/>
        </w:rPr>
        <w:t>vnd.3gpp.</w:t>
      </w:r>
      <w:r w:rsidR="00081B6D" w:rsidRPr="00393225">
        <w:t>5gsv2x</w:t>
      </w:r>
      <w:r>
        <w:t xml:space="preserve"> MIME type is transported using UDP transport, the UDP message contains one V2X message.</w:t>
      </w:r>
    </w:p>
    <w:p w14:paraId="314306F9" w14:textId="77777777" w:rsidR="00AE3008" w:rsidRDefault="00AE3008" w:rsidP="00AE3008">
      <w:pPr>
        <w:rPr>
          <w:noProof/>
          <w:lang w:val="en-US"/>
        </w:rPr>
      </w:pPr>
      <w:r>
        <w:t>Published</w:t>
      </w:r>
      <w:r>
        <w:rPr>
          <w:noProof/>
          <w:lang w:val="en-US"/>
        </w:rPr>
        <w:t xml:space="preserve"> specification:</w:t>
      </w:r>
    </w:p>
    <w:p w14:paraId="736F5658" w14:textId="252D26DE" w:rsidR="00AE3008" w:rsidRPr="00CE62B4" w:rsidRDefault="00AE3008" w:rsidP="00AE3008">
      <w:pPr>
        <w:rPr>
          <w:noProof/>
          <w:lang w:val="en-US" w:eastAsia="zh-CN"/>
        </w:rPr>
      </w:pPr>
      <w:r w:rsidRPr="00CE62B4">
        <w:rPr>
          <w:noProof/>
          <w:lang w:val="en-US" w:eastAsia="zh-CN"/>
        </w:rPr>
        <w:t>3GPP</w:t>
      </w:r>
      <w:r w:rsidRPr="00CE62B4">
        <w:rPr>
          <w:lang w:val="en-US"/>
        </w:rPr>
        <w:t> </w:t>
      </w:r>
      <w:r w:rsidRPr="00CE62B4">
        <w:rPr>
          <w:noProof/>
          <w:lang w:val="en-US" w:eastAsia="zh-CN"/>
        </w:rPr>
        <w:t>TS</w:t>
      </w:r>
      <w:r w:rsidRPr="00CE62B4">
        <w:rPr>
          <w:lang w:val="en-US"/>
        </w:rPr>
        <w:t> </w:t>
      </w:r>
      <w:r w:rsidRPr="00CE62B4">
        <w:rPr>
          <w:noProof/>
          <w:lang w:val="en-US" w:eastAsia="zh-CN"/>
        </w:rPr>
        <w:t>24.587</w:t>
      </w:r>
      <w:r w:rsidR="00975EDE">
        <w:rPr>
          <w:noProof/>
          <w:lang w:val="en-US" w:eastAsia="zh-CN"/>
        </w:rPr>
        <w:t xml:space="preserve"> </w:t>
      </w:r>
      <w:r w:rsidR="00975EDE" w:rsidRPr="00E71CB0">
        <w:rPr>
          <w:lang w:val="en-US"/>
        </w:rPr>
        <w:t xml:space="preserve">version </w:t>
      </w:r>
      <w:r w:rsidR="00975EDE" w:rsidRPr="00E71CB0">
        <w:rPr>
          <w:lang w:val="en-US" w:eastAsia="zh-CN"/>
        </w:rPr>
        <w:t>18</w:t>
      </w:r>
      <w:r w:rsidR="00975EDE" w:rsidRPr="001C3F35">
        <w:rPr>
          <w:lang w:val="en-US" w:eastAsia="zh-CN"/>
        </w:rPr>
        <w:t>.7</w:t>
      </w:r>
      <w:r w:rsidR="00975EDE" w:rsidRPr="00E71CB0">
        <w:rPr>
          <w:lang w:val="en-US" w:eastAsia="zh-CN"/>
        </w:rPr>
        <w:t>.0</w:t>
      </w:r>
      <w:r w:rsidRPr="00CE62B4">
        <w:rPr>
          <w:noProof/>
          <w:lang w:val="en-US" w:eastAsia="zh-CN"/>
        </w:rPr>
        <w:t xml:space="preserve"> (http://www.3gpp.org/ftp/Specs/html-info/24587.htm)</w:t>
      </w:r>
    </w:p>
    <w:p w14:paraId="115070A6" w14:textId="77777777" w:rsidR="00AE3008" w:rsidRDefault="00AE3008" w:rsidP="00AE3008">
      <w:pPr>
        <w:rPr>
          <w:noProof/>
          <w:lang w:val="en-US"/>
        </w:rPr>
      </w:pPr>
      <w:r>
        <w:rPr>
          <w:noProof/>
          <w:lang w:val="en-US"/>
        </w:rPr>
        <w:t>Applications which use this media type:</w:t>
      </w:r>
    </w:p>
    <w:p w14:paraId="55FE3B63" w14:textId="09316F29" w:rsidR="00AE3008" w:rsidRPr="005D185C" w:rsidRDefault="00AE3008" w:rsidP="00AE3008">
      <w:pPr>
        <w:rPr>
          <w:lang w:val="fr-FR"/>
        </w:rPr>
      </w:pPr>
      <w:r w:rsidRPr="005D185C">
        <w:rPr>
          <w:lang w:val="fr-FR"/>
        </w:rPr>
        <w:t>V2X applications</w:t>
      </w:r>
      <w:r w:rsidR="00975EDE">
        <w:rPr>
          <w:lang w:val="fr-FR"/>
        </w:rPr>
        <w:t xml:space="preserve"> in 5GS</w:t>
      </w:r>
    </w:p>
    <w:p w14:paraId="15392FD1" w14:textId="77777777" w:rsidR="00AE3008" w:rsidRPr="005D185C" w:rsidRDefault="00AE3008" w:rsidP="00AE3008">
      <w:pPr>
        <w:rPr>
          <w:rFonts w:eastAsia="PMingLiU"/>
          <w:lang w:val="fr-FR"/>
        </w:rPr>
      </w:pPr>
      <w:r w:rsidRPr="005D185C">
        <w:rPr>
          <w:rFonts w:eastAsia="PMingLiU"/>
          <w:lang w:val="fr-FR"/>
        </w:rPr>
        <w:t>Fragment identifier considerations:</w:t>
      </w:r>
    </w:p>
    <w:p w14:paraId="4DEC1926" w14:textId="77777777" w:rsidR="00AE3008" w:rsidRDefault="00AE3008" w:rsidP="00AE3008">
      <w:pPr>
        <w:rPr>
          <w:lang w:val="en-US"/>
        </w:rPr>
      </w:pPr>
      <w:r>
        <w:rPr>
          <w:lang w:val="en-US"/>
        </w:rPr>
        <w:t xml:space="preserve">This media type does not specify </w:t>
      </w:r>
      <w:r w:rsidRPr="003F16FE">
        <w:rPr>
          <w:lang w:val="en-US"/>
        </w:rPr>
        <w:t>how applications interpret fragment identifiers associated with the media type.</w:t>
      </w:r>
    </w:p>
    <w:p w14:paraId="758DB7CB" w14:textId="77777777" w:rsidR="00AE3008" w:rsidRDefault="00AE3008" w:rsidP="00AE3008">
      <w:r>
        <w:t>Restrictions on usage:</w:t>
      </w:r>
    </w:p>
    <w:p w14:paraId="58D0E3A6" w14:textId="77777777" w:rsidR="00AE3008" w:rsidRDefault="00AE3008" w:rsidP="00AE3008">
      <w:r>
        <w:t>None</w:t>
      </w:r>
    </w:p>
    <w:p w14:paraId="60BA4FB6" w14:textId="77777777" w:rsidR="00AE3008" w:rsidRDefault="00AE3008" w:rsidP="00AE3008">
      <w:r>
        <w:t>Provisional registration? (standards tree only):</w:t>
      </w:r>
    </w:p>
    <w:p w14:paraId="6690F559" w14:textId="77777777" w:rsidR="00AE3008" w:rsidRDefault="00AE3008" w:rsidP="00AE3008">
      <w:r>
        <w:t>n/a</w:t>
      </w:r>
    </w:p>
    <w:p w14:paraId="62213750" w14:textId="77777777" w:rsidR="00AE3008" w:rsidRDefault="00AE3008" w:rsidP="00AE3008">
      <w:pPr>
        <w:rPr>
          <w:noProof/>
          <w:lang w:val="en-US"/>
        </w:rPr>
      </w:pPr>
      <w:r>
        <w:t>Additional</w:t>
      </w:r>
      <w:r>
        <w:rPr>
          <w:noProof/>
          <w:lang w:val="en-US"/>
        </w:rPr>
        <w:t xml:space="preserve"> information:</w:t>
      </w:r>
    </w:p>
    <w:p w14:paraId="2F53EC0E" w14:textId="77777777" w:rsidR="00AE3008" w:rsidRDefault="00AE3008" w:rsidP="00AE3008">
      <w:pPr>
        <w:rPr>
          <w:noProof/>
          <w:lang w:val="en-US" w:eastAsia="zh-CN"/>
        </w:rPr>
      </w:pPr>
      <w:r>
        <w:rPr>
          <w:noProof/>
          <w:lang w:val="en-US" w:eastAsia="zh-CN"/>
        </w:rPr>
        <w:t>1. Deprecated alias names for this type:</w:t>
      </w:r>
      <w:r>
        <w:rPr>
          <w:noProof/>
          <w:lang w:val="en-US" w:eastAsia="zh-CN"/>
        </w:rPr>
        <w:tab/>
        <w:t>n/a</w:t>
      </w:r>
    </w:p>
    <w:p w14:paraId="41938F75" w14:textId="77777777" w:rsidR="00AE3008" w:rsidRDefault="00AE3008" w:rsidP="00AE3008">
      <w:pPr>
        <w:rPr>
          <w:noProof/>
          <w:lang w:val="en-US" w:eastAsia="zh-CN"/>
        </w:rPr>
      </w:pPr>
      <w:r>
        <w:rPr>
          <w:noProof/>
          <w:lang w:val="en-US" w:eastAsia="zh-CN"/>
        </w:rPr>
        <w:t>2. Magic number(s):</w:t>
      </w:r>
      <w:r>
        <w:rPr>
          <w:noProof/>
          <w:lang w:val="en-US" w:eastAsia="zh-CN"/>
        </w:rPr>
        <w:tab/>
        <w:t>n/a</w:t>
      </w:r>
    </w:p>
    <w:p w14:paraId="54F34216" w14:textId="77777777" w:rsidR="00AE3008" w:rsidRDefault="00AE3008" w:rsidP="00AE3008">
      <w:pPr>
        <w:rPr>
          <w:noProof/>
          <w:lang w:val="en-US" w:eastAsia="zh-CN"/>
        </w:rPr>
      </w:pPr>
      <w:r>
        <w:rPr>
          <w:noProof/>
          <w:lang w:val="en-US" w:eastAsia="zh-CN"/>
        </w:rPr>
        <w:t>3. File extension(s):</w:t>
      </w:r>
      <w:r>
        <w:rPr>
          <w:noProof/>
          <w:lang w:val="en-US" w:eastAsia="zh-CN"/>
        </w:rPr>
        <w:tab/>
        <w:t>n/a</w:t>
      </w:r>
    </w:p>
    <w:p w14:paraId="133B23E1" w14:textId="77777777" w:rsidR="00AE3008" w:rsidRDefault="00AE3008" w:rsidP="00AE3008">
      <w:pPr>
        <w:rPr>
          <w:noProof/>
          <w:lang w:val="en-US" w:eastAsia="zh-CN"/>
        </w:rPr>
      </w:pPr>
      <w:r>
        <w:rPr>
          <w:noProof/>
          <w:lang w:val="en-US" w:eastAsia="zh-CN"/>
        </w:rPr>
        <w:t>4. Macintosh File Type Code(s):</w:t>
      </w:r>
      <w:r>
        <w:rPr>
          <w:noProof/>
          <w:lang w:val="en-US" w:eastAsia="zh-CN"/>
        </w:rPr>
        <w:tab/>
        <w:t>n/a</w:t>
      </w:r>
    </w:p>
    <w:p w14:paraId="5EDC3911" w14:textId="77777777" w:rsidR="00AE3008" w:rsidRDefault="00AE3008" w:rsidP="00AE3008">
      <w:pPr>
        <w:rPr>
          <w:noProof/>
          <w:lang w:val="en-US" w:eastAsia="zh-CN"/>
        </w:rPr>
      </w:pPr>
      <w:r>
        <w:rPr>
          <w:noProof/>
          <w:lang w:val="en-US" w:eastAsia="zh-CN"/>
        </w:rPr>
        <w:t>5. Object Identifier(s) or OID(s):</w:t>
      </w:r>
      <w:r>
        <w:rPr>
          <w:noProof/>
          <w:lang w:val="en-US" w:eastAsia="zh-CN"/>
        </w:rPr>
        <w:tab/>
        <w:t>n/a</w:t>
      </w:r>
    </w:p>
    <w:p w14:paraId="41862235" w14:textId="77777777" w:rsidR="00AE3008" w:rsidRDefault="00AE3008" w:rsidP="00AE3008">
      <w:pPr>
        <w:rPr>
          <w:noProof/>
          <w:lang w:val="en-US"/>
        </w:rPr>
      </w:pPr>
      <w:r>
        <w:t>Intended</w:t>
      </w:r>
      <w:r>
        <w:rPr>
          <w:noProof/>
          <w:lang w:val="en-US"/>
        </w:rPr>
        <w:t xml:space="preserve"> usage:</w:t>
      </w:r>
    </w:p>
    <w:p w14:paraId="51DB2DB5" w14:textId="77777777" w:rsidR="00AE3008" w:rsidRDefault="00AE3008" w:rsidP="00AE3008">
      <w:pPr>
        <w:rPr>
          <w:noProof/>
          <w:lang w:val="en-US" w:eastAsia="zh-CN"/>
        </w:rPr>
      </w:pPr>
      <w:r>
        <w:rPr>
          <w:lang w:val="en-US"/>
        </w:rPr>
        <w:t xml:space="preserve">Common. </w:t>
      </w:r>
    </w:p>
    <w:p w14:paraId="60756C84" w14:textId="77777777" w:rsidR="00AE3008" w:rsidRDefault="00AE3008" w:rsidP="00AE3008">
      <w:pPr>
        <w:rPr>
          <w:noProof/>
          <w:lang w:val="en-US"/>
        </w:rPr>
      </w:pPr>
      <w:r>
        <w:rPr>
          <w:noProof/>
          <w:lang w:val="en-US"/>
        </w:rPr>
        <w:t>Other information/general comment:</w:t>
      </w:r>
    </w:p>
    <w:p w14:paraId="13D0F626" w14:textId="77777777" w:rsidR="00AE3008" w:rsidRDefault="00AE3008" w:rsidP="00AE3008">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527FBC63" w14:textId="77777777" w:rsidR="00AE3008" w:rsidRDefault="00AE3008" w:rsidP="00AE3008">
      <w:pPr>
        <w:rPr>
          <w:noProof/>
          <w:lang w:val="en-US"/>
        </w:rPr>
      </w:pPr>
      <w:r>
        <w:rPr>
          <w:noProof/>
          <w:lang w:val="en-US"/>
        </w:rPr>
        <w:t xml:space="preserve">Person to </w:t>
      </w:r>
      <w:r>
        <w:t>contact</w:t>
      </w:r>
      <w:r>
        <w:rPr>
          <w:noProof/>
          <w:lang w:val="en-US"/>
        </w:rPr>
        <w:t xml:space="preserve"> for further information:</w:t>
      </w:r>
    </w:p>
    <w:p w14:paraId="096AFEBB" w14:textId="77777777" w:rsidR="00AE3008" w:rsidRDefault="00AE3008" w:rsidP="00AE3008">
      <w:pPr>
        <w:pStyle w:val="B1"/>
      </w:pPr>
      <w:r>
        <w:t>-</w:t>
      </w:r>
      <w:r>
        <w:tab/>
        <w:t>Name: &lt;MCC specification manager&gt;</w:t>
      </w:r>
    </w:p>
    <w:p w14:paraId="68BAFA76" w14:textId="77777777" w:rsidR="00AE3008" w:rsidRDefault="00AE3008" w:rsidP="00AE3008">
      <w:pPr>
        <w:pStyle w:val="B1"/>
      </w:pPr>
      <w:r>
        <w:t>-</w:t>
      </w:r>
      <w:r>
        <w:tab/>
        <w:t>Email: &lt;MCC specification manager email address&gt;</w:t>
      </w:r>
    </w:p>
    <w:p w14:paraId="6827795A" w14:textId="77777777" w:rsidR="00AE3008" w:rsidRDefault="00AE3008" w:rsidP="00AE3008">
      <w:pPr>
        <w:pStyle w:val="B1"/>
      </w:pPr>
      <w:r>
        <w:t>-</w:t>
      </w:r>
      <w:r>
        <w:tab/>
        <w:t xml:space="preserve">Author/Change controller: </w:t>
      </w:r>
    </w:p>
    <w:p w14:paraId="4D674E88" w14:textId="77777777" w:rsidR="00AE3008" w:rsidRDefault="00AE3008" w:rsidP="00AE3008">
      <w:pPr>
        <w:pStyle w:val="B2"/>
      </w:pPr>
      <w:r>
        <w:t>i)</w:t>
      </w:r>
      <w:r>
        <w:tab/>
        <w:t>Author: 3GPP CT1 Working Group/3GPP_TSG_CT_WG1@LIST.ETSI.ORG</w:t>
      </w:r>
    </w:p>
    <w:p w14:paraId="7AAD3763" w14:textId="7BF1658B" w:rsidR="00AE3008" w:rsidRDefault="00AE3008" w:rsidP="00AE3008">
      <w:pPr>
        <w:pStyle w:val="B2"/>
      </w:pPr>
      <w:r>
        <w:t>ii)</w:t>
      </w:r>
      <w:r>
        <w:tab/>
        <w:t>Change controller: &lt;MCC specification manager name&gt;/&lt;MCC specification manager email address&gt;</w:t>
      </w:r>
    </w:p>
    <w:p w14:paraId="7D34B21C" w14:textId="77777777" w:rsidR="00975EDE" w:rsidRDefault="00975EDE" w:rsidP="00975EDE">
      <w:pPr>
        <w:pStyle w:val="Heading2"/>
        <w:rPr>
          <w:lang w:eastAsia="zh-CN"/>
        </w:rPr>
      </w:pPr>
      <w:bookmarkStart w:id="2993" w:name="_Toc178269060"/>
      <w:r>
        <w:t>A.2</w:t>
      </w:r>
      <w:r>
        <w:tab/>
      </w:r>
      <w:r>
        <w:rPr>
          <w:lang w:eastAsia="ko-KR"/>
        </w:rPr>
        <w:t>vnd</w:t>
      </w:r>
      <w:r>
        <w:t>.3gpp.5gsv2x-local-service-information MIME type</w:t>
      </w:r>
      <w:bookmarkEnd w:id="2993"/>
    </w:p>
    <w:p w14:paraId="69A1D33B" w14:textId="77777777" w:rsidR="00975EDE" w:rsidRPr="001E7480" w:rsidRDefault="00975EDE" w:rsidP="00975EDE">
      <w:pPr>
        <w:pStyle w:val="Heading3"/>
        <w:rPr>
          <w:lang w:eastAsia="zh-CN"/>
        </w:rPr>
      </w:pPr>
      <w:bookmarkStart w:id="2994" w:name="_Toc178269061"/>
      <w:r>
        <w:t>A.2</w:t>
      </w:r>
      <w:r>
        <w:rPr>
          <w:lang w:eastAsia="zh-CN"/>
        </w:rPr>
        <w:t>.1</w:t>
      </w:r>
      <w:r>
        <w:tab/>
      </w:r>
      <w:r>
        <w:rPr>
          <w:lang w:eastAsia="ko-KR"/>
        </w:rPr>
        <w:t>vnd</w:t>
      </w:r>
      <w:r>
        <w:t>.3gpp.5gsv2x-local-service-information MIME type registration</w:t>
      </w:r>
      <w:bookmarkEnd w:id="2994"/>
    </w:p>
    <w:p w14:paraId="00317067" w14:textId="77777777" w:rsidR="00975EDE" w:rsidRDefault="00975EDE" w:rsidP="00975EDE">
      <w:r>
        <w:rPr>
          <w:noProof/>
          <w:lang w:val="en-US"/>
        </w:rPr>
        <w:t>Your Name:</w:t>
      </w:r>
    </w:p>
    <w:p w14:paraId="03B1DD76" w14:textId="77777777" w:rsidR="00975EDE" w:rsidRDefault="00975EDE" w:rsidP="00975EDE">
      <w:pPr>
        <w:rPr>
          <w:noProof/>
          <w:lang w:val="en-US"/>
        </w:rPr>
      </w:pPr>
      <w:r>
        <w:rPr>
          <w:lang w:val="en-US"/>
        </w:rPr>
        <w:t>&lt;TS rapporteur name&gt;</w:t>
      </w:r>
    </w:p>
    <w:p w14:paraId="5989BAA1" w14:textId="77777777" w:rsidR="00975EDE" w:rsidRDefault="00975EDE" w:rsidP="00975EDE">
      <w:pPr>
        <w:rPr>
          <w:noProof/>
          <w:lang w:val="en-US"/>
        </w:rPr>
      </w:pPr>
      <w:r>
        <w:rPr>
          <w:noProof/>
          <w:lang w:val="en-US"/>
        </w:rPr>
        <w:lastRenderedPageBreak/>
        <w:t>Your Email Address:</w:t>
      </w:r>
    </w:p>
    <w:p w14:paraId="13C994A2" w14:textId="77777777" w:rsidR="00975EDE" w:rsidRDefault="00975EDE" w:rsidP="00975EDE">
      <w:pPr>
        <w:rPr>
          <w:noProof/>
          <w:lang w:val="en-US"/>
        </w:rPr>
      </w:pPr>
      <w:r>
        <w:rPr>
          <w:lang w:val="en-US"/>
        </w:rPr>
        <w:t>&lt;TS rapporteur email address&gt;</w:t>
      </w:r>
    </w:p>
    <w:p w14:paraId="3757CBE4" w14:textId="77777777" w:rsidR="00975EDE" w:rsidRDefault="00975EDE" w:rsidP="00975EDE">
      <w:pPr>
        <w:rPr>
          <w:noProof/>
          <w:lang w:val="en-US"/>
        </w:rPr>
      </w:pPr>
      <w:r>
        <w:rPr>
          <w:noProof/>
          <w:lang w:val="en-US"/>
        </w:rPr>
        <w:t>Media Type Name:</w:t>
      </w:r>
    </w:p>
    <w:p w14:paraId="3E35B6C8" w14:textId="77777777" w:rsidR="00975EDE" w:rsidRDefault="00975EDE" w:rsidP="00975EDE">
      <w:pPr>
        <w:rPr>
          <w:lang w:val="en-US"/>
        </w:rPr>
      </w:pPr>
      <w:r>
        <w:rPr>
          <w:lang w:val="en-US"/>
        </w:rPr>
        <w:t>Application</w:t>
      </w:r>
    </w:p>
    <w:p w14:paraId="2DB1DF0A" w14:textId="77777777" w:rsidR="00975EDE" w:rsidRDefault="00975EDE" w:rsidP="00975EDE">
      <w:pPr>
        <w:rPr>
          <w:noProof/>
          <w:lang w:val="en-US"/>
        </w:rPr>
      </w:pPr>
      <w:r>
        <w:rPr>
          <w:noProof/>
          <w:lang w:val="en-US"/>
        </w:rPr>
        <w:t>Subtype name:</w:t>
      </w:r>
    </w:p>
    <w:p w14:paraId="1BC647F2" w14:textId="77777777" w:rsidR="00975EDE" w:rsidRDefault="00975EDE" w:rsidP="00975EDE">
      <w:pPr>
        <w:rPr>
          <w:lang w:val="en-US"/>
        </w:rPr>
      </w:pPr>
      <w:r>
        <w:rPr>
          <w:lang w:val="en-US"/>
        </w:rPr>
        <w:t xml:space="preserve">Vendor tree – </w:t>
      </w:r>
      <w:r>
        <w:rPr>
          <w:lang w:eastAsia="ko-KR"/>
        </w:rPr>
        <w:t>vnd</w:t>
      </w:r>
      <w:r>
        <w:t>.3gpp.5gsv2x-local-service-information</w:t>
      </w:r>
    </w:p>
    <w:p w14:paraId="20C2C311" w14:textId="77777777" w:rsidR="00975EDE" w:rsidRDefault="00975EDE" w:rsidP="00975EDE">
      <w:r>
        <w:t>Required parameters:</w:t>
      </w:r>
    </w:p>
    <w:p w14:paraId="6AC226D5" w14:textId="77777777" w:rsidR="00975EDE" w:rsidRDefault="00975EDE" w:rsidP="00975EDE">
      <w:pPr>
        <w:rPr>
          <w:lang w:val="en-US"/>
        </w:rPr>
      </w:pPr>
      <w:r>
        <w:rPr>
          <w:lang w:val="en-US"/>
        </w:rPr>
        <w:t>None</w:t>
      </w:r>
    </w:p>
    <w:p w14:paraId="3558BA68" w14:textId="77777777" w:rsidR="00975EDE" w:rsidRDefault="00975EDE" w:rsidP="00975EDE">
      <w:pPr>
        <w:rPr>
          <w:noProof/>
          <w:lang w:val="en-US"/>
        </w:rPr>
      </w:pPr>
      <w:r>
        <w:rPr>
          <w:noProof/>
          <w:lang w:val="en-US"/>
        </w:rPr>
        <w:t>Optional parameters:</w:t>
      </w:r>
    </w:p>
    <w:p w14:paraId="27F3F961" w14:textId="77777777" w:rsidR="00975EDE" w:rsidRDefault="00975EDE" w:rsidP="00975EDE">
      <w:pPr>
        <w:rPr>
          <w:lang w:val="en-US"/>
        </w:rPr>
      </w:pPr>
      <w:r>
        <w:rPr>
          <w:lang w:val="en-US"/>
        </w:rPr>
        <w:t>None.</w:t>
      </w:r>
    </w:p>
    <w:p w14:paraId="55B2D0A9" w14:textId="77777777" w:rsidR="00975EDE" w:rsidRDefault="00975EDE" w:rsidP="00975EDE">
      <w:pPr>
        <w:rPr>
          <w:noProof/>
          <w:lang w:val="en-US"/>
        </w:rPr>
      </w:pPr>
      <w:r>
        <w:rPr>
          <w:noProof/>
          <w:lang w:val="en-US"/>
        </w:rPr>
        <w:t>Encoding considerations:</w:t>
      </w:r>
    </w:p>
    <w:p w14:paraId="47FBB5BE" w14:textId="77777777" w:rsidR="00975EDE" w:rsidRDefault="00975EDE" w:rsidP="00975EDE">
      <w:pPr>
        <w:rPr>
          <w:lang w:val="en-US"/>
        </w:rPr>
      </w:pPr>
      <w:r>
        <w:rPr>
          <w:lang w:val="en-US"/>
        </w:rPr>
        <w:t>binary.</w:t>
      </w:r>
    </w:p>
    <w:p w14:paraId="1E780567" w14:textId="77777777" w:rsidR="00975EDE" w:rsidRDefault="00975EDE" w:rsidP="00975EDE">
      <w:pPr>
        <w:rPr>
          <w:noProof/>
          <w:lang w:val="en-US"/>
        </w:rPr>
      </w:pPr>
      <w:r>
        <w:rPr>
          <w:noProof/>
          <w:lang w:val="en-US"/>
        </w:rPr>
        <w:t>Security considerations:</w:t>
      </w:r>
    </w:p>
    <w:p w14:paraId="7D740FEA" w14:textId="77777777" w:rsidR="00975EDE" w:rsidRDefault="00975EDE" w:rsidP="00975EDE">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6893797E" w14:textId="77777777" w:rsidR="00975EDE" w:rsidRDefault="00975EDE" w:rsidP="00975EDE">
      <w:r>
        <w:t>This media type does not include provisions for directives that institute actions on a recipient's files or other resources.</w:t>
      </w:r>
    </w:p>
    <w:p w14:paraId="7CA8CFC7" w14:textId="77777777" w:rsidR="00975EDE" w:rsidRDefault="00975EDE" w:rsidP="00975EDE">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3812E8" w14:textId="77777777" w:rsidR="00975EDE" w:rsidRDefault="00975EDE" w:rsidP="00975EDE">
      <w:r>
        <w:t>This media type does not employ compression.</w:t>
      </w:r>
    </w:p>
    <w:p w14:paraId="493A33CF" w14:textId="77777777" w:rsidR="00975EDE" w:rsidRDefault="00975EDE" w:rsidP="00975EDE">
      <w:r>
        <w:rPr>
          <w:noProof/>
          <w:lang w:val="en-US"/>
        </w:rPr>
        <w:t>Interoperability considerations:</w:t>
      </w:r>
    </w:p>
    <w:p w14:paraId="58E26AD5" w14:textId="77777777" w:rsidR="00975EDE" w:rsidRDefault="00975EDE" w:rsidP="00975EDE">
      <w:pPr>
        <w:rPr>
          <w:lang w:val="en-US"/>
        </w:rPr>
      </w:pPr>
      <w:r>
        <w:rPr>
          <w:noProof/>
          <w:lang w:val="en-US" w:eastAsia="zh-CN"/>
        </w:rPr>
        <w:t xml:space="preserve">The media type allows for interoperability of messages </w:t>
      </w:r>
      <w:r>
        <w:t>transmitted for V2X over MBS bearers</w:t>
      </w:r>
      <w:r>
        <w:rPr>
          <w:noProof/>
          <w:lang w:val="en-US" w:eastAsia="zh-CN"/>
        </w:rPr>
        <w:t>. The messages are sent between user equipment and mobile network.</w:t>
      </w:r>
    </w:p>
    <w:p w14:paraId="01295708" w14:textId="77777777" w:rsidR="00975EDE" w:rsidRDefault="00975EDE" w:rsidP="00975EDE">
      <w:pPr>
        <w:rPr>
          <w:noProof/>
          <w:lang w:val="en-US"/>
        </w:rPr>
      </w:pPr>
      <w:r>
        <w:t>Published</w:t>
      </w:r>
      <w:r>
        <w:rPr>
          <w:noProof/>
          <w:lang w:val="en-US"/>
        </w:rPr>
        <w:t xml:space="preserve"> specification:</w:t>
      </w:r>
    </w:p>
    <w:p w14:paraId="29FC85BB" w14:textId="77777777" w:rsidR="00975EDE" w:rsidRPr="001C3F35" w:rsidRDefault="00975EDE" w:rsidP="00975EDE">
      <w:pPr>
        <w:rPr>
          <w:noProof/>
          <w:lang w:val="en-US" w:eastAsia="zh-CN"/>
        </w:rPr>
      </w:pPr>
      <w:r w:rsidRPr="001C3F35">
        <w:rPr>
          <w:noProof/>
          <w:lang w:val="en-US" w:eastAsia="zh-CN"/>
        </w:rPr>
        <w:t>3GPP</w:t>
      </w:r>
      <w:r w:rsidRPr="001C3F35">
        <w:rPr>
          <w:lang w:val="en-US"/>
        </w:rPr>
        <w:t> </w:t>
      </w:r>
      <w:r w:rsidRPr="001C3F35">
        <w:rPr>
          <w:noProof/>
          <w:lang w:val="en-US" w:eastAsia="zh-CN"/>
        </w:rPr>
        <w:t>TS</w:t>
      </w:r>
      <w:r w:rsidRPr="001C3F35">
        <w:rPr>
          <w:lang w:val="en-US"/>
        </w:rPr>
        <w:t> </w:t>
      </w:r>
      <w:r w:rsidRPr="001C3F35">
        <w:rPr>
          <w:noProof/>
          <w:lang w:val="en-US" w:eastAsia="zh-CN"/>
        </w:rPr>
        <w:t xml:space="preserve">24.587 </w:t>
      </w:r>
      <w:r w:rsidRPr="001C3F35">
        <w:rPr>
          <w:lang w:val="en-US"/>
        </w:rPr>
        <w:t xml:space="preserve">version </w:t>
      </w:r>
      <w:r w:rsidRPr="001C3F35">
        <w:rPr>
          <w:lang w:val="en-US" w:eastAsia="zh-CN"/>
        </w:rPr>
        <w:t>18.7.0</w:t>
      </w:r>
      <w:r w:rsidRPr="001C3F35">
        <w:rPr>
          <w:noProof/>
          <w:lang w:val="en-US" w:eastAsia="zh-CN"/>
        </w:rPr>
        <w:t xml:space="preserve"> (http://www.3gpp.org/ftp/Specs/html-info/24587.htm)</w:t>
      </w:r>
    </w:p>
    <w:p w14:paraId="57A316C6" w14:textId="77777777" w:rsidR="00975EDE" w:rsidRDefault="00975EDE" w:rsidP="00975EDE">
      <w:pPr>
        <w:rPr>
          <w:noProof/>
          <w:lang w:val="en-US"/>
        </w:rPr>
      </w:pPr>
      <w:r>
        <w:rPr>
          <w:noProof/>
          <w:lang w:val="en-US"/>
        </w:rPr>
        <w:t>Applications which use this media type:</w:t>
      </w:r>
    </w:p>
    <w:p w14:paraId="26AD85FB" w14:textId="77777777" w:rsidR="00975EDE" w:rsidRDefault="00975EDE" w:rsidP="00975EDE">
      <w:pPr>
        <w:rPr>
          <w:lang w:val="en-US"/>
        </w:rPr>
      </w:pPr>
      <w:r>
        <w:rPr>
          <w:lang w:val="en-US"/>
        </w:rPr>
        <w:t>n/a</w:t>
      </w:r>
    </w:p>
    <w:p w14:paraId="69F9BA75" w14:textId="77777777" w:rsidR="00975EDE" w:rsidRDefault="00975EDE" w:rsidP="00975EDE">
      <w:pPr>
        <w:rPr>
          <w:rFonts w:eastAsia="PMingLiU"/>
        </w:rPr>
      </w:pPr>
      <w:r>
        <w:rPr>
          <w:rFonts w:eastAsia="PMingLiU"/>
        </w:rPr>
        <w:t>Fragment identifier considerations:</w:t>
      </w:r>
    </w:p>
    <w:p w14:paraId="2C731743" w14:textId="77777777" w:rsidR="00975EDE" w:rsidRDefault="00975EDE" w:rsidP="00975EDE">
      <w:pPr>
        <w:rPr>
          <w:lang w:val="en-US"/>
        </w:rPr>
      </w:pPr>
      <w:r>
        <w:rPr>
          <w:lang w:val="en-US"/>
        </w:rPr>
        <w:t>The handling in section 5 of IETF RFC 7303 applies.</w:t>
      </w:r>
    </w:p>
    <w:p w14:paraId="56502960" w14:textId="77777777" w:rsidR="00975EDE" w:rsidRDefault="00975EDE" w:rsidP="00975EDE">
      <w:r>
        <w:t>Restrictions on usage:</w:t>
      </w:r>
    </w:p>
    <w:p w14:paraId="5C501F04" w14:textId="77777777" w:rsidR="00975EDE" w:rsidRDefault="00975EDE" w:rsidP="00975EDE">
      <w:r>
        <w:t>None</w:t>
      </w:r>
    </w:p>
    <w:p w14:paraId="08C2BFD0" w14:textId="77777777" w:rsidR="00975EDE" w:rsidRDefault="00975EDE" w:rsidP="00975EDE">
      <w:r>
        <w:t>Provisional registration? (standards tree only):</w:t>
      </w:r>
    </w:p>
    <w:p w14:paraId="32453C7F" w14:textId="77777777" w:rsidR="00975EDE" w:rsidRDefault="00975EDE" w:rsidP="00975EDE">
      <w:r>
        <w:t>n/a</w:t>
      </w:r>
    </w:p>
    <w:p w14:paraId="252E94E0" w14:textId="77777777" w:rsidR="00975EDE" w:rsidRDefault="00975EDE" w:rsidP="00975EDE">
      <w:pPr>
        <w:rPr>
          <w:noProof/>
          <w:lang w:val="en-US"/>
        </w:rPr>
      </w:pPr>
      <w:r>
        <w:t>Additional</w:t>
      </w:r>
      <w:r>
        <w:rPr>
          <w:noProof/>
          <w:lang w:val="en-US"/>
        </w:rPr>
        <w:t xml:space="preserve"> information:</w:t>
      </w:r>
    </w:p>
    <w:p w14:paraId="07122CD2" w14:textId="77777777" w:rsidR="00975EDE" w:rsidRDefault="00975EDE" w:rsidP="00975EDE">
      <w:pPr>
        <w:rPr>
          <w:noProof/>
          <w:lang w:val="en-US" w:eastAsia="zh-CN"/>
        </w:rPr>
      </w:pPr>
      <w:r>
        <w:rPr>
          <w:noProof/>
          <w:lang w:val="en-US" w:eastAsia="zh-CN"/>
        </w:rPr>
        <w:t>1. Deprecated alias names for this type:</w:t>
      </w:r>
      <w:r>
        <w:rPr>
          <w:noProof/>
          <w:lang w:val="en-US" w:eastAsia="zh-CN"/>
        </w:rPr>
        <w:tab/>
        <w:t>n/a</w:t>
      </w:r>
    </w:p>
    <w:p w14:paraId="5F4E26CA" w14:textId="77777777" w:rsidR="00975EDE" w:rsidRDefault="00975EDE" w:rsidP="00975EDE">
      <w:pPr>
        <w:rPr>
          <w:noProof/>
          <w:lang w:val="en-US" w:eastAsia="zh-CN"/>
        </w:rPr>
      </w:pPr>
      <w:r>
        <w:rPr>
          <w:noProof/>
          <w:lang w:val="en-US" w:eastAsia="zh-CN"/>
        </w:rPr>
        <w:t>2. Magic number(s):</w:t>
      </w:r>
      <w:r>
        <w:rPr>
          <w:noProof/>
          <w:lang w:val="en-US" w:eastAsia="zh-CN"/>
        </w:rPr>
        <w:tab/>
        <w:t>n/a</w:t>
      </w:r>
    </w:p>
    <w:p w14:paraId="5432FD8E" w14:textId="77777777" w:rsidR="00975EDE" w:rsidRDefault="00975EDE" w:rsidP="00975EDE">
      <w:pPr>
        <w:rPr>
          <w:noProof/>
          <w:lang w:val="en-US" w:eastAsia="zh-CN"/>
        </w:rPr>
      </w:pPr>
      <w:r>
        <w:rPr>
          <w:noProof/>
          <w:lang w:val="en-US" w:eastAsia="zh-CN"/>
        </w:rPr>
        <w:lastRenderedPageBreak/>
        <w:t>3. File extension(s):</w:t>
      </w:r>
      <w:r>
        <w:rPr>
          <w:noProof/>
          <w:lang w:val="en-US" w:eastAsia="zh-CN"/>
        </w:rPr>
        <w:tab/>
        <w:t>n/a</w:t>
      </w:r>
    </w:p>
    <w:p w14:paraId="43361930" w14:textId="77777777" w:rsidR="00975EDE" w:rsidRDefault="00975EDE" w:rsidP="00975EDE">
      <w:pPr>
        <w:rPr>
          <w:noProof/>
          <w:lang w:val="en-US" w:eastAsia="zh-CN"/>
        </w:rPr>
      </w:pPr>
      <w:r>
        <w:rPr>
          <w:noProof/>
          <w:lang w:val="en-US" w:eastAsia="zh-CN"/>
        </w:rPr>
        <w:t>4. Macintosh File Type Code(s):</w:t>
      </w:r>
      <w:r>
        <w:rPr>
          <w:noProof/>
          <w:lang w:val="en-US" w:eastAsia="zh-CN"/>
        </w:rPr>
        <w:tab/>
        <w:t>n/a</w:t>
      </w:r>
    </w:p>
    <w:p w14:paraId="0D710FCC" w14:textId="77777777" w:rsidR="00975EDE" w:rsidRDefault="00975EDE" w:rsidP="00975EDE">
      <w:pPr>
        <w:rPr>
          <w:noProof/>
          <w:lang w:val="en-US" w:eastAsia="zh-CN"/>
        </w:rPr>
      </w:pPr>
      <w:r>
        <w:rPr>
          <w:noProof/>
          <w:lang w:val="en-US" w:eastAsia="zh-CN"/>
        </w:rPr>
        <w:t>5. Object Identifier(s) or OID(s):</w:t>
      </w:r>
      <w:r>
        <w:rPr>
          <w:noProof/>
          <w:lang w:val="en-US" w:eastAsia="zh-CN"/>
        </w:rPr>
        <w:tab/>
        <w:t>n/a</w:t>
      </w:r>
    </w:p>
    <w:p w14:paraId="4577B1EB" w14:textId="77777777" w:rsidR="00975EDE" w:rsidRDefault="00975EDE" w:rsidP="00975EDE">
      <w:pPr>
        <w:rPr>
          <w:noProof/>
          <w:lang w:val="en-US"/>
        </w:rPr>
      </w:pPr>
      <w:r>
        <w:t>Intended</w:t>
      </w:r>
      <w:r>
        <w:rPr>
          <w:noProof/>
          <w:lang w:val="en-US"/>
        </w:rPr>
        <w:t xml:space="preserve"> usage:</w:t>
      </w:r>
    </w:p>
    <w:p w14:paraId="1BF14FAD" w14:textId="77777777" w:rsidR="00975EDE" w:rsidRDefault="00975EDE" w:rsidP="00975EDE">
      <w:pPr>
        <w:rPr>
          <w:noProof/>
          <w:lang w:val="en-US" w:eastAsia="zh-CN"/>
        </w:rPr>
      </w:pPr>
      <w:r>
        <w:rPr>
          <w:lang w:val="en-US"/>
        </w:rPr>
        <w:t xml:space="preserve">Common. </w:t>
      </w:r>
    </w:p>
    <w:p w14:paraId="138A6862" w14:textId="77777777" w:rsidR="00975EDE" w:rsidRDefault="00975EDE" w:rsidP="00975EDE">
      <w:pPr>
        <w:rPr>
          <w:noProof/>
          <w:lang w:val="en-US"/>
        </w:rPr>
      </w:pPr>
      <w:r>
        <w:rPr>
          <w:noProof/>
          <w:lang w:val="en-US"/>
        </w:rPr>
        <w:t>Other information/general comment:</w:t>
      </w:r>
    </w:p>
    <w:p w14:paraId="3FD3247C" w14:textId="77777777" w:rsidR="00975EDE" w:rsidRDefault="00975EDE" w:rsidP="00975EDE">
      <w:pPr>
        <w:rPr>
          <w:lang w:val="en-US"/>
        </w:rPr>
      </w:pPr>
      <w:r>
        <w:rPr>
          <w:noProof/>
          <w:lang w:val="en-US" w:eastAsia="zh-CN"/>
        </w:rPr>
        <w:t>The media type is intended to be use</w:t>
      </w:r>
      <w:r w:rsidRPr="00FA69FC">
        <w:rPr>
          <w:noProof/>
          <w:color w:val="000000"/>
          <w:lang w:val="en-US" w:eastAsia="zh-CN"/>
        </w:rPr>
        <w:t>d for V2X communication</w:t>
      </w:r>
      <w:r>
        <w:rPr>
          <w:noProof/>
          <w:color w:val="000000"/>
          <w:lang w:val="en-US" w:eastAsia="zh-CN"/>
        </w:rPr>
        <w:t xml:space="preserve"> in 5GS</w:t>
      </w:r>
      <w:r w:rsidRPr="00FA69FC">
        <w:rPr>
          <w:noProof/>
          <w:color w:val="000000"/>
          <w:lang w:val="en-US" w:eastAsia="zh-CN"/>
        </w:rPr>
        <w:t xml:space="preserve">.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Pr>
          <w:color w:val="000000"/>
          <w:lang w:val="cs-CZ" w:eastAsia="zh-CN"/>
        </w:rPr>
        <w:t xml:space="preserve">24.587 </w:t>
      </w:r>
      <w:r w:rsidRPr="00FA69FC">
        <w:rPr>
          <w:color w:val="000000"/>
          <w:lang w:val="cs-CZ" w:eastAsia="zh-CN"/>
        </w:rPr>
        <w:t>clause</w:t>
      </w:r>
      <w:r w:rsidRPr="00FA69FC">
        <w:rPr>
          <w:color w:val="000000"/>
          <w:lang w:val="en-US"/>
        </w:rPr>
        <w:t> </w:t>
      </w:r>
      <w:r>
        <w:rPr>
          <w:color w:val="000000"/>
          <w:lang w:val="en-US"/>
        </w:rPr>
        <w:t>9.6</w:t>
      </w:r>
      <w:r w:rsidRPr="00FA69FC">
        <w:rPr>
          <w:color w:val="000000"/>
          <w:lang w:val="cs-CZ" w:eastAsia="zh-CN"/>
        </w:rPr>
        <w:t>.</w:t>
      </w:r>
    </w:p>
    <w:p w14:paraId="222B7B52" w14:textId="77777777" w:rsidR="00975EDE" w:rsidRDefault="00975EDE" w:rsidP="00975EDE">
      <w:pPr>
        <w:rPr>
          <w:noProof/>
          <w:lang w:val="en-US"/>
        </w:rPr>
      </w:pPr>
      <w:r>
        <w:rPr>
          <w:noProof/>
          <w:lang w:val="en-US"/>
        </w:rPr>
        <w:t xml:space="preserve">Person to </w:t>
      </w:r>
      <w:r>
        <w:t>contact</w:t>
      </w:r>
      <w:r>
        <w:rPr>
          <w:noProof/>
          <w:lang w:val="en-US"/>
        </w:rPr>
        <w:t xml:space="preserve"> for further information:</w:t>
      </w:r>
    </w:p>
    <w:p w14:paraId="7926BD32" w14:textId="77777777" w:rsidR="00975EDE" w:rsidRDefault="00975EDE" w:rsidP="00975EDE">
      <w:pPr>
        <w:pStyle w:val="B1"/>
      </w:pPr>
      <w:r>
        <w:t>-</w:t>
      </w:r>
      <w:r>
        <w:tab/>
        <w:t>Name: &lt;MCC specification manager&gt;</w:t>
      </w:r>
    </w:p>
    <w:p w14:paraId="5E352125" w14:textId="77777777" w:rsidR="00975EDE" w:rsidRDefault="00975EDE" w:rsidP="00975EDE">
      <w:pPr>
        <w:pStyle w:val="B1"/>
      </w:pPr>
      <w:r>
        <w:t>-</w:t>
      </w:r>
      <w:r>
        <w:tab/>
        <w:t>Email: &lt;MCC specification manager email address&gt;</w:t>
      </w:r>
    </w:p>
    <w:p w14:paraId="37457D8E" w14:textId="77777777" w:rsidR="00975EDE" w:rsidRDefault="00975EDE" w:rsidP="00975EDE">
      <w:pPr>
        <w:pStyle w:val="B1"/>
      </w:pPr>
      <w:r>
        <w:t>-</w:t>
      </w:r>
      <w:r>
        <w:tab/>
        <w:t xml:space="preserve">Author/Change controller: </w:t>
      </w:r>
    </w:p>
    <w:p w14:paraId="7FEE86C0" w14:textId="77777777" w:rsidR="00975EDE" w:rsidRDefault="00975EDE" w:rsidP="00975EDE">
      <w:pPr>
        <w:pStyle w:val="B2"/>
      </w:pPr>
      <w:r>
        <w:t>i)</w:t>
      </w:r>
      <w:r>
        <w:tab/>
        <w:t>Author: 3GPP CT1 Working Group/3GPP_TSG_CT_WG1@LIST.ETSI.ORG</w:t>
      </w:r>
    </w:p>
    <w:p w14:paraId="10FFF411" w14:textId="5A958BFF" w:rsidR="00975EDE" w:rsidRDefault="00975EDE" w:rsidP="00975EDE">
      <w:pPr>
        <w:pStyle w:val="B2"/>
      </w:pPr>
      <w:r>
        <w:t>ii)</w:t>
      </w:r>
      <w:r>
        <w:tab/>
        <w:t>Change controller: &lt;MCC specification manager name&gt;/&lt;MCC specification manager email address&gt;</w:t>
      </w:r>
    </w:p>
    <w:p w14:paraId="33447A0B" w14:textId="441D4E56" w:rsidR="008E33F7" w:rsidRPr="00235394" w:rsidRDefault="00E57118" w:rsidP="00CC0F60">
      <w:pPr>
        <w:pStyle w:val="Heading8"/>
      </w:pPr>
      <w:bookmarkStart w:id="2995" w:name="_Toc178269062"/>
      <w:r>
        <w:lastRenderedPageBreak/>
        <w:t>Annex B</w:t>
      </w:r>
      <w:r w:rsidRPr="004D3578">
        <w:t xml:space="preserve"> (informative):</w:t>
      </w:r>
      <w:r w:rsidRPr="004D3578">
        <w:br/>
      </w:r>
      <w:r w:rsidR="008E33F7" w:rsidRPr="004D3578">
        <w:t>Change history</w:t>
      </w:r>
      <w:bookmarkEnd w:id="79"/>
      <w:bookmarkEnd w:id="1230"/>
      <w:bookmarkEnd w:id="2979"/>
      <w:bookmarkEnd w:id="2980"/>
      <w:bookmarkEnd w:id="2981"/>
      <w:bookmarkEnd w:id="2982"/>
      <w:bookmarkEnd w:id="2983"/>
      <w:bookmarkEnd w:id="2984"/>
      <w:bookmarkEnd w:id="2985"/>
      <w:bookmarkEnd w:id="2986"/>
      <w:bookmarkEnd w:id="2995"/>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C90A67"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CB0F2A" w:rsidRDefault="0002074F" w:rsidP="008E33F7">
            <w:pPr>
              <w:pStyle w:val="TAL"/>
              <w:rPr>
                <w:lang w:val="fr-FR"/>
              </w:rPr>
            </w:pPr>
            <w:r w:rsidRPr="00CB0F2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Default="00E37195" w:rsidP="00E37195">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Default="00E37195" w:rsidP="00E37195">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D16984" w:rsidRDefault="005C4D12" w:rsidP="008C233B">
            <w:pPr>
              <w:pStyle w:val="TAL"/>
            </w:pPr>
            <w:r w:rsidRPr="005C4D12">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5C4D12" w:rsidRDefault="003B61BC" w:rsidP="009A5EDF">
            <w:pPr>
              <w:pStyle w:val="TAL"/>
            </w:pPr>
            <w:r w:rsidRPr="003B61BC">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5C4D12" w:rsidRDefault="00870517" w:rsidP="009A5EDF">
            <w:pPr>
              <w:pStyle w:val="TAL"/>
            </w:pPr>
            <w:r w:rsidRPr="00870517">
              <w:t>Introducing the 5G ProSe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r w:rsidR="00932158" w:rsidRPr="00E409A5"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Default="00932158"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Default="00932158"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E57118" w:rsidRDefault="00932158"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Default="00932158" w:rsidP="009A5EDF">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Default="00932158"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Default="00932158"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870517" w:rsidRDefault="00932158" w:rsidP="009A5EDF">
            <w:pPr>
              <w:pStyle w:val="TAL"/>
            </w:pPr>
            <w: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Default="00932158" w:rsidP="009A5EDF">
            <w:pPr>
              <w:pStyle w:val="TAC"/>
              <w:rPr>
                <w:sz w:val="16"/>
                <w:szCs w:val="16"/>
              </w:rPr>
            </w:pPr>
            <w:r>
              <w:rPr>
                <w:sz w:val="16"/>
                <w:szCs w:val="16"/>
              </w:rPr>
              <w:t>18.2.0</w:t>
            </w:r>
          </w:p>
        </w:tc>
      </w:tr>
      <w:tr w:rsidR="003A0E94" w:rsidRPr="00E409A5"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Default="003A0E94"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Default="003A0E94"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Pr="00E57118" w:rsidRDefault="003A0E94"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Default="003A0E94" w:rsidP="009A5EDF">
            <w:pPr>
              <w:pStyle w:val="TAL"/>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Default="003A0E94"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Default="003A0E9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Default="003A0E94" w:rsidP="009A5EDF">
            <w:pPr>
              <w:pStyle w:val="TAL"/>
            </w:pPr>
            <w:r>
              <w:t>Messages update for V2X communication procedures for ranging and sidelink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Default="003A0E94" w:rsidP="009A5EDF">
            <w:pPr>
              <w:pStyle w:val="TAC"/>
              <w:rPr>
                <w:sz w:val="16"/>
                <w:szCs w:val="16"/>
              </w:rPr>
            </w:pPr>
            <w:r>
              <w:rPr>
                <w:sz w:val="16"/>
                <w:szCs w:val="16"/>
              </w:rPr>
              <w:t>18.2.0</w:t>
            </w:r>
          </w:p>
        </w:tc>
      </w:tr>
      <w:tr w:rsidR="00C821FE" w:rsidRPr="00E409A5"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Default="00C821FE"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Default="00C821FE"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Pr="00E57118" w:rsidRDefault="00C821FE" w:rsidP="00E57118">
            <w:pPr>
              <w:pStyle w:val="TAC"/>
              <w:rPr>
                <w:sz w:val="16"/>
              </w:rPr>
            </w:pPr>
            <w:r w:rsidRPr="00E57118">
              <w:rPr>
                <w:sz w:val="16"/>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Default="00C821FE" w:rsidP="009A5EDF">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Default="00C821FE"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Default="00C821FE"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Default="00C821FE" w:rsidP="009A5EDF">
            <w:pPr>
              <w:pStyle w:val="TAL"/>
            </w:pPr>
            <w: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Default="00C821FE" w:rsidP="009A5EDF">
            <w:pPr>
              <w:pStyle w:val="TAC"/>
              <w:rPr>
                <w:sz w:val="16"/>
                <w:szCs w:val="16"/>
              </w:rPr>
            </w:pPr>
            <w:r>
              <w:rPr>
                <w:sz w:val="16"/>
                <w:szCs w:val="16"/>
              </w:rPr>
              <w:t>18.2.0</w:t>
            </w:r>
          </w:p>
        </w:tc>
      </w:tr>
      <w:tr w:rsidR="00F6784A" w:rsidRPr="00E409A5" w14:paraId="0AE61EF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BB6E9A" w14:textId="21151C0B"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EC969" w14:textId="6E3F429A"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19537" w14:textId="29E42E40" w:rsidR="00F6784A" w:rsidRPr="0095702E"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56312D" w14:textId="17C78984" w:rsidR="00F6784A" w:rsidRDefault="00F6784A" w:rsidP="009A5EDF">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6F27" w14:textId="7B23CBD2"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02E9" w14:textId="2219D0AA"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EE7305" w14:textId="2A81756C" w:rsidR="00F6784A" w:rsidRDefault="00F6784A" w:rsidP="009A5EDF">
            <w:pPr>
              <w:pStyle w:val="TAL"/>
            </w:pPr>
            <w:r>
              <w:t>Reception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F6082" w14:textId="4789DBA0" w:rsidR="00F6784A" w:rsidRDefault="00F6784A" w:rsidP="009A5EDF">
            <w:pPr>
              <w:pStyle w:val="TAC"/>
              <w:rPr>
                <w:sz w:val="16"/>
                <w:szCs w:val="16"/>
              </w:rPr>
            </w:pPr>
            <w:r>
              <w:rPr>
                <w:sz w:val="16"/>
                <w:szCs w:val="16"/>
              </w:rPr>
              <w:t>18.3.0</w:t>
            </w:r>
          </w:p>
        </w:tc>
      </w:tr>
      <w:tr w:rsidR="00F6784A" w:rsidRPr="00E409A5" w14:paraId="7539DFC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A4642E" w14:textId="484B2DE9"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EF09" w14:textId="072D2248"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5FA31" w14:textId="7846240C" w:rsidR="00F6784A"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2C2668" w14:textId="3AA817A8" w:rsidR="00F6784A" w:rsidRDefault="00F6784A" w:rsidP="009A5EDF">
            <w:pPr>
              <w:pStyle w:val="TAL"/>
              <w:rPr>
                <w:sz w:val="16"/>
                <w:szCs w:val="16"/>
              </w:rPr>
            </w:pPr>
            <w:r>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4051" w14:textId="6CEE78A6"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49C7" w14:textId="2FF4DEA7"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A535C8" w14:textId="28C0D599" w:rsidR="00F6784A" w:rsidRDefault="00F6784A" w:rsidP="009A5EDF">
            <w:pPr>
              <w:pStyle w:val="TAL"/>
            </w:pPr>
            <w:r>
              <w:t>V2X application server discovery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0CEF01" w14:textId="43A00AD0" w:rsidR="00F6784A" w:rsidRDefault="00F6784A" w:rsidP="009A5EDF">
            <w:pPr>
              <w:pStyle w:val="TAC"/>
              <w:rPr>
                <w:sz w:val="16"/>
                <w:szCs w:val="16"/>
              </w:rPr>
            </w:pPr>
            <w:r>
              <w:rPr>
                <w:sz w:val="16"/>
                <w:szCs w:val="16"/>
              </w:rPr>
              <w:t>18.3.0</w:t>
            </w:r>
          </w:p>
        </w:tc>
      </w:tr>
      <w:tr w:rsidR="00F55965" w:rsidRPr="00E409A5" w14:paraId="668DC9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A84471" w14:textId="687204EA" w:rsidR="00F55965" w:rsidRDefault="00F55965"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6856F" w14:textId="79337DF0" w:rsidR="00F55965" w:rsidRDefault="00F55965"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9B9C2" w14:textId="1D93BDEB" w:rsidR="00F55965" w:rsidRDefault="00F55965"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8176D" w14:textId="49BB8233" w:rsidR="00F55965" w:rsidRDefault="00F55965" w:rsidP="009A5EDF">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832B" w14:textId="4FF7A2DA" w:rsidR="00F55965" w:rsidRDefault="00F55965"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FE8E7" w14:textId="35F072DB" w:rsidR="00F55965" w:rsidRDefault="00F55965"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A6CF6B" w14:textId="2E703712" w:rsidR="00F55965" w:rsidRDefault="00F55965" w:rsidP="009A5EDF">
            <w:pPr>
              <w:pStyle w:val="TAL"/>
            </w:pPr>
            <w:r>
              <w:t>Provisioning of parameters for V2X configuration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700C1E" w14:textId="3D22E646" w:rsidR="00F55965" w:rsidRDefault="00F55965" w:rsidP="009A5EDF">
            <w:pPr>
              <w:pStyle w:val="TAC"/>
              <w:rPr>
                <w:sz w:val="16"/>
                <w:szCs w:val="16"/>
              </w:rPr>
            </w:pPr>
            <w:r>
              <w:rPr>
                <w:sz w:val="16"/>
                <w:szCs w:val="16"/>
              </w:rPr>
              <w:t>18.3.0</w:t>
            </w:r>
          </w:p>
        </w:tc>
      </w:tr>
      <w:tr w:rsidR="00B16DDA" w:rsidRPr="00E409A5" w14:paraId="22C38B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EE2A72" w14:textId="42D1D931" w:rsidR="00B16DDA" w:rsidRDefault="00B16DD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F3C0B" w14:textId="0785FDE1" w:rsidR="00B16DDA" w:rsidRDefault="00B16DD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49AA" w14:textId="06808129" w:rsidR="00B16DDA" w:rsidRDefault="00B16DD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89C62A" w14:textId="1F1D9D10" w:rsidR="00B16DDA" w:rsidRDefault="00B16DDA" w:rsidP="009A5EDF">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41712" w14:textId="1B7EC20A" w:rsidR="00B16DDA" w:rsidRDefault="00B16DDA" w:rsidP="009A5ED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D0E6" w14:textId="77C1F7DA" w:rsidR="00B16DDA" w:rsidRDefault="00B16DDA" w:rsidP="009A5EDF">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DBECB5" w14:textId="47421737" w:rsidR="00B16DDA" w:rsidRDefault="00B16DDA" w:rsidP="009A5EDF">
            <w:pPr>
              <w:pStyle w:val="TAL"/>
            </w:pPr>
            <w:r>
              <w:t>Requested UE policies for SL reference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14BDD5" w14:textId="520ED6A6" w:rsidR="00B16DDA" w:rsidRDefault="00B16DDA" w:rsidP="009A5EDF">
            <w:pPr>
              <w:pStyle w:val="TAC"/>
              <w:rPr>
                <w:sz w:val="16"/>
                <w:szCs w:val="16"/>
              </w:rPr>
            </w:pPr>
            <w:r>
              <w:rPr>
                <w:sz w:val="16"/>
                <w:szCs w:val="16"/>
              </w:rPr>
              <w:t>18.3.0</w:t>
            </w:r>
          </w:p>
        </w:tc>
      </w:tr>
      <w:tr w:rsidR="00C83CD4" w:rsidRPr="00E409A5" w14:paraId="680865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AC24E" w14:textId="25312ABD" w:rsidR="00C83CD4" w:rsidRDefault="00C83CD4"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68" w14:textId="6A41516D" w:rsidR="00C83CD4" w:rsidRDefault="00C83CD4"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4007" w14:textId="386656D0" w:rsidR="00C83CD4" w:rsidRDefault="00C83CD4"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51FF0" w14:textId="3EA5A7BE" w:rsidR="00C83CD4" w:rsidRDefault="00C83CD4" w:rsidP="009A5EDF">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71A65" w14:textId="300B60B8" w:rsidR="00C83CD4" w:rsidRDefault="00C83CD4"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7738" w14:textId="3470CC7E" w:rsidR="00C83CD4" w:rsidRDefault="00C83CD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169A27" w14:textId="522C389F" w:rsidR="00C83CD4" w:rsidRDefault="00C83CD4" w:rsidP="009A5EDF">
            <w:pPr>
              <w:pStyle w:val="TAL"/>
            </w:pPr>
            <w:r>
              <w:t>Transmission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2498D9" w14:textId="2917D9CF" w:rsidR="00C83CD4" w:rsidRDefault="00C83CD4" w:rsidP="009A5EDF">
            <w:pPr>
              <w:pStyle w:val="TAC"/>
              <w:rPr>
                <w:sz w:val="16"/>
                <w:szCs w:val="16"/>
              </w:rPr>
            </w:pPr>
            <w:r>
              <w:rPr>
                <w:sz w:val="16"/>
                <w:szCs w:val="16"/>
              </w:rPr>
              <w:t>18.3.0</w:t>
            </w:r>
          </w:p>
        </w:tc>
      </w:tr>
      <w:tr w:rsidR="008755BA" w:rsidRPr="00E409A5" w14:paraId="7318B7A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C6DA94" w14:textId="0EA8621E"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3483" w14:textId="6CC8D91C"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749C7" w14:textId="1A41B73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sidRPr="001F4336">
              <w:rPr>
                <w:rFonts w:ascii="Arial" w:hAnsi="Arial" w:cs="Arial"/>
                <w:bCs/>
                <w:noProof/>
                <w:sz w:val="16"/>
                <w:szCs w:val="16"/>
              </w:rPr>
              <w:t>C1-237305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61603" w14:textId="0911115D" w:rsidR="008755BA" w:rsidRDefault="008755BA" w:rsidP="008755BA">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3CD5" w14:textId="4DEF574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9A78" w14:textId="275143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3E316" w14:textId="7D804A1D" w:rsidR="008755BA" w:rsidRDefault="008755BA" w:rsidP="008755BA">
            <w:pPr>
              <w:pStyle w:val="TAL"/>
            </w:pPr>
            <w:r>
              <w:t>Adding SLPP in 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EB6F46" w14:textId="2C397C36" w:rsidR="008755BA" w:rsidRDefault="008755BA" w:rsidP="008755BA">
            <w:pPr>
              <w:pStyle w:val="TAC"/>
              <w:rPr>
                <w:sz w:val="16"/>
                <w:szCs w:val="16"/>
              </w:rPr>
            </w:pPr>
            <w:r w:rsidRPr="0071552C">
              <w:rPr>
                <w:sz w:val="16"/>
                <w:szCs w:val="16"/>
              </w:rPr>
              <w:t>18.4.0</w:t>
            </w:r>
          </w:p>
        </w:tc>
      </w:tr>
      <w:tr w:rsidR="008755BA" w:rsidRPr="00E409A5" w14:paraId="5312F1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D65002E" w14:textId="5C1478C8"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BE2E" w14:textId="186A7583"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0998B" w14:textId="20924D8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C1-237407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F3121" w14:textId="62086685" w:rsidR="008755BA" w:rsidRDefault="008755BA" w:rsidP="008755BA">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8B58" w14:textId="1A3B269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65F8" w14:textId="3FA70637"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69B02" w14:textId="577253B8" w:rsidR="008755BA" w:rsidRDefault="008755BA" w:rsidP="008755BA">
            <w:pPr>
              <w:pStyle w:val="TAL"/>
            </w:pPr>
            <w:r>
              <w:t>Introduction of V2X MBS parameter discovery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B5733E" w14:textId="345EF60A" w:rsidR="008755BA" w:rsidRDefault="008755BA" w:rsidP="008755BA">
            <w:pPr>
              <w:pStyle w:val="TAC"/>
              <w:rPr>
                <w:sz w:val="16"/>
                <w:szCs w:val="16"/>
              </w:rPr>
            </w:pPr>
            <w:r w:rsidRPr="0071552C">
              <w:rPr>
                <w:sz w:val="16"/>
                <w:szCs w:val="16"/>
              </w:rPr>
              <w:t>18.4.0</w:t>
            </w:r>
          </w:p>
        </w:tc>
      </w:tr>
      <w:tr w:rsidR="008755BA" w:rsidRPr="00E409A5" w14:paraId="46FE784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B9526F7" w14:textId="2B0FA49A"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4C126" w14:textId="122A8409"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2AC8A" w14:textId="409B8379"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20CE4" w14:textId="56D01D96" w:rsidR="008755BA" w:rsidRDefault="008755BA" w:rsidP="008755BA">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49BE" w14:textId="29140D8C"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B95D" w14:textId="3CF34131"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61F98" w14:textId="61186E15" w:rsidR="008755BA" w:rsidRDefault="008755BA" w:rsidP="008755BA">
            <w:pPr>
              <w:pStyle w:val="TAL"/>
            </w:pPr>
            <w:r>
              <w:t>V2X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46D8F7" w14:textId="3A11AFFB" w:rsidR="008755BA" w:rsidRDefault="008755BA" w:rsidP="008755BA">
            <w:pPr>
              <w:pStyle w:val="TAC"/>
              <w:rPr>
                <w:sz w:val="16"/>
                <w:szCs w:val="16"/>
              </w:rPr>
            </w:pPr>
            <w:r w:rsidRPr="0071552C">
              <w:rPr>
                <w:sz w:val="16"/>
                <w:szCs w:val="16"/>
              </w:rPr>
              <w:t>18.4.0</w:t>
            </w:r>
          </w:p>
        </w:tc>
      </w:tr>
      <w:tr w:rsidR="008755BA" w:rsidRPr="00E409A5" w14:paraId="2D776C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A21CBAF" w14:textId="4C495177"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FE5C0" w14:textId="33C71A92"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D9CD0" w14:textId="54C0F1FA"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C1-238573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5BBE4" w14:textId="1F565DF1" w:rsidR="008755BA" w:rsidRDefault="008755BA" w:rsidP="008755BA">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5FBFC" w14:textId="7DBD53E4"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CA70" w14:textId="656952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2306FF" w14:textId="384AEDFF" w:rsidR="008755BA" w:rsidRDefault="008755BA" w:rsidP="008755BA">
            <w:pPr>
              <w:pStyle w:val="TAL"/>
            </w:pPr>
            <w:r>
              <w:t>Policy request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D05C73" w14:textId="5398FB90" w:rsidR="008755BA" w:rsidRDefault="008755BA" w:rsidP="008755BA">
            <w:pPr>
              <w:pStyle w:val="TAC"/>
              <w:rPr>
                <w:sz w:val="16"/>
                <w:szCs w:val="16"/>
              </w:rPr>
            </w:pPr>
            <w:r w:rsidRPr="0071552C">
              <w:rPr>
                <w:sz w:val="16"/>
                <w:szCs w:val="16"/>
              </w:rPr>
              <w:t>18.4.0</w:t>
            </w:r>
          </w:p>
        </w:tc>
      </w:tr>
      <w:tr w:rsidR="008755BA" w:rsidRPr="00E409A5" w14:paraId="49A962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9BA99D" w14:textId="75D5FCE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EDF" w14:textId="2D5471E7"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F8740" w14:textId="5089AC74"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C1-239005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48981" w14:textId="4DA1E338" w:rsidR="008755BA" w:rsidRDefault="008755BA" w:rsidP="008755BA">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BD8E1" w14:textId="6CF6F1A9"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C005C" w14:textId="52803E5E"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66B458" w14:textId="29A45FD1" w:rsidR="008755BA" w:rsidRDefault="008755BA" w:rsidP="008755BA">
            <w:pPr>
              <w:pStyle w:val="TAL"/>
            </w:pPr>
            <w:r>
              <w:t>Resolution of editor's note in clause 4</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21759A" w14:textId="2EF792D0" w:rsidR="008755BA" w:rsidRDefault="008755BA" w:rsidP="008755BA">
            <w:pPr>
              <w:pStyle w:val="TAC"/>
              <w:rPr>
                <w:sz w:val="16"/>
                <w:szCs w:val="16"/>
              </w:rPr>
            </w:pPr>
            <w:r w:rsidRPr="0071552C">
              <w:rPr>
                <w:sz w:val="16"/>
                <w:szCs w:val="16"/>
              </w:rPr>
              <w:t>18.4.0</w:t>
            </w:r>
          </w:p>
        </w:tc>
      </w:tr>
      <w:tr w:rsidR="008755BA" w:rsidRPr="00E409A5" w14:paraId="621528B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FB880B4" w14:textId="2DB9A2C3"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339C" w14:textId="45A5CEB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EC6AF" w14:textId="5710F911"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C1-239352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8E757" w14:textId="31181870" w:rsidR="008755BA" w:rsidRDefault="008755BA" w:rsidP="008755BA">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BE30" w14:textId="1934B77A"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F927" w14:textId="4D050397"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E60C1D" w14:textId="27218ABF" w:rsidR="008755BA" w:rsidRDefault="008755BA" w:rsidP="008755BA">
            <w:pPr>
              <w:pStyle w:val="TAL"/>
            </w:pPr>
            <w:r>
              <w:t>Providing radio frequency information to lower layers for Broadcast and Groupcast mode V2X communication over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6B57D3" w14:textId="6AC804AF" w:rsidR="008755BA" w:rsidRDefault="008755BA" w:rsidP="008755BA">
            <w:pPr>
              <w:pStyle w:val="TAC"/>
              <w:rPr>
                <w:sz w:val="16"/>
                <w:szCs w:val="16"/>
              </w:rPr>
            </w:pPr>
            <w:r w:rsidRPr="0071552C">
              <w:rPr>
                <w:sz w:val="16"/>
                <w:szCs w:val="16"/>
              </w:rPr>
              <w:t>18.4.0</w:t>
            </w:r>
          </w:p>
        </w:tc>
      </w:tr>
      <w:tr w:rsidR="008755BA" w:rsidRPr="00E409A5" w14:paraId="1631944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74EB82" w14:textId="18BF95D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BB1AC" w14:textId="08E477F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BC5FD" w14:textId="1C3374D5"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C1-239450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73EB8" w14:textId="46C6276F" w:rsidR="008755BA" w:rsidRDefault="008755BA" w:rsidP="008755BA">
            <w:pPr>
              <w:pStyle w:val="TAL"/>
              <w:rPr>
                <w:sz w:val="16"/>
                <w:szCs w:val="16"/>
              </w:rPr>
            </w:pPr>
            <w:r>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E0172" w14:textId="4D7386B1"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A3BC6" w14:textId="6672D388"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E3C7BD" w14:textId="0815B9D9" w:rsidR="008755BA" w:rsidRDefault="008755BA" w:rsidP="008755BA">
            <w:pPr>
              <w:pStyle w:val="TAL"/>
            </w:pPr>
            <w:r>
              <w:t>Adding the role(s) of the discovered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7268F6" w14:textId="62506E6D" w:rsidR="008755BA" w:rsidRDefault="008755BA" w:rsidP="008755BA">
            <w:pPr>
              <w:pStyle w:val="TAC"/>
              <w:rPr>
                <w:sz w:val="16"/>
                <w:szCs w:val="16"/>
              </w:rPr>
            </w:pPr>
            <w:r w:rsidRPr="0071552C">
              <w:rPr>
                <w:sz w:val="16"/>
                <w:szCs w:val="16"/>
              </w:rPr>
              <w:t>18.4.0</w:t>
            </w:r>
          </w:p>
        </w:tc>
      </w:tr>
      <w:tr w:rsidR="004229A3" w:rsidRPr="00E409A5" w14:paraId="1DE0C1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CF0E294" w14:textId="52720500" w:rsidR="004229A3" w:rsidRDefault="004229A3"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11086" w14:textId="7B36A8F6" w:rsidR="004229A3" w:rsidRDefault="004229A3"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3A677" w14:textId="5E66B17A" w:rsidR="004229A3" w:rsidRPr="004229A3" w:rsidRDefault="004229A3"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260F81" w14:textId="7AFCEF02" w:rsidR="004229A3" w:rsidRDefault="004229A3" w:rsidP="008755BA">
            <w:pPr>
              <w:pStyle w:val="TAL"/>
              <w:rPr>
                <w:sz w:val="16"/>
                <w:szCs w:val="16"/>
              </w:rPr>
            </w:pPr>
            <w:r>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8D66" w14:textId="546A137D" w:rsidR="004229A3" w:rsidRDefault="004229A3"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4B1C" w14:textId="047A94AE" w:rsidR="004229A3" w:rsidRDefault="004229A3"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C4ED6" w14:textId="6DA68AC2" w:rsidR="004229A3" w:rsidRDefault="004229A3" w:rsidP="008755BA">
            <w:pPr>
              <w:pStyle w:val="TAL"/>
            </w:pPr>
            <w:r>
              <w:t>Adding new V2X message family encoding for supplementary RSPP signaling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6F91D2B" w14:textId="2926337B" w:rsidR="004229A3" w:rsidRPr="0071552C" w:rsidRDefault="004229A3" w:rsidP="008755BA">
            <w:pPr>
              <w:pStyle w:val="TAC"/>
              <w:rPr>
                <w:sz w:val="16"/>
                <w:szCs w:val="16"/>
              </w:rPr>
            </w:pPr>
            <w:r>
              <w:rPr>
                <w:sz w:val="16"/>
                <w:szCs w:val="16"/>
              </w:rPr>
              <w:t>18.5.0</w:t>
            </w:r>
          </w:p>
        </w:tc>
      </w:tr>
      <w:tr w:rsidR="00081B6D" w:rsidRPr="00E409A5" w14:paraId="2F5C5A6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48EAC5" w14:textId="0503FEFA" w:rsidR="00081B6D" w:rsidRDefault="00081B6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34FCB" w14:textId="42C0B2FA" w:rsidR="00081B6D" w:rsidRDefault="00081B6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F922D8" w14:textId="6B418E97" w:rsidR="00081B6D" w:rsidRDefault="00081B6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BA9B4C" w14:textId="2D198683" w:rsidR="00081B6D" w:rsidRDefault="00081B6D" w:rsidP="008755BA">
            <w:pPr>
              <w:pStyle w:val="TAL"/>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4A2EC" w14:textId="50AB8377" w:rsidR="00081B6D" w:rsidRDefault="00081B6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42BA" w14:textId="64CDFB18" w:rsidR="00081B6D" w:rsidRDefault="00081B6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4BB150" w14:textId="62841387" w:rsidR="00081B6D" w:rsidRDefault="00081B6D" w:rsidP="008755BA">
            <w:pPr>
              <w:pStyle w:val="TAL"/>
            </w:pPr>
            <w:r>
              <w:t>Corrections related to V2X MBS configuration and V2X AS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DE1870" w14:textId="7799E31A" w:rsidR="00081B6D" w:rsidRDefault="00081B6D" w:rsidP="008755BA">
            <w:pPr>
              <w:pStyle w:val="TAC"/>
              <w:rPr>
                <w:sz w:val="16"/>
                <w:szCs w:val="16"/>
              </w:rPr>
            </w:pPr>
            <w:r>
              <w:rPr>
                <w:sz w:val="16"/>
                <w:szCs w:val="16"/>
              </w:rPr>
              <w:t>18.5.0</w:t>
            </w:r>
          </w:p>
        </w:tc>
      </w:tr>
      <w:tr w:rsidR="001356D6" w:rsidRPr="00E409A5" w14:paraId="56A75E6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EB0E" w14:textId="6DDD0694" w:rsidR="001356D6" w:rsidRDefault="001356D6"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62F0" w14:textId="705CD3F4" w:rsidR="001356D6" w:rsidRDefault="001356D6"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2456A" w14:textId="21231548" w:rsidR="001356D6" w:rsidRDefault="001356D6"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DBE24" w14:textId="2F28E87E" w:rsidR="001356D6" w:rsidRDefault="001356D6" w:rsidP="008755BA">
            <w:pPr>
              <w:pStyle w:val="TAL"/>
              <w:rPr>
                <w:sz w:val="16"/>
                <w:szCs w:val="16"/>
              </w:rPr>
            </w:pPr>
            <w:r>
              <w:rPr>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41B41" w14:textId="6C1CE024" w:rsidR="001356D6" w:rsidRDefault="001356D6"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84F3" w14:textId="2A8117C3" w:rsidR="001356D6" w:rsidRDefault="001356D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72D2E" w14:textId="7040D015" w:rsidR="001356D6" w:rsidRDefault="001356D6" w:rsidP="008755BA">
            <w:pPr>
              <w:pStyle w:val="TAL"/>
            </w:pPr>
            <w:r>
              <w:t>Encoding of V2X AS MBS configuration SDP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DCFB74" w14:textId="3CBC2759" w:rsidR="001356D6" w:rsidRDefault="001356D6" w:rsidP="008755BA">
            <w:pPr>
              <w:pStyle w:val="TAC"/>
              <w:rPr>
                <w:sz w:val="16"/>
                <w:szCs w:val="16"/>
              </w:rPr>
            </w:pPr>
            <w:r>
              <w:rPr>
                <w:sz w:val="16"/>
                <w:szCs w:val="16"/>
              </w:rPr>
              <w:t>18.5.0</w:t>
            </w:r>
          </w:p>
        </w:tc>
      </w:tr>
      <w:tr w:rsidR="00A65D05" w:rsidRPr="00E409A5" w14:paraId="187AEC1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8C43DF" w14:textId="3EBFFF81" w:rsidR="00A65D05" w:rsidRDefault="00A65D05"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47437" w14:textId="5D6CE4FD" w:rsidR="00A65D05" w:rsidRDefault="00A65D05"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B4746" w14:textId="3634E43C" w:rsidR="00A65D05" w:rsidRDefault="00A65D05"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AA2951" w14:textId="2CE18974" w:rsidR="00A65D05" w:rsidRDefault="00A65D05" w:rsidP="008755BA">
            <w:pPr>
              <w:pStyle w:val="TAL"/>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B695" w14:textId="6B56A6AB" w:rsidR="00A65D05" w:rsidRDefault="00A65D05"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C47C6" w14:textId="0CC967C9" w:rsidR="00A65D05" w:rsidRDefault="00A65D05"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2A4203" w14:textId="7EACC35B" w:rsidR="00A65D05" w:rsidRDefault="00A65D05" w:rsidP="008755BA">
            <w:pPr>
              <w:pStyle w:val="TAL"/>
            </w:pPr>
            <w:r>
              <w:t>Resolving the ENs related to the handling of V2X MBS configuration when the type of data in the V2X message is IP or non-IP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3320B7" w14:textId="62451FC2" w:rsidR="00A65D05" w:rsidRDefault="00A65D05" w:rsidP="008755BA">
            <w:pPr>
              <w:pStyle w:val="TAC"/>
              <w:rPr>
                <w:sz w:val="16"/>
                <w:szCs w:val="16"/>
              </w:rPr>
            </w:pPr>
            <w:r>
              <w:rPr>
                <w:sz w:val="16"/>
                <w:szCs w:val="16"/>
              </w:rPr>
              <w:t>18.5.0</w:t>
            </w:r>
          </w:p>
        </w:tc>
      </w:tr>
      <w:tr w:rsidR="00A66458" w:rsidRPr="00E409A5" w14:paraId="63DFE5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35A4E1" w14:textId="1F84CBA2" w:rsidR="00A66458" w:rsidRDefault="00A6645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3281F" w14:textId="7C4C1765" w:rsidR="00A66458" w:rsidRDefault="00A6645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2C0A" w14:textId="663493DE" w:rsidR="00A66458" w:rsidRDefault="00A6645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1625C" w14:textId="5EA2068A" w:rsidR="00A66458" w:rsidRDefault="00A66458" w:rsidP="008755BA">
            <w:pPr>
              <w:pStyle w:val="TAL"/>
              <w:rPr>
                <w:sz w:val="16"/>
                <w:szCs w:val="16"/>
              </w:rPr>
            </w:pPr>
            <w:r>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3E62" w14:textId="4A234CB9" w:rsidR="00A66458" w:rsidRDefault="00A6645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12312" w14:textId="62C51BA2" w:rsidR="00A66458" w:rsidRDefault="00A6645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0B51D7" w14:textId="350DAD02" w:rsidR="00A66458" w:rsidRDefault="00A66458" w:rsidP="008755BA">
            <w:pPr>
              <w:pStyle w:val="TAL"/>
            </w:pPr>
            <w:r>
              <w:t>Resolving the ENs related to the SDP body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4F78F3" w14:textId="107FEAD1" w:rsidR="00A66458" w:rsidRDefault="00A66458" w:rsidP="008755BA">
            <w:pPr>
              <w:pStyle w:val="TAC"/>
              <w:rPr>
                <w:sz w:val="16"/>
                <w:szCs w:val="16"/>
              </w:rPr>
            </w:pPr>
            <w:r>
              <w:rPr>
                <w:sz w:val="16"/>
                <w:szCs w:val="16"/>
              </w:rPr>
              <w:t>18.5.0</w:t>
            </w:r>
          </w:p>
        </w:tc>
      </w:tr>
      <w:tr w:rsidR="00AD640D" w:rsidRPr="00E409A5" w14:paraId="62A21B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5FC93B" w14:textId="7FF9F6E5" w:rsidR="00AD640D" w:rsidRDefault="00AD640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B048" w14:textId="6C002F06" w:rsidR="00AD640D" w:rsidRDefault="00AD640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27774" w14:textId="40076E66" w:rsidR="00AD640D" w:rsidRDefault="00AD640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D4094" w14:textId="367B875E" w:rsidR="00AD640D" w:rsidRDefault="00AD640D" w:rsidP="008755BA">
            <w:pPr>
              <w:pStyle w:val="TAL"/>
              <w:rPr>
                <w:sz w:val="16"/>
                <w:szCs w:val="16"/>
              </w:rPr>
            </w:pPr>
            <w:r>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6ABE" w14:textId="0A55BCC7" w:rsidR="00AD640D" w:rsidRDefault="00AD640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2FA55" w14:textId="3CD5CF54" w:rsidR="00AD640D" w:rsidRDefault="00AD640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EA335F" w14:textId="6DD3C9D3" w:rsidR="00AD640D" w:rsidRDefault="00AD640D" w:rsidP="008755BA">
            <w:pPr>
              <w:pStyle w:val="TAL"/>
            </w:pPr>
            <w:r>
              <w:t>Corrections in the encoding of the List of UDP port numbers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18898" w14:textId="5A6DFA30" w:rsidR="00AD640D" w:rsidRDefault="00AD640D" w:rsidP="008755BA">
            <w:pPr>
              <w:pStyle w:val="TAC"/>
              <w:rPr>
                <w:sz w:val="16"/>
                <w:szCs w:val="16"/>
              </w:rPr>
            </w:pPr>
            <w:r>
              <w:rPr>
                <w:sz w:val="16"/>
                <w:szCs w:val="16"/>
              </w:rPr>
              <w:t>18.5.0</w:t>
            </w:r>
          </w:p>
        </w:tc>
      </w:tr>
      <w:tr w:rsidR="00494F5A" w:rsidRPr="00E409A5" w14:paraId="2CD67F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9F4F1C" w14:textId="3BD420AF" w:rsidR="00494F5A" w:rsidRDefault="00494F5A"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AB6FE" w14:textId="2A36301F" w:rsidR="00494F5A" w:rsidRDefault="00494F5A"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B159A" w14:textId="0157BF3C" w:rsidR="00494F5A" w:rsidRDefault="00494F5A"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87AED" w14:textId="1ECC8AB8" w:rsidR="00494F5A" w:rsidRDefault="00494F5A" w:rsidP="008755BA">
            <w:pPr>
              <w:pStyle w:val="TAL"/>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C8F7" w14:textId="4BBB2687" w:rsidR="00494F5A" w:rsidRDefault="00494F5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A70AB" w14:textId="1320C489" w:rsidR="00494F5A" w:rsidRDefault="00494F5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0107CA" w14:textId="4B83607D" w:rsidR="00494F5A" w:rsidRDefault="00494F5A" w:rsidP="008755BA">
            <w:pPr>
              <w:pStyle w:val="TAL"/>
            </w:pPr>
            <w:r>
              <w:t>Corrections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CF04" w14:textId="7126F081" w:rsidR="00494F5A" w:rsidRDefault="00494F5A" w:rsidP="008755BA">
            <w:pPr>
              <w:pStyle w:val="TAC"/>
              <w:rPr>
                <w:sz w:val="16"/>
                <w:szCs w:val="16"/>
              </w:rPr>
            </w:pPr>
            <w:r>
              <w:rPr>
                <w:sz w:val="16"/>
                <w:szCs w:val="16"/>
              </w:rPr>
              <w:t>18.5.0</w:t>
            </w:r>
          </w:p>
        </w:tc>
      </w:tr>
      <w:tr w:rsidR="00E94D78" w:rsidRPr="00E409A5" w14:paraId="4AC5DA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9C6802" w14:textId="234DE7CD" w:rsidR="00E94D78" w:rsidRDefault="00E94D7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0591" w14:textId="62D8A19E" w:rsidR="00E94D78" w:rsidRDefault="00E94D7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7AA4" w14:textId="03BEDC49" w:rsidR="00E94D78" w:rsidRDefault="00E94D7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8EE629" w14:textId="0B9F7FE7" w:rsidR="00E94D78" w:rsidRDefault="00E94D78" w:rsidP="008755BA">
            <w:pPr>
              <w:pStyle w:val="TAL"/>
              <w:rPr>
                <w:sz w:val="16"/>
                <w:szCs w:val="16"/>
              </w:rPr>
            </w:pPr>
            <w:r>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05AAF" w14:textId="122665BC" w:rsidR="00E94D78" w:rsidRDefault="00E94D7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3B05C" w14:textId="56A38B68" w:rsidR="00E94D78" w:rsidRDefault="00E94D7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1A086" w14:textId="67E351C5" w:rsidR="00E94D78" w:rsidRDefault="00E94D78" w:rsidP="008755BA">
            <w:pPr>
              <w:pStyle w:val="TAL"/>
            </w:pPr>
            <w:r>
              <w:t>V2X MBS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080C1F" w14:textId="3696D398" w:rsidR="00E94D78" w:rsidRDefault="00E94D78" w:rsidP="008755BA">
            <w:pPr>
              <w:pStyle w:val="TAC"/>
              <w:rPr>
                <w:sz w:val="16"/>
                <w:szCs w:val="16"/>
              </w:rPr>
            </w:pPr>
            <w:r>
              <w:rPr>
                <w:sz w:val="16"/>
                <w:szCs w:val="16"/>
              </w:rPr>
              <w:t>18.5.0</w:t>
            </w:r>
          </w:p>
        </w:tc>
      </w:tr>
      <w:tr w:rsidR="00E13D1E" w:rsidRPr="00E409A5" w14:paraId="5195E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7B256F" w14:textId="7E2FDB96" w:rsidR="00E13D1E" w:rsidRDefault="00E13D1E"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8037D" w14:textId="51BEB529" w:rsidR="00E13D1E" w:rsidRDefault="00E13D1E"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ACF64" w14:textId="391E3AAD" w:rsidR="00E13D1E" w:rsidRDefault="00E13D1E"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30844" w14:textId="322AFAEF" w:rsidR="00E13D1E" w:rsidRDefault="00E13D1E" w:rsidP="008755BA">
            <w:pPr>
              <w:pStyle w:val="TAL"/>
              <w:rPr>
                <w:sz w:val="16"/>
                <w:szCs w:val="16"/>
              </w:rPr>
            </w:pPr>
            <w:r>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109D8" w14:textId="155FBCC2" w:rsidR="00E13D1E" w:rsidRDefault="00E13D1E"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387F2" w14:textId="5E1FF8E1" w:rsidR="00E13D1E" w:rsidRDefault="00E13D1E"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833F03" w14:textId="2AD49DE7" w:rsidR="00E13D1E" w:rsidRDefault="00E13D1E" w:rsidP="008755BA">
            <w:pPr>
              <w:pStyle w:val="TAL"/>
            </w:pPr>
            <w:r>
              <w:t>Clarification on RSPP metadata IE used in PC5 link establishment procedure for V2X capable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FF60" w14:textId="4CF949A0" w:rsidR="00E13D1E" w:rsidRDefault="00E13D1E" w:rsidP="008755BA">
            <w:pPr>
              <w:pStyle w:val="TAC"/>
              <w:rPr>
                <w:sz w:val="16"/>
                <w:szCs w:val="16"/>
              </w:rPr>
            </w:pPr>
            <w:r>
              <w:rPr>
                <w:sz w:val="16"/>
                <w:szCs w:val="16"/>
              </w:rPr>
              <w:t>18.5.0</w:t>
            </w:r>
          </w:p>
        </w:tc>
      </w:tr>
      <w:tr w:rsidR="00D179C1" w:rsidRPr="00E409A5" w14:paraId="2ACDB6C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E290CF" w14:textId="30E9BA2C" w:rsidR="00D179C1" w:rsidRDefault="00D179C1"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A4CDD" w14:textId="655F1603" w:rsidR="00D179C1" w:rsidRDefault="00D179C1"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370E9" w14:textId="228A1431" w:rsidR="00D179C1" w:rsidRDefault="00D179C1"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F5E15" w14:textId="70C3996C" w:rsidR="00D179C1" w:rsidRDefault="00D179C1" w:rsidP="008755BA">
            <w:pPr>
              <w:pStyle w:val="TAL"/>
              <w:rPr>
                <w:sz w:val="16"/>
                <w:szCs w:val="16"/>
              </w:rPr>
            </w:pPr>
            <w:r>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91163" w14:textId="5CB3C92D" w:rsidR="00D179C1" w:rsidRDefault="00D179C1" w:rsidP="008755BA">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CE0ED" w14:textId="5584235D" w:rsidR="00D179C1" w:rsidRDefault="00D179C1"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4DB566" w14:textId="32C3B56B" w:rsidR="00D179C1" w:rsidRDefault="00D179C1" w:rsidP="008755BA">
            <w:pPr>
              <w:pStyle w:val="TAL"/>
            </w:pPr>
            <w:r>
              <w:t>MBS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34C09A" w14:textId="516D05E1" w:rsidR="00D179C1" w:rsidRDefault="00D179C1" w:rsidP="008755BA">
            <w:pPr>
              <w:pStyle w:val="TAC"/>
              <w:rPr>
                <w:sz w:val="16"/>
                <w:szCs w:val="16"/>
              </w:rPr>
            </w:pPr>
            <w:r>
              <w:rPr>
                <w:sz w:val="16"/>
                <w:szCs w:val="16"/>
              </w:rPr>
              <w:t>18.5.0</w:t>
            </w:r>
          </w:p>
        </w:tc>
      </w:tr>
      <w:tr w:rsidR="00F03F14" w:rsidRPr="00E409A5" w14:paraId="7F8AD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CC30CB" w14:textId="0D86FE71" w:rsidR="00F03F14" w:rsidRDefault="00F03F14"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8C64C" w14:textId="1B36F55F" w:rsidR="00F03F14" w:rsidRDefault="00F03F14"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C1054" w14:textId="6848B04E" w:rsidR="00F03F14" w:rsidRDefault="00F03F14"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EB1B45" w14:textId="412D4F85" w:rsidR="00F03F14" w:rsidRDefault="00F03F14" w:rsidP="008755BA">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1D4BF" w14:textId="5AAD9C33" w:rsidR="00F03F14" w:rsidRDefault="00F03F14"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8371" w14:textId="6EC93AF3" w:rsidR="00F03F14" w:rsidRDefault="00F03F1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7E8101" w14:textId="12B6304C" w:rsidR="00F03F14" w:rsidRDefault="00F03F14" w:rsidP="008755BA">
            <w:pPr>
              <w:pStyle w:val="TAL"/>
            </w:pPr>
            <w:r>
              <w:t>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8066A" w14:textId="36298B90" w:rsidR="00F03F14" w:rsidRDefault="00F03F14" w:rsidP="008755BA">
            <w:pPr>
              <w:pStyle w:val="TAC"/>
              <w:rPr>
                <w:sz w:val="16"/>
                <w:szCs w:val="16"/>
              </w:rPr>
            </w:pPr>
            <w:r>
              <w:rPr>
                <w:sz w:val="16"/>
                <w:szCs w:val="16"/>
              </w:rPr>
              <w:t>18.5.0</w:t>
            </w:r>
          </w:p>
        </w:tc>
      </w:tr>
      <w:tr w:rsidR="007C78A4" w:rsidRPr="00E409A5" w14:paraId="33ADE83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C37CB9" w14:textId="31B1C5EB" w:rsidR="007C78A4" w:rsidRDefault="007C78A4"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484AB" w14:textId="0C02969A" w:rsidR="007C78A4" w:rsidRDefault="007C78A4"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28E8E" w14:textId="6C041976" w:rsidR="007C78A4" w:rsidRDefault="007C78A4"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3AFC8" w14:textId="5A583755" w:rsidR="007C78A4" w:rsidRDefault="007C78A4" w:rsidP="008755BA">
            <w:pPr>
              <w:pStyle w:val="TAL"/>
              <w:rPr>
                <w:sz w:val="16"/>
                <w:szCs w:val="16"/>
              </w:rPr>
            </w:pPr>
            <w:r>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B6F77" w14:textId="054FAA39" w:rsidR="007C78A4" w:rsidRDefault="007C78A4"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D99B" w14:textId="5C42073A" w:rsidR="007C78A4" w:rsidRDefault="007C78A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4C040C" w14:textId="6C1C1096" w:rsidR="007C78A4" w:rsidRDefault="007C78A4" w:rsidP="008755BA">
            <w:pPr>
              <w:pStyle w:val="TAL"/>
            </w:pPr>
            <w:r>
              <w:t>Adding missing abbreviations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441A33" w14:textId="0BB54681" w:rsidR="007C78A4" w:rsidRDefault="007C78A4" w:rsidP="008755BA">
            <w:pPr>
              <w:pStyle w:val="TAC"/>
              <w:rPr>
                <w:sz w:val="16"/>
                <w:szCs w:val="16"/>
              </w:rPr>
            </w:pPr>
            <w:r>
              <w:rPr>
                <w:sz w:val="16"/>
                <w:szCs w:val="16"/>
              </w:rPr>
              <w:t>18.6.0</w:t>
            </w:r>
          </w:p>
        </w:tc>
      </w:tr>
      <w:tr w:rsidR="00EE6F86" w:rsidRPr="00E409A5" w14:paraId="44A3CD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1E64C3" w14:textId="5B103B62" w:rsidR="00EE6F86" w:rsidRDefault="00EE6F86"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C5453" w14:textId="18A5B4CE" w:rsidR="00EE6F86" w:rsidRDefault="00EE6F86"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BB291" w14:textId="5620D1EE" w:rsidR="00EE6F86" w:rsidRDefault="00EE6F86"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E4A48" w14:textId="0949E35B" w:rsidR="00EE6F86" w:rsidRDefault="00EE6F86" w:rsidP="008755BA">
            <w:pPr>
              <w:pStyle w:val="TAL"/>
              <w:rPr>
                <w:sz w:val="16"/>
                <w:szCs w:val="16"/>
              </w:rPr>
            </w:pPr>
            <w:r>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46B52" w14:textId="6FFDDC99" w:rsidR="00EE6F86" w:rsidRDefault="00EE6F86"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60759" w14:textId="1D7BF3EA" w:rsidR="00EE6F86" w:rsidRDefault="00EE6F8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A4C404" w14:textId="293439DD" w:rsidR="00EE6F86" w:rsidRDefault="00EE6F86" w:rsidP="008755BA">
            <w:pPr>
              <w:pStyle w:val="TAL"/>
            </w:pPr>
            <w:r>
              <w:t>Introducing the NR eTx profile for supporting NR PC5 Carrier Aggregation operations - the procedural part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008966" w14:textId="68392A65" w:rsidR="00EE6F86" w:rsidRDefault="00EE6F86" w:rsidP="008755BA">
            <w:pPr>
              <w:pStyle w:val="TAC"/>
              <w:rPr>
                <w:sz w:val="16"/>
                <w:szCs w:val="16"/>
              </w:rPr>
            </w:pPr>
            <w:r>
              <w:rPr>
                <w:sz w:val="16"/>
                <w:szCs w:val="16"/>
              </w:rPr>
              <w:t>18.6.0</w:t>
            </w:r>
          </w:p>
        </w:tc>
      </w:tr>
      <w:tr w:rsidR="00B90CF2" w:rsidRPr="00E409A5" w14:paraId="4D2259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060F62E" w14:textId="39C495ED" w:rsidR="00B90CF2" w:rsidRDefault="00B90CF2"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10014" w14:textId="6E3863BC" w:rsidR="00B90CF2" w:rsidRDefault="00B90CF2"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D009" w14:textId="24E20507" w:rsidR="00B90CF2" w:rsidRDefault="00B90CF2"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C5E222" w14:textId="039A296E" w:rsidR="00B90CF2" w:rsidRDefault="00B90CF2" w:rsidP="008755BA">
            <w:pPr>
              <w:pStyle w:val="TAL"/>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0E54E" w14:textId="164BB409" w:rsidR="00B90CF2" w:rsidRDefault="00B90CF2"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9A899" w14:textId="71674BD6" w:rsidR="00B90CF2" w:rsidRDefault="00B90CF2"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F59F19" w14:textId="41789FF1" w:rsidR="00B90CF2" w:rsidRDefault="00B90CF2" w:rsidP="008755BA">
            <w:pPr>
              <w:pStyle w:val="TAL"/>
            </w:pPr>
            <w:r>
              <w:t xml:space="preserve">Correction to the DIRECT LINK ESTABLISHMENT ACCEPT message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52753" w14:textId="06C4B8AA" w:rsidR="00B90CF2" w:rsidRDefault="00B90CF2" w:rsidP="008755BA">
            <w:pPr>
              <w:pStyle w:val="TAC"/>
              <w:rPr>
                <w:sz w:val="16"/>
                <w:szCs w:val="16"/>
              </w:rPr>
            </w:pPr>
            <w:r>
              <w:rPr>
                <w:sz w:val="16"/>
                <w:szCs w:val="16"/>
              </w:rPr>
              <w:t>18.6.0</w:t>
            </w:r>
          </w:p>
        </w:tc>
      </w:tr>
      <w:tr w:rsidR="00B263CD" w:rsidRPr="00E409A5" w14:paraId="43D0620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5CBDCA" w14:textId="2C4E9A44" w:rsidR="00B263CD" w:rsidRDefault="00B263CD"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9CED1" w14:textId="67EEC8C3" w:rsidR="00B263CD" w:rsidRDefault="00B263CD"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FF8FF" w14:textId="39218EB1" w:rsidR="00B263CD" w:rsidRDefault="00B263C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03D01" w14:textId="7887A186" w:rsidR="00B263CD" w:rsidRDefault="00B263CD" w:rsidP="008755BA">
            <w:pPr>
              <w:pStyle w:val="TAL"/>
              <w:rPr>
                <w:sz w:val="16"/>
                <w:szCs w:val="16"/>
              </w:rPr>
            </w:pPr>
            <w:r>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13E8E" w14:textId="18C3D119" w:rsidR="00B263CD" w:rsidRDefault="00B263CD"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9BCB4" w14:textId="2FCBA563" w:rsidR="00B263CD" w:rsidRDefault="00B263C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B92D8A" w14:textId="2C452886" w:rsidR="00B263CD" w:rsidRDefault="00B263CD" w:rsidP="008755BA">
            <w:pPr>
              <w:pStyle w:val="TAL"/>
            </w:pPr>
            <w:r>
              <w:t>Size restriction for ASN.1 VisibleString type of FQDN in V2X-as-address of 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4F38E" w14:textId="3B4BDB99" w:rsidR="00B263CD" w:rsidRDefault="00B263CD" w:rsidP="008755BA">
            <w:pPr>
              <w:pStyle w:val="TAC"/>
              <w:rPr>
                <w:sz w:val="16"/>
                <w:szCs w:val="16"/>
              </w:rPr>
            </w:pPr>
            <w:r>
              <w:rPr>
                <w:sz w:val="16"/>
                <w:szCs w:val="16"/>
              </w:rPr>
              <w:t>18.6.0</w:t>
            </w:r>
          </w:p>
        </w:tc>
      </w:tr>
      <w:tr w:rsidR="00195395" w:rsidRPr="00E409A5" w14:paraId="14C0A2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A82702" w14:textId="3D3430F4" w:rsidR="00195395" w:rsidRDefault="00195395"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D686C" w14:textId="52CB95C9" w:rsidR="00195395" w:rsidRDefault="00195395"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B1E8" w14:textId="19754817" w:rsidR="00195395" w:rsidRDefault="00195395"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4CD60" w14:textId="72EBFED9" w:rsidR="00195395" w:rsidRDefault="00195395" w:rsidP="008755BA">
            <w:pPr>
              <w:pStyle w:val="TAL"/>
              <w:rPr>
                <w:sz w:val="16"/>
                <w:szCs w:val="16"/>
              </w:rPr>
            </w:pPr>
            <w:r>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7A946" w14:textId="6B3C8404" w:rsidR="00195395" w:rsidRDefault="00195395"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D49F" w14:textId="02A50F27" w:rsidR="00195395" w:rsidRDefault="00195395"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AAAB6" w14:textId="589595D7" w:rsidR="00195395" w:rsidRDefault="00195395" w:rsidP="008755BA">
            <w:pPr>
              <w:pStyle w:val="TAL"/>
            </w:pPr>
            <w:r>
              <w:t>V2X AS MBS Geographical Area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153BE84" w14:textId="51B0112A" w:rsidR="00195395" w:rsidRDefault="00195395" w:rsidP="008755BA">
            <w:pPr>
              <w:pStyle w:val="TAC"/>
              <w:rPr>
                <w:sz w:val="16"/>
                <w:szCs w:val="16"/>
              </w:rPr>
            </w:pPr>
            <w:r>
              <w:rPr>
                <w:sz w:val="16"/>
                <w:szCs w:val="16"/>
              </w:rPr>
              <w:t>18.6.0</w:t>
            </w:r>
          </w:p>
        </w:tc>
      </w:tr>
      <w:tr w:rsidR="00552007" w:rsidRPr="00E409A5" w14:paraId="5E1247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992874" w14:textId="7E4378F9" w:rsidR="00552007" w:rsidRDefault="00552007" w:rsidP="008755BA">
            <w:pPr>
              <w:pStyle w:val="TAC"/>
              <w:rPr>
                <w:sz w:val="16"/>
                <w:szCs w:val="16"/>
              </w:rPr>
            </w:pPr>
            <w:r>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1CE79" w14:textId="7D84E0CA" w:rsidR="00552007" w:rsidRDefault="00552007"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AB3C0" w14:textId="2F1EB423" w:rsidR="00552007" w:rsidRDefault="00552007" w:rsidP="0055200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DEA4A4" w14:textId="6DB09ACB" w:rsidR="00552007" w:rsidRDefault="00552007" w:rsidP="008755BA">
            <w:pPr>
              <w:pStyle w:val="TAL"/>
              <w:rPr>
                <w:sz w:val="16"/>
                <w:szCs w:val="16"/>
              </w:rPr>
            </w:pPr>
            <w:r>
              <w:rPr>
                <w:sz w:val="16"/>
                <w:szCs w:val="16"/>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F03E4" w14:textId="2B2F4FDD" w:rsidR="00552007" w:rsidRDefault="00552007"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1346" w14:textId="51179D56" w:rsidR="00552007" w:rsidRDefault="00552007"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14F48" w14:textId="11FBD419" w:rsidR="00552007" w:rsidRDefault="00552007" w:rsidP="008755BA">
            <w:pPr>
              <w:pStyle w:val="TAL"/>
            </w:pPr>
            <w:r>
              <w:t>Correction of NOTE number in the Requested UE policies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2B3161" w14:textId="05046D1F" w:rsidR="00552007" w:rsidRDefault="00552007" w:rsidP="008755BA">
            <w:pPr>
              <w:pStyle w:val="TAC"/>
              <w:rPr>
                <w:sz w:val="16"/>
                <w:szCs w:val="16"/>
              </w:rPr>
            </w:pPr>
            <w:r>
              <w:rPr>
                <w:sz w:val="16"/>
                <w:szCs w:val="16"/>
              </w:rPr>
              <w:t>18.7.0</w:t>
            </w:r>
          </w:p>
        </w:tc>
      </w:tr>
      <w:tr w:rsidR="00144BCF" w:rsidRPr="00E409A5" w14:paraId="40BE34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5F30E6" w14:textId="5BF5BBC9" w:rsidR="00144BCF" w:rsidRDefault="00144BCF"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3DFD1" w14:textId="4E01A6CD" w:rsidR="00144BCF" w:rsidRDefault="00144BCF"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E1CEE" w14:textId="1D0CA775" w:rsidR="00144BCF" w:rsidRDefault="00144BCF" w:rsidP="00144BC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8C5A7" w14:textId="3068F285" w:rsidR="00144BCF" w:rsidRDefault="00144BCF" w:rsidP="008755BA">
            <w:pPr>
              <w:pStyle w:val="TAL"/>
              <w:rPr>
                <w:sz w:val="16"/>
                <w:szCs w:val="16"/>
              </w:rPr>
            </w:pPr>
            <w:r>
              <w:rPr>
                <w:sz w:val="16"/>
                <w:szCs w:val="16"/>
              </w:rP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86C9" w14:textId="452CAF4F" w:rsidR="00144BCF" w:rsidRDefault="00144BCF"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6B52B" w14:textId="5E4E3F1E" w:rsidR="00144BCF" w:rsidRDefault="00144BCF"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B11EE4" w14:textId="7AD83E6E" w:rsidR="00144BCF" w:rsidRDefault="00144BCF" w:rsidP="008755BA">
            <w:pPr>
              <w:pStyle w:val="TAL"/>
            </w:pPr>
            <w:r>
              <w:t>Correction to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FAFCBA" w14:textId="54E00EAD" w:rsidR="00144BCF" w:rsidRDefault="00144BCF" w:rsidP="008755BA">
            <w:pPr>
              <w:pStyle w:val="TAC"/>
              <w:rPr>
                <w:sz w:val="16"/>
                <w:szCs w:val="16"/>
              </w:rPr>
            </w:pPr>
            <w:r>
              <w:rPr>
                <w:sz w:val="16"/>
                <w:szCs w:val="16"/>
              </w:rPr>
              <w:t>18.7.0</w:t>
            </w:r>
          </w:p>
        </w:tc>
      </w:tr>
      <w:tr w:rsidR="00C665CF" w:rsidRPr="00E409A5" w14:paraId="588B14C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E1C1331" w14:textId="6AA9DA21" w:rsidR="00C665CF" w:rsidRDefault="00C665CF"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2B73" w14:textId="00853623" w:rsidR="00C665CF" w:rsidRDefault="00C665CF"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49CCA" w14:textId="17CDA618" w:rsidR="00C665CF" w:rsidRDefault="00C665CF" w:rsidP="00C665C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1FCC31" w14:textId="117A9CB5" w:rsidR="00C665CF" w:rsidRDefault="00C665CF" w:rsidP="008755BA">
            <w:pPr>
              <w:pStyle w:val="TAL"/>
              <w:rPr>
                <w:sz w:val="16"/>
                <w:szCs w:val="16"/>
              </w:rPr>
            </w:pPr>
            <w:r>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9B2" w14:textId="27DA83E1" w:rsidR="00C665CF" w:rsidRDefault="00C665CF"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E9249" w14:textId="05020F98" w:rsidR="00C665CF" w:rsidRDefault="00C665CF"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6EAE4B" w14:textId="3B1CE291" w:rsidR="00C665CF" w:rsidRDefault="00C665CF" w:rsidP="008755BA">
            <w:pPr>
              <w:pStyle w:val="TAL"/>
            </w:pPr>
            <w:r>
              <w:t xml:space="preserve">Missing IANA registration template for new MIME types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2160CA" w14:textId="5E2CBA8A" w:rsidR="00C665CF" w:rsidRDefault="00C665CF" w:rsidP="008755BA">
            <w:pPr>
              <w:pStyle w:val="TAC"/>
              <w:rPr>
                <w:sz w:val="16"/>
                <w:szCs w:val="16"/>
              </w:rPr>
            </w:pPr>
            <w:r>
              <w:rPr>
                <w:sz w:val="16"/>
                <w:szCs w:val="16"/>
              </w:rPr>
              <w:t>18.7.0</w:t>
            </w:r>
          </w:p>
        </w:tc>
      </w:tr>
    </w:tbl>
    <w:p w14:paraId="6AE5F0B0" w14:textId="77777777" w:rsidR="00080512" w:rsidRDefault="00080512" w:rsidP="008E33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B0920" w14:textId="77777777" w:rsidR="00C90A67" w:rsidRDefault="00C90A67">
      <w:r>
        <w:separator/>
      </w:r>
    </w:p>
  </w:endnote>
  <w:endnote w:type="continuationSeparator" w:id="0">
    <w:p w14:paraId="79C19944" w14:textId="77777777" w:rsidR="00C90A67" w:rsidRDefault="00C9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316E8" w:rsidRDefault="00A316E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ECFD9" w14:textId="77777777" w:rsidR="00C90A67" w:rsidRDefault="00C90A67">
      <w:r>
        <w:separator/>
      </w:r>
    </w:p>
  </w:footnote>
  <w:footnote w:type="continuationSeparator" w:id="0">
    <w:p w14:paraId="6BB437B4" w14:textId="77777777" w:rsidR="00C90A67" w:rsidRDefault="00C90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491C66" w:rsidR="00A316E8" w:rsidRDefault="00A316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1CB0">
      <w:rPr>
        <w:rFonts w:ascii="Arial" w:hAnsi="Arial" w:cs="Arial"/>
        <w:b/>
        <w:noProof/>
        <w:sz w:val="18"/>
        <w:szCs w:val="18"/>
      </w:rPr>
      <w:t>3GPP TS 24.587 V18.7.0 (2024-09)</w:t>
    </w:r>
    <w:r>
      <w:rPr>
        <w:rFonts w:ascii="Arial" w:hAnsi="Arial" w:cs="Arial"/>
        <w:b/>
        <w:sz w:val="18"/>
        <w:szCs w:val="18"/>
      </w:rPr>
      <w:fldChar w:fldCharType="end"/>
    </w:r>
  </w:p>
  <w:p w14:paraId="7A6BC72E" w14:textId="77777777" w:rsidR="00A316E8" w:rsidRDefault="00A316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1654">
      <w:rPr>
        <w:rFonts w:ascii="Arial" w:hAnsi="Arial" w:cs="Arial"/>
        <w:b/>
        <w:noProof/>
        <w:sz w:val="18"/>
        <w:szCs w:val="18"/>
      </w:rPr>
      <w:t>13</w:t>
    </w:r>
    <w:r>
      <w:rPr>
        <w:rFonts w:ascii="Arial" w:hAnsi="Arial" w:cs="Arial"/>
        <w:b/>
        <w:sz w:val="18"/>
        <w:szCs w:val="18"/>
      </w:rPr>
      <w:fldChar w:fldCharType="end"/>
    </w:r>
  </w:p>
  <w:p w14:paraId="13C538E8" w14:textId="3F88D634" w:rsidR="00A316E8" w:rsidRDefault="00A316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1CB0">
      <w:rPr>
        <w:rFonts w:ascii="Arial" w:hAnsi="Arial" w:cs="Arial"/>
        <w:b/>
        <w:noProof/>
        <w:sz w:val="18"/>
        <w:szCs w:val="18"/>
      </w:rPr>
      <w:t>Release 18</w:t>
    </w:r>
    <w:r>
      <w:rPr>
        <w:rFonts w:ascii="Arial" w:hAnsi="Arial" w:cs="Arial"/>
        <w:b/>
        <w:sz w:val="18"/>
        <w:szCs w:val="18"/>
      </w:rPr>
      <w:fldChar w:fldCharType="end"/>
    </w:r>
  </w:p>
  <w:p w14:paraId="1024E63D" w14:textId="77777777" w:rsidR="00A316E8" w:rsidRDefault="00A316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391452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1353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4263969">
    <w:abstractNumId w:val="11"/>
  </w:num>
  <w:num w:numId="4" w16cid:durableId="686252483">
    <w:abstractNumId w:val="14"/>
  </w:num>
  <w:num w:numId="5" w16cid:durableId="429398553">
    <w:abstractNumId w:val="2"/>
  </w:num>
  <w:num w:numId="6" w16cid:durableId="1593317493">
    <w:abstractNumId w:val="1"/>
  </w:num>
  <w:num w:numId="7" w16cid:durableId="1020931518">
    <w:abstractNumId w:val="0"/>
  </w:num>
  <w:num w:numId="8" w16cid:durableId="336662253">
    <w:abstractNumId w:val="13"/>
  </w:num>
  <w:num w:numId="9" w16cid:durableId="1628118692">
    <w:abstractNumId w:val="15"/>
  </w:num>
  <w:num w:numId="10" w16cid:durableId="943073544">
    <w:abstractNumId w:val="12"/>
  </w:num>
  <w:num w:numId="11" w16cid:durableId="1586498379">
    <w:abstractNumId w:val="9"/>
  </w:num>
  <w:num w:numId="12" w16cid:durableId="86971017">
    <w:abstractNumId w:val="7"/>
  </w:num>
  <w:num w:numId="13" w16cid:durableId="891233785">
    <w:abstractNumId w:val="6"/>
  </w:num>
  <w:num w:numId="14" w16cid:durableId="1727411906">
    <w:abstractNumId w:val="5"/>
  </w:num>
  <w:num w:numId="15" w16cid:durableId="502162864">
    <w:abstractNumId w:val="4"/>
  </w:num>
  <w:num w:numId="16" w16cid:durableId="228807608">
    <w:abstractNumId w:val="8"/>
  </w:num>
  <w:num w:numId="17" w16cid:durableId="1229730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299D"/>
    <w:rsid w:val="00063731"/>
    <w:rsid w:val="0006554B"/>
    <w:rsid w:val="000655A6"/>
    <w:rsid w:val="000676DD"/>
    <w:rsid w:val="00071A4E"/>
    <w:rsid w:val="00072AB7"/>
    <w:rsid w:val="000801BB"/>
    <w:rsid w:val="00080512"/>
    <w:rsid w:val="00081B6D"/>
    <w:rsid w:val="0008501B"/>
    <w:rsid w:val="0008596D"/>
    <w:rsid w:val="0008641E"/>
    <w:rsid w:val="000979CC"/>
    <w:rsid w:val="000A22A2"/>
    <w:rsid w:val="000A30B8"/>
    <w:rsid w:val="000A4DC1"/>
    <w:rsid w:val="000A5784"/>
    <w:rsid w:val="000A6DDC"/>
    <w:rsid w:val="000B13E8"/>
    <w:rsid w:val="000B306E"/>
    <w:rsid w:val="000B3BF0"/>
    <w:rsid w:val="000B565B"/>
    <w:rsid w:val="000C13EC"/>
    <w:rsid w:val="000C3C19"/>
    <w:rsid w:val="000C3C50"/>
    <w:rsid w:val="000C3EFC"/>
    <w:rsid w:val="000C47C3"/>
    <w:rsid w:val="000C54CC"/>
    <w:rsid w:val="000C6C4B"/>
    <w:rsid w:val="000D58AB"/>
    <w:rsid w:val="000D5EC9"/>
    <w:rsid w:val="000E32CC"/>
    <w:rsid w:val="000E5C4E"/>
    <w:rsid w:val="000E5ECA"/>
    <w:rsid w:val="000F17E8"/>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68D1"/>
    <w:rsid w:val="00127D80"/>
    <w:rsid w:val="001300FF"/>
    <w:rsid w:val="00130EE4"/>
    <w:rsid w:val="00130F81"/>
    <w:rsid w:val="001319C8"/>
    <w:rsid w:val="00133525"/>
    <w:rsid w:val="00135172"/>
    <w:rsid w:val="001356D6"/>
    <w:rsid w:val="00144BCF"/>
    <w:rsid w:val="00146C7C"/>
    <w:rsid w:val="00153432"/>
    <w:rsid w:val="001539EC"/>
    <w:rsid w:val="00154A03"/>
    <w:rsid w:val="00155EC3"/>
    <w:rsid w:val="001624FF"/>
    <w:rsid w:val="001646E6"/>
    <w:rsid w:val="00172054"/>
    <w:rsid w:val="00177831"/>
    <w:rsid w:val="00181442"/>
    <w:rsid w:val="00190D40"/>
    <w:rsid w:val="00192F81"/>
    <w:rsid w:val="0019476D"/>
    <w:rsid w:val="00195395"/>
    <w:rsid w:val="001964D0"/>
    <w:rsid w:val="001971AE"/>
    <w:rsid w:val="001A13A6"/>
    <w:rsid w:val="001A2193"/>
    <w:rsid w:val="001A27A0"/>
    <w:rsid w:val="001A3311"/>
    <w:rsid w:val="001A4C42"/>
    <w:rsid w:val="001A5FF1"/>
    <w:rsid w:val="001A6156"/>
    <w:rsid w:val="001A7420"/>
    <w:rsid w:val="001A7F58"/>
    <w:rsid w:val="001B0982"/>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3C98"/>
    <w:rsid w:val="00204747"/>
    <w:rsid w:val="00206172"/>
    <w:rsid w:val="00207426"/>
    <w:rsid w:val="00210F15"/>
    <w:rsid w:val="002112EC"/>
    <w:rsid w:val="00212CA5"/>
    <w:rsid w:val="00214A4E"/>
    <w:rsid w:val="00216117"/>
    <w:rsid w:val="0021770C"/>
    <w:rsid w:val="00217BD9"/>
    <w:rsid w:val="002205D1"/>
    <w:rsid w:val="0022090C"/>
    <w:rsid w:val="002216A9"/>
    <w:rsid w:val="002243C8"/>
    <w:rsid w:val="00226DC3"/>
    <w:rsid w:val="00230A45"/>
    <w:rsid w:val="00230FE8"/>
    <w:rsid w:val="00232F7B"/>
    <w:rsid w:val="002347A2"/>
    <w:rsid w:val="002357CC"/>
    <w:rsid w:val="002421C2"/>
    <w:rsid w:val="00242488"/>
    <w:rsid w:val="00254A0A"/>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71DFF"/>
    <w:rsid w:val="00372832"/>
    <w:rsid w:val="00374C53"/>
    <w:rsid w:val="00376209"/>
    <w:rsid w:val="003765B8"/>
    <w:rsid w:val="00382894"/>
    <w:rsid w:val="003832DA"/>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5196"/>
    <w:rsid w:val="0042172C"/>
    <w:rsid w:val="004229A3"/>
    <w:rsid w:val="00423334"/>
    <w:rsid w:val="00423F12"/>
    <w:rsid w:val="004327C0"/>
    <w:rsid w:val="00433E64"/>
    <w:rsid w:val="004345EC"/>
    <w:rsid w:val="004437FE"/>
    <w:rsid w:val="00443B47"/>
    <w:rsid w:val="00444D36"/>
    <w:rsid w:val="00446F61"/>
    <w:rsid w:val="0045286A"/>
    <w:rsid w:val="004533BB"/>
    <w:rsid w:val="004536D5"/>
    <w:rsid w:val="00461AF1"/>
    <w:rsid w:val="00464BAB"/>
    <w:rsid w:val="00465515"/>
    <w:rsid w:val="00470D68"/>
    <w:rsid w:val="00473C9C"/>
    <w:rsid w:val="004768E0"/>
    <w:rsid w:val="004832B9"/>
    <w:rsid w:val="00485B01"/>
    <w:rsid w:val="0048649D"/>
    <w:rsid w:val="00490280"/>
    <w:rsid w:val="00491403"/>
    <w:rsid w:val="00494761"/>
    <w:rsid w:val="00494F5A"/>
    <w:rsid w:val="004951E4"/>
    <w:rsid w:val="004953CD"/>
    <w:rsid w:val="00495735"/>
    <w:rsid w:val="004964A8"/>
    <w:rsid w:val="004970B0"/>
    <w:rsid w:val="0049751D"/>
    <w:rsid w:val="00497D51"/>
    <w:rsid w:val="004B2144"/>
    <w:rsid w:val="004B5987"/>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727A"/>
    <w:rsid w:val="00505148"/>
    <w:rsid w:val="0051307B"/>
    <w:rsid w:val="00514A8A"/>
    <w:rsid w:val="0051763F"/>
    <w:rsid w:val="0052003D"/>
    <w:rsid w:val="00531A63"/>
    <w:rsid w:val="00532FC1"/>
    <w:rsid w:val="0053388B"/>
    <w:rsid w:val="00535773"/>
    <w:rsid w:val="005361D5"/>
    <w:rsid w:val="00536248"/>
    <w:rsid w:val="00541E65"/>
    <w:rsid w:val="00543C5A"/>
    <w:rsid w:val="00543E6C"/>
    <w:rsid w:val="00543F37"/>
    <w:rsid w:val="00545100"/>
    <w:rsid w:val="00550B3D"/>
    <w:rsid w:val="00551654"/>
    <w:rsid w:val="00551DC0"/>
    <w:rsid w:val="00551FC1"/>
    <w:rsid w:val="00552007"/>
    <w:rsid w:val="0055256E"/>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D0DE7"/>
    <w:rsid w:val="005D2112"/>
    <w:rsid w:val="005D2E01"/>
    <w:rsid w:val="005D34E2"/>
    <w:rsid w:val="005D3AAC"/>
    <w:rsid w:val="005D4BC8"/>
    <w:rsid w:val="005D7526"/>
    <w:rsid w:val="005E1497"/>
    <w:rsid w:val="005E4BB2"/>
    <w:rsid w:val="005E532E"/>
    <w:rsid w:val="005E7880"/>
    <w:rsid w:val="005F043F"/>
    <w:rsid w:val="005F2590"/>
    <w:rsid w:val="005F6380"/>
    <w:rsid w:val="005F72AB"/>
    <w:rsid w:val="005F788A"/>
    <w:rsid w:val="00602115"/>
    <w:rsid w:val="00602AEA"/>
    <w:rsid w:val="0060362C"/>
    <w:rsid w:val="006050A2"/>
    <w:rsid w:val="006113A1"/>
    <w:rsid w:val="00612AB3"/>
    <w:rsid w:val="00612C6F"/>
    <w:rsid w:val="00614FDF"/>
    <w:rsid w:val="0062248B"/>
    <w:rsid w:val="00622DF5"/>
    <w:rsid w:val="00625EB0"/>
    <w:rsid w:val="00626B48"/>
    <w:rsid w:val="00631A94"/>
    <w:rsid w:val="0063543D"/>
    <w:rsid w:val="00640BB7"/>
    <w:rsid w:val="0064293C"/>
    <w:rsid w:val="006458F2"/>
    <w:rsid w:val="006460B8"/>
    <w:rsid w:val="00646267"/>
    <w:rsid w:val="00647114"/>
    <w:rsid w:val="00647744"/>
    <w:rsid w:val="00652354"/>
    <w:rsid w:val="00653F55"/>
    <w:rsid w:val="006570EE"/>
    <w:rsid w:val="00661DBF"/>
    <w:rsid w:val="00665717"/>
    <w:rsid w:val="00670EF0"/>
    <w:rsid w:val="00674073"/>
    <w:rsid w:val="00676A2E"/>
    <w:rsid w:val="00677635"/>
    <w:rsid w:val="0068236B"/>
    <w:rsid w:val="00682D61"/>
    <w:rsid w:val="006863DA"/>
    <w:rsid w:val="00687B28"/>
    <w:rsid w:val="00687CB9"/>
    <w:rsid w:val="006912E9"/>
    <w:rsid w:val="006936C0"/>
    <w:rsid w:val="00694887"/>
    <w:rsid w:val="0069798D"/>
    <w:rsid w:val="006A24FA"/>
    <w:rsid w:val="006A323F"/>
    <w:rsid w:val="006A4339"/>
    <w:rsid w:val="006A54F7"/>
    <w:rsid w:val="006A714A"/>
    <w:rsid w:val="006B01EC"/>
    <w:rsid w:val="006B2638"/>
    <w:rsid w:val="006B30D0"/>
    <w:rsid w:val="006B6EFE"/>
    <w:rsid w:val="006C3D95"/>
    <w:rsid w:val="006C6DD2"/>
    <w:rsid w:val="006D431F"/>
    <w:rsid w:val="006E0CC9"/>
    <w:rsid w:val="006E5C86"/>
    <w:rsid w:val="00701116"/>
    <w:rsid w:val="007034A7"/>
    <w:rsid w:val="007035BC"/>
    <w:rsid w:val="0071174C"/>
    <w:rsid w:val="00713C44"/>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19E"/>
    <w:rsid w:val="00751EA1"/>
    <w:rsid w:val="00760DD9"/>
    <w:rsid w:val="007651A9"/>
    <w:rsid w:val="00765EA3"/>
    <w:rsid w:val="007701AB"/>
    <w:rsid w:val="007704B9"/>
    <w:rsid w:val="00770C62"/>
    <w:rsid w:val="0077480D"/>
    <w:rsid w:val="00774DA4"/>
    <w:rsid w:val="00777863"/>
    <w:rsid w:val="00781051"/>
    <w:rsid w:val="00781F0F"/>
    <w:rsid w:val="00785A90"/>
    <w:rsid w:val="00787A30"/>
    <w:rsid w:val="00791E5C"/>
    <w:rsid w:val="00792EB2"/>
    <w:rsid w:val="007960D3"/>
    <w:rsid w:val="007971A6"/>
    <w:rsid w:val="007A1346"/>
    <w:rsid w:val="007A3F6A"/>
    <w:rsid w:val="007A43E4"/>
    <w:rsid w:val="007A4717"/>
    <w:rsid w:val="007A724D"/>
    <w:rsid w:val="007A73F7"/>
    <w:rsid w:val="007B121E"/>
    <w:rsid w:val="007B2D72"/>
    <w:rsid w:val="007B600E"/>
    <w:rsid w:val="007C2C8C"/>
    <w:rsid w:val="007C4C07"/>
    <w:rsid w:val="007C4DE2"/>
    <w:rsid w:val="007C5179"/>
    <w:rsid w:val="007C77A5"/>
    <w:rsid w:val="007C78A4"/>
    <w:rsid w:val="007C7CF7"/>
    <w:rsid w:val="007D0F9E"/>
    <w:rsid w:val="007D1146"/>
    <w:rsid w:val="007D32C1"/>
    <w:rsid w:val="007D4F6A"/>
    <w:rsid w:val="007D61FB"/>
    <w:rsid w:val="007D7B6B"/>
    <w:rsid w:val="007D7D30"/>
    <w:rsid w:val="007E0A08"/>
    <w:rsid w:val="007E2488"/>
    <w:rsid w:val="007E3339"/>
    <w:rsid w:val="007E7011"/>
    <w:rsid w:val="007F0BCF"/>
    <w:rsid w:val="007F0F4A"/>
    <w:rsid w:val="007F6B71"/>
    <w:rsid w:val="008028A4"/>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354B"/>
    <w:rsid w:val="008856E9"/>
    <w:rsid w:val="00886B5E"/>
    <w:rsid w:val="008874DA"/>
    <w:rsid w:val="0089252C"/>
    <w:rsid w:val="008939C1"/>
    <w:rsid w:val="0089697B"/>
    <w:rsid w:val="00896C2D"/>
    <w:rsid w:val="008A2B04"/>
    <w:rsid w:val="008A6751"/>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CCB"/>
    <w:rsid w:val="00917FDB"/>
    <w:rsid w:val="00920A7A"/>
    <w:rsid w:val="00932158"/>
    <w:rsid w:val="00932DA6"/>
    <w:rsid w:val="0093361B"/>
    <w:rsid w:val="00933FB0"/>
    <w:rsid w:val="00934948"/>
    <w:rsid w:val="00935597"/>
    <w:rsid w:val="00936AE7"/>
    <w:rsid w:val="0094152F"/>
    <w:rsid w:val="00941959"/>
    <w:rsid w:val="00942EC2"/>
    <w:rsid w:val="0094723C"/>
    <w:rsid w:val="00947637"/>
    <w:rsid w:val="009478BB"/>
    <w:rsid w:val="00950963"/>
    <w:rsid w:val="00950B6E"/>
    <w:rsid w:val="009525FF"/>
    <w:rsid w:val="00953C37"/>
    <w:rsid w:val="0095702E"/>
    <w:rsid w:val="0096011F"/>
    <w:rsid w:val="009625E7"/>
    <w:rsid w:val="00964EF2"/>
    <w:rsid w:val="009666B7"/>
    <w:rsid w:val="0096792D"/>
    <w:rsid w:val="00967ADD"/>
    <w:rsid w:val="00975EDE"/>
    <w:rsid w:val="00976A83"/>
    <w:rsid w:val="00980998"/>
    <w:rsid w:val="00982D5A"/>
    <w:rsid w:val="00983AB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5740"/>
    <w:rsid w:val="009D6FCB"/>
    <w:rsid w:val="009D7DA1"/>
    <w:rsid w:val="009E0310"/>
    <w:rsid w:val="009F37B7"/>
    <w:rsid w:val="009F4DDB"/>
    <w:rsid w:val="009F53A0"/>
    <w:rsid w:val="009F6634"/>
    <w:rsid w:val="00A01D49"/>
    <w:rsid w:val="00A03383"/>
    <w:rsid w:val="00A04F3E"/>
    <w:rsid w:val="00A078E7"/>
    <w:rsid w:val="00A10F02"/>
    <w:rsid w:val="00A11AA8"/>
    <w:rsid w:val="00A1427A"/>
    <w:rsid w:val="00A142A8"/>
    <w:rsid w:val="00A164B4"/>
    <w:rsid w:val="00A1662A"/>
    <w:rsid w:val="00A241DE"/>
    <w:rsid w:val="00A25F47"/>
    <w:rsid w:val="00A26956"/>
    <w:rsid w:val="00A26F25"/>
    <w:rsid w:val="00A27486"/>
    <w:rsid w:val="00A316E8"/>
    <w:rsid w:val="00A32F70"/>
    <w:rsid w:val="00A34183"/>
    <w:rsid w:val="00A37F11"/>
    <w:rsid w:val="00A403D4"/>
    <w:rsid w:val="00A46D85"/>
    <w:rsid w:val="00A53724"/>
    <w:rsid w:val="00A53A2F"/>
    <w:rsid w:val="00A56066"/>
    <w:rsid w:val="00A560C5"/>
    <w:rsid w:val="00A6497D"/>
    <w:rsid w:val="00A65D05"/>
    <w:rsid w:val="00A66458"/>
    <w:rsid w:val="00A73129"/>
    <w:rsid w:val="00A7361E"/>
    <w:rsid w:val="00A75103"/>
    <w:rsid w:val="00A75D8E"/>
    <w:rsid w:val="00A75F22"/>
    <w:rsid w:val="00A77145"/>
    <w:rsid w:val="00A82346"/>
    <w:rsid w:val="00A82C8C"/>
    <w:rsid w:val="00A86524"/>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40D"/>
    <w:rsid w:val="00AD680A"/>
    <w:rsid w:val="00AE1BA0"/>
    <w:rsid w:val="00AE3008"/>
    <w:rsid w:val="00AE3B11"/>
    <w:rsid w:val="00AE65E2"/>
    <w:rsid w:val="00AE7D0E"/>
    <w:rsid w:val="00AF1460"/>
    <w:rsid w:val="00AF18E3"/>
    <w:rsid w:val="00AF1948"/>
    <w:rsid w:val="00B00FAB"/>
    <w:rsid w:val="00B04F42"/>
    <w:rsid w:val="00B100EA"/>
    <w:rsid w:val="00B15449"/>
    <w:rsid w:val="00B154C2"/>
    <w:rsid w:val="00B163F7"/>
    <w:rsid w:val="00B16DDA"/>
    <w:rsid w:val="00B20F41"/>
    <w:rsid w:val="00B2442A"/>
    <w:rsid w:val="00B25E2A"/>
    <w:rsid w:val="00B263CD"/>
    <w:rsid w:val="00B26800"/>
    <w:rsid w:val="00B27C54"/>
    <w:rsid w:val="00B32ADC"/>
    <w:rsid w:val="00B33124"/>
    <w:rsid w:val="00B419BC"/>
    <w:rsid w:val="00B455F4"/>
    <w:rsid w:val="00B52B57"/>
    <w:rsid w:val="00B53A97"/>
    <w:rsid w:val="00B54665"/>
    <w:rsid w:val="00B54787"/>
    <w:rsid w:val="00B626E2"/>
    <w:rsid w:val="00B63279"/>
    <w:rsid w:val="00B643CE"/>
    <w:rsid w:val="00B6442F"/>
    <w:rsid w:val="00B65285"/>
    <w:rsid w:val="00B67D96"/>
    <w:rsid w:val="00B709C0"/>
    <w:rsid w:val="00B744B3"/>
    <w:rsid w:val="00B75786"/>
    <w:rsid w:val="00B85AB2"/>
    <w:rsid w:val="00B876AD"/>
    <w:rsid w:val="00B90CF2"/>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50D5"/>
    <w:rsid w:val="00BC66B4"/>
    <w:rsid w:val="00BC79CC"/>
    <w:rsid w:val="00BD46E9"/>
    <w:rsid w:val="00BD59F8"/>
    <w:rsid w:val="00BD5EAB"/>
    <w:rsid w:val="00BD64CD"/>
    <w:rsid w:val="00BD79EE"/>
    <w:rsid w:val="00BD7D31"/>
    <w:rsid w:val="00BE11EA"/>
    <w:rsid w:val="00BE3255"/>
    <w:rsid w:val="00BE5070"/>
    <w:rsid w:val="00BE571C"/>
    <w:rsid w:val="00BE6CE5"/>
    <w:rsid w:val="00BE72E0"/>
    <w:rsid w:val="00BE74E9"/>
    <w:rsid w:val="00BE78BC"/>
    <w:rsid w:val="00BE7CC7"/>
    <w:rsid w:val="00BF1152"/>
    <w:rsid w:val="00BF128E"/>
    <w:rsid w:val="00BF1972"/>
    <w:rsid w:val="00BF7D0B"/>
    <w:rsid w:val="00C00EF3"/>
    <w:rsid w:val="00C0353A"/>
    <w:rsid w:val="00C074DD"/>
    <w:rsid w:val="00C12010"/>
    <w:rsid w:val="00C13544"/>
    <w:rsid w:val="00C13B10"/>
    <w:rsid w:val="00C13F7A"/>
    <w:rsid w:val="00C1496A"/>
    <w:rsid w:val="00C235A6"/>
    <w:rsid w:val="00C33079"/>
    <w:rsid w:val="00C37B87"/>
    <w:rsid w:val="00C400B7"/>
    <w:rsid w:val="00C44429"/>
    <w:rsid w:val="00C45231"/>
    <w:rsid w:val="00C467B5"/>
    <w:rsid w:val="00C47E2B"/>
    <w:rsid w:val="00C551FF"/>
    <w:rsid w:val="00C57585"/>
    <w:rsid w:val="00C61C48"/>
    <w:rsid w:val="00C634AB"/>
    <w:rsid w:val="00C638EF"/>
    <w:rsid w:val="00C665A2"/>
    <w:rsid w:val="00C665CF"/>
    <w:rsid w:val="00C706E3"/>
    <w:rsid w:val="00C725B6"/>
    <w:rsid w:val="00C72833"/>
    <w:rsid w:val="00C80F1D"/>
    <w:rsid w:val="00C821FE"/>
    <w:rsid w:val="00C83CD4"/>
    <w:rsid w:val="00C8729B"/>
    <w:rsid w:val="00C90A67"/>
    <w:rsid w:val="00C91962"/>
    <w:rsid w:val="00C93F40"/>
    <w:rsid w:val="00C95591"/>
    <w:rsid w:val="00CA1119"/>
    <w:rsid w:val="00CA3D0C"/>
    <w:rsid w:val="00CA63BA"/>
    <w:rsid w:val="00CB0F2A"/>
    <w:rsid w:val="00CB4055"/>
    <w:rsid w:val="00CB6523"/>
    <w:rsid w:val="00CC01B3"/>
    <w:rsid w:val="00CC0F60"/>
    <w:rsid w:val="00CC1DE6"/>
    <w:rsid w:val="00CC6DF3"/>
    <w:rsid w:val="00CD0621"/>
    <w:rsid w:val="00CD679C"/>
    <w:rsid w:val="00CD6F69"/>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6984"/>
    <w:rsid w:val="00D16C46"/>
    <w:rsid w:val="00D179C1"/>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5AE6"/>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2E1"/>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62CD"/>
    <w:rsid w:val="00E0494B"/>
    <w:rsid w:val="00E06076"/>
    <w:rsid w:val="00E119B7"/>
    <w:rsid w:val="00E12EFC"/>
    <w:rsid w:val="00E13D1E"/>
    <w:rsid w:val="00E1525E"/>
    <w:rsid w:val="00E16509"/>
    <w:rsid w:val="00E17595"/>
    <w:rsid w:val="00E22CEB"/>
    <w:rsid w:val="00E234C2"/>
    <w:rsid w:val="00E25CF9"/>
    <w:rsid w:val="00E26C2D"/>
    <w:rsid w:val="00E3093C"/>
    <w:rsid w:val="00E3114D"/>
    <w:rsid w:val="00E33981"/>
    <w:rsid w:val="00E356A4"/>
    <w:rsid w:val="00E37195"/>
    <w:rsid w:val="00E37AA0"/>
    <w:rsid w:val="00E44582"/>
    <w:rsid w:val="00E45298"/>
    <w:rsid w:val="00E521BB"/>
    <w:rsid w:val="00E55FAC"/>
    <w:rsid w:val="00E57118"/>
    <w:rsid w:val="00E57998"/>
    <w:rsid w:val="00E6431B"/>
    <w:rsid w:val="00E71CB0"/>
    <w:rsid w:val="00E73793"/>
    <w:rsid w:val="00E74670"/>
    <w:rsid w:val="00E76BBC"/>
    <w:rsid w:val="00E775F5"/>
    <w:rsid w:val="00E77645"/>
    <w:rsid w:val="00E805D1"/>
    <w:rsid w:val="00E8250F"/>
    <w:rsid w:val="00E94D78"/>
    <w:rsid w:val="00E975A0"/>
    <w:rsid w:val="00EA15B0"/>
    <w:rsid w:val="00EA235E"/>
    <w:rsid w:val="00EA2E5A"/>
    <w:rsid w:val="00EA5EA7"/>
    <w:rsid w:val="00EA7FBB"/>
    <w:rsid w:val="00EB23E6"/>
    <w:rsid w:val="00EB63EB"/>
    <w:rsid w:val="00EB7EC1"/>
    <w:rsid w:val="00EC249A"/>
    <w:rsid w:val="00EC4A25"/>
    <w:rsid w:val="00EE36E1"/>
    <w:rsid w:val="00EE440F"/>
    <w:rsid w:val="00EE6F86"/>
    <w:rsid w:val="00EF0D9F"/>
    <w:rsid w:val="00EF0EC0"/>
    <w:rsid w:val="00EF4613"/>
    <w:rsid w:val="00EF608C"/>
    <w:rsid w:val="00F00498"/>
    <w:rsid w:val="00F025A2"/>
    <w:rsid w:val="00F03F14"/>
    <w:rsid w:val="00F04712"/>
    <w:rsid w:val="00F047E1"/>
    <w:rsid w:val="00F06939"/>
    <w:rsid w:val="00F13360"/>
    <w:rsid w:val="00F15580"/>
    <w:rsid w:val="00F17C74"/>
    <w:rsid w:val="00F228AD"/>
    <w:rsid w:val="00F22EC7"/>
    <w:rsid w:val="00F261EB"/>
    <w:rsid w:val="00F278AE"/>
    <w:rsid w:val="00F301ED"/>
    <w:rsid w:val="00F325C8"/>
    <w:rsid w:val="00F339AC"/>
    <w:rsid w:val="00F33F67"/>
    <w:rsid w:val="00F376C8"/>
    <w:rsid w:val="00F41E23"/>
    <w:rsid w:val="00F42608"/>
    <w:rsid w:val="00F432CF"/>
    <w:rsid w:val="00F45AF3"/>
    <w:rsid w:val="00F462B4"/>
    <w:rsid w:val="00F50600"/>
    <w:rsid w:val="00F51FEB"/>
    <w:rsid w:val="00F52DF5"/>
    <w:rsid w:val="00F55632"/>
    <w:rsid w:val="00F55965"/>
    <w:rsid w:val="00F62672"/>
    <w:rsid w:val="00F637B9"/>
    <w:rsid w:val="00F653B8"/>
    <w:rsid w:val="00F6784A"/>
    <w:rsid w:val="00F67D85"/>
    <w:rsid w:val="00F73BC4"/>
    <w:rsid w:val="00F80782"/>
    <w:rsid w:val="00F80FE5"/>
    <w:rsid w:val="00F817B0"/>
    <w:rsid w:val="00F9008D"/>
    <w:rsid w:val="00F94244"/>
    <w:rsid w:val="00F96776"/>
    <w:rsid w:val="00FA0D33"/>
    <w:rsid w:val="00FA1266"/>
    <w:rsid w:val="00FA4745"/>
    <w:rsid w:val="00FA5FA1"/>
    <w:rsid w:val="00FB44B3"/>
    <w:rsid w:val="00FC0029"/>
    <w:rsid w:val="00FC1192"/>
    <w:rsid w:val="00FC5396"/>
    <w:rsid w:val="00FC65E7"/>
    <w:rsid w:val="00FC73E4"/>
    <w:rsid w:val="00FE0EBD"/>
    <w:rsid w:val="00FE2FC5"/>
    <w:rsid w:val="00FE5ABF"/>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714830">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11798359">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64219013">
      <w:bodyDiv w:val="1"/>
      <w:marLeft w:val="0"/>
      <w:marRight w:val="0"/>
      <w:marTop w:val="0"/>
      <w:marBottom w:val="0"/>
      <w:divBdr>
        <w:top w:val="none" w:sz="0" w:space="0" w:color="auto"/>
        <w:left w:val="none" w:sz="0" w:space="0" w:color="auto"/>
        <w:bottom w:val="none" w:sz="0" w:space="0" w:color="auto"/>
        <w:right w:val="none" w:sz="0" w:space="0" w:color="auto"/>
      </w:divBdr>
    </w:div>
    <w:div w:id="568149626">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78716157">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946276079">
      <w:bodyDiv w:val="1"/>
      <w:marLeft w:val="0"/>
      <w:marRight w:val="0"/>
      <w:marTop w:val="0"/>
      <w:marBottom w:val="0"/>
      <w:divBdr>
        <w:top w:val="none" w:sz="0" w:space="0" w:color="auto"/>
        <w:left w:val="none" w:sz="0" w:space="0" w:color="auto"/>
        <w:bottom w:val="none" w:sz="0" w:space="0" w:color="auto"/>
        <w:right w:val="none" w:sz="0" w:space="0" w:color="auto"/>
      </w:divBdr>
    </w:div>
    <w:div w:id="960265856">
      <w:bodyDiv w:val="1"/>
      <w:marLeft w:val="0"/>
      <w:marRight w:val="0"/>
      <w:marTop w:val="0"/>
      <w:marBottom w:val="0"/>
      <w:divBdr>
        <w:top w:val="none" w:sz="0" w:space="0" w:color="auto"/>
        <w:left w:val="none" w:sz="0" w:space="0" w:color="auto"/>
        <w:bottom w:val="none" w:sz="0" w:space="0" w:color="auto"/>
        <w:right w:val="none" w:sz="0" w:space="0" w:color="auto"/>
      </w:divBdr>
    </w:div>
    <w:div w:id="994340108">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110398935">
      <w:bodyDiv w:val="1"/>
      <w:marLeft w:val="0"/>
      <w:marRight w:val="0"/>
      <w:marTop w:val="0"/>
      <w:marBottom w:val="0"/>
      <w:divBdr>
        <w:top w:val="none" w:sz="0" w:space="0" w:color="auto"/>
        <w:left w:val="none" w:sz="0" w:space="0" w:color="auto"/>
        <w:bottom w:val="none" w:sz="0" w:space="0" w:color="auto"/>
        <w:right w:val="none" w:sz="0" w:space="0" w:color="auto"/>
      </w:divBdr>
    </w:div>
    <w:div w:id="114531859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281374796">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62437601">
      <w:bodyDiv w:val="1"/>
      <w:marLeft w:val="0"/>
      <w:marRight w:val="0"/>
      <w:marTop w:val="0"/>
      <w:marBottom w:val="0"/>
      <w:divBdr>
        <w:top w:val="none" w:sz="0" w:space="0" w:color="auto"/>
        <w:left w:val="none" w:sz="0" w:space="0" w:color="auto"/>
        <w:bottom w:val="none" w:sz="0" w:space="0" w:color="auto"/>
        <w:right w:val="none" w:sz="0" w:space="0" w:color="auto"/>
      </w:divBdr>
    </w:div>
    <w:div w:id="142253136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669672781">
      <w:bodyDiv w:val="1"/>
      <w:marLeft w:val="0"/>
      <w:marRight w:val="0"/>
      <w:marTop w:val="0"/>
      <w:marBottom w:val="0"/>
      <w:divBdr>
        <w:top w:val="none" w:sz="0" w:space="0" w:color="auto"/>
        <w:left w:val="none" w:sz="0" w:space="0" w:color="auto"/>
        <w:bottom w:val="none" w:sz="0" w:space="0" w:color="auto"/>
        <w:right w:val="none" w:sz="0" w:space="0" w:color="auto"/>
      </w:divBdr>
    </w:div>
    <w:div w:id="1770738970">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 w:id="1896770221">
      <w:bodyDiv w:val="1"/>
      <w:marLeft w:val="0"/>
      <w:marRight w:val="0"/>
      <w:marTop w:val="0"/>
      <w:marBottom w:val="0"/>
      <w:divBdr>
        <w:top w:val="none" w:sz="0" w:space="0" w:color="auto"/>
        <w:left w:val="none" w:sz="0" w:space="0" w:color="auto"/>
        <w:bottom w:val="none" w:sz="0" w:space="0" w:color="auto"/>
        <w:right w:val="none" w:sz="0" w:space="0" w:color="auto"/>
      </w:divBdr>
    </w:div>
    <w:div w:id="1991982697">
      <w:bodyDiv w:val="1"/>
      <w:marLeft w:val="0"/>
      <w:marRight w:val="0"/>
      <w:marTop w:val="0"/>
      <w:marBottom w:val="0"/>
      <w:divBdr>
        <w:top w:val="none" w:sz="0" w:space="0" w:color="auto"/>
        <w:left w:val="none" w:sz="0" w:space="0" w:color="auto"/>
        <w:bottom w:val="none" w:sz="0" w:space="0" w:color="auto"/>
        <w:right w:val="none" w:sz="0" w:space="0" w:color="auto"/>
      </w:divBdr>
    </w:div>
    <w:div w:id="21107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2.vsdx"/><Relationship Id="rId25" Type="http://schemas.openxmlformats.org/officeDocument/2006/relationships/oleObject" Target="embeddings/Microsoft_Visio_2003-2010_Drawing1.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F88B7-F84C-4A4F-8262-FE77D5B3C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135</Pages>
  <Words>52560</Words>
  <Characters>299593</Characters>
  <Application>Microsoft Office Word</Application>
  <DocSecurity>0</DocSecurity>
  <Lines>2496</Lines>
  <Paragraphs>702</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351451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24.481_CR0088_(Rel-16)_MCImp-MCDATA-CT</cp:lastModifiedBy>
  <cp:revision>5</cp:revision>
  <cp:lastPrinted>2019-02-25T14:05:00Z</cp:lastPrinted>
  <dcterms:created xsi:type="dcterms:W3CDTF">2024-09-23T11:36:00Z</dcterms:created>
  <dcterms:modified xsi:type="dcterms:W3CDTF">2024-09-26T16:46:00Z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