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85"/>
      </w:tblGrid>
      <w:tr w:rsidR="004F0988" w:rsidRPr="00042094" w14:paraId="4B06BAE2" w14:textId="77777777" w:rsidTr="00A4366F">
        <w:tc>
          <w:tcPr>
            <w:tcW w:w="10485" w:type="dxa"/>
            <w:shd w:val="clear" w:color="auto" w:fill="auto"/>
          </w:tcPr>
          <w:p w14:paraId="28BF3952" w14:textId="7348E36D" w:rsidR="004F0988" w:rsidRPr="00042094" w:rsidRDefault="004F0988" w:rsidP="00A4366F">
            <w:pPr>
              <w:pStyle w:val="ZA"/>
              <w:framePr w:wrap="notBeside" w:hAnchor="page" w:x="800" w:y="1170"/>
            </w:pPr>
            <w:r w:rsidRPr="00042094">
              <w:rPr>
                <w:sz w:val="64"/>
              </w:rPr>
              <w:t xml:space="preserve">3GPP </w:t>
            </w:r>
            <w:bookmarkStart w:id="0" w:name="specType1"/>
            <w:r w:rsidRPr="00042094">
              <w:rPr>
                <w:sz w:val="64"/>
              </w:rPr>
              <w:t>TS</w:t>
            </w:r>
            <w:bookmarkEnd w:id="0"/>
            <w:r w:rsidRPr="00042094">
              <w:rPr>
                <w:sz w:val="64"/>
              </w:rPr>
              <w:t xml:space="preserve"> </w:t>
            </w:r>
            <w:bookmarkStart w:id="1" w:name="specNumber"/>
            <w:r w:rsidR="005E13D9" w:rsidRPr="00042094">
              <w:rPr>
                <w:sz w:val="64"/>
              </w:rPr>
              <w:t>24</w:t>
            </w:r>
            <w:r w:rsidRPr="00042094">
              <w:rPr>
                <w:sz w:val="64"/>
              </w:rPr>
              <w:t>.</w:t>
            </w:r>
            <w:bookmarkEnd w:id="1"/>
            <w:r w:rsidR="00E97769" w:rsidRPr="00042094">
              <w:rPr>
                <w:sz w:val="64"/>
              </w:rPr>
              <w:t>555</w:t>
            </w:r>
            <w:r w:rsidRPr="00042094">
              <w:rPr>
                <w:sz w:val="64"/>
              </w:rPr>
              <w:t xml:space="preserve"> </w:t>
            </w:r>
            <w:bookmarkStart w:id="2" w:name="specVersion"/>
            <w:r w:rsidR="005E13D9" w:rsidRPr="00042094">
              <w:t>V</w:t>
            </w:r>
            <w:r w:rsidR="00987DA8">
              <w:t>18.4.0</w:t>
            </w:r>
            <w:bookmarkEnd w:id="2"/>
            <w:r w:rsidR="00083860" w:rsidRPr="00042094">
              <w:t xml:space="preserve"> </w:t>
            </w:r>
            <w:r w:rsidRPr="00042094">
              <w:rPr>
                <w:sz w:val="32"/>
              </w:rPr>
              <w:t>(</w:t>
            </w:r>
            <w:bookmarkStart w:id="3" w:name="issueDate"/>
            <w:r w:rsidR="00987DA8">
              <w:rPr>
                <w:sz w:val="32"/>
              </w:rPr>
              <w:t>2024-03</w:t>
            </w:r>
            <w:bookmarkEnd w:id="3"/>
            <w:r w:rsidR="007E37D0">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bookmarkStart w:id="4" w:name="page1"/>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50CB4BF6"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3664CF">
              <w:rPr>
                <w:rStyle w:val="ZGSM"/>
              </w:rPr>
              <w:t>8</w:t>
            </w:r>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4"/>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4C37BB92"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4D1915">
              <w:rPr>
                <w:noProof/>
                <w:sz w:val="18"/>
              </w:rPr>
              <w:t>4</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0E18B021" w14:textId="5C9B269E" w:rsidR="00765ED7" w:rsidRDefault="004D3578">
      <w:pPr>
        <w:pStyle w:val="TOC1"/>
        <w:rPr>
          <w:rFonts w:asciiTheme="minorHAnsi" w:eastAsiaTheme="minorEastAsia" w:hAnsiTheme="minorHAnsi" w:cstheme="minorBidi"/>
          <w:noProof/>
          <w:kern w:val="2"/>
          <w:szCs w:val="22"/>
          <w:lang w:eastAsia="en-GB"/>
          <w14:ligatures w14:val="standardContextual"/>
        </w:rPr>
      </w:pPr>
      <w:r w:rsidRPr="00042094">
        <w:fldChar w:fldCharType="begin" w:fldLock="1"/>
      </w:r>
      <w:r w:rsidRPr="00042094">
        <w:instrText xml:space="preserve"> TOC \o "1-9" </w:instrText>
      </w:r>
      <w:r w:rsidRPr="00042094">
        <w:fldChar w:fldCharType="separate"/>
      </w:r>
      <w:r w:rsidR="00765ED7">
        <w:rPr>
          <w:noProof/>
        </w:rPr>
        <w:t>Foreword</w:t>
      </w:r>
      <w:r w:rsidR="00765ED7">
        <w:rPr>
          <w:noProof/>
        </w:rPr>
        <w:tab/>
      </w:r>
      <w:r w:rsidR="00765ED7">
        <w:rPr>
          <w:noProof/>
        </w:rPr>
        <w:fldChar w:fldCharType="begin" w:fldLock="1"/>
      </w:r>
      <w:r w:rsidR="00765ED7">
        <w:rPr>
          <w:noProof/>
        </w:rPr>
        <w:instrText xml:space="preserve"> PAGEREF _Toc162970061 \h </w:instrText>
      </w:r>
      <w:r w:rsidR="00765ED7">
        <w:rPr>
          <w:noProof/>
        </w:rPr>
      </w:r>
      <w:r w:rsidR="00765ED7">
        <w:rPr>
          <w:noProof/>
        </w:rPr>
        <w:fldChar w:fldCharType="separate"/>
      </w:r>
      <w:r w:rsidR="00765ED7">
        <w:rPr>
          <w:noProof/>
        </w:rPr>
        <w:t>4</w:t>
      </w:r>
      <w:r w:rsidR="00765ED7">
        <w:rPr>
          <w:noProof/>
        </w:rPr>
        <w:fldChar w:fldCharType="end"/>
      </w:r>
    </w:p>
    <w:p w14:paraId="6429A0ED" w14:textId="2A611B1D" w:rsidR="00765ED7" w:rsidRDefault="00765ED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_Toc162970062 \h </w:instrText>
      </w:r>
      <w:r>
        <w:rPr>
          <w:noProof/>
        </w:rPr>
      </w:r>
      <w:r>
        <w:rPr>
          <w:noProof/>
        </w:rPr>
        <w:fldChar w:fldCharType="separate"/>
      </w:r>
      <w:r>
        <w:rPr>
          <w:noProof/>
        </w:rPr>
        <w:t>6</w:t>
      </w:r>
      <w:r>
        <w:rPr>
          <w:noProof/>
        </w:rPr>
        <w:fldChar w:fldCharType="end"/>
      </w:r>
    </w:p>
    <w:p w14:paraId="2C0F941E" w14:textId="559EB621" w:rsidR="00765ED7" w:rsidRDefault="00765ED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_Toc162970063 \h </w:instrText>
      </w:r>
      <w:r>
        <w:rPr>
          <w:noProof/>
        </w:rPr>
      </w:r>
      <w:r>
        <w:rPr>
          <w:noProof/>
        </w:rPr>
        <w:fldChar w:fldCharType="separate"/>
      </w:r>
      <w:r>
        <w:rPr>
          <w:noProof/>
        </w:rPr>
        <w:t>6</w:t>
      </w:r>
      <w:r>
        <w:rPr>
          <w:noProof/>
        </w:rPr>
        <w:fldChar w:fldCharType="end"/>
      </w:r>
    </w:p>
    <w:p w14:paraId="6CB20B94" w14:textId="66CA1F0A" w:rsidR="00765ED7" w:rsidRDefault="00765ED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_Toc162970064 \h </w:instrText>
      </w:r>
      <w:r>
        <w:rPr>
          <w:noProof/>
        </w:rPr>
      </w:r>
      <w:r>
        <w:rPr>
          <w:noProof/>
        </w:rPr>
        <w:fldChar w:fldCharType="separate"/>
      </w:r>
      <w:r>
        <w:rPr>
          <w:noProof/>
        </w:rPr>
        <w:t>6</w:t>
      </w:r>
      <w:r>
        <w:rPr>
          <w:noProof/>
        </w:rPr>
        <w:fldChar w:fldCharType="end"/>
      </w:r>
    </w:p>
    <w:p w14:paraId="05730DF4" w14:textId="03D78185"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_Toc162970065 \h </w:instrText>
      </w:r>
      <w:r>
        <w:rPr>
          <w:noProof/>
        </w:rPr>
      </w:r>
      <w:r>
        <w:rPr>
          <w:noProof/>
        </w:rPr>
        <w:fldChar w:fldCharType="separate"/>
      </w:r>
      <w:r>
        <w:rPr>
          <w:noProof/>
        </w:rPr>
        <w:t>6</w:t>
      </w:r>
      <w:r>
        <w:rPr>
          <w:noProof/>
        </w:rPr>
        <w:fldChar w:fldCharType="end"/>
      </w:r>
    </w:p>
    <w:p w14:paraId="29EAED62" w14:textId="0D360AD9"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_Toc162970066 \h </w:instrText>
      </w:r>
      <w:r>
        <w:rPr>
          <w:noProof/>
        </w:rPr>
      </w:r>
      <w:r>
        <w:rPr>
          <w:noProof/>
        </w:rPr>
        <w:fldChar w:fldCharType="separate"/>
      </w:r>
      <w:r>
        <w:rPr>
          <w:noProof/>
        </w:rPr>
        <w:t>7</w:t>
      </w:r>
      <w:r>
        <w:rPr>
          <w:noProof/>
        </w:rPr>
        <w:fldChar w:fldCharType="end"/>
      </w:r>
    </w:p>
    <w:p w14:paraId="34A194BB" w14:textId="27A28A55" w:rsidR="00765ED7" w:rsidRDefault="00765ED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 ProSe</w:t>
      </w:r>
      <w:r>
        <w:rPr>
          <w:noProof/>
        </w:rPr>
        <w:tab/>
      </w:r>
      <w:r>
        <w:rPr>
          <w:noProof/>
        </w:rPr>
        <w:fldChar w:fldCharType="begin" w:fldLock="1"/>
      </w:r>
      <w:r>
        <w:rPr>
          <w:noProof/>
        </w:rPr>
        <w:instrText xml:space="preserve"> PAGEREF _Toc162970067 \h </w:instrText>
      </w:r>
      <w:r>
        <w:rPr>
          <w:noProof/>
        </w:rPr>
      </w:r>
      <w:r>
        <w:rPr>
          <w:noProof/>
        </w:rPr>
        <w:fldChar w:fldCharType="separate"/>
      </w:r>
      <w:r>
        <w:rPr>
          <w:noProof/>
        </w:rPr>
        <w:t>7</w:t>
      </w:r>
      <w:r>
        <w:rPr>
          <w:noProof/>
        </w:rPr>
        <w:fldChar w:fldCharType="end"/>
      </w:r>
    </w:p>
    <w:p w14:paraId="35D39264" w14:textId="02D4DBEC"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_Toc162970068 \h </w:instrText>
      </w:r>
      <w:r>
        <w:rPr>
          <w:noProof/>
        </w:rPr>
      </w:r>
      <w:r>
        <w:rPr>
          <w:noProof/>
        </w:rPr>
        <w:fldChar w:fldCharType="separate"/>
      </w:r>
      <w:r>
        <w:rPr>
          <w:noProof/>
        </w:rPr>
        <w:t>7</w:t>
      </w:r>
      <w:r>
        <w:rPr>
          <w:noProof/>
        </w:rPr>
        <w:fldChar w:fldCharType="end"/>
      </w:r>
    </w:p>
    <w:p w14:paraId="10A3D29C" w14:textId="02DB201D"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discovery</w:t>
      </w:r>
      <w:r>
        <w:rPr>
          <w:noProof/>
        </w:rPr>
        <w:tab/>
      </w:r>
      <w:r>
        <w:rPr>
          <w:noProof/>
        </w:rPr>
        <w:fldChar w:fldCharType="begin" w:fldLock="1"/>
      </w:r>
      <w:r>
        <w:rPr>
          <w:noProof/>
        </w:rPr>
        <w:instrText xml:space="preserve"> PAGEREF _Toc162970069 \h </w:instrText>
      </w:r>
      <w:r>
        <w:rPr>
          <w:noProof/>
        </w:rPr>
      </w:r>
      <w:r>
        <w:rPr>
          <w:noProof/>
        </w:rPr>
        <w:fldChar w:fldCharType="separate"/>
      </w:r>
      <w:r>
        <w:rPr>
          <w:noProof/>
        </w:rPr>
        <w:t>7</w:t>
      </w:r>
      <w:r>
        <w:rPr>
          <w:noProof/>
        </w:rPr>
        <w:fldChar w:fldCharType="end"/>
      </w:r>
    </w:p>
    <w:p w14:paraId="77D35AB3" w14:textId="0B5C3AA6"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communications</w:t>
      </w:r>
      <w:r>
        <w:rPr>
          <w:noProof/>
        </w:rPr>
        <w:tab/>
      </w:r>
      <w:r>
        <w:rPr>
          <w:noProof/>
        </w:rPr>
        <w:fldChar w:fldCharType="begin" w:fldLock="1"/>
      </w:r>
      <w:r>
        <w:rPr>
          <w:noProof/>
        </w:rPr>
        <w:instrText xml:space="preserve"> PAGEREF _Toc162970070 \h </w:instrText>
      </w:r>
      <w:r>
        <w:rPr>
          <w:noProof/>
        </w:rPr>
      </w:r>
      <w:r>
        <w:rPr>
          <w:noProof/>
        </w:rPr>
        <w:fldChar w:fldCharType="separate"/>
      </w:r>
      <w:r>
        <w:rPr>
          <w:noProof/>
        </w:rPr>
        <w:t>7</w:t>
      </w:r>
      <w:r>
        <w:rPr>
          <w:noProof/>
        </w:rPr>
        <w:fldChar w:fldCharType="end"/>
      </w:r>
    </w:p>
    <w:p w14:paraId="024B6F6E" w14:textId="57D30420"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UE-to-network relay</w:t>
      </w:r>
      <w:r>
        <w:rPr>
          <w:noProof/>
        </w:rPr>
        <w:tab/>
      </w:r>
      <w:r>
        <w:rPr>
          <w:noProof/>
        </w:rPr>
        <w:fldChar w:fldCharType="begin" w:fldLock="1"/>
      </w:r>
      <w:r>
        <w:rPr>
          <w:noProof/>
        </w:rPr>
        <w:instrText xml:space="preserve"> PAGEREF _Toc162970071 \h </w:instrText>
      </w:r>
      <w:r>
        <w:rPr>
          <w:noProof/>
        </w:rPr>
      </w:r>
      <w:r>
        <w:rPr>
          <w:noProof/>
        </w:rPr>
        <w:fldChar w:fldCharType="separate"/>
      </w:r>
      <w:r>
        <w:rPr>
          <w:noProof/>
        </w:rPr>
        <w:t>7</w:t>
      </w:r>
      <w:r>
        <w:rPr>
          <w:noProof/>
        </w:rPr>
        <w:fldChar w:fldCharType="end"/>
      </w:r>
    </w:p>
    <w:p w14:paraId="22FE7FBE" w14:textId="0782835D"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usage information reporting</w:t>
      </w:r>
      <w:r>
        <w:rPr>
          <w:noProof/>
        </w:rPr>
        <w:tab/>
      </w:r>
      <w:r>
        <w:rPr>
          <w:noProof/>
        </w:rPr>
        <w:fldChar w:fldCharType="begin" w:fldLock="1"/>
      </w:r>
      <w:r>
        <w:rPr>
          <w:noProof/>
        </w:rPr>
        <w:instrText xml:space="preserve"> PAGEREF _Toc162970072 \h </w:instrText>
      </w:r>
      <w:r>
        <w:rPr>
          <w:noProof/>
        </w:rPr>
      </w:r>
      <w:r>
        <w:rPr>
          <w:noProof/>
        </w:rPr>
        <w:fldChar w:fldCharType="separate"/>
      </w:r>
      <w:r>
        <w:rPr>
          <w:noProof/>
        </w:rPr>
        <w:t>7</w:t>
      </w:r>
      <w:r>
        <w:rPr>
          <w:noProof/>
        </w:rPr>
        <w:fldChar w:fldCharType="end"/>
      </w:r>
    </w:p>
    <w:p w14:paraId="18775905" w14:textId="00DD6EAD"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UE-to-UE relay</w:t>
      </w:r>
      <w:r>
        <w:rPr>
          <w:noProof/>
        </w:rPr>
        <w:tab/>
      </w:r>
      <w:r>
        <w:rPr>
          <w:noProof/>
        </w:rPr>
        <w:fldChar w:fldCharType="begin" w:fldLock="1"/>
      </w:r>
      <w:r>
        <w:rPr>
          <w:noProof/>
        </w:rPr>
        <w:instrText xml:space="preserve"> PAGEREF _Toc162970073 \h </w:instrText>
      </w:r>
      <w:r>
        <w:rPr>
          <w:noProof/>
        </w:rPr>
      </w:r>
      <w:r>
        <w:rPr>
          <w:noProof/>
        </w:rPr>
        <w:fldChar w:fldCharType="separate"/>
      </w:r>
      <w:r>
        <w:rPr>
          <w:noProof/>
        </w:rPr>
        <w:t>8</w:t>
      </w:r>
      <w:r>
        <w:rPr>
          <w:noProof/>
        </w:rPr>
        <w:fldChar w:fldCharType="end"/>
      </w:r>
    </w:p>
    <w:p w14:paraId="359ED9C0" w14:textId="5FC75E64" w:rsidR="00765ED7" w:rsidRDefault="00765ED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5G ProSe</w:t>
      </w:r>
      <w:r>
        <w:rPr>
          <w:noProof/>
        </w:rPr>
        <w:tab/>
      </w:r>
      <w:r>
        <w:rPr>
          <w:noProof/>
        </w:rPr>
        <w:fldChar w:fldCharType="begin" w:fldLock="1"/>
      </w:r>
      <w:r>
        <w:rPr>
          <w:noProof/>
        </w:rPr>
        <w:instrText xml:space="preserve"> PAGEREF _Toc162970074 \h </w:instrText>
      </w:r>
      <w:r>
        <w:rPr>
          <w:noProof/>
        </w:rPr>
      </w:r>
      <w:r>
        <w:rPr>
          <w:noProof/>
        </w:rPr>
        <w:fldChar w:fldCharType="separate"/>
      </w:r>
      <w:r>
        <w:rPr>
          <w:noProof/>
        </w:rPr>
        <w:t>8</w:t>
      </w:r>
      <w:r>
        <w:rPr>
          <w:noProof/>
        </w:rPr>
        <w:fldChar w:fldCharType="end"/>
      </w:r>
    </w:p>
    <w:p w14:paraId="2A1478C9" w14:textId="0A6C3BCB"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_Toc162970075 \h </w:instrText>
      </w:r>
      <w:r>
        <w:rPr>
          <w:noProof/>
        </w:rPr>
      </w:r>
      <w:r>
        <w:rPr>
          <w:noProof/>
        </w:rPr>
        <w:fldChar w:fldCharType="separate"/>
      </w:r>
      <w:r>
        <w:rPr>
          <w:noProof/>
        </w:rPr>
        <w:t>8</w:t>
      </w:r>
      <w:r>
        <w:rPr>
          <w:noProof/>
        </w:rPr>
        <w:fldChar w:fldCharType="end"/>
      </w:r>
    </w:p>
    <w:p w14:paraId="6E6A8F48" w14:textId="4A351151"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5G ProSe policy UE policy part</w:t>
      </w:r>
      <w:r>
        <w:rPr>
          <w:noProof/>
        </w:rPr>
        <w:tab/>
      </w:r>
      <w:r>
        <w:rPr>
          <w:noProof/>
        </w:rPr>
        <w:fldChar w:fldCharType="begin" w:fldLock="1"/>
      </w:r>
      <w:r>
        <w:rPr>
          <w:noProof/>
        </w:rPr>
        <w:instrText xml:space="preserve"> PAGEREF _Toc162970076 \h </w:instrText>
      </w:r>
      <w:r>
        <w:rPr>
          <w:noProof/>
        </w:rPr>
      </w:r>
      <w:r>
        <w:rPr>
          <w:noProof/>
        </w:rPr>
        <w:fldChar w:fldCharType="separate"/>
      </w:r>
      <w:r>
        <w:rPr>
          <w:noProof/>
        </w:rPr>
        <w:t>8</w:t>
      </w:r>
      <w:r>
        <w:rPr>
          <w:noProof/>
        </w:rPr>
        <w:fldChar w:fldCharType="end"/>
      </w:r>
    </w:p>
    <w:p w14:paraId="0907BC50" w14:textId="658BC3FD"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discovery</w:t>
      </w:r>
      <w:r>
        <w:rPr>
          <w:noProof/>
        </w:rPr>
        <w:tab/>
      </w:r>
      <w:r>
        <w:rPr>
          <w:noProof/>
        </w:rPr>
        <w:fldChar w:fldCharType="begin" w:fldLock="1"/>
      </w:r>
      <w:r>
        <w:rPr>
          <w:noProof/>
        </w:rPr>
        <w:instrText xml:space="preserve"> PAGEREF _Toc162970077 \h </w:instrText>
      </w:r>
      <w:r>
        <w:rPr>
          <w:noProof/>
        </w:rPr>
      </w:r>
      <w:r>
        <w:rPr>
          <w:noProof/>
        </w:rPr>
        <w:fldChar w:fldCharType="separate"/>
      </w:r>
      <w:r>
        <w:rPr>
          <w:noProof/>
        </w:rPr>
        <w:t>10</w:t>
      </w:r>
      <w:r>
        <w:rPr>
          <w:noProof/>
        </w:rPr>
        <w:fldChar w:fldCharType="end"/>
      </w:r>
    </w:p>
    <w:p w14:paraId="08D005FC" w14:textId="30610B30"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_Toc162970078 \h </w:instrText>
      </w:r>
      <w:r>
        <w:rPr>
          <w:noProof/>
        </w:rPr>
      </w:r>
      <w:r>
        <w:rPr>
          <w:noProof/>
        </w:rPr>
        <w:fldChar w:fldCharType="separate"/>
      </w:r>
      <w:r>
        <w:rPr>
          <w:noProof/>
        </w:rPr>
        <w:t>10</w:t>
      </w:r>
      <w:r>
        <w:rPr>
          <w:noProof/>
        </w:rPr>
        <w:fldChar w:fldCharType="end"/>
      </w:r>
    </w:p>
    <w:p w14:paraId="2F823B83" w14:textId="30A8004F"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_Toc162970079 \h </w:instrText>
      </w:r>
      <w:r>
        <w:rPr>
          <w:noProof/>
        </w:rPr>
      </w:r>
      <w:r>
        <w:rPr>
          <w:noProof/>
        </w:rPr>
        <w:fldChar w:fldCharType="separate"/>
      </w:r>
      <w:r>
        <w:rPr>
          <w:noProof/>
        </w:rPr>
        <w:t>11</w:t>
      </w:r>
      <w:r>
        <w:rPr>
          <w:noProof/>
        </w:rPr>
        <w:fldChar w:fldCharType="end"/>
      </w:r>
    </w:p>
    <w:p w14:paraId="3231D573" w14:textId="06A9BF9E"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communications</w:t>
      </w:r>
      <w:r>
        <w:rPr>
          <w:noProof/>
        </w:rPr>
        <w:tab/>
      </w:r>
      <w:r>
        <w:rPr>
          <w:noProof/>
        </w:rPr>
        <w:fldChar w:fldCharType="begin" w:fldLock="1"/>
      </w:r>
      <w:r>
        <w:rPr>
          <w:noProof/>
        </w:rPr>
        <w:instrText xml:space="preserve"> PAGEREF _Toc162970080 \h </w:instrText>
      </w:r>
      <w:r>
        <w:rPr>
          <w:noProof/>
        </w:rPr>
      </w:r>
      <w:r>
        <w:rPr>
          <w:noProof/>
        </w:rPr>
        <w:fldChar w:fldCharType="separate"/>
      </w:r>
      <w:r>
        <w:rPr>
          <w:noProof/>
        </w:rPr>
        <w:t>21</w:t>
      </w:r>
      <w:r>
        <w:rPr>
          <w:noProof/>
        </w:rPr>
        <w:fldChar w:fldCharType="end"/>
      </w:r>
    </w:p>
    <w:p w14:paraId="3CD673D8" w14:textId="7F1DE8A6"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_Toc162970081 \h </w:instrText>
      </w:r>
      <w:r>
        <w:rPr>
          <w:noProof/>
        </w:rPr>
      </w:r>
      <w:r>
        <w:rPr>
          <w:noProof/>
        </w:rPr>
        <w:fldChar w:fldCharType="separate"/>
      </w:r>
      <w:r>
        <w:rPr>
          <w:noProof/>
        </w:rPr>
        <w:t>21</w:t>
      </w:r>
      <w:r>
        <w:rPr>
          <w:noProof/>
        </w:rPr>
        <w:fldChar w:fldCharType="end"/>
      </w:r>
    </w:p>
    <w:p w14:paraId="0A2701DC" w14:textId="5B14B429"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_Toc162970082 \h </w:instrText>
      </w:r>
      <w:r>
        <w:rPr>
          <w:noProof/>
        </w:rPr>
      </w:r>
      <w:r>
        <w:rPr>
          <w:noProof/>
        </w:rPr>
        <w:fldChar w:fldCharType="separate"/>
      </w:r>
      <w:r>
        <w:rPr>
          <w:noProof/>
        </w:rPr>
        <w:t>22</w:t>
      </w:r>
      <w:r>
        <w:rPr>
          <w:noProof/>
        </w:rPr>
        <w:fldChar w:fldCharType="end"/>
      </w:r>
    </w:p>
    <w:p w14:paraId="157F06FA" w14:textId="5142B6E5"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UE-to-network relay UE</w:t>
      </w:r>
      <w:r>
        <w:rPr>
          <w:noProof/>
        </w:rPr>
        <w:tab/>
      </w:r>
      <w:r>
        <w:rPr>
          <w:noProof/>
        </w:rPr>
        <w:fldChar w:fldCharType="begin" w:fldLock="1"/>
      </w:r>
      <w:r>
        <w:rPr>
          <w:noProof/>
        </w:rPr>
        <w:instrText xml:space="preserve"> PAGEREF _Toc162970083 \h </w:instrText>
      </w:r>
      <w:r>
        <w:rPr>
          <w:noProof/>
        </w:rPr>
      </w:r>
      <w:r>
        <w:rPr>
          <w:noProof/>
        </w:rPr>
        <w:fldChar w:fldCharType="separate"/>
      </w:r>
      <w:r>
        <w:rPr>
          <w:noProof/>
        </w:rPr>
        <w:t>62</w:t>
      </w:r>
      <w:r>
        <w:rPr>
          <w:noProof/>
        </w:rPr>
        <w:fldChar w:fldCharType="end"/>
      </w:r>
    </w:p>
    <w:p w14:paraId="453B652F" w14:textId="76692122"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_Toc162970084 \h </w:instrText>
      </w:r>
      <w:r>
        <w:rPr>
          <w:noProof/>
        </w:rPr>
      </w:r>
      <w:r>
        <w:rPr>
          <w:noProof/>
        </w:rPr>
        <w:fldChar w:fldCharType="separate"/>
      </w:r>
      <w:r>
        <w:rPr>
          <w:noProof/>
        </w:rPr>
        <w:t>62</w:t>
      </w:r>
      <w:r>
        <w:rPr>
          <w:noProof/>
        </w:rPr>
        <w:fldChar w:fldCharType="end"/>
      </w:r>
    </w:p>
    <w:p w14:paraId="12A5970A" w14:textId="65BD8319"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_Toc162970085 \h </w:instrText>
      </w:r>
      <w:r>
        <w:rPr>
          <w:noProof/>
        </w:rPr>
      </w:r>
      <w:r>
        <w:rPr>
          <w:noProof/>
        </w:rPr>
        <w:fldChar w:fldCharType="separate"/>
      </w:r>
      <w:r>
        <w:rPr>
          <w:noProof/>
        </w:rPr>
        <w:t>63</w:t>
      </w:r>
      <w:r>
        <w:rPr>
          <w:noProof/>
        </w:rPr>
        <w:fldChar w:fldCharType="end"/>
      </w:r>
    </w:p>
    <w:p w14:paraId="75A021BD" w14:textId="59584F85"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5.6</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remote UE</w:t>
      </w:r>
      <w:r>
        <w:rPr>
          <w:noProof/>
        </w:rPr>
        <w:tab/>
      </w:r>
      <w:r>
        <w:rPr>
          <w:noProof/>
        </w:rPr>
        <w:fldChar w:fldCharType="begin" w:fldLock="1"/>
      </w:r>
      <w:r>
        <w:rPr>
          <w:noProof/>
        </w:rPr>
        <w:instrText xml:space="preserve"> PAGEREF _Toc162970086 \h </w:instrText>
      </w:r>
      <w:r>
        <w:rPr>
          <w:noProof/>
        </w:rPr>
      </w:r>
      <w:r>
        <w:rPr>
          <w:noProof/>
        </w:rPr>
        <w:fldChar w:fldCharType="separate"/>
      </w:r>
      <w:r>
        <w:rPr>
          <w:noProof/>
        </w:rPr>
        <w:t>87</w:t>
      </w:r>
      <w:r>
        <w:rPr>
          <w:noProof/>
        </w:rPr>
        <w:fldChar w:fldCharType="end"/>
      </w:r>
    </w:p>
    <w:p w14:paraId="1B3B37F7" w14:textId="5EBECBDA"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_Toc162970087 \h </w:instrText>
      </w:r>
      <w:r>
        <w:rPr>
          <w:noProof/>
        </w:rPr>
      </w:r>
      <w:r>
        <w:rPr>
          <w:noProof/>
        </w:rPr>
        <w:fldChar w:fldCharType="separate"/>
      </w:r>
      <w:r>
        <w:rPr>
          <w:noProof/>
        </w:rPr>
        <w:t>87</w:t>
      </w:r>
      <w:r>
        <w:rPr>
          <w:noProof/>
        </w:rPr>
        <w:fldChar w:fldCharType="end"/>
      </w:r>
    </w:p>
    <w:p w14:paraId="49DEAC36" w14:textId="671F06B8"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_Toc162970088 \h </w:instrText>
      </w:r>
      <w:r>
        <w:rPr>
          <w:noProof/>
        </w:rPr>
      </w:r>
      <w:r>
        <w:rPr>
          <w:noProof/>
        </w:rPr>
        <w:fldChar w:fldCharType="separate"/>
      </w:r>
      <w:r>
        <w:rPr>
          <w:noProof/>
        </w:rPr>
        <w:t>88</w:t>
      </w:r>
      <w:r>
        <w:rPr>
          <w:noProof/>
        </w:rPr>
        <w:fldChar w:fldCharType="end"/>
      </w:r>
    </w:p>
    <w:p w14:paraId="7E817745" w14:textId="7A98A2DB"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_Toc162970089 \h </w:instrText>
      </w:r>
      <w:r>
        <w:rPr>
          <w:noProof/>
        </w:rPr>
      </w:r>
      <w:r>
        <w:rPr>
          <w:noProof/>
        </w:rPr>
        <w:fldChar w:fldCharType="separate"/>
      </w:r>
      <w:r>
        <w:rPr>
          <w:noProof/>
        </w:rPr>
        <w:t>107</w:t>
      </w:r>
      <w:r>
        <w:rPr>
          <w:noProof/>
        </w:rPr>
        <w:fldChar w:fldCharType="end"/>
      </w:r>
    </w:p>
    <w:p w14:paraId="47C9823C" w14:textId="529188BD"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_Toc162970090 \h </w:instrText>
      </w:r>
      <w:r>
        <w:rPr>
          <w:noProof/>
        </w:rPr>
      </w:r>
      <w:r>
        <w:rPr>
          <w:noProof/>
        </w:rPr>
        <w:fldChar w:fldCharType="separate"/>
      </w:r>
      <w:r>
        <w:rPr>
          <w:noProof/>
        </w:rPr>
        <w:t>107</w:t>
      </w:r>
      <w:r>
        <w:rPr>
          <w:noProof/>
        </w:rPr>
        <w:fldChar w:fldCharType="end"/>
      </w:r>
    </w:p>
    <w:p w14:paraId="18960E7E" w14:textId="3AF6E42A"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_Toc162970091 \h </w:instrText>
      </w:r>
      <w:r>
        <w:rPr>
          <w:noProof/>
        </w:rPr>
      </w:r>
      <w:r>
        <w:rPr>
          <w:noProof/>
        </w:rPr>
        <w:fldChar w:fldCharType="separate"/>
      </w:r>
      <w:r>
        <w:rPr>
          <w:noProof/>
        </w:rPr>
        <w:t>108</w:t>
      </w:r>
      <w:r>
        <w:rPr>
          <w:noProof/>
        </w:rPr>
        <w:fldChar w:fldCharType="end"/>
      </w:r>
    </w:p>
    <w:p w14:paraId="4FB6B151" w14:textId="525D235A"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UE-to-UE relay UE</w:t>
      </w:r>
      <w:r>
        <w:rPr>
          <w:noProof/>
        </w:rPr>
        <w:tab/>
      </w:r>
      <w:r>
        <w:rPr>
          <w:noProof/>
        </w:rPr>
        <w:fldChar w:fldCharType="begin" w:fldLock="1"/>
      </w:r>
      <w:r>
        <w:rPr>
          <w:noProof/>
        </w:rPr>
        <w:instrText xml:space="preserve"> PAGEREF _Toc162970092 \h </w:instrText>
      </w:r>
      <w:r>
        <w:rPr>
          <w:noProof/>
        </w:rPr>
      </w:r>
      <w:r>
        <w:rPr>
          <w:noProof/>
        </w:rPr>
        <w:fldChar w:fldCharType="separate"/>
      </w:r>
      <w:r>
        <w:rPr>
          <w:noProof/>
        </w:rPr>
        <w:t>112</w:t>
      </w:r>
      <w:r>
        <w:rPr>
          <w:noProof/>
        </w:rPr>
        <w:fldChar w:fldCharType="end"/>
      </w:r>
    </w:p>
    <w:p w14:paraId="2EBD5D73" w14:textId="41314DB4"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_Toc162970093 \h </w:instrText>
      </w:r>
      <w:r>
        <w:rPr>
          <w:noProof/>
        </w:rPr>
      </w:r>
      <w:r>
        <w:rPr>
          <w:noProof/>
        </w:rPr>
        <w:fldChar w:fldCharType="separate"/>
      </w:r>
      <w:r>
        <w:rPr>
          <w:noProof/>
        </w:rPr>
        <w:t>112</w:t>
      </w:r>
      <w:r>
        <w:rPr>
          <w:noProof/>
        </w:rPr>
        <w:fldChar w:fldCharType="end"/>
      </w:r>
    </w:p>
    <w:p w14:paraId="31B6C345" w14:textId="416F534B"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_Toc162970094 \h </w:instrText>
      </w:r>
      <w:r>
        <w:rPr>
          <w:noProof/>
        </w:rPr>
      </w:r>
      <w:r>
        <w:rPr>
          <w:noProof/>
        </w:rPr>
        <w:fldChar w:fldCharType="separate"/>
      </w:r>
      <w:r>
        <w:rPr>
          <w:noProof/>
        </w:rPr>
        <w:t>113</w:t>
      </w:r>
      <w:r>
        <w:rPr>
          <w:noProof/>
        </w:rPr>
        <w:fldChar w:fldCharType="end"/>
      </w:r>
    </w:p>
    <w:p w14:paraId="4B6DF446" w14:textId="66D5BE8F" w:rsidR="00765ED7" w:rsidRDefault="00765E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5.9</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end UE</w:t>
      </w:r>
      <w:r>
        <w:rPr>
          <w:noProof/>
        </w:rPr>
        <w:tab/>
      </w:r>
      <w:r>
        <w:rPr>
          <w:noProof/>
        </w:rPr>
        <w:fldChar w:fldCharType="begin" w:fldLock="1"/>
      </w:r>
      <w:r>
        <w:rPr>
          <w:noProof/>
        </w:rPr>
        <w:instrText xml:space="preserve"> PAGEREF _Toc162970095 \h </w:instrText>
      </w:r>
      <w:r>
        <w:rPr>
          <w:noProof/>
        </w:rPr>
      </w:r>
      <w:r>
        <w:rPr>
          <w:noProof/>
        </w:rPr>
        <w:fldChar w:fldCharType="separate"/>
      </w:r>
      <w:r>
        <w:rPr>
          <w:noProof/>
        </w:rPr>
        <w:t>123</w:t>
      </w:r>
      <w:r>
        <w:rPr>
          <w:noProof/>
        </w:rPr>
        <w:fldChar w:fldCharType="end"/>
      </w:r>
    </w:p>
    <w:p w14:paraId="544102D6" w14:textId="68B4CFC3"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_Toc162970096 \h </w:instrText>
      </w:r>
      <w:r>
        <w:rPr>
          <w:noProof/>
        </w:rPr>
      </w:r>
      <w:r>
        <w:rPr>
          <w:noProof/>
        </w:rPr>
        <w:fldChar w:fldCharType="separate"/>
      </w:r>
      <w:r>
        <w:rPr>
          <w:noProof/>
        </w:rPr>
        <w:t>123</w:t>
      </w:r>
      <w:r>
        <w:rPr>
          <w:noProof/>
        </w:rPr>
        <w:fldChar w:fldCharType="end"/>
      </w:r>
    </w:p>
    <w:p w14:paraId="5D16AAAD" w14:textId="4DB21329" w:rsidR="00765ED7" w:rsidRDefault="00765ED7">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_Toc162970097 \h </w:instrText>
      </w:r>
      <w:r>
        <w:rPr>
          <w:noProof/>
        </w:rPr>
      </w:r>
      <w:r>
        <w:rPr>
          <w:noProof/>
        </w:rPr>
        <w:fldChar w:fldCharType="separate"/>
      </w:r>
      <w:r>
        <w:rPr>
          <w:noProof/>
        </w:rPr>
        <w:t>124</w:t>
      </w:r>
      <w:r>
        <w:rPr>
          <w:noProof/>
        </w:rPr>
        <w:fldChar w:fldCharType="end"/>
      </w:r>
    </w:p>
    <w:p w14:paraId="499E8E02" w14:textId="79AAEB9C" w:rsidR="00765ED7" w:rsidRDefault="00765ED7" w:rsidP="00765ED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_Toc162970098 \h </w:instrText>
      </w:r>
      <w:r>
        <w:rPr>
          <w:noProof/>
        </w:rPr>
      </w:r>
      <w:r>
        <w:rPr>
          <w:noProof/>
        </w:rPr>
        <w:fldChar w:fldCharType="separate"/>
      </w:r>
      <w:r>
        <w:rPr>
          <w:noProof/>
        </w:rPr>
        <w:t>135</w:t>
      </w:r>
      <w:r>
        <w:rPr>
          <w:noProof/>
        </w:rPr>
        <w:fldChar w:fldCharType="end"/>
      </w:r>
    </w:p>
    <w:p w14:paraId="6F015FA4" w14:textId="62BAB06D"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62970061"/>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62970062"/>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62970063"/>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62970064"/>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62970065"/>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62970066"/>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62970067"/>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62970068"/>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C049C67" w14:textId="77777777" w:rsidR="003A4C54" w:rsidRDefault="003A4C54" w:rsidP="003A4C54">
      <w:pPr>
        <w:rPr>
          <w:lang w:eastAsia="zh-CN"/>
        </w:rPr>
      </w:pPr>
      <w:r>
        <w:rPr>
          <w:lang w:eastAsia="zh-CN"/>
        </w:rPr>
        <w:t>The ProSe policy in 5GS includes:</w:t>
      </w:r>
    </w:p>
    <w:p w14:paraId="47F0DA82" w14:textId="77777777" w:rsidR="003A4C54" w:rsidRDefault="003A4C54" w:rsidP="003A4C54">
      <w:pPr>
        <w:pStyle w:val="B1"/>
        <w:rPr>
          <w:lang w:eastAsia="zh-CN"/>
        </w:rPr>
      </w:pPr>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UE policies for 5G ProSe direct communications (see clause 4.3);</w:t>
      </w:r>
    </w:p>
    <w:p w14:paraId="35232CBA" w14:textId="34359FD9" w:rsidR="003A4C54" w:rsidRDefault="003A4C54" w:rsidP="003A4C54">
      <w:pPr>
        <w:pStyle w:val="B1"/>
        <w:rPr>
          <w:lang w:eastAsia="zh-CN"/>
        </w:rPr>
      </w:pPr>
      <w:r>
        <w:rPr>
          <w:lang w:eastAsia="zh-CN"/>
        </w:rPr>
        <w:t>c)</w:t>
      </w:r>
      <w:r>
        <w:rPr>
          <w:lang w:eastAsia="zh-CN"/>
        </w:rPr>
        <w:tab/>
        <w:t>UE policies for 5G ProSe UE-to-network relay (see clause 4.4);</w:t>
      </w:r>
    </w:p>
    <w:p w14:paraId="2177BD81" w14:textId="77777777" w:rsidR="003A4C54" w:rsidRDefault="003A4C54" w:rsidP="003A4C54">
      <w:pPr>
        <w:pStyle w:val="B1"/>
        <w:rPr>
          <w:lang w:eastAsia="zh-CN"/>
        </w:rPr>
      </w:pPr>
      <w:r>
        <w:rPr>
          <w:lang w:eastAsia="zh-CN"/>
        </w:rPr>
        <w:t>d)</w:t>
      </w:r>
      <w:r>
        <w:rPr>
          <w:lang w:eastAsia="zh-CN"/>
        </w:rPr>
        <w:tab/>
        <w:t>UE policies for 5G ProSe usage information reporting (see clause 4.5); and</w:t>
      </w:r>
    </w:p>
    <w:p w14:paraId="09ADC0DA" w14:textId="77777777" w:rsidR="003A4C54" w:rsidRDefault="003A4C54" w:rsidP="003A4C54">
      <w:pPr>
        <w:pStyle w:val="B1"/>
        <w:rPr>
          <w:lang w:eastAsia="zh-CN"/>
        </w:rPr>
      </w:pPr>
      <w:r>
        <w:rPr>
          <w:lang w:eastAsia="zh-CN"/>
        </w:rPr>
        <w:t>e)</w:t>
      </w:r>
      <w:r>
        <w:rPr>
          <w:lang w:eastAsia="zh-CN"/>
        </w:rPr>
        <w:tab/>
        <w:t>UE policies for 5G ProSe UE-to-UE relay (see clause 4.6).</w:t>
      </w:r>
    </w:p>
    <w:p w14:paraId="69CC2D81" w14:textId="77777777" w:rsidR="003A4C54" w:rsidRPr="000C690D" w:rsidRDefault="003A4C54" w:rsidP="003A4C54">
      <w:pPr>
        <w:rPr>
          <w:lang w:eastAsia="zh-CN"/>
        </w:rPr>
      </w:pPr>
      <w:r>
        <w:rPr>
          <w:lang w:eastAsia="zh-CN"/>
        </w:rPr>
        <w:t>The ProSe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62970069"/>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62970070"/>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62970071"/>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62970072"/>
      <w:r>
        <w:rPr>
          <w:lang w:eastAsia="zh-CN"/>
        </w:rPr>
        <w:t>4.5</w:t>
      </w:r>
      <w:r>
        <w:rPr>
          <w:lang w:eastAsia="zh-CN"/>
        </w:rPr>
        <w:tab/>
        <w:t>UE policies for 5G ProSe usage information reporting</w:t>
      </w:r>
      <w:bookmarkEnd w:id="71"/>
    </w:p>
    <w:p w14:paraId="3D94D17F" w14:textId="4DF7DD6F" w:rsidR="00FE4EB6"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lang w:eastAsia="zh-CN"/>
        </w:rPr>
      </w:pPr>
      <w:bookmarkStart w:id="72" w:name="_Toc162970073"/>
      <w:r>
        <w:rPr>
          <w:lang w:eastAsia="zh-CN"/>
        </w:rPr>
        <w:lastRenderedPageBreak/>
        <w:t>4.6</w:t>
      </w:r>
      <w:r>
        <w:rPr>
          <w:lang w:eastAsia="zh-CN"/>
        </w:rPr>
        <w:tab/>
        <w:t>UE policies for 5G ProSe UE-to-UE relay</w:t>
      </w:r>
      <w:bookmarkEnd w:id="72"/>
    </w:p>
    <w:p w14:paraId="5BFA41D6" w14:textId="3BBA24F5" w:rsidR="003A4C54" w:rsidRDefault="003A4C54" w:rsidP="003A4C54">
      <w:r>
        <w:t xml:space="preserve">The UE policies for </w:t>
      </w:r>
      <w:r>
        <w:rPr>
          <w:lang w:eastAsia="zh-CN"/>
        </w:rPr>
        <w:t>5G ProSe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p>
    <w:p w14:paraId="38F6D31A" w14:textId="6F28A883" w:rsidR="003A4C54" w:rsidRPr="000E7063" w:rsidRDefault="003A4C54" w:rsidP="00B10699">
      <w:pPr>
        <w:rPr>
          <w:lang w:eastAsia="zh-CN"/>
        </w:rPr>
      </w:pPr>
      <w:r>
        <w:t>The UE policies for 5G ProSe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5G ProSe end UE</w:t>
      </w:r>
      <w:r>
        <w:t xml:space="preserve"> is specified in 3GPP TS 23.304 [2].</w:t>
      </w:r>
    </w:p>
    <w:p w14:paraId="1BFF303D" w14:textId="77777777" w:rsidR="00DE1192" w:rsidRPr="00042094" w:rsidRDefault="00DE1192" w:rsidP="00DE1192">
      <w:pPr>
        <w:pStyle w:val="Heading1"/>
      </w:pPr>
      <w:bookmarkStart w:id="73" w:name="_Toc162970074"/>
      <w:r w:rsidRPr="00042094">
        <w:t>5</w:t>
      </w:r>
      <w:r w:rsidRPr="00042094">
        <w:tab/>
        <w:t>Encoding of UE policies for 5G ProSe</w:t>
      </w:r>
      <w:bookmarkEnd w:id="70"/>
      <w:bookmarkEnd w:id="73"/>
    </w:p>
    <w:p w14:paraId="27EA4816" w14:textId="77777777" w:rsidR="009D411E" w:rsidRPr="00042094" w:rsidRDefault="009D411E" w:rsidP="009D411E">
      <w:pPr>
        <w:pStyle w:val="Heading2"/>
        <w:rPr>
          <w:lang w:eastAsia="zh-CN"/>
        </w:rPr>
      </w:pPr>
      <w:bookmarkStart w:id="74" w:name="_Toc4488094"/>
      <w:bookmarkStart w:id="75" w:name="_Toc8882545"/>
      <w:bookmarkStart w:id="76" w:name="_Toc23343275"/>
      <w:bookmarkStart w:id="77" w:name="_Toc26193828"/>
      <w:bookmarkStart w:id="78" w:name="_Toc34382709"/>
      <w:bookmarkStart w:id="79" w:name="_Toc34387363"/>
      <w:bookmarkStart w:id="80" w:name="_Toc45282413"/>
      <w:bookmarkStart w:id="81" w:name="_Toc51867018"/>
      <w:bookmarkStart w:id="82" w:name="_Toc73369013"/>
      <w:bookmarkStart w:id="83" w:name="_Toc162970075"/>
      <w:r w:rsidRPr="00042094">
        <w:rPr>
          <w:lang w:eastAsia="zh-CN"/>
        </w:rPr>
        <w:t>5.1</w:t>
      </w:r>
      <w:r w:rsidRPr="00042094">
        <w:rPr>
          <w:lang w:eastAsia="zh-CN"/>
        </w:rPr>
        <w:tab/>
        <w:t>Overview</w:t>
      </w:r>
      <w:bookmarkEnd w:id="74"/>
      <w:bookmarkEnd w:id="75"/>
      <w:bookmarkEnd w:id="76"/>
      <w:bookmarkEnd w:id="77"/>
      <w:bookmarkEnd w:id="78"/>
      <w:bookmarkEnd w:id="79"/>
      <w:bookmarkEnd w:id="80"/>
      <w:bookmarkEnd w:id="81"/>
      <w:bookmarkEnd w:id="82"/>
      <w:bookmarkEnd w:id="83"/>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4" w:name="_Toc23343276"/>
      <w:bookmarkStart w:id="85" w:name="_Toc26193829"/>
      <w:bookmarkStart w:id="86" w:name="_Toc34382710"/>
      <w:bookmarkStart w:id="87" w:name="_Toc34387364"/>
      <w:bookmarkStart w:id="88" w:name="_Toc45282414"/>
      <w:bookmarkStart w:id="89" w:name="_Toc51867019"/>
      <w:bookmarkStart w:id="90" w:name="_Toc73369014"/>
      <w:bookmarkStart w:id="91" w:name="_Toc162970076"/>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4"/>
      <w:bookmarkEnd w:id="85"/>
      <w:bookmarkEnd w:id="86"/>
      <w:bookmarkEnd w:id="87"/>
      <w:bookmarkEnd w:id="88"/>
      <w:bookmarkEnd w:id="89"/>
      <w:bookmarkEnd w:id="90"/>
      <w:bookmarkEnd w:id="91"/>
    </w:p>
    <w:p w14:paraId="20315DF7" w14:textId="0D92C7D7" w:rsidR="003A4C54" w:rsidRDefault="003A4C54" w:rsidP="003A4C54">
      <w:pPr>
        <w:rPr>
          <w:lang w:eastAsia="zh-CN"/>
        </w:rPr>
      </w:pPr>
      <w:r>
        <w:t xml:space="preserve">The purpose of the ProSeP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 xml:space="preserve">5G ProSe UE-to-UE relay UE, and </w:t>
      </w:r>
      <w:r>
        <w:t>UE policies for 5G ProSe end UE.</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2"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2"/>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3"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3"/>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3B285324" w14:textId="77777777" w:rsidR="0037271C" w:rsidRDefault="0037271C" w:rsidP="0037271C">
      <w:pPr>
        <w:pStyle w:val="TH"/>
        <w:rPr>
          <w:lang w:eastAsia="zh-CN"/>
        </w:rPr>
      </w:pPr>
      <w:r>
        <w:lastRenderedPageBreak/>
        <w:t>Table 5.2.1: ProSeP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271C" w14:paraId="499609D2" w14:textId="77777777" w:rsidTr="0005615F">
        <w:trPr>
          <w:cantSplit/>
          <w:jc w:val="center"/>
        </w:trPr>
        <w:tc>
          <w:tcPr>
            <w:tcW w:w="7107" w:type="dxa"/>
            <w:gridSpan w:val="5"/>
            <w:tcBorders>
              <w:top w:val="single" w:sz="4" w:space="0" w:color="auto"/>
              <w:left w:val="single" w:sz="4" w:space="0" w:color="auto"/>
              <w:bottom w:val="nil"/>
              <w:right w:val="single" w:sz="4" w:space="0" w:color="auto"/>
            </w:tcBorders>
            <w:hideMark/>
          </w:tcPr>
          <w:p w14:paraId="150A5CC7" w14:textId="77777777" w:rsidR="0037271C" w:rsidRDefault="0037271C" w:rsidP="0005615F">
            <w:pPr>
              <w:pStyle w:val="TAL"/>
            </w:pPr>
            <w:r>
              <w:t>UE policy part type field is set to '0100' (=ProSeP)</w:t>
            </w:r>
            <w:r>
              <w:rPr>
                <w:lang w:eastAsia="ko-KR"/>
              </w:rPr>
              <w:t xml:space="preserve"> </w:t>
            </w:r>
            <w:r>
              <w:t>as specified in 3GPP TS 24.501 [4] annex D.</w:t>
            </w:r>
          </w:p>
        </w:tc>
      </w:tr>
      <w:tr w:rsidR="0037271C" w14:paraId="0F0C6D8A" w14:textId="77777777" w:rsidTr="0005615F">
        <w:trPr>
          <w:cantSplit/>
          <w:jc w:val="center"/>
        </w:trPr>
        <w:tc>
          <w:tcPr>
            <w:tcW w:w="7107" w:type="dxa"/>
            <w:gridSpan w:val="5"/>
            <w:tcBorders>
              <w:top w:val="nil"/>
              <w:left w:val="single" w:sz="4" w:space="0" w:color="auto"/>
              <w:bottom w:val="nil"/>
              <w:right w:val="single" w:sz="4" w:space="0" w:color="auto"/>
            </w:tcBorders>
          </w:tcPr>
          <w:p w14:paraId="1C039ABA" w14:textId="77777777" w:rsidR="0037271C" w:rsidRDefault="0037271C" w:rsidP="0005615F">
            <w:pPr>
              <w:pStyle w:val="TAL"/>
            </w:pPr>
            <w:r>
              <w:t>UE policy part contents length field indicate the length of the ProSeP contents in octets.</w:t>
            </w:r>
          </w:p>
          <w:p w14:paraId="51539874" w14:textId="77777777" w:rsidR="0037271C" w:rsidRDefault="0037271C" w:rsidP="0005615F">
            <w:pPr>
              <w:pStyle w:val="TAL"/>
            </w:pPr>
          </w:p>
        </w:tc>
      </w:tr>
      <w:tr w:rsidR="0037271C" w14:paraId="3BD9595A"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AD300FA" w14:textId="77777777" w:rsidR="0037271C" w:rsidRDefault="0037271C" w:rsidP="0005615F">
            <w:pPr>
              <w:pStyle w:val="TAL"/>
            </w:pPr>
            <w:r>
              <w:t>ProSeP contents (octets 4 to x)</w:t>
            </w:r>
          </w:p>
        </w:tc>
      </w:tr>
      <w:tr w:rsidR="0037271C" w14:paraId="370381C1"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45A624" w14:textId="77777777" w:rsidR="0037271C" w:rsidRDefault="0037271C" w:rsidP="0005615F">
            <w:pPr>
              <w:pStyle w:val="TAL"/>
            </w:pPr>
            <w:r>
              <w:t>ProSeP contents consist of 1 or more ProSeP info(s) (see figure 5.2.2).</w:t>
            </w:r>
          </w:p>
        </w:tc>
      </w:tr>
      <w:tr w:rsidR="0037271C" w14:paraId="32010EAE"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959851" w14:textId="77777777" w:rsidR="0037271C" w:rsidRDefault="0037271C" w:rsidP="0005615F">
            <w:pPr>
              <w:pStyle w:val="TAL"/>
            </w:pPr>
            <w:r>
              <w:t>ProSeP info type (bit 1 to 4 of octet k) shall be set according to the following:</w:t>
            </w:r>
          </w:p>
        </w:tc>
      </w:tr>
      <w:tr w:rsidR="0037271C" w14:paraId="372F8D93"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D9CE5FA" w14:textId="77777777" w:rsidR="0037271C" w:rsidRDefault="0037271C" w:rsidP="0005615F">
            <w:pPr>
              <w:pStyle w:val="TAL"/>
            </w:pPr>
            <w:r>
              <w:t>Bits</w:t>
            </w:r>
          </w:p>
        </w:tc>
      </w:tr>
      <w:tr w:rsidR="0037271C" w14:paraId="344CE01F" w14:textId="77777777" w:rsidTr="0005615F">
        <w:trPr>
          <w:cantSplit/>
          <w:jc w:val="center"/>
        </w:trPr>
        <w:tc>
          <w:tcPr>
            <w:tcW w:w="308" w:type="dxa"/>
            <w:tcBorders>
              <w:top w:val="nil"/>
              <w:left w:val="single" w:sz="4" w:space="0" w:color="auto"/>
              <w:bottom w:val="nil"/>
              <w:right w:val="nil"/>
            </w:tcBorders>
            <w:hideMark/>
          </w:tcPr>
          <w:p w14:paraId="36570DA8" w14:textId="77777777" w:rsidR="0037271C" w:rsidRDefault="0037271C" w:rsidP="0005615F">
            <w:pPr>
              <w:pStyle w:val="TAH"/>
            </w:pPr>
            <w:r>
              <w:t>4</w:t>
            </w:r>
          </w:p>
        </w:tc>
        <w:tc>
          <w:tcPr>
            <w:tcW w:w="284" w:type="dxa"/>
            <w:tcBorders>
              <w:top w:val="nil"/>
              <w:left w:val="nil"/>
              <w:bottom w:val="nil"/>
              <w:right w:val="nil"/>
            </w:tcBorders>
            <w:hideMark/>
          </w:tcPr>
          <w:p w14:paraId="44B3A3EC" w14:textId="77777777" w:rsidR="0037271C" w:rsidRDefault="0037271C" w:rsidP="0005615F">
            <w:pPr>
              <w:pStyle w:val="TAH"/>
            </w:pPr>
            <w:r>
              <w:t>3</w:t>
            </w:r>
          </w:p>
        </w:tc>
        <w:tc>
          <w:tcPr>
            <w:tcW w:w="283" w:type="dxa"/>
            <w:tcBorders>
              <w:top w:val="nil"/>
              <w:left w:val="nil"/>
              <w:bottom w:val="nil"/>
              <w:right w:val="nil"/>
            </w:tcBorders>
            <w:hideMark/>
          </w:tcPr>
          <w:p w14:paraId="3AA46FEC" w14:textId="77777777" w:rsidR="0037271C" w:rsidRDefault="0037271C" w:rsidP="0005615F">
            <w:pPr>
              <w:pStyle w:val="TAH"/>
            </w:pPr>
            <w:r>
              <w:t>2</w:t>
            </w:r>
          </w:p>
        </w:tc>
        <w:tc>
          <w:tcPr>
            <w:tcW w:w="283" w:type="dxa"/>
            <w:tcBorders>
              <w:top w:val="nil"/>
              <w:left w:val="nil"/>
              <w:bottom w:val="nil"/>
              <w:right w:val="nil"/>
            </w:tcBorders>
            <w:hideMark/>
          </w:tcPr>
          <w:p w14:paraId="51668CBF" w14:textId="77777777" w:rsidR="0037271C" w:rsidRDefault="0037271C" w:rsidP="0005615F">
            <w:pPr>
              <w:pStyle w:val="TAH"/>
            </w:pPr>
            <w:r>
              <w:t>1</w:t>
            </w:r>
          </w:p>
        </w:tc>
        <w:tc>
          <w:tcPr>
            <w:tcW w:w="5949" w:type="dxa"/>
            <w:tcBorders>
              <w:top w:val="nil"/>
              <w:left w:val="nil"/>
              <w:bottom w:val="nil"/>
              <w:right w:val="single" w:sz="4" w:space="0" w:color="auto"/>
            </w:tcBorders>
          </w:tcPr>
          <w:p w14:paraId="66325752" w14:textId="77777777" w:rsidR="0037271C" w:rsidRDefault="0037271C" w:rsidP="0005615F">
            <w:pPr>
              <w:pStyle w:val="TAL"/>
            </w:pPr>
          </w:p>
        </w:tc>
      </w:tr>
      <w:tr w:rsidR="0037271C" w14:paraId="4F5B64E7" w14:textId="77777777" w:rsidTr="0005615F">
        <w:trPr>
          <w:cantSplit/>
          <w:jc w:val="center"/>
        </w:trPr>
        <w:tc>
          <w:tcPr>
            <w:tcW w:w="308" w:type="dxa"/>
            <w:tcBorders>
              <w:top w:val="nil"/>
              <w:left w:val="single" w:sz="4" w:space="0" w:color="auto"/>
              <w:bottom w:val="nil"/>
              <w:right w:val="nil"/>
            </w:tcBorders>
            <w:hideMark/>
          </w:tcPr>
          <w:p w14:paraId="043EDE5B"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7AE4FB68"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3D8DC762" w14:textId="77777777" w:rsidR="0037271C" w:rsidRDefault="0037271C" w:rsidP="0005615F">
            <w:pPr>
              <w:pStyle w:val="TAC"/>
            </w:pPr>
            <w:r>
              <w:t>0</w:t>
            </w:r>
          </w:p>
        </w:tc>
        <w:tc>
          <w:tcPr>
            <w:tcW w:w="283" w:type="dxa"/>
            <w:tcBorders>
              <w:top w:val="nil"/>
              <w:left w:val="nil"/>
              <w:bottom w:val="nil"/>
              <w:right w:val="nil"/>
            </w:tcBorders>
            <w:hideMark/>
          </w:tcPr>
          <w:p w14:paraId="0326C529"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01665F1C" w14:textId="77777777" w:rsidR="0037271C" w:rsidRDefault="0037271C" w:rsidP="0005615F">
            <w:pPr>
              <w:pStyle w:val="TAL"/>
            </w:pPr>
            <w:r>
              <w:rPr>
                <w:lang w:eastAsia="zh-CN"/>
              </w:rPr>
              <w:t>UE policies for 5G ProSe direct discovery</w:t>
            </w:r>
          </w:p>
        </w:tc>
      </w:tr>
      <w:tr w:rsidR="0037271C" w14:paraId="7883FBFF" w14:textId="77777777" w:rsidTr="0005615F">
        <w:trPr>
          <w:cantSplit/>
          <w:jc w:val="center"/>
        </w:trPr>
        <w:tc>
          <w:tcPr>
            <w:tcW w:w="308" w:type="dxa"/>
            <w:tcBorders>
              <w:top w:val="nil"/>
              <w:left w:val="single" w:sz="4" w:space="0" w:color="auto"/>
              <w:bottom w:val="nil"/>
              <w:right w:val="nil"/>
            </w:tcBorders>
            <w:hideMark/>
          </w:tcPr>
          <w:p w14:paraId="003AD772"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6C67D580"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66768C54" w14:textId="77777777" w:rsidR="0037271C" w:rsidRDefault="0037271C" w:rsidP="0005615F">
            <w:pPr>
              <w:pStyle w:val="TAC"/>
            </w:pPr>
            <w:r>
              <w:t>1</w:t>
            </w:r>
          </w:p>
        </w:tc>
        <w:tc>
          <w:tcPr>
            <w:tcW w:w="283" w:type="dxa"/>
            <w:tcBorders>
              <w:top w:val="nil"/>
              <w:left w:val="nil"/>
              <w:bottom w:val="nil"/>
              <w:right w:val="nil"/>
            </w:tcBorders>
            <w:hideMark/>
          </w:tcPr>
          <w:p w14:paraId="6CF27244"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2C168F4B" w14:textId="77777777" w:rsidR="0037271C" w:rsidRDefault="0037271C" w:rsidP="0005615F">
            <w:pPr>
              <w:pStyle w:val="TAL"/>
            </w:pPr>
            <w:r>
              <w:rPr>
                <w:lang w:eastAsia="zh-CN"/>
              </w:rPr>
              <w:t>UE policies for 5G ProSe direct communications</w:t>
            </w:r>
          </w:p>
        </w:tc>
      </w:tr>
      <w:tr w:rsidR="0037271C" w14:paraId="2BA8C64D" w14:textId="77777777" w:rsidTr="0005615F">
        <w:trPr>
          <w:cantSplit/>
          <w:jc w:val="center"/>
        </w:trPr>
        <w:tc>
          <w:tcPr>
            <w:tcW w:w="308" w:type="dxa"/>
            <w:tcBorders>
              <w:top w:val="nil"/>
              <w:left w:val="single" w:sz="4" w:space="0" w:color="auto"/>
              <w:bottom w:val="nil"/>
              <w:right w:val="nil"/>
            </w:tcBorders>
            <w:hideMark/>
          </w:tcPr>
          <w:p w14:paraId="7A6757F9"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69A6F2DA" w14:textId="77777777" w:rsidR="0037271C" w:rsidRDefault="0037271C" w:rsidP="0005615F">
            <w:pPr>
              <w:pStyle w:val="TAC"/>
              <w:rPr>
                <w:lang w:eastAsia="ko-KR"/>
              </w:rPr>
            </w:pPr>
            <w:r>
              <w:rPr>
                <w:lang w:eastAsia="ko-KR"/>
              </w:rPr>
              <w:t>0</w:t>
            </w:r>
          </w:p>
        </w:tc>
        <w:tc>
          <w:tcPr>
            <w:tcW w:w="283" w:type="dxa"/>
            <w:tcBorders>
              <w:top w:val="nil"/>
              <w:left w:val="nil"/>
              <w:bottom w:val="nil"/>
              <w:right w:val="nil"/>
            </w:tcBorders>
            <w:hideMark/>
          </w:tcPr>
          <w:p w14:paraId="44BF77BA" w14:textId="77777777" w:rsidR="0037271C" w:rsidRDefault="0037271C" w:rsidP="0005615F">
            <w:pPr>
              <w:pStyle w:val="TAC"/>
            </w:pPr>
            <w:r>
              <w:t>1</w:t>
            </w:r>
          </w:p>
        </w:tc>
        <w:tc>
          <w:tcPr>
            <w:tcW w:w="283" w:type="dxa"/>
            <w:tcBorders>
              <w:top w:val="nil"/>
              <w:left w:val="nil"/>
              <w:bottom w:val="nil"/>
              <w:right w:val="nil"/>
            </w:tcBorders>
            <w:hideMark/>
          </w:tcPr>
          <w:p w14:paraId="0060EEF2"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21BB5B42" w14:textId="77777777" w:rsidR="0037271C" w:rsidRDefault="0037271C" w:rsidP="0005615F">
            <w:pPr>
              <w:pStyle w:val="TAL"/>
              <w:rPr>
                <w:lang w:eastAsia="zh-CN"/>
              </w:rPr>
            </w:pPr>
            <w:r>
              <w:rPr>
                <w:lang w:eastAsia="zh-CN"/>
              </w:rPr>
              <w:t>UE policies for 5G ProSe UE-to-network relay UE</w:t>
            </w:r>
          </w:p>
        </w:tc>
      </w:tr>
      <w:tr w:rsidR="0037271C" w14:paraId="02F2B943" w14:textId="77777777" w:rsidTr="0005615F">
        <w:trPr>
          <w:cantSplit/>
          <w:jc w:val="center"/>
        </w:trPr>
        <w:tc>
          <w:tcPr>
            <w:tcW w:w="308" w:type="dxa"/>
            <w:tcBorders>
              <w:top w:val="nil"/>
              <w:left w:val="single" w:sz="4" w:space="0" w:color="auto"/>
              <w:bottom w:val="nil"/>
              <w:right w:val="nil"/>
            </w:tcBorders>
            <w:hideMark/>
          </w:tcPr>
          <w:p w14:paraId="04CC393D"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29BC94A8" w14:textId="77777777" w:rsidR="0037271C" w:rsidRDefault="0037271C" w:rsidP="0005615F">
            <w:pPr>
              <w:pStyle w:val="TAC"/>
              <w:rPr>
                <w:lang w:eastAsia="ko-KR"/>
              </w:rPr>
            </w:pPr>
            <w:r>
              <w:rPr>
                <w:lang w:eastAsia="ko-KR"/>
              </w:rPr>
              <w:t>1</w:t>
            </w:r>
          </w:p>
        </w:tc>
        <w:tc>
          <w:tcPr>
            <w:tcW w:w="283" w:type="dxa"/>
            <w:tcBorders>
              <w:top w:val="nil"/>
              <w:left w:val="nil"/>
              <w:bottom w:val="nil"/>
              <w:right w:val="nil"/>
            </w:tcBorders>
            <w:hideMark/>
          </w:tcPr>
          <w:p w14:paraId="429FAD0D" w14:textId="77777777" w:rsidR="0037271C" w:rsidRDefault="0037271C" w:rsidP="0005615F">
            <w:pPr>
              <w:pStyle w:val="TAC"/>
            </w:pPr>
            <w:r>
              <w:t>0</w:t>
            </w:r>
          </w:p>
        </w:tc>
        <w:tc>
          <w:tcPr>
            <w:tcW w:w="283" w:type="dxa"/>
            <w:tcBorders>
              <w:top w:val="nil"/>
              <w:left w:val="nil"/>
              <w:bottom w:val="nil"/>
              <w:right w:val="nil"/>
            </w:tcBorders>
            <w:hideMark/>
          </w:tcPr>
          <w:p w14:paraId="02BE9229"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63F9D87A" w14:textId="77777777" w:rsidR="0037271C" w:rsidRDefault="0037271C" w:rsidP="0005615F">
            <w:pPr>
              <w:pStyle w:val="TAL"/>
              <w:rPr>
                <w:lang w:eastAsia="zh-CN"/>
              </w:rPr>
            </w:pPr>
            <w:r>
              <w:rPr>
                <w:lang w:eastAsia="zh-CN"/>
              </w:rPr>
              <w:t>UE policies for 5G ProSe remote UE</w:t>
            </w:r>
          </w:p>
        </w:tc>
      </w:tr>
      <w:tr w:rsidR="0037271C" w14:paraId="43B1458D" w14:textId="77777777" w:rsidTr="0005615F">
        <w:trPr>
          <w:cantSplit/>
          <w:jc w:val="center"/>
        </w:trPr>
        <w:tc>
          <w:tcPr>
            <w:tcW w:w="308" w:type="dxa"/>
            <w:tcBorders>
              <w:top w:val="nil"/>
              <w:left w:val="single" w:sz="4" w:space="0" w:color="auto"/>
              <w:bottom w:val="nil"/>
              <w:right w:val="nil"/>
            </w:tcBorders>
            <w:hideMark/>
          </w:tcPr>
          <w:p w14:paraId="34B9E9E6" w14:textId="77777777" w:rsidR="0037271C" w:rsidRDefault="0037271C" w:rsidP="0005615F">
            <w:pPr>
              <w:pStyle w:val="TAC"/>
              <w:rPr>
                <w:lang w:eastAsia="ko-KR"/>
              </w:rPr>
            </w:pPr>
            <w:r>
              <w:rPr>
                <w:lang w:eastAsia="ko-KR"/>
              </w:rPr>
              <w:t>0</w:t>
            </w:r>
          </w:p>
          <w:p w14:paraId="5B4EFCFD" w14:textId="77777777" w:rsidR="0037271C" w:rsidRDefault="0037271C" w:rsidP="0005615F">
            <w:pPr>
              <w:pStyle w:val="TAC"/>
              <w:rPr>
                <w:lang w:eastAsia="zh-CN"/>
              </w:rPr>
            </w:pPr>
            <w:r>
              <w:rPr>
                <w:rFonts w:hint="eastAsia"/>
                <w:lang w:eastAsia="zh-CN"/>
              </w:rPr>
              <w:t>0</w:t>
            </w:r>
          </w:p>
          <w:p w14:paraId="004C5DFD" w14:textId="77777777" w:rsidR="0037271C" w:rsidRDefault="0037271C" w:rsidP="0005615F">
            <w:pPr>
              <w:pStyle w:val="TAC"/>
              <w:rPr>
                <w:lang w:eastAsia="zh-CN"/>
              </w:rPr>
            </w:pPr>
            <w:r>
              <w:rPr>
                <w:rFonts w:hint="eastAsia"/>
                <w:lang w:eastAsia="zh-CN"/>
              </w:rPr>
              <w:t>0</w:t>
            </w:r>
          </w:p>
        </w:tc>
        <w:tc>
          <w:tcPr>
            <w:tcW w:w="284" w:type="dxa"/>
            <w:tcBorders>
              <w:top w:val="nil"/>
              <w:left w:val="nil"/>
              <w:bottom w:val="nil"/>
              <w:right w:val="nil"/>
            </w:tcBorders>
            <w:hideMark/>
          </w:tcPr>
          <w:p w14:paraId="0CBE71DA" w14:textId="77777777" w:rsidR="0037271C" w:rsidRDefault="0037271C" w:rsidP="0005615F">
            <w:pPr>
              <w:pStyle w:val="TAC"/>
              <w:rPr>
                <w:lang w:eastAsia="ko-KR"/>
              </w:rPr>
            </w:pPr>
            <w:r>
              <w:rPr>
                <w:lang w:eastAsia="ko-KR"/>
              </w:rPr>
              <w:t>1</w:t>
            </w:r>
          </w:p>
          <w:p w14:paraId="012281DB" w14:textId="77777777" w:rsidR="0037271C" w:rsidRDefault="0037271C" w:rsidP="0005615F">
            <w:pPr>
              <w:pStyle w:val="TAC"/>
              <w:rPr>
                <w:lang w:eastAsia="zh-CN"/>
              </w:rPr>
            </w:pPr>
            <w:r>
              <w:rPr>
                <w:rFonts w:hint="eastAsia"/>
                <w:lang w:eastAsia="zh-CN"/>
              </w:rPr>
              <w:t>1</w:t>
            </w:r>
          </w:p>
          <w:p w14:paraId="23DC5F41"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583F0DBE" w14:textId="77777777" w:rsidR="0037271C" w:rsidRDefault="0037271C" w:rsidP="0005615F">
            <w:pPr>
              <w:pStyle w:val="TAC"/>
            </w:pPr>
            <w:r>
              <w:t>0</w:t>
            </w:r>
          </w:p>
          <w:p w14:paraId="05FF1B44" w14:textId="77777777" w:rsidR="0037271C" w:rsidRDefault="0037271C" w:rsidP="0005615F">
            <w:pPr>
              <w:pStyle w:val="TAC"/>
              <w:rPr>
                <w:lang w:eastAsia="zh-CN"/>
              </w:rPr>
            </w:pPr>
            <w:r>
              <w:rPr>
                <w:rFonts w:hint="eastAsia"/>
                <w:lang w:eastAsia="zh-CN"/>
              </w:rPr>
              <w:t>1</w:t>
            </w:r>
          </w:p>
          <w:p w14:paraId="26C5A46B"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074176DD" w14:textId="77777777" w:rsidR="0037271C" w:rsidRDefault="0037271C" w:rsidP="0005615F">
            <w:pPr>
              <w:pStyle w:val="TAC"/>
            </w:pPr>
            <w:r>
              <w:t>1</w:t>
            </w:r>
          </w:p>
          <w:p w14:paraId="7579B587" w14:textId="77777777" w:rsidR="0037271C" w:rsidRDefault="0037271C" w:rsidP="0005615F">
            <w:pPr>
              <w:pStyle w:val="TAC"/>
              <w:rPr>
                <w:lang w:eastAsia="zh-CN"/>
              </w:rPr>
            </w:pPr>
            <w:r>
              <w:rPr>
                <w:rFonts w:hint="eastAsia"/>
                <w:lang w:eastAsia="zh-CN"/>
              </w:rPr>
              <w:t>0</w:t>
            </w:r>
          </w:p>
          <w:p w14:paraId="5935F38D" w14:textId="77777777" w:rsidR="0037271C" w:rsidRDefault="0037271C" w:rsidP="0005615F">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05CD5DA4" w14:textId="77777777" w:rsidR="0037271C" w:rsidRDefault="0037271C" w:rsidP="0005615F">
            <w:pPr>
              <w:pStyle w:val="TAL"/>
              <w:rPr>
                <w:lang w:eastAsia="zh-CN"/>
              </w:rPr>
            </w:pPr>
            <w:r>
              <w:rPr>
                <w:lang w:eastAsia="zh-CN"/>
              </w:rPr>
              <w:t>UE policies for 5G ProSe usage information reporting</w:t>
            </w:r>
          </w:p>
          <w:p w14:paraId="328E01E5" w14:textId="77777777" w:rsidR="0037271C" w:rsidRDefault="0037271C" w:rsidP="0005615F">
            <w:pPr>
              <w:pStyle w:val="TAL"/>
              <w:rPr>
                <w:lang w:eastAsia="zh-CN"/>
              </w:rPr>
            </w:pPr>
            <w:r>
              <w:rPr>
                <w:lang w:eastAsia="zh-CN"/>
              </w:rPr>
              <w:t>UE policies for 5G ProSe UE-to-UE relay UE</w:t>
            </w:r>
          </w:p>
          <w:p w14:paraId="0CEB7334" w14:textId="77777777" w:rsidR="0037271C" w:rsidRDefault="0037271C" w:rsidP="0005615F">
            <w:pPr>
              <w:pStyle w:val="TAL"/>
              <w:rPr>
                <w:lang w:eastAsia="zh-CN"/>
              </w:rPr>
            </w:pPr>
            <w:r>
              <w:rPr>
                <w:lang w:eastAsia="zh-CN"/>
              </w:rPr>
              <w:t>UE policies for 5G ProSe end UE</w:t>
            </w:r>
          </w:p>
          <w:p w14:paraId="3FAF5088" w14:textId="77777777" w:rsidR="0037271C" w:rsidRPr="00E56EB3" w:rsidRDefault="0037271C" w:rsidP="0005615F">
            <w:pPr>
              <w:pStyle w:val="TAL"/>
              <w:rPr>
                <w:lang w:eastAsia="zh-CN"/>
              </w:rPr>
            </w:pPr>
          </w:p>
        </w:tc>
      </w:tr>
      <w:tr w:rsidR="0037271C" w14:paraId="02AFB4A7"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02C60B64" w14:textId="77777777" w:rsidR="0037271C" w:rsidRDefault="0037271C" w:rsidP="0005615F">
            <w:pPr>
              <w:pStyle w:val="TAL"/>
            </w:pPr>
            <w:r>
              <w:t>All other values are reserved.</w:t>
            </w:r>
          </w:p>
        </w:tc>
      </w:tr>
      <w:tr w:rsidR="0037271C" w14:paraId="30F93D16"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29B21C6D" w14:textId="77777777" w:rsidR="0037271C" w:rsidRDefault="0037271C" w:rsidP="0005615F">
            <w:pPr>
              <w:pStyle w:val="TAL"/>
            </w:pPr>
            <w:r>
              <w:t>Bits 8 to 5 of octet k are spare and shall be encoded as zero.</w:t>
            </w:r>
          </w:p>
        </w:tc>
      </w:tr>
      <w:tr w:rsidR="0037271C" w14:paraId="4E649180"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4A94FBA" w14:textId="77777777" w:rsidR="0037271C" w:rsidRDefault="0037271C" w:rsidP="0005615F">
            <w:pPr>
              <w:pStyle w:val="TAL"/>
            </w:pPr>
            <w:r>
              <w:t>Length of ProSeP info contents (octets k+1 to k+2) indicates the length of the ProSeP info contents field.</w:t>
            </w:r>
          </w:p>
        </w:tc>
      </w:tr>
      <w:tr w:rsidR="0037271C" w14:paraId="79EF7605" w14:textId="77777777" w:rsidTr="0005615F">
        <w:trPr>
          <w:cantSplit/>
          <w:jc w:val="center"/>
        </w:trPr>
        <w:tc>
          <w:tcPr>
            <w:tcW w:w="7107" w:type="dxa"/>
            <w:gridSpan w:val="5"/>
            <w:tcBorders>
              <w:top w:val="nil"/>
              <w:left w:val="single" w:sz="4" w:space="0" w:color="auto"/>
              <w:bottom w:val="single" w:sz="4" w:space="0" w:color="auto"/>
              <w:right w:val="single" w:sz="4" w:space="0" w:color="auto"/>
            </w:tcBorders>
          </w:tcPr>
          <w:p w14:paraId="032EA9CE" w14:textId="3FB39F5D" w:rsidR="0037271C" w:rsidRDefault="0037271C" w:rsidP="0005615F">
            <w:pPr>
              <w:pStyle w:val="TAL"/>
              <w:rPr>
                <w:lang w:eastAsia="ko-KR"/>
              </w:rPr>
            </w:pPr>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UE policies for 5G ProSe UE-to-UE relay UE (see clause 5.8), or UE policies for 5G ProSe end UE (see clause 5.9)</w:t>
            </w:r>
            <w:r>
              <w:rPr>
                <w:lang w:eastAsia="ko-KR"/>
              </w:rPr>
              <w:t>.</w:t>
            </w:r>
          </w:p>
          <w:p w14:paraId="3034F032" w14:textId="77777777" w:rsidR="0037271C" w:rsidRDefault="0037271C" w:rsidP="0005615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4" w:name="_Toc73369015"/>
      <w:bookmarkStart w:id="95" w:name="_Toc162970077"/>
      <w:r w:rsidRPr="00042094">
        <w:rPr>
          <w:lang w:eastAsia="zh-CN"/>
        </w:rPr>
        <w:t>5.3</w:t>
      </w:r>
      <w:r w:rsidRPr="00042094">
        <w:rPr>
          <w:lang w:eastAsia="zh-CN"/>
        </w:rPr>
        <w:tab/>
        <w:t>Encoding of UE policies for 5G ProSe direct discovery</w:t>
      </w:r>
      <w:bookmarkEnd w:id="94"/>
      <w:bookmarkEnd w:id="95"/>
    </w:p>
    <w:p w14:paraId="782799BA" w14:textId="77777777" w:rsidR="001E6A97" w:rsidRPr="00042094" w:rsidRDefault="001E6A97" w:rsidP="001E6A97">
      <w:pPr>
        <w:pStyle w:val="Heading3"/>
      </w:pPr>
      <w:bookmarkStart w:id="96" w:name="_Toc8882547"/>
      <w:bookmarkStart w:id="97" w:name="_Toc23343279"/>
      <w:bookmarkStart w:id="98" w:name="_Toc26193832"/>
      <w:bookmarkStart w:id="99" w:name="_Toc34382713"/>
      <w:bookmarkStart w:id="100" w:name="_Toc34387367"/>
      <w:bookmarkStart w:id="101" w:name="_Toc45282417"/>
      <w:bookmarkStart w:id="102" w:name="_Toc51867022"/>
      <w:bookmarkStart w:id="103" w:name="_Toc68196475"/>
      <w:bookmarkStart w:id="104" w:name="_Toc73369016"/>
      <w:bookmarkStart w:id="105" w:name="_Toc162970078"/>
      <w:r w:rsidRPr="00042094">
        <w:t>5.3.1</w:t>
      </w:r>
      <w:r w:rsidRPr="00042094">
        <w:tab/>
        <w:t>General</w:t>
      </w:r>
      <w:bookmarkEnd w:id="96"/>
      <w:bookmarkEnd w:id="97"/>
      <w:bookmarkEnd w:id="98"/>
      <w:bookmarkEnd w:id="99"/>
      <w:bookmarkEnd w:id="100"/>
      <w:bookmarkEnd w:id="101"/>
      <w:bookmarkEnd w:id="102"/>
      <w:bookmarkEnd w:id="103"/>
      <w:bookmarkEnd w:id="104"/>
      <w:bookmarkEnd w:id="105"/>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6" w:name="_Toc162970079"/>
      <w:r w:rsidRPr="00042094">
        <w:lastRenderedPageBreak/>
        <w:t>5.3.2</w:t>
      </w:r>
      <w:r w:rsidRPr="00042094">
        <w:tab/>
        <w:t>Information elements coding</w:t>
      </w:r>
      <w:bookmarkEnd w:id="106"/>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If the length of ProSeP info contents field is bigger than indicated in figure 5.3.2.1, receiving entity shall ignore any superfluous octets located at the end of the ProSeP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00D81700" w:rsidR="001E6A97" w:rsidRPr="00042094" w:rsidRDefault="001E6A97">
            <w:pPr>
              <w:pStyle w:val="TAL"/>
            </w:pPr>
            <w:r w:rsidRPr="00042094">
              <w:t>octet o6+1</w:t>
            </w:r>
            <w:r w:rsidR="00472266">
              <w:t>6</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lastRenderedPageBreak/>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0ABAA46C" w:rsidR="001E6A97" w:rsidRPr="00042094" w:rsidRDefault="00987DA8">
            <w:pPr>
              <w:pStyle w:val="TAC"/>
            </w:pPr>
            <w:r>
              <w:t>Length of group member discovery  parameters 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35426D7F" w:rsidR="001E6A97" w:rsidRPr="00042094" w:rsidRDefault="001E6A97" w:rsidP="001E6A97">
      <w:pPr>
        <w:pStyle w:val="TF"/>
      </w:pPr>
      <w:r w:rsidRPr="00042094">
        <w:t>Figure 5.3.</w:t>
      </w:r>
      <w:r w:rsidR="009F5F3F" w:rsidRPr="00042094">
        <w:t>2</w:t>
      </w:r>
      <w:r w:rsidRPr="00042094">
        <w:t xml:space="preserve">.12: </w:t>
      </w:r>
      <w:r w:rsidR="00987DA8">
        <w:t>Group member discovery</w:t>
      </w:r>
      <w:r w:rsidRPr="00042094">
        <w:rPr>
          <w:noProof/>
        </w:rPr>
        <w:t xml:space="preserve"> parameters</w:t>
      </w:r>
    </w:p>
    <w:p w14:paraId="3AD309B9" w14:textId="77777777" w:rsidR="001925D5" w:rsidRPr="00042094" w:rsidRDefault="001925D5" w:rsidP="001925D5">
      <w:pPr>
        <w:pStyle w:val="FP"/>
        <w:rPr>
          <w:lang w:eastAsia="zh-CN"/>
        </w:rPr>
      </w:pPr>
    </w:p>
    <w:p w14:paraId="5C1A903C" w14:textId="506F65B2" w:rsidR="001E6A97" w:rsidRPr="00042094" w:rsidRDefault="001E6A97" w:rsidP="001E6A97">
      <w:pPr>
        <w:pStyle w:val="TH"/>
      </w:pPr>
      <w:r w:rsidRPr="00042094">
        <w:t>Table 5.3.</w:t>
      </w:r>
      <w:r w:rsidR="009F5F3F" w:rsidRPr="00042094">
        <w:t>2</w:t>
      </w:r>
      <w:r w:rsidRPr="00042094">
        <w:t xml:space="preserve">.12: </w:t>
      </w:r>
      <w:r w:rsidR="00987DA8">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r w:rsidRPr="00042094">
              <w:t>ProSe identifier</w:t>
            </w:r>
            <w:r w:rsidR="004B703E">
              <w:t xml:space="preserve"> (NOTE 1, NOTE 2)</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lastRenderedPageBreak/>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address information</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8" w:name="_MCCTEMPBM_CRPT80180044___4"/>
            <w:bookmarkEnd w:id="108"/>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9" w:name="_Toc73369018"/>
      <w:bookmarkStart w:id="110" w:name="_Toc162970080"/>
      <w:r w:rsidRPr="00042094">
        <w:rPr>
          <w:lang w:eastAsia="zh-CN"/>
        </w:rPr>
        <w:t>5.4</w:t>
      </w:r>
      <w:r w:rsidRPr="00042094">
        <w:rPr>
          <w:lang w:eastAsia="zh-CN"/>
        </w:rPr>
        <w:tab/>
        <w:t>Encoding of UE policies for 5G ProSe direct communications</w:t>
      </w:r>
      <w:bookmarkEnd w:id="109"/>
      <w:bookmarkEnd w:id="110"/>
    </w:p>
    <w:p w14:paraId="2158437A" w14:textId="77777777" w:rsidR="00FD6276" w:rsidRPr="00042094" w:rsidRDefault="00FD6276" w:rsidP="00FD6276">
      <w:pPr>
        <w:pStyle w:val="Heading3"/>
      </w:pPr>
      <w:bookmarkStart w:id="111" w:name="_Toc73369019"/>
      <w:bookmarkStart w:id="112" w:name="_Toc162970081"/>
      <w:r w:rsidRPr="00042094">
        <w:t>5.4.1</w:t>
      </w:r>
      <w:r w:rsidRPr="00042094">
        <w:tab/>
        <w:t>General</w:t>
      </w:r>
      <w:bookmarkEnd w:id="111"/>
      <w:bookmarkEnd w:id="112"/>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3" w:name="_Toc73369020"/>
      <w:bookmarkStart w:id="114" w:name="_Toc162970082"/>
      <w:r w:rsidRPr="00042094">
        <w:lastRenderedPageBreak/>
        <w:t>5.4.</w:t>
      </w:r>
      <w:r w:rsidR="00580EC5" w:rsidRPr="00042094">
        <w:t>2</w:t>
      </w:r>
      <w:r w:rsidRPr="00042094">
        <w:tab/>
        <w:t>Information elements coding</w:t>
      </w:r>
      <w:bookmarkEnd w:id="113"/>
      <w:bookmarkEnd w:id="11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lastRenderedPageBreak/>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lastRenderedPageBreak/>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5AD355A0" w14:textId="77777777" w:rsidR="003726AE" w:rsidRPr="00042094" w:rsidRDefault="003726AE" w:rsidP="003726AE">
      <w:pPr>
        <w:pStyle w:val="TH"/>
      </w:pPr>
      <w:r w:rsidRPr="00042094">
        <w:lastRenderedPageBreak/>
        <w:t>Table 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042094"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042094" w:rsidRDefault="003726AE" w:rsidP="006B73C3">
            <w:pPr>
              <w:pStyle w:val="TAL"/>
              <w:rPr>
                <w:noProof/>
              </w:rPr>
            </w:pPr>
            <w:r w:rsidRPr="00042094">
              <w:lastRenderedPageBreak/>
              <w:t>ProSe identifier</w:t>
            </w:r>
            <w:r w:rsidRPr="00042094">
              <w:rPr>
                <w:noProof/>
              </w:rPr>
              <w:t>s (</w:t>
            </w:r>
            <w:r w:rsidRPr="00042094">
              <w:t>octet o70+3 to o74)</w:t>
            </w:r>
            <w:r w:rsidRPr="00042094">
              <w:rPr>
                <w:noProof/>
              </w:rPr>
              <w:t>:</w:t>
            </w:r>
          </w:p>
          <w:p w14:paraId="31BE0072" w14:textId="77777777" w:rsidR="003726AE" w:rsidRPr="00042094" w:rsidRDefault="003726AE" w:rsidP="006B73C3">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123D2C7" w14:textId="77777777" w:rsidR="003726AE" w:rsidRPr="00042094" w:rsidRDefault="003726AE" w:rsidP="006B73C3">
            <w:pPr>
              <w:pStyle w:val="TAL"/>
              <w:rPr>
                <w:noProof/>
              </w:rPr>
            </w:pPr>
          </w:p>
        </w:tc>
      </w:tr>
      <w:tr w:rsidR="003726AE" w:rsidRPr="00042094"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042094" w:rsidRDefault="003726AE" w:rsidP="006B73C3">
            <w:pPr>
              <w:pStyle w:val="TAL"/>
              <w:rPr>
                <w:noProof/>
              </w:rPr>
            </w:pPr>
            <w:r w:rsidRPr="00042094">
              <w:t>Guaranteed flow bit rate</w:t>
            </w:r>
            <w:r w:rsidRPr="00042094">
              <w:rPr>
                <w:noProof/>
              </w:rPr>
              <w:t xml:space="preserve"> indicator</w:t>
            </w:r>
            <w:r w:rsidRPr="00042094">
              <w:t xml:space="preserve"> (GFBRI) (octet o74+1 bit 8):</w:t>
            </w:r>
          </w:p>
          <w:p w14:paraId="2817A2D2" w14:textId="77777777" w:rsidR="003726AE" w:rsidRPr="00042094" w:rsidRDefault="003726AE"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DCE198C" w14:textId="77777777" w:rsidR="003726AE" w:rsidRPr="00042094" w:rsidRDefault="003726AE" w:rsidP="006B73C3">
            <w:pPr>
              <w:pStyle w:val="TAL"/>
            </w:pPr>
            <w:r w:rsidRPr="00042094">
              <w:t>Bit</w:t>
            </w:r>
          </w:p>
          <w:p w14:paraId="56B6DFBB" w14:textId="77777777" w:rsidR="003726AE" w:rsidRPr="00042094" w:rsidRDefault="003726AE" w:rsidP="006B73C3">
            <w:pPr>
              <w:pStyle w:val="TAL"/>
              <w:rPr>
                <w:b/>
              </w:rPr>
            </w:pPr>
            <w:r w:rsidRPr="00042094">
              <w:rPr>
                <w:b/>
              </w:rPr>
              <w:t>8</w:t>
            </w:r>
          </w:p>
          <w:p w14:paraId="40B1FAE6" w14:textId="77777777" w:rsidR="003726AE" w:rsidRPr="00042094" w:rsidRDefault="003726AE" w:rsidP="006B73C3">
            <w:pPr>
              <w:pStyle w:val="TAL"/>
              <w:rPr>
                <w:noProof/>
              </w:rPr>
            </w:pPr>
            <w:r w:rsidRPr="00042094">
              <w:t>0</w:t>
            </w:r>
            <w:r w:rsidRPr="00042094">
              <w:tab/>
              <w:t>Guaranteed flow bit rate</w:t>
            </w:r>
            <w:r w:rsidRPr="00042094">
              <w:rPr>
                <w:noProof/>
              </w:rPr>
              <w:t xml:space="preserve"> </w:t>
            </w:r>
            <w:r w:rsidRPr="00042094">
              <w:t>field is absent</w:t>
            </w:r>
          </w:p>
          <w:p w14:paraId="06F32DF6" w14:textId="77777777" w:rsidR="003726AE" w:rsidRPr="00042094" w:rsidRDefault="003726AE" w:rsidP="006B73C3">
            <w:pPr>
              <w:pStyle w:val="TAL"/>
            </w:pPr>
            <w:r w:rsidRPr="00042094">
              <w:t>1</w:t>
            </w:r>
            <w:r w:rsidRPr="00042094">
              <w:tab/>
              <w:t>Guaranteed flow bit rate field is present</w:t>
            </w:r>
          </w:p>
          <w:p w14:paraId="3A36F921" w14:textId="77777777" w:rsidR="003726AE" w:rsidRPr="00042094" w:rsidRDefault="003726AE" w:rsidP="006B73C3">
            <w:pPr>
              <w:pStyle w:val="TAL"/>
              <w:rPr>
                <w:noProof/>
              </w:rPr>
            </w:pPr>
          </w:p>
        </w:tc>
      </w:tr>
      <w:tr w:rsidR="003726AE" w:rsidRPr="00042094"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042094" w:rsidRDefault="003726AE" w:rsidP="006B73C3">
            <w:pPr>
              <w:pStyle w:val="TAL"/>
              <w:rPr>
                <w:noProof/>
              </w:rPr>
            </w:pPr>
            <w:r w:rsidRPr="00042094">
              <w:t>Maximum flow bit rate</w:t>
            </w:r>
            <w:r w:rsidRPr="00042094">
              <w:rPr>
                <w:noProof/>
              </w:rPr>
              <w:t xml:space="preserve"> indicator</w:t>
            </w:r>
            <w:r w:rsidRPr="00042094">
              <w:t xml:space="preserve"> (MFBRI) (octet o74+1 bit 7):</w:t>
            </w:r>
          </w:p>
          <w:p w14:paraId="5DC8762F" w14:textId="77777777" w:rsidR="003726AE" w:rsidRPr="00042094" w:rsidRDefault="003726AE"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6E6ABF50" w14:textId="77777777" w:rsidR="003726AE" w:rsidRPr="00042094" w:rsidRDefault="003726AE" w:rsidP="006B73C3">
            <w:pPr>
              <w:pStyle w:val="TAL"/>
            </w:pPr>
            <w:r w:rsidRPr="00042094">
              <w:t>Bit</w:t>
            </w:r>
          </w:p>
          <w:p w14:paraId="103A62E4" w14:textId="77777777" w:rsidR="003726AE" w:rsidRPr="00042094" w:rsidRDefault="003726AE" w:rsidP="006B73C3">
            <w:pPr>
              <w:pStyle w:val="TAL"/>
              <w:rPr>
                <w:b/>
              </w:rPr>
            </w:pPr>
            <w:r w:rsidRPr="00042094">
              <w:rPr>
                <w:b/>
              </w:rPr>
              <w:t>7</w:t>
            </w:r>
          </w:p>
          <w:p w14:paraId="2AF07E00" w14:textId="77777777" w:rsidR="003726AE" w:rsidRPr="00042094" w:rsidRDefault="003726AE" w:rsidP="006B73C3">
            <w:pPr>
              <w:pStyle w:val="TAL"/>
              <w:rPr>
                <w:noProof/>
              </w:rPr>
            </w:pPr>
            <w:r w:rsidRPr="00042094">
              <w:t>0</w:t>
            </w:r>
            <w:r w:rsidRPr="00042094">
              <w:tab/>
              <w:t>Maximum flow bit rate</w:t>
            </w:r>
            <w:r w:rsidRPr="00042094">
              <w:rPr>
                <w:noProof/>
              </w:rPr>
              <w:t xml:space="preserve"> </w:t>
            </w:r>
            <w:r w:rsidRPr="00042094">
              <w:t>field is absent</w:t>
            </w:r>
          </w:p>
          <w:p w14:paraId="671E902D" w14:textId="77777777" w:rsidR="003726AE" w:rsidRPr="00042094" w:rsidRDefault="003726AE" w:rsidP="006B73C3">
            <w:pPr>
              <w:pStyle w:val="TAL"/>
            </w:pPr>
            <w:r w:rsidRPr="00042094">
              <w:t>1</w:t>
            </w:r>
            <w:r w:rsidRPr="00042094">
              <w:tab/>
              <w:t>Maximum flow bit rate field is present</w:t>
            </w:r>
          </w:p>
          <w:p w14:paraId="1A8E07CF" w14:textId="77777777" w:rsidR="003726AE" w:rsidRPr="00042094" w:rsidRDefault="003726AE" w:rsidP="006B73C3">
            <w:pPr>
              <w:pStyle w:val="TAL"/>
              <w:rPr>
                <w:noProof/>
              </w:rPr>
            </w:pPr>
          </w:p>
        </w:tc>
      </w:tr>
      <w:tr w:rsidR="003726AE" w:rsidRPr="00042094"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042094" w:rsidRDefault="003726AE" w:rsidP="006B73C3">
            <w:pPr>
              <w:pStyle w:val="TAL"/>
              <w:rPr>
                <w:noProof/>
              </w:rPr>
            </w:pPr>
            <w:r w:rsidRPr="00042094">
              <w:t xml:space="preserve">Per-link aggregate maximum bit rate </w:t>
            </w:r>
            <w:r w:rsidRPr="00042094">
              <w:rPr>
                <w:noProof/>
              </w:rPr>
              <w:t>indicator</w:t>
            </w:r>
            <w:r w:rsidRPr="00042094">
              <w:t xml:space="preserve"> (PLAMBRI) (octet o74+1 bit 6):</w:t>
            </w:r>
          </w:p>
          <w:p w14:paraId="47B47A1B" w14:textId="77777777" w:rsidR="003726AE" w:rsidRPr="00042094" w:rsidRDefault="003726AE"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71BD3399" w14:textId="77777777" w:rsidR="003726AE" w:rsidRPr="00042094" w:rsidRDefault="003726AE" w:rsidP="006B73C3">
            <w:pPr>
              <w:pStyle w:val="TAL"/>
            </w:pPr>
            <w:r w:rsidRPr="00042094">
              <w:t>Bit</w:t>
            </w:r>
          </w:p>
          <w:p w14:paraId="027173F7" w14:textId="77777777" w:rsidR="003726AE" w:rsidRPr="00042094" w:rsidRDefault="003726AE" w:rsidP="006B73C3">
            <w:pPr>
              <w:pStyle w:val="TAL"/>
              <w:rPr>
                <w:b/>
              </w:rPr>
            </w:pPr>
            <w:r w:rsidRPr="00042094">
              <w:rPr>
                <w:b/>
              </w:rPr>
              <w:t>6</w:t>
            </w:r>
          </w:p>
          <w:p w14:paraId="557A761D" w14:textId="77777777" w:rsidR="003726AE" w:rsidRPr="00042094" w:rsidRDefault="003726AE"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561216E5" w14:textId="77777777" w:rsidR="003726AE" w:rsidRPr="00042094" w:rsidRDefault="003726AE" w:rsidP="006B73C3">
            <w:pPr>
              <w:pStyle w:val="TAL"/>
            </w:pPr>
            <w:r w:rsidRPr="00042094">
              <w:t>1</w:t>
            </w:r>
            <w:r w:rsidRPr="00042094">
              <w:tab/>
              <w:t>Per-link aggregate maximum bit rate field is present</w:t>
            </w:r>
          </w:p>
          <w:p w14:paraId="0F05304D" w14:textId="77777777" w:rsidR="003726AE" w:rsidRPr="00042094" w:rsidRDefault="003726AE" w:rsidP="006B73C3">
            <w:pPr>
              <w:pStyle w:val="TAL"/>
              <w:rPr>
                <w:noProof/>
              </w:rPr>
            </w:pPr>
          </w:p>
        </w:tc>
      </w:tr>
      <w:tr w:rsidR="003726AE" w:rsidRPr="00042094"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042094" w:rsidRDefault="003726AE" w:rsidP="006B73C3">
            <w:pPr>
              <w:pStyle w:val="TAL"/>
              <w:rPr>
                <w:noProof/>
              </w:rPr>
            </w:pPr>
            <w:r w:rsidRPr="00042094">
              <w:t xml:space="preserve">Range </w:t>
            </w:r>
            <w:r w:rsidRPr="00042094">
              <w:rPr>
                <w:noProof/>
              </w:rPr>
              <w:t>indicator</w:t>
            </w:r>
            <w:r w:rsidRPr="00042094">
              <w:t xml:space="preserve"> (RI) (octet o74+1 bit 5):</w:t>
            </w:r>
          </w:p>
          <w:p w14:paraId="1AD7AC6D" w14:textId="77777777" w:rsidR="003726AE" w:rsidRPr="00042094" w:rsidRDefault="003726AE"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5EFEA118" w14:textId="77777777" w:rsidR="003726AE" w:rsidRPr="00042094" w:rsidRDefault="003726AE" w:rsidP="006B73C3">
            <w:pPr>
              <w:pStyle w:val="TAL"/>
            </w:pPr>
            <w:r w:rsidRPr="00042094">
              <w:t>Bit</w:t>
            </w:r>
          </w:p>
          <w:p w14:paraId="69770B34" w14:textId="77777777" w:rsidR="003726AE" w:rsidRPr="00042094" w:rsidRDefault="003726AE" w:rsidP="006B73C3">
            <w:pPr>
              <w:pStyle w:val="TAL"/>
              <w:rPr>
                <w:b/>
              </w:rPr>
            </w:pPr>
            <w:r w:rsidRPr="00042094">
              <w:rPr>
                <w:b/>
              </w:rPr>
              <w:t>5</w:t>
            </w:r>
          </w:p>
          <w:p w14:paraId="16F5C2E7" w14:textId="77777777" w:rsidR="003726AE" w:rsidRPr="00042094" w:rsidRDefault="003726AE" w:rsidP="006B73C3">
            <w:pPr>
              <w:pStyle w:val="TAL"/>
              <w:rPr>
                <w:noProof/>
              </w:rPr>
            </w:pPr>
            <w:r w:rsidRPr="00042094">
              <w:t>0</w:t>
            </w:r>
            <w:r w:rsidRPr="00042094">
              <w:tab/>
              <w:t>Range</w:t>
            </w:r>
            <w:r w:rsidRPr="00042094">
              <w:rPr>
                <w:noProof/>
              </w:rPr>
              <w:t xml:space="preserve"> </w:t>
            </w:r>
            <w:r w:rsidRPr="00042094">
              <w:t>field is absent</w:t>
            </w:r>
          </w:p>
          <w:p w14:paraId="6D42D8CE" w14:textId="77777777" w:rsidR="003726AE" w:rsidRPr="00042094" w:rsidRDefault="003726AE" w:rsidP="006B73C3">
            <w:pPr>
              <w:pStyle w:val="TAL"/>
            </w:pPr>
            <w:r w:rsidRPr="00042094">
              <w:t>1</w:t>
            </w:r>
            <w:r w:rsidRPr="00042094">
              <w:tab/>
              <w:t>Range field is present</w:t>
            </w:r>
          </w:p>
          <w:p w14:paraId="38843C37" w14:textId="77777777" w:rsidR="003726AE" w:rsidRPr="00042094" w:rsidRDefault="003726AE" w:rsidP="006B73C3">
            <w:pPr>
              <w:pStyle w:val="TAL"/>
              <w:rPr>
                <w:noProof/>
              </w:rPr>
            </w:pPr>
          </w:p>
        </w:tc>
      </w:tr>
      <w:tr w:rsidR="003726AE" w:rsidRPr="00042094"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042094" w:rsidRDefault="003726AE" w:rsidP="006B73C3">
            <w:pPr>
              <w:pStyle w:val="TAL"/>
              <w:rPr>
                <w:lang w:eastAsia="ja-JP"/>
              </w:rPr>
            </w:pPr>
            <w:r w:rsidRPr="00042094">
              <w:lastRenderedPageBreak/>
              <w:t>PQI (octet o74+2):</w:t>
            </w:r>
          </w:p>
          <w:p w14:paraId="5B8F0018" w14:textId="77777777" w:rsidR="003726AE" w:rsidRPr="00042094" w:rsidRDefault="003726AE" w:rsidP="006B73C3">
            <w:pPr>
              <w:pStyle w:val="TAL"/>
            </w:pPr>
            <w:r w:rsidRPr="00042094">
              <w:t>Bits</w:t>
            </w:r>
          </w:p>
          <w:p w14:paraId="180385F8" w14:textId="77777777" w:rsidR="003726AE" w:rsidRPr="00042094" w:rsidRDefault="003726AE" w:rsidP="006B73C3">
            <w:pPr>
              <w:pStyle w:val="TAL"/>
              <w:rPr>
                <w:b/>
              </w:rPr>
            </w:pPr>
            <w:r w:rsidRPr="00042094">
              <w:rPr>
                <w:b/>
              </w:rPr>
              <w:t>8 7 6 5 4 3 2 1</w:t>
            </w:r>
          </w:p>
          <w:p w14:paraId="5A372820" w14:textId="77777777" w:rsidR="003726AE" w:rsidRPr="00042094" w:rsidRDefault="003726AE"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10B33D6" w14:textId="77777777" w:rsidR="003726AE" w:rsidRPr="00042094" w:rsidRDefault="003726AE" w:rsidP="006B73C3">
            <w:pPr>
              <w:pStyle w:val="TAL"/>
              <w:rPr>
                <w:lang w:eastAsia="ja-JP"/>
              </w:rPr>
            </w:pPr>
            <w:r w:rsidRPr="00042094">
              <w:rPr>
                <w:lang w:eastAsia="ja-JP"/>
              </w:rPr>
              <w:t>0 0 0 0 0 0 0 1</w:t>
            </w:r>
          </w:p>
          <w:p w14:paraId="75D054E8"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54564303" w14:textId="77777777" w:rsidR="003726AE" w:rsidRPr="00042094" w:rsidRDefault="003726AE" w:rsidP="006B73C3">
            <w:pPr>
              <w:pStyle w:val="TAL"/>
            </w:pPr>
            <w:r w:rsidRPr="00042094">
              <w:t xml:space="preserve">0 0 0 1 </w:t>
            </w:r>
            <w:r w:rsidRPr="00042094">
              <w:rPr>
                <w:lang w:eastAsia="ja-JP"/>
              </w:rPr>
              <w:t>0 1 0 0</w:t>
            </w:r>
          </w:p>
          <w:p w14:paraId="0C55B850" w14:textId="77777777" w:rsidR="003726AE" w:rsidRPr="00042094" w:rsidRDefault="003726AE" w:rsidP="006B73C3">
            <w:pPr>
              <w:pStyle w:val="TAL"/>
              <w:rPr>
                <w:lang w:eastAsia="ja-JP"/>
              </w:rPr>
            </w:pPr>
            <w:r w:rsidRPr="00042094">
              <w:t xml:space="preserve">0 0 0 1 </w:t>
            </w:r>
            <w:r w:rsidRPr="00042094">
              <w:rPr>
                <w:lang w:eastAsia="ja-JP"/>
              </w:rPr>
              <w:t>0 1 0 1</w:t>
            </w:r>
            <w:r w:rsidRPr="00042094">
              <w:rPr>
                <w:lang w:eastAsia="ja-JP"/>
              </w:rPr>
              <w:tab/>
              <w:t>PQI 21</w:t>
            </w:r>
          </w:p>
          <w:p w14:paraId="4F8C8FF5" w14:textId="77777777" w:rsidR="003726AE" w:rsidRPr="00042094" w:rsidRDefault="003726AE" w:rsidP="006B73C3">
            <w:pPr>
              <w:pStyle w:val="TAL"/>
              <w:rPr>
                <w:lang w:eastAsia="ja-JP"/>
              </w:rPr>
            </w:pPr>
            <w:r w:rsidRPr="00042094">
              <w:t xml:space="preserve">0 0 0 1 </w:t>
            </w:r>
            <w:r w:rsidRPr="00042094">
              <w:rPr>
                <w:lang w:eastAsia="ja-JP"/>
              </w:rPr>
              <w:t>0 1 1 0</w:t>
            </w:r>
            <w:r w:rsidRPr="00042094">
              <w:rPr>
                <w:lang w:eastAsia="ja-JP"/>
              </w:rPr>
              <w:tab/>
              <w:t>PQI 22</w:t>
            </w:r>
          </w:p>
          <w:p w14:paraId="5E7B7B00" w14:textId="77777777" w:rsidR="003726AE" w:rsidRPr="00042094" w:rsidRDefault="003726AE" w:rsidP="006B73C3">
            <w:pPr>
              <w:pStyle w:val="TAL"/>
              <w:rPr>
                <w:lang w:eastAsia="ja-JP"/>
              </w:rPr>
            </w:pPr>
            <w:r w:rsidRPr="00042094">
              <w:t xml:space="preserve">0 0 0 1 </w:t>
            </w:r>
            <w:r w:rsidRPr="00042094">
              <w:rPr>
                <w:lang w:eastAsia="ja-JP"/>
              </w:rPr>
              <w:t>0 1 1 1</w:t>
            </w:r>
            <w:r w:rsidRPr="00042094">
              <w:rPr>
                <w:lang w:eastAsia="ja-JP"/>
              </w:rPr>
              <w:tab/>
              <w:t>PQI 23</w:t>
            </w:r>
          </w:p>
          <w:p w14:paraId="422A9667" w14:textId="77777777" w:rsidR="003726AE" w:rsidRPr="00042094" w:rsidRDefault="003726AE" w:rsidP="006B73C3">
            <w:pPr>
              <w:pStyle w:val="TAL"/>
            </w:pPr>
            <w:r w:rsidRPr="00042094">
              <w:t xml:space="preserve">0 0 0 1 </w:t>
            </w:r>
            <w:r w:rsidRPr="00042094">
              <w:rPr>
                <w:lang w:eastAsia="ja-JP"/>
              </w:rPr>
              <w:t xml:space="preserve">1 </w:t>
            </w:r>
            <w:r w:rsidRPr="00042094">
              <w:t>0 0 0</w:t>
            </w:r>
            <w:r w:rsidRPr="00042094">
              <w:tab/>
              <w:t>PQI 24</w:t>
            </w:r>
          </w:p>
          <w:p w14:paraId="76D8BA5E" w14:textId="77777777" w:rsidR="003726AE" w:rsidRPr="00042094" w:rsidRDefault="003726AE" w:rsidP="006B73C3">
            <w:pPr>
              <w:pStyle w:val="TAL"/>
            </w:pPr>
            <w:r w:rsidRPr="00042094">
              <w:t>0 0 0 1 1 0 0 1</w:t>
            </w:r>
            <w:r w:rsidRPr="00042094">
              <w:tab/>
              <w:t>PQI 25</w:t>
            </w:r>
          </w:p>
          <w:p w14:paraId="737296E4" w14:textId="77777777" w:rsidR="003726AE" w:rsidRPr="00042094" w:rsidRDefault="003726AE" w:rsidP="006B73C3">
            <w:pPr>
              <w:pStyle w:val="TAL"/>
            </w:pPr>
            <w:r w:rsidRPr="00042094">
              <w:t>0 0 0 1 1 0 1 0</w:t>
            </w:r>
            <w:r w:rsidRPr="00042094">
              <w:tab/>
              <w:t>PQI 26</w:t>
            </w:r>
          </w:p>
          <w:p w14:paraId="0E1394A7" w14:textId="77777777" w:rsidR="003726AE" w:rsidRDefault="003726AE" w:rsidP="006B73C3">
            <w:pPr>
              <w:pStyle w:val="TAL"/>
            </w:pPr>
            <w:r>
              <w:t>0 0 0 1 1 0 1 1</w:t>
            </w:r>
          </w:p>
          <w:p w14:paraId="203A8CD5"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013989C5" w14:textId="77777777" w:rsidR="003726AE" w:rsidRDefault="003726AE"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766FB7F" w14:textId="77777777" w:rsidR="003726AE" w:rsidRDefault="003726AE" w:rsidP="006B73C3">
            <w:pPr>
              <w:pStyle w:val="TAL"/>
              <w:rPr>
                <w:lang w:eastAsia="zh-CN"/>
              </w:rPr>
            </w:pPr>
            <w:r>
              <w:rPr>
                <w:rFonts w:hint="eastAsia"/>
                <w:lang w:eastAsia="zh-CN"/>
              </w:rPr>
              <w:t>0</w:t>
            </w:r>
            <w:r>
              <w:rPr>
                <w:lang w:eastAsia="zh-CN"/>
              </w:rPr>
              <w:t xml:space="preserve"> 0 1 0 0 0 0 0</w:t>
            </w:r>
            <w:r>
              <w:rPr>
                <w:lang w:eastAsia="zh-CN"/>
              </w:rPr>
              <w:tab/>
              <w:t>PQI 32</w:t>
            </w:r>
          </w:p>
          <w:p w14:paraId="64CB0210" w14:textId="77777777" w:rsidR="003726AE" w:rsidRDefault="003726AE" w:rsidP="006B73C3">
            <w:pPr>
              <w:pStyle w:val="TAL"/>
              <w:rPr>
                <w:lang w:eastAsia="zh-CN"/>
              </w:rPr>
            </w:pPr>
            <w:r>
              <w:rPr>
                <w:rFonts w:hint="eastAsia"/>
                <w:lang w:eastAsia="zh-CN"/>
              </w:rPr>
              <w:t>0</w:t>
            </w:r>
            <w:r>
              <w:rPr>
                <w:lang w:eastAsia="zh-CN"/>
              </w:rPr>
              <w:t xml:space="preserve"> 0 1 0 0 0 0 1</w:t>
            </w:r>
            <w:r>
              <w:rPr>
                <w:lang w:eastAsia="zh-CN"/>
              </w:rPr>
              <w:tab/>
              <w:t>PQI 33</w:t>
            </w:r>
          </w:p>
          <w:p w14:paraId="5B1B1DBA" w14:textId="77777777" w:rsidR="003726AE" w:rsidRPr="00042094" w:rsidRDefault="003726AE" w:rsidP="006B73C3">
            <w:pPr>
              <w:pStyle w:val="TAL"/>
              <w:rPr>
                <w:lang w:eastAsia="zh-CN"/>
              </w:rPr>
            </w:pPr>
            <w:r>
              <w:rPr>
                <w:rFonts w:hint="eastAsia"/>
                <w:lang w:eastAsia="zh-CN"/>
              </w:rPr>
              <w:t>0</w:t>
            </w:r>
            <w:r>
              <w:rPr>
                <w:lang w:eastAsia="zh-CN"/>
              </w:rPr>
              <w:t xml:space="preserve"> 0 1 0 0 0 1 0</w:t>
            </w:r>
            <w:r>
              <w:rPr>
                <w:lang w:eastAsia="zh-CN"/>
              </w:rPr>
              <w:tab/>
              <w:t>PQI 34</w:t>
            </w:r>
          </w:p>
          <w:p w14:paraId="3A505F1C" w14:textId="23551446" w:rsidR="003726AE" w:rsidRPr="00042094" w:rsidRDefault="003726AE" w:rsidP="006B73C3">
            <w:pPr>
              <w:pStyle w:val="TAL"/>
            </w:pPr>
            <w:r>
              <w:t>0 0 1 0 0 0 1 1</w:t>
            </w:r>
          </w:p>
          <w:p w14:paraId="385D764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748FA270" w14:textId="77777777" w:rsidR="003726AE" w:rsidRPr="00042094" w:rsidRDefault="003726AE" w:rsidP="006B73C3">
            <w:pPr>
              <w:pStyle w:val="TAL"/>
              <w:rPr>
                <w:lang w:eastAsia="ja-JP"/>
              </w:rPr>
            </w:pPr>
            <w:r w:rsidRPr="00042094">
              <w:t xml:space="preserve">0 0 1 1 </w:t>
            </w:r>
            <w:r w:rsidRPr="00042094">
              <w:rPr>
                <w:lang w:eastAsia="ja-JP"/>
              </w:rPr>
              <w:t>0 1 1 0</w:t>
            </w:r>
          </w:p>
          <w:p w14:paraId="45578D4F" w14:textId="77777777" w:rsidR="003726AE" w:rsidRPr="00042094" w:rsidRDefault="003726AE" w:rsidP="006B73C3">
            <w:pPr>
              <w:pStyle w:val="TAL"/>
              <w:rPr>
                <w:lang w:eastAsia="ja-JP"/>
              </w:rPr>
            </w:pPr>
            <w:r w:rsidRPr="00042094">
              <w:t xml:space="preserve">0 0 1 1 </w:t>
            </w:r>
            <w:r w:rsidRPr="00042094">
              <w:rPr>
                <w:lang w:eastAsia="ja-JP"/>
              </w:rPr>
              <w:t>0 1 1 1</w:t>
            </w:r>
            <w:r w:rsidRPr="00042094">
              <w:rPr>
                <w:lang w:eastAsia="ja-JP"/>
              </w:rPr>
              <w:tab/>
              <w:t>PQI 55</w:t>
            </w:r>
          </w:p>
          <w:p w14:paraId="4AD4FBD2" w14:textId="77777777" w:rsidR="003726AE" w:rsidRPr="00042094" w:rsidRDefault="003726AE" w:rsidP="006B73C3">
            <w:pPr>
              <w:pStyle w:val="TAL"/>
              <w:rPr>
                <w:lang w:eastAsia="ja-JP"/>
              </w:rPr>
            </w:pPr>
            <w:r w:rsidRPr="00042094">
              <w:t xml:space="preserve">0 0 1 1 </w:t>
            </w:r>
            <w:r w:rsidRPr="00042094">
              <w:rPr>
                <w:lang w:eastAsia="ja-JP"/>
              </w:rPr>
              <w:t>1 0 0 0</w:t>
            </w:r>
            <w:r w:rsidRPr="00042094">
              <w:rPr>
                <w:lang w:eastAsia="ja-JP"/>
              </w:rPr>
              <w:tab/>
              <w:t>PQI 56</w:t>
            </w:r>
          </w:p>
          <w:p w14:paraId="67CD853F" w14:textId="77777777" w:rsidR="003726AE" w:rsidRPr="00042094" w:rsidRDefault="003726AE" w:rsidP="006B73C3">
            <w:pPr>
              <w:pStyle w:val="TAL"/>
              <w:rPr>
                <w:lang w:eastAsia="ja-JP"/>
              </w:rPr>
            </w:pPr>
            <w:r w:rsidRPr="00042094">
              <w:t xml:space="preserve">0 0 1 1 </w:t>
            </w:r>
            <w:r w:rsidRPr="00042094">
              <w:rPr>
                <w:lang w:eastAsia="ja-JP"/>
              </w:rPr>
              <w:t>1 0 0 1</w:t>
            </w:r>
            <w:r w:rsidRPr="00042094">
              <w:rPr>
                <w:lang w:eastAsia="ja-JP"/>
              </w:rPr>
              <w:tab/>
              <w:t>PQI 57</w:t>
            </w:r>
          </w:p>
          <w:p w14:paraId="527DB98C" w14:textId="77777777" w:rsidR="003726AE" w:rsidRPr="00042094" w:rsidRDefault="003726AE" w:rsidP="006B73C3">
            <w:pPr>
              <w:pStyle w:val="TAL"/>
              <w:rPr>
                <w:lang w:eastAsia="ja-JP"/>
              </w:rPr>
            </w:pPr>
            <w:r w:rsidRPr="00042094">
              <w:t xml:space="preserve">0 0 1 1 </w:t>
            </w:r>
            <w:r w:rsidRPr="00042094">
              <w:rPr>
                <w:lang w:eastAsia="ja-JP"/>
              </w:rPr>
              <w:t>1 0 1 0</w:t>
            </w:r>
            <w:r w:rsidRPr="00042094">
              <w:rPr>
                <w:lang w:eastAsia="ja-JP"/>
              </w:rPr>
              <w:tab/>
              <w:t>PQI 58</w:t>
            </w:r>
          </w:p>
          <w:p w14:paraId="3C440CC5" w14:textId="77777777" w:rsidR="003726AE" w:rsidRPr="00042094" w:rsidRDefault="003726AE" w:rsidP="006B73C3">
            <w:pPr>
              <w:pStyle w:val="TAL"/>
              <w:rPr>
                <w:lang w:eastAsia="ja-JP"/>
              </w:rPr>
            </w:pPr>
            <w:r w:rsidRPr="00042094">
              <w:t xml:space="preserve">0 0 1 1 </w:t>
            </w:r>
            <w:r w:rsidRPr="00042094">
              <w:rPr>
                <w:lang w:eastAsia="ja-JP"/>
              </w:rPr>
              <w:t>1 0 1 1</w:t>
            </w:r>
            <w:r w:rsidRPr="00042094">
              <w:rPr>
                <w:lang w:eastAsia="ja-JP"/>
              </w:rPr>
              <w:tab/>
              <w:t>PQI 59</w:t>
            </w:r>
          </w:p>
          <w:p w14:paraId="19AAC466" w14:textId="77777777" w:rsidR="003726AE" w:rsidRPr="00042094" w:rsidRDefault="003726AE" w:rsidP="006B73C3">
            <w:pPr>
              <w:pStyle w:val="TAL"/>
              <w:rPr>
                <w:lang w:eastAsia="ja-JP"/>
              </w:rPr>
            </w:pPr>
            <w:r w:rsidRPr="00042094">
              <w:t xml:space="preserve">0 0 1 1 </w:t>
            </w:r>
            <w:r w:rsidRPr="00042094">
              <w:rPr>
                <w:lang w:eastAsia="ja-JP"/>
              </w:rPr>
              <w:t>1 1 0 0</w:t>
            </w:r>
            <w:r w:rsidRPr="00042094">
              <w:rPr>
                <w:lang w:eastAsia="ja-JP"/>
              </w:rPr>
              <w:tab/>
              <w:t>PQI 60</w:t>
            </w:r>
          </w:p>
          <w:p w14:paraId="473D46EF" w14:textId="77777777" w:rsidR="003726AE" w:rsidRPr="00042094" w:rsidRDefault="003726AE" w:rsidP="006B73C3">
            <w:pPr>
              <w:pStyle w:val="TAL"/>
              <w:rPr>
                <w:lang w:eastAsia="ja-JP"/>
              </w:rPr>
            </w:pPr>
            <w:r w:rsidRPr="00042094">
              <w:rPr>
                <w:lang w:eastAsia="ja-JP"/>
              </w:rPr>
              <w:t>0 0 1 1 1 1 0 1</w:t>
            </w:r>
            <w:r w:rsidRPr="00042094">
              <w:rPr>
                <w:lang w:eastAsia="ja-JP"/>
              </w:rPr>
              <w:tab/>
              <w:t>PQI 61</w:t>
            </w:r>
          </w:p>
          <w:p w14:paraId="14D71C6A" w14:textId="77777777" w:rsidR="003726AE" w:rsidRPr="00042094" w:rsidRDefault="003726AE" w:rsidP="006B73C3">
            <w:pPr>
              <w:pStyle w:val="TAL"/>
              <w:rPr>
                <w:lang w:eastAsia="ja-JP"/>
              </w:rPr>
            </w:pPr>
            <w:r w:rsidRPr="00042094">
              <w:rPr>
                <w:lang w:eastAsia="ja-JP"/>
              </w:rPr>
              <w:t>0 0 1 1 1 1 1 0</w:t>
            </w:r>
          </w:p>
          <w:p w14:paraId="1B69BCF7"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42831AE2"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AAB310F"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485E7F0" w14:textId="77777777" w:rsidR="003726AE" w:rsidRPr="007912FC" w:rsidRDefault="003726AE"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01FB3B6" w14:textId="11F7755C" w:rsidR="003726AE" w:rsidRPr="00042094" w:rsidRDefault="003726AE" w:rsidP="006B73C3">
            <w:pPr>
              <w:pStyle w:val="TAL"/>
              <w:rPr>
                <w:lang w:eastAsia="ja-JP"/>
              </w:rPr>
            </w:pPr>
            <w:r>
              <w:rPr>
                <w:lang w:eastAsia="ja-JP"/>
              </w:rPr>
              <w:t>0 1 0 1 0 1 0 0</w:t>
            </w:r>
          </w:p>
          <w:p w14:paraId="4B3E1892"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8416F82" w14:textId="77777777" w:rsidR="003726AE" w:rsidRPr="00042094" w:rsidRDefault="003726AE" w:rsidP="006B73C3">
            <w:pPr>
              <w:pStyle w:val="TAL"/>
              <w:rPr>
                <w:lang w:eastAsia="ja-JP"/>
              </w:rPr>
            </w:pPr>
            <w:r w:rsidRPr="00042094">
              <w:t xml:space="preserve">0 1 0 1 </w:t>
            </w:r>
            <w:r w:rsidRPr="00042094">
              <w:rPr>
                <w:lang w:eastAsia="ja-JP"/>
              </w:rPr>
              <w:t>1 0 0 1</w:t>
            </w:r>
          </w:p>
          <w:p w14:paraId="715F993A" w14:textId="77777777" w:rsidR="003726AE" w:rsidRPr="00042094" w:rsidRDefault="003726AE" w:rsidP="006B73C3">
            <w:pPr>
              <w:pStyle w:val="TAL"/>
              <w:rPr>
                <w:lang w:eastAsia="ja-JP"/>
              </w:rPr>
            </w:pPr>
            <w:r w:rsidRPr="00042094">
              <w:t xml:space="preserve">0 1 0 1 </w:t>
            </w:r>
            <w:r w:rsidRPr="00042094">
              <w:rPr>
                <w:lang w:eastAsia="ja-JP"/>
              </w:rPr>
              <w:t>1 0 1 0</w:t>
            </w:r>
            <w:r w:rsidRPr="00042094">
              <w:rPr>
                <w:lang w:eastAsia="ja-JP"/>
              </w:rPr>
              <w:tab/>
              <w:t>PQI 90</w:t>
            </w:r>
          </w:p>
          <w:p w14:paraId="7B863F73" w14:textId="77777777" w:rsidR="003726AE" w:rsidRPr="00042094" w:rsidRDefault="003726AE" w:rsidP="006B73C3">
            <w:pPr>
              <w:pStyle w:val="TAL"/>
              <w:rPr>
                <w:lang w:eastAsia="ja-JP"/>
              </w:rPr>
            </w:pPr>
            <w:r w:rsidRPr="00042094">
              <w:t xml:space="preserve">0 1 0 1 </w:t>
            </w:r>
            <w:r w:rsidRPr="00042094">
              <w:rPr>
                <w:lang w:eastAsia="ja-JP"/>
              </w:rPr>
              <w:t>1 0 1 1</w:t>
            </w:r>
            <w:r w:rsidRPr="00042094">
              <w:rPr>
                <w:lang w:eastAsia="ja-JP"/>
              </w:rPr>
              <w:tab/>
              <w:t>PQI 91</w:t>
            </w:r>
          </w:p>
          <w:p w14:paraId="683D28DE" w14:textId="77777777" w:rsidR="003726AE" w:rsidRPr="00042094" w:rsidRDefault="003726AE" w:rsidP="006B73C3">
            <w:pPr>
              <w:pStyle w:val="TAL"/>
              <w:rPr>
                <w:lang w:eastAsia="ja-JP"/>
              </w:rPr>
            </w:pPr>
            <w:r w:rsidRPr="00042094">
              <w:t xml:space="preserve">0 1 0 1 </w:t>
            </w:r>
            <w:r w:rsidRPr="00042094">
              <w:rPr>
                <w:lang w:eastAsia="ja-JP"/>
              </w:rPr>
              <w:t>1 1 0 0</w:t>
            </w:r>
            <w:r w:rsidRPr="00042094">
              <w:rPr>
                <w:lang w:eastAsia="ja-JP"/>
              </w:rPr>
              <w:tab/>
              <w:t>PQI 92</w:t>
            </w:r>
          </w:p>
          <w:p w14:paraId="0D55C3DD" w14:textId="77777777" w:rsidR="003726AE" w:rsidRPr="00042094" w:rsidRDefault="003726AE" w:rsidP="006B73C3">
            <w:pPr>
              <w:pStyle w:val="TAL"/>
              <w:rPr>
                <w:lang w:eastAsia="ja-JP"/>
              </w:rPr>
            </w:pPr>
            <w:r w:rsidRPr="00042094">
              <w:rPr>
                <w:lang w:eastAsia="ja-JP"/>
              </w:rPr>
              <w:t>0 1 0 1 1 1 0 1</w:t>
            </w:r>
            <w:r w:rsidRPr="00042094">
              <w:rPr>
                <w:lang w:eastAsia="ja-JP"/>
              </w:rPr>
              <w:tab/>
              <w:t>PQI 93</w:t>
            </w:r>
          </w:p>
          <w:p w14:paraId="2E47A863" w14:textId="77777777" w:rsidR="003726AE" w:rsidRPr="00042094" w:rsidRDefault="003726AE" w:rsidP="006B73C3">
            <w:pPr>
              <w:pStyle w:val="TAL"/>
              <w:rPr>
                <w:lang w:eastAsia="ja-JP"/>
              </w:rPr>
            </w:pPr>
            <w:r w:rsidRPr="00042094">
              <w:rPr>
                <w:lang w:eastAsia="ja-JP"/>
              </w:rPr>
              <w:t>0 1 0 1 1 1 1 0</w:t>
            </w:r>
          </w:p>
          <w:p w14:paraId="0E13B32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4CCF387" w14:textId="77777777" w:rsidR="003726AE" w:rsidRPr="00042094" w:rsidRDefault="003726AE" w:rsidP="006B73C3">
            <w:pPr>
              <w:pStyle w:val="TAL"/>
              <w:rPr>
                <w:lang w:eastAsia="ja-JP"/>
              </w:rPr>
            </w:pPr>
            <w:r w:rsidRPr="00042094">
              <w:rPr>
                <w:lang w:eastAsia="ja-JP"/>
              </w:rPr>
              <w:t>0 1 1 1 1 1 1 1</w:t>
            </w:r>
          </w:p>
          <w:p w14:paraId="65A74E65" w14:textId="77777777" w:rsidR="003726AE" w:rsidRPr="00042094" w:rsidRDefault="003726AE" w:rsidP="006B73C3">
            <w:pPr>
              <w:pStyle w:val="TAL"/>
              <w:rPr>
                <w:lang w:eastAsia="ja-JP"/>
              </w:rPr>
            </w:pPr>
            <w:r w:rsidRPr="00042094">
              <w:rPr>
                <w:lang w:eastAsia="ja-JP"/>
              </w:rPr>
              <w:t>1 0 0 0 0 0 0 0</w:t>
            </w:r>
          </w:p>
          <w:p w14:paraId="5E77560D" w14:textId="77777777" w:rsidR="003726AE" w:rsidRPr="00042094" w:rsidRDefault="003726AE" w:rsidP="006B73C3">
            <w:pPr>
              <w:pStyle w:val="TAL"/>
              <w:rPr>
                <w:lang w:eastAsia="ja-JP"/>
              </w:rPr>
            </w:pPr>
            <w:r w:rsidRPr="00042094">
              <w:rPr>
                <w:lang w:eastAsia="ja-JP"/>
              </w:rPr>
              <w:tab/>
              <w:t>to</w:t>
            </w:r>
            <w:r w:rsidRPr="00042094">
              <w:rPr>
                <w:lang w:eastAsia="ja-JP"/>
              </w:rPr>
              <w:tab/>
              <w:t>Operator-specific PQIs</w:t>
            </w:r>
          </w:p>
          <w:p w14:paraId="232D1700" w14:textId="77777777" w:rsidR="003726AE" w:rsidRPr="00042094" w:rsidRDefault="003726AE" w:rsidP="006B73C3">
            <w:pPr>
              <w:pStyle w:val="TAL"/>
              <w:rPr>
                <w:lang w:eastAsia="ja-JP"/>
              </w:rPr>
            </w:pPr>
            <w:r w:rsidRPr="00042094">
              <w:rPr>
                <w:lang w:eastAsia="ja-JP"/>
              </w:rPr>
              <w:t>1 1 1 1 1 1 1 0</w:t>
            </w:r>
          </w:p>
          <w:p w14:paraId="13D83285" w14:textId="77777777" w:rsidR="003726AE" w:rsidRPr="00042094" w:rsidRDefault="003726AE" w:rsidP="006B73C3">
            <w:pPr>
              <w:pStyle w:val="TAL"/>
              <w:rPr>
                <w:lang w:eastAsia="ja-JP"/>
              </w:rPr>
            </w:pPr>
            <w:r w:rsidRPr="00042094">
              <w:t xml:space="preserve">1 1 1 1 </w:t>
            </w:r>
            <w:r w:rsidRPr="00042094">
              <w:rPr>
                <w:lang w:eastAsia="ja-JP"/>
              </w:rPr>
              <w:t>1 1 1 1</w:t>
            </w:r>
            <w:r w:rsidRPr="00042094">
              <w:rPr>
                <w:lang w:eastAsia="ja-JP"/>
              </w:rPr>
              <w:tab/>
              <w:t>Reserved</w:t>
            </w:r>
          </w:p>
          <w:p w14:paraId="6816D1C9" w14:textId="77777777" w:rsidR="003726AE" w:rsidRPr="00042094" w:rsidRDefault="003726AE" w:rsidP="006B73C3">
            <w:pPr>
              <w:pStyle w:val="TAL"/>
              <w:rPr>
                <w:lang w:eastAsia="ja-JP"/>
              </w:rPr>
            </w:pPr>
          </w:p>
          <w:p w14:paraId="4E7AF212" w14:textId="77777777" w:rsidR="003726AE" w:rsidRPr="00042094" w:rsidRDefault="003726AE"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042094" w:rsidRDefault="003726AE" w:rsidP="006B73C3">
            <w:pPr>
              <w:pStyle w:val="TAL"/>
            </w:pPr>
            <w:r w:rsidRPr="00042094">
              <w:tab/>
              <w:t>-</w:t>
            </w:r>
            <w:r w:rsidRPr="00042094">
              <w:tab/>
              <w:t>GBR resource type, if the ProSe identifier to PC5 QoS parameters mapping rule includes the guaranteed flow bit rate field; and</w:t>
            </w:r>
          </w:p>
          <w:p w14:paraId="31FFDECA" w14:textId="77777777" w:rsidR="003726AE" w:rsidRPr="00042094" w:rsidRDefault="003726AE" w:rsidP="006B73C3">
            <w:pPr>
              <w:pStyle w:val="TAL"/>
            </w:pPr>
            <w:r w:rsidRPr="00042094">
              <w:tab/>
              <w:t>-</w:t>
            </w:r>
            <w:r w:rsidRPr="00042094">
              <w:tab/>
              <w:t>non-GBR resource type, if the ProSe identifier to PC5 QoS parameters mapping rule does not include the guaranteed flow bit rate field.</w:t>
            </w:r>
          </w:p>
          <w:p w14:paraId="4012A9F3" w14:textId="77777777" w:rsidR="003726AE" w:rsidRPr="00042094" w:rsidRDefault="003726AE" w:rsidP="006B73C3">
            <w:pPr>
              <w:pStyle w:val="TAL"/>
              <w:rPr>
                <w:lang w:eastAsia="ko-KR"/>
              </w:rPr>
            </w:pPr>
          </w:p>
          <w:p w14:paraId="270E9C75" w14:textId="77777777" w:rsidR="003726AE" w:rsidRPr="00042094" w:rsidRDefault="003726AE"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3726AE" w:rsidRPr="00042094"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042094" w:rsidRDefault="003726AE" w:rsidP="006B73C3">
            <w:pPr>
              <w:pStyle w:val="TAL"/>
            </w:pPr>
          </w:p>
        </w:tc>
      </w:tr>
      <w:tr w:rsidR="003726AE" w:rsidRPr="00042094"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042094" w:rsidRDefault="003726AE" w:rsidP="006B73C3">
            <w:pPr>
              <w:pStyle w:val="TAL"/>
            </w:pPr>
            <w:r w:rsidRPr="00042094">
              <w:lastRenderedPageBreak/>
              <w:t>Guaranteed flow bit rate (octet o74+3 to o74+5):</w:t>
            </w:r>
          </w:p>
          <w:p w14:paraId="0F026298" w14:textId="77777777" w:rsidR="003726AE" w:rsidRPr="00042094" w:rsidRDefault="003726AE"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8D1212" w14:textId="77777777" w:rsidR="003726AE" w:rsidRPr="00042094" w:rsidRDefault="003726AE" w:rsidP="006B73C3">
            <w:pPr>
              <w:pStyle w:val="TAL"/>
            </w:pPr>
          </w:p>
          <w:p w14:paraId="63FB26DC" w14:textId="77777777" w:rsidR="003726AE" w:rsidRPr="00042094" w:rsidRDefault="003726AE" w:rsidP="006B73C3">
            <w:pPr>
              <w:pStyle w:val="TAL"/>
            </w:pPr>
            <w:r w:rsidRPr="00042094">
              <w:t xml:space="preserve">Unit of the </w:t>
            </w:r>
            <w:r w:rsidRPr="00042094">
              <w:rPr>
                <w:lang w:eastAsia="ja-JP"/>
              </w:rPr>
              <w:t>guaranteed flow bit rate:</w:t>
            </w:r>
          </w:p>
          <w:p w14:paraId="350EBC76" w14:textId="77777777" w:rsidR="003726AE" w:rsidRPr="00042094" w:rsidRDefault="003726AE" w:rsidP="006B73C3">
            <w:pPr>
              <w:pStyle w:val="TAL"/>
            </w:pPr>
            <w:r w:rsidRPr="00042094">
              <w:t>Bits</w:t>
            </w:r>
          </w:p>
          <w:p w14:paraId="1160BBFC" w14:textId="77777777" w:rsidR="003726AE" w:rsidRPr="00042094" w:rsidRDefault="003726AE" w:rsidP="006B73C3">
            <w:pPr>
              <w:pStyle w:val="TAL"/>
              <w:rPr>
                <w:b/>
              </w:rPr>
            </w:pPr>
            <w:r w:rsidRPr="00042094">
              <w:rPr>
                <w:b/>
              </w:rPr>
              <w:t>8 7 6 5 4 3 2 1</w:t>
            </w:r>
          </w:p>
          <w:p w14:paraId="4718601A" w14:textId="77777777" w:rsidR="003726AE" w:rsidRPr="00042094" w:rsidRDefault="003726AE" w:rsidP="006B73C3">
            <w:pPr>
              <w:pStyle w:val="TAL"/>
            </w:pPr>
            <w:r w:rsidRPr="00042094">
              <w:t>0 0 0 0 0 0 0 0</w:t>
            </w:r>
            <w:r w:rsidRPr="00042094">
              <w:tab/>
              <w:t>value is not used</w:t>
            </w:r>
          </w:p>
          <w:p w14:paraId="0D2BB012" w14:textId="77777777" w:rsidR="003726AE" w:rsidRPr="00042094" w:rsidRDefault="003726AE" w:rsidP="006B73C3">
            <w:pPr>
              <w:pStyle w:val="TAL"/>
            </w:pPr>
            <w:r w:rsidRPr="00042094">
              <w:t>0 0 0 0 0 0 0 1</w:t>
            </w:r>
            <w:r w:rsidRPr="00042094">
              <w:tab/>
              <w:t>value is incremented in multiples of 1 Kbps</w:t>
            </w:r>
          </w:p>
          <w:p w14:paraId="600E6839" w14:textId="77777777" w:rsidR="003726AE" w:rsidRPr="00042094" w:rsidRDefault="003726AE" w:rsidP="006B73C3">
            <w:pPr>
              <w:pStyle w:val="TAL"/>
            </w:pPr>
            <w:r w:rsidRPr="00042094">
              <w:t>0 0 0 0 0 0 1 0</w:t>
            </w:r>
            <w:r w:rsidRPr="00042094">
              <w:tab/>
              <w:t>value is incremented in multiples of 4 Kbps</w:t>
            </w:r>
          </w:p>
          <w:p w14:paraId="23C129B3" w14:textId="77777777" w:rsidR="003726AE" w:rsidRPr="00042094" w:rsidRDefault="003726AE" w:rsidP="006B73C3">
            <w:pPr>
              <w:pStyle w:val="TAL"/>
            </w:pPr>
            <w:r w:rsidRPr="00042094">
              <w:t>0 0 0 0 0 0 1 1</w:t>
            </w:r>
            <w:r w:rsidRPr="00042094">
              <w:tab/>
              <w:t>value is incremented in multiples of 16 Kbps</w:t>
            </w:r>
          </w:p>
          <w:p w14:paraId="44698D72" w14:textId="77777777" w:rsidR="003726AE" w:rsidRPr="00042094" w:rsidRDefault="003726AE" w:rsidP="006B73C3">
            <w:pPr>
              <w:pStyle w:val="TAL"/>
            </w:pPr>
            <w:r w:rsidRPr="00042094">
              <w:t>0 0 0 0 0 1 0 0</w:t>
            </w:r>
            <w:r w:rsidRPr="00042094">
              <w:tab/>
              <w:t>value is incremented in multiples of 64 Kbps</w:t>
            </w:r>
          </w:p>
          <w:p w14:paraId="20642AF4" w14:textId="77777777" w:rsidR="003726AE" w:rsidRPr="00042094" w:rsidRDefault="003726AE" w:rsidP="006B73C3">
            <w:pPr>
              <w:pStyle w:val="TAL"/>
            </w:pPr>
            <w:r w:rsidRPr="00042094">
              <w:t>0 0 0 0 0 1 0 1</w:t>
            </w:r>
            <w:r w:rsidRPr="00042094">
              <w:tab/>
              <w:t>value is incremented in multiples of 256 Kbps</w:t>
            </w:r>
          </w:p>
          <w:p w14:paraId="3DD092A1" w14:textId="77777777" w:rsidR="003726AE" w:rsidRPr="00042094" w:rsidRDefault="003726AE" w:rsidP="006B73C3">
            <w:pPr>
              <w:pStyle w:val="TAL"/>
            </w:pPr>
            <w:r w:rsidRPr="00042094">
              <w:t>0 0 0 0 0 1 1 0</w:t>
            </w:r>
            <w:r w:rsidRPr="00042094">
              <w:tab/>
              <w:t>value is incremented in multiples of 1 Mbps</w:t>
            </w:r>
          </w:p>
          <w:p w14:paraId="059608FA" w14:textId="77777777" w:rsidR="003726AE" w:rsidRPr="00042094" w:rsidRDefault="003726AE" w:rsidP="006B73C3">
            <w:pPr>
              <w:pStyle w:val="TAL"/>
            </w:pPr>
            <w:r w:rsidRPr="00042094">
              <w:t>0 0 0 0 0 1 1 1</w:t>
            </w:r>
            <w:r w:rsidRPr="00042094">
              <w:tab/>
              <w:t>value is incremented in multiples of 4 Mbps</w:t>
            </w:r>
          </w:p>
          <w:p w14:paraId="67E3142B" w14:textId="77777777" w:rsidR="003726AE" w:rsidRPr="00042094" w:rsidRDefault="003726AE" w:rsidP="006B73C3">
            <w:pPr>
              <w:pStyle w:val="TAL"/>
            </w:pPr>
            <w:r w:rsidRPr="00042094">
              <w:t>0 0 0 0 1 0 0 0</w:t>
            </w:r>
            <w:r w:rsidRPr="00042094">
              <w:tab/>
              <w:t>value is incremented in multiples of 16 Mbps</w:t>
            </w:r>
          </w:p>
          <w:p w14:paraId="0D899C0D" w14:textId="77777777" w:rsidR="003726AE" w:rsidRPr="00042094" w:rsidRDefault="003726AE" w:rsidP="006B73C3">
            <w:pPr>
              <w:pStyle w:val="TAL"/>
            </w:pPr>
            <w:r w:rsidRPr="00042094">
              <w:t>0 0 0 0 1 0 0 1</w:t>
            </w:r>
            <w:r w:rsidRPr="00042094">
              <w:tab/>
              <w:t>value is incremented in multiples of 64 Mbps</w:t>
            </w:r>
          </w:p>
          <w:p w14:paraId="73345DCF" w14:textId="77777777" w:rsidR="003726AE" w:rsidRPr="00042094" w:rsidRDefault="003726AE" w:rsidP="006B73C3">
            <w:pPr>
              <w:pStyle w:val="TAL"/>
            </w:pPr>
            <w:r w:rsidRPr="00042094">
              <w:t>0 0 0 0 1 0 1 0</w:t>
            </w:r>
            <w:r w:rsidRPr="00042094">
              <w:tab/>
              <w:t>value is incremented in multiples of 256 Mbps</w:t>
            </w:r>
          </w:p>
          <w:p w14:paraId="3AFFCC28" w14:textId="77777777" w:rsidR="003726AE" w:rsidRPr="00042094" w:rsidRDefault="003726AE" w:rsidP="006B73C3">
            <w:pPr>
              <w:pStyle w:val="TAL"/>
            </w:pPr>
            <w:r w:rsidRPr="00042094">
              <w:t>0 0 0 0 1 0 1 1</w:t>
            </w:r>
            <w:r w:rsidRPr="00042094">
              <w:tab/>
              <w:t>value is incremented in multiples of 1 Gbps</w:t>
            </w:r>
          </w:p>
          <w:p w14:paraId="0247DB0C" w14:textId="77777777" w:rsidR="003726AE" w:rsidRPr="00042094" w:rsidRDefault="003726AE" w:rsidP="006B73C3">
            <w:pPr>
              <w:pStyle w:val="TAL"/>
            </w:pPr>
            <w:r w:rsidRPr="00042094">
              <w:t>0 0 0 0 1 1 0 0</w:t>
            </w:r>
            <w:r w:rsidRPr="00042094">
              <w:tab/>
              <w:t>value is incremented in multiples of 4 Gbps</w:t>
            </w:r>
          </w:p>
          <w:p w14:paraId="19AB1DE6" w14:textId="77777777" w:rsidR="003726AE" w:rsidRPr="00042094" w:rsidRDefault="003726AE" w:rsidP="006B73C3">
            <w:pPr>
              <w:pStyle w:val="TAL"/>
            </w:pPr>
            <w:r w:rsidRPr="00042094">
              <w:t>0 0 0 0 1 1 0 1</w:t>
            </w:r>
            <w:r w:rsidRPr="00042094">
              <w:tab/>
              <w:t>value is incremented in multiples of 16 Gbps</w:t>
            </w:r>
          </w:p>
          <w:p w14:paraId="54A6BF6C" w14:textId="77777777" w:rsidR="003726AE" w:rsidRPr="00042094" w:rsidRDefault="003726AE" w:rsidP="006B73C3">
            <w:pPr>
              <w:pStyle w:val="TAL"/>
            </w:pPr>
            <w:r w:rsidRPr="00042094">
              <w:t>0 0 0 0 1 1 1 0</w:t>
            </w:r>
            <w:r w:rsidRPr="00042094">
              <w:tab/>
              <w:t>value is incremented in multiples of 64 Gbps</w:t>
            </w:r>
          </w:p>
          <w:p w14:paraId="1C0A6BED" w14:textId="77777777" w:rsidR="003726AE" w:rsidRPr="00042094" w:rsidRDefault="003726AE" w:rsidP="006B73C3">
            <w:pPr>
              <w:pStyle w:val="TAL"/>
            </w:pPr>
            <w:r w:rsidRPr="00042094">
              <w:t>0 0 0 0 1 1 1 1</w:t>
            </w:r>
            <w:r w:rsidRPr="00042094">
              <w:tab/>
              <w:t>value is incremented in multiples of 256 Gbps</w:t>
            </w:r>
          </w:p>
          <w:p w14:paraId="56DB26D5" w14:textId="77777777" w:rsidR="003726AE" w:rsidRPr="00042094" w:rsidRDefault="003726AE" w:rsidP="006B73C3">
            <w:pPr>
              <w:pStyle w:val="TAL"/>
            </w:pPr>
            <w:r w:rsidRPr="00042094">
              <w:t>0 0 0 1 0 0 0 0</w:t>
            </w:r>
            <w:r w:rsidRPr="00042094">
              <w:tab/>
              <w:t>value is incremented in multiples of 1 Tbps</w:t>
            </w:r>
          </w:p>
          <w:p w14:paraId="306D9B03" w14:textId="77777777" w:rsidR="003726AE" w:rsidRPr="00042094" w:rsidRDefault="003726AE" w:rsidP="006B73C3">
            <w:pPr>
              <w:pStyle w:val="TAL"/>
            </w:pPr>
            <w:r w:rsidRPr="00042094">
              <w:t>0 0 0 1 0 0 0 1</w:t>
            </w:r>
            <w:r w:rsidRPr="00042094">
              <w:tab/>
              <w:t>value is incremented in multiples of 4 Tbps</w:t>
            </w:r>
          </w:p>
          <w:p w14:paraId="77E08F90" w14:textId="77777777" w:rsidR="003726AE" w:rsidRPr="00042094" w:rsidRDefault="003726AE" w:rsidP="006B73C3">
            <w:pPr>
              <w:pStyle w:val="TAL"/>
            </w:pPr>
            <w:r w:rsidRPr="00042094">
              <w:t>0 0 0 1 0 0 1 0</w:t>
            </w:r>
            <w:r w:rsidRPr="00042094">
              <w:tab/>
              <w:t>value is incremented in multiples of 16 Tbps</w:t>
            </w:r>
          </w:p>
          <w:p w14:paraId="7CF08078" w14:textId="77777777" w:rsidR="003726AE" w:rsidRPr="00042094" w:rsidRDefault="003726AE" w:rsidP="006B73C3">
            <w:pPr>
              <w:pStyle w:val="TAL"/>
            </w:pPr>
            <w:r w:rsidRPr="00042094">
              <w:t>0 0 0 1 0 0 1 1</w:t>
            </w:r>
            <w:r w:rsidRPr="00042094">
              <w:tab/>
              <w:t>value is incremented in multiples of 64 Tbps</w:t>
            </w:r>
          </w:p>
          <w:p w14:paraId="317D70DC" w14:textId="77777777" w:rsidR="003726AE" w:rsidRPr="00042094" w:rsidRDefault="003726AE" w:rsidP="006B73C3">
            <w:pPr>
              <w:pStyle w:val="TAL"/>
            </w:pPr>
            <w:r w:rsidRPr="00042094">
              <w:t>0 0 0 1 0 1 0 0</w:t>
            </w:r>
            <w:r w:rsidRPr="00042094">
              <w:tab/>
              <w:t>value is incremented in multiples of 256 Tbps</w:t>
            </w:r>
          </w:p>
          <w:p w14:paraId="345F65BD" w14:textId="77777777" w:rsidR="003726AE" w:rsidRPr="00042094" w:rsidRDefault="003726AE" w:rsidP="006B73C3">
            <w:pPr>
              <w:pStyle w:val="TAL"/>
            </w:pPr>
            <w:r w:rsidRPr="00042094">
              <w:t>0 0 0 1 0 1 0 1</w:t>
            </w:r>
            <w:r w:rsidRPr="00042094">
              <w:tab/>
              <w:t>value is incremented in multiples of 1 Pbps</w:t>
            </w:r>
          </w:p>
          <w:p w14:paraId="4ACED7E1" w14:textId="77777777" w:rsidR="003726AE" w:rsidRPr="00042094" w:rsidRDefault="003726AE" w:rsidP="006B73C3">
            <w:pPr>
              <w:pStyle w:val="TAL"/>
            </w:pPr>
            <w:r w:rsidRPr="00042094">
              <w:t>0 0 0 1 0 1 1 0</w:t>
            </w:r>
            <w:r w:rsidRPr="00042094">
              <w:tab/>
              <w:t>value is incremented in multiples of 4 Pbps</w:t>
            </w:r>
          </w:p>
          <w:p w14:paraId="7C3CB2DE" w14:textId="77777777" w:rsidR="003726AE" w:rsidRPr="00042094" w:rsidRDefault="003726AE" w:rsidP="006B73C3">
            <w:pPr>
              <w:pStyle w:val="TAL"/>
            </w:pPr>
            <w:r w:rsidRPr="00042094">
              <w:t>0 0 0 1 0 1 1 1</w:t>
            </w:r>
            <w:r w:rsidRPr="00042094">
              <w:tab/>
              <w:t>value is incremented in multiples of 16 Pbps</w:t>
            </w:r>
          </w:p>
          <w:p w14:paraId="3FA6F093" w14:textId="77777777" w:rsidR="003726AE" w:rsidRPr="00042094" w:rsidRDefault="003726AE" w:rsidP="006B73C3">
            <w:pPr>
              <w:pStyle w:val="TAL"/>
            </w:pPr>
            <w:r w:rsidRPr="00042094">
              <w:t>0 0 0 1 1 0 0 0</w:t>
            </w:r>
            <w:r w:rsidRPr="00042094">
              <w:tab/>
              <w:t>value is incremented in multiples of 64 Pbps</w:t>
            </w:r>
          </w:p>
          <w:p w14:paraId="0268100C" w14:textId="77777777" w:rsidR="003726AE" w:rsidRPr="00042094" w:rsidRDefault="003726AE" w:rsidP="006B73C3">
            <w:pPr>
              <w:pStyle w:val="TAL"/>
            </w:pPr>
            <w:r w:rsidRPr="00042094">
              <w:t>0 0 0 1 1 0 0 1</w:t>
            </w:r>
            <w:r w:rsidRPr="00042094">
              <w:tab/>
              <w:t>value is incremented in multiples of 256 Pbps</w:t>
            </w:r>
          </w:p>
          <w:p w14:paraId="6D3C4B43" w14:textId="77777777" w:rsidR="003726AE" w:rsidRPr="00042094" w:rsidRDefault="003726AE" w:rsidP="006B73C3">
            <w:pPr>
              <w:pStyle w:val="TAL"/>
            </w:pPr>
            <w:r w:rsidRPr="00042094">
              <w:t>Other values shall be interpreted as multiples of 256 Pbps in this version of the protocol.</w:t>
            </w:r>
          </w:p>
          <w:p w14:paraId="3D203E4E" w14:textId="77777777" w:rsidR="003726AE" w:rsidRPr="00042094" w:rsidRDefault="003726AE" w:rsidP="006B73C3">
            <w:pPr>
              <w:pStyle w:val="TAL"/>
              <w:rPr>
                <w:noProof/>
              </w:rPr>
            </w:pPr>
          </w:p>
          <w:p w14:paraId="19031593" w14:textId="77777777" w:rsidR="003726AE" w:rsidRPr="00042094" w:rsidRDefault="003726AE"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65F56B6" w14:textId="77777777" w:rsidR="003726AE" w:rsidRPr="00042094" w:rsidRDefault="003726AE" w:rsidP="006B73C3">
            <w:pPr>
              <w:pStyle w:val="TAL"/>
              <w:rPr>
                <w:lang w:eastAsia="ja-JP"/>
              </w:rPr>
            </w:pPr>
          </w:p>
        </w:tc>
      </w:tr>
      <w:tr w:rsidR="003726AE" w:rsidRPr="00042094"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042094" w:rsidRDefault="003726AE" w:rsidP="006B73C3">
            <w:pPr>
              <w:pStyle w:val="TAL"/>
            </w:pPr>
            <w:r w:rsidRPr="00042094">
              <w:lastRenderedPageBreak/>
              <w:t>Maximum flow bit rate (octet o94 to o94+2):</w:t>
            </w:r>
          </w:p>
          <w:p w14:paraId="78B33100" w14:textId="77777777" w:rsidR="003726AE" w:rsidRPr="00042094" w:rsidRDefault="003726AE"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D6BCBEF" w14:textId="77777777" w:rsidR="003726AE" w:rsidRPr="00042094" w:rsidRDefault="003726AE" w:rsidP="006B73C3">
            <w:pPr>
              <w:pStyle w:val="TAL"/>
            </w:pPr>
          </w:p>
          <w:p w14:paraId="7B7B37E8" w14:textId="77777777" w:rsidR="003726AE" w:rsidRPr="00042094" w:rsidRDefault="003726AE" w:rsidP="006B73C3">
            <w:pPr>
              <w:pStyle w:val="TAL"/>
            </w:pPr>
            <w:r w:rsidRPr="00042094">
              <w:t>Unit of the maximum</w:t>
            </w:r>
            <w:r w:rsidRPr="00042094">
              <w:rPr>
                <w:lang w:eastAsia="ja-JP"/>
              </w:rPr>
              <w:t xml:space="preserve"> flow bit rate:</w:t>
            </w:r>
          </w:p>
          <w:p w14:paraId="411CC64D" w14:textId="77777777" w:rsidR="003726AE" w:rsidRPr="00042094" w:rsidRDefault="003726AE" w:rsidP="006B73C3">
            <w:pPr>
              <w:pStyle w:val="TAL"/>
            </w:pPr>
            <w:r w:rsidRPr="00042094">
              <w:t>Bits</w:t>
            </w:r>
          </w:p>
          <w:p w14:paraId="07F05E1B" w14:textId="77777777" w:rsidR="003726AE" w:rsidRPr="00042094" w:rsidRDefault="003726AE" w:rsidP="006B73C3">
            <w:pPr>
              <w:pStyle w:val="TAL"/>
              <w:rPr>
                <w:b/>
              </w:rPr>
            </w:pPr>
            <w:r w:rsidRPr="00042094">
              <w:rPr>
                <w:b/>
              </w:rPr>
              <w:t>8 7 6 5 4 3 2 1</w:t>
            </w:r>
          </w:p>
          <w:p w14:paraId="2B56D507" w14:textId="77777777" w:rsidR="003726AE" w:rsidRPr="00042094" w:rsidRDefault="003726AE" w:rsidP="006B73C3">
            <w:pPr>
              <w:pStyle w:val="TAL"/>
            </w:pPr>
            <w:r w:rsidRPr="00042094">
              <w:t>0 0 0 0 0 0 0 0</w:t>
            </w:r>
            <w:r w:rsidRPr="00042094">
              <w:tab/>
              <w:t>value is not used</w:t>
            </w:r>
          </w:p>
          <w:p w14:paraId="3D372F41" w14:textId="77777777" w:rsidR="003726AE" w:rsidRPr="00042094" w:rsidRDefault="003726AE" w:rsidP="006B73C3">
            <w:pPr>
              <w:pStyle w:val="TAL"/>
            </w:pPr>
            <w:r w:rsidRPr="00042094">
              <w:t>0 0 0 0 0 0 0 1</w:t>
            </w:r>
            <w:r w:rsidRPr="00042094">
              <w:tab/>
              <w:t>value is incremented in multiples of 1 Kbps</w:t>
            </w:r>
          </w:p>
          <w:p w14:paraId="091CB5EC" w14:textId="77777777" w:rsidR="003726AE" w:rsidRPr="00042094" w:rsidRDefault="003726AE" w:rsidP="006B73C3">
            <w:pPr>
              <w:pStyle w:val="TAL"/>
            </w:pPr>
            <w:r w:rsidRPr="00042094">
              <w:t>0 0 0 0 0 0 1 0</w:t>
            </w:r>
            <w:r w:rsidRPr="00042094">
              <w:tab/>
              <w:t>value is incremented in multiples of 4 Kbps</w:t>
            </w:r>
          </w:p>
          <w:p w14:paraId="2D7BC207" w14:textId="77777777" w:rsidR="003726AE" w:rsidRPr="00042094" w:rsidRDefault="003726AE" w:rsidP="006B73C3">
            <w:pPr>
              <w:pStyle w:val="TAL"/>
            </w:pPr>
            <w:r w:rsidRPr="00042094">
              <w:t>0 0 0 0 0 0 1 1</w:t>
            </w:r>
            <w:r w:rsidRPr="00042094">
              <w:tab/>
              <w:t>value is incremented in multiples of 16 Kbps</w:t>
            </w:r>
          </w:p>
          <w:p w14:paraId="7FCF4F38" w14:textId="77777777" w:rsidR="003726AE" w:rsidRPr="00042094" w:rsidRDefault="003726AE" w:rsidP="006B73C3">
            <w:pPr>
              <w:pStyle w:val="TAL"/>
            </w:pPr>
            <w:r w:rsidRPr="00042094">
              <w:t>0 0 0 0 0 1 0 0</w:t>
            </w:r>
            <w:r w:rsidRPr="00042094">
              <w:tab/>
              <w:t>value is incremented in multiples of 64 Kbps</w:t>
            </w:r>
          </w:p>
          <w:p w14:paraId="4F1F1EE3" w14:textId="77777777" w:rsidR="003726AE" w:rsidRPr="00042094" w:rsidRDefault="003726AE" w:rsidP="006B73C3">
            <w:pPr>
              <w:pStyle w:val="TAL"/>
            </w:pPr>
            <w:r w:rsidRPr="00042094">
              <w:t>0 0 0 0 0 1 0 1</w:t>
            </w:r>
            <w:r w:rsidRPr="00042094">
              <w:tab/>
              <w:t>value is incremented in multiples of 256 Kbps</w:t>
            </w:r>
          </w:p>
          <w:p w14:paraId="77F0DAEE" w14:textId="77777777" w:rsidR="003726AE" w:rsidRPr="00042094" w:rsidRDefault="003726AE" w:rsidP="006B73C3">
            <w:pPr>
              <w:pStyle w:val="TAL"/>
            </w:pPr>
            <w:r w:rsidRPr="00042094">
              <w:t>0 0 0 0 0 1 1 0</w:t>
            </w:r>
            <w:r w:rsidRPr="00042094">
              <w:tab/>
              <w:t>value is incremented in multiples of 1 Mbps</w:t>
            </w:r>
          </w:p>
          <w:p w14:paraId="6E0BCEF3" w14:textId="77777777" w:rsidR="003726AE" w:rsidRPr="00042094" w:rsidRDefault="003726AE" w:rsidP="006B73C3">
            <w:pPr>
              <w:pStyle w:val="TAL"/>
            </w:pPr>
            <w:r w:rsidRPr="00042094">
              <w:t>0 0 0 0 0 1 1 1</w:t>
            </w:r>
            <w:r w:rsidRPr="00042094">
              <w:tab/>
              <w:t>value is incremented in multiples of 4 Mbps</w:t>
            </w:r>
          </w:p>
          <w:p w14:paraId="560F2F18" w14:textId="77777777" w:rsidR="003726AE" w:rsidRPr="00042094" w:rsidRDefault="003726AE" w:rsidP="006B73C3">
            <w:pPr>
              <w:pStyle w:val="TAL"/>
            </w:pPr>
            <w:r w:rsidRPr="00042094">
              <w:t>0 0 0 0 1 0 0 0</w:t>
            </w:r>
            <w:r w:rsidRPr="00042094">
              <w:tab/>
              <w:t>value is incremented in multiples of 16 Mbps</w:t>
            </w:r>
          </w:p>
          <w:p w14:paraId="1F8E9E70" w14:textId="77777777" w:rsidR="003726AE" w:rsidRPr="00042094" w:rsidRDefault="003726AE" w:rsidP="006B73C3">
            <w:pPr>
              <w:pStyle w:val="TAL"/>
            </w:pPr>
            <w:r w:rsidRPr="00042094">
              <w:t>0 0 0 0 1 0 0 1</w:t>
            </w:r>
            <w:r w:rsidRPr="00042094">
              <w:tab/>
              <w:t>value is incremented in multiples of 64 Mbps</w:t>
            </w:r>
          </w:p>
          <w:p w14:paraId="3D60E5AF" w14:textId="77777777" w:rsidR="003726AE" w:rsidRPr="00042094" w:rsidRDefault="003726AE" w:rsidP="006B73C3">
            <w:pPr>
              <w:pStyle w:val="TAL"/>
            </w:pPr>
            <w:r w:rsidRPr="00042094">
              <w:t>0 0 0 0 1 0 1 0</w:t>
            </w:r>
            <w:r w:rsidRPr="00042094">
              <w:tab/>
              <w:t>value is incremented in multiples of 256 Mbps</w:t>
            </w:r>
          </w:p>
          <w:p w14:paraId="495850DA" w14:textId="77777777" w:rsidR="003726AE" w:rsidRPr="00042094" w:rsidRDefault="003726AE" w:rsidP="006B73C3">
            <w:pPr>
              <w:pStyle w:val="TAL"/>
            </w:pPr>
            <w:r w:rsidRPr="00042094">
              <w:t>0 0 0 0 1 0 1 1</w:t>
            </w:r>
            <w:r w:rsidRPr="00042094">
              <w:tab/>
              <w:t>value is incremented in multiples of 1 Gbps</w:t>
            </w:r>
          </w:p>
          <w:p w14:paraId="5C2292B6" w14:textId="77777777" w:rsidR="003726AE" w:rsidRPr="00042094" w:rsidRDefault="003726AE" w:rsidP="006B73C3">
            <w:pPr>
              <w:pStyle w:val="TAL"/>
            </w:pPr>
            <w:r w:rsidRPr="00042094">
              <w:t>0 0 0 0 1 1 0 0</w:t>
            </w:r>
            <w:r w:rsidRPr="00042094">
              <w:tab/>
              <w:t>value is incremented in multiples of 4 Gbps</w:t>
            </w:r>
          </w:p>
          <w:p w14:paraId="35632FF4" w14:textId="77777777" w:rsidR="003726AE" w:rsidRPr="00042094" w:rsidRDefault="003726AE" w:rsidP="006B73C3">
            <w:pPr>
              <w:pStyle w:val="TAL"/>
            </w:pPr>
            <w:r w:rsidRPr="00042094">
              <w:t>0 0 0 0 1 1 0 1</w:t>
            </w:r>
            <w:r w:rsidRPr="00042094">
              <w:tab/>
              <w:t>value is incremented in multiples of 16 Gbps</w:t>
            </w:r>
          </w:p>
          <w:p w14:paraId="39336355" w14:textId="77777777" w:rsidR="003726AE" w:rsidRPr="00042094" w:rsidRDefault="003726AE" w:rsidP="006B73C3">
            <w:pPr>
              <w:pStyle w:val="TAL"/>
            </w:pPr>
            <w:r w:rsidRPr="00042094">
              <w:t>0 0 0 0 1 1 1 0</w:t>
            </w:r>
            <w:r w:rsidRPr="00042094">
              <w:tab/>
              <w:t>value is incremented in multiples of 64 Gbps</w:t>
            </w:r>
          </w:p>
          <w:p w14:paraId="0376767F" w14:textId="77777777" w:rsidR="003726AE" w:rsidRPr="00042094" w:rsidRDefault="003726AE" w:rsidP="006B73C3">
            <w:pPr>
              <w:pStyle w:val="TAL"/>
            </w:pPr>
            <w:r w:rsidRPr="00042094">
              <w:t>0 0 0 0 1 1 1 1</w:t>
            </w:r>
            <w:r w:rsidRPr="00042094">
              <w:tab/>
              <w:t>value is incremented in multiples of 256 Gbps</w:t>
            </w:r>
          </w:p>
          <w:p w14:paraId="72AC859B" w14:textId="77777777" w:rsidR="003726AE" w:rsidRPr="00042094" w:rsidRDefault="003726AE" w:rsidP="006B73C3">
            <w:pPr>
              <w:pStyle w:val="TAL"/>
            </w:pPr>
            <w:r w:rsidRPr="00042094">
              <w:t>0 0 0 1 0 0 0 0</w:t>
            </w:r>
            <w:r w:rsidRPr="00042094">
              <w:tab/>
              <w:t>value is incremented in multiples of 1 Tbps</w:t>
            </w:r>
          </w:p>
          <w:p w14:paraId="5F8E703C" w14:textId="77777777" w:rsidR="003726AE" w:rsidRPr="00042094" w:rsidRDefault="003726AE" w:rsidP="006B73C3">
            <w:pPr>
              <w:pStyle w:val="TAL"/>
            </w:pPr>
            <w:r w:rsidRPr="00042094">
              <w:t>0 0 0 1 0 0 0 1</w:t>
            </w:r>
            <w:r w:rsidRPr="00042094">
              <w:tab/>
              <w:t>value is incremented in multiples of 4 Tbps</w:t>
            </w:r>
          </w:p>
          <w:p w14:paraId="7674A169" w14:textId="77777777" w:rsidR="003726AE" w:rsidRPr="00042094" w:rsidRDefault="003726AE" w:rsidP="006B73C3">
            <w:pPr>
              <w:pStyle w:val="TAL"/>
            </w:pPr>
            <w:r w:rsidRPr="00042094">
              <w:t>0 0 0 1 0 0 1 0</w:t>
            </w:r>
            <w:r w:rsidRPr="00042094">
              <w:tab/>
              <w:t>value is incremented in multiples of 16 Tbps</w:t>
            </w:r>
          </w:p>
          <w:p w14:paraId="73611D65" w14:textId="77777777" w:rsidR="003726AE" w:rsidRPr="00042094" w:rsidRDefault="003726AE" w:rsidP="006B73C3">
            <w:pPr>
              <w:pStyle w:val="TAL"/>
            </w:pPr>
            <w:r w:rsidRPr="00042094">
              <w:t>0 0 0 1 0 0 1 1</w:t>
            </w:r>
            <w:r w:rsidRPr="00042094">
              <w:tab/>
              <w:t>value is incremented in multiples of 64 Tbps</w:t>
            </w:r>
          </w:p>
          <w:p w14:paraId="6FB1AD64" w14:textId="77777777" w:rsidR="003726AE" w:rsidRPr="00042094" w:rsidRDefault="003726AE" w:rsidP="006B73C3">
            <w:pPr>
              <w:pStyle w:val="TAL"/>
            </w:pPr>
            <w:r w:rsidRPr="00042094">
              <w:t>0 0 0 1 0 1 0 0</w:t>
            </w:r>
            <w:r w:rsidRPr="00042094">
              <w:tab/>
              <w:t>value is incremented in multiples of 256 Tbps</w:t>
            </w:r>
          </w:p>
          <w:p w14:paraId="0E55BF5B" w14:textId="77777777" w:rsidR="003726AE" w:rsidRPr="00042094" w:rsidRDefault="003726AE" w:rsidP="006B73C3">
            <w:pPr>
              <w:pStyle w:val="TAL"/>
            </w:pPr>
            <w:r w:rsidRPr="00042094">
              <w:t>0 0 0 1 0 1 0 1</w:t>
            </w:r>
            <w:r w:rsidRPr="00042094">
              <w:tab/>
              <w:t>value is incremented in multiples of 1 Pbps</w:t>
            </w:r>
          </w:p>
          <w:p w14:paraId="0A9ABA70" w14:textId="77777777" w:rsidR="003726AE" w:rsidRPr="00042094" w:rsidRDefault="003726AE" w:rsidP="006B73C3">
            <w:pPr>
              <w:pStyle w:val="TAL"/>
            </w:pPr>
            <w:r w:rsidRPr="00042094">
              <w:t>0 0 0 1 0 1 1 0</w:t>
            </w:r>
            <w:r w:rsidRPr="00042094">
              <w:tab/>
              <w:t>value is incremented in multiples of 4 Pbps</w:t>
            </w:r>
          </w:p>
          <w:p w14:paraId="6CEF0CE3" w14:textId="77777777" w:rsidR="003726AE" w:rsidRPr="00042094" w:rsidRDefault="003726AE" w:rsidP="006B73C3">
            <w:pPr>
              <w:pStyle w:val="TAL"/>
            </w:pPr>
            <w:r w:rsidRPr="00042094">
              <w:t>0 0 0 1 0 1 1 1</w:t>
            </w:r>
            <w:r w:rsidRPr="00042094">
              <w:tab/>
              <w:t>value is incremented in multiples of 16 Pbps</w:t>
            </w:r>
          </w:p>
          <w:p w14:paraId="29CE5521" w14:textId="77777777" w:rsidR="003726AE" w:rsidRPr="00042094" w:rsidRDefault="003726AE" w:rsidP="006B73C3">
            <w:pPr>
              <w:pStyle w:val="TAL"/>
            </w:pPr>
            <w:r w:rsidRPr="00042094">
              <w:t>0 0 0 1 1 0 0 0</w:t>
            </w:r>
            <w:r w:rsidRPr="00042094">
              <w:tab/>
              <w:t>value is incremented in multiples of 64 Pbps</w:t>
            </w:r>
          </w:p>
          <w:p w14:paraId="6BA4A5C8" w14:textId="77777777" w:rsidR="003726AE" w:rsidRPr="00042094" w:rsidRDefault="003726AE" w:rsidP="006B73C3">
            <w:pPr>
              <w:pStyle w:val="TAL"/>
            </w:pPr>
            <w:r w:rsidRPr="00042094">
              <w:t>0 0 0 1 1 0 0 1</w:t>
            </w:r>
            <w:r w:rsidRPr="00042094">
              <w:tab/>
              <w:t>value is incremented in multiples of 256 Pbps</w:t>
            </w:r>
          </w:p>
          <w:p w14:paraId="2678DED9" w14:textId="77777777" w:rsidR="003726AE" w:rsidRPr="00042094" w:rsidRDefault="003726AE" w:rsidP="006B73C3">
            <w:pPr>
              <w:pStyle w:val="TAL"/>
            </w:pPr>
            <w:r w:rsidRPr="00042094">
              <w:t>Other values shall be interpreted as multiples of 256 Pbps in this version of the protocol.</w:t>
            </w:r>
          </w:p>
          <w:p w14:paraId="0609E19C" w14:textId="77777777" w:rsidR="003726AE" w:rsidRPr="00042094" w:rsidRDefault="003726AE" w:rsidP="006B73C3">
            <w:pPr>
              <w:pStyle w:val="TAL"/>
              <w:rPr>
                <w:noProof/>
              </w:rPr>
            </w:pPr>
          </w:p>
          <w:p w14:paraId="4420C8AE" w14:textId="77777777" w:rsidR="003726AE" w:rsidRPr="00042094" w:rsidRDefault="003726AE"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8BF9F17" w14:textId="77777777" w:rsidR="003726AE" w:rsidRPr="00042094" w:rsidRDefault="003726AE" w:rsidP="006B73C3">
            <w:pPr>
              <w:pStyle w:val="TAL"/>
              <w:rPr>
                <w:lang w:eastAsia="ja-JP"/>
              </w:rPr>
            </w:pPr>
          </w:p>
        </w:tc>
      </w:tr>
      <w:tr w:rsidR="003726AE" w:rsidRPr="00042094"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042094" w:rsidRDefault="003726AE" w:rsidP="006B73C3">
            <w:pPr>
              <w:pStyle w:val="TAL"/>
            </w:pPr>
            <w:r w:rsidRPr="00042094">
              <w:lastRenderedPageBreak/>
              <w:t>Per-link aggregate maximum bit rate (octet o95 to o95+2):</w:t>
            </w:r>
          </w:p>
          <w:p w14:paraId="4E064806" w14:textId="77777777" w:rsidR="003726AE" w:rsidRPr="00042094" w:rsidRDefault="003726AE"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205F4C1" w14:textId="77777777" w:rsidR="003726AE" w:rsidRPr="00042094" w:rsidRDefault="003726AE" w:rsidP="006B73C3">
            <w:pPr>
              <w:pStyle w:val="TAL"/>
            </w:pPr>
          </w:p>
          <w:p w14:paraId="198B8381" w14:textId="77777777" w:rsidR="003726AE" w:rsidRPr="00042094" w:rsidRDefault="003726AE" w:rsidP="006B73C3">
            <w:pPr>
              <w:pStyle w:val="TAL"/>
            </w:pPr>
            <w:r w:rsidRPr="00042094">
              <w:t>Unit of the per-link aggregate maximum bit rate</w:t>
            </w:r>
            <w:r w:rsidRPr="00042094">
              <w:rPr>
                <w:lang w:eastAsia="ja-JP"/>
              </w:rPr>
              <w:t>:</w:t>
            </w:r>
          </w:p>
          <w:p w14:paraId="1840BB37" w14:textId="77777777" w:rsidR="003726AE" w:rsidRPr="00042094" w:rsidRDefault="003726AE" w:rsidP="006B73C3">
            <w:pPr>
              <w:pStyle w:val="TAL"/>
            </w:pPr>
            <w:r w:rsidRPr="00042094">
              <w:t>Bits</w:t>
            </w:r>
          </w:p>
          <w:p w14:paraId="065AEE2C" w14:textId="77777777" w:rsidR="003726AE" w:rsidRPr="00042094" w:rsidRDefault="003726AE" w:rsidP="006B73C3">
            <w:pPr>
              <w:pStyle w:val="TAL"/>
              <w:rPr>
                <w:b/>
              </w:rPr>
            </w:pPr>
            <w:r w:rsidRPr="00042094">
              <w:rPr>
                <w:b/>
              </w:rPr>
              <w:t>8 7 6 5 4 3 2 1</w:t>
            </w:r>
          </w:p>
          <w:p w14:paraId="696FC282" w14:textId="77777777" w:rsidR="003726AE" w:rsidRPr="00042094" w:rsidRDefault="003726AE" w:rsidP="006B73C3">
            <w:pPr>
              <w:pStyle w:val="TAL"/>
            </w:pPr>
            <w:r w:rsidRPr="00042094">
              <w:t>0 0 0 0 0 0 0 0</w:t>
            </w:r>
            <w:r w:rsidRPr="00042094">
              <w:tab/>
              <w:t>value is not used</w:t>
            </w:r>
          </w:p>
          <w:p w14:paraId="7F85DBBA" w14:textId="77777777" w:rsidR="003726AE" w:rsidRPr="00042094" w:rsidRDefault="003726AE" w:rsidP="006B73C3">
            <w:pPr>
              <w:pStyle w:val="TAL"/>
            </w:pPr>
            <w:r w:rsidRPr="00042094">
              <w:t>0 0 0 0 0 0 0 1</w:t>
            </w:r>
            <w:r w:rsidRPr="00042094">
              <w:tab/>
              <w:t>value is incremented in multiples of 1 Kbps</w:t>
            </w:r>
          </w:p>
          <w:p w14:paraId="4D4B5AFE" w14:textId="77777777" w:rsidR="003726AE" w:rsidRPr="00042094" w:rsidRDefault="003726AE" w:rsidP="006B73C3">
            <w:pPr>
              <w:pStyle w:val="TAL"/>
            </w:pPr>
            <w:r w:rsidRPr="00042094">
              <w:t>0 0 0 0 0 0 1 0</w:t>
            </w:r>
            <w:r w:rsidRPr="00042094">
              <w:tab/>
              <w:t>value is incremented in multiples of 4 Kbps</w:t>
            </w:r>
          </w:p>
          <w:p w14:paraId="5EEE95D1" w14:textId="77777777" w:rsidR="003726AE" w:rsidRPr="00042094" w:rsidRDefault="003726AE" w:rsidP="006B73C3">
            <w:pPr>
              <w:pStyle w:val="TAL"/>
            </w:pPr>
            <w:r w:rsidRPr="00042094">
              <w:t>0 0 0 0 0 0 1 1</w:t>
            </w:r>
            <w:r w:rsidRPr="00042094">
              <w:tab/>
              <w:t>value is incremented in multiples of 16 Kbps</w:t>
            </w:r>
          </w:p>
          <w:p w14:paraId="01F66113" w14:textId="77777777" w:rsidR="003726AE" w:rsidRPr="00042094" w:rsidRDefault="003726AE" w:rsidP="006B73C3">
            <w:pPr>
              <w:pStyle w:val="TAL"/>
            </w:pPr>
            <w:r w:rsidRPr="00042094">
              <w:t>0 0 0 0 0 1 0 0</w:t>
            </w:r>
            <w:r w:rsidRPr="00042094">
              <w:tab/>
              <w:t>value is incremented in multiples of 64 Kbps</w:t>
            </w:r>
          </w:p>
          <w:p w14:paraId="63F6C9D3" w14:textId="77777777" w:rsidR="003726AE" w:rsidRPr="00042094" w:rsidRDefault="003726AE" w:rsidP="006B73C3">
            <w:pPr>
              <w:pStyle w:val="TAL"/>
            </w:pPr>
            <w:r w:rsidRPr="00042094">
              <w:t>0 0 0 0 0 1 0 1</w:t>
            </w:r>
            <w:r w:rsidRPr="00042094">
              <w:tab/>
              <w:t>value is incremented in multiples of 256 Kbps</w:t>
            </w:r>
          </w:p>
          <w:p w14:paraId="0DA99F24" w14:textId="77777777" w:rsidR="003726AE" w:rsidRPr="00042094" w:rsidRDefault="003726AE" w:rsidP="006B73C3">
            <w:pPr>
              <w:pStyle w:val="TAL"/>
            </w:pPr>
            <w:r w:rsidRPr="00042094">
              <w:t>0 0 0 0 0 1 1 0</w:t>
            </w:r>
            <w:r w:rsidRPr="00042094">
              <w:tab/>
              <w:t>value is incremented in multiples of 1 Mbps</w:t>
            </w:r>
          </w:p>
          <w:p w14:paraId="3F4AD962" w14:textId="77777777" w:rsidR="003726AE" w:rsidRPr="00042094" w:rsidRDefault="003726AE" w:rsidP="006B73C3">
            <w:pPr>
              <w:pStyle w:val="TAL"/>
            </w:pPr>
            <w:r w:rsidRPr="00042094">
              <w:t>0 0 0 0 0 1 1 1</w:t>
            </w:r>
            <w:r w:rsidRPr="00042094">
              <w:tab/>
              <w:t>value is incremented in multiples of 4 Mbps</w:t>
            </w:r>
          </w:p>
          <w:p w14:paraId="35824C02" w14:textId="77777777" w:rsidR="003726AE" w:rsidRPr="00042094" w:rsidRDefault="003726AE" w:rsidP="006B73C3">
            <w:pPr>
              <w:pStyle w:val="TAL"/>
            </w:pPr>
            <w:r w:rsidRPr="00042094">
              <w:t>0 0 0 0 1 0 0 0</w:t>
            </w:r>
            <w:r w:rsidRPr="00042094">
              <w:tab/>
              <w:t>value is incremented in multiples of 16 Mbps</w:t>
            </w:r>
          </w:p>
          <w:p w14:paraId="62AAC689" w14:textId="77777777" w:rsidR="003726AE" w:rsidRPr="00042094" w:rsidRDefault="003726AE" w:rsidP="006B73C3">
            <w:pPr>
              <w:pStyle w:val="TAL"/>
            </w:pPr>
            <w:r w:rsidRPr="00042094">
              <w:t>0 0 0 0 1 0 0 1</w:t>
            </w:r>
            <w:r w:rsidRPr="00042094">
              <w:tab/>
              <w:t>value is incremented in multiples of 64 Mbps</w:t>
            </w:r>
          </w:p>
          <w:p w14:paraId="4C8F5F7E" w14:textId="77777777" w:rsidR="003726AE" w:rsidRPr="00042094" w:rsidRDefault="003726AE" w:rsidP="006B73C3">
            <w:pPr>
              <w:pStyle w:val="TAL"/>
            </w:pPr>
            <w:r w:rsidRPr="00042094">
              <w:t>0 0 0 0 1 0 1 0</w:t>
            </w:r>
            <w:r w:rsidRPr="00042094">
              <w:tab/>
              <w:t>value is incremented in multiples of 256 Mbps</w:t>
            </w:r>
          </w:p>
          <w:p w14:paraId="334F49ED" w14:textId="77777777" w:rsidR="003726AE" w:rsidRPr="00042094" w:rsidRDefault="003726AE" w:rsidP="006B73C3">
            <w:pPr>
              <w:pStyle w:val="TAL"/>
            </w:pPr>
            <w:r w:rsidRPr="00042094">
              <w:t>0 0 0 0 1 0 1 1</w:t>
            </w:r>
            <w:r w:rsidRPr="00042094">
              <w:tab/>
              <w:t>value is incremented in multiples of 1 Gbps</w:t>
            </w:r>
          </w:p>
          <w:p w14:paraId="03D3EB2F" w14:textId="77777777" w:rsidR="003726AE" w:rsidRPr="00042094" w:rsidRDefault="003726AE" w:rsidP="006B73C3">
            <w:pPr>
              <w:pStyle w:val="TAL"/>
            </w:pPr>
            <w:r w:rsidRPr="00042094">
              <w:t>0 0 0 0 1 1 0 0</w:t>
            </w:r>
            <w:r w:rsidRPr="00042094">
              <w:tab/>
              <w:t>value is incremented in multiples of 4 Gbps</w:t>
            </w:r>
          </w:p>
          <w:p w14:paraId="73F214A1" w14:textId="77777777" w:rsidR="003726AE" w:rsidRPr="00042094" w:rsidRDefault="003726AE" w:rsidP="006B73C3">
            <w:pPr>
              <w:pStyle w:val="TAL"/>
            </w:pPr>
            <w:r w:rsidRPr="00042094">
              <w:t>0 0 0 0 1 1 0 1</w:t>
            </w:r>
            <w:r w:rsidRPr="00042094">
              <w:tab/>
              <w:t>value is incremented in multiples of 16 Gbps</w:t>
            </w:r>
          </w:p>
          <w:p w14:paraId="290E6B49" w14:textId="77777777" w:rsidR="003726AE" w:rsidRPr="00042094" w:rsidRDefault="003726AE" w:rsidP="006B73C3">
            <w:pPr>
              <w:pStyle w:val="TAL"/>
            </w:pPr>
            <w:r w:rsidRPr="00042094">
              <w:t>0 0 0 0 1 1 1 0</w:t>
            </w:r>
            <w:r w:rsidRPr="00042094">
              <w:tab/>
              <w:t>value is incremented in multiples of 64 Gbps</w:t>
            </w:r>
          </w:p>
          <w:p w14:paraId="2936A0AB" w14:textId="77777777" w:rsidR="003726AE" w:rsidRPr="00042094" w:rsidRDefault="003726AE" w:rsidP="006B73C3">
            <w:pPr>
              <w:pStyle w:val="TAL"/>
            </w:pPr>
            <w:r w:rsidRPr="00042094">
              <w:t>0 0 0 0 1 1 1 1</w:t>
            </w:r>
            <w:r w:rsidRPr="00042094">
              <w:tab/>
              <w:t>value is incremented in multiples of 256 Gbps</w:t>
            </w:r>
          </w:p>
          <w:p w14:paraId="2FBE8F19" w14:textId="77777777" w:rsidR="003726AE" w:rsidRPr="00042094" w:rsidRDefault="003726AE" w:rsidP="006B73C3">
            <w:pPr>
              <w:pStyle w:val="TAL"/>
            </w:pPr>
            <w:r w:rsidRPr="00042094">
              <w:t>0 0 0 1 0 0 0 0</w:t>
            </w:r>
            <w:r w:rsidRPr="00042094">
              <w:tab/>
              <w:t>value is incremented in multiples of 1 Tbps</w:t>
            </w:r>
          </w:p>
          <w:p w14:paraId="3C8476CB" w14:textId="77777777" w:rsidR="003726AE" w:rsidRPr="00042094" w:rsidRDefault="003726AE" w:rsidP="006B73C3">
            <w:pPr>
              <w:pStyle w:val="TAL"/>
            </w:pPr>
            <w:r w:rsidRPr="00042094">
              <w:t>0 0 0 1 0 0 0 1</w:t>
            </w:r>
            <w:r w:rsidRPr="00042094">
              <w:tab/>
              <w:t>value is incremented in multiples of 4 Tbps</w:t>
            </w:r>
          </w:p>
          <w:p w14:paraId="40CE12E0" w14:textId="77777777" w:rsidR="003726AE" w:rsidRPr="00042094" w:rsidRDefault="003726AE" w:rsidP="006B73C3">
            <w:pPr>
              <w:pStyle w:val="TAL"/>
            </w:pPr>
            <w:r w:rsidRPr="00042094">
              <w:t>0 0 0 1 0 0 1 0</w:t>
            </w:r>
            <w:r w:rsidRPr="00042094">
              <w:tab/>
              <w:t>value is incremented in multiples of 16 Tbps</w:t>
            </w:r>
          </w:p>
          <w:p w14:paraId="3CB70001" w14:textId="77777777" w:rsidR="003726AE" w:rsidRPr="00042094" w:rsidRDefault="003726AE" w:rsidP="006B73C3">
            <w:pPr>
              <w:pStyle w:val="TAL"/>
            </w:pPr>
            <w:r w:rsidRPr="00042094">
              <w:t>0 0 0 1 0 0 1 1</w:t>
            </w:r>
            <w:r w:rsidRPr="00042094">
              <w:tab/>
              <w:t>value is incremented in multiples of 64 Tbps</w:t>
            </w:r>
          </w:p>
          <w:p w14:paraId="5387FE07" w14:textId="77777777" w:rsidR="003726AE" w:rsidRPr="00042094" w:rsidRDefault="003726AE" w:rsidP="006B73C3">
            <w:pPr>
              <w:pStyle w:val="TAL"/>
            </w:pPr>
            <w:r w:rsidRPr="00042094">
              <w:t>0 0 0 1 0 1 0 0</w:t>
            </w:r>
            <w:r w:rsidRPr="00042094">
              <w:tab/>
              <w:t>value is incremented in multiples of 256 Tbps</w:t>
            </w:r>
          </w:p>
          <w:p w14:paraId="23294051" w14:textId="77777777" w:rsidR="003726AE" w:rsidRPr="00042094" w:rsidRDefault="003726AE" w:rsidP="006B73C3">
            <w:pPr>
              <w:pStyle w:val="TAL"/>
            </w:pPr>
            <w:r w:rsidRPr="00042094">
              <w:t>0 0 0 1 0 1 0 1</w:t>
            </w:r>
            <w:r w:rsidRPr="00042094">
              <w:tab/>
              <w:t>value is incremented in multiples of 1 Pbps</w:t>
            </w:r>
          </w:p>
          <w:p w14:paraId="00951AE0" w14:textId="77777777" w:rsidR="003726AE" w:rsidRPr="00042094" w:rsidRDefault="003726AE" w:rsidP="006B73C3">
            <w:pPr>
              <w:pStyle w:val="TAL"/>
            </w:pPr>
            <w:r w:rsidRPr="00042094">
              <w:t>0 0 0 1 0 1 1 0</w:t>
            </w:r>
            <w:r w:rsidRPr="00042094">
              <w:tab/>
              <w:t>value is incremented in multiples of 4 Pbps</w:t>
            </w:r>
          </w:p>
          <w:p w14:paraId="7334C6BC" w14:textId="77777777" w:rsidR="003726AE" w:rsidRPr="00042094" w:rsidRDefault="003726AE" w:rsidP="006B73C3">
            <w:pPr>
              <w:pStyle w:val="TAL"/>
            </w:pPr>
            <w:r w:rsidRPr="00042094">
              <w:t>0 0 0 1 0 1 1 1</w:t>
            </w:r>
            <w:r w:rsidRPr="00042094">
              <w:tab/>
              <w:t>value is incremented in multiples of 16 Pbps</w:t>
            </w:r>
          </w:p>
          <w:p w14:paraId="4AB8FF73" w14:textId="77777777" w:rsidR="003726AE" w:rsidRPr="00042094" w:rsidRDefault="003726AE" w:rsidP="006B73C3">
            <w:pPr>
              <w:pStyle w:val="TAL"/>
            </w:pPr>
            <w:r w:rsidRPr="00042094">
              <w:t>0 0 0 1 1 0 0 0</w:t>
            </w:r>
            <w:r w:rsidRPr="00042094">
              <w:tab/>
              <w:t>value is incremented in multiples of 64 Pbps</w:t>
            </w:r>
          </w:p>
          <w:p w14:paraId="362CCC66" w14:textId="77777777" w:rsidR="003726AE" w:rsidRPr="00042094" w:rsidRDefault="003726AE" w:rsidP="006B73C3">
            <w:pPr>
              <w:pStyle w:val="TAL"/>
            </w:pPr>
            <w:r w:rsidRPr="00042094">
              <w:t>0 0 0 1 1 0 0 1</w:t>
            </w:r>
            <w:r w:rsidRPr="00042094">
              <w:tab/>
              <w:t>value is incremented in multiples of 256 Pbps</w:t>
            </w:r>
          </w:p>
          <w:p w14:paraId="6FAA34ED" w14:textId="77777777" w:rsidR="003726AE" w:rsidRPr="00042094" w:rsidRDefault="003726AE" w:rsidP="006B73C3">
            <w:pPr>
              <w:pStyle w:val="TAL"/>
            </w:pPr>
            <w:r w:rsidRPr="00042094">
              <w:t>Other values shall be interpreted as multiples of 256 Pbps in this version of the protocol.</w:t>
            </w:r>
          </w:p>
          <w:p w14:paraId="6FBD5A10" w14:textId="77777777" w:rsidR="003726AE" w:rsidRPr="00042094" w:rsidRDefault="003726AE" w:rsidP="006B73C3">
            <w:pPr>
              <w:pStyle w:val="TAL"/>
              <w:rPr>
                <w:noProof/>
              </w:rPr>
            </w:pPr>
          </w:p>
          <w:p w14:paraId="4E34FC4A" w14:textId="77777777" w:rsidR="003726AE" w:rsidRPr="00042094" w:rsidRDefault="003726AE"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BF930C" w14:textId="77777777" w:rsidR="003726AE" w:rsidRPr="00042094" w:rsidRDefault="003726AE" w:rsidP="006B73C3">
            <w:pPr>
              <w:pStyle w:val="TAL"/>
              <w:rPr>
                <w:lang w:eastAsia="ja-JP"/>
              </w:rPr>
            </w:pPr>
          </w:p>
        </w:tc>
      </w:tr>
      <w:tr w:rsidR="003726AE" w:rsidRPr="00042094"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042094" w:rsidRDefault="003726AE" w:rsidP="006B73C3">
            <w:pPr>
              <w:pStyle w:val="TAL"/>
            </w:pPr>
            <w:r w:rsidRPr="00042094">
              <w:t xml:space="preserve">Range (octet o96 to o71): </w:t>
            </w:r>
          </w:p>
          <w:p w14:paraId="27AB8FA4" w14:textId="77777777" w:rsidR="003726AE" w:rsidRPr="00042094" w:rsidRDefault="003726AE" w:rsidP="006B73C3">
            <w:pPr>
              <w:pStyle w:val="TAL"/>
            </w:pPr>
            <w:r w:rsidRPr="00042094">
              <w:t xml:space="preserve">The range field indicates a binary encoded value of the range </w:t>
            </w:r>
            <w:r w:rsidRPr="00042094">
              <w:rPr>
                <w:lang w:eastAsia="ja-JP"/>
              </w:rPr>
              <w:t xml:space="preserve">in </w:t>
            </w:r>
            <w:r w:rsidRPr="00042094">
              <w:t>meters.</w:t>
            </w:r>
          </w:p>
          <w:p w14:paraId="7BB244D7" w14:textId="77777777" w:rsidR="003726AE" w:rsidRPr="00042094" w:rsidRDefault="003726AE" w:rsidP="006B73C3">
            <w:pPr>
              <w:pStyle w:val="TAL"/>
            </w:pPr>
          </w:p>
        </w:tc>
      </w:tr>
      <w:tr w:rsidR="003726AE" w:rsidRPr="00042094"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042094" w:rsidRDefault="003726AE" w:rsidP="006B73C3">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5A802AD0" w14:textId="77777777" w:rsidR="003726AE" w:rsidRPr="00042094" w:rsidRDefault="003726AE" w:rsidP="006B73C3">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236984F5" w14:textId="77777777" w:rsidR="00611F47" w:rsidRPr="00B840FA" w:rsidRDefault="00611F47" w:rsidP="00611F47">
      <w:pPr>
        <w:pStyle w:val="TH"/>
        <w:rPr>
          <w:lang w:val="fr-FR"/>
        </w:rPr>
      </w:pPr>
      <w:r w:rsidRPr="00B840FA">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042094" w:rsidRDefault="00611F47" w:rsidP="006B73C3">
            <w:pPr>
              <w:pStyle w:val="TAL"/>
              <w:rPr>
                <w:noProof/>
              </w:rPr>
            </w:pPr>
            <w:r w:rsidRPr="00042094">
              <w:lastRenderedPageBreak/>
              <w:t>Guaranteed flow bit rate</w:t>
            </w:r>
            <w:r w:rsidRPr="00042094">
              <w:rPr>
                <w:noProof/>
              </w:rPr>
              <w:t xml:space="preserve"> indicator</w:t>
            </w:r>
            <w:r w:rsidRPr="00042094">
              <w:t xml:space="preserve"> (GFBRI) (o75+5 bit 8):</w:t>
            </w:r>
          </w:p>
          <w:p w14:paraId="037CF674" w14:textId="77777777" w:rsidR="00611F47" w:rsidRPr="00042094" w:rsidRDefault="00611F47"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6C076AFF" w14:textId="77777777" w:rsidR="00611F47" w:rsidRPr="00042094" w:rsidRDefault="00611F47" w:rsidP="006B73C3">
            <w:pPr>
              <w:pStyle w:val="TAL"/>
            </w:pPr>
            <w:r w:rsidRPr="00042094">
              <w:t>Bit</w:t>
            </w:r>
          </w:p>
          <w:p w14:paraId="73A0B4F1" w14:textId="77777777" w:rsidR="00611F47" w:rsidRPr="00042094" w:rsidRDefault="00611F47" w:rsidP="006B73C3">
            <w:pPr>
              <w:pStyle w:val="TAL"/>
              <w:rPr>
                <w:b/>
              </w:rPr>
            </w:pPr>
            <w:r w:rsidRPr="00042094">
              <w:rPr>
                <w:b/>
              </w:rPr>
              <w:t>8</w:t>
            </w:r>
          </w:p>
          <w:p w14:paraId="774A6893" w14:textId="77777777" w:rsidR="00611F47" w:rsidRPr="00042094" w:rsidRDefault="00611F47" w:rsidP="006B73C3">
            <w:pPr>
              <w:pStyle w:val="TAL"/>
              <w:rPr>
                <w:noProof/>
              </w:rPr>
            </w:pPr>
            <w:r w:rsidRPr="00042094">
              <w:t>0</w:t>
            </w:r>
            <w:r w:rsidRPr="00042094">
              <w:tab/>
              <w:t>Guaranteed flow bit rate</w:t>
            </w:r>
            <w:r w:rsidRPr="00042094">
              <w:rPr>
                <w:noProof/>
              </w:rPr>
              <w:t xml:space="preserve"> </w:t>
            </w:r>
            <w:r w:rsidRPr="00042094">
              <w:t>field is absent</w:t>
            </w:r>
          </w:p>
          <w:p w14:paraId="7C9AC64F" w14:textId="77777777" w:rsidR="00611F47" w:rsidRPr="00042094" w:rsidRDefault="00611F47" w:rsidP="006B73C3">
            <w:pPr>
              <w:pStyle w:val="TAL"/>
            </w:pPr>
            <w:r w:rsidRPr="00042094">
              <w:t>1</w:t>
            </w:r>
            <w:r w:rsidRPr="00042094">
              <w:tab/>
              <w:t>Guaranteed flow bit rate field is present</w:t>
            </w:r>
          </w:p>
          <w:p w14:paraId="58B6CF17" w14:textId="77777777" w:rsidR="00611F47" w:rsidRPr="00042094" w:rsidRDefault="00611F47" w:rsidP="006B73C3">
            <w:pPr>
              <w:pStyle w:val="TAL"/>
              <w:rPr>
                <w:noProof/>
              </w:rPr>
            </w:pPr>
          </w:p>
        </w:tc>
      </w:tr>
      <w:tr w:rsidR="00611F47" w:rsidRPr="00042094"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042094" w:rsidRDefault="00611F47" w:rsidP="006B73C3">
            <w:pPr>
              <w:pStyle w:val="TAL"/>
              <w:rPr>
                <w:noProof/>
              </w:rPr>
            </w:pPr>
            <w:r w:rsidRPr="00042094">
              <w:t>Maximum flow bit rate</w:t>
            </w:r>
            <w:r w:rsidRPr="00042094">
              <w:rPr>
                <w:noProof/>
              </w:rPr>
              <w:t xml:space="preserve"> indicator</w:t>
            </w:r>
            <w:r w:rsidRPr="00042094">
              <w:t xml:space="preserve"> (MFBRI) (o75+5 bit 7):</w:t>
            </w:r>
          </w:p>
          <w:p w14:paraId="28C991BB" w14:textId="77777777" w:rsidR="00611F47" w:rsidRPr="00042094" w:rsidRDefault="00611F47"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57E87A7D" w14:textId="77777777" w:rsidR="00611F47" w:rsidRPr="00042094" w:rsidRDefault="00611F47" w:rsidP="006B73C3">
            <w:pPr>
              <w:pStyle w:val="TAL"/>
            </w:pPr>
            <w:r w:rsidRPr="00042094">
              <w:t>Bit</w:t>
            </w:r>
          </w:p>
          <w:p w14:paraId="0CAFF929" w14:textId="77777777" w:rsidR="00611F47" w:rsidRPr="00042094" w:rsidRDefault="00611F47" w:rsidP="006B73C3">
            <w:pPr>
              <w:pStyle w:val="TAL"/>
              <w:rPr>
                <w:b/>
              </w:rPr>
            </w:pPr>
            <w:r w:rsidRPr="00042094">
              <w:rPr>
                <w:b/>
              </w:rPr>
              <w:t>7</w:t>
            </w:r>
          </w:p>
          <w:p w14:paraId="55F65503" w14:textId="77777777" w:rsidR="00611F47" w:rsidRPr="00042094" w:rsidRDefault="00611F47" w:rsidP="006B73C3">
            <w:pPr>
              <w:pStyle w:val="TAL"/>
              <w:rPr>
                <w:noProof/>
              </w:rPr>
            </w:pPr>
            <w:r w:rsidRPr="00042094">
              <w:t>0</w:t>
            </w:r>
            <w:r w:rsidRPr="00042094">
              <w:tab/>
              <w:t>Maximum flow bit rate</w:t>
            </w:r>
            <w:r w:rsidRPr="00042094">
              <w:rPr>
                <w:noProof/>
              </w:rPr>
              <w:t xml:space="preserve"> </w:t>
            </w:r>
            <w:r w:rsidRPr="00042094">
              <w:t>field is absent</w:t>
            </w:r>
          </w:p>
          <w:p w14:paraId="662839FE" w14:textId="77777777" w:rsidR="00611F47" w:rsidRPr="00042094" w:rsidRDefault="00611F47" w:rsidP="006B73C3">
            <w:pPr>
              <w:pStyle w:val="TAL"/>
            </w:pPr>
            <w:r w:rsidRPr="00042094">
              <w:t>1</w:t>
            </w:r>
            <w:r w:rsidRPr="00042094">
              <w:tab/>
              <w:t>Maximum flow bit rate field is present</w:t>
            </w:r>
          </w:p>
          <w:p w14:paraId="3045A050" w14:textId="77777777" w:rsidR="00611F47" w:rsidRPr="00042094" w:rsidRDefault="00611F47" w:rsidP="006B73C3">
            <w:pPr>
              <w:pStyle w:val="TAL"/>
              <w:rPr>
                <w:noProof/>
              </w:rPr>
            </w:pPr>
          </w:p>
        </w:tc>
      </w:tr>
      <w:tr w:rsidR="00611F47" w:rsidRPr="00042094"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042094" w:rsidRDefault="00611F47" w:rsidP="006B73C3">
            <w:pPr>
              <w:pStyle w:val="TAL"/>
              <w:rPr>
                <w:noProof/>
              </w:rPr>
            </w:pPr>
            <w:r w:rsidRPr="00042094">
              <w:t xml:space="preserve">Per-link aggregate maximum bit rate </w:t>
            </w:r>
            <w:r w:rsidRPr="00042094">
              <w:rPr>
                <w:noProof/>
              </w:rPr>
              <w:t>indicator</w:t>
            </w:r>
            <w:r w:rsidRPr="00042094">
              <w:t xml:space="preserve"> (PLAMBRI) (o75+5 bit 6):</w:t>
            </w:r>
          </w:p>
          <w:p w14:paraId="6184027C" w14:textId="77777777" w:rsidR="00611F47" w:rsidRPr="00042094" w:rsidRDefault="00611F47"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20603627" w14:textId="77777777" w:rsidR="00611F47" w:rsidRPr="00042094" w:rsidRDefault="00611F47" w:rsidP="006B73C3">
            <w:pPr>
              <w:pStyle w:val="TAL"/>
            </w:pPr>
            <w:r w:rsidRPr="00042094">
              <w:t>Bit</w:t>
            </w:r>
          </w:p>
          <w:p w14:paraId="260A273F" w14:textId="77777777" w:rsidR="00611F47" w:rsidRPr="00042094" w:rsidRDefault="00611F47" w:rsidP="006B73C3">
            <w:pPr>
              <w:pStyle w:val="TAL"/>
              <w:rPr>
                <w:b/>
              </w:rPr>
            </w:pPr>
            <w:r w:rsidRPr="00042094">
              <w:rPr>
                <w:b/>
              </w:rPr>
              <w:t>6</w:t>
            </w:r>
          </w:p>
          <w:p w14:paraId="6E9074C0" w14:textId="77777777" w:rsidR="00611F47" w:rsidRPr="00042094" w:rsidRDefault="00611F47"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36DBD3ED" w14:textId="77777777" w:rsidR="00611F47" w:rsidRPr="00042094" w:rsidRDefault="00611F47" w:rsidP="006B73C3">
            <w:pPr>
              <w:pStyle w:val="TAL"/>
            </w:pPr>
            <w:r w:rsidRPr="00042094">
              <w:t>1</w:t>
            </w:r>
            <w:r w:rsidRPr="00042094">
              <w:tab/>
              <w:t>Per-link aggregate maximum bit rate field is present</w:t>
            </w:r>
          </w:p>
          <w:p w14:paraId="2A5DED69" w14:textId="77777777" w:rsidR="00611F47" w:rsidRPr="00042094" w:rsidRDefault="00611F47" w:rsidP="006B73C3">
            <w:pPr>
              <w:pStyle w:val="TAL"/>
              <w:rPr>
                <w:noProof/>
              </w:rPr>
            </w:pPr>
          </w:p>
        </w:tc>
      </w:tr>
      <w:tr w:rsidR="00611F47" w:rsidRPr="00042094"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042094" w:rsidRDefault="00611F47" w:rsidP="006B73C3">
            <w:pPr>
              <w:pStyle w:val="TAL"/>
              <w:rPr>
                <w:noProof/>
              </w:rPr>
            </w:pPr>
            <w:r w:rsidRPr="00042094">
              <w:t xml:space="preserve">Range </w:t>
            </w:r>
            <w:r w:rsidRPr="00042094">
              <w:rPr>
                <w:noProof/>
              </w:rPr>
              <w:t>indicator</w:t>
            </w:r>
            <w:r w:rsidRPr="00042094">
              <w:t xml:space="preserve"> (RI) (o75+5 bit 5): </w:t>
            </w:r>
          </w:p>
          <w:p w14:paraId="641474B1" w14:textId="77777777" w:rsidR="00611F47" w:rsidRPr="00042094" w:rsidRDefault="00611F47"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7FCD9CA3" w14:textId="77777777" w:rsidR="00611F47" w:rsidRPr="00042094" w:rsidRDefault="00611F47" w:rsidP="006B73C3">
            <w:pPr>
              <w:pStyle w:val="TAL"/>
            </w:pPr>
            <w:r w:rsidRPr="00042094">
              <w:t>Bit</w:t>
            </w:r>
          </w:p>
          <w:p w14:paraId="0DFF2077" w14:textId="77777777" w:rsidR="00611F47" w:rsidRPr="00042094" w:rsidRDefault="00611F47" w:rsidP="006B73C3">
            <w:pPr>
              <w:pStyle w:val="TAL"/>
              <w:rPr>
                <w:b/>
              </w:rPr>
            </w:pPr>
            <w:r w:rsidRPr="00042094">
              <w:rPr>
                <w:b/>
              </w:rPr>
              <w:t>5</w:t>
            </w:r>
          </w:p>
          <w:p w14:paraId="0F8D2377" w14:textId="77777777" w:rsidR="00611F47" w:rsidRPr="00042094" w:rsidRDefault="00611F47" w:rsidP="006B73C3">
            <w:pPr>
              <w:pStyle w:val="TAL"/>
              <w:rPr>
                <w:noProof/>
              </w:rPr>
            </w:pPr>
            <w:r w:rsidRPr="00042094">
              <w:t>0</w:t>
            </w:r>
            <w:r w:rsidRPr="00042094">
              <w:tab/>
              <w:t>Range</w:t>
            </w:r>
            <w:r w:rsidRPr="00042094">
              <w:rPr>
                <w:noProof/>
              </w:rPr>
              <w:t xml:space="preserve"> </w:t>
            </w:r>
            <w:r w:rsidRPr="00042094">
              <w:t>field is absent</w:t>
            </w:r>
          </w:p>
          <w:p w14:paraId="3496427B" w14:textId="77777777" w:rsidR="00611F47" w:rsidRPr="00042094" w:rsidRDefault="00611F47" w:rsidP="006B73C3">
            <w:pPr>
              <w:pStyle w:val="TAL"/>
            </w:pPr>
            <w:r w:rsidRPr="00042094">
              <w:t>1</w:t>
            </w:r>
            <w:r w:rsidRPr="00042094">
              <w:tab/>
              <w:t>Range field is present</w:t>
            </w:r>
          </w:p>
          <w:p w14:paraId="03812FA5" w14:textId="77777777" w:rsidR="00611F47" w:rsidRPr="00042094" w:rsidRDefault="00611F47" w:rsidP="006B73C3">
            <w:pPr>
              <w:pStyle w:val="TAL"/>
              <w:rPr>
                <w:noProof/>
              </w:rPr>
            </w:pPr>
          </w:p>
        </w:tc>
      </w:tr>
      <w:tr w:rsidR="00611F47" w:rsidRPr="00042094"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042094" w:rsidRDefault="00611F47" w:rsidP="006B73C3">
            <w:pPr>
              <w:pStyle w:val="TAL"/>
              <w:rPr>
                <w:noProof/>
              </w:rPr>
            </w:pPr>
            <w:r w:rsidRPr="00042094">
              <w:t>Priority level</w:t>
            </w:r>
            <w:r w:rsidRPr="00042094">
              <w:rPr>
                <w:noProof/>
              </w:rPr>
              <w:t xml:space="preserve"> octet </w:t>
            </w:r>
            <w:r w:rsidRPr="00042094">
              <w:t>indicator (OPLI) (o75+5 bit 4):</w:t>
            </w:r>
          </w:p>
          <w:p w14:paraId="40FF451F" w14:textId="77777777" w:rsidR="00611F47" w:rsidRPr="00042094" w:rsidRDefault="00611F47" w:rsidP="006B73C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C0B871D" w14:textId="77777777" w:rsidR="00611F47" w:rsidRPr="00042094" w:rsidRDefault="00611F47" w:rsidP="006B73C3">
            <w:pPr>
              <w:pStyle w:val="TAL"/>
            </w:pPr>
            <w:r w:rsidRPr="00042094">
              <w:t>Bit</w:t>
            </w:r>
          </w:p>
          <w:p w14:paraId="014B16A4" w14:textId="77777777" w:rsidR="00611F47" w:rsidRPr="00042094" w:rsidRDefault="00611F47" w:rsidP="006B73C3">
            <w:pPr>
              <w:pStyle w:val="TAL"/>
              <w:rPr>
                <w:b/>
              </w:rPr>
            </w:pPr>
            <w:r w:rsidRPr="00042094">
              <w:rPr>
                <w:b/>
              </w:rPr>
              <w:t>4</w:t>
            </w:r>
          </w:p>
          <w:p w14:paraId="38B04069" w14:textId="77777777" w:rsidR="00611F47" w:rsidRPr="00042094" w:rsidRDefault="00611F47" w:rsidP="006B73C3">
            <w:pPr>
              <w:pStyle w:val="TAL"/>
              <w:rPr>
                <w:noProof/>
              </w:rPr>
            </w:pPr>
            <w:r w:rsidRPr="00042094">
              <w:t>0</w:t>
            </w:r>
            <w:r w:rsidRPr="00042094">
              <w:tab/>
              <w:t>The octet of the priority level is absent</w:t>
            </w:r>
          </w:p>
          <w:p w14:paraId="5CA3C3C7" w14:textId="77777777" w:rsidR="00611F47" w:rsidRPr="00042094" w:rsidRDefault="00611F47" w:rsidP="006B73C3">
            <w:pPr>
              <w:pStyle w:val="TAL"/>
              <w:rPr>
                <w:noProof/>
              </w:rPr>
            </w:pPr>
            <w:r w:rsidRPr="00042094">
              <w:t>1</w:t>
            </w:r>
            <w:r w:rsidRPr="00042094">
              <w:tab/>
              <w:t>The octet of the priority level is present</w:t>
            </w:r>
          </w:p>
        </w:tc>
      </w:tr>
      <w:tr w:rsidR="00611F47" w:rsidRPr="00042094"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042094" w:rsidRDefault="00611F47" w:rsidP="006B73C3">
            <w:pPr>
              <w:pStyle w:val="TAL"/>
              <w:rPr>
                <w:noProof/>
              </w:rPr>
            </w:pPr>
          </w:p>
        </w:tc>
      </w:tr>
      <w:tr w:rsidR="00611F47" w:rsidRPr="00042094"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042094" w:rsidRDefault="00611F47" w:rsidP="006B73C3">
            <w:pPr>
              <w:pStyle w:val="TAL"/>
              <w:rPr>
                <w:noProof/>
              </w:rPr>
            </w:pPr>
            <w:r w:rsidRPr="00042094">
              <w:t xml:space="preserve">Averaging window </w:t>
            </w:r>
            <w:r w:rsidRPr="00042094">
              <w:rPr>
                <w:noProof/>
              </w:rPr>
              <w:t>indicator</w:t>
            </w:r>
            <w:r w:rsidRPr="00042094">
              <w:t xml:space="preserve"> (AWI) (o75+5 bit 3):</w:t>
            </w:r>
          </w:p>
          <w:p w14:paraId="1C8B143D" w14:textId="77777777" w:rsidR="00611F47" w:rsidRPr="00042094" w:rsidRDefault="00611F47" w:rsidP="006B73C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1E9418CA" w14:textId="77777777" w:rsidR="00611F47" w:rsidRPr="00042094" w:rsidRDefault="00611F47" w:rsidP="006B73C3">
            <w:pPr>
              <w:pStyle w:val="TAL"/>
            </w:pPr>
            <w:r w:rsidRPr="00042094">
              <w:t>Bit</w:t>
            </w:r>
          </w:p>
          <w:p w14:paraId="3287D2CD" w14:textId="77777777" w:rsidR="00611F47" w:rsidRPr="00042094" w:rsidRDefault="00611F47" w:rsidP="006B73C3">
            <w:pPr>
              <w:pStyle w:val="TAL"/>
              <w:rPr>
                <w:b/>
              </w:rPr>
            </w:pPr>
            <w:r w:rsidRPr="00042094">
              <w:rPr>
                <w:b/>
              </w:rPr>
              <w:t>3</w:t>
            </w:r>
          </w:p>
          <w:p w14:paraId="1FAEDF03" w14:textId="77777777" w:rsidR="00611F47" w:rsidRPr="00042094" w:rsidRDefault="00611F47" w:rsidP="006B73C3">
            <w:pPr>
              <w:pStyle w:val="TAL"/>
              <w:rPr>
                <w:noProof/>
              </w:rPr>
            </w:pPr>
            <w:r w:rsidRPr="00042094">
              <w:t>0</w:t>
            </w:r>
            <w:r w:rsidRPr="00042094">
              <w:tab/>
              <w:t>Averaging window field is absent</w:t>
            </w:r>
          </w:p>
          <w:p w14:paraId="12AE3615" w14:textId="77777777" w:rsidR="00611F47" w:rsidRPr="00042094" w:rsidRDefault="00611F47" w:rsidP="006B73C3">
            <w:pPr>
              <w:pStyle w:val="TAL"/>
              <w:rPr>
                <w:noProof/>
              </w:rPr>
            </w:pPr>
            <w:r w:rsidRPr="00042094">
              <w:t>1</w:t>
            </w:r>
            <w:r w:rsidRPr="00042094">
              <w:tab/>
              <w:t>Averaging window field is present</w:t>
            </w:r>
          </w:p>
        </w:tc>
      </w:tr>
      <w:tr w:rsidR="00611F47" w:rsidRPr="00042094"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042094" w:rsidRDefault="00611F47" w:rsidP="006B73C3">
            <w:pPr>
              <w:pStyle w:val="TAL"/>
              <w:rPr>
                <w:noProof/>
              </w:rPr>
            </w:pPr>
          </w:p>
        </w:tc>
      </w:tr>
      <w:tr w:rsidR="00611F47" w:rsidRPr="00042094"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042094" w:rsidRDefault="00611F47" w:rsidP="006B73C3">
            <w:pPr>
              <w:pStyle w:val="TAL"/>
              <w:rPr>
                <w:noProof/>
              </w:rPr>
            </w:pPr>
            <w:r w:rsidRPr="00042094">
              <w:t>Maximum data burst volume indicator (MDBVI) (o75+5 bit 2):</w:t>
            </w:r>
          </w:p>
          <w:p w14:paraId="5B6291C4" w14:textId="77777777" w:rsidR="00611F47" w:rsidRPr="00042094" w:rsidRDefault="00611F47" w:rsidP="006B73C3">
            <w:pPr>
              <w:pStyle w:val="TAL"/>
            </w:pPr>
            <w:r w:rsidRPr="00042094">
              <w:rPr>
                <w:noProof/>
              </w:rPr>
              <w:t xml:space="preserve">The </w:t>
            </w:r>
            <w:r w:rsidRPr="00042094">
              <w:t>MDBVI bit indicates presence of maximum data burst volume field.</w:t>
            </w:r>
          </w:p>
          <w:p w14:paraId="6F7F00F0" w14:textId="77777777" w:rsidR="00611F47" w:rsidRPr="00042094" w:rsidRDefault="00611F47" w:rsidP="006B73C3">
            <w:pPr>
              <w:pStyle w:val="TAL"/>
            </w:pPr>
            <w:r w:rsidRPr="00042094">
              <w:t>Bit</w:t>
            </w:r>
          </w:p>
          <w:p w14:paraId="7653F73D" w14:textId="77777777" w:rsidR="00611F47" w:rsidRPr="00042094" w:rsidRDefault="00611F47" w:rsidP="006B73C3">
            <w:pPr>
              <w:pStyle w:val="TAL"/>
              <w:rPr>
                <w:b/>
              </w:rPr>
            </w:pPr>
            <w:r w:rsidRPr="00042094">
              <w:rPr>
                <w:b/>
              </w:rPr>
              <w:t>2</w:t>
            </w:r>
          </w:p>
          <w:p w14:paraId="0E40C956" w14:textId="77777777" w:rsidR="00611F47" w:rsidRPr="00042094" w:rsidRDefault="00611F47" w:rsidP="006B73C3">
            <w:pPr>
              <w:pStyle w:val="TAL"/>
              <w:rPr>
                <w:noProof/>
              </w:rPr>
            </w:pPr>
            <w:r w:rsidRPr="00042094">
              <w:t>0</w:t>
            </w:r>
            <w:r w:rsidRPr="00042094">
              <w:tab/>
              <w:t>Maximum data burst volume field is absent</w:t>
            </w:r>
          </w:p>
          <w:p w14:paraId="6678AA8D" w14:textId="77777777" w:rsidR="00611F47" w:rsidRPr="00042094" w:rsidRDefault="00611F47" w:rsidP="006B73C3">
            <w:pPr>
              <w:pStyle w:val="TAL"/>
            </w:pPr>
            <w:r w:rsidRPr="00042094">
              <w:t>1</w:t>
            </w:r>
            <w:r w:rsidRPr="00042094">
              <w:tab/>
              <w:t>Maximum data burst volume field is present</w:t>
            </w:r>
          </w:p>
          <w:p w14:paraId="3E33D9E9" w14:textId="77777777" w:rsidR="00611F47" w:rsidRPr="00042094" w:rsidRDefault="00611F47" w:rsidP="006B73C3">
            <w:pPr>
              <w:pStyle w:val="TAL"/>
              <w:rPr>
                <w:noProof/>
              </w:rPr>
            </w:pPr>
          </w:p>
        </w:tc>
      </w:tr>
      <w:tr w:rsidR="00611F47" w:rsidRPr="00042094"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042094" w:rsidRDefault="00611F47" w:rsidP="006B73C3">
            <w:pPr>
              <w:pStyle w:val="TAL"/>
              <w:rPr>
                <w:lang w:eastAsia="ja-JP"/>
              </w:rPr>
            </w:pPr>
            <w:r w:rsidRPr="00042094">
              <w:lastRenderedPageBreak/>
              <w:t>PQI (o75+6):</w:t>
            </w:r>
          </w:p>
          <w:p w14:paraId="02D90AFB" w14:textId="77777777" w:rsidR="00611F47" w:rsidRPr="00042094" w:rsidRDefault="00611F47" w:rsidP="006B73C3">
            <w:pPr>
              <w:pStyle w:val="TAL"/>
            </w:pPr>
            <w:r w:rsidRPr="00042094">
              <w:t>Bits</w:t>
            </w:r>
          </w:p>
          <w:p w14:paraId="5B86FDD3" w14:textId="77777777" w:rsidR="00611F47" w:rsidRPr="00042094" w:rsidRDefault="00611F47" w:rsidP="006B73C3">
            <w:pPr>
              <w:pStyle w:val="TAL"/>
              <w:rPr>
                <w:b/>
              </w:rPr>
            </w:pPr>
            <w:r w:rsidRPr="00042094">
              <w:rPr>
                <w:b/>
              </w:rPr>
              <w:t>8 7 6 5 4 3 2 1</w:t>
            </w:r>
          </w:p>
          <w:p w14:paraId="64C45BCC"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C02914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p>
          <w:p w14:paraId="698C2768"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40D0C016" w14:textId="77777777" w:rsidR="00611F47" w:rsidRPr="00042094" w:rsidRDefault="00611F47" w:rsidP="006B73C3">
            <w:pPr>
              <w:pStyle w:val="TAL"/>
            </w:pPr>
            <w:r w:rsidRPr="00042094">
              <w:t xml:space="preserve">0 0 0 1 </w:t>
            </w:r>
            <w:r w:rsidRPr="00042094">
              <w:rPr>
                <w:lang w:eastAsia="ja-JP"/>
              </w:rPr>
              <w:t xml:space="preserve">0 </w:t>
            </w:r>
            <w:r w:rsidRPr="00042094">
              <w:t>1 0 0</w:t>
            </w:r>
          </w:p>
          <w:p w14:paraId="2365D6C6" w14:textId="77777777" w:rsidR="00611F47" w:rsidRPr="00042094" w:rsidRDefault="00611F47" w:rsidP="006B73C3">
            <w:pPr>
              <w:pStyle w:val="TAL"/>
            </w:pPr>
            <w:r w:rsidRPr="00042094">
              <w:t xml:space="preserve">0 0 0 1 </w:t>
            </w:r>
            <w:r w:rsidRPr="00042094">
              <w:rPr>
                <w:lang w:eastAsia="ja-JP"/>
              </w:rPr>
              <w:t xml:space="preserve">0 </w:t>
            </w:r>
            <w:r w:rsidRPr="00042094">
              <w:t>1 0 1</w:t>
            </w:r>
            <w:r w:rsidRPr="00042094">
              <w:tab/>
              <w:t>PQI 21</w:t>
            </w:r>
          </w:p>
          <w:p w14:paraId="14ED280C"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1 1 0</w:t>
            </w:r>
            <w:r w:rsidRPr="00042094">
              <w:tab/>
              <w:t>PQI 22</w:t>
            </w:r>
          </w:p>
          <w:p w14:paraId="69261E16"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1 1 1</w:t>
            </w:r>
            <w:r w:rsidRPr="00042094">
              <w:tab/>
              <w:t>PQI 23</w:t>
            </w:r>
          </w:p>
          <w:p w14:paraId="765D2800"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ED48B6C" w14:textId="77777777" w:rsidR="00611F47" w:rsidRPr="00042094" w:rsidRDefault="00611F47" w:rsidP="006B73C3">
            <w:pPr>
              <w:pStyle w:val="TAL"/>
            </w:pPr>
            <w:r w:rsidRPr="00042094">
              <w:t>0 0 0 1 1 0 0 1</w:t>
            </w:r>
            <w:r w:rsidRPr="00042094">
              <w:tab/>
              <w:t>PQI 25</w:t>
            </w:r>
          </w:p>
          <w:p w14:paraId="6AF59F26" w14:textId="77777777" w:rsidR="00611F47" w:rsidRPr="00042094" w:rsidRDefault="00611F47" w:rsidP="006B73C3">
            <w:pPr>
              <w:pStyle w:val="TAL"/>
            </w:pPr>
            <w:r w:rsidRPr="00042094">
              <w:t>0 0 0 1 1 0 1 0</w:t>
            </w:r>
            <w:r w:rsidRPr="00042094">
              <w:tab/>
              <w:t>PQI 26</w:t>
            </w:r>
          </w:p>
          <w:p w14:paraId="6BE76AD0" w14:textId="77777777" w:rsidR="00611F47" w:rsidRDefault="00611F47" w:rsidP="006B73C3">
            <w:pPr>
              <w:pStyle w:val="TAL"/>
            </w:pPr>
            <w:r>
              <w:t>0 0 0 1 1 0 1 1</w:t>
            </w:r>
          </w:p>
          <w:p w14:paraId="27F9B110"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310A8443"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B80C2D2"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15BEF33E"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59865C3A"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128CFA95" w14:textId="578B479C" w:rsidR="00611F47" w:rsidRPr="00042094" w:rsidRDefault="00611F47" w:rsidP="006B73C3">
            <w:pPr>
              <w:pStyle w:val="TAL"/>
            </w:pPr>
            <w:r>
              <w:t>0 0 1 0 0 0 1 1</w:t>
            </w:r>
          </w:p>
          <w:p w14:paraId="4575F3FB" w14:textId="77777777" w:rsidR="00611F47" w:rsidRPr="00042094" w:rsidRDefault="00611F47" w:rsidP="006B73C3">
            <w:pPr>
              <w:pStyle w:val="TAL"/>
            </w:pPr>
            <w:r w:rsidRPr="00042094">
              <w:rPr>
                <w:lang w:eastAsia="ja-JP"/>
              </w:rPr>
              <w:tab/>
              <w:t>to</w:t>
            </w:r>
            <w:r w:rsidRPr="00042094">
              <w:rPr>
                <w:lang w:eastAsia="ja-JP"/>
              </w:rPr>
              <w:tab/>
            </w:r>
            <w:r w:rsidRPr="00042094">
              <w:rPr>
                <w:lang w:eastAsia="ja-JP"/>
              </w:rPr>
              <w:tab/>
              <w:t>Spare</w:t>
            </w:r>
          </w:p>
          <w:p w14:paraId="591DB375" w14:textId="77777777" w:rsidR="00611F47" w:rsidRPr="00042094" w:rsidRDefault="00611F47" w:rsidP="006B73C3">
            <w:pPr>
              <w:pStyle w:val="TAL"/>
            </w:pPr>
            <w:r w:rsidRPr="00042094">
              <w:t xml:space="preserve">0 0 1 1 </w:t>
            </w:r>
            <w:r w:rsidRPr="00042094">
              <w:rPr>
                <w:lang w:eastAsia="ja-JP"/>
              </w:rPr>
              <w:t>0 1 1 0</w:t>
            </w:r>
          </w:p>
          <w:p w14:paraId="637A7016"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B2ADB00"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6207520"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63A3CA6" w14:textId="77777777" w:rsidR="00611F47" w:rsidRPr="00042094" w:rsidRDefault="00611F47" w:rsidP="006B73C3">
            <w:pPr>
              <w:pStyle w:val="TAL"/>
            </w:pPr>
            <w:r w:rsidRPr="00042094">
              <w:t xml:space="preserve">0 0 1 1 </w:t>
            </w:r>
            <w:r w:rsidRPr="00042094">
              <w:rPr>
                <w:lang w:eastAsia="ja-JP"/>
              </w:rPr>
              <w:t>1 0 1 0</w:t>
            </w:r>
            <w:r w:rsidRPr="00042094">
              <w:rPr>
                <w:lang w:eastAsia="ja-JP"/>
              </w:rPr>
              <w:tab/>
              <w:t>PQI 58</w:t>
            </w:r>
          </w:p>
          <w:p w14:paraId="03354EA0"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2F160AF2"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7BAEAFF1" w14:textId="77777777" w:rsidR="00611F47" w:rsidRPr="00042094" w:rsidRDefault="00611F47" w:rsidP="006B73C3">
            <w:pPr>
              <w:pStyle w:val="TAL"/>
              <w:rPr>
                <w:lang w:eastAsia="ja-JP"/>
              </w:rPr>
            </w:pPr>
            <w:r w:rsidRPr="00042094">
              <w:rPr>
                <w:lang w:eastAsia="ja-JP"/>
              </w:rPr>
              <w:t>0 0 1 1 1 1 0 1</w:t>
            </w:r>
            <w:r w:rsidRPr="00042094">
              <w:rPr>
                <w:lang w:eastAsia="ja-JP"/>
              </w:rPr>
              <w:tab/>
              <w:t>PQI 61</w:t>
            </w:r>
          </w:p>
          <w:p w14:paraId="77A0B313" w14:textId="77777777" w:rsidR="00611F47" w:rsidRPr="00042094" w:rsidRDefault="00611F47" w:rsidP="006B73C3">
            <w:pPr>
              <w:pStyle w:val="TAL"/>
              <w:rPr>
                <w:lang w:eastAsia="ja-JP"/>
              </w:rPr>
            </w:pPr>
            <w:r w:rsidRPr="00042094">
              <w:rPr>
                <w:lang w:eastAsia="ja-JP"/>
              </w:rPr>
              <w:t>0 0 1 1 1 1 1 0</w:t>
            </w:r>
          </w:p>
          <w:p w14:paraId="6B02C9EC"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650963D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447E162"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49E41DF"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651D69E" w14:textId="15470A62" w:rsidR="00611F47" w:rsidRPr="00042094" w:rsidRDefault="00611F47" w:rsidP="006B73C3">
            <w:pPr>
              <w:pStyle w:val="TAL"/>
              <w:rPr>
                <w:lang w:eastAsia="ja-JP"/>
              </w:rPr>
            </w:pPr>
            <w:r>
              <w:rPr>
                <w:lang w:eastAsia="ja-JP"/>
              </w:rPr>
              <w:t>0 1 0 1 0 1 0 0</w:t>
            </w:r>
          </w:p>
          <w:p w14:paraId="0CA30D45"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6640C770" w14:textId="77777777" w:rsidR="00611F47" w:rsidRPr="00042094" w:rsidRDefault="00611F47" w:rsidP="006B73C3">
            <w:pPr>
              <w:pStyle w:val="TAL"/>
              <w:rPr>
                <w:lang w:eastAsia="ja-JP"/>
              </w:rPr>
            </w:pPr>
            <w:r w:rsidRPr="00042094">
              <w:t xml:space="preserve">0 1 0 1 </w:t>
            </w:r>
            <w:r w:rsidRPr="00042094">
              <w:rPr>
                <w:lang w:eastAsia="ja-JP"/>
              </w:rPr>
              <w:t>1 0 0 1</w:t>
            </w:r>
          </w:p>
          <w:p w14:paraId="5E2FF671"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710E3653"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4946EFDC"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416C9F5E"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7F2AA7D2" w14:textId="77777777" w:rsidR="00611F47" w:rsidRPr="00042094" w:rsidRDefault="00611F47" w:rsidP="006B73C3">
            <w:pPr>
              <w:pStyle w:val="TAL"/>
              <w:rPr>
                <w:lang w:eastAsia="ja-JP"/>
              </w:rPr>
            </w:pPr>
            <w:r w:rsidRPr="00042094">
              <w:rPr>
                <w:lang w:eastAsia="ja-JP"/>
              </w:rPr>
              <w:t>0 1 0 1 1 1 1 0</w:t>
            </w:r>
          </w:p>
          <w:p w14:paraId="227518DB"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01473CE3" w14:textId="77777777" w:rsidR="00611F47" w:rsidRPr="00042094" w:rsidRDefault="00611F47" w:rsidP="006B73C3">
            <w:pPr>
              <w:pStyle w:val="TAL"/>
              <w:rPr>
                <w:lang w:eastAsia="ja-JP"/>
              </w:rPr>
            </w:pPr>
            <w:r w:rsidRPr="00042094">
              <w:rPr>
                <w:lang w:eastAsia="ja-JP"/>
              </w:rPr>
              <w:t>0 1 1 1 1 1 1 1</w:t>
            </w:r>
          </w:p>
          <w:p w14:paraId="24F79434" w14:textId="77777777" w:rsidR="00611F47" w:rsidRPr="00042094" w:rsidRDefault="00611F47" w:rsidP="006B73C3">
            <w:pPr>
              <w:pStyle w:val="TAL"/>
              <w:rPr>
                <w:lang w:eastAsia="ja-JP"/>
              </w:rPr>
            </w:pPr>
            <w:r w:rsidRPr="00042094">
              <w:rPr>
                <w:lang w:eastAsia="ja-JP"/>
              </w:rPr>
              <w:t>1 0 0 0 0 0 0 0</w:t>
            </w:r>
          </w:p>
          <w:p w14:paraId="48FD4A29"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812DFDF" w14:textId="77777777" w:rsidR="00611F47" w:rsidRPr="00042094" w:rsidRDefault="00611F47" w:rsidP="006B73C3">
            <w:pPr>
              <w:pStyle w:val="TAL"/>
              <w:rPr>
                <w:lang w:eastAsia="ja-JP"/>
              </w:rPr>
            </w:pPr>
            <w:r w:rsidRPr="00042094">
              <w:rPr>
                <w:lang w:eastAsia="ja-JP"/>
              </w:rPr>
              <w:t>1 1 1 1 1 1 1 0</w:t>
            </w:r>
          </w:p>
          <w:p w14:paraId="47234F6B" w14:textId="77777777" w:rsidR="00611F47" w:rsidRPr="00042094"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30AA9ACE" w14:textId="77777777" w:rsidR="00611F47" w:rsidRPr="00042094" w:rsidRDefault="00611F47" w:rsidP="006B73C3">
            <w:pPr>
              <w:pStyle w:val="TAL"/>
              <w:rPr>
                <w:lang w:eastAsia="ja-JP"/>
              </w:rPr>
            </w:pPr>
          </w:p>
          <w:p w14:paraId="1C01AFFF" w14:textId="77777777" w:rsidR="00611F47" w:rsidRPr="00042094" w:rsidRDefault="00611F47"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042094" w:rsidRDefault="00611F47" w:rsidP="006B73C3">
            <w:pPr>
              <w:pStyle w:val="TAL"/>
            </w:pPr>
            <w:r w:rsidRPr="00042094">
              <w:tab/>
              <w:t>-</w:t>
            </w:r>
            <w:r w:rsidRPr="00042094">
              <w:tab/>
              <w:t>GBR resource type, if the PC5 QoS profile includes the guaranteed flow bit rate field; and</w:t>
            </w:r>
          </w:p>
          <w:p w14:paraId="5BBFA5F1" w14:textId="77777777" w:rsidR="00611F47" w:rsidRPr="00042094" w:rsidRDefault="00611F47" w:rsidP="006B73C3">
            <w:pPr>
              <w:pStyle w:val="TAL"/>
            </w:pPr>
            <w:r w:rsidRPr="00042094">
              <w:tab/>
              <w:t>-</w:t>
            </w:r>
            <w:r w:rsidRPr="00042094">
              <w:tab/>
              <w:t>non-GBR resource type, if the PC5 QoS profile does not include the guaranteed flow bit rate field.</w:t>
            </w:r>
          </w:p>
          <w:p w14:paraId="624DF760" w14:textId="77777777" w:rsidR="00611F47" w:rsidRPr="00042094" w:rsidRDefault="00611F47" w:rsidP="006B73C3">
            <w:pPr>
              <w:pStyle w:val="TAL"/>
              <w:rPr>
                <w:lang w:eastAsia="ko-KR"/>
              </w:rPr>
            </w:pPr>
          </w:p>
          <w:p w14:paraId="6417FC22" w14:textId="77777777" w:rsidR="00611F47" w:rsidRPr="00042094" w:rsidRDefault="00611F47"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07309187" w14:textId="77777777" w:rsidR="00611F47" w:rsidRPr="00042094" w:rsidRDefault="00611F47" w:rsidP="006B73C3">
            <w:pPr>
              <w:pStyle w:val="TAL"/>
              <w:rPr>
                <w:lang w:eastAsia="ja-JP"/>
              </w:rPr>
            </w:pPr>
          </w:p>
        </w:tc>
      </w:tr>
      <w:tr w:rsidR="00611F47" w:rsidRPr="00042094"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042094" w:rsidRDefault="00611F47" w:rsidP="006B73C3">
            <w:pPr>
              <w:pStyle w:val="TAL"/>
            </w:pPr>
            <w:r w:rsidRPr="00042094">
              <w:lastRenderedPageBreak/>
              <w:t>Guaranteed flow bit rate octet (o75+7 to o75+9):</w:t>
            </w:r>
          </w:p>
          <w:p w14:paraId="7E01CEF1" w14:textId="77777777" w:rsidR="00611F47" w:rsidRPr="00042094" w:rsidRDefault="00611F47"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66CF8C6" w14:textId="77777777" w:rsidR="00611F47" w:rsidRPr="00042094" w:rsidRDefault="00611F47" w:rsidP="006B73C3">
            <w:pPr>
              <w:pStyle w:val="TAL"/>
            </w:pPr>
          </w:p>
          <w:p w14:paraId="3D909C45" w14:textId="77777777" w:rsidR="00611F47" w:rsidRPr="00042094" w:rsidRDefault="00611F47" w:rsidP="006B73C3">
            <w:pPr>
              <w:pStyle w:val="TAL"/>
            </w:pPr>
            <w:r w:rsidRPr="00042094">
              <w:t xml:space="preserve">Unit of the </w:t>
            </w:r>
            <w:r w:rsidRPr="00042094">
              <w:rPr>
                <w:lang w:eastAsia="ja-JP"/>
              </w:rPr>
              <w:t>guaranteed flow bit rate:</w:t>
            </w:r>
          </w:p>
          <w:p w14:paraId="6FC7E2D2" w14:textId="77777777" w:rsidR="00611F47" w:rsidRPr="00042094" w:rsidRDefault="00611F47" w:rsidP="006B73C3">
            <w:pPr>
              <w:pStyle w:val="TAL"/>
            </w:pPr>
            <w:r w:rsidRPr="00042094">
              <w:t>Bits</w:t>
            </w:r>
          </w:p>
          <w:p w14:paraId="625597BC" w14:textId="77777777" w:rsidR="00611F47" w:rsidRPr="00042094" w:rsidRDefault="00611F47" w:rsidP="006B73C3">
            <w:pPr>
              <w:pStyle w:val="TAL"/>
              <w:rPr>
                <w:b/>
              </w:rPr>
            </w:pPr>
            <w:r w:rsidRPr="00042094">
              <w:rPr>
                <w:b/>
              </w:rPr>
              <w:t>8 7 6 5 4 3 2 1</w:t>
            </w:r>
          </w:p>
          <w:p w14:paraId="08AAF479" w14:textId="77777777" w:rsidR="00611F47" w:rsidRPr="00042094" w:rsidRDefault="00611F47" w:rsidP="006B73C3">
            <w:pPr>
              <w:pStyle w:val="TAL"/>
            </w:pPr>
            <w:r w:rsidRPr="00042094">
              <w:t>0 0 0 0 0 0 0 0</w:t>
            </w:r>
            <w:r w:rsidRPr="00042094">
              <w:tab/>
              <w:t>value is not used</w:t>
            </w:r>
          </w:p>
          <w:p w14:paraId="21716C06" w14:textId="77777777" w:rsidR="00611F47" w:rsidRPr="00042094" w:rsidRDefault="00611F47" w:rsidP="006B73C3">
            <w:pPr>
              <w:pStyle w:val="TAL"/>
            </w:pPr>
            <w:r w:rsidRPr="00042094">
              <w:t>0 0 0 0 0 0 0 1</w:t>
            </w:r>
            <w:r w:rsidRPr="00042094">
              <w:tab/>
              <w:t>value is incremented in multiples of 1 Kbps</w:t>
            </w:r>
          </w:p>
          <w:p w14:paraId="1749E026" w14:textId="77777777" w:rsidR="00611F47" w:rsidRPr="00042094" w:rsidRDefault="00611F47" w:rsidP="006B73C3">
            <w:pPr>
              <w:pStyle w:val="TAL"/>
            </w:pPr>
            <w:r w:rsidRPr="00042094">
              <w:t>0 0 0 0 0 0 1 0</w:t>
            </w:r>
            <w:r w:rsidRPr="00042094">
              <w:tab/>
              <w:t>value is incremented in multiples of 4 Kbps</w:t>
            </w:r>
          </w:p>
          <w:p w14:paraId="0828CD9A" w14:textId="77777777" w:rsidR="00611F47" w:rsidRPr="00042094" w:rsidRDefault="00611F47" w:rsidP="006B73C3">
            <w:pPr>
              <w:pStyle w:val="TAL"/>
            </w:pPr>
            <w:r w:rsidRPr="00042094">
              <w:t>0 0 0 0 0 0 1 1</w:t>
            </w:r>
            <w:r w:rsidRPr="00042094">
              <w:tab/>
              <w:t>value is incremented in multiples of 16 Kbps</w:t>
            </w:r>
          </w:p>
          <w:p w14:paraId="20643E7A" w14:textId="77777777" w:rsidR="00611F47" w:rsidRPr="00042094" w:rsidRDefault="00611F47" w:rsidP="006B73C3">
            <w:pPr>
              <w:pStyle w:val="TAL"/>
            </w:pPr>
            <w:r w:rsidRPr="00042094">
              <w:t>0 0 0 0 0 1 0 0</w:t>
            </w:r>
            <w:r w:rsidRPr="00042094">
              <w:tab/>
              <w:t>value is incremented in multiples of 64 Kbps</w:t>
            </w:r>
          </w:p>
          <w:p w14:paraId="40BD8445" w14:textId="77777777" w:rsidR="00611F47" w:rsidRPr="00042094" w:rsidRDefault="00611F47" w:rsidP="006B73C3">
            <w:pPr>
              <w:pStyle w:val="TAL"/>
            </w:pPr>
            <w:r w:rsidRPr="00042094">
              <w:t>0 0 0 0 0 1 0 1</w:t>
            </w:r>
            <w:r w:rsidRPr="00042094">
              <w:tab/>
              <w:t>value is incremented in multiples of 256 Kbps</w:t>
            </w:r>
          </w:p>
          <w:p w14:paraId="41881C84" w14:textId="77777777" w:rsidR="00611F47" w:rsidRPr="00042094" w:rsidRDefault="00611F47" w:rsidP="006B73C3">
            <w:pPr>
              <w:pStyle w:val="TAL"/>
            </w:pPr>
            <w:r w:rsidRPr="00042094">
              <w:t>0 0 0 0 0 1 1 0</w:t>
            </w:r>
            <w:r w:rsidRPr="00042094">
              <w:tab/>
              <w:t>value is incremented in multiples of 1 Mbps</w:t>
            </w:r>
          </w:p>
          <w:p w14:paraId="1DBAB871" w14:textId="77777777" w:rsidR="00611F47" w:rsidRPr="00042094" w:rsidRDefault="00611F47" w:rsidP="006B73C3">
            <w:pPr>
              <w:pStyle w:val="TAL"/>
            </w:pPr>
            <w:r w:rsidRPr="00042094">
              <w:t>0 0 0 0 0 1 1 1</w:t>
            </w:r>
            <w:r w:rsidRPr="00042094">
              <w:tab/>
              <w:t>value is incremented in multiples of 4 Mbps</w:t>
            </w:r>
          </w:p>
          <w:p w14:paraId="1F427B47" w14:textId="77777777" w:rsidR="00611F47" w:rsidRPr="00042094" w:rsidRDefault="00611F47" w:rsidP="006B73C3">
            <w:pPr>
              <w:pStyle w:val="TAL"/>
            </w:pPr>
            <w:r w:rsidRPr="00042094">
              <w:t>0 0 0 0 1 0 0 0</w:t>
            </w:r>
            <w:r w:rsidRPr="00042094">
              <w:tab/>
              <w:t>value is incremented in multiples of 16 Mbps</w:t>
            </w:r>
          </w:p>
          <w:p w14:paraId="54801D6C" w14:textId="77777777" w:rsidR="00611F47" w:rsidRPr="00042094" w:rsidRDefault="00611F47" w:rsidP="006B73C3">
            <w:pPr>
              <w:pStyle w:val="TAL"/>
            </w:pPr>
            <w:r w:rsidRPr="00042094">
              <w:t>0 0 0 0 1 0 0 1</w:t>
            </w:r>
            <w:r w:rsidRPr="00042094">
              <w:tab/>
              <w:t>value is incremented in multiples of 64 Mbps</w:t>
            </w:r>
          </w:p>
          <w:p w14:paraId="51F58EC7" w14:textId="77777777" w:rsidR="00611F47" w:rsidRPr="00042094" w:rsidRDefault="00611F47" w:rsidP="006B73C3">
            <w:pPr>
              <w:pStyle w:val="TAL"/>
            </w:pPr>
            <w:r w:rsidRPr="00042094">
              <w:t>0 0 0 0 1 0 1 0</w:t>
            </w:r>
            <w:r w:rsidRPr="00042094">
              <w:tab/>
              <w:t>value is incremented in multiples of 256 Mbps</w:t>
            </w:r>
          </w:p>
          <w:p w14:paraId="54733A43" w14:textId="77777777" w:rsidR="00611F47" w:rsidRPr="00042094" w:rsidRDefault="00611F47" w:rsidP="006B73C3">
            <w:pPr>
              <w:pStyle w:val="TAL"/>
            </w:pPr>
            <w:r w:rsidRPr="00042094">
              <w:t>0 0 0 0 1 0 1 1</w:t>
            </w:r>
            <w:r w:rsidRPr="00042094">
              <w:tab/>
              <w:t>value is incremented in multiples of 1 Gbps</w:t>
            </w:r>
          </w:p>
          <w:p w14:paraId="638F119A" w14:textId="77777777" w:rsidR="00611F47" w:rsidRPr="00042094" w:rsidRDefault="00611F47" w:rsidP="006B73C3">
            <w:pPr>
              <w:pStyle w:val="TAL"/>
            </w:pPr>
            <w:r w:rsidRPr="00042094">
              <w:t>0 0 0 0 1 1 0 0</w:t>
            </w:r>
            <w:r w:rsidRPr="00042094">
              <w:tab/>
              <w:t>value is incremented in multiples of 4 Gbps</w:t>
            </w:r>
          </w:p>
          <w:p w14:paraId="02A3250E" w14:textId="77777777" w:rsidR="00611F47" w:rsidRPr="00042094" w:rsidRDefault="00611F47" w:rsidP="006B73C3">
            <w:pPr>
              <w:pStyle w:val="TAL"/>
            </w:pPr>
            <w:r w:rsidRPr="00042094">
              <w:t>0 0 0 0 1 1 0 1</w:t>
            </w:r>
            <w:r w:rsidRPr="00042094">
              <w:tab/>
              <w:t>value is incremented in multiples of 16 Gbps</w:t>
            </w:r>
          </w:p>
          <w:p w14:paraId="47D130F9" w14:textId="77777777" w:rsidR="00611F47" w:rsidRPr="00042094" w:rsidRDefault="00611F47" w:rsidP="006B73C3">
            <w:pPr>
              <w:pStyle w:val="TAL"/>
            </w:pPr>
            <w:r w:rsidRPr="00042094">
              <w:t>0 0 0 0 1 1 1 0</w:t>
            </w:r>
            <w:r w:rsidRPr="00042094">
              <w:tab/>
              <w:t>value is incremented in multiples of 64 Gbps</w:t>
            </w:r>
          </w:p>
          <w:p w14:paraId="3F50A4B7" w14:textId="77777777" w:rsidR="00611F47" w:rsidRPr="00042094" w:rsidRDefault="00611F47" w:rsidP="006B73C3">
            <w:pPr>
              <w:pStyle w:val="TAL"/>
            </w:pPr>
            <w:r w:rsidRPr="00042094">
              <w:t>0 0 0 0 1 1 1 1</w:t>
            </w:r>
            <w:r w:rsidRPr="00042094">
              <w:tab/>
              <w:t>value is incremented in multiples of 256 Gbps</w:t>
            </w:r>
          </w:p>
          <w:p w14:paraId="13CBCC50" w14:textId="77777777" w:rsidR="00611F47" w:rsidRPr="00042094" w:rsidRDefault="00611F47" w:rsidP="006B73C3">
            <w:pPr>
              <w:pStyle w:val="TAL"/>
            </w:pPr>
            <w:r w:rsidRPr="00042094">
              <w:t>0 0 0 1 0 0 0 0</w:t>
            </w:r>
            <w:r w:rsidRPr="00042094">
              <w:tab/>
              <w:t>value is incremented in multiples of 1 Tbps</w:t>
            </w:r>
          </w:p>
          <w:p w14:paraId="0C69C5A6" w14:textId="77777777" w:rsidR="00611F47" w:rsidRPr="00042094" w:rsidRDefault="00611F47" w:rsidP="006B73C3">
            <w:pPr>
              <w:pStyle w:val="TAL"/>
            </w:pPr>
            <w:r w:rsidRPr="00042094">
              <w:t>0 0 0 1 0 0 0 1</w:t>
            </w:r>
            <w:r w:rsidRPr="00042094">
              <w:tab/>
              <w:t>value is incremented in multiples of 4 Tbps</w:t>
            </w:r>
          </w:p>
          <w:p w14:paraId="50D027B4" w14:textId="77777777" w:rsidR="00611F47" w:rsidRPr="00042094" w:rsidRDefault="00611F47" w:rsidP="006B73C3">
            <w:pPr>
              <w:pStyle w:val="TAL"/>
            </w:pPr>
            <w:r w:rsidRPr="00042094">
              <w:t>0 0 0 1 0 0 1 0</w:t>
            </w:r>
            <w:r w:rsidRPr="00042094">
              <w:tab/>
              <w:t>value is incremented in multiples of 16 Tbps</w:t>
            </w:r>
          </w:p>
          <w:p w14:paraId="5C8FF948" w14:textId="77777777" w:rsidR="00611F47" w:rsidRPr="00042094" w:rsidRDefault="00611F47" w:rsidP="006B73C3">
            <w:pPr>
              <w:pStyle w:val="TAL"/>
            </w:pPr>
            <w:r w:rsidRPr="00042094">
              <w:t>0 0 0 1 0 0 1 1</w:t>
            </w:r>
            <w:r w:rsidRPr="00042094">
              <w:tab/>
              <w:t>value is incremented in multiples of 64 Tbps</w:t>
            </w:r>
          </w:p>
          <w:p w14:paraId="1A5B37A5" w14:textId="77777777" w:rsidR="00611F47" w:rsidRPr="00042094" w:rsidRDefault="00611F47" w:rsidP="006B73C3">
            <w:pPr>
              <w:pStyle w:val="TAL"/>
            </w:pPr>
            <w:r w:rsidRPr="00042094">
              <w:t>0 0 0 1 0 1 0 0</w:t>
            </w:r>
            <w:r w:rsidRPr="00042094">
              <w:tab/>
              <w:t>value is incremented in multiples of 256 Tbps</w:t>
            </w:r>
          </w:p>
          <w:p w14:paraId="38726B6A" w14:textId="77777777" w:rsidR="00611F47" w:rsidRPr="00042094" w:rsidRDefault="00611F47" w:rsidP="006B73C3">
            <w:pPr>
              <w:pStyle w:val="TAL"/>
            </w:pPr>
            <w:r w:rsidRPr="00042094">
              <w:t>0 0 0 1 0 1 0 1</w:t>
            </w:r>
            <w:r w:rsidRPr="00042094">
              <w:tab/>
              <w:t>value is incremented in multiples of 1 Pbps</w:t>
            </w:r>
          </w:p>
          <w:p w14:paraId="188F9D5F" w14:textId="77777777" w:rsidR="00611F47" w:rsidRPr="00042094" w:rsidRDefault="00611F47" w:rsidP="006B73C3">
            <w:pPr>
              <w:pStyle w:val="TAL"/>
            </w:pPr>
            <w:r w:rsidRPr="00042094">
              <w:t>0 0 0 1 0 1 1 0</w:t>
            </w:r>
            <w:r w:rsidRPr="00042094">
              <w:tab/>
              <w:t>value is incremented in multiples of 4 Pbps</w:t>
            </w:r>
          </w:p>
          <w:p w14:paraId="58951383" w14:textId="77777777" w:rsidR="00611F47" w:rsidRPr="00042094" w:rsidRDefault="00611F47" w:rsidP="006B73C3">
            <w:pPr>
              <w:pStyle w:val="TAL"/>
            </w:pPr>
            <w:r w:rsidRPr="00042094">
              <w:t>0 0 0 1 0 1 1 1</w:t>
            </w:r>
            <w:r w:rsidRPr="00042094">
              <w:tab/>
              <w:t>value is incremented in multiples of 16 Pbps</w:t>
            </w:r>
          </w:p>
          <w:p w14:paraId="6A1A65CC" w14:textId="77777777" w:rsidR="00611F47" w:rsidRPr="00042094" w:rsidRDefault="00611F47" w:rsidP="006B73C3">
            <w:pPr>
              <w:pStyle w:val="TAL"/>
            </w:pPr>
            <w:r w:rsidRPr="00042094">
              <w:t>0 0 0 1 1 0 0 0</w:t>
            </w:r>
            <w:r w:rsidRPr="00042094">
              <w:tab/>
              <w:t>value is incremented in multiples of 64 Pbps</w:t>
            </w:r>
          </w:p>
          <w:p w14:paraId="11C041D1" w14:textId="77777777" w:rsidR="00611F47" w:rsidRPr="00042094" w:rsidRDefault="00611F47" w:rsidP="006B73C3">
            <w:pPr>
              <w:pStyle w:val="TAL"/>
            </w:pPr>
            <w:r w:rsidRPr="00042094">
              <w:t>0 0 0 1 1 0 0 1</w:t>
            </w:r>
            <w:r w:rsidRPr="00042094">
              <w:tab/>
              <w:t>value is incremented in multiples of 256 Pbps</w:t>
            </w:r>
          </w:p>
          <w:p w14:paraId="17A9A853" w14:textId="77777777" w:rsidR="00611F47" w:rsidRPr="00042094" w:rsidRDefault="00611F47" w:rsidP="006B73C3">
            <w:pPr>
              <w:pStyle w:val="TAL"/>
            </w:pPr>
            <w:r w:rsidRPr="00042094">
              <w:t>Other values shall be interpreted as multiples of 256 Pbps in this version of the protocol.</w:t>
            </w:r>
          </w:p>
          <w:p w14:paraId="62AB30DF" w14:textId="77777777" w:rsidR="00611F47" w:rsidRPr="00042094" w:rsidRDefault="00611F47" w:rsidP="006B73C3">
            <w:pPr>
              <w:pStyle w:val="TAL"/>
              <w:rPr>
                <w:noProof/>
              </w:rPr>
            </w:pPr>
          </w:p>
          <w:p w14:paraId="5C7EC81B" w14:textId="77777777" w:rsidR="00611F47" w:rsidRPr="00042094" w:rsidRDefault="00611F47"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6CF9FA2" w14:textId="77777777" w:rsidR="00611F47" w:rsidRPr="00042094" w:rsidRDefault="00611F47" w:rsidP="006B73C3">
            <w:pPr>
              <w:pStyle w:val="TAL"/>
              <w:rPr>
                <w:lang w:eastAsia="ja-JP"/>
              </w:rPr>
            </w:pPr>
          </w:p>
        </w:tc>
      </w:tr>
      <w:tr w:rsidR="00611F47" w:rsidRPr="00042094"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042094" w:rsidRDefault="00611F47" w:rsidP="006B73C3">
            <w:pPr>
              <w:pStyle w:val="TAL"/>
            </w:pPr>
            <w:r w:rsidRPr="00042094">
              <w:lastRenderedPageBreak/>
              <w:t>Maximum flow bit rate (o97 to o97+2):</w:t>
            </w:r>
          </w:p>
          <w:p w14:paraId="3E41E082" w14:textId="77777777" w:rsidR="00611F47" w:rsidRPr="00042094" w:rsidRDefault="00611F47"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04EA5C9" w14:textId="77777777" w:rsidR="00611F47" w:rsidRPr="00042094" w:rsidRDefault="00611F47" w:rsidP="006B73C3">
            <w:pPr>
              <w:pStyle w:val="TAL"/>
            </w:pPr>
          </w:p>
          <w:p w14:paraId="643AB93A" w14:textId="77777777" w:rsidR="00611F47" w:rsidRPr="00042094" w:rsidRDefault="00611F47" w:rsidP="006B73C3">
            <w:pPr>
              <w:pStyle w:val="TAL"/>
            </w:pPr>
            <w:r w:rsidRPr="00042094">
              <w:t>Unit of the maximum</w:t>
            </w:r>
            <w:r w:rsidRPr="00042094">
              <w:rPr>
                <w:lang w:eastAsia="ja-JP"/>
              </w:rPr>
              <w:t xml:space="preserve"> flow bit rate:</w:t>
            </w:r>
          </w:p>
          <w:p w14:paraId="3BE0E287" w14:textId="77777777" w:rsidR="00611F47" w:rsidRPr="00042094" w:rsidRDefault="00611F47" w:rsidP="006B73C3">
            <w:pPr>
              <w:pStyle w:val="TAL"/>
            </w:pPr>
            <w:r w:rsidRPr="00042094">
              <w:t>Bits</w:t>
            </w:r>
          </w:p>
          <w:p w14:paraId="3D5F31F4" w14:textId="77777777" w:rsidR="00611F47" w:rsidRPr="00042094" w:rsidRDefault="00611F47" w:rsidP="006B73C3">
            <w:pPr>
              <w:pStyle w:val="TAL"/>
              <w:rPr>
                <w:b/>
              </w:rPr>
            </w:pPr>
            <w:r w:rsidRPr="00042094">
              <w:rPr>
                <w:b/>
              </w:rPr>
              <w:t>8 7 6 5 4 3 2 1</w:t>
            </w:r>
          </w:p>
          <w:p w14:paraId="080C407A" w14:textId="77777777" w:rsidR="00611F47" w:rsidRPr="00042094" w:rsidRDefault="00611F47" w:rsidP="006B73C3">
            <w:pPr>
              <w:pStyle w:val="TAL"/>
            </w:pPr>
            <w:r w:rsidRPr="00042094">
              <w:t>0 0 0 0 0 0 0 0</w:t>
            </w:r>
            <w:r w:rsidRPr="00042094">
              <w:tab/>
              <w:t>value is not used</w:t>
            </w:r>
          </w:p>
          <w:p w14:paraId="59122BD6" w14:textId="77777777" w:rsidR="00611F47" w:rsidRPr="00042094" w:rsidRDefault="00611F47" w:rsidP="006B73C3">
            <w:pPr>
              <w:pStyle w:val="TAL"/>
            </w:pPr>
            <w:r w:rsidRPr="00042094">
              <w:t>0 0 0 0 0 0 0 1</w:t>
            </w:r>
            <w:r w:rsidRPr="00042094">
              <w:tab/>
              <w:t>value is incremented in multiples of 1 Kbps</w:t>
            </w:r>
          </w:p>
          <w:p w14:paraId="29288E54" w14:textId="77777777" w:rsidR="00611F47" w:rsidRPr="00042094" w:rsidRDefault="00611F47" w:rsidP="006B73C3">
            <w:pPr>
              <w:pStyle w:val="TAL"/>
            </w:pPr>
            <w:r w:rsidRPr="00042094">
              <w:t>0 0 0 0 0 0 1 0</w:t>
            </w:r>
            <w:r w:rsidRPr="00042094">
              <w:tab/>
              <w:t>value is incremented in multiples of 4 Kbps</w:t>
            </w:r>
          </w:p>
          <w:p w14:paraId="13E90156" w14:textId="77777777" w:rsidR="00611F47" w:rsidRPr="00042094" w:rsidRDefault="00611F47" w:rsidP="006B73C3">
            <w:pPr>
              <w:pStyle w:val="TAL"/>
            </w:pPr>
            <w:r w:rsidRPr="00042094">
              <w:t>0 0 0 0 0 0 1 1</w:t>
            </w:r>
            <w:r w:rsidRPr="00042094">
              <w:tab/>
              <w:t>value is incremented in multiples of 16 Kbps</w:t>
            </w:r>
          </w:p>
          <w:p w14:paraId="6CE50B65" w14:textId="77777777" w:rsidR="00611F47" w:rsidRPr="00042094" w:rsidRDefault="00611F47" w:rsidP="006B73C3">
            <w:pPr>
              <w:pStyle w:val="TAL"/>
            </w:pPr>
            <w:r w:rsidRPr="00042094">
              <w:t>0 0 0 0 0 1 0 0</w:t>
            </w:r>
            <w:r w:rsidRPr="00042094">
              <w:tab/>
              <w:t>value is incremented in multiples of 64 Kbps</w:t>
            </w:r>
          </w:p>
          <w:p w14:paraId="29F302A6" w14:textId="77777777" w:rsidR="00611F47" w:rsidRPr="00042094" w:rsidRDefault="00611F47" w:rsidP="006B73C3">
            <w:pPr>
              <w:pStyle w:val="TAL"/>
            </w:pPr>
            <w:r w:rsidRPr="00042094">
              <w:t>0 0 0 0 0 1 0 1</w:t>
            </w:r>
            <w:r w:rsidRPr="00042094">
              <w:tab/>
              <w:t>value is incremented in multiples of 256 Kbps</w:t>
            </w:r>
          </w:p>
          <w:p w14:paraId="6AB975F1" w14:textId="77777777" w:rsidR="00611F47" w:rsidRPr="00042094" w:rsidRDefault="00611F47" w:rsidP="006B73C3">
            <w:pPr>
              <w:pStyle w:val="TAL"/>
            </w:pPr>
            <w:r w:rsidRPr="00042094">
              <w:t>0 0 0 0 0 1 1 0</w:t>
            </w:r>
            <w:r w:rsidRPr="00042094">
              <w:tab/>
              <w:t>value is incremented in multiples of 1 Mbps</w:t>
            </w:r>
          </w:p>
          <w:p w14:paraId="67EE7E02" w14:textId="77777777" w:rsidR="00611F47" w:rsidRPr="00042094" w:rsidRDefault="00611F47" w:rsidP="006B73C3">
            <w:pPr>
              <w:pStyle w:val="TAL"/>
            </w:pPr>
            <w:r w:rsidRPr="00042094">
              <w:t>0 0 0 0 0 1 1 1</w:t>
            </w:r>
            <w:r w:rsidRPr="00042094">
              <w:tab/>
              <w:t>value is incremented in multiples of 4 Mbps</w:t>
            </w:r>
          </w:p>
          <w:p w14:paraId="4364FC4D" w14:textId="77777777" w:rsidR="00611F47" w:rsidRPr="00042094" w:rsidRDefault="00611F47" w:rsidP="006B73C3">
            <w:pPr>
              <w:pStyle w:val="TAL"/>
            </w:pPr>
            <w:r w:rsidRPr="00042094">
              <w:t>0 0 0 0 1 0 0 0</w:t>
            </w:r>
            <w:r w:rsidRPr="00042094">
              <w:tab/>
              <w:t>value is incremented in multiples of 16 Mbps</w:t>
            </w:r>
          </w:p>
          <w:p w14:paraId="142FED31" w14:textId="77777777" w:rsidR="00611F47" w:rsidRPr="00042094" w:rsidRDefault="00611F47" w:rsidP="006B73C3">
            <w:pPr>
              <w:pStyle w:val="TAL"/>
            </w:pPr>
            <w:r w:rsidRPr="00042094">
              <w:t>0 0 0 0 1 0 0 1</w:t>
            </w:r>
            <w:r w:rsidRPr="00042094">
              <w:tab/>
              <w:t>value is incremented in multiples of 64 Mbps</w:t>
            </w:r>
          </w:p>
          <w:p w14:paraId="0DAB34C4" w14:textId="77777777" w:rsidR="00611F47" w:rsidRPr="00042094" w:rsidRDefault="00611F47" w:rsidP="006B73C3">
            <w:pPr>
              <w:pStyle w:val="TAL"/>
            </w:pPr>
            <w:r w:rsidRPr="00042094">
              <w:t>0 0 0 0 1 0 1 0</w:t>
            </w:r>
            <w:r w:rsidRPr="00042094">
              <w:tab/>
              <w:t>value is incremented in multiples of 256 Mbps</w:t>
            </w:r>
          </w:p>
          <w:p w14:paraId="7C13ED03" w14:textId="77777777" w:rsidR="00611F47" w:rsidRPr="00042094" w:rsidRDefault="00611F47" w:rsidP="006B73C3">
            <w:pPr>
              <w:pStyle w:val="TAL"/>
            </w:pPr>
            <w:r w:rsidRPr="00042094">
              <w:t>0 0 0 0 1 0 1 1</w:t>
            </w:r>
            <w:r w:rsidRPr="00042094">
              <w:tab/>
              <w:t>value is incremented in multiples of 1 Gbps</w:t>
            </w:r>
          </w:p>
          <w:p w14:paraId="23787391" w14:textId="77777777" w:rsidR="00611F47" w:rsidRPr="00042094" w:rsidRDefault="00611F47" w:rsidP="006B73C3">
            <w:pPr>
              <w:pStyle w:val="TAL"/>
            </w:pPr>
            <w:r w:rsidRPr="00042094">
              <w:t>0 0 0 0 1 1 0 0</w:t>
            </w:r>
            <w:r w:rsidRPr="00042094">
              <w:tab/>
              <w:t>value is incremented in multiples of 4 Gbps</w:t>
            </w:r>
          </w:p>
          <w:p w14:paraId="5EF655AB" w14:textId="77777777" w:rsidR="00611F47" w:rsidRPr="00042094" w:rsidRDefault="00611F47" w:rsidP="006B73C3">
            <w:pPr>
              <w:pStyle w:val="TAL"/>
            </w:pPr>
            <w:r w:rsidRPr="00042094">
              <w:t>0 0 0 0 1 1 0 1</w:t>
            </w:r>
            <w:r w:rsidRPr="00042094">
              <w:tab/>
              <w:t>value is incremented in multiples of 16 Gbps</w:t>
            </w:r>
          </w:p>
          <w:p w14:paraId="2B4172B7" w14:textId="77777777" w:rsidR="00611F47" w:rsidRPr="00042094" w:rsidRDefault="00611F47" w:rsidP="006B73C3">
            <w:pPr>
              <w:pStyle w:val="TAL"/>
            </w:pPr>
            <w:r w:rsidRPr="00042094">
              <w:t>0 0 0 0 1 1 1 0</w:t>
            </w:r>
            <w:r w:rsidRPr="00042094">
              <w:tab/>
              <w:t>value is incremented in multiples of 64 Gbps</w:t>
            </w:r>
          </w:p>
          <w:p w14:paraId="08DA980C" w14:textId="77777777" w:rsidR="00611F47" w:rsidRPr="00042094" w:rsidRDefault="00611F47" w:rsidP="006B73C3">
            <w:pPr>
              <w:pStyle w:val="TAL"/>
            </w:pPr>
            <w:r w:rsidRPr="00042094">
              <w:t>0 0 0 0 1 1 1 1</w:t>
            </w:r>
            <w:r w:rsidRPr="00042094">
              <w:tab/>
              <w:t>value is incremented in multiples of 256 Gbps</w:t>
            </w:r>
          </w:p>
          <w:p w14:paraId="4507B55D" w14:textId="77777777" w:rsidR="00611F47" w:rsidRPr="00042094" w:rsidRDefault="00611F47" w:rsidP="006B73C3">
            <w:pPr>
              <w:pStyle w:val="TAL"/>
            </w:pPr>
            <w:r w:rsidRPr="00042094">
              <w:t>0 0 0 1 0 0 0 0</w:t>
            </w:r>
            <w:r w:rsidRPr="00042094">
              <w:tab/>
              <w:t>value is incremented in multiples of 1 Tbps</w:t>
            </w:r>
          </w:p>
          <w:p w14:paraId="53C582AE" w14:textId="77777777" w:rsidR="00611F47" w:rsidRPr="00042094" w:rsidRDefault="00611F47" w:rsidP="006B73C3">
            <w:pPr>
              <w:pStyle w:val="TAL"/>
            </w:pPr>
            <w:r w:rsidRPr="00042094">
              <w:t>0 0 0 1 0 0 0 1</w:t>
            </w:r>
            <w:r w:rsidRPr="00042094">
              <w:tab/>
              <w:t>value is incremented in multiples of 4 Tbps</w:t>
            </w:r>
          </w:p>
          <w:p w14:paraId="5B333B81" w14:textId="77777777" w:rsidR="00611F47" w:rsidRPr="00042094" w:rsidRDefault="00611F47" w:rsidP="006B73C3">
            <w:pPr>
              <w:pStyle w:val="TAL"/>
            </w:pPr>
            <w:r w:rsidRPr="00042094">
              <w:t>0 0 0 1 0 0 1 0</w:t>
            </w:r>
            <w:r w:rsidRPr="00042094">
              <w:tab/>
              <w:t>value is incremented in multiples of 16 Tbps</w:t>
            </w:r>
          </w:p>
          <w:p w14:paraId="577EAC16" w14:textId="77777777" w:rsidR="00611F47" w:rsidRPr="00042094" w:rsidRDefault="00611F47" w:rsidP="006B73C3">
            <w:pPr>
              <w:pStyle w:val="TAL"/>
            </w:pPr>
            <w:r w:rsidRPr="00042094">
              <w:t>0 0 0 1 0 0 1 1</w:t>
            </w:r>
            <w:r w:rsidRPr="00042094">
              <w:tab/>
              <w:t>value is incremented in multiples of 64 Tbps</w:t>
            </w:r>
          </w:p>
          <w:p w14:paraId="319CBB3C" w14:textId="77777777" w:rsidR="00611F47" w:rsidRPr="00042094" w:rsidRDefault="00611F47" w:rsidP="006B73C3">
            <w:pPr>
              <w:pStyle w:val="TAL"/>
            </w:pPr>
            <w:r w:rsidRPr="00042094">
              <w:t>0 0 0 1 0 1 0 0</w:t>
            </w:r>
            <w:r w:rsidRPr="00042094">
              <w:tab/>
              <w:t>value is incremented in multiples of 256 Tbps</w:t>
            </w:r>
          </w:p>
          <w:p w14:paraId="64C7AE35" w14:textId="77777777" w:rsidR="00611F47" w:rsidRPr="00042094" w:rsidRDefault="00611F47" w:rsidP="006B73C3">
            <w:pPr>
              <w:pStyle w:val="TAL"/>
            </w:pPr>
            <w:r w:rsidRPr="00042094">
              <w:t>0 0 0 1 0 1 0 1</w:t>
            </w:r>
            <w:r w:rsidRPr="00042094">
              <w:tab/>
              <w:t>value is incremented in multiples of 1 Pbps</w:t>
            </w:r>
          </w:p>
          <w:p w14:paraId="5B73170C" w14:textId="77777777" w:rsidR="00611F47" w:rsidRPr="00042094" w:rsidRDefault="00611F47" w:rsidP="006B73C3">
            <w:pPr>
              <w:pStyle w:val="TAL"/>
            </w:pPr>
            <w:r w:rsidRPr="00042094">
              <w:t>0 0 0 1 0 1 1 0</w:t>
            </w:r>
            <w:r w:rsidRPr="00042094">
              <w:tab/>
              <w:t>value is incremented in multiples of 4 Pbps</w:t>
            </w:r>
          </w:p>
          <w:p w14:paraId="6948017F" w14:textId="77777777" w:rsidR="00611F47" w:rsidRPr="00042094" w:rsidRDefault="00611F47" w:rsidP="006B73C3">
            <w:pPr>
              <w:pStyle w:val="TAL"/>
            </w:pPr>
            <w:r w:rsidRPr="00042094">
              <w:t>0 0 0 1 0 1 1 1</w:t>
            </w:r>
            <w:r w:rsidRPr="00042094">
              <w:tab/>
              <w:t>value is incremented in multiples of 16 Pbps</w:t>
            </w:r>
          </w:p>
          <w:p w14:paraId="0A6E52AF" w14:textId="77777777" w:rsidR="00611F47" w:rsidRPr="00042094" w:rsidRDefault="00611F47" w:rsidP="006B73C3">
            <w:pPr>
              <w:pStyle w:val="TAL"/>
            </w:pPr>
            <w:r w:rsidRPr="00042094">
              <w:t>0 0 0 1 1 0 0 0</w:t>
            </w:r>
            <w:r w:rsidRPr="00042094">
              <w:tab/>
              <w:t>value is incremented in multiples of 64 Pbps</w:t>
            </w:r>
          </w:p>
          <w:p w14:paraId="4566CC7B" w14:textId="77777777" w:rsidR="00611F47" w:rsidRPr="00042094" w:rsidRDefault="00611F47" w:rsidP="006B73C3">
            <w:pPr>
              <w:pStyle w:val="TAL"/>
            </w:pPr>
            <w:r w:rsidRPr="00042094">
              <w:t>0 0 0 1 1 0 0 1</w:t>
            </w:r>
            <w:r w:rsidRPr="00042094">
              <w:tab/>
              <w:t>value is incremented in multiples of 256 Pbps</w:t>
            </w:r>
          </w:p>
          <w:p w14:paraId="13BF5A69" w14:textId="77777777" w:rsidR="00611F47" w:rsidRPr="00042094" w:rsidRDefault="00611F47" w:rsidP="006B73C3">
            <w:pPr>
              <w:pStyle w:val="TAL"/>
            </w:pPr>
            <w:r w:rsidRPr="00042094">
              <w:t>Other values shall be interpreted as multiples of 256 Pbps in this version of the protocol.</w:t>
            </w:r>
          </w:p>
          <w:p w14:paraId="2EFC2BD0" w14:textId="77777777" w:rsidR="00611F47" w:rsidRPr="00042094" w:rsidRDefault="00611F47" w:rsidP="006B73C3">
            <w:pPr>
              <w:pStyle w:val="TAL"/>
              <w:rPr>
                <w:noProof/>
              </w:rPr>
            </w:pPr>
          </w:p>
          <w:p w14:paraId="1B2990D9" w14:textId="77777777" w:rsidR="00611F47" w:rsidRPr="00042094" w:rsidRDefault="00611F47"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4A696D9" w14:textId="77777777" w:rsidR="00611F47" w:rsidRPr="00042094" w:rsidRDefault="00611F47" w:rsidP="006B73C3">
            <w:pPr>
              <w:pStyle w:val="TAL"/>
              <w:rPr>
                <w:lang w:eastAsia="ja-JP"/>
              </w:rPr>
            </w:pPr>
          </w:p>
        </w:tc>
      </w:tr>
      <w:tr w:rsidR="00611F47" w:rsidRPr="00042094"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042094" w:rsidRDefault="00611F47" w:rsidP="006B73C3">
            <w:pPr>
              <w:pStyle w:val="TAL"/>
            </w:pPr>
            <w:r w:rsidRPr="00042094">
              <w:lastRenderedPageBreak/>
              <w:t>Per-link aggregate maximum bit rate (o98 to o98+2):</w:t>
            </w:r>
          </w:p>
          <w:p w14:paraId="34DD647B" w14:textId="77777777" w:rsidR="00611F47" w:rsidRPr="00042094" w:rsidRDefault="00611F47"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6495C8" w14:textId="77777777" w:rsidR="00611F47" w:rsidRPr="00042094" w:rsidRDefault="00611F47" w:rsidP="006B73C3">
            <w:pPr>
              <w:pStyle w:val="TAL"/>
            </w:pPr>
          </w:p>
          <w:p w14:paraId="29D2DDFE" w14:textId="77777777" w:rsidR="00611F47" w:rsidRPr="00042094" w:rsidRDefault="00611F47" w:rsidP="006B73C3">
            <w:pPr>
              <w:pStyle w:val="TAL"/>
            </w:pPr>
            <w:r w:rsidRPr="00042094">
              <w:t>Unit of the per-link aggregate maximum bit rate</w:t>
            </w:r>
            <w:r w:rsidRPr="00042094">
              <w:rPr>
                <w:lang w:eastAsia="ja-JP"/>
              </w:rPr>
              <w:t>:</w:t>
            </w:r>
          </w:p>
          <w:p w14:paraId="199B25EE" w14:textId="77777777" w:rsidR="00611F47" w:rsidRPr="00042094" w:rsidRDefault="00611F47" w:rsidP="006B73C3">
            <w:pPr>
              <w:pStyle w:val="TAL"/>
            </w:pPr>
            <w:r w:rsidRPr="00042094">
              <w:t>Bits</w:t>
            </w:r>
          </w:p>
          <w:p w14:paraId="700AC7F7" w14:textId="77777777" w:rsidR="00611F47" w:rsidRPr="00042094" w:rsidRDefault="00611F47" w:rsidP="006B73C3">
            <w:pPr>
              <w:pStyle w:val="TAL"/>
              <w:rPr>
                <w:b/>
              </w:rPr>
            </w:pPr>
            <w:r w:rsidRPr="00042094">
              <w:rPr>
                <w:b/>
              </w:rPr>
              <w:t>8 7 6 5 4 3 2 1</w:t>
            </w:r>
          </w:p>
          <w:p w14:paraId="68A64AE2" w14:textId="77777777" w:rsidR="00611F47" w:rsidRPr="00042094" w:rsidRDefault="00611F47" w:rsidP="006B73C3">
            <w:pPr>
              <w:pStyle w:val="TAL"/>
            </w:pPr>
            <w:r w:rsidRPr="00042094">
              <w:t>0 0 0 0 0 0 0 0</w:t>
            </w:r>
            <w:r w:rsidRPr="00042094">
              <w:tab/>
              <w:t>value is not used</w:t>
            </w:r>
          </w:p>
          <w:p w14:paraId="4E93BF8E" w14:textId="77777777" w:rsidR="00611F47" w:rsidRPr="00042094" w:rsidRDefault="00611F47" w:rsidP="006B73C3">
            <w:pPr>
              <w:pStyle w:val="TAL"/>
            </w:pPr>
            <w:r w:rsidRPr="00042094">
              <w:t>0 0 0 0 0 0 0 1</w:t>
            </w:r>
            <w:r w:rsidRPr="00042094">
              <w:tab/>
              <w:t>value is incremented in multiples of 1 Kbps</w:t>
            </w:r>
          </w:p>
          <w:p w14:paraId="1528834E" w14:textId="77777777" w:rsidR="00611F47" w:rsidRPr="00042094" w:rsidRDefault="00611F47" w:rsidP="006B73C3">
            <w:pPr>
              <w:pStyle w:val="TAL"/>
            </w:pPr>
            <w:r w:rsidRPr="00042094">
              <w:t>0 0 0 0 0 0 1 0</w:t>
            </w:r>
            <w:r w:rsidRPr="00042094">
              <w:tab/>
              <w:t>value is incremented in multiples of 4 Kbps</w:t>
            </w:r>
          </w:p>
          <w:p w14:paraId="4E41FD35" w14:textId="77777777" w:rsidR="00611F47" w:rsidRPr="00042094" w:rsidRDefault="00611F47" w:rsidP="006B73C3">
            <w:pPr>
              <w:pStyle w:val="TAL"/>
            </w:pPr>
            <w:r w:rsidRPr="00042094">
              <w:t>0 0 0 0 0 0 1 1</w:t>
            </w:r>
            <w:r w:rsidRPr="00042094">
              <w:tab/>
              <w:t>value is incremented in multiples of 16 Kbps</w:t>
            </w:r>
          </w:p>
          <w:p w14:paraId="549BCB18" w14:textId="77777777" w:rsidR="00611F47" w:rsidRPr="00042094" w:rsidRDefault="00611F47" w:rsidP="006B73C3">
            <w:pPr>
              <w:pStyle w:val="TAL"/>
            </w:pPr>
            <w:r w:rsidRPr="00042094">
              <w:t>0 0 0 0 0 1 0 0</w:t>
            </w:r>
            <w:r w:rsidRPr="00042094">
              <w:tab/>
              <w:t>value is incremented in multiples of 64 Kbps</w:t>
            </w:r>
          </w:p>
          <w:p w14:paraId="77CB46AF" w14:textId="77777777" w:rsidR="00611F47" w:rsidRPr="00042094" w:rsidRDefault="00611F47" w:rsidP="006B73C3">
            <w:pPr>
              <w:pStyle w:val="TAL"/>
            </w:pPr>
            <w:r w:rsidRPr="00042094">
              <w:t>0 0 0 0 0 1 0 1</w:t>
            </w:r>
            <w:r w:rsidRPr="00042094">
              <w:tab/>
              <w:t>value is incremented in multiples of 256 Kbps</w:t>
            </w:r>
          </w:p>
          <w:p w14:paraId="4C63A827" w14:textId="77777777" w:rsidR="00611F47" w:rsidRPr="00042094" w:rsidRDefault="00611F47" w:rsidP="006B73C3">
            <w:pPr>
              <w:pStyle w:val="TAL"/>
            </w:pPr>
            <w:r w:rsidRPr="00042094">
              <w:t>0 0 0 0 0 1 1 0</w:t>
            </w:r>
            <w:r w:rsidRPr="00042094">
              <w:tab/>
              <w:t>value is incremented in multiples of 1 Mbps</w:t>
            </w:r>
          </w:p>
          <w:p w14:paraId="2636AE52" w14:textId="77777777" w:rsidR="00611F47" w:rsidRPr="00042094" w:rsidRDefault="00611F47" w:rsidP="006B73C3">
            <w:pPr>
              <w:pStyle w:val="TAL"/>
            </w:pPr>
            <w:r w:rsidRPr="00042094">
              <w:t>0 0 0 0 0 1 1 1</w:t>
            </w:r>
            <w:r w:rsidRPr="00042094">
              <w:tab/>
              <w:t>value is incremented in multiples of 4 Mbps</w:t>
            </w:r>
          </w:p>
          <w:p w14:paraId="1ACA4493" w14:textId="77777777" w:rsidR="00611F47" w:rsidRPr="00042094" w:rsidRDefault="00611F47" w:rsidP="006B73C3">
            <w:pPr>
              <w:pStyle w:val="TAL"/>
            </w:pPr>
            <w:r w:rsidRPr="00042094">
              <w:t>0 0 0 0 1 0 0 0</w:t>
            </w:r>
            <w:r w:rsidRPr="00042094">
              <w:tab/>
              <w:t>value is incremented in multiples of 16 Mbps</w:t>
            </w:r>
          </w:p>
          <w:p w14:paraId="5CB58B80" w14:textId="77777777" w:rsidR="00611F47" w:rsidRPr="00042094" w:rsidRDefault="00611F47" w:rsidP="006B73C3">
            <w:pPr>
              <w:pStyle w:val="TAL"/>
            </w:pPr>
            <w:r w:rsidRPr="00042094">
              <w:t>0 0 0 0 1 0 0 1</w:t>
            </w:r>
            <w:r w:rsidRPr="00042094">
              <w:tab/>
              <w:t>value is incremented in multiples of 64 Mbps</w:t>
            </w:r>
          </w:p>
          <w:p w14:paraId="3BB58E02" w14:textId="77777777" w:rsidR="00611F47" w:rsidRPr="00042094" w:rsidRDefault="00611F47" w:rsidP="006B73C3">
            <w:pPr>
              <w:pStyle w:val="TAL"/>
            </w:pPr>
            <w:r w:rsidRPr="00042094">
              <w:t>0 0 0 0 1 0 1 0</w:t>
            </w:r>
            <w:r w:rsidRPr="00042094">
              <w:tab/>
              <w:t>value is incremented in multiples of 256 Mbps</w:t>
            </w:r>
          </w:p>
          <w:p w14:paraId="3F15BAC5" w14:textId="77777777" w:rsidR="00611F47" w:rsidRPr="00042094" w:rsidRDefault="00611F47" w:rsidP="006B73C3">
            <w:pPr>
              <w:pStyle w:val="TAL"/>
            </w:pPr>
            <w:r w:rsidRPr="00042094">
              <w:t>0 0 0 0 1 0 1 1</w:t>
            </w:r>
            <w:r w:rsidRPr="00042094">
              <w:tab/>
              <w:t>value is incremented in multiples of 1 Gbps</w:t>
            </w:r>
          </w:p>
          <w:p w14:paraId="3FAADB74" w14:textId="77777777" w:rsidR="00611F47" w:rsidRPr="00042094" w:rsidRDefault="00611F47" w:rsidP="006B73C3">
            <w:pPr>
              <w:pStyle w:val="TAL"/>
            </w:pPr>
            <w:r w:rsidRPr="00042094">
              <w:t>0 0 0 0 1 1 0 0</w:t>
            </w:r>
            <w:r w:rsidRPr="00042094">
              <w:tab/>
              <w:t>value is incremented in multiples of 4 Gbps</w:t>
            </w:r>
          </w:p>
          <w:p w14:paraId="18B1BA59" w14:textId="77777777" w:rsidR="00611F47" w:rsidRPr="00042094" w:rsidRDefault="00611F47" w:rsidP="006B73C3">
            <w:pPr>
              <w:pStyle w:val="TAL"/>
            </w:pPr>
            <w:r w:rsidRPr="00042094">
              <w:t>0 0 0 0 1 1 0 1</w:t>
            </w:r>
            <w:r w:rsidRPr="00042094">
              <w:tab/>
              <w:t>value is incremented in multiples of 16 Gbps</w:t>
            </w:r>
          </w:p>
          <w:p w14:paraId="7546AD90" w14:textId="77777777" w:rsidR="00611F47" w:rsidRPr="00042094" w:rsidRDefault="00611F47" w:rsidP="006B73C3">
            <w:pPr>
              <w:pStyle w:val="TAL"/>
            </w:pPr>
            <w:r w:rsidRPr="00042094">
              <w:t>0 0 0 0 1 1 1 0</w:t>
            </w:r>
            <w:r w:rsidRPr="00042094">
              <w:tab/>
              <w:t>value is incremented in multiples of 64 Gbps</w:t>
            </w:r>
          </w:p>
          <w:p w14:paraId="337D6739" w14:textId="77777777" w:rsidR="00611F47" w:rsidRPr="00042094" w:rsidRDefault="00611F47" w:rsidP="006B73C3">
            <w:pPr>
              <w:pStyle w:val="TAL"/>
            </w:pPr>
            <w:r w:rsidRPr="00042094">
              <w:t>0 0 0 0 1 1 1 1</w:t>
            </w:r>
            <w:r w:rsidRPr="00042094">
              <w:tab/>
              <w:t>value is incremented in multiples of 256 Gbps</w:t>
            </w:r>
          </w:p>
          <w:p w14:paraId="6CEDBD90" w14:textId="77777777" w:rsidR="00611F47" w:rsidRPr="00042094" w:rsidRDefault="00611F47" w:rsidP="006B73C3">
            <w:pPr>
              <w:pStyle w:val="TAL"/>
            </w:pPr>
            <w:r w:rsidRPr="00042094">
              <w:t>0 0 0 1 0 0 0 0</w:t>
            </w:r>
            <w:r w:rsidRPr="00042094">
              <w:tab/>
              <w:t>value is incremented in multiples of 1 Tbps</w:t>
            </w:r>
          </w:p>
          <w:p w14:paraId="778E1E91" w14:textId="77777777" w:rsidR="00611F47" w:rsidRPr="00042094" w:rsidRDefault="00611F47" w:rsidP="006B73C3">
            <w:pPr>
              <w:pStyle w:val="TAL"/>
            </w:pPr>
            <w:r w:rsidRPr="00042094">
              <w:t>0 0 0 1 0 0 0 1</w:t>
            </w:r>
            <w:r w:rsidRPr="00042094">
              <w:tab/>
              <w:t>value is incremented in multiples of 4 Tbps</w:t>
            </w:r>
          </w:p>
          <w:p w14:paraId="22379830" w14:textId="77777777" w:rsidR="00611F47" w:rsidRPr="00042094" w:rsidRDefault="00611F47" w:rsidP="006B73C3">
            <w:pPr>
              <w:pStyle w:val="TAL"/>
            </w:pPr>
            <w:r w:rsidRPr="00042094">
              <w:t>0 0 0 1 0 0 1 0</w:t>
            </w:r>
            <w:r w:rsidRPr="00042094">
              <w:tab/>
              <w:t>value is incremented in multiples of 16 Tbps</w:t>
            </w:r>
          </w:p>
          <w:p w14:paraId="49D6387D" w14:textId="77777777" w:rsidR="00611F47" w:rsidRPr="00042094" w:rsidRDefault="00611F47" w:rsidP="006B73C3">
            <w:pPr>
              <w:pStyle w:val="TAL"/>
            </w:pPr>
            <w:r w:rsidRPr="00042094">
              <w:t>0 0 0 1 0 0 1 1</w:t>
            </w:r>
            <w:r w:rsidRPr="00042094">
              <w:tab/>
              <w:t>value is incremented in multiples of 64 Tbps</w:t>
            </w:r>
          </w:p>
          <w:p w14:paraId="3A41DF17" w14:textId="77777777" w:rsidR="00611F47" w:rsidRPr="00042094" w:rsidRDefault="00611F47" w:rsidP="006B73C3">
            <w:pPr>
              <w:pStyle w:val="TAL"/>
            </w:pPr>
            <w:r w:rsidRPr="00042094">
              <w:t>0 0 0 1 0 1 0 0</w:t>
            </w:r>
            <w:r w:rsidRPr="00042094">
              <w:tab/>
              <w:t>value is incremented in multiples of 256 Tbps</w:t>
            </w:r>
          </w:p>
          <w:p w14:paraId="0C183A5E" w14:textId="77777777" w:rsidR="00611F47" w:rsidRPr="00042094" w:rsidRDefault="00611F47" w:rsidP="006B73C3">
            <w:pPr>
              <w:pStyle w:val="TAL"/>
            </w:pPr>
            <w:r w:rsidRPr="00042094">
              <w:t>0 0 0 1 0 1 0 1</w:t>
            </w:r>
            <w:r w:rsidRPr="00042094">
              <w:tab/>
              <w:t>value is incremented in multiples of 1 Pbps</w:t>
            </w:r>
          </w:p>
          <w:p w14:paraId="1883E6CB" w14:textId="77777777" w:rsidR="00611F47" w:rsidRPr="00042094" w:rsidRDefault="00611F47" w:rsidP="006B73C3">
            <w:pPr>
              <w:pStyle w:val="TAL"/>
            </w:pPr>
            <w:r w:rsidRPr="00042094">
              <w:t>0 0 0 1 0 1 1 0</w:t>
            </w:r>
            <w:r w:rsidRPr="00042094">
              <w:tab/>
              <w:t>value is incremented in multiples of 4 Pbps</w:t>
            </w:r>
          </w:p>
          <w:p w14:paraId="1739A788" w14:textId="77777777" w:rsidR="00611F47" w:rsidRPr="00042094" w:rsidRDefault="00611F47" w:rsidP="006B73C3">
            <w:pPr>
              <w:pStyle w:val="TAL"/>
            </w:pPr>
            <w:r w:rsidRPr="00042094">
              <w:t>0 0 0 1 0 1 1 1</w:t>
            </w:r>
            <w:r w:rsidRPr="00042094">
              <w:tab/>
              <w:t>value is incremented in multiples of 16 Pbps</w:t>
            </w:r>
          </w:p>
          <w:p w14:paraId="19DCBF36" w14:textId="77777777" w:rsidR="00611F47" w:rsidRPr="00042094" w:rsidRDefault="00611F47" w:rsidP="006B73C3">
            <w:pPr>
              <w:pStyle w:val="TAL"/>
            </w:pPr>
            <w:r w:rsidRPr="00042094">
              <w:t>0 0 0 1 1 0 0 0</w:t>
            </w:r>
            <w:r w:rsidRPr="00042094">
              <w:tab/>
              <w:t>value is incremented in multiples of 64 Pbps</w:t>
            </w:r>
          </w:p>
          <w:p w14:paraId="44A033F0" w14:textId="77777777" w:rsidR="00611F47" w:rsidRPr="00042094" w:rsidRDefault="00611F47" w:rsidP="006B73C3">
            <w:pPr>
              <w:pStyle w:val="TAL"/>
            </w:pPr>
            <w:r w:rsidRPr="00042094">
              <w:t>0 0 0 1 1 0 0 1</w:t>
            </w:r>
            <w:r w:rsidRPr="00042094">
              <w:tab/>
              <w:t>value is incremented in multiples of 256 Pbps</w:t>
            </w:r>
          </w:p>
          <w:p w14:paraId="50F5564D" w14:textId="77777777" w:rsidR="00611F47" w:rsidRPr="00042094" w:rsidRDefault="00611F47" w:rsidP="006B73C3">
            <w:pPr>
              <w:pStyle w:val="TAL"/>
            </w:pPr>
            <w:r w:rsidRPr="00042094">
              <w:t>Other values shall be interpreted as multiples of 256 Pbps in this version of the protocol.</w:t>
            </w:r>
          </w:p>
          <w:p w14:paraId="6EFCB930" w14:textId="77777777" w:rsidR="00611F47" w:rsidRPr="00042094" w:rsidRDefault="00611F47" w:rsidP="006B73C3">
            <w:pPr>
              <w:pStyle w:val="TAL"/>
              <w:rPr>
                <w:noProof/>
              </w:rPr>
            </w:pPr>
          </w:p>
          <w:p w14:paraId="705951E2" w14:textId="77777777" w:rsidR="00611F47" w:rsidRPr="00042094" w:rsidRDefault="00611F47"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11F47" w:rsidRPr="00042094"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042094" w:rsidRDefault="00611F47" w:rsidP="006B73C3">
            <w:pPr>
              <w:pStyle w:val="TAL"/>
            </w:pPr>
          </w:p>
        </w:tc>
      </w:tr>
      <w:tr w:rsidR="00611F47" w:rsidRPr="00042094"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042094" w:rsidRDefault="00611F47" w:rsidP="006B73C3">
            <w:pPr>
              <w:pStyle w:val="TAL"/>
            </w:pPr>
            <w:r w:rsidRPr="00042094">
              <w:t>Range (o99 to o99+1):</w:t>
            </w:r>
          </w:p>
          <w:p w14:paraId="28E01BB2" w14:textId="77777777" w:rsidR="00611F47" w:rsidRPr="00042094" w:rsidRDefault="00611F47" w:rsidP="006B73C3">
            <w:pPr>
              <w:pStyle w:val="TAL"/>
            </w:pPr>
            <w:r w:rsidRPr="00042094">
              <w:t xml:space="preserve">The range field indicates a binary encoded value of the range </w:t>
            </w:r>
            <w:r w:rsidRPr="00042094">
              <w:rPr>
                <w:lang w:eastAsia="ja-JP"/>
              </w:rPr>
              <w:t xml:space="preserve">in </w:t>
            </w:r>
            <w:r w:rsidRPr="00042094">
              <w:t>meters.</w:t>
            </w:r>
          </w:p>
          <w:p w14:paraId="389338F5" w14:textId="77777777" w:rsidR="00611F47" w:rsidRPr="00042094" w:rsidRDefault="00611F47" w:rsidP="006B73C3">
            <w:pPr>
              <w:pStyle w:val="TAL"/>
            </w:pPr>
          </w:p>
        </w:tc>
      </w:tr>
      <w:tr w:rsidR="00611F47" w:rsidRPr="00042094"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042094" w:rsidRDefault="00611F47" w:rsidP="006B73C3">
            <w:pPr>
              <w:pStyle w:val="TAL"/>
              <w:rPr>
                <w:noProof/>
              </w:rPr>
            </w:pPr>
            <w:r w:rsidRPr="00042094">
              <w:t>Priority level (octet o100 bit 1 to 3)</w:t>
            </w:r>
            <w:r w:rsidRPr="00042094">
              <w:rPr>
                <w:noProof/>
              </w:rPr>
              <w:t>:</w:t>
            </w:r>
          </w:p>
          <w:p w14:paraId="289A51DF" w14:textId="77777777" w:rsidR="00611F47" w:rsidRPr="00042094" w:rsidRDefault="00611F47" w:rsidP="006B73C3">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4343936E" w14:textId="77777777" w:rsidR="00611F47" w:rsidRPr="00042094" w:rsidRDefault="00611F47" w:rsidP="006B73C3">
            <w:pPr>
              <w:pStyle w:val="TAL"/>
            </w:pPr>
            <w:r w:rsidRPr="00042094">
              <w:t>Bits</w:t>
            </w:r>
          </w:p>
          <w:p w14:paraId="127BBE60" w14:textId="77777777" w:rsidR="00611F47" w:rsidRPr="00042094" w:rsidRDefault="00611F47" w:rsidP="006B73C3">
            <w:pPr>
              <w:pStyle w:val="TAL"/>
              <w:rPr>
                <w:b/>
              </w:rPr>
            </w:pPr>
            <w:r w:rsidRPr="00042094">
              <w:rPr>
                <w:b/>
              </w:rPr>
              <w:t>3 2 1</w:t>
            </w:r>
          </w:p>
          <w:p w14:paraId="3043336E" w14:textId="77777777" w:rsidR="00611F47" w:rsidRPr="00042094" w:rsidRDefault="00611F47" w:rsidP="006B73C3">
            <w:pPr>
              <w:pStyle w:val="TAL"/>
            </w:pPr>
            <w:r w:rsidRPr="00042094">
              <w:t>0 0 0</w:t>
            </w:r>
            <w:r w:rsidRPr="00042094">
              <w:tab/>
              <w:t>PPPP value 1</w:t>
            </w:r>
          </w:p>
          <w:p w14:paraId="1D18D28A" w14:textId="77777777" w:rsidR="00611F47" w:rsidRPr="00042094" w:rsidRDefault="00611F47" w:rsidP="006B73C3">
            <w:pPr>
              <w:pStyle w:val="TAL"/>
              <w:rPr>
                <w:noProof/>
              </w:rPr>
            </w:pPr>
            <w:r w:rsidRPr="00042094">
              <w:t>0 0 1</w:t>
            </w:r>
            <w:r w:rsidRPr="00042094">
              <w:tab/>
              <w:t>PPPP value 2</w:t>
            </w:r>
          </w:p>
          <w:p w14:paraId="5C51A7DC" w14:textId="77777777" w:rsidR="00611F47" w:rsidRPr="00042094" w:rsidRDefault="00611F47" w:rsidP="006B73C3">
            <w:pPr>
              <w:pStyle w:val="TAL"/>
              <w:rPr>
                <w:noProof/>
              </w:rPr>
            </w:pPr>
            <w:r w:rsidRPr="00042094">
              <w:t>0 1 0</w:t>
            </w:r>
            <w:r w:rsidRPr="00042094">
              <w:tab/>
              <w:t>PPPP value 3</w:t>
            </w:r>
          </w:p>
          <w:p w14:paraId="43A197CF" w14:textId="77777777" w:rsidR="00611F47" w:rsidRPr="00042094" w:rsidRDefault="00611F47" w:rsidP="006B73C3">
            <w:pPr>
              <w:pStyle w:val="TAL"/>
              <w:rPr>
                <w:noProof/>
              </w:rPr>
            </w:pPr>
            <w:r w:rsidRPr="00042094">
              <w:t>0 1 1</w:t>
            </w:r>
            <w:r w:rsidRPr="00042094">
              <w:tab/>
              <w:t>PPPP value 4</w:t>
            </w:r>
          </w:p>
          <w:p w14:paraId="2949C7D4" w14:textId="77777777" w:rsidR="00611F47" w:rsidRPr="00042094" w:rsidRDefault="00611F47" w:rsidP="006B73C3">
            <w:pPr>
              <w:pStyle w:val="TAL"/>
            </w:pPr>
            <w:r w:rsidRPr="00042094">
              <w:t>1 0 0</w:t>
            </w:r>
            <w:r w:rsidRPr="00042094">
              <w:tab/>
              <w:t>PPPP value 5</w:t>
            </w:r>
          </w:p>
          <w:p w14:paraId="0E83CB83" w14:textId="77777777" w:rsidR="00611F47" w:rsidRPr="00042094" w:rsidRDefault="00611F47" w:rsidP="006B73C3">
            <w:pPr>
              <w:pStyle w:val="TAL"/>
              <w:rPr>
                <w:noProof/>
              </w:rPr>
            </w:pPr>
            <w:r w:rsidRPr="00042094">
              <w:t>1 0 1</w:t>
            </w:r>
            <w:r w:rsidRPr="00042094">
              <w:tab/>
              <w:t>PPPP value 6</w:t>
            </w:r>
          </w:p>
          <w:p w14:paraId="71231C9B" w14:textId="77777777" w:rsidR="00611F47" w:rsidRPr="00042094" w:rsidRDefault="00611F47" w:rsidP="006B73C3">
            <w:pPr>
              <w:pStyle w:val="TAL"/>
              <w:rPr>
                <w:noProof/>
              </w:rPr>
            </w:pPr>
            <w:r w:rsidRPr="00042094">
              <w:t>1 1 0</w:t>
            </w:r>
            <w:r w:rsidRPr="00042094">
              <w:tab/>
              <w:t>PPPP value 7</w:t>
            </w:r>
          </w:p>
          <w:p w14:paraId="6B0D531A" w14:textId="77777777" w:rsidR="00611F47" w:rsidRPr="00042094" w:rsidRDefault="00611F47" w:rsidP="006B73C3">
            <w:pPr>
              <w:pStyle w:val="TAL"/>
            </w:pPr>
            <w:r w:rsidRPr="00042094">
              <w:t>1 1 1</w:t>
            </w:r>
            <w:r w:rsidRPr="00042094">
              <w:tab/>
              <w:t>PPPP value 8</w:t>
            </w:r>
          </w:p>
          <w:p w14:paraId="793A02C1" w14:textId="77777777" w:rsidR="00611F47" w:rsidRPr="00042094" w:rsidRDefault="00611F47" w:rsidP="006B73C3">
            <w:pPr>
              <w:pStyle w:val="TAL"/>
            </w:pPr>
          </w:p>
        </w:tc>
      </w:tr>
      <w:tr w:rsidR="00611F47" w:rsidRPr="00042094"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042094" w:rsidRDefault="00611F47" w:rsidP="006B73C3">
            <w:pPr>
              <w:pStyle w:val="TAL"/>
            </w:pPr>
            <w:r w:rsidRPr="00042094">
              <w:t>Averaging window (o101 to o101+1):</w:t>
            </w:r>
          </w:p>
          <w:p w14:paraId="7DF319D6" w14:textId="77777777" w:rsidR="00611F47" w:rsidRPr="00042094" w:rsidRDefault="00611F47" w:rsidP="006B73C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7233199B" w14:textId="77777777" w:rsidR="00611F47" w:rsidRPr="00042094" w:rsidRDefault="00611F47" w:rsidP="006B73C3">
            <w:pPr>
              <w:pStyle w:val="TAL"/>
            </w:pPr>
          </w:p>
        </w:tc>
      </w:tr>
      <w:tr w:rsidR="00611F47" w:rsidRPr="00042094"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042094" w:rsidRDefault="00611F47" w:rsidP="006B73C3">
            <w:pPr>
              <w:pStyle w:val="TAL"/>
            </w:pPr>
            <w:r w:rsidRPr="00042094">
              <w:t>Maximum data burst volume (o102 to o78):</w:t>
            </w:r>
          </w:p>
          <w:p w14:paraId="1C499400" w14:textId="77777777" w:rsidR="00611F47" w:rsidRPr="00042094" w:rsidRDefault="00611F47" w:rsidP="006B73C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DBF72AE" w14:textId="77777777" w:rsidR="00611F47" w:rsidRPr="00042094" w:rsidRDefault="00611F47" w:rsidP="006B73C3">
            <w:pPr>
              <w:pStyle w:val="TAL"/>
            </w:pPr>
          </w:p>
        </w:tc>
      </w:tr>
      <w:tr w:rsidR="00611F47" w:rsidRPr="00042094"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042094" w:rsidRDefault="00611F47" w:rsidP="006B73C3">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EBBD401" w14:textId="77777777" w:rsidR="00611F47" w:rsidRPr="00042094" w:rsidRDefault="00611F47" w:rsidP="006B73C3">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6" w:name="_MCCTEMPBM_CRPT07670006___7"/>
            <w:bookmarkEnd w:id="116"/>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lastRenderedPageBreak/>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8" w:name="_MCCTEMPBM_CRPT07670008___7"/>
            <w:bookmarkEnd w:id="118"/>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3" w:name="_MCCTEMPBM_CRPT07670013___7"/>
            <w:bookmarkEnd w:id="123"/>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5" w:name="_MCCTEMPBM_CRPT07670015___7"/>
            <w:bookmarkEnd w:id="125"/>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7" w:name="_MCCTEMPBM_CRPT07670017___7"/>
            <w:bookmarkEnd w:id="127"/>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9" w:name="_MCCTEMPBM_CRPT07670019___7"/>
            <w:bookmarkEnd w:id="129"/>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4" w:name="_MCCTEMPBM_CRPT07670024___7"/>
            <w:bookmarkEnd w:id="134"/>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6" w:name="_MCCTEMPBM_CRPT07670026___7"/>
            <w:bookmarkEnd w:id="136"/>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8" w:name="_MCCTEMPBM_CRPT07670028___7"/>
            <w:bookmarkEnd w:id="138"/>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9" w:name="_MCCTEMPBM_CRPT07670029___7"/>
            <w:bookmarkEnd w:id="139"/>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1" w:name="_MCCTEMPBM_CRPT07670031___7"/>
            <w:bookmarkEnd w:id="141"/>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6" w:name="_MCCTEMPBM_CRPT07670036___7"/>
            <w:bookmarkEnd w:id="146"/>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8" w:name="_MCCTEMPBM_CRPT07670038___7"/>
            <w:bookmarkEnd w:id="148"/>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0" w:name="_MCCTEMPBM_CRPT07670040___7"/>
            <w:bookmarkEnd w:id="150"/>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2" w:name="_MCCTEMPBM_CRPT07670042___7"/>
            <w:bookmarkEnd w:id="152"/>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7" w:name="_MCCTEMPBM_CRPT07670047___7"/>
            <w:bookmarkEnd w:id="157"/>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9" w:name="_MCCTEMPBM_CRPT07670049___7"/>
            <w:bookmarkEnd w:id="159"/>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1" w:name="_MCCTEMPBM_CRPT07670051___7"/>
            <w:bookmarkStart w:id="162" w:name="_MCCTEMPBM_CRPT07670052___7"/>
            <w:bookmarkEnd w:id="161"/>
            <w:bookmarkEnd w:id="162"/>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Figure 5.4.2.39: ProSe identifier</w:t>
      </w:r>
      <w:r>
        <w:rPr>
          <w:noProof/>
        </w:rPr>
        <w:t xml:space="preserve"> to destination layer-2 ID for groupcast mapping rules</w:t>
      </w:r>
    </w:p>
    <w:p w14:paraId="1FA26D00" w14:textId="77777777" w:rsidR="00785DC9" w:rsidRDefault="00785DC9" w:rsidP="00785DC9">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Figure 5.4.2.40: ProSe identifier</w:t>
      </w:r>
      <w:r>
        <w:rPr>
          <w:noProof/>
        </w:rPr>
        <w:t xml:space="preserve"> to destination layer-2 ID for groupcast mapping rule</w:t>
      </w:r>
    </w:p>
    <w:p w14:paraId="3455472F" w14:textId="77777777" w:rsidR="00132F8D" w:rsidRDefault="00132F8D" w:rsidP="00132F8D">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lastRenderedPageBreak/>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r>
        <w:lastRenderedPageBreak/>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r>
        <w:t>Figure 5.4.2.43: ProSe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r>
        <w:t>Figure 5.4.2.44: ProSe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3" w:name="_Toc73369021"/>
      <w:bookmarkStart w:id="164" w:name="_Toc162970083"/>
      <w:r w:rsidRPr="00042094">
        <w:rPr>
          <w:lang w:eastAsia="zh-CN"/>
        </w:rPr>
        <w:t>5.5</w:t>
      </w:r>
      <w:r w:rsidRPr="00042094">
        <w:rPr>
          <w:lang w:eastAsia="zh-CN"/>
        </w:rPr>
        <w:tab/>
        <w:t>Encoding of UE policies for 5G ProSe UE-to-network relay</w:t>
      </w:r>
      <w:bookmarkEnd w:id="163"/>
      <w:r w:rsidR="005E7CBE" w:rsidRPr="00042094">
        <w:rPr>
          <w:lang w:eastAsia="zh-CN"/>
        </w:rPr>
        <w:t xml:space="preserve"> UE</w:t>
      </w:r>
      <w:bookmarkEnd w:id="164"/>
    </w:p>
    <w:p w14:paraId="1459C76F" w14:textId="77777777" w:rsidR="005E7CBE" w:rsidRPr="00042094" w:rsidRDefault="005E7CBE" w:rsidP="005E7CBE">
      <w:pPr>
        <w:pStyle w:val="Heading3"/>
      </w:pPr>
      <w:bookmarkStart w:id="165" w:name="_Toc162970084"/>
      <w:r w:rsidRPr="00042094">
        <w:t>5.5.1</w:t>
      </w:r>
      <w:r w:rsidRPr="00042094">
        <w:tab/>
        <w:t>General</w:t>
      </w:r>
      <w:bookmarkEnd w:id="165"/>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6" w:name="_Toc162970085"/>
      <w:r w:rsidRPr="00042094">
        <w:lastRenderedPageBreak/>
        <w:t>5.5.2</w:t>
      </w:r>
      <w:r w:rsidRPr="00042094">
        <w:tab/>
        <w:t>Information elements coding</w:t>
      </w:r>
      <w:bookmarkEnd w:id="166"/>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7"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7"/>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25477AA0" w:rsidR="00406F7E" w:rsidRPr="001D06A2" w:rsidRDefault="00026ED8" w:rsidP="00406F7E">
            <w:pPr>
              <w:pStyle w:val="TAL"/>
            </w:pPr>
            <w:r w:rsidRPr="001D06A2">
              <w:t xml:space="preserve">octet </w:t>
            </w:r>
            <w:r>
              <w:t>(</w:t>
            </w:r>
            <w:r w:rsidRPr="001D06A2">
              <w:t>l-2</w:t>
            </w:r>
            <w:r>
              <w:t>)*</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r w:rsidR="00026ED8" w:rsidRPr="001D06A2"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Default="00026ED8" w:rsidP="006B73C3">
            <w:pPr>
              <w:pStyle w:val="TAC"/>
              <w:rPr>
                <w:noProof/>
                <w:lang w:eastAsia="zh-CN"/>
              </w:rPr>
            </w:pPr>
          </w:p>
          <w:p w14:paraId="2AAA9B9B" w14:textId="77777777" w:rsidR="00026ED8" w:rsidRPr="00042094" w:rsidRDefault="00026ED8" w:rsidP="006B73C3">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6E204B05" w14:textId="77777777" w:rsidR="00026ED8" w:rsidRDefault="00026ED8" w:rsidP="006B73C3">
            <w:pPr>
              <w:pStyle w:val="TAL"/>
              <w:rPr>
                <w:lang w:eastAsia="zh-CN"/>
              </w:rPr>
            </w:pPr>
            <w:r>
              <w:rPr>
                <w:lang w:eastAsia="zh-CN"/>
              </w:rPr>
              <w:t>octet a*</w:t>
            </w:r>
          </w:p>
          <w:p w14:paraId="67EAE41E" w14:textId="77777777" w:rsidR="00026ED8" w:rsidRDefault="00026ED8" w:rsidP="006B73C3">
            <w:pPr>
              <w:pStyle w:val="TAL"/>
              <w:rPr>
                <w:lang w:eastAsia="zh-CN"/>
              </w:rPr>
            </w:pPr>
          </w:p>
          <w:p w14:paraId="393E42EB" w14:textId="77777777" w:rsidR="00026ED8" w:rsidRPr="001D06A2" w:rsidRDefault="00026ED8" w:rsidP="006B73C3">
            <w:pPr>
              <w:pStyle w:val="TAL"/>
              <w:rPr>
                <w:lang w:eastAsia="zh-CN"/>
              </w:rPr>
            </w:pPr>
            <w:r>
              <w:rPr>
                <w:rFonts w:hint="eastAsia"/>
                <w:lang w:eastAsia="zh-CN"/>
              </w:rPr>
              <w:t>o</w:t>
            </w:r>
            <w:r>
              <w:rPr>
                <w:lang w:eastAsia="zh-CN"/>
              </w:rPr>
              <w:t>ctet b*</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261FDF0A" w:rsidR="00115ED6" w:rsidRDefault="00115ED6" w:rsidP="00115ED6">
            <w:pPr>
              <w:pStyle w:val="TAL"/>
            </w:pPr>
            <w:r>
              <w:t>5G PKMF address information (octet o6+1 to l</w:t>
            </w:r>
            <w:r w:rsidR="00AE427E">
              <w:t>-2</w:t>
            </w:r>
            <w:r>
              <w:t>)</w:t>
            </w:r>
            <w:r w:rsidR="00026ED8">
              <w:t>:</w:t>
            </w:r>
          </w:p>
          <w:p w14:paraId="33F884F7" w14:textId="76DB7AED" w:rsidR="00115ED6" w:rsidRDefault="00026ED8" w:rsidP="00115ED6">
            <w:pPr>
              <w:pStyle w:val="TAL"/>
            </w:pPr>
            <w:r>
              <w:t xml:space="preserve">The </w:t>
            </w:r>
            <w:r w:rsidR="00115ED6">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Default="00115ED6">
            <w:pPr>
              <w:pStyle w:val="TAL"/>
            </w:pPr>
          </w:p>
          <w:p w14:paraId="28068137" w14:textId="77777777" w:rsidR="00026ED8" w:rsidRDefault="00026ED8" w:rsidP="00026ED8">
            <w:pPr>
              <w:pStyle w:val="TAL"/>
              <w:rPr>
                <w:lang w:eastAsia="zh-CN"/>
              </w:rPr>
            </w:pPr>
            <w:r>
              <w:rPr>
                <w:rFonts w:hint="eastAsia"/>
                <w:lang w:eastAsia="zh-CN"/>
              </w:rPr>
              <w:t>W</w:t>
            </w:r>
            <w:r>
              <w:rPr>
                <w:lang w:eastAsia="zh-CN"/>
              </w:rPr>
              <w:t>arning message broadcast (octet a to b):</w:t>
            </w:r>
          </w:p>
          <w:p w14:paraId="626AFBAD" w14:textId="1C97D128" w:rsidR="00026ED8" w:rsidRPr="00042094" w:rsidRDefault="00026ED8" w:rsidP="00026ED8">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4EA2D3A6" w:rsidR="005E7CBE" w:rsidRPr="00042094" w:rsidRDefault="006B5527" w:rsidP="00BF022C">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042094" w:rsidRDefault="00A34CA8" w:rsidP="00A34CA8">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404AACA6" w14:textId="46AD435F" w:rsidR="00A34CA8" w:rsidRDefault="00A34CA8" w:rsidP="00A34CA8">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168"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168"/>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2780A219" w14:textId="427FFCC4" w:rsidR="00AE4E06" w:rsidRPr="00042094" w:rsidRDefault="00AE4E06" w:rsidP="00AE4E06">
      <w:pPr>
        <w:pStyle w:val="TF"/>
      </w:pPr>
      <w:r>
        <w:t xml:space="preserve">Figure 5.5.2.15: Security related parameters for </w:t>
      </w:r>
      <w:r>
        <w:rPr>
          <w:rFonts w:hint="eastAsia"/>
          <w:lang w:eastAsia="zh-CN"/>
        </w:rPr>
        <w:t>UE-to-network</w:t>
      </w:r>
      <w:r>
        <w:t xml:space="preserve"> </w:t>
      </w:r>
      <w:r>
        <w:rPr>
          <w:rFonts w:hint="eastAsia"/>
          <w:lang w:eastAsia="zh-CN"/>
        </w:rPr>
        <w:t xml:space="preserve">relay </w:t>
      </w:r>
      <w:r>
        <w:t>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9F63FD">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2AA8DE83" w:rsidR="00340BBD" w:rsidRPr="00042094" w:rsidRDefault="007D0BAA" w:rsidP="00340BBD">
      <w:pPr>
        <w:pStyle w:val="TF"/>
      </w:pPr>
      <w:r>
        <w:t>Figure 5.5.2.15a</w:t>
      </w:r>
      <w:r w:rsidR="00340BBD">
        <w:t>: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B4385A">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B6D0D0D" w:rsidR="00340BBD" w:rsidRPr="00042094" w:rsidRDefault="00340BBD" w:rsidP="00340BBD">
      <w:pPr>
        <w:pStyle w:val="TF"/>
      </w:pPr>
      <w:r>
        <w:t>Figure</w:t>
      </w:r>
      <w:r w:rsidR="00F33D9E">
        <w:t> </w:t>
      </w:r>
      <w:r>
        <w:t>5.5.2.15b: Code-receiving security parameters</w:t>
      </w:r>
    </w:p>
    <w:p w14:paraId="56EDC416" w14:textId="77777777" w:rsidR="00340BBD" w:rsidRPr="00042094" w:rsidRDefault="00340BBD" w:rsidP="001D06A2">
      <w:pPr>
        <w:pStyle w:val="FP"/>
      </w:pPr>
    </w:p>
    <w:p w14:paraId="7D810D86" w14:textId="119A6DD0" w:rsidR="002B01A2" w:rsidRPr="00042094" w:rsidRDefault="002B01A2" w:rsidP="002B01A2">
      <w:pPr>
        <w:pStyle w:val="TH"/>
      </w:pPr>
      <w:r>
        <w:lastRenderedPageBreak/>
        <w:t xml:space="preserve">Table 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5C9D3F38" w:rsidR="00340BBD" w:rsidRPr="00042094" w:rsidRDefault="00340BBD">
            <w:pPr>
              <w:pStyle w:val="TAL"/>
              <w:rPr>
                <w:noProof/>
              </w:rPr>
            </w:pPr>
            <w:r w:rsidRPr="00F86DCF">
              <w:lastRenderedPageBreak/>
              <w:t>Security related parameters validity timer</w:t>
            </w:r>
            <w:r>
              <w:t>:</w:t>
            </w:r>
          </w:p>
        </w:tc>
      </w:tr>
      <w:tr w:rsidR="00340BBD" w:rsidRPr="00042094" w14:paraId="167E5569" w14:textId="77777777" w:rsidTr="0048333D">
        <w:trPr>
          <w:cantSplit/>
          <w:jc w:val="center"/>
        </w:trPr>
        <w:tc>
          <w:tcPr>
            <w:tcW w:w="7094" w:type="dxa"/>
          </w:tcPr>
          <w:p w14:paraId="708971D5" w14:textId="213A70FC"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sidR="003B7C05">
              <w:rPr>
                <w:rFonts w:hint="eastAsia"/>
                <w:lang w:eastAsia="zh-CN"/>
              </w:rPr>
              <w:t xml:space="preserve"> UE-to-network</w:t>
            </w:r>
            <w:r w:rsidR="003B7C05">
              <w:rPr>
                <w:lang w:eastAsia="zh-CN"/>
              </w:rPr>
              <w:t xml:space="preserve"> </w:t>
            </w:r>
            <w:r w:rsidR="003B7C05">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4A597A">
              <w:t xml:space="preserve"> (NOTE 1)</w:t>
            </w:r>
            <w:r w:rsidR="00B40883">
              <w:t xml:space="preserve"> (</w:t>
            </w:r>
            <w:r w:rsidR="00B40883" w:rsidRPr="0090708F">
              <w:t>NOTE </w:t>
            </w:r>
            <w:r w:rsidR="00B40883">
              <w:t>2)</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5BE0948A"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386125">
              <w:rPr>
                <w:noProof/>
              </w:rPr>
              <w:t xml:space="preserve"> </w:t>
            </w:r>
            <w:r w:rsidR="00386125" w:rsidRPr="007D673B">
              <w:rPr>
                <w:noProof/>
              </w:rPr>
              <w:t xml:space="preserve">If the security related parameters validity timer field is set to zero, then the </w:t>
            </w:r>
            <w:r w:rsidR="00386125" w:rsidRPr="007D673B">
              <w:rPr>
                <w:noProof/>
                <w:lang w:val="en-US"/>
              </w:rPr>
              <w:t>code-sending security parameters field is not present, otherwise the code-sending security parameters field is present</w:t>
            </w:r>
            <w:r w:rsidR="00386125">
              <w:rPr>
                <w:noProof/>
                <w:lang w:val="en-US"/>
              </w:rPr>
              <w: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6C9184C6"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EF5B4E">
              <w:rPr>
                <w:noProof/>
              </w:rPr>
              <w:t xml:space="preserve"> </w:t>
            </w:r>
            <w:r w:rsidR="00EF5B4E" w:rsidRPr="007D673B">
              <w:rPr>
                <w:noProof/>
              </w:rPr>
              <w:t xml:space="preserve">If the security related parameters validity timer field is set to zero, then the </w:t>
            </w:r>
            <w:r w:rsidR="00EF5B4E" w:rsidRPr="007D673B">
              <w:rPr>
                <w:noProof/>
                <w:lang w:val="en-US"/>
              </w:rPr>
              <w:t>code-</w:t>
            </w:r>
            <w:r w:rsidR="00EF5B4E" w:rsidRPr="007D673B">
              <w:rPr>
                <w:noProof/>
              </w:rPr>
              <w:t xml:space="preserve">receiving </w:t>
            </w:r>
            <w:r w:rsidR="00EF5B4E" w:rsidRPr="007D673B">
              <w:rPr>
                <w:noProof/>
                <w:lang w:val="en-US"/>
              </w:rPr>
              <w:t>security parameters field is not present, otherwise the code-</w:t>
            </w:r>
            <w:r w:rsidR="00EF5B4E" w:rsidRPr="007D673B">
              <w:rPr>
                <w:noProof/>
              </w:rPr>
              <w:t xml:space="preserve">receiving </w:t>
            </w:r>
            <w:r w:rsidR="00EF5B4E" w:rsidRPr="007D673B">
              <w:rPr>
                <w:noProof/>
                <w:lang w:val="en-US"/>
              </w:rPr>
              <w:t>security parameters field is present</w:t>
            </w:r>
            <w:r w:rsidR="00EF5B4E">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6C00EC" w:rsidRPr="00351E18" w14:paraId="0C46E080" w14:textId="77777777" w:rsidTr="006C2A8F">
        <w:trPr>
          <w:cantSplit/>
          <w:jc w:val="center"/>
        </w:trPr>
        <w:tc>
          <w:tcPr>
            <w:tcW w:w="7094" w:type="dxa"/>
          </w:tcPr>
          <w:p w14:paraId="7123FA51" w14:textId="77777777" w:rsidR="006C00EC" w:rsidRPr="00351E18" w:rsidRDefault="006C00EC" w:rsidP="00A4366F">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CC26DF" w14:paraId="53B22EA5" w14:textId="77777777" w:rsidTr="006C2A8F">
        <w:trPr>
          <w:cantSplit/>
          <w:jc w:val="center"/>
        </w:trPr>
        <w:tc>
          <w:tcPr>
            <w:tcW w:w="7094" w:type="dxa"/>
          </w:tcPr>
          <w:p w14:paraId="1633939A" w14:textId="4F19A606" w:rsidR="00CC26DF" w:rsidRDefault="00CC26DF" w:rsidP="006C2A8F">
            <w:pPr>
              <w:pStyle w:val="TAN"/>
            </w:pPr>
            <w:r>
              <w:lastRenderedPageBreak/>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E9B5BEE" w14:textId="77777777" w:rsidR="004E37BE" w:rsidRPr="00042094" w:rsidRDefault="004E37BE" w:rsidP="004E37BE">
            <w:pPr>
              <w:pStyle w:val="TAL"/>
              <w:rPr>
                <w:lang w:eastAsia="zh-CN"/>
              </w:rPr>
            </w:pPr>
            <w:r>
              <w:t>(</w:t>
            </w:r>
            <w:r w:rsidRPr="00042094">
              <w:t>octet o5</w:t>
            </w:r>
            <w:r>
              <w:t>30</w:t>
            </w:r>
            <w:r w:rsidRPr="00042094">
              <w:t>+</w:t>
            </w:r>
            <w:r>
              <w:t>4)*</w:t>
            </w:r>
          </w:p>
          <w:p w14:paraId="1BD2EA9B" w14:textId="77777777" w:rsidR="00243740" w:rsidRPr="00042094" w:rsidRDefault="00243740" w:rsidP="00F1415C">
            <w:pPr>
              <w:pStyle w:val="TAL"/>
            </w:pPr>
          </w:p>
          <w:p w14:paraId="057EEE11" w14:textId="21C386B6" w:rsidR="00243740" w:rsidRPr="00042094" w:rsidRDefault="004E37BE"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Default="00243740" w:rsidP="00F1415C">
            <w:pPr>
              <w:pStyle w:val="TAL"/>
              <w:rPr>
                <w:lang w:eastAsia="zh-CN"/>
              </w:rPr>
            </w:pPr>
            <w:bookmarkStart w:id="169" w:name="OLE_LINK6"/>
            <w:r w:rsidRPr="00042094">
              <w:t>PDNN indicates whether the DNN field is present or not</w:t>
            </w:r>
            <w:r w:rsidR="004E37BE">
              <w:t xml:space="preserve"> (</w:t>
            </w:r>
            <w:r w:rsidR="004E37BE" w:rsidRPr="00C52239">
              <w:t>NOTE 1</w:t>
            </w:r>
            <w:r w:rsidR="004E37BE">
              <w:t>)</w:t>
            </w:r>
            <w:bookmarkEnd w:id="169"/>
            <w:r w:rsidRPr="00042094">
              <w:t>.</w:t>
            </w:r>
          </w:p>
          <w:p w14:paraId="09FF0F9F" w14:textId="77777777" w:rsidR="00243740" w:rsidRPr="00042094" w:rsidRDefault="00243740" w:rsidP="00F1415C">
            <w:pPr>
              <w:pStyle w:val="TAL"/>
              <w:rPr>
                <w:lang w:eastAsia="zh-CN"/>
              </w:rPr>
            </w:pPr>
          </w:p>
        </w:tc>
      </w:tr>
      <w:tr w:rsidR="004E37BE" w:rsidRPr="00042094"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042094" w:rsidRDefault="004E37BE" w:rsidP="006B73C3">
            <w:pPr>
              <w:pStyle w:val="TAL"/>
            </w:pPr>
            <w:r>
              <w:t>Bit</w:t>
            </w:r>
          </w:p>
        </w:tc>
      </w:tr>
      <w:tr w:rsidR="004E37BE" w:rsidRPr="00042094"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042094" w:rsidRDefault="004E37BE" w:rsidP="006B73C3">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8D286F8" w14:textId="77777777" w:rsidR="004E37BE" w:rsidRPr="00042094" w:rsidRDefault="004E37BE" w:rsidP="006B73C3">
            <w:pPr>
              <w:pStyle w:val="TAL"/>
              <w:rPr>
                <w:b/>
                <w:lang w:eastAsia="zh-CN"/>
              </w:rPr>
            </w:pPr>
          </w:p>
        </w:tc>
      </w:tr>
      <w:tr w:rsidR="004E37BE" w:rsidRPr="00042094"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042094" w:rsidRDefault="004E37BE" w:rsidP="006B73C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E79404" w14:textId="77777777" w:rsidR="004E37BE" w:rsidRPr="00042094" w:rsidRDefault="004E37BE" w:rsidP="006B73C3">
            <w:pPr>
              <w:pStyle w:val="TAL"/>
              <w:rPr>
                <w:lang w:eastAsia="zh-CN"/>
              </w:rPr>
            </w:pPr>
            <w:r w:rsidRPr="00042094">
              <w:t>DNN field is not included</w:t>
            </w:r>
          </w:p>
        </w:tc>
      </w:tr>
      <w:tr w:rsidR="004E37BE" w:rsidRPr="00042094"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042094" w:rsidRDefault="004E37BE" w:rsidP="006B73C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62EE36" w14:textId="77777777" w:rsidR="004E37BE" w:rsidRPr="00042094" w:rsidRDefault="004E37BE" w:rsidP="006B73C3">
            <w:pPr>
              <w:pStyle w:val="TAL"/>
              <w:rPr>
                <w:lang w:eastAsia="zh-CN"/>
              </w:rPr>
            </w:pPr>
            <w:r w:rsidRPr="00042094">
              <w:rPr>
                <w:lang w:eastAsia="zh-CN"/>
              </w:rPr>
              <w:t>DNN field is included</w:t>
            </w:r>
          </w:p>
        </w:tc>
      </w:tr>
      <w:tr w:rsidR="004E37BE" w:rsidRPr="00042094"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042094" w:rsidRDefault="004E37BE" w:rsidP="00F1415C">
            <w:pPr>
              <w:pStyle w:val="TAL"/>
              <w:rPr>
                <w:lang w:eastAsia="zh-CN"/>
              </w:rPr>
            </w:pPr>
          </w:p>
        </w:tc>
      </w:tr>
      <w:tr w:rsidR="00243740" w:rsidRPr="00042094"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166AF212" w:rsidR="00243740" w:rsidRPr="00042094" w:rsidRDefault="00243740" w:rsidP="00F1415C">
            <w:pPr>
              <w:pStyle w:val="TAL"/>
            </w:pPr>
            <w:r w:rsidRPr="00042094">
              <w:t>SSC mode field is not included (NOTE</w:t>
            </w:r>
            <w:r w:rsidR="004E37BE">
              <w:t> 2</w:t>
            </w:r>
            <w:r w:rsidRPr="00042094">
              <w:t>)</w:t>
            </w:r>
          </w:p>
        </w:tc>
      </w:tr>
      <w:tr w:rsidR="00243740" w:rsidRPr="00042094"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42327759" w:rsidR="00243740" w:rsidRPr="00042094" w:rsidRDefault="00243740" w:rsidP="00F1415C">
            <w:pPr>
              <w:pStyle w:val="TAL"/>
            </w:pPr>
            <w:r w:rsidRPr="00042094">
              <w:t>Access type preference field is not included (NOTE</w:t>
            </w:r>
            <w:r w:rsidR="004E37BE">
              <w:t> 2</w:t>
            </w:r>
            <w:r w:rsidRPr="00042094">
              <w:t>)</w:t>
            </w:r>
          </w:p>
        </w:tc>
      </w:tr>
      <w:tr w:rsidR="00243740" w:rsidRPr="00042094"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Default="004E37BE" w:rsidP="004E37BE">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1625CB80" w14:textId="44669C2A" w:rsidR="00243740" w:rsidRPr="00042094" w:rsidRDefault="00243740" w:rsidP="00F1415C">
            <w:pPr>
              <w:pStyle w:val="TAN"/>
            </w:pPr>
            <w:r w:rsidRPr="00042094">
              <w:t>NOTE</w:t>
            </w:r>
            <w:r w:rsidR="004E37BE">
              <w:t> 2</w:t>
            </w:r>
            <w:r w:rsidRPr="00042094">
              <w:t>:</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0EDC0986" w14:textId="77777777" w:rsidR="00611F47" w:rsidRPr="00042094" w:rsidRDefault="00611F47" w:rsidP="00611F47">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042094" w:rsidRDefault="00611F47" w:rsidP="006B73C3">
            <w:pPr>
              <w:pStyle w:val="TAL"/>
            </w:pPr>
            <w:r w:rsidRPr="00042094">
              <w:rPr>
                <w:noProof/>
                <w:lang w:eastAsia="zh-CN"/>
              </w:rPr>
              <w:lastRenderedPageBreak/>
              <w:t>5QI (octet o55+3)</w:t>
            </w:r>
            <w:r w:rsidRPr="00042094">
              <w:t>:</w:t>
            </w:r>
          </w:p>
          <w:p w14:paraId="298378A7" w14:textId="77777777" w:rsidR="00611F47" w:rsidRPr="00042094" w:rsidRDefault="00611F47" w:rsidP="006B73C3">
            <w:pPr>
              <w:pStyle w:val="TAL"/>
            </w:pPr>
            <w:r w:rsidRPr="00042094">
              <w:t>Bits</w:t>
            </w:r>
          </w:p>
          <w:p w14:paraId="33B85B49" w14:textId="77777777" w:rsidR="00611F47" w:rsidRPr="00042094" w:rsidRDefault="00611F47" w:rsidP="006B73C3">
            <w:pPr>
              <w:pStyle w:val="TAL"/>
              <w:rPr>
                <w:b/>
              </w:rPr>
            </w:pPr>
            <w:r w:rsidRPr="00042094">
              <w:rPr>
                <w:b/>
              </w:rPr>
              <w:t>8 7 6 5 4 3 2 1</w:t>
            </w:r>
          </w:p>
          <w:p w14:paraId="4292D756"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65BD39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BD0F70F" w14:textId="77777777" w:rsidR="00611F47" w:rsidRPr="00042094" w:rsidRDefault="00611F47" w:rsidP="006B73C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AA2E4EB" w14:textId="77777777" w:rsidR="00611F47" w:rsidRPr="00042094" w:rsidRDefault="00611F47" w:rsidP="006B73C3">
            <w:pPr>
              <w:pStyle w:val="TAL"/>
              <w:rPr>
                <w:lang w:eastAsia="ja-JP"/>
              </w:rPr>
            </w:pPr>
            <w:r w:rsidRPr="00042094">
              <w:t xml:space="preserve">0 0 0 0 </w:t>
            </w:r>
            <w:r w:rsidRPr="00042094">
              <w:rPr>
                <w:lang w:eastAsia="ja-JP"/>
              </w:rPr>
              <w:t>0 0 1 1</w:t>
            </w:r>
            <w:r w:rsidRPr="00042094">
              <w:rPr>
                <w:lang w:eastAsia="ja-JP"/>
              </w:rPr>
              <w:tab/>
              <w:t>5QI 3</w:t>
            </w:r>
          </w:p>
          <w:p w14:paraId="56350FD8" w14:textId="77777777" w:rsidR="00611F47" w:rsidRPr="00042094" w:rsidRDefault="00611F47" w:rsidP="006B73C3">
            <w:pPr>
              <w:pStyle w:val="TAL"/>
              <w:rPr>
                <w:lang w:eastAsia="ja-JP"/>
              </w:rPr>
            </w:pPr>
            <w:r w:rsidRPr="00042094">
              <w:t xml:space="preserve">0 0 0 0 </w:t>
            </w:r>
            <w:r w:rsidRPr="00042094">
              <w:rPr>
                <w:lang w:eastAsia="ja-JP"/>
              </w:rPr>
              <w:t>0 1 0 0</w:t>
            </w:r>
            <w:r w:rsidRPr="00042094">
              <w:rPr>
                <w:lang w:eastAsia="ja-JP"/>
              </w:rPr>
              <w:tab/>
              <w:t>5QI 4</w:t>
            </w:r>
          </w:p>
          <w:p w14:paraId="4CADB0B4" w14:textId="77777777" w:rsidR="00611F47" w:rsidRPr="00042094" w:rsidRDefault="00611F47" w:rsidP="006B73C3">
            <w:pPr>
              <w:pStyle w:val="TAL"/>
              <w:rPr>
                <w:lang w:eastAsia="ja-JP"/>
              </w:rPr>
            </w:pPr>
            <w:r w:rsidRPr="00042094">
              <w:t xml:space="preserve">0 0 0 0 0 </w:t>
            </w:r>
            <w:r w:rsidRPr="00042094">
              <w:rPr>
                <w:lang w:eastAsia="ja-JP"/>
              </w:rPr>
              <w:t>1 0 1</w:t>
            </w:r>
            <w:r w:rsidRPr="00042094">
              <w:rPr>
                <w:lang w:eastAsia="ja-JP"/>
              </w:rPr>
              <w:tab/>
              <w:t>5QI 5</w:t>
            </w:r>
          </w:p>
          <w:p w14:paraId="3E60BE0F" w14:textId="77777777" w:rsidR="00611F47" w:rsidRPr="00042094" w:rsidRDefault="00611F47" w:rsidP="006B73C3">
            <w:pPr>
              <w:pStyle w:val="TAL"/>
              <w:rPr>
                <w:lang w:eastAsia="ja-JP"/>
              </w:rPr>
            </w:pPr>
            <w:r w:rsidRPr="00042094">
              <w:t xml:space="preserve">0 0 0 0 </w:t>
            </w:r>
            <w:r w:rsidRPr="00042094">
              <w:rPr>
                <w:lang w:eastAsia="ja-JP"/>
              </w:rPr>
              <w:t>0 1 1 0</w:t>
            </w:r>
            <w:r w:rsidRPr="00042094">
              <w:rPr>
                <w:lang w:eastAsia="ja-JP"/>
              </w:rPr>
              <w:tab/>
              <w:t>5QI 6</w:t>
            </w:r>
          </w:p>
          <w:p w14:paraId="20682908" w14:textId="77777777" w:rsidR="00611F47" w:rsidRPr="00042094" w:rsidRDefault="00611F47" w:rsidP="006B73C3">
            <w:pPr>
              <w:pStyle w:val="TAL"/>
              <w:rPr>
                <w:lang w:eastAsia="ja-JP"/>
              </w:rPr>
            </w:pPr>
            <w:r w:rsidRPr="00042094">
              <w:t xml:space="preserve">0 0 0 0 </w:t>
            </w:r>
            <w:r w:rsidRPr="00042094">
              <w:rPr>
                <w:lang w:eastAsia="ja-JP"/>
              </w:rPr>
              <w:t>0 1 1 1</w:t>
            </w:r>
            <w:r w:rsidRPr="00042094">
              <w:rPr>
                <w:lang w:eastAsia="ja-JP"/>
              </w:rPr>
              <w:tab/>
              <w:t>5QI 7</w:t>
            </w:r>
          </w:p>
          <w:p w14:paraId="56FADABE" w14:textId="77777777" w:rsidR="00611F47" w:rsidRPr="00042094" w:rsidRDefault="00611F47" w:rsidP="006B73C3">
            <w:pPr>
              <w:pStyle w:val="TAL"/>
              <w:rPr>
                <w:lang w:eastAsia="ja-JP"/>
              </w:rPr>
            </w:pPr>
            <w:r w:rsidRPr="00042094">
              <w:t xml:space="preserve">0 0 0 0 </w:t>
            </w:r>
            <w:r w:rsidRPr="00042094">
              <w:rPr>
                <w:lang w:eastAsia="ja-JP"/>
              </w:rPr>
              <w:t>1 0 0 0</w:t>
            </w:r>
            <w:r w:rsidRPr="00042094">
              <w:rPr>
                <w:lang w:eastAsia="ja-JP"/>
              </w:rPr>
              <w:tab/>
              <w:t>5QI 8</w:t>
            </w:r>
          </w:p>
          <w:p w14:paraId="70A685C2" w14:textId="77777777" w:rsidR="00611F47" w:rsidRPr="00042094" w:rsidRDefault="00611F47" w:rsidP="006B73C3">
            <w:pPr>
              <w:pStyle w:val="TAL"/>
              <w:rPr>
                <w:lang w:eastAsia="ja-JP"/>
              </w:rPr>
            </w:pPr>
            <w:r w:rsidRPr="00042094">
              <w:t xml:space="preserve">0 0 0 0 </w:t>
            </w:r>
            <w:r w:rsidRPr="00042094">
              <w:rPr>
                <w:lang w:eastAsia="ja-JP"/>
              </w:rPr>
              <w:t>1 0 0 1</w:t>
            </w:r>
            <w:r w:rsidRPr="00042094">
              <w:rPr>
                <w:lang w:eastAsia="ja-JP"/>
              </w:rPr>
              <w:tab/>
              <w:t>5QI 9</w:t>
            </w:r>
          </w:p>
          <w:p w14:paraId="3F666268" w14:textId="77777777" w:rsidR="00611F47" w:rsidRPr="00042094" w:rsidRDefault="00611F47" w:rsidP="006B73C3">
            <w:pPr>
              <w:pStyle w:val="TAL"/>
              <w:rPr>
                <w:lang w:eastAsia="ja-JP"/>
              </w:rPr>
            </w:pPr>
            <w:r w:rsidRPr="00042094">
              <w:rPr>
                <w:lang w:eastAsia="ja-JP"/>
              </w:rPr>
              <w:t>0 0 0 0 1 0 1 0</w:t>
            </w:r>
            <w:r w:rsidRPr="00042094">
              <w:rPr>
                <w:lang w:eastAsia="ja-JP"/>
              </w:rPr>
              <w:tab/>
              <w:t>5QI 10</w:t>
            </w:r>
          </w:p>
          <w:p w14:paraId="55D9FE3B" w14:textId="77777777" w:rsidR="00611F47" w:rsidRPr="00042094" w:rsidRDefault="00611F47" w:rsidP="006B73C3">
            <w:pPr>
              <w:pStyle w:val="TAL"/>
              <w:rPr>
                <w:lang w:eastAsia="ja-JP"/>
              </w:rPr>
            </w:pPr>
            <w:r w:rsidRPr="00042094">
              <w:rPr>
                <w:lang w:eastAsia="ja-JP"/>
              </w:rPr>
              <w:t>0 0 0 0 1 0 1 1</w:t>
            </w:r>
          </w:p>
          <w:p w14:paraId="26FAFE18"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5F29E56"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0 0 0 0</w:t>
            </w:r>
          </w:p>
          <w:p w14:paraId="47B104E3"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6D15426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63A1E76C"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55381172"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63021BE0"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2F45BEE"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377A774"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05FFFD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6DE751EB" w14:textId="77777777" w:rsidR="00611F47" w:rsidRPr="00B840FA" w:rsidRDefault="00611F47" w:rsidP="006B73C3">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E3E8AA6"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2059D9E6" w14:textId="77777777" w:rsidR="00611F47" w:rsidRPr="00042094" w:rsidRDefault="00611F47" w:rsidP="006B73C3">
            <w:pPr>
              <w:pStyle w:val="TAL"/>
              <w:rPr>
                <w:lang w:eastAsia="ja-JP"/>
              </w:rPr>
            </w:pPr>
            <w:r w:rsidRPr="00042094">
              <w:t xml:space="preserve">0 1 0 0 </w:t>
            </w:r>
            <w:r w:rsidRPr="00042094">
              <w:rPr>
                <w:lang w:eastAsia="ja-JP"/>
              </w:rPr>
              <w:t>1 0 1 1</w:t>
            </w:r>
            <w:r w:rsidRPr="00042094">
              <w:rPr>
                <w:lang w:eastAsia="ja-JP"/>
              </w:rPr>
              <w:tab/>
              <w:t>5QI 75</w:t>
            </w:r>
          </w:p>
          <w:p w14:paraId="32090CFF" w14:textId="77777777" w:rsidR="00611F47" w:rsidRPr="00042094" w:rsidRDefault="00611F47" w:rsidP="006B73C3">
            <w:pPr>
              <w:pStyle w:val="TAL"/>
              <w:rPr>
                <w:lang w:eastAsia="ja-JP"/>
              </w:rPr>
            </w:pPr>
            <w:r w:rsidRPr="00042094">
              <w:t xml:space="preserve">0 1 0 0 </w:t>
            </w:r>
            <w:r w:rsidRPr="00042094">
              <w:rPr>
                <w:lang w:eastAsia="ja-JP"/>
              </w:rPr>
              <w:t>1 1 0 0</w:t>
            </w:r>
            <w:r w:rsidRPr="00042094">
              <w:rPr>
                <w:lang w:eastAsia="ja-JP"/>
              </w:rPr>
              <w:tab/>
              <w:t>5QI 76</w:t>
            </w:r>
          </w:p>
          <w:p w14:paraId="20444E35" w14:textId="77777777" w:rsidR="00611F47" w:rsidRPr="00042094" w:rsidRDefault="00611F47" w:rsidP="006B73C3">
            <w:pPr>
              <w:pStyle w:val="TAL"/>
              <w:rPr>
                <w:lang w:eastAsia="ja-JP"/>
              </w:rPr>
            </w:pPr>
            <w:r w:rsidRPr="00042094">
              <w:rPr>
                <w:lang w:eastAsia="ja-JP"/>
              </w:rPr>
              <w:t>0 1 0 0 1 1 0 1</w:t>
            </w:r>
          </w:p>
          <w:p w14:paraId="77790A3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98AAED5" w14:textId="77777777" w:rsidR="00611F47" w:rsidRPr="00042094" w:rsidRDefault="00611F47" w:rsidP="006B73C3">
            <w:pPr>
              <w:pStyle w:val="TAL"/>
              <w:rPr>
                <w:lang w:eastAsia="ja-JP"/>
              </w:rPr>
            </w:pPr>
            <w:r w:rsidRPr="00042094">
              <w:rPr>
                <w:lang w:eastAsia="ja-JP"/>
              </w:rPr>
              <w:t>0 1 0 0 1 1 1 0</w:t>
            </w:r>
          </w:p>
          <w:p w14:paraId="58621824" w14:textId="77777777" w:rsidR="00611F47" w:rsidRPr="00042094" w:rsidRDefault="00611F47" w:rsidP="006B73C3">
            <w:pPr>
              <w:pStyle w:val="TAL"/>
              <w:rPr>
                <w:lang w:eastAsia="ja-JP"/>
              </w:rPr>
            </w:pPr>
            <w:r w:rsidRPr="00042094">
              <w:t xml:space="preserve">0 1 0 0 </w:t>
            </w:r>
            <w:r w:rsidRPr="00042094">
              <w:rPr>
                <w:lang w:eastAsia="ja-JP"/>
              </w:rPr>
              <w:t>1 1 1 1</w:t>
            </w:r>
            <w:r w:rsidRPr="00042094">
              <w:rPr>
                <w:lang w:eastAsia="ja-JP"/>
              </w:rPr>
              <w:tab/>
              <w:t>5QI 79</w:t>
            </w:r>
          </w:p>
          <w:p w14:paraId="4644F32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5E31AD82"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32DA3BDB"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936FC0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D70611A"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B4A0F50"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133A6D58"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4381976B"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D9AC487"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5725506"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5E3482D2" w14:textId="77777777" w:rsidR="00611F47" w:rsidRPr="007F2770"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1F8BA29C" w14:textId="11265E1F" w:rsidR="00611F47" w:rsidRPr="00B35A93"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AE9F8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CFD06FD" w14:textId="77777777" w:rsidR="00611F47" w:rsidRPr="00042094" w:rsidRDefault="00611F47" w:rsidP="006B73C3">
            <w:pPr>
              <w:pStyle w:val="TAL"/>
              <w:rPr>
                <w:lang w:eastAsia="ja-JP"/>
              </w:rPr>
            </w:pPr>
            <w:r w:rsidRPr="00042094">
              <w:rPr>
                <w:lang w:eastAsia="ja-JP"/>
              </w:rPr>
              <w:t>0 1 1 1 1 1 1 1</w:t>
            </w:r>
          </w:p>
          <w:p w14:paraId="6201BD13" w14:textId="77777777" w:rsidR="00611F47" w:rsidRPr="00042094" w:rsidRDefault="00611F47" w:rsidP="006B73C3">
            <w:pPr>
              <w:pStyle w:val="TAL"/>
              <w:rPr>
                <w:lang w:eastAsia="ja-JP"/>
              </w:rPr>
            </w:pPr>
            <w:r w:rsidRPr="00042094">
              <w:rPr>
                <w:lang w:eastAsia="ja-JP"/>
              </w:rPr>
              <w:t>1 0 0 0 0 0 0 0</w:t>
            </w:r>
          </w:p>
          <w:p w14:paraId="77BF5F56"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5QIs</w:t>
            </w:r>
          </w:p>
          <w:p w14:paraId="03B9537E" w14:textId="77777777" w:rsidR="00611F47" w:rsidRPr="00042094" w:rsidRDefault="00611F47" w:rsidP="006B73C3">
            <w:pPr>
              <w:pStyle w:val="TAL"/>
              <w:rPr>
                <w:lang w:eastAsia="ja-JP"/>
              </w:rPr>
            </w:pPr>
            <w:r w:rsidRPr="00042094">
              <w:rPr>
                <w:lang w:eastAsia="ja-JP"/>
              </w:rPr>
              <w:t>1 1 1 1 1 1 1 0</w:t>
            </w:r>
          </w:p>
          <w:p w14:paraId="77C4B5F4" w14:textId="77777777" w:rsidR="00611F47" w:rsidRPr="00042094" w:rsidRDefault="00611F47" w:rsidP="006B73C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11F47" w:rsidRPr="00042094"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042094" w:rsidRDefault="00611F47" w:rsidP="006B73C3">
            <w:pPr>
              <w:pStyle w:val="TAL"/>
            </w:pPr>
          </w:p>
        </w:tc>
      </w:tr>
      <w:tr w:rsidR="00611F47" w:rsidRPr="00042094"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042094" w:rsidRDefault="00611F47" w:rsidP="006B73C3">
            <w:pPr>
              <w:pStyle w:val="TAL"/>
              <w:rPr>
                <w:lang w:eastAsia="zh-CN"/>
              </w:rPr>
            </w:pPr>
            <w:r w:rsidRPr="00042094">
              <w:rPr>
                <w:lang w:eastAsia="zh-CN"/>
              </w:rPr>
              <w:lastRenderedPageBreak/>
              <w:t>PQI (octet o55+4):</w:t>
            </w:r>
          </w:p>
          <w:p w14:paraId="3147E898" w14:textId="77777777" w:rsidR="00611F47" w:rsidRPr="00042094" w:rsidRDefault="00611F47" w:rsidP="006B73C3">
            <w:pPr>
              <w:pStyle w:val="TAL"/>
            </w:pPr>
            <w:r w:rsidRPr="00042094">
              <w:t>Bits</w:t>
            </w:r>
          </w:p>
          <w:p w14:paraId="2EB2EC22" w14:textId="77777777" w:rsidR="00611F47" w:rsidRPr="00042094" w:rsidRDefault="00611F47" w:rsidP="006B73C3">
            <w:pPr>
              <w:pStyle w:val="TAL"/>
              <w:rPr>
                <w:b/>
              </w:rPr>
            </w:pPr>
            <w:r w:rsidRPr="00042094">
              <w:rPr>
                <w:b/>
              </w:rPr>
              <w:t>8 7 6 5 4 3 2 1</w:t>
            </w:r>
          </w:p>
          <w:p w14:paraId="211990D2"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CD5922A" w14:textId="77777777" w:rsidR="00611F47" w:rsidRPr="00042094" w:rsidRDefault="00611F47" w:rsidP="006B73C3">
            <w:pPr>
              <w:pStyle w:val="TAL"/>
              <w:rPr>
                <w:lang w:eastAsia="ja-JP"/>
              </w:rPr>
            </w:pPr>
            <w:r w:rsidRPr="00042094">
              <w:rPr>
                <w:lang w:eastAsia="ja-JP"/>
              </w:rPr>
              <w:t>0 0 0 0 0 0 0 1</w:t>
            </w:r>
          </w:p>
          <w:p w14:paraId="5855593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D4C1B25" w14:textId="77777777" w:rsidR="00611F47" w:rsidRPr="00042094" w:rsidRDefault="00611F47" w:rsidP="006B73C3">
            <w:pPr>
              <w:pStyle w:val="TAL"/>
            </w:pPr>
            <w:r w:rsidRPr="00042094">
              <w:t xml:space="preserve">0 0 0 1 </w:t>
            </w:r>
            <w:r w:rsidRPr="00042094">
              <w:rPr>
                <w:lang w:eastAsia="ja-JP"/>
              </w:rPr>
              <w:t>0 1 0 0</w:t>
            </w:r>
          </w:p>
          <w:p w14:paraId="4BBA52ED" w14:textId="77777777" w:rsidR="00611F47" w:rsidRPr="00042094" w:rsidRDefault="00611F47" w:rsidP="006B73C3">
            <w:pPr>
              <w:pStyle w:val="TAL"/>
              <w:rPr>
                <w:lang w:eastAsia="ja-JP"/>
              </w:rPr>
            </w:pPr>
            <w:r w:rsidRPr="00042094">
              <w:t xml:space="preserve">0 0 0 1 </w:t>
            </w:r>
            <w:r w:rsidRPr="00042094">
              <w:rPr>
                <w:lang w:eastAsia="ja-JP"/>
              </w:rPr>
              <w:t>0 1 0 1</w:t>
            </w:r>
            <w:r w:rsidRPr="00042094">
              <w:rPr>
                <w:lang w:eastAsia="ja-JP"/>
              </w:rPr>
              <w:tab/>
              <w:t>PQI 21</w:t>
            </w:r>
          </w:p>
          <w:p w14:paraId="460C2AEF" w14:textId="77777777" w:rsidR="00611F47" w:rsidRPr="00042094" w:rsidRDefault="00611F47" w:rsidP="006B73C3">
            <w:pPr>
              <w:pStyle w:val="TAL"/>
              <w:rPr>
                <w:lang w:eastAsia="ja-JP"/>
              </w:rPr>
            </w:pPr>
            <w:r w:rsidRPr="00042094">
              <w:t xml:space="preserve">0 0 0 1 </w:t>
            </w:r>
            <w:r w:rsidRPr="00042094">
              <w:rPr>
                <w:lang w:eastAsia="ja-JP"/>
              </w:rPr>
              <w:t>0 1 1 0</w:t>
            </w:r>
            <w:r w:rsidRPr="00042094">
              <w:rPr>
                <w:lang w:eastAsia="ja-JP"/>
              </w:rPr>
              <w:tab/>
              <w:t>PQI 22</w:t>
            </w:r>
          </w:p>
          <w:p w14:paraId="5BD7EEAF" w14:textId="77777777" w:rsidR="00611F47" w:rsidRPr="00042094" w:rsidRDefault="00611F47" w:rsidP="006B73C3">
            <w:pPr>
              <w:pStyle w:val="TAL"/>
              <w:rPr>
                <w:lang w:eastAsia="ja-JP"/>
              </w:rPr>
            </w:pPr>
            <w:r w:rsidRPr="00042094">
              <w:t xml:space="preserve">0 0 0 1 </w:t>
            </w:r>
            <w:r w:rsidRPr="00042094">
              <w:rPr>
                <w:lang w:eastAsia="ja-JP"/>
              </w:rPr>
              <w:t>0 1 1 1</w:t>
            </w:r>
            <w:r w:rsidRPr="00042094">
              <w:rPr>
                <w:lang w:eastAsia="ja-JP"/>
              </w:rPr>
              <w:tab/>
              <w:t>PQI 23</w:t>
            </w:r>
          </w:p>
          <w:p w14:paraId="05ECA3F1"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25A0B66" w14:textId="77777777" w:rsidR="00611F47" w:rsidRPr="00042094" w:rsidRDefault="00611F47" w:rsidP="006B73C3">
            <w:pPr>
              <w:pStyle w:val="TAL"/>
            </w:pPr>
            <w:r w:rsidRPr="00042094">
              <w:t>0 0 0 1 1 0 0 1</w:t>
            </w:r>
            <w:r w:rsidRPr="00042094">
              <w:tab/>
              <w:t>PQI 25</w:t>
            </w:r>
          </w:p>
          <w:p w14:paraId="33742065" w14:textId="77777777" w:rsidR="00611F47" w:rsidRDefault="00611F47" w:rsidP="006B73C3">
            <w:pPr>
              <w:pStyle w:val="TAL"/>
            </w:pPr>
            <w:r w:rsidRPr="00042094">
              <w:t>0 0 0 1 1 0 1 0</w:t>
            </w:r>
            <w:r w:rsidRPr="00042094">
              <w:tab/>
              <w:t>PQI 26</w:t>
            </w:r>
          </w:p>
          <w:p w14:paraId="090BA274" w14:textId="77777777" w:rsidR="00611F47" w:rsidRDefault="00611F47" w:rsidP="006B73C3">
            <w:pPr>
              <w:pStyle w:val="TAL"/>
            </w:pPr>
            <w:r>
              <w:t>0 0 0 1 1 0 1 1</w:t>
            </w:r>
          </w:p>
          <w:p w14:paraId="1E63F4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BB58904"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E564A45"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4F6C47F4"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08114478"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549B1394" w14:textId="6FAD0E99" w:rsidR="00611F47" w:rsidRPr="00042094" w:rsidRDefault="00611F47" w:rsidP="006B73C3">
            <w:pPr>
              <w:pStyle w:val="TAL"/>
            </w:pPr>
            <w:r>
              <w:t>0 0 1 0 0 0 1 1</w:t>
            </w:r>
          </w:p>
          <w:p w14:paraId="5C4B078E"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456DB6EA" w14:textId="77777777" w:rsidR="00611F47" w:rsidRPr="00042094" w:rsidRDefault="00611F47" w:rsidP="006B73C3">
            <w:pPr>
              <w:pStyle w:val="TAL"/>
              <w:rPr>
                <w:lang w:eastAsia="ja-JP"/>
              </w:rPr>
            </w:pPr>
            <w:r w:rsidRPr="00042094">
              <w:t xml:space="preserve">0 0 1 1 </w:t>
            </w:r>
            <w:r w:rsidRPr="00042094">
              <w:rPr>
                <w:lang w:eastAsia="ja-JP"/>
              </w:rPr>
              <w:t>0 1 1 0</w:t>
            </w:r>
          </w:p>
          <w:p w14:paraId="1D0F112B"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6125026"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7999E1D"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B53B659" w14:textId="77777777" w:rsidR="00611F47" w:rsidRPr="00042094" w:rsidRDefault="00611F47" w:rsidP="006B73C3">
            <w:pPr>
              <w:pStyle w:val="TAL"/>
              <w:rPr>
                <w:lang w:eastAsia="ja-JP"/>
              </w:rPr>
            </w:pPr>
            <w:r w:rsidRPr="00042094">
              <w:t xml:space="preserve">0 0 1 1 </w:t>
            </w:r>
            <w:r w:rsidRPr="00042094">
              <w:rPr>
                <w:lang w:eastAsia="ja-JP"/>
              </w:rPr>
              <w:t>1 0 1 0</w:t>
            </w:r>
            <w:r w:rsidRPr="00042094">
              <w:rPr>
                <w:lang w:eastAsia="ja-JP"/>
              </w:rPr>
              <w:tab/>
              <w:t>PQI 58</w:t>
            </w:r>
          </w:p>
          <w:p w14:paraId="258738D2"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4F9B8483"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1C378696" w14:textId="77777777" w:rsidR="00611F47" w:rsidRDefault="00611F47" w:rsidP="006B73C3">
            <w:pPr>
              <w:pStyle w:val="TAL"/>
              <w:rPr>
                <w:lang w:eastAsia="ja-JP"/>
              </w:rPr>
            </w:pPr>
            <w:r w:rsidRPr="00042094">
              <w:rPr>
                <w:lang w:eastAsia="ja-JP"/>
              </w:rPr>
              <w:t>0 0 1 1 1 1 0 1</w:t>
            </w:r>
            <w:r w:rsidRPr="00042094">
              <w:rPr>
                <w:lang w:eastAsia="ja-JP"/>
              </w:rPr>
              <w:tab/>
              <w:t>PQI 61</w:t>
            </w:r>
          </w:p>
          <w:p w14:paraId="1932D8AC" w14:textId="77777777" w:rsidR="00611F47" w:rsidRPr="00042094" w:rsidRDefault="00611F47" w:rsidP="006B73C3">
            <w:pPr>
              <w:pStyle w:val="TAL"/>
              <w:rPr>
                <w:lang w:eastAsia="ja-JP"/>
              </w:rPr>
            </w:pPr>
            <w:r w:rsidRPr="00042094">
              <w:rPr>
                <w:lang w:eastAsia="ja-JP"/>
              </w:rPr>
              <w:t>0 0 1 1 1 1 1 0</w:t>
            </w:r>
          </w:p>
          <w:p w14:paraId="4EAF107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2D172768"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C4F7E8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0B5A7EE"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3F839CB" w14:textId="5D15F1E0" w:rsidR="00611F47" w:rsidRPr="00042094" w:rsidRDefault="00611F47" w:rsidP="006B73C3">
            <w:pPr>
              <w:pStyle w:val="TAL"/>
              <w:rPr>
                <w:lang w:eastAsia="ja-JP"/>
              </w:rPr>
            </w:pPr>
            <w:r>
              <w:rPr>
                <w:lang w:eastAsia="ja-JP"/>
              </w:rPr>
              <w:t>0 1 0 1 0 1 0 0</w:t>
            </w:r>
          </w:p>
          <w:p w14:paraId="34CDDC8A"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8927206" w14:textId="77777777" w:rsidR="00611F47" w:rsidRPr="00042094" w:rsidRDefault="00611F47" w:rsidP="006B73C3">
            <w:pPr>
              <w:pStyle w:val="TAL"/>
              <w:rPr>
                <w:lang w:eastAsia="ja-JP"/>
              </w:rPr>
            </w:pPr>
            <w:r w:rsidRPr="00042094">
              <w:t xml:space="preserve">0 1 0 1 </w:t>
            </w:r>
            <w:r w:rsidRPr="00042094">
              <w:rPr>
                <w:lang w:eastAsia="ja-JP"/>
              </w:rPr>
              <w:t>1 0 0 1</w:t>
            </w:r>
          </w:p>
          <w:p w14:paraId="052D2C7F"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3110AF39"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681EE230"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03D84C65"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1BF762F6" w14:textId="77777777" w:rsidR="00611F47" w:rsidRPr="00042094" w:rsidRDefault="00611F47" w:rsidP="006B73C3">
            <w:pPr>
              <w:pStyle w:val="TAL"/>
              <w:rPr>
                <w:lang w:eastAsia="ja-JP"/>
              </w:rPr>
            </w:pPr>
            <w:r w:rsidRPr="00042094">
              <w:rPr>
                <w:lang w:eastAsia="ja-JP"/>
              </w:rPr>
              <w:t>0 1 0 1 1 1 1 0</w:t>
            </w:r>
          </w:p>
          <w:p w14:paraId="7C9C278B"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DA5F7D6" w14:textId="77777777" w:rsidR="00611F47" w:rsidRPr="00042094" w:rsidRDefault="00611F47" w:rsidP="006B73C3">
            <w:pPr>
              <w:pStyle w:val="TAL"/>
              <w:rPr>
                <w:lang w:eastAsia="ja-JP"/>
              </w:rPr>
            </w:pPr>
            <w:r w:rsidRPr="00042094">
              <w:rPr>
                <w:lang w:eastAsia="ja-JP"/>
              </w:rPr>
              <w:t>0 1 1 1 1 1 1 1</w:t>
            </w:r>
          </w:p>
          <w:p w14:paraId="3321756E" w14:textId="77777777" w:rsidR="00611F47" w:rsidRPr="00042094" w:rsidRDefault="00611F47" w:rsidP="006B73C3">
            <w:pPr>
              <w:pStyle w:val="TAL"/>
              <w:rPr>
                <w:lang w:eastAsia="ja-JP"/>
              </w:rPr>
            </w:pPr>
            <w:r w:rsidRPr="00042094">
              <w:rPr>
                <w:lang w:eastAsia="ja-JP"/>
              </w:rPr>
              <w:t>1 0 0 0 0 0 0 0</w:t>
            </w:r>
          </w:p>
          <w:p w14:paraId="25A2C8A4"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PQIs</w:t>
            </w:r>
          </w:p>
          <w:p w14:paraId="70F80096" w14:textId="77777777" w:rsidR="00611F47" w:rsidRPr="00042094" w:rsidRDefault="00611F47" w:rsidP="006B73C3">
            <w:pPr>
              <w:pStyle w:val="TAL"/>
              <w:rPr>
                <w:lang w:eastAsia="ja-JP"/>
              </w:rPr>
            </w:pPr>
            <w:r w:rsidRPr="00042094">
              <w:rPr>
                <w:lang w:eastAsia="ja-JP"/>
              </w:rPr>
              <w:t>1 1 1 1 1 1 1 0</w:t>
            </w:r>
          </w:p>
          <w:p w14:paraId="753B5F7E" w14:textId="77777777" w:rsidR="00611F47"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01CB5F49" w14:textId="77777777" w:rsidR="00611F47" w:rsidRPr="00042094" w:rsidRDefault="00611F47" w:rsidP="006B73C3">
            <w:pPr>
              <w:pStyle w:val="TAL"/>
              <w:rPr>
                <w:rFonts w:eastAsia="Yu Mincho"/>
                <w:lang w:eastAsia="ja-JP"/>
              </w:rPr>
            </w:pPr>
          </w:p>
        </w:tc>
      </w:tr>
      <w:tr w:rsidR="00611F47" w:rsidRPr="00042094"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042094" w:rsidRDefault="00611F47" w:rsidP="006B73C3">
            <w:pPr>
              <w:pStyle w:val="TAL"/>
              <w:rPr>
                <w:lang w:eastAsia="zh-CN"/>
              </w:rPr>
            </w:pPr>
            <w:r w:rsidRPr="00042094">
              <w:rPr>
                <w:lang w:eastAsia="zh-CN"/>
              </w:rPr>
              <w:t>PDB adjustment factor (octet o55+5):</w:t>
            </w:r>
          </w:p>
          <w:p w14:paraId="2BB6360B" w14:textId="77777777" w:rsidR="00611F47" w:rsidRDefault="00611F47" w:rsidP="006B73C3">
            <w:pPr>
              <w:pStyle w:val="TAL"/>
            </w:pPr>
            <w:r w:rsidRPr="00042094">
              <w:rPr>
                <w:lang w:eastAsia="zh-CN"/>
              </w:rPr>
              <w:t xml:space="preserve">The PDB adjustment factor field is </w:t>
            </w:r>
            <w:r w:rsidRPr="00042094">
              <w:t>a binary coded representation of a percentage of the standardized PDB identified by the PQI.</w:t>
            </w:r>
          </w:p>
          <w:p w14:paraId="08440D21" w14:textId="77777777" w:rsidR="00611F47" w:rsidRPr="00042094" w:rsidRDefault="00611F47" w:rsidP="006B73C3">
            <w:pPr>
              <w:pStyle w:val="TAL"/>
              <w:rPr>
                <w:lang w:eastAsia="zh-CN"/>
              </w:rPr>
            </w:pPr>
          </w:p>
        </w:tc>
      </w:tr>
      <w:tr w:rsidR="00611F47" w:rsidRPr="00042094"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042094" w:rsidRDefault="00611F47" w:rsidP="006B73C3">
            <w:pPr>
              <w:pStyle w:val="TAL"/>
              <w:rPr>
                <w:lang w:eastAsia="zh-CN"/>
              </w:rPr>
            </w:pPr>
            <w:r w:rsidRPr="00042094">
              <w:rPr>
                <w:lang w:eastAsia="zh-CN"/>
              </w:rPr>
              <w:t>RSC list (octet o55+6 to o56):</w:t>
            </w:r>
          </w:p>
          <w:p w14:paraId="76B9238F" w14:textId="77777777" w:rsidR="00611F47" w:rsidRDefault="00611F47" w:rsidP="006B73C3">
            <w:pPr>
              <w:pStyle w:val="TAL"/>
            </w:pPr>
            <w:r w:rsidRPr="00042094">
              <w:rPr>
                <w:lang w:eastAsia="zh-CN"/>
              </w:rPr>
              <w:t xml:space="preserve">The RSC list field is coded according to </w:t>
            </w:r>
            <w:r w:rsidRPr="00042094">
              <w:t>figure 5.5.2.14 and table 5.5.2.14.</w:t>
            </w:r>
          </w:p>
          <w:p w14:paraId="37962933" w14:textId="77777777" w:rsidR="00611F47" w:rsidRPr="00042094" w:rsidRDefault="00611F47" w:rsidP="006B73C3">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lastRenderedPageBreak/>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611F47"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0737E6" w:rsidRDefault="00611F47" w:rsidP="00611F47">
            <w:pPr>
              <w:pStyle w:val="TAC"/>
            </w:pPr>
            <w:r w:rsidRPr="000737E6">
              <w:t>0</w:t>
            </w:r>
          </w:p>
          <w:p w14:paraId="2EB7E106" w14:textId="25C48766"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Default="00611F47" w:rsidP="00611F47">
            <w:pPr>
              <w:pStyle w:val="TAC"/>
            </w:pPr>
            <w:r>
              <w:t>0</w:t>
            </w:r>
          </w:p>
          <w:p w14:paraId="45629902" w14:textId="4F60BBDA" w:rsidR="00611F47" w:rsidRPr="00042094" w:rsidRDefault="00611F47" w:rsidP="00611F4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0737E6" w:rsidRDefault="00611F47" w:rsidP="00611F47">
            <w:pPr>
              <w:pStyle w:val="TAC"/>
            </w:pPr>
            <w:r w:rsidRPr="000737E6">
              <w:t>0</w:t>
            </w:r>
          </w:p>
          <w:p w14:paraId="50E0A4D8" w14:textId="134718BC"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0737E6" w:rsidRDefault="00611F47" w:rsidP="00611F47">
            <w:pPr>
              <w:pStyle w:val="TAC"/>
            </w:pPr>
            <w:r w:rsidRPr="000737E6">
              <w:t>0</w:t>
            </w:r>
          </w:p>
          <w:p w14:paraId="67FFB0B6" w14:textId="43BA0953"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0737E6" w:rsidRDefault="00611F47" w:rsidP="00611F47">
            <w:pPr>
              <w:pStyle w:val="TAC"/>
            </w:pPr>
            <w:r w:rsidRPr="000737E6">
              <w:t>0</w:t>
            </w:r>
          </w:p>
          <w:p w14:paraId="2DDB8FF7" w14:textId="62B6F842"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042094" w:rsidRDefault="00611F47" w:rsidP="00611F4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042094" w:rsidRDefault="00611F47" w:rsidP="00611F4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042094" w:rsidRDefault="00611F47" w:rsidP="00611F4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35894E98" w:rsidR="00611F47" w:rsidRPr="00042094" w:rsidRDefault="00611F47" w:rsidP="00611F47">
            <w:pPr>
              <w:pStyle w:val="TAL"/>
              <w:rPr>
                <w:lang w:eastAsia="zh-CN"/>
              </w:rPr>
            </w:pPr>
            <w:r>
              <w:t>octet o6</w:t>
            </w:r>
            <w:r w:rsidRPr="000737E6">
              <w:t>+</w:t>
            </w:r>
            <w:r>
              <w:t>3</w:t>
            </w:r>
          </w:p>
        </w:tc>
      </w:tr>
      <w:tr w:rsidR="00611F47"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042094" w:rsidRDefault="00611F47" w:rsidP="00611F47">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Default="00611F47" w:rsidP="00611F47">
            <w:pPr>
              <w:pStyle w:val="TAL"/>
              <w:rPr>
                <w:lang w:eastAsia="zh-CN"/>
              </w:rPr>
            </w:pPr>
            <w:r w:rsidRPr="000737E6">
              <w:rPr>
                <w:lang w:eastAsia="zh-CN"/>
              </w:rPr>
              <w:t xml:space="preserve">octet </w:t>
            </w:r>
            <w:r>
              <w:rPr>
                <w:lang w:eastAsia="zh-CN"/>
              </w:rPr>
              <w:t>(o6+4)*</w:t>
            </w:r>
          </w:p>
          <w:p w14:paraId="5F1F2DD9" w14:textId="77777777" w:rsidR="00611F47" w:rsidRPr="000737E6" w:rsidRDefault="00611F47" w:rsidP="00611F47">
            <w:pPr>
              <w:pStyle w:val="TAL"/>
              <w:rPr>
                <w:lang w:eastAsia="zh-CN"/>
              </w:rPr>
            </w:pPr>
          </w:p>
          <w:p w14:paraId="6CC7DDFF" w14:textId="4A2ED9EA" w:rsidR="00611F47" w:rsidRPr="00042094" w:rsidRDefault="00611F47" w:rsidP="00611F47">
            <w:pPr>
              <w:pStyle w:val="TAL"/>
            </w:pPr>
            <w:r w:rsidRPr="000737E6">
              <w:rPr>
                <w:lang w:eastAsia="zh-CN"/>
              </w:rPr>
              <w:t xml:space="preserve">octet </w:t>
            </w:r>
            <w:r>
              <w:rPr>
                <w:lang w:eastAsia="zh-CN"/>
              </w:rPr>
              <w:t>o160*</w:t>
            </w:r>
          </w:p>
        </w:tc>
      </w:tr>
      <w:tr w:rsidR="00611F47"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042094" w:rsidRDefault="00611F47" w:rsidP="00611F4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611F47" w:rsidRDefault="00611F47" w:rsidP="00611F47">
            <w:pPr>
              <w:pStyle w:val="TAL"/>
              <w:rPr>
                <w:lang w:eastAsia="zh-CN"/>
              </w:rPr>
            </w:pPr>
            <w:r w:rsidRPr="000737E6">
              <w:rPr>
                <w:lang w:eastAsia="zh-CN"/>
              </w:rPr>
              <w:t xml:space="preserve">octet </w:t>
            </w:r>
            <w:r>
              <w:rPr>
                <w:lang w:eastAsia="zh-CN"/>
              </w:rPr>
              <w:t>(o160+1)*</w:t>
            </w:r>
          </w:p>
          <w:p w14:paraId="5323C6F4" w14:textId="77777777" w:rsidR="00611F47" w:rsidRDefault="00611F47" w:rsidP="00611F47">
            <w:pPr>
              <w:pStyle w:val="TAL"/>
              <w:rPr>
                <w:lang w:eastAsia="zh-CN"/>
              </w:rPr>
            </w:pPr>
          </w:p>
          <w:p w14:paraId="4F42E28B" w14:textId="1E945EA1" w:rsidR="00611F47" w:rsidRPr="00042094" w:rsidRDefault="00611F47" w:rsidP="00611F47">
            <w:pPr>
              <w:pStyle w:val="TAL"/>
            </w:pPr>
            <w:r>
              <w:rPr>
                <w:lang w:eastAsia="zh-CN"/>
              </w:rPr>
              <w:t>octet (o161)*</w:t>
            </w:r>
          </w:p>
        </w:tc>
      </w:tr>
      <w:tr w:rsidR="00611F47"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Default="00611F47" w:rsidP="00611F4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611F47" w:rsidRDefault="00611F47" w:rsidP="00611F47">
            <w:pPr>
              <w:pStyle w:val="TAL"/>
              <w:rPr>
                <w:lang w:eastAsia="zh-CN"/>
              </w:rPr>
            </w:pPr>
            <w:r>
              <w:rPr>
                <w:lang w:eastAsia="zh-CN"/>
              </w:rPr>
              <w:t>octet (o161+1)*</w:t>
            </w:r>
          </w:p>
          <w:p w14:paraId="1E6637C8" w14:textId="77777777" w:rsidR="00611F47" w:rsidRDefault="00611F47" w:rsidP="00611F47">
            <w:pPr>
              <w:pStyle w:val="TAL"/>
              <w:rPr>
                <w:lang w:eastAsia="zh-CN"/>
              </w:rPr>
            </w:pPr>
          </w:p>
          <w:p w14:paraId="6B8912D3" w14:textId="493620D1" w:rsidR="00611F47" w:rsidRPr="00042094" w:rsidRDefault="00611F47" w:rsidP="00611F47">
            <w:pPr>
              <w:pStyle w:val="TAL"/>
            </w:pPr>
            <w:r>
              <w:rPr>
                <w:lang w:eastAsia="zh-CN"/>
              </w:rPr>
              <w:t>octet (l-2)*</w:t>
            </w:r>
          </w:p>
        </w:tc>
      </w:tr>
    </w:tbl>
    <w:p w14:paraId="301741F6" w14:textId="4D1371DC" w:rsidR="00115ED6" w:rsidRPr="00042094" w:rsidRDefault="00115ED6" w:rsidP="00115ED6">
      <w:pPr>
        <w:pStyle w:val="TF"/>
      </w:pPr>
      <w:r>
        <w:t>Figure</w:t>
      </w:r>
      <w:r w:rsidR="00026ED8">
        <w:t> </w:t>
      </w:r>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7E03F2B0" w:rsidR="00BB5839" w:rsidRPr="00042094" w:rsidRDefault="00BB5839" w:rsidP="00BB5839">
      <w:pPr>
        <w:pStyle w:val="TF"/>
      </w:pPr>
      <w:r>
        <w:t>Figure</w:t>
      </w:r>
      <w:r w:rsidR="00026ED8">
        <w:t> </w:t>
      </w:r>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78824E1C" w:rsidR="00BB5839" w:rsidRPr="00042094" w:rsidRDefault="00BB5839" w:rsidP="00BB5839">
      <w:pPr>
        <w:pStyle w:val="TF"/>
      </w:pPr>
      <w:r>
        <w:t>Figure</w:t>
      </w:r>
      <w:r w:rsidR="00026ED8">
        <w:t> </w:t>
      </w:r>
      <w:r>
        <w:t>5.5.2.23: IPv6 address list</w:t>
      </w:r>
    </w:p>
    <w:p w14:paraId="12282D68" w14:textId="68ADB741" w:rsidR="00115ED6" w:rsidRDefault="00115ED6" w:rsidP="00BB5839">
      <w:pPr>
        <w:pStyle w:val="FP"/>
        <w:rPr>
          <w:lang w:eastAsia="zh-CN"/>
        </w:rPr>
      </w:pPr>
    </w:p>
    <w:p w14:paraId="6B5C203D" w14:textId="39FB71E5" w:rsidR="00BB5839" w:rsidRDefault="00BB5839" w:rsidP="001D06A2">
      <w:pPr>
        <w:pStyle w:val="TH"/>
        <w:rPr>
          <w:lang w:eastAsia="zh-CN"/>
        </w:rPr>
      </w:pPr>
      <w:r>
        <w:rPr>
          <w:lang w:eastAsia="zh-CN"/>
        </w:rPr>
        <w:lastRenderedPageBreak/>
        <w:t>Table</w:t>
      </w:r>
      <w:r w:rsidR="00026ED8">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226D38F" w14:textId="77777777" w:rsidR="00026ED8" w:rsidRPr="00042094" w:rsidRDefault="00026ED8" w:rsidP="00026E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042094" w14:paraId="59565DAD" w14:textId="77777777" w:rsidTr="006B73C3">
        <w:trPr>
          <w:gridAfter w:val="1"/>
          <w:wAfter w:w="8" w:type="dxa"/>
          <w:cantSplit/>
          <w:jc w:val="center"/>
        </w:trPr>
        <w:tc>
          <w:tcPr>
            <w:tcW w:w="708" w:type="dxa"/>
            <w:gridSpan w:val="2"/>
            <w:hideMark/>
          </w:tcPr>
          <w:p w14:paraId="468EE798" w14:textId="77777777" w:rsidR="00026ED8" w:rsidRPr="00042094" w:rsidRDefault="00026ED8" w:rsidP="006B73C3">
            <w:pPr>
              <w:pStyle w:val="TAC"/>
            </w:pPr>
            <w:r w:rsidRPr="00042094">
              <w:t>8</w:t>
            </w:r>
          </w:p>
        </w:tc>
        <w:tc>
          <w:tcPr>
            <w:tcW w:w="709" w:type="dxa"/>
            <w:hideMark/>
          </w:tcPr>
          <w:p w14:paraId="73579978" w14:textId="77777777" w:rsidR="00026ED8" w:rsidRPr="00042094" w:rsidRDefault="00026ED8" w:rsidP="006B73C3">
            <w:pPr>
              <w:pStyle w:val="TAC"/>
            </w:pPr>
            <w:r w:rsidRPr="00042094">
              <w:t>7</w:t>
            </w:r>
          </w:p>
        </w:tc>
        <w:tc>
          <w:tcPr>
            <w:tcW w:w="709" w:type="dxa"/>
            <w:hideMark/>
          </w:tcPr>
          <w:p w14:paraId="02A775FA" w14:textId="77777777" w:rsidR="00026ED8" w:rsidRPr="00042094" w:rsidRDefault="00026ED8" w:rsidP="006B73C3">
            <w:pPr>
              <w:pStyle w:val="TAC"/>
            </w:pPr>
            <w:r w:rsidRPr="00042094">
              <w:t>6</w:t>
            </w:r>
          </w:p>
        </w:tc>
        <w:tc>
          <w:tcPr>
            <w:tcW w:w="709" w:type="dxa"/>
            <w:hideMark/>
          </w:tcPr>
          <w:p w14:paraId="6D65A227" w14:textId="77777777" w:rsidR="00026ED8" w:rsidRPr="00042094" w:rsidRDefault="00026ED8" w:rsidP="006B73C3">
            <w:pPr>
              <w:pStyle w:val="TAC"/>
            </w:pPr>
            <w:r w:rsidRPr="00042094">
              <w:t>5</w:t>
            </w:r>
          </w:p>
        </w:tc>
        <w:tc>
          <w:tcPr>
            <w:tcW w:w="709" w:type="dxa"/>
            <w:hideMark/>
          </w:tcPr>
          <w:p w14:paraId="6F0AA40F" w14:textId="77777777" w:rsidR="00026ED8" w:rsidRPr="00042094" w:rsidRDefault="00026ED8" w:rsidP="006B73C3">
            <w:pPr>
              <w:pStyle w:val="TAC"/>
            </w:pPr>
            <w:r w:rsidRPr="00042094">
              <w:t>4</w:t>
            </w:r>
          </w:p>
        </w:tc>
        <w:tc>
          <w:tcPr>
            <w:tcW w:w="709" w:type="dxa"/>
            <w:hideMark/>
          </w:tcPr>
          <w:p w14:paraId="0644C7F7" w14:textId="77777777" w:rsidR="00026ED8" w:rsidRPr="00042094" w:rsidRDefault="00026ED8" w:rsidP="006B73C3">
            <w:pPr>
              <w:pStyle w:val="TAC"/>
            </w:pPr>
            <w:r w:rsidRPr="00042094">
              <w:t>3</w:t>
            </w:r>
          </w:p>
        </w:tc>
        <w:tc>
          <w:tcPr>
            <w:tcW w:w="709" w:type="dxa"/>
            <w:hideMark/>
          </w:tcPr>
          <w:p w14:paraId="17B81398" w14:textId="77777777" w:rsidR="00026ED8" w:rsidRPr="00042094" w:rsidRDefault="00026ED8" w:rsidP="006B73C3">
            <w:pPr>
              <w:pStyle w:val="TAC"/>
            </w:pPr>
            <w:r w:rsidRPr="00042094">
              <w:t>2</w:t>
            </w:r>
          </w:p>
        </w:tc>
        <w:tc>
          <w:tcPr>
            <w:tcW w:w="709" w:type="dxa"/>
            <w:hideMark/>
          </w:tcPr>
          <w:p w14:paraId="0BD45EED" w14:textId="77777777" w:rsidR="00026ED8" w:rsidRPr="00042094" w:rsidRDefault="00026ED8" w:rsidP="006B73C3">
            <w:pPr>
              <w:pStyle w:val="TAC"/>
            </w:pPr>
            <w:r w:rsidRPr="00042094">
              <w:t>1</w:t>
            </w:r>
          </w:p>
        </w:tc>
        <w:tc>
          <w:tcPr>
            <w:tcW w:w="1346" w:type="dxa"/>
            <w:gridSpan w:val="2"/>
          </w:tcPr>
          <w:p w14:paraId="6D4A601E" w14:textId="77777777" w:rsidR="00026ED8" w:rsidRPr="00042094" w:rsidRDefault="00026ED8" w:rsidP="006B73C3">
            <w:pPr>
              <w:pStyle w:val="TAL"/>
            </w:pPr>
          </w:p>
        </w:tc>
      </w:tr>
      <w:tr w:rsidR="00026ED8" w:rsidRPr="00042094"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Default="00026ED8" w:rsidP="006B73C3">
            <w:pPr>
              <w:pStyle w:val="TAC"/>
            </w:pPr>
          </w:p>
          <w:p w14:paraId="06078E5F" w14:textId="77777777" w:rsidR="00026ED8" w:rsidRPr="00042094" w:rsidRDefault="00026ED8" w:rsidP="006B73C3">
            <w:pPr>
              <w:pStyle w:val="TAC"/>
            </w:pPr>
            <w:r w:rsidRPr="000737E6">
              <w:t xml:space="preserve">Length of </w:t>
            </w:r>
            <w:r>
              <w:rPr>
                <w:noProof/>
                <w:lang w:val="en-US"/>
              </w:rPr>
              <w:t>warning message broadcast</w:t>
            </w:r>
          </w:p>
        </w:tc>
        <w:tc>
          <w:tcPr>
            <w:tcW w:w="1346" w:type="dxa"/>
            <w:gridSpan w:val="2"/>
          </w:tcPr>
          <w:p w14:paraId="6AED7341" w14:textId="77777777" w:rsidR="00026ED8" w:rsidRDefault="00026ED8" w:rsidP="006B73C3">
            <w:pPr>
              <w:pStyle w:val="TAL"/>
              <w:rPr>
                <w:lang w:eastAsia="zh-CN"/>
              </w:rPr>
            </w:pPr>
            <w:r w:rsidRPr="000737E6">
              <w:t>o</w:t>
            </w:r>
            <w:r>
              <w:t xml:space="preserve">ctet </w:t>
            </w:r>
            <w:r>
              <w:rPr>
                <w:lang w:eastAsia="zh-CN"/>
              </w:rPr>
              <w:t>a</w:t>
            </w:r>
          </w:p>
          <w:p w14:paraId="326B6CEA" w14:textId="77777777" w:rsidR="00026ED8" w:rsidRPr="000737E6" w:rsidRDefault="00026ED8" w:rsidP="006B73C3">
            <w:pPr>
              <w:pStyle w:val="TAL"/>
              <w:rPr>
                <w:lang w:eastAsia="zh-CN"/>
              </w:rPr>
            </w:pPr>
          </w:p>
          <w:p w14:paraId="5E3E20DA" w14:textId="77777777" w:rsidR="00026ED8" w:rsidRPr="00042094" w:rsidRDefault="00026ED8" w:rsidP="006B73C3">
            <w:pPr>
              <w:pStyle w:val="TAL"/>
            </w:pPr>
            <w:r>
              <w:t>octet a+1</w:t>
            </w:r>
          </w:p>
        </w:tc>
      </w:tr>
      <w:tr w:rsidR="00026ED8" w:rsidRPr="00042094"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Default="00026ED8" w:rsidP="006B73C3">
            <w:pPr>
              <w:pStyle w:val="TAC"/>
            </w:pPr>
          </w:p>
          <w:p w14:paraId="64BF759D" w14:textId="77777777" w:rsidR="00026ED8" w:rsidRPr="00042094" w:rsidRDefault="00026ED8"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20100757" w14:textId="77777777" w:rsidR="00026ED8" w:rsidRDefault="00026ED8" w:rsidP="006B73C3">
            <w:pPr>
              <w:pStyle w:val="TAL"/>
              <w:rPr>
                <w:lang w:eastAsia="zh-CN"/>
              </w:rPr>
            </w:pPr>
            <w:r>
              <w:rPr>
                <w:lang w:eastAsia="zh-CN"/>
              </w:rPr>
              <w:t>octet a+2</w:t>
            </w:r>
          </w:p>
          <w:p w14:paraId="21F65F63" w14:textId="77777777" w:rsidR="00026ED8" w:rsidRDefault="00026ED8" w:rsidP="006B73C3">
            <w:pPr>
              <w:pStyle w:val="TAL"/>
              <w:rPr>
                <w:lang w:eastAsia="zh-CN"/>
              </w:rPr>
            </w:pPr>
          </w:p>
          <w:p w14:paraId="03B61716" w14:textId="77777777" w:rsidR="00026ED8" w:rsidRPr="00042094" w:rsidRDefault="00026ED8" w:rsidP="006B73C3">
            <w:pPr>
              <w:pStyle w:val="TAL"/>
              <w:rPr>
                <w:lang w:eastAsia="zh-CN"/>
              </w:rPr>
            </w:pPr>
            <w:r>
              <w:rPr>
                <w:rFonts w:hint="eastAsia"/>
                <w:lang w:eastAsia="zh-CN"/>
              </w:rPr>
              <w:t>o</w:t>
            </w:r>
            <w:r>
              <w:rPr>
                <w:lang w:eastAsia="zh-CN"/>
              </w:rPr>
              <w:t>ctet a1</w:t>
            </w:r>
          </w:p>
        </w:tc>
      </w:tr>
      <w:tr w:rsidR="00026ED8" w:rsidRPr="00042094"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042094" w:rsidRDefault="00026ED8"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3EB3EAE" w14:textId="77777777" w:rsidR="00026ED8" w:rsidRDefault="00026ED8" w:rsidP="006B73C3">
            <w:pPr>
              <w:pStyle w:val="TAL"/>
              <w:rPr>
                <w:lang w:eastAsia="zh-CN"/>
              </w:rPr>
            </w:pPr>
            <w:r w:rsidRPr="000737E6">
              <w:rPr>
                <w:lang w:eastAsia="zh-CN"/>
              </w:rPr>
              <w:t xml:space="preserve">octet </w:t>
            </w:r>
            <w:r>
              <w:rPr>
                <w:lang w:eastAsia="zh-CN"/>
              </w:rPr>
              <w:t>a1+1</w:t>
            </w:r>
          </w:p>
          <w:p w14:paraId="72D04438" w14:textId="77777777" w:rsidR="00026ED8" w:rsidRPr="000737E6" w:rsidRDefault="00026ED8" w:rsidP="006B73C3">
            <w:pPr>
              <w:pStyle w:val="TAL"/>
              <w:rPr>
                <w:lang w:eastAsia="zh-CN"/>
              </w:rPr>
            </w:pPr>
          </w:p>
          <w:p w14:paraId="3AD5FC39" w14:textId="77777777" w:rsidR="00026ED8" w:rsidRPr="00042094" w:rsidRDefault="00026ED8" w:rsidP="006B73C3">
            <w:pPr>
              <w:pStyle w:val="TAL"/>
            </w:pPr>
            <w:r w:rsidRPr="000737E6">
              <w:rPr>
                <w:lang w:eastAsia="zh-CN"/>
              </w:rPr>
              <w:t>octet</w:t>
            </w:r>
            <w:r>
              <w:rPr>
                <w:lang w:eastAsia="zh-CN"/>
              </w:rPr>
              <w:t xml:space="preserve"> a1+2</w:t>
            </w:r>
          </w:p>
        </w:tc>
      </w:tr>
      <w:tr w:rsidR="00026ED8" w:rsidRPr="00042094"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Default="00026ED8"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851395" w14:textId="77777777" w:rsidR="00026ED8" w:rsidRPr="000737E6" w:rsidRDefault="00026ED8" w:rsidP="006B73C3">
            <w:pPr>
              <w:pStyle w:val="TAL"/>
              <w:rPr>
                <w:lang w:eastAsia="zh-CN"/>
              </w:rPr>
            </w:pPr>
          </w:p>
        </w:tc>
      </w:tr>
      <w:tr w:rsidR="00026ED8" w:rsidRPr="00042094"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Default="00026ED8" w:rsidP="006B73C3">
            <w:pPr>
              <w:pStyle w:val="TAC"/>
              <w:rPr>
                <w:lang w:eastAsia="zh-CN"/>
              </w:rPr>
            </w:pPr>
          </w:p>
          <w:p w14:paraId="3B2BB684" w14:textId="77777777" w:rsidR="00026ED8" w:rsidRPr="00042094" w:rsidRDefault="00026ED8"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705AFFC" w14:textId="77777777" w:rsidR="00026ED8" w:rsidRDefault="00026ED8" w:rsidP="006B73C3">
            <w:pPr>
              <w:pStyle w:val="TAL"/>
              <w:rPr>
                <w:lang w:eastAsia="zh-CN"/>
              </w:rPr>
            </w:pPr>
            <w:r w:rsidRPr="000737E6">
              <w:rPr>
                <w:lang w:eastAsia="zh-CN"/>
              </w:rPr>
              <w:t xml:space="preserve">octet </w:t>
            </w:r>
            <w:r>
              <w:rPr>
                <w:lang w:eastAsia="zh-CN"/>
              </w:rPr>
              <w:t>a1+3</w:t>
            </w:r>
          </w:p>
          <w:p w14:paraId="503D1BB4" w14:textId="77777777" w:rsidR="00026ED8" w:rsidRDefault="00026ED8" w:rsidP="006B73C3">
            <w:pPr>
              <w:pStyle w:val="TAL"/>
              <w:rPr>
                <w:lang w:eastAsia="zh-CN"/>
              </w:rPr>
            </w:pPr>
          </w:p>
          <w:p w14:paraId="535CBB54" w14:textId="77777777" w:rsidR="00026ED8" w:rsidRPr="00042094" w:rsidRDefault="00026ED8" w:rsidP="006B73C3">
            <w:pPr>
              <w:pStyle w:val="TAL"/>
            </w:pPr>
            <w:r>
              <w:rPr>
                <w:lang w:eastAsia="zh-CN"/>
              </w:rPr>
              <w:t>octet b</w:t>
            </w:r>
          </w:p>
        </w:tc>
      </w:tr>
    </w:tbl>
    <w:p w14:paraId="2C7F0D92" w14:textId="77777777" w:rsidR="00026ED8" w:rsidRDefault="00026ED8" w:rsidP="00026ED8">
      <w:pPr>
        <w:pStyle w:val="TF"/>
      </w:pPr>
      <w:r>
        <w:t>Figure 5.5.2.24: Warning message broadcast</w:t>
      </w:r>
    </w:p>
    <w:p w14:paraId="0D94527C" w14:textId="77777777" w:rsidR="00026ED8" w:rsidRPr="00042094" w:rsidRDefault="00026ED8" w:rsidP="00026ED8">
      <w:pPr>
        <w:pStyle w:val="TH"/>
      </w:pPr>
      <w:r w:rsidRPr="00042094">
        <w:lastRenderedPageBreak/>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714249E0" w14:textId="77777777" w:rsidTr="006B73C3">
        <w:trPr>
          <w:cantSplit/>
          <w:jc w:val="center"/>
        </w:trPr>
        <w:tc>
          <w:tcPr>
            <w:tcW w:w="7094" w:type="dxa"/>
            <w:hideMark/>
          </w:tcPr>
          <w:p w14:paraId="0E2D0749" w14:textId="77777777" w:rsidR="00026ED8" w:rsidRPr="00042094" w:rsidRDefault="00026ED8"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707D43BF" w14:textId="77777777" w:rsidR="00026ED8" w:rsidRDefault="00026ED8" w:rsidP="006B73C3">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109CFA7D" w14:textId="77777777" w:rsidR="00026ED8" w:rsidRPr="00042094" w:rsidRDefault="00026ED8" w:rsidP="006B73C3">
            <w:pPr>
              <w:pStyle w:val="TAL"/>
            </w:pPr>
          </w:p>
        </w:tc>
      </w:tr>
      <w:tr w:rsidR="00026ED8" w:rsidRPr="00042094" w14:paraId="0D586516" w14:textId="77777777" w:rsidTr="006B73C3">
        <w:trPr>
          <w:cantSplit/>
          <w:jc w:val="center"/>
        </w:trPr>
        <w:tc>
          <w:tcPr>
            <w:tcW w:w="7094" w:type="dxa"/>
          </w:tcPr>
          <w:p w14:paraId="1719069F" w14:textId="77777777" w:rsidR="00026ED8" w:rsidRDefault="00026ED8" w:rsidP="006B73C3">
            <w:pPr>
              <w:pStyle w:val="TAL"/>
              <w:rPr>
                <w:lang w:eastAsia="zh-CN"/>
              </w:rPr>
            </w:pPr>
            <w:r>
              <w:rPr>
                <w:rFonts w:hint="eastAsia"/>
                <w:lang w:eastAsia="zh-CN"/>
              </w:rPr>
              <w:t>P</w:t>
            </w:r>
            <w:r>
              <w:rPr>
                <w:lang w:eastAsia="zh-CN"/>
              </w:rPr>
              <w:t>QI (octet a1+1):</w:t>
            </w:r>
          </w:p>
          <w:p w14:paraId="361FB922" w14:textId="77777777" w:rsidR="00026ED8" w:rsidRDefault="00026ED8"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7A0E301B" w14:textId="77777777" w:rsidR="00026ED8" w:rsidRPr="00373B2B" w:rsidRDefault="00026ED8" w:rsidP="006B73C3">
            <w:pPr>
              <w:pStyle w:val="TAL"/>
              <w:rPr>
                <w:lang w:val="en-US" w:eastAsia="zh-CN"/>
              </w:rPr>
            </w:pPr>
          </w:p>
        </w:tc>
      </w:tr>
      <w:tr w:rsidR="00026ED8" w:rsidRPr="00042094" w14:paraId="0061A371" w14:textId="77777777" w:rsidTr="006B73C3">
        <w:trPr>
          <w:cantSplit/>
          <w:jc w:val="center"/>
        </w:trPr>
        <w:tc>
          <w:tcPr>
            <w:tcW w:w="7094" w:type="dxa"/>
          </w:tcPr>
          <w:p w14:paraId="132AB86A" w14:textId="77777777" w:rsidR="00026ED8" w:rsidRDefault="00026ED8" w:rsidP="006B73C3">
            <w:pPr>
              <w:pStyle w:val="TAL"/>
              <w:rPr>
                <w:lang w:eastAsia="zh-CN"/>
              </w:rPr>
            </w:pPr>
            <w:r>
              <w:rPr>
                <w:rFonts w:hint="eastAsia"/>
                <w:lang w:eastAsia="zh-CN"/>
              </w:rPr>
              <w:t>P</w:t>
            </w:r>
            <w:r>
              <w:rPr>
                <w:lang w:eastAsia="zh-CN"/>
              </w:rPr>
              <w:t>DB adjustment factor (octet a1+2):</w:t>
            </w:r>
          </w:p>
          <w:p w14:paraId="68F16F8E" w14:textId="77777777" w:rsidR="00026ED8" w:rsidRPr="00373B2B" w:rsidRDefault="00026ED8"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1518B82" w14:textId="77777777" w:rsidR="00026ED8" w:rsidRDefault="00026ED8" w:rsidP="006B73C3">
            <w:pPr>
              <w:pStyle w:val="TAL"/>
              <w:rPr>
                <w:lang w:eastAsia="zh-CN"/>
              </w:rPr>
            </w:pPr>
          </w:p>
        </w:tc>
      </w:tr>
      <w:tr w:rsidR="00026ED8" w:rsidRPr="00042094" w14:paraId="7F4F62B8" w14:textId="77777777" w:rsidTr="006B73C3">
        <w:trPr>
          <w:cantSplit/>
          <w:jc w:val="center"/>
        </w:trPr>
        <w:tc>
          <w:tcPr>
            <w:tcW w:w="7094" w:type="dxa"/>
          </w:tcPr>
          <w:p w14:paraId="3CC7D5C8" w14:textId="77777777" w:rsidR="00026ED8" w:rsidRDefault="00026ED8" w:rsidP="006B73C3">
            <w:pPr>
              <w:pStyle w:val="TAL"/>
              <w:rPr>
                <w:lang w:eastAsia="zh-CN"/>
              </w:rPr>
            </w:pPr>
            <w:r>
              <w:rPr>
                <w:rFonts w:hint="eastAsia"/>
                <w:lang w:eastAsia="zh-CN"/>
              </w:rPr>
              <w:t>N</w:t>
            </w:r>
            <w:r>
              <w:rPr>
                <w:lang w:eastAsia="zh-CN"/>
              </w:rPr>
              <w:t>R Tx profile (octet a1+3 to b):</w:t>
            </w:r>
          </w:p>
          <w:p w14:paraId="5961282E" w14:textId="77777777" w:rsidR="00026ED8" w:rsidRPr="005C53F0" w:rsidRDefault="00026ED8"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38B3045" w14:textId="77777777" w:rsidR="00026ED8" w:rsidRPr="00042094" w:rsidRDefault="00026ED8" w:rsidP="00026ED8">
      <w:pPr>
        <w:pStyle w:val="FP"/>
        <w:rPr>
          <w:lang w:eastAsia="zh-CN"/>
        </w:rPr>
      </w:pPr>
    </w:p>
    <w:p w14:paraId="2DC7919F" w14:textId="77777777" w:rsidR="00026ED8" w:rsidRPr="007B220E" w:rsidRDefault="00026ED8" w:rsidP="00026E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042094" w14:paraId="4961F068" w14:textId="77777777" w:rsidTr="006B73C3">
        <w:trPr>
          <w:cantSplit/>
          <w:jc w:val="center"/>
        </w:trPr>
        <w:tc>
          <w:tcPr>
            <w:tcW w:w="708" w:type="dxa"/>
            <w:hideMark/>
          </w:tcPr>
          <w:p w14:paraId="5C2A5056" w14:textId="77777777" w:rsidR="00026ED8" w:rsidRPr="00042094" w:rsidRDefault="00026ED8" w:rsidP="006B73C3">
            <w:pPr>
              <w:pStyle w:val="TAC"/>
            </w:pPr>
            <w:r w:rsidRPr="00042094">
              <w:t>8</w:t>
            </w:r>
          </w:p>
        </w:tc>
        <w:tc>
          <w:tcPr>
            <w:tcW w:w="709" w:type="dxa"/>
            <w:hideMark/>
          </w:tcPr>
          <w:p w14:paraId="5E58C955" w14:textId="77777777" w:rsidR="00026ED8" w:rsidRPr="00042094" w:rsidRDefault="00026ED8" w:rsidP="006B73C3">
            <w:pPr>
              <w:pStyle w:val="TAC"/>
            </w:pPr>
            <w:r w:rsidRPr="00042094">
              <w:t>7</w:t>
            </w:r>
          </w:p>
        </w:tc>
        <w:tc>
          <w:tcPr>
            <w:tcW w:w="709" w:type="dxa"/>
            <w:hideMark/>
          </w:tcPr>
          <w:p w14:paraId="0F30B6C5" w14:textId="77777777" w:rsidR="00026ED8" w:rsidRPr="00042094" w:rsidRDefault="00026ED8" w:rsidP="006B73C3">
            <w:pPr>
              <w:pStyle w:val="TAC"/>
            </w:pPr>
            <w:r w:rsidRPr="00042094">
              <w:t>6</w:t>
            </w:r>
          </w:p>
        </w:tc>
        <w:tc>
          <w:tcPr>
            <w:tcW w:w="709" w:type="dxa"/>
            <w:hideMark/>
          </w:tcPr>
          <w:p w14:paraId="5AE064D4" w14:textId="77777777" w:rsidR="00026ED8" w:rsidRPr="00042094" w:rsidRDefault="00026ED8" w:rsidP="006B73C3">
            <w:pPr>
              <w:pStyle w:val="TAC"/>
            </w:pPr>
            <w:r w:rsidRPr="00042094">
              <w:t>5</w:t>
            </w:r>
          </w:p>
        </w:tc>
        <w:tc>
          <w:tcPr>
            <w:tcW w:w="709" w:type="dxa"/>
            <w:hideMark/>
          </w:tcPr>
          <w:p w14:paraId="6D88FADF" w14:textId="77777777" w:rsidR="00026ED8" w:rsidRPr="00042094" w:rsidRDefault="00026ED8" w:rsidP="006B73C3">
            <w:pPr>
              <w:pStyle w:val="TAC"/>
            </w:pPr>
            <w:r w:rsidRPr="00042094">
              <w:t>4</w:t>
            </w:r>
          </w:p>
        </w:tc>
        <w:tc>
          <w:tcPr>
            <w:tcW w:w="709" w:type="dxa"/>
            <w:hideMark/>
          </w:tcPr>
          <w:p w14:paraId="3B0D1F65" w14:textId="77777777" w:rsidR="00026ED8" w:rsidRPr="00042094" w:rsidRDefault="00026ED8" w:rsidP="006B73C3">
            <w:pPr>
              <w:pStyle w:val="TAC"/>
            </w:pPr>
            <w:r w:rsidRPr="00042094">
              <w:t>3</w:t>
            </w:r>
          </w:p>
        </w:tc>
        <w:tc>
          <w:tcPr>
            <w:tcW w:w="709" w:type="dxa"/>
            <w:hideMark/>
          </w:tcPr>
          <w:p w14:paraId="017A2C34" w14:textId="77777777" w:rsidR="00026ED8" w:rsidRPr="00042094" w:rsidRDefault="00026ED8" w:rsidP="006B73C3">
            <w:pPr>
              <w:pStyle w:val="TAC"/>
            </w:pPr>
            <w:r w:rsidRPr="00042094">
              <w:t>2</w:t>
            </w:r>
          </w:p>
        </w:tc>
        <w:tc>
          <w:tcPr>
            <w:tcW w:w="709" w:type="dxa"/>
            <w:hideMark/>
          </w:tcPr>
          <w:p w14:paraId="46FE7772" w14:textId="77777777" w:rsidR="00026ED8" w:rsidRPr="00042094" w:rsidRDefault="00026ED8" w:rsidP="006B73C3">
            <w:pPr>
              <w:pStyle w:val="TAC"/>
            </w:pPr>
            <w:r w:rsidRPr="00042094">
              <w:t>1</w:t>
            </w:r>
          </w:p>
        </w:tc>
        <w:tc>
          <w:tcPr>
            <w:tcW w:w="1346" w:type="dxa"/>
          </w:tcPr>
          <w:p w14:paraId="2B391EDE" w14:textId="77777777" w:rsidR="00026ED8" w:rsidRPr="00042094" w:rsidRDefault="00026ED8" w:rsidP="006B73C3">
            <w:pPr>
              <w:pStyle w:val="TAL"/>
            </w:pPr>
          </w:p>
        </w:tc>
      </w:tr>
      <w:tr w:rsidR="00026ED8" w:rsidRPr="00042094"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042094" w:rsidRDefault="00026ED8" w:rsidP="006B73C3">
            <w:pPr>
              <w:pStyle w:val="TAC"/>
              <w:rPr>
                <w:noProof/>
              </w:rPr>
            </w:pPr>
          </w:p>
          <w:p w14:paraId="29A68153" w14:textId="77777777" w:rsidR="00026ED8" w:rsidRPr="00042094" w:rsidRDefault="00026ED8"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3BC03B3" w14:textId="77777777" w:rsidR="00026ED8" w:rsidRPr="00042094" w:rsidRDefault="00026ED8" w:rsidP="006B73C3">
            <w:pPr>
              <w:pStyle w:val="TAL"/>
            </w:pPr>
            <w:r w:rsidRPr="00042094">
              <w:t xml:space="preserve">octet </w:t>
            </w:r>
            <w:r>
              <w:t>a</w:t>
            </w:r>
            <w:r w:rsidRPr="00042094">
              <w:t>+</w:t>
            </w:r>
            <w:r>
              <w:t>2</w:t>
            </w:r>
          </w:p>
          <w:p w14:paraId="0EE6CCDC" w14:textId="77777777" w:rsidR="00026ED8" w:rsidRPr="00042094" w:rsidRDefault="00026ED8" w:rsidP="006B73C3">
            <w:pPr>
              <w:pStyle w:val="TAL"/>
            </w:pPr>
          </w:p>
          <w:p w14:paraId="474DDDE0" w14:textId="77777777" w:rsidR="00026ED8" w:rsidRPr="00042094" w:rsidRDefault="00026ED8" w:rsidP="006B73C3">
            <w:pPr>
              <w:pStyle w:val="TAL"/>
            </w:pPr>
            <w:r w:rsidRPr="00042094">
              <w:t xml:space="preserve">octet </w:t>
            </w:r>
            <w:r>
              <w:t>a</w:t>
            </w:r>
            <w:r w:rsidRPr="00042094">
              <w:t>+</w:t>
            </w:r>
            <w:r>
              <w:t>3</w:t>
            </w:r>
          </w:p>
        </w:tc>
      </w:tr>
      <w:tr w:rsidR="00026ED8" w:rsidRPr="00042094"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042094" w:rsidRDefault="00026ED8" w:rsidP="006B73C3">
            <w:pPr>
              <w:pStyle w:val="TAC"/>
            </w:pPr>
          </w:p>
          <w:p w14:paraId="7CF9CD6B" w14:textId="77777777" w:rsidR="00026ED8" w:rsidRPr="00042094" w:rsidRDefault="00026ED8"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4A85AC" w14:textId="77777777" w:rsidR="00026ED8" w:rsidRPr="00042094" w:rsidRDefault="00026ED8" w:rsidP="006B73C3">
            <w:pPr>
              <w:pStyle w:val="TAL"/>
            </w:pPr>
            <w:r w:rsidRPr="00042094">
              <w:t xml:space="preserve">octet </w:t>
            </w:r>
            <w:r>
              <w:t>a</w:t>
            </w:r>
            <w:r w:rsidRPr="00042094">
              <w:t>+</w:t>
            </w:r>
            <w:r>
              <w:t>4</w:t>
            </w:r>
          </w:p>
          <w:p w14:paraId="43F6DE71" w14:textId="77777777" w:rsidR="00026ED8" w:rsidRPr="00042094" w:rsidRDefault="00026ED8" w:rsidP="006B73C3">
            <w:pPr>
              <w:pStyle w:val="TAL"/>
            </w:pPr>
          </w:p>
          <w:p w14:paraId="70C06F69" w14:textId="77777777" w:rsidR="00026ED8" w:rsidRPr="00042094" w:rsidRDefault="00026ED8" w:rsidP="006B73C3">
            <w:pPr>
              <w:pStyle w:val="TAL"/>
            </w:pPr>
            <w:r w:rsidRPr="00042094">
              <w:t xml:space="preserve">octet </w:t>
            </w:r>
            <w:r>
              <w:t>a</w:t>
            </w:r>
            <w:r w:rsidRPr="00042094">
              <w:t>+</w:t>
            </w:r>
            <w:r>
              <w:t>6</w:t>
            </w:r>
          </w:p>
        </w:tc>
      </w:tr>
      <w:tr w:rsidR="00026ED8" w:rsidRPr="00042094"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042094" w:rsidRDefault="00026ED8" w:rsidP="006B73C3">
            <w:pPr>
              <w:pStyle w:val="TAC"/>
            </w:pPr>
          </w:p>
          <w:p w14:paraId="0D969759" w14:textId="77777777" w:rsidR="00026ED8" w:rsidRPr="00042094" w:rsidRDefault="00026ED8"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538E04F" w14:textId="77777777" w:rsidR="00026ED8" w:rsidRPr="00042094" w:rsidRDefault="00026ED8" w:rsidP="006B73C3">
            <w:pPr>
              <w:pStyle w:val="TAL"/>
            </w:pPr>
            <w:r w:rsidRPr="00042094">
              <w:t>octet (</w:t>
            </w:r>
            <w:r>
              <w:t>a</w:t>
            </w:r>
            <w:r w:rsidRPr="00042094">
              <w:t>+</w:t>
            </w:r>
            <w:r>
              <w:t>7</w:t>
            </w:r>
            <w:r w:rsidRPr="00042094">
              <w:t>)*</w:t>
            </w:r>
          </w:p>
          <w:p w14:paraId="520232A1" w14:textId="77777777" w:rsidR="00026ED8" w:rsidRPr="00042094" w:rsidRDefault="00026ED8" w:rsidP="006B73C3">
            <w:pPr>
              <w:pStyle w:val="TAL"/>
            </w:pPr>
          </w:p>
          <w:p w14:paraId="395D34F6" w14:textId="77777777" w:rsidR="00026ED8" w:rsidRPr="00042094" w:rsidRDefault="00026ED8" w:rsidP="006B73C3">
            <w:pPr>
              <w:pStyle w:val="TAL"/>
            </w:pPr>
            <w:r w:rsidRPr="00042094">
              <w:t>octet (</w:t>
            </w:r>
            <w:r>
              <w:t>a</w:t>
            </w:r>
            <w:r w:rsidRPr="00042094">
              <w:t>+</w:t>
            </w:r>
            <w:r>
              <w:t>9</w:t>
            </w:r>
            <w:r w:rsidRPr="00042094">
              <w:t>)*</w:t>
            </w:r>
          </w:p>
        </w:tc>
      </w:tr>
      <w:tr w:rsidR="00026ED8" w:rsidRPr="00042094"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042094" w:rsidRDefault="00026ED8" w:rsidP="006B73C3">
            <w:pPr>
              <w:pStyle w:val="TAC"/>
            </w:pPr>
          </w:p>
          <w:p w14:paraId="76CA1E40" w14:textId="77777777" w:rsidR="00026ED8" w:rsidRPr="00042094" w:rsidRDefault="00026ED8" w:rsidP="006B73C3">
            <w:pPr>
              <w:pStyle w:val="TAC"/>
            </w:pPr>
            <w:r w:rsidRPr="00042094">
              <w:t>...</w:t>
            </w:r>
          </w:p>
        </w:tc>
        <w:tc>
          <w:tcPr>
            <w:tcW w:w="1346" w:type="dxa"/>
            <w:tcBorders>
              <w:top w:val="nil"/>
              <w:left w:val="single" w:sz="6" w:space="0" w:color="auto"/>
              <w:bottom w:val="nil"/>
              <w:right w:val="nil"/>
            </w:tcBorders>
          </w:tcPr>
          <w:p w14:paraId="42F78731" w14:textId="77777777" w:rsidR="00026ED8" w:rsidRPr="00042094" w:rsidRDefault="00026ED8" w:rsidP="006B73C3">
            <w:pPr>
              <w:pStyle w:val="TAL"/>
            </w:pPr>
            <w:r w:rsidRPr="00042094">
              <w:t>octet (</w:t>
            </w:r>
            <w:r>
              <w:t>a</w:t>
            </w:r>
            <w:r w:rsidRPr="00042094">
              <w:t>+</w:t>
            </w:r>
            <w:r>
              <w:t>10</w:t>
            </w:r>
            <w:r w:rsidRPr="00042094">
              <w:t>)*</w:t>
            </w:r>
          </w:p>
          <w:p w14:paraId="2D0A4C14" w14:textId="77777777" w:rsidR="00026ED8" w:rsidRPr="00042094" w:rsidRDefault="00026ED8" w:rsidP="006B73C3">
            <w:pPr>
              <w:pStyle w:val="TAL"/>
            </w:pPr>
          </w:p>
          <w:p w14:paraId="7F15569B" w14:textId="77777777" w:rsidR="00026ED8" w:rsidRPr="00042094" w:rsidRDefault="00026ED8" w:rsidP="006B73C3">
            <w:pPr>
              <w:pStyle w:val="TAL"/>
            </w:pPr>
            <w:r w:rsidRPr="00042094">
              <w:t>octet (</w:t>
            </w:r>
            <w:r>
              <w:t>a1</w:t>
            </w:r>
            <w:r w:rsidRPr="00042094">
              <w:t>-3)*</w:t>
            </w:r>
          </w:p>
        </w:tc>
      </w:tr>
      <w:tr w:rsidR="00026ED8" w:rsidRPr="00042094"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042094" w:rsidRDefault="00026ED8" w:rsidP="006B73C3">
            <w:pPr>
              <w:pStyle w:val="TAC"/>
            </w:pPr>
          </w:p>
          <w:p w14:paraId="2005FA8D" w14:textId="77777777" w:rsidR="00026ED8" w:rsidRPr="00042094" w:rsidRDefault="00026ED8"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069A953" w14:textId="77777777" w:rsidR="00026ED8" w:rsidRPr="00042094" w:rsidRDefault="00026ED8" w:rsidP="006B73C3">
            <w:pPr>
              <w:pStyle w:val="TAL"/>
            </w:pPr>
            <w:r w:rsidRPr="00042094">
              <w:t>octet (</w:t>
            </w:r>
            <w:r>
              <w:t>a1</w:t>
            </w:r>
            <w:r w:rsidRPr="00042094">
              <w:t>-2)*</w:t>
            </w:r>
          </w:p>
          <w:p w14:paraId="10918E2D" w14:textId="77777777" w:rsidR="00026ED8" w:rsidRPr="00042094" w:rsidRDefault="00026ED8" w:rsidP="006B73C3">
            <w:pPr>
              <w:pStyle w:val="TAL"/>
            </w:pPr>
          </w:p>
          <w:p w14:paraId="3B081097" w14:textId="77777777" w:rsidR="00026ED8" w:rsidRPr="00042094" w:rsidRDefault="00026ED8" w:rsidP="006B73C3">
            <w:pPr>
              <w:pStyle w:val="TAL"/>
            </w:pPr>
            <w:r w:rsidRPr="00042094">
              <w:t xml:space="preserve">octet </w:t>
            </w:r>
            <w:r>
              <w:t>a1</w:t>
            </w:r>
            <w:r w:rsidRPr="00042094">
              <w:t>*</w:t>
            </w:r>
          </w:p>
        </w:tc>
      </w:tr>
    </w:tbl>
    <w:p w14:paraId="7884DDBF" w14:textId="77777777" w:rsidR="00026ED8" w:rsidRPr="00042094" w:rsidRDefault="00026ED8" w:rsidP="00026ED8">
      <w:pPr>
        <w:pStyle w:val="TF"/>
      </w:pPr>
      <w:r w:rsidRPr="00042094">
        <w:t>Figure 5.5.2.</w:t>
      </w:r>
      <w:r>
        <w:t>25</w:t>
      </w:r>
      <w:r w:rsidRPr="00042094">
        <w:t>: D</w:t>
      </w:r>
      <w:r w:rsidRPr="00042094">
        <w:rPr>
          <w:lang w:eastAsia="zh-CN"/>
        </w:rPr>
        <w:t>estination layer-2 ID</w:t>
      </w:r>
      <w:r>
        <w:rPr>
          <w:lang w:eastAsia="zh-CN"/>
        </w:rPr>
        <w:t xml:space="preserve"> list</w:t>
      </w:r>
    </w:p>
    <w:p w14:paraId="1C3BE273" w14:textId="77777777" w:rsidR="00026ED8" w:rsidRPr="00042094" w:rsidRDefault="00026ED8" w:rsidP="00026ED8">
      <w:pPr>
        <w:pStyle w:val="FP"/>
        <w:rPr>
          <w:lang w:eastAsia="zh-CN"/>
        </w:rPr>
      </w:pPr>
    </w:p>
    <w:p w14:paraId="406B0535" w14:textId="77777777" w:rsidR="00026ED8" w:rsidRPr="00042094" w:rsidRDefault="00026ED8" w:rsidP="00026ED8">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432295D7" w14:textId="77777777" w:rsidTr="006B73C3">
        <w:trPr>
          <w:cantSplit/>
          <w:jc w:val="center"/>
        </w:trPr>
        <w:tc>
          <w:tcPr>
            <w:tcW w:w="7094" w:type="dxa"/>
            <w:hideMark/>
          </w:tcPr>
          <w:p w14:paraId="64B39B44" w14:textId="77777777" w:rsidR="00026ED8" w:rsidRPr="00042094" w:rsidRDefault="00026ED8"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95877D0" w14:textId="77777777" w:rsidR="00026ED8" w:rsidRDefault="00026ED8"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1F946EC" w14:textId="77777777" w:rsidR="00026ED8" w:rsidRPr="00042094" w:rsidRDefault="00026ED8" w:rsidP="006B73C3">
            <w:pPr>
              <w:pStyle w:val="TAL"/>
            </w:pP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70" w:name="_Toc162970086"/>
      <w:r w:rsidRPr="00042094">
        <w:rPr>
          <w:lang w:eastAsia="zh-CN"/>
        </w:rPr>
        <w:t>5.6</w:t>
      </w:r>
      <w:r w:rsidRPr="00042094">
        <w:rPr>
          <w:lang w:eastAsia="zh-CN"/>
        </w:rPr>
        <w:tab/>
        <w:t>Encoding of UE policies for 5G ProSe remote UE</w:t>
      </w:r>
      <w:bookmarkEnd w:id="170"/>
    </w:p>
    <w:p w14:paraId="220673BC" w14:textId="77777777" w:rsidR="005E7CBE" w:rsidRPr="00042094" w:rsidRDefault="005E7CBE" w:rsidP="005E7CBE">
      <w:pPr>
        <w:pStyle w:val="Heading3"/>
      </w:pPr>
      <w:bookmarkStart w:id="171" w:name="_Toc162970087"/>
      <w:r w:rsidRPr="00042094">
        <w:t>5.6.1</w:t>
      </w:r>
      <w:r w:rsidRPr="00042094">
        <w:tab/>
        <w:t>General</w:t>
      </w:r>
      <w:bookmarkEnd w:id="171"/>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2" w:name="_Toc162970088"/>
      <w:r w:rsidRPr="00042094">
        <w:lastRenderedPageBreak/>
        <w:t>5.6.2</w:t>
      </w:r>
      <w:r w:rsidRPr="00042094">
        <w:tab/>
        <w:t>Information elements coding</w:t>
      </w:r>
      <w:bookmarkEnd w:id="172"/>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r w:rsidR="00026ED8" w:rsidRPr="00042094"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Default="00026ED8" w:rsidP="00026ED8">
            <w:pPr>
              <w:pStyle w:val="TAC"/>
              <w:rPr>
                <w:lang w:eastAsia="zh-CN"/>
              </w:rPr>
            </w:pPr>
          </w:p>
          <w:p w14:paraId="31144790" w14:textId="3B72F969" w:rsidR="00026ED8" w:rsidRDefault="00026ED8" w:rsidP="00026ED8">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44D7127A" w14:textId="77777777" w:rsidR="00026ED8" w:rsidRDefault="00026ED8" w:rsidP="00026ED8">
            <w:pPr>
              <w:pStyle w:val="TAL"/>
              <w:rPr>
                <w:lang w:eastAsia="zh-CN"/>
              </w:rPr>
            </w:pPr>
            <w:r>
              <w:rPr>
                <w:lang w:eastAsia="zh-CN"/>
              </w:rPr>
              <w:t>octet a*</w:t>
            </w:r>
          </w:p>
          <w:p w14:paraId="09ECAA4A" w14:textId="77777777" w:rsidR="00026ED8" w:rsidRDefault="00026ED8" w:rsidP="00026ED8">
            <w:pPr>
              <w:pStyle w:val="TAL"/>
              <w:rPr>
                <w:lang w:eastAsia="zh-CN"/>
              </w:rPr>
            </w:pPr>
          </w:p>
          <w:p w14:paraId="720A2106" w14:textId="574D95CC" w:rsidR="00026ED8" w:rsidRPr="001D06A2" w:rsidRDefault="00026ED8" w:rsidP="00026ED8">
            <w:pPr>
              <w:pStyle w:val="TAL"/>
              <w:rPr>
                <w:lang w:eastAsia="zh-CN"/>
              </w:rPr>
            </w:pPr>
            <w:r>
              <w:rPr>
                <w:rFonts w:hint="eastAsia"/>
                <w:lang w:eastAsia="zh-CN"/>
              </w:rPr>
              <w:t>o</w:t>
            </w:r>
            <w:r>
              <w:rPr>
                <w:lang w:eastAsia="zh-CN"/>
              </w:rPr>
              <w:t>ctet b*</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lastRenderedPageBreak/>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14395C">
        <w:trPr>
          <w:cantSplit/>
          <w:jc w:val="center"/>
        </w:trPr>
        <w:tc>
          <w:tcPr>
            <w:tcW w:w="7094" w:type="dxa"/>
            <w:tcBorders>
              <w:top w:val="nil"/>
              <w:left w:val="single" w:sz="4" w:space="0" w:color="auto"/>
              <w:bottom w:val="nil"/>
              <w:right w:val="single" w:sz="4" w:space="0" w:color="auto"/>
            </w:tcBorders>
          </w:tcPr>
          <w:p w14:paraId="776CD976" w14:textId="7B5FB998"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20952F12" w:rsidR="00BB5839" w:rsidRDefault="003A6162" w:rsidP="00BB5839">
            <w:pPr>
              <w:pStyle w:val="TAL"/>
            </w:pPr>
            <w:r>
              <w:t xml:space="preserve">The </w:t>
            </w:r>
            <w:r w:rsidR="00BB5839"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A68D83" w14:textId="752048EB" w:rsidR="00677386" w:rsidRDefault="00677386" w:rsidP="00677386">
            <w:pPr>
              <w:pStyle w:val="TAL"/>
            </w:pPr>
          </w:p>
          <w:p w14:paraId="5044C409" w14:textId="508584CF" w:rsidR="00BB5839" w:rsidRPr="00042094" w:rsidRDefault="00BB5839" w:rsidP="00BB5839">
            <w:pPr>
              <w:pStyle w:val="TAL"/>
            </w:pPr>
          </w:p>
        </w:tc>
      </w:tr>
      <w:tr w:rsidR="003A6162" w:rsidRPr="001D06A2" w14:paraId="3E30C84B" w14:textId="77777777" w:rsidTr="006B73C3">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Default="003A6162" w:rsidP="006B73C3">
            <w:pPr>
              <w:pStyle w:val="TAL"/>
              <w:rPr>
                <w:lang w:eastAsia="zh-CN"/>
              </w:rPr>
            </w:pPr>
            <w:r>
              <w:rPr>
                <w:rFonts w:hint="eastAsia"/>
                <w:lang w:eastAsia="zh-CN"/>
              </w:rPr>
              <w:lastRenderedPageBreak/>
              <w:t>W</w:t>
            </w:r>
            <w:r>
              <w:rPr>
                <w:lang w:eastAsia="zh-CN"/>
              </w:rPr>
              <w:t>arning message broadcast (octet a to b):</w:t>
            </w:r>
          </w:p>
          <w:p w14:paraId="3D1F72E5" w14:textId="77777777" w:rsidR="003A6162" w:rsidRDefault="003A6162" w:rsidP="006B73C3">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879374" w14:textId="77777777" w:rsidR="003A6162" w:rsidRPr="001D06A2" w:rsidRDefault="003A6162" w:rsidP="006B73C3">
            <w:pPr>
              <w:pStyle w:val="TAL"/>
            </w:pPr>
          </w:p>
        </w:tc>
      </w:tr>
      <w:tr w:rsidR="003A6162" w:rsidRPr="002F5F4F" w14:paraId="1799B05F" w14:textId="77777777" w:rsidTr="006B73C3">
        <w:trPr>
          <w:cantSplit/>
          <w:trHeight w:val="1016"/>
          <w:jc w:val="center"/>
        </w:trPr>
        <w:tc>
          <w:tcPr>
            <w:tcW w:w="7094" w:type="dxa"/>
            <w:tcBorders>
              <w:top w:val="nil"/>
              <w:left w:val="single" w:sz="4" w:space="0" w:color="auto"/>
              <w:bottom w:val="single" w:sz="4" w:space="0" w:color="auto"/>
              <w:right w:val="single" w:sz="4" w:space="0" w:color="auto"/>
            </w:tcBorders>
          </w:tcPr>
          <w:p w14:paraId="7080C886" w14:textId="77777777" w:rsidR="003A6162" w:rsidRPr="002F5F4F" w:rsidRDefault="003A6162" w:rsidP="006B73C3">
            <w:pPr>
              <w:pStyle w:val="TAL"/>
            </w:pPr>
            <w:r>
              <w:t>If the length of ProSeP info contents field is bigger than indicated in figure 5.6.2.1, receiving entity shall ignore any superfluous octets located at the end of the ProSeP info contents.</w:t>
            </w: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6C737FFA" w:rsidR="005E7CBE" w:rsidRPr="00042094" w:rsidRDefault="004B439F" w:rsidP="00BF022C">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042094" w:rsidRDefault="00364D00" w:rsidP="00364D00">
            <w:pPr>
              <w:pStyle w:val="TAL"/>
            </w:pPr>
            <w:r w:rsidRPr="00042094">
              <w:t xml:space="preserve">Security related parameters for </w:t>
            </w:r>
            <w:r>
              <w:rPr>
                <w:rFonts w:hint="eastAsia"/>
                <w:lang w:eastAsia="zh-CN"/>
              </w:rPr>
              <w:t>UE-to-network relay</w:t>
            </w:r>
            <w:r w:rsidRPr="00042094">
              <w:t xml:space="preserve"> discovery (octet o520+1 to o511):</w:t>
            </w:r>
          </w:p>
          <w:p w14:paraId="7E34964A" w14:textId="700D9949" w:rsidR="00364D00" w:rsidRDefault="00364D00" w:rsidP="00364D0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173"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173"/>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179C523C" w14:textId="0E977F1D" w:rsidR="00E00B8D" w:rsidRPr="00042094" w:rsidRDefault="00E00B8D" w:rsidP="00E00B8D">
      <w:pPr>
        <w:pStyle w:val="TF"/>
      </w:pPr>
      <w:r>
        <w:t xml:space="preserve">Figure  5.6.2.15: Security related parameters for </w:t>
      </w:r>
      <w:r>
        <w:rPr>
          <w:rFonts w:hint="eastAsia"/>
          <w:lang w:eastAsia="zh-CN"/>
        </w:rPr>
        <w:t>UE-to-network</w:t>
      </w:r>
      <w:r>
        <w:t xml:space="preserve"> </w:t>
      </w:r>
      <w:r>
        <w:rPr>
          <w:rFonts w:hint="eastAsia"/>
          <w:lang w:eastAsia="zh-CN"/>
        </w:rPr>
        <w:t xml:space="preserve">relay </w:t>
      </w:r>
      <w:r>
        <w:t>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30482">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3FB4631F" w:rsidR="00596EA2" w:rsidRPr="00042094" w:rsidRDefault="00596EA2" w:rsidP="00596EA2">
      <w:pPr>
        <w:pStyle w:val="TF"/>
      </w:pPr>
      <w:r>
        <w:t>Figure</w:t>
      </w:r>
      <w:r w:rsidR="00557061">
        <w:t> </w:t>
      </w:r>
      <w:r>
        <w:t>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62728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064B676B" w:rsidR="00596EA2" w:rsidRPr="00042094" w:rsidRDefault="00596EA2" w:rsidP="00596EA2">
      <w:pPr>
        <w:pStyle w:val="TF"/>
      </w:pPr>
      <w:r>
        <w:t>Figure</w:t>
      </w:r>
      <w:r w:rsidR="009C094F">
        <w:t> </w:t>
      </w:r>
      <w:r>
        <w:t>5.6.2.15b: Code-receiving security parameters</w:t>
      </w:r>
    </w:p>
    <w:p w14:paraId="4D94583F" w14:textId="15CB2E78" w:rsidR="00C35D25" w:rsidRDefault="00C35D25" w:rsidP="00C35D25">
      <w:pPr>
        <w:pStyle w:val="TH"/>
        <w:rPr>
          <w:lang w:eastAsia="zh-CN"/>
        </w:rPr>
      </w:pPr>
      <w:r>
        <w:rPr>
          <w:lang w:eastAsia="zh-CN"/>
        </w:rPr>
        <w:lastRenderedPageBreak/>
        <w:t>Table</w:t>
      </w:r>
      <w:r>
        <w:t> </w:t>
      </w:r>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042094"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178F3438" w:rsidR="00596EA2" w:rsidRPr="00042094" w:rsidRDefault="00596EA2" w:rsidP="0048333D">
            <w:pPr>
              <w:pStyle w:val="TAL"/>
              <w:rPr>
                <w:noProof/>
              </w:rPr>
            </w:pPr>
            <w:r>
              <w:rPr>
                <w:noProof/>
              </w:rPr>
              <w:lastRenderedPageBreak/>
              <w:t>Security related parameters validity timer:</w:t>
            </w:r>
          </w:p>
        </w:tc>
      </w:tr>
      <w:tr w:rsidR="00596EA2" w:rsidRPr="00042094"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B922B92" w:rsidR="00596EA2" w:rsidRDefault="00596EA2" w:rsidP="0048333D">
            <w:pPr>
              <w:pStyle w:val="TAL"/>
            </w:pPr>
            <w:r>
              <w:t xml:space="preserve">The security related parameters validity timer field provides the expiration time of validity of the security related parameters for </w:t>
            </w:r>
            <w:r w:rsidR="007152E2">
              <w:rPr>
                <w:rFonts w:hint="eastAsia"/>
                <w:lang w:eastAsia="zh-CN"/>
              </w:rPr>
              <w:t>UE-to-network</w:t>
            </w:r>
            <w:r w:rsidR="007152E2">
              <w:rPr>
                <w:lang w:eastAsia="zh-CN"/>
              </w:rPr>
              <w:t xml:space="preserve"> </w:t>
            </w:r>
            <w:r w:rsidR="007152E2">
              <w:rPr>
                <w:rFonts w:hint="eastAsia"/>
                <w:lang w:eastAsia="zh-CN"/>
              </w:rPr>
              <w:t>relay</w:t>
            </w:r>
            <w:r w:rsidR="007152E2">
              <w:t xml:space="preserve"> </w:t>
            </w:r>
            <w:r>
              <w:t>discovery. The security related parameters validity timer field is a binary coded representation of a UTC time, in seconds since midnight UTC of January 1, 1970 (not counting leap seconds)</w:t>
            </w:r>
            <w:r w:rsidR="00517F6B">
              <w:t xml:space="preserve"> (NOTE 1)</w:t>
            </w:r>
            <w:r w:rsidR="00B40883">
              <w:t xml:space="preserve"> </w:t>
            </w:r>
            <w:r w:rsidR="00B40883" w:rsidRPr="00A5645F">
              <w:t>(NOTE </w:t>
            </w:r>
            <w:r w:rsidR="00B40883">
              <w:t>2</w:t>
            </w:r>
            <w:r w:rsidR="00B40883" w:rsidRPr="00A5645F">
              <w:t>)</w:t>
            </w:r>
            <w:r>
              <w:t>.</w:t>
            </w:r>
          </w:p>
          <w:p w14:paraId="6EBA82A0" w14:textId="44C16BF0" w:rsidR="00596EA2" w:rsidRPr="00042094" w:rsidRDefault="00596EA2" w:rsidP="0048333D">
            <w:pPr>
              <w:pStyle w:val="TAL"/>
            </w:pPr>
          </w:p>
        </w:tc>
      </w:tr>
      <w:tr w:rsidR="00596EA2" w:rsidRPr="00042094"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r w:rsidR="004C41B1">
              <w:t xml:space="preserve"> </w:t>
            </w:r>
            <w:r w:rsidR="004C41B1" w:rsidRPr="007068F7">
              <w:t xml:space="preserve">If the security related parameters validity timer field is set to zero, then the </w:t>
            </w:r>
            <w:r w:rsidR="004C41B1" w:rsidRPr="007068F7">
              <w:rPr>
                <w:lang w:val="en-US"/>
              </w:rPr>
              <w:t>code-sending security parameters field is not present, otherwise the code-sending security parameters field is present</w:t>
            </w:r>
            <w:r w:rsidR="004C41B1">
              <w:rPr>
                <w:lang w:val="en-US"/>
              </w:rPr>
              <w:t>.</w:t>
            </w:r>
          </w:p>
          <w:p w14:paraId="2A548EEC" w14:textId="69E902AB" w:rsidR="00596EA2" w:rsidRPr="00042094" w:rsidRDefault="00596EA2" w:rsidP="0048333D">
            <w:pPr>
              <w:pStyle w:val="TAL"/>
            </w:pPr>
          </w:p>
        </w:tc>
      </w:tr>
      <w:tr w:rsidR="00596EA2" w:rsidRPr="00042094"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r w:rsidR="00CC6209">
              <w:t xml:space="preserve"> </w:t>
            </w:r>
            <w:r w:rsidR="00CC6209" w:rsidRPr="007068F7">
              <w:t xml:space="preserve">If the security related parameters validity timer field is set to zero, then the </w:t>
            </w:r>
            <w:r w:rsidR="00CC6209" w:rsidRPr="007068F7">
              <w:rPr>
                <w:lang w:val="en-US"/>
              </w:rPr>
              <w:t>code-</w:t>
            </w:r>
            <w:r w:rsidR="00CC6209" w:rsidRPr="007068F7">
              <w:t xml:space="preserve">receiving </w:t>
            </w:r>
            <w:r w:rsidR="00CC6209" w:rsidRPr="007068F7">
              <w:rPr>
                <w:lang w:val="en-US"/>
              </w:rPr>
              <w:t>security parameters field is not present, otherwise the code-</w:t>
            </w:r>
            <w:r w:rsidR="00CC6209" w:rsidRPr="007068F7">
              <w:t xml:space="preserve">receiving </w:t>
            </w:r>
            <w:r w:rsidR="00CC6209" w:rsidRPr="007068F7">
              <w:rPr>
                <w:lang w:val="en-US"/>
              </w:rPr>
              <w:t>security parameters field is present</w:t>
            </w:r>
            <w:r w:rsidR="00CC6209">
              <w:rPr>
                <w:lang w:val="en-US"/>
              </w:rPr>
              <w:t>.</w:t>
            </w:r>
          </w:p>
          <w:p w14:paraId="52BEA373" w14:textId="128A1567" w:rsidR="00596EA2" w:rsidRPr="00042094" w:rsidRDefault="00596EA2" w:rsidP="00BA62A4">
            <w:pPr>
              <w:pStyle w:val="TAL"/>
            </w:pPr>
          </w:p>
        </w:tc>
      </w:tr>
      <w:tr w:rsidR="00596EA2" w:rsidRPr="00042094"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63416E"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Default="0063416E" w:rsidP="006C2A8F">
            <w:pPr>
              <w:pStyle w:val="TAL"/>
            </w:pPr>
            <w:r>
              <w:t>Encrypted bitmask:</w:t>
            </w:r>
          </w:p>
        </w:tc>
      </w:tr>
      <w:tr w:rsidR="0063416E"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Default="0063416E" w:rsidP="006C2A8F">
            <w:pPr>
              <w:pStyle w:val="TAL"/>
            </w:pPr>
            <w:r>
              <w:t>The encrypted bitmask field contains the value of the encrypted bitmask, which is a 184-bit bitmask which uses bit "1" to mark the positions of the bits for which the DUCK encryption is applied.</w:t>
            </w:r>
          </w:p>
          <w:p w14:paraId="39561138" w14:textId="77777777" w:rsidR="0063416E" w:rsidRDefault="0063416E" w:rsidP="006C2A8F">
            <w:pPr>
              <w:pStyle w:val="TAL"/>
            </w:pPr>
          </w:p>
        </w:tc>
      </w:tr>
      <w:tr w:rsidR="0063416E"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Default="0063416E" w:rsidP="00A4366F">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936829" w14:paraId="420C4086" w14:textId="77777777" w:rsidTr="006C2A8F">
        <w:trPr>
          <w:cantSplit/>
          <w:jc w:val="center"/>
        </w:trPr>
        <w:tc>
          <w:tcPr>
            <w:tcW w:w="7094" w:type="dxa"/>
            <w:gridSpan w:val="3"/>
          </w:tcPr>
          <w:p w14:paraId="5FF12B05" w14:textId="5FAC85AF" w:rsidR="00936829" w:rsidRDefault="00936829" w:rsidP="006C2A8F">
            <w:pPr>
              <w:pStyle w:val="TAN"/>
            </w:pPr>
            <w:r>
              <w:lastRenderedPageBreak/>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7228957" w14:textId="77777777" w:rsidR="004E37BE" w:rsidRPr="00042094" w:rsidRDefault="004E37BE" w:rsidP="004E37BE">
            <w:pPr>
              <w:pStyle w:val="TAL"/>
              <w:rPr>
                <w:lang w:eastAsia="zh-CN"/>
              </w:rPr>
            </w:pPr>
            <w:r>
              <w:t>(</w:t>
            </w:r>
            <w:r w:rsidRPr="00042094">
              <w:t>octet o5</w:t>
            </w:r>
            <w:r>
              <w:t>30</w:t>
            </w:r>
            <w:r w:rsidRPr="00042094">
              <w:t>+</w:t>
            </w:r>
            <w:r>
              <w:t>4)*</w:t>
            </w:r>
          </w:p>
          <w:p w14:paraId="6EFD46AB" w14:textId="77777777" w:rsidR="00243740" w:rsidRPr="00042094" w:rsidRDefault="00243740" w:rsidP="00F1415C">
            <w:pPr>
              <w:pStyle w:val="TAL"/>
            </w:pPr>
          </w:p>
          <w:p w14:paraId="058CF6F3" w14:textId="029897C3" w:rsidR="00243740" w:rsidRPr="00042094" w:rsidRDefault="004E37BE"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042094" w:rsidRDefault="00243740" w:rsidP="004E37BE">
            <w:pPr>
              <w:pStyle w:val="TAL"/>
              <w:rPr>
                <w:lang w:eastAsia="zh-CN"/>
              </w:rPr>
            </w:pPr>
            <w:r w:rsidRPr="00042094">
              <w:t>PDNN indicates whether the DNN field is present or not</w:t>
            </w:r>
            <w:r w:rsidR="004E37BE">
              <w:t xml:space="preserve"> (NOTE 1)</w:t>
            </w:r>
          </w:p>
        </w:tc>
      </w:tr>
      <w:tr w:rsidR="001C7AE5" w:rsidRPr="00042094"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042094" w:rsidRDefault="001C7AE5" w:rsidP="006B73C3">
            <w:pPr>
              <w:pStyle w:val="TAL"/>
            </w:pPr>
            <w:r>
              <w:t>Bit</w:t>
            </w:r>
          </w:p>
        </w:tc>
      </w:tr>
      <w:tr w:rsidR="001C7AE5" w:rsidRPr="00042094"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042094" w:rsidRDefault="001C7AE5" w:rsidP="006B73C3">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344A28" w14:textId="77777777" w:rsidR="001C7AE5" w:rsidRPr="00042094" w:rsidRDefault="001C7AE5" w:rsidP="006B73C3">
            <w:pPr>
              <w:pStyle w:val="TAL"/>
              <w:rPr>
                <w:b/>
                <w:lang w:eastAsia="zh-CN"/>
              </w:rPr>
            </w:pPr>
          </w:p>
        </w:tc>
      </w:tr>
      <w:tr w:rsidR="001C7AE5" w:rsidRPr="00042094"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042094" w:rsidRDefault="001C7AE5" w:rsidP="006B73C3">
            <w:pPr>
              <w:pStyle w:val="TAL"/>
              <w:rPr>
                <w:lang w:eastAsia="zh-CN"/>
              </w:rPr>
            </w:pPr>
            <w:r w:rsidRPr="00042094">
              <w:rPr>
                <w:lang w:eastAsia="zh-CN"/>
              </w:rPr>
              <w:t>0</w:t>
            </w:r>
          </w:p>
        </w:tc>
        <w:tc>
          <w:tcPr>
            <w:tcW w:w="6922" w:type="dxa"/>
            <w:tcBorders>
              <w:top w:val="nil"/>
              <w:left w:val="nil"/>
              <w:bottom w:val="nil"/>
              <w:right w:val="single" w:sz="4" w:space="0" w:color="auto"/>
            </w:tcBorders>
          </w:tcPr>
          <w:p w14:paraId="4A28AADB" w14:textId="77777777" w:rsidR="001C7AE5" w:rsidRPr="00042094" w:rsidRDefault="001C7AE5" w:rsidP="006B73C3">
            <w:pPr>
              <w:pStyle w:val="TAL"/>
              <w:rPr>
                <w:lang w:eastAsia="zh-CN"/>
              </w:rPr>
            </w:pPr>
            <w:r w:rsidRPr="00042094">
              <w:t>DNN field is not included</w:t>
            </w:r>
          </w:p>
        </w:tc>
      </w:tr>
      <w:tr w:rsidR="001C7AE5" w:rsidRPr="00042094"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042094" w:rsidRDefault="001C7AE5" w:rsidP="006B73C3">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43CB6A6" w14:textId="77777777" w:rsidR="001C7AE5" w:rsidRPr="00042094" w:rsidRDefault="001C7AE5" w:rsidP="006B73C3">
            <w:pPr>
              <w:pStyle w:val="TAL"/>
              <w:rPr>
                <w:lang w:eastAsia="zh-CN"/>
              </w:rPr>
            </w:pPr>
            <w:r w:rsidRPr="00042094">
              <w:rPr>
                <w:lang w:eastAsia="zh-CN"/>
              </w:rPr>
              <w:t>DNN field is included</w:t>
            </w:r>
          </w:p>
        </w:tc>
      </w:tr>
      <w:tr w:rsidR="001C7AE5" w:rsidRPr="00042094"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042094" w:rsidRDefault="001C7AE5"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21E3EDB2" w:rsidR="00243740" w:rsidRPr="00042094" w:rsidRDefault="00243740" w:rsidP="00F1415C">
            <w:pPr>
              <w:pStyle w:val="TAL"/>
            </w:pPr>
            <w:r w:rsidRPr="00042094">
              <w:t>SSC mode field is not included (NOTE</w:t>
            </w:r>
            <w:r w:rsidR="001C7AE5">
              <w:t> 2</w:t>
            </w:r>
            <w:r w:rsidRPr="00042094">
              <w:t>)</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199FFA75" w:rsidR="00243740" w:rsidRPr="00042094" w:rsidRDefault="00243740" w:rsidP="00F1415C">
            <w:pPr>
              <w:pStyle w:val="TAL"/>
            </w:pPr>
            <w:r w:rsidRPr="00042094">
              <w:t>Access type preference field is not included (NOTE</w:t>
            </w:r>
            <w:r w:rsidR="001C7AE5">
              <w:t> 2</w:t>
            </w:r>
            <w:r w:rsidRPr="00042094">
              <w:t>)</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Default="001C7AE5" w:rsidP="00F1415C">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6CE5716E" w14:textId="0BE1835E" w:rsidR="00243740" w:rsidRPr="00042094" w:rsidRDefault="00243740" w:rsidP="00F1415C">
            <w:pPr>
              <w:pStyle w:val="TAN"/>
            </w:pPr>
            <w:r w:rsidRPr="00042094">
              <w:t>NOTE</w:t>
            </w:r>
            <w:r w:rsidR="001C7AE5">
              <w:t> 2</w:t>
            </w:r>
            <w:r w:rsidRPr="00042094">
              <w:t>:</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2118FFCC" w:rsidR="00592635" w:rsidRPr="00042094" w:rsidRDefault="00592635" w:rsidP="00592635">
      <w:pPr>
        <w:pStyle w:val="TF"/>
      </w:pPr>
      <w:r w:rsidRPr="00042094">
        <w:t>Figure</w:t>
      </w:r>
      <w:r w:rsidR="00942CE0">
        <w:t> </w:t>
      </w:r>
      <w:r w:rsidRPr="00042094">
        <w:t>5.6.2.16a: Traffic descriptor</w:t>
      </w:r>
    </w:p>
    <w:p w14:paraId="62D0A802" w14:textId="77777777" w:rsidR="00592635" w:rsidRPr="00042094" w:rsidRDefault="00592635" w:rsidP="00592635">
      <w:pPr>
        <w:pStyle w:val="FP"/>
        <w:rPr>
          <w:lang w:eastAsia="zh-CN"/>
        </w:rPr>
      </w:pPr>
    </w:p>
    <w:p w14:paraId="79CA4ABC" w14:textId="571A0A60" w:rsidR="00592635" w:rsidRPr="00042094" w:rsidRDefault="00592635" w:rsidP="00592635">
      <w:pPr>
        <w:pStyle w:val="TH"/>
      </w:pPr>
      <w:r w:rsidRPr="00042094">
        <w:t>Table</w:t>
      </w:r>
      <w:r w:rsidR="00F35CAB">
        <w:t> </w:t>
      </w:r>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lastRenderedPageBreak/>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6E3B7C42" w14:textId="77777777" w:rsidR="003A6162" w:rsidRPr="00042094" w:rsidRDefault="003A6162" w:rsidP="003A61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042094" w14:paraId="61B05B0F" w14:textId="77777777" w:rsidTr="006B73C3">
        <w:trPr>
          <w:gridAfter w:val="1"/>
          <w:wAfter w:w="8" w:type="dxa"/>
          <w:cantSplit/>
          <w:jc w:val="center"/>
        </w:trPr>
        <w:tc>
          <w:tcPr>
            <w:tcW w:w="708" w:type="dxa"/>
            <w:gridSpan w:val="2"/>
            <w:hideMark/>
          </w:tcPr>
          <w:p w14:paraId="7B1AD786" w14:textId="77777777" w:rsidR="003A6162" w:rsidRPr="00042094" w:rsidRDefault="003A6162" w:rsidP="006B73C3">
            <w:pPr>
              <w:pStyle w:val="TAC"/>
            </w:pPr>
            <w:r w:rsidRPr="00042094">
              <w:t>8</w:t>
            </w:r>
          </w:p>
        </w:tc>
        <w:tc>
          <w:tcPr>
            <w:tcW w:w="709" w:type="dxa"/>
            <w:hideMark/>
          </w:tcPr>
          <w:p w14:paraId="4FCB3115" w14:textId="77777777" w:rsidR="003A6162" w:rsidRPr="00042094" w:rsidRDefault="003A6162" w:rsidP="006B73C3">
            <w:pPr>
              <w:pStyle w:val="TAC"/>
            </w:pPr>
            <w:r w:rsidRPr="00042094">
              <w:t>7</w:t>
            </w:r>
          </w:p>
        </w:tc>
        <w:tc>
          <w:tcPr>
            <w:tcW w:w="709" w:type="dxa"/>
            <w:hideMark/>
          </w:tcPr>
          <w:p w14:paraId="4126C0C8" w14:textId="77777777" w:rsidR="003A6162" w:rsidRPr="00042094" w:rsidRDefault="003A6162" w:rsidP="006B73C3">
            <w:pPr>
              <w:pStyle w:val="TAC"/>
            </w:pPr>
            <w:r w:rsidRPr="00042094">
              <w:t>6</w:t>
            </w:r>
          </w:p>
        </w:tc>
        <w:tc>
          <w:tcPr>
            <w:tcW w:w="709" w:type="dxa"/>
            <w:hideMark/>
          </w:tcPr>
          <w:p w14:paraId="06BE7D72" w14:textId="77777777" w:rsidR="003A6162" w:rsidRPr="00042094" w:rsidRDefault="003A6162" w:rsidP="006B73C3">
            <w:pPr>
              <w:pStyle w:val="TAC"/>
            </w:pPr>
            <w:r w:rsidRPr="00042094">
              <w:t>5</w:t>
            </w:r>
          </w:p>
        </w:tc>
        <w:tc>
          <w:tcPr>
            <w:tcW w:w="709" w:type="dxa"/>
            <w:hideMark/>
          </w:tcPr>
          <w:p w14:paraId="54DF2826" w14:textId="77777777" w:rsidR="003A6162" w:rsidRPr="00042094" w:rsidRDefault="003A6162" w:rsidP="006B73C3">
            <w:pPr>
              <w:pStyle w:val="TAC"/>
            </w:pPr>
            <w:r w:rsidRPr="00042094">
              <w:t>4</w:t>
            </w:r>
          </w:p>
        </w:tc>
        <w:tc>
          <w:tcPr>
            <w:tcW w:w="709" w:type="dxa"/>
            <w:hideMark/>
          </w:tcPr>
          <w:p w14:paraId="10141A51" w14:textId="77777777" w:rsidR="003A6162" w:rsidRPr="00042094" w:rsidRDefault="003A6162" w:rsidP="006B73C3">
            <w:pPr>
              <w:pStyle w:val="TAC"/>
            </w:pPr>
            <w:r w:rsidRPr="00042094">
              <w:t>3</w:t>
            </w:r>
          </w:p>
        </w:tc>
        <w:tc>
          <w:tcPr>
            <w:tcW w:w="709" w:type="dxa"/>
            <w:hideMark/>
          </w:tcPr>
          <w:p w14:paraId="6E42471A" w14:textId="77777777" w:rsidR="003A6162" w:rsidRPr="00042094" w:rsidRDefault="003A6162" w:rsidP="006B73C3">
            <w:pPr>
              <w:pStyle w:val="TAC"/>
            </w:pPr>
            <w:r w:rsidRPr="00042094">
              <w:t>2</w:t>
            </w:r>
          </w:p>
        </w:tc>
        <w:tc>
          <w:tcPr>
            <w:tcW w:w="709" w:type="dxa"/>
            <w:hideMark/>
          </w:tcPr>
          <w:p w14:paraId="7FAE9AB1" w14:textId="77777777" w:rsidR="003A6162" w:rsidRPr="00042094" w:rsidRDefault="003A6162" w:rsidP="006B73C3">
            <w:pPr>
              <w:pStyle w:val="TAC"/>
            </w:pPr>
            <w:r w:rsidRPr="00042094">
              <w:t>1</w:t>
            </w:r>
          </w:p>
        </w:tc>
        <w:tc>
          <w:tcPr>
            <w:tcW w:w="1346" w:type="dxa"/>
            <w:gridSpan w:val="2"/>
          </w:tcPr>
          <w:p w14:paraId="68716804" w14:textId="77777777" w:rsidR="003A6162" w:rsidRPr="00042094" w:rsidRDefault="003A6162" w:rsidP="006B73C3">
            <w:pPr>
              <w:pStyle w:val="TAL"/>
            </w:pPr>
          </w:p>
        </w:tc>
      </w:tr>
      <w:tr w:rsidR="003A6162" w:rsidRPr="00042094"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Default="003A6162" w:rsidP="006B73C3">
            <w:pPr>
              <w:pStyle w:val="TAC"/>
            </w:pPr>
          </w:p>
          <w:p w14:paraId="7D8DDB66" w14:textId="77777777" w:rsidR="003A6162" w:rsidRPr="00042094" w:rsidRDefault="003A6162" w:rsidP="006B73C3">
            <w:pPr>
              <w:pStyle w:val="TAC"/>
            </w:pPr>
            <w:r w:rsidRPr="000737E6">
              <w:t xml:space="preserve">Length of </w:t>
            </w:r>
            <w:r>
              <w:rPr>
                <w:noProof/>
                <w:lang w:val="en-US"/>
              </w:rPr>
              <w:t>warning message broadcast</w:t>
            </w:r>
          </w:p>
        </w:tc>
        <w:tc>
          <w:tcPr>
            <w:tcW w:w="1346" w:type="dxa"/>
            <w:gridSpan w:val="2"/>
          </w:tcPr>
          <w:p w14:paraId="4626D20A" w14:textId="77777777" w:rsidR="003A6162" w:rsidRDefault="003A6162" w:rsidP="006B73C3">
            <w:pPr>
              <w:pStyle w:val="TAL"/>
              <w:rPr>
                <w:lang w:eastAsia="zh-CN"/>
              </w:rPr>
            </w:pPr>
            <w:r w:rsidRPr="000737E6">
              <w:t>o</w:t>
            </w:r>
            <w:r>
              <w:t xml:space="preserve">ctet </w:t>
            </w:r>
            <w:r>
              <w:rPr>
                <w:lang w:eastAsia="zh-CN"/>
              </w:rPr>
              <w:t>a</w:t>
            </w:r>
          </w:p>
          <w:p w14:paraId="5A549862" w14:textId="77777777" w:rsidR="003A6162" w:rsidRPr="000737E6" w:rsidRDefault="003A6162" w:rsidP="006B73C3">
            <w:pPr>
              <w:pStyle w:val="TAL"/>
              <w:rPr>
                <w:lang w:eastAsia="zh-CN"/>
              </w:rPr>
            </w:pPr>
          </w:p>
          <w:p w14:paraId="7A66BDC4" w14:textId="77777777" w:rsidR="003A6162" w:rsidRPr="00042094" w:rsidRDefault="003A6162" w:rsidP="006B73C3">
            <w:pPr>
              <w:pStyle w:val="TAL"/>
            </w:pPr>
            <w:r>
              <w:t>octet a+1</w:t>
            </w:r>
          </w:p>
        </w:tc>
      </w:tr>
      <w:tr w:rsidR="003A6162" w:rsidRPr="00042094"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Default="003A6162" w:rsidP="006B73C3">
            <w:pPr>
              <w:pStyle w:val="TAC"/>
            </w:pPr>
          </w:p>
          <w:p w14:paraId="1BD9D0BF" w14:textId="77777777" w:rsidR="003A6162" w:rsidRPr="00042094" w:rsidRDefault="003A6162"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0E29E3C4" w14:textId="77777777" w:rsidR="003A6162" w:rsidRDefault="003A6162" w:rsidP="006B73C3">
            <w:pPr>
              <w:pStyle w:val="TAL"/>
              <w:rPr>
                <w:lang w:eastAsia="zh-CN"/>
              </w:rPr>
            </w:pPr>
            <w:r>
              <w:rPr>
                <w:lang w:eastAsia="zh-CN"/>
              </w:rPr>
              <w:t>octet a+2</w:t>
            </w:r>
          </w:p>
          <w:p w14:paraId="78138867" w14:textId="77777777" w:rsidR="003A6162" w:rsidRDefault="003A6162" w:rsidP="006B73C3">
            <w:pPr>
              <w:pStyle w:val="TAL"/>
              <w:rPr>
                <w:lang w:eastAsia="zh-CN"/>
              </w:rPr>
            </w:pPr>
          </w:p>
          <w:p w14:paraId="2064CC15" w14:textId="77777777" w:rsidR="003A6162" w:rsidRPr="00042094" w:rsidRDefault="003A6162" w:rsidP="006B73C3">
            <w:pPr>
              <w:pStyle w:val="TAL"/>
              <w:rPr>
                <w:lang w:eastAsia="zh-CN"/>
              </w:rPr>
            </w:pPr>
            <w:r>
              <w:rPr>
                <w:rFonts w:hint="eastAsia"/>
                <w:lang w:eastAsia="zh-CN"/>
              </w:rPr>
              <w:t>o</w:t>
            </w:r>
            <w:r>
              <w:rPr>
                <w:lang w:eastAsia="zh-CN"/>
              </w:rPr>
              <w:t>ctet a1</w:t>
            </w:r>
          </w:p>
        </w:tc>
      </w:tr>
      <w:tr w:rsidR="003A6162" w:rsidRPr="00042094"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042094" w:rsidRDefault="003A6162"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04D45E" w14:textId="77777777" w:rsidR="003A6162" w:rsidRDefault="003A6162" w:rsidP="006B73C3">
            <w:pPr>
              <w:pStyle w:val="TAL"/>
              <w:rPr>
                <w:lang w:eastAsia="zh-CN"/>
              </w:rPr>
            </w:pPr>
            <w:r w:rsidRPr="000737E6">
              <w:rPr>
                <w:lang w:eastAsia="zh-CN"/>
              </w:rPr>
              <w:t xml:space="preserve">octet </w:t>
            </w:r>
            <w:r>
              <w:rPr>
                <w:lang w:eastAsia="zh-CN"/>
              </w:rPr>
              <w:t>a1+1</w:t>
            </w:r>
          </w:p>
          <w:p w14:paraId="575411E2" w14:textId="77777777" w:rsidR="003A6162" w:rsidRPr="000737E6" w:rsidRDefault="003A6162" w:rsidP="006B73C3">
            <w:pPr>
              <w:pStyle w:val="TAL"/>
              <w:rPr>
                <w:lang w:eastAsia="zh-CN"/>
              </w:rPr>
            </w:pPr>
          </w:p>
          <w:p w14:paraId="4F3EEEFB" w14:textId="77777777" w:rsidR="003A6162" w:rsidRPr="00042094" w:rsidRDefault="003A6162" w:rsidP="006B73C3">
            <w:pPr>
              <w:pStyle w:val="TAL"/>
            </w:pPr>
            <w:r w:rsidRPr="000737E6">
              <w:rPr>
                <w:lang w:eastAsia="zh-CN"/>
              </w:rPr>
              <w:t>octet</w:t>
            </w:r>
            <w:r>
              <w:rPr>
                <w:lang w:eastAsia="zh-CN"/>
              </w:rPr>
              <w:t xml:space="preserve"> a1+2</w:t>
            </w:r>
          </w:p>
        </w:tc>
      </w:tr>
      <w:tr w:rsidR="003A6162" w:rsidRPr="00042094"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Default="003A6162"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3DD8F77A" w14:textId="77777777" w:rsidR="003A6162" w:rsidRPr="000737E6" w:rsidRDefault="003A6162" w:rsidP="006B73C3">
            <w:pPr>
              <w:pStyle w:val="TAL"/>
              <w:rPr>
                <w:lang w:eastAsia="zh-CN"/>
              </w:rPr>
            </w:pPr>
          </w:p>
        </w:tc>
      </w:tr>
      <w:tr w:rsidR="003A6162" w:rsidRPr="00042094"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Default="003A6162" w:rsidP="006B73C3">
            <w:pPr>
              <w:pStyle w:val="TAC"/>
              <w:rPr>
                <w:lang w:eastAsia="zh-CN"/>
              </w:rPr>
            </w:pPr>
          </w:p>
          <w:p w14:paraId="6D0CC87A" w14:textId="77777777" w:rsidR="003A6162" w:rsidRPr="00042094" w:rsidRDefault="003A6162"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E73D7E0" w14:textId="77777777" w:rsidR="003A6162" w:rsidRDefault="003A6162" w:rsidP="006B73C3">
            <w:pPr>
              <w:pStyle w:val="TAL"/>
              <w:rPr>
                <w:lang w:eastAsia="zh-CN"/>
              </w:rPr>
            </w:pPr>
            <w:r w:rsidRPr="000737E6">
              <w:rPr>
                <w:lang w:eastAsia="zh-CN"/>
              </w:rPr>
              <w:t xml:space="preserve">octet </w:t>
            </w:r>
            <w:r>
              <w:rPr>
                <w:lang w:eastAsia="zh-CN"/>
              </w:rPr>
              <w:t>a1+3</w:t>
            </w:r>
          </w:p>
          <w:p w14:paraId="5D2D610C" w14:textId="77777777" w:rsidR="003A6162" w:rsidRDefault="003A6162" w:rsidP="006B73C3">
            <w:pPr>
              <w:pStyle w:val="TAL"/>
              <w:rPr>
                <w:lang w:eastAsia="zh-CN"/>
              </w:rPr>
            </w:pPr>
          </w:p>
          <w:p w14:paraId="30F0FDCD" w14:textId="77777777" w:rsidR="003A6162" w:rsidRPr="00042094" w:rsidRDefault="003A6162" w:rsidP="006B73C3">
            <w:pPr>
              <w:pStyle w:val="TAL"/>
            </w:pPr>
            <w:r>
              <w:rPr>
                <w:lang w:eastAsia="zh-CN"/>
              </w:rPr>
              <w:t>octet b</w:t>
            </w:r>
          </w:p>
        </w:tc>
      </w:tr>
    </w:tbl>
    <w:p w14:paraId="08656E1B" w14:textId="77777777" w:rsidR="003A6162" w:rsidRDefault="003A6162" w:rsidP="003A6162">
      <w:pPr>
        <w:pStyle w:val="TF"/>
      </w:pPr>
      <w:r>
        <w:t>Figure 5.6.2.20: Warning message broadcast</w:t>
      </w:r>
    </w:p>
    <w:p w14:paraId="363DBB94" w14:textId="77777777" w:rsidR="003A6162" w:rsidRDefault="003A6162" w:rsidP="003A6162">
      <w:pPr>
        <w:pStyle w:val="TF"/>
      </w:pPr>
    </w:p>
    <w:p w14:paraId="7951F853" w14:textId="77777777" w:rsidR="003A6162" w:rsidRPr="00042094" w:rsidRDefault="003A6162" w:rsidP="003A6162">
      <w:pPr>
        <w:pStyle w:val="TH"/>
      </w:pPr>
      <w:r w:rsidRPr="00042094">
        <w:lastRenderedPageBreak/>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5610C39E" w14:textId="77777777" w:rsidTr="006B73C3">
        <w:trPr>
          <w:cantSplit/>
          <w:jc w:val="center"/>
        </w:trPr>
        <w:tc>
          <w:tcPr>
            <w:tcW w:w="7094" w:type="dxa"/>
            <w:hideMark/>
          </w:tcPr>
          <w:p w14:paraId="58B08701" w14:textId="77777777" w:rsidR="003A6162" w:rsidRPr="00042094" w:rsidRDefault="003A6162"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07381F23" w14:textId="77777777" w:rsidR="003A6162" w:rsidRDefault="003A6162" w:rsidP="006B73C3">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F0F392A" w14:textId="77777777" w:rsidR="003A6162" w:rsidRPr="00042094" w:rsidRDefault="003A6162" w:rsidP="006B73C3">
            <w:pPr>
              <w:pStyle w:val="TAL"/>
            </w:pPr>
          </w:p>
        </w:tc>
      </w:tr>
      <w:tr w:rsidR="003A6162" w:rsidRPr="00042094" w14:paraId="0EFA096A" w14:textId="77777777" w:rsidTr="006B73C3">
        <w:trPr>
          <w:cantSplit/>
          <w:jc w:val="center"/>
        </w:trPr>
        <w:tc>
          <w:tcPr>
            <w:tcW w:w="7094" w:type="dxa"/>
          </w:tcPr>
          <w:p w14:paraId="5C2D698D" w14:textId="77777777" w:rsidR="003A6162" w:rsidRDefault="003A6162" w:rsidP="006B73C3">
            <w:pPr>
              <w:pStyle w:val="TAL"/>
              <w:rPr>
                <w:lang w:eastAsia="zh-CN"/>
              </w:rPr>
            </w:pPr>
            <w:r>
              <w:rPr>
                <w:rFonts w:hint="eastAsia"/>
                <w:lang w:eastAsia="zh-CN"/>
              </w:rPr>
              <w:t>P</w:t>
            </w:r>
            <w:r>
              <w:rPr>
                <w:lang w:eastAsia="zh-CN"/>
              </w:rPr>
              <w:t>QI (octet a1+1):</w:t>
            </w:r>
          </w:p>
          <w:p w14:paraId="5537284E" w14:textId="77777777" w:rsidR="003A6162" w:rsidRDefault="003A6162"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0120942" w14:textId="77777777" w:rsidR="003A6162" w:rsidRPr="00373B2B" w:rsidRDefault="003A6162" w:rsidP="006B73C3">
            <w:pPr>
              <w:pStyle w:val="TAL"/>
              <w:rPr>
                <w:lang w:val="en-US" w:eastAsia="zh-CN"/>
              </w:rPr>
            </w:pPr>
          </w:p>
        </w:tc>
      </w:tr>
      <w:tr w:rsidR="003A6162" w:rsidRPr="00042094" w14:paraId="137CBACD" w14:textId="77777777" w:rsidTr="006B73C3">
        <w:trPr>
          <w:cantSplit/>
          <w:jc w:val="center"/>
        </w:trPr>
        <w:tc>
          <w:tcPr>
            <w:tcW w:w="7094" w:type="dxa"/>
          </w:tcPr>
          <w:p w14:paraId="2947D238" w14:textId="77777777" w:rsidR="003A6162" w:rsidRDefault="003A6162" w:rsidP="006B73C3">
            <w:pPr>
              <w:pStyle w:val="TAL"/>
              <w:rPr>
                <w:lang w:eastAsia="zh-CN"/>
              </w:rPr>
            </w:pPr>
            <w:r>
              <w:rPr>
                <w:rFonts w:hint="eastAsia"/>
                <w:lang w:eastAsia="zh-CN"/>
              </w:rPr>
              <w:t>P</w:t>
            </w:r>
            <w:r>
              <w:rPr>
                <w:lang w:eastAsia="zh-CN"/>
              </w:rPr>
              <w:t>DB adjustment factor (octet a1+2):</w:t>
            </w:r>
          </w:p>
          <w:p w14:paraId="4358765A" w14:textId="77777777" w:rsidR="003A6162" w:rsidRPr="00373B2B" w:rsidRDefault="003A6162"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3C12387" w14:textId="77777777" w:rsidR="003A6162" w:rsidRDefault="003A6162" w:rsidP="006B73C3">
            <w:pPr>
              <w:pStyle w:val="TAL"/>
              <w:rPr>
                <w:lang w:eastAsia="zh-CN"/>
              </w:rPr>
            </w:pPr>
          </w:p>
        </w:tc>
      </w:tr>
      <w:tr w:rsidR="003A6162" w:rsidRPr="00042094" w14:paraId="6A3458C8" w14:textId="77777777" w:rsidTr="006B73C3">
        <w:trPr>
          <w:cantSplit/>
          <w:jc w:val="center"/>
        </w:trPr>
        <w:tc>
          <w:tcPr>
            <w:tcW w:w="7094" w:type="dxa"/>
          </w:tcPr>
          <w:p w14:paraId="33170C43" w14:textId="77777777" w:rsidR="003A6162" w:rsidRDefault="003A6162" w:rsidP="006B73C3">
            <w:pPr>
              <w:pStyle w:val="TAL"/>
              <w:rPr>
                <w:lang w:eastAsia="zh-CN"/>
              </w:rPr>
            </w:pPr>
            <w:r>
              <w:rPr>
                <w:rFonts w:hint="eastAsia"/>
                <w:lang w:eastAsia="zh-CN"/>
              </w:rPr>
              <w:t>N</w:t>
            </w:r>
            <w:r>
              <w:rPr>
                <w:lang w:eastAsia="zh-CN"/>
              </w:rPr>
              <w:t>R Tx profile (octet a1+3 to b):</w:t>
            </w:r>
          </w:p>
          <w:p w14:paraId="163E2C40" w14:textId="77777777" w:rsidR="003A6162" w:rsidRPr="005C53F0" w:rsidRDefault="003A6162"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53EE012" w14:textId="77777777" w:rsidR="003A6162" w:rsidRPr="00042094" w:rsidRDefault="003A6162" w:rsidP="003A6162">
      <w:pPr>
        <w:pStyle w:val="FP"/>
        <w:rPr>
          <w:lang w:eastAsia="zh-CN"/>
        </w:rPr>
      </w:pPr>
    </w:p>
    <w:p w14:paraId="08271691" w14:textId="77777777" w:rsidR="003A6162" w:rsidRPr="007B220E" w:rsidRDefault="003A6162" w:rsidP="003A616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042094" w14:paraId="437D12EC" w14:textId="77777777" w:rsidTr="006B73C3">
        <w:trPr>
          <w:cantSplit/>
          <w:jc w:val="center"/>
        </w:trPr>
        <w:tc>
          <w:tcPr>
            <w:tcW w:w="708" w:type="dxa"/>
            <w:hideMark/>
          </w:tcPr>
          <w:p w14:paraId="5E996E3F" w14:textId="77777777" w:rsidR="003A6162" w:rsidRPr="00042094" w:rsidRDefault="003A6162" w:rsidP="006B73C3">
            <w:pPr>
              <w:pStyle w:val="TAC"/>
            </w:pPr>
            <w:r w:rsidRPr="00042094">
              <w:t>8</w:t>
            </w:r>
          </w:p>
        </w:tc>
        <w:tc>
          <w:tcPr>
            <w:tcW w:w="709" w:type="dxa"/>
            <w:hideMark/>
          </w:tcPr>
          <w:p w14:paraId="3F276238" w14:textId="77777777" w:rsidR="003A6162" w:rsidRPr="00042094" w:rsidRDefault="003A6162" w:rsidP="006B73C3">
            <w:pPr>
              <w:pStyle w:val="TAC"/>
            </w:pPr>
            <w:r w:rsidRPr="00042094">
              <w:t>7</w:t>
            </w:r>
          </w:p>
        </w:tc>
        <w:tc>
          <w:tcPr>
            <w:tcW w:w="709" w:type="dxa"/>
            <w:hideMark/>
          </w:tcPr>
          <w:p w14:paraId="64EFD76E" w14:textId="77777777" w:rsidR="003A6162" w:rsidRPr="00042094" w:rsidRDefault="003A6162" w:rsidP="006B73C3">
            <w:pPr>
              <w:pStyle w:val="TAC"/>
            </w:pPr>
            <w:r w:rsidRPr="00042094">
              <w:t>6</w:t>
            </w:r>
          </w:p>
        </w:tc>
        <w:tc>
          <w:tcPr>
            <w:tcW w:w="709" w:type="dxa"/>
            <w:hideMark/>
          </w:tcPr>
          <w:p w14:paraId="6028960A" w14:textId="77777777" w:rsidR="003A6162" w:rsidRPr="00042094" w:rsidRDefault="003A6162" w:rsidP="006B73C3">
            <w:pPr>
              <w:pStyle w:val="TAC"/>
            </w:pPr>
            <w:r w:rsidRPr="00042094">
              <w:t>5</w:t>
            </w:r>
          </w:p>
        </w:tc>
        <w:tc>
          <w:tcPr>
            <w:tcW w:w="709" w:type="dxa"/>
            <w:hideMark/>
          </w:tcPr>
          <w:p w14:paraId="1010D9DF" w14:textId="77777777" w:rsidR="003A6162" w:rsidRPr="00042094" w:rsidRDefault="003A6162" w:rsidP="006B73C3">
            <w:pPr>
              <w:pStyle w:val="TAC"/>
            </w:pPr>
            <w:r w:rsidRPr="00042094">
              <w:t>4</w:t>
            </w:r>
          </w:p>
        </w:tc>
        <w:tc>
          <w:tcPr>
            <w:tcW w:w="709" w:type="dxa"/>
            <w:hideMark/>
          </w:tcPr>
          <w:p w14:paraId="71830A7D" w14:textId="77777777" w:rsidR="003A6162" w:rsidRPr="00042094" w:rsidRDefault="003A6162" w:rsidP="006B73C3">
            <w:pPr>
              <w:pStyle w:val="TAC"/>
            </w:pPr>
            <w:r w:rsidRPr="00042094">
              <w:t>3</w:t>
            </w:r>
          </w:p>
        </w:tc>
        <w:tc>
          <w:tcPr>
            <w:tcW w:w="709" w:type="dxa"/>
            <w:hideMark/>
          </w:tcPr>
          <w:p w14:paraId="4B364C61" w14:textId="77777777" w:rsidR="003A6162" w:rsidRPr="00042094" w:rsidRDefault="003A6162" w:rsidP="006B73C3">
            <w:pPr>
              <w:pStyle w:val="TAC"/>
            </w:pPr>
            <w:r w:rsidRPr="00042094">
              <w:t>2</w:t>
            </w:r>
          </w:p>
        </w:tc>
        <w:tc>
          <w:tcPr>
            <w:tcW w:w="709" w:type="dxa"/>
            <w:hideMark/>
          </w:tcPr>
          <w:p w14:paraId="7D1CFF86" w14:textId="77777777" w:rsidR="003A6162" w:rsidRPr="00042094" w:rsidRDefault="003A6162" w:rsidP="006B73C3">
            <w:pPr>
              <w:pStyle w:val="TAC"/>
            </w:pPr>
            <w:r w:rsidRPr="00042094">
              <w:t>1</w:t>
            </w:r>
          </w:p>
        </w:tc>
        <w:tc>
          <w:tcPr>
            <w:tcW w:w="1346" w:type="dxa"/>
          </w:tcPr>
          <w:p w14:paraId="5C83B329" w14:textId="77777777" w:rsidR="003A6162" w:rsidRPr="00042094" w:rsidRDefault="003A6162" w:rsidP="006B73C3">
            <w:pPr>
              <w:pStyle w:val="TAL"/>
            </w:pPr>
          </w:p>
        </w:tc>
      </w:tr>
      <w:tr w:rsidR="003A6162" w:rsidRPr="00042094"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042094" w:rsidRDefault="003A6162" w:rsidP="006B73C3">
            <w:pPr>
              <w:pStyle w:val="TAC"/>
              <w:rPr>
                <w:noProof/>
              </w:rPr>
            </w:pPr>
          </w:p>
          <w:p w14:paraId="63E6A63D" w14:textId="77777777" w:rsidR="003A6162" w:rsidRPr="00042094" w:rsidRDefault="003A6162"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22845BF6" w14:textId="77777777" w:rsidR="003A6162" w:rsidRPr="00042094" w:rsidRDefault="003A6162" w:rsidP="006B73C3">
            <w:pPr>
              <w:pStyle w:val="TAL"/>
            </w:pPr>
            <w:r w:rsidRPr="00042094">
              <w:t xml:space="preserve">octet </w:t>
            </w:r>
            <w:r>
              <w:t>a</w:t>
            </w:r>
            <w:r w:rsidRPr="00042094">
              <w:t>+</w:t>
            </w:r>
            <w:r>
              <w:t>2</w:t>
            </w:r>
          </w:p>
          <w:p w14:paraId="4AC8B220" w14:textId="77777777" w:rsidR="003A6162" w:rsidRPr="00042094" w:rsidRDefault="003A6162" w:rsidP="006B73C3">
            <w:pPr>
              <w:pStyle w:val="TAL"/>
            </w:pPr>
          </w:p>
          <w:p w14:paraId="10665397" w14:textId="77777777" w:rsidR="003A6162" w:rsidRPr="00042094" w:rsidRDefault="003A6162" w:rsidP="006B73C3">
            <w:pPr>
              <w:pStyle w:val="TAL"/>
            </w:pPr>
            <w:r w:rsidRPr="00042094">
              <w:t xml:space="preserve">octet </w:t>
            </w:r>
            <w:r>
              <w:t>a</w:t>
            </w:r>
            <w:r w:rsidRPr="00042094">
              <w:t>+</w:t>
            </w:r>
            <w:r>
              <w:t>3</w:t>
            </w:r>
          </w:p>
        </w:tc>
      </w:tr>
      <w:tr w:rsidR="003A6162" w:rsidRPr="00042094"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042094" w:rsidRDefault="003A6162" w:rsidP="006B73C3">
            <w:pPr>
              <w:pStyle w:val="TAC"/>
            </w:pPr>
          </w:p>
          <w:p w14:paraId="5EBBFC13" w14:textId="77777777" w:rsidR="003A6162" w:rsidRPr="00042094" w:rsidRDefault="003A6162"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CC25524" w14:textId="77777777" w:rsidR="003A6162" w:rsidRPr="00042094" w:rsidRDefault="003A6162" w:rsidP="006B73C3">
            <w:pPr>
              <w:pStyle w:val="TAL"/>
            </w:pPr>
            <w:r w:rsidRPr="00042094">
              <w:t xml:space="preserve">octet </w:t>
            </w:r>
            <w:r>
              <w:t>a</w:t>
            </w:r>
            <w:r w:rsidRPr="00042094">
              <w:t>+</w:t>
            </w:r>
            <w:r>
              <w:t>4</w:t>
            </w:r>
          </w:p>
          <w:p w14:paraId="76494A06" w14:textId="77777777" w:rsidR="003A6162" w:rsidRPr="00042094" w:rsidRDefault="003A6162" w:rsidP="006B73C3">
            <w:pPr>
              <w:pStyle w:val="TAL"/>
            </w:pPr>
          </w:p>
          <w:p w14:paraId="74A9C36F" w14:textId="77777777" w:rsidR="003A6162" w:rsidRPr="00042094" w:rsidRDefault="003A6162" w:rsidP="006B73C3">
            <w:pPr>
              <w:pStyle w:val="TAL"/>
            </w:pPr>
            <w:r w:rsidRPr="00042094">
              <w:t xml:space="preserve">octet </w:t>
            </w:r>
            <w:r>
              <w:t>a</w:t>
            </w:r>
            <w:r w:rsidRPr="00042094">
              <w:t>+</w:t>
            </w:r>
            <w:r>
              <w:t>6</w:t>
            </w:r>
          </w:p>
        </w:tc>
      </w:tr>
      <w:tr w:rsidR="003A6162" w:rsidRPr="00042094"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042094" w:rsidRDefault="003A6162" w:rsidP="006B73C3">
            <w:pPr>
              <w:pStyle w:val="TAC"/>
            </w:pPr>
          </w:p>
          <w:p w14:paraId="176D51E5" w14:textId="77777777" w:rsidR="003A6162" w:rsidRPr="00042094" w:rsidRDefault="003A6162"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EB8872" w14:textId="77777777" w:rsidR="003A6162" w:rsidRPr="00042094" w:rsidRDefault="003A6162" w:rsidP="006B73C3">
            <w:pPr>
              <w:pStyle w:val="TAL"/>
            </w:pPr>
            <w:r w:rsidRPr="00042094">
              <w:t>octet (</w:t>
            </w:r>
            <w:r>
              <w:t>a</w:t>
            </w:r>
            <w:r w:rsidRPr="00042094">
              <w:t>+</w:t>
            </w:r>
            <w:r>
              <w:t>7</w:t>
            </w:r>
            <w:r w:rsidRPr="00042094">
              <w:t>)*</w:t>
            </w:r>
          </w:p>
          <w:p w14:paraId="01DE577B" w14:textId="77777777" w:rsidR="003A6162" w:rsidRPr="00042094" w:rsidRDefault="003A6162" w:rsidP="006B73C3">
            <w:pPr>
              <w:pStyle w:val="TAL"/>
            </w:pPr>
          </w:p>
          <w:p w14:paraId="49CEC9E6" w14:textId="77777777" w:rsidR="003A6162" w:rsidRPr="00042094" w:rsidRDefault="003A6162" w:rsidP="006B73C3">
            <w:pPr>
              <w:pStyle w:val="TAL"/>
            </w:pPr>
            <w:r w:rsidRPr="00042094">
              <w:t>octet (</w:t>
            </w:r>
            <w:r>
              <w:t>a</w:t>
            </w:r>
            <w:r w:rsidRPr="00042094">
              <w:t>+</w:t>
            </w:r>
            <w:r>
              <w:t>9</w:t>
            </w:r>
            <w:r w:rsidRPr="00042094">
              <w:t>)*</w:t>
            </w:r>
          </w:p>
        </w:tc>
      </w:tr>
      <w:tr w:rsidR="003A6162" w:rsidRPr="00042094"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042094" w:rsidRDefault="003A6162" w:rsidP="006B73C3">
            <w:pPr>
              <w:pStyle w:val="TAC"/>
            </w:pPr>
          </w:p>
          <w:p w14:paraId="53E9B02B" w14:textId="77777777" w:rsidR="003A6162" w:rsidRPr="00042094" w:rsidRDefault="003A6162" w:rsidP="006B73C3">
            <w:pPr>
              <w:pStyle w:val="TAC"/>
            </w:pPr>
            <w:r w:rsidRPr="00042094">
              <w:t>...</w:t>
            </w:r>
          </w:p>
        </w:tc>
        <w:tc>
          <w:tcPr>
            <w:tcW w:w="1346" w:type="dxa"/>
            <w:tcBorders>
              <w:top w:val="nil"/>
              <w:left w:val="single" w:sz="6" w:space="0" w:color="auto"/>
              <w:bottom w:val="nil"/>
              <w:right w:val="nil"/>
            </w:tcBorders>
          </w:tcPr>
          <w:p w14:paraId="47183D55" w14:textId="77777777" w:rsidR="003A6162" w:rsidRPr="00042094" w:rsidRDefault="003A6162" w:rsidP="006B73C3">
            <w:pPr>
              <w:pStyle w:val="TAL"/>
            </w:pPr>
            <w:r w:rsidRPr="00042094">
              <w:t>octet (</w:t>
            </w:r>
            <w:r>
              <w:t>a</w:t>
            </w:r>
            <w:r w:rsidRPr="00042094">
              <w:t>+</w:t>
            </w:r>
            <w:r>
              <w:t>10</w:t>
            </w:r>
            <w:r w:rsidRPr="00042094">
              <w:t>)*</w:t>
            </w:r>
          </w:p>
          <w:p w14:paraId="07F5CC4F" w14:textId="77777777" w:rsidR="003A6162" w:rsidRPr="00042094" w:rsidRDefault="003A6162" w:rsidP="006B73C3">
            <w:pPr>
              <w:pStyle w:val="TAL"/>
            </w:pPr>
          </w:p>
          <w:p w14:paraId="7BABB1C9" w14:textId="77777777" w:rsidR="003A6162" w:rsidRPr="00042094" w:rsidRDefault="003A6162" w:rsidP="006B73C3">
            <w:pPr>
              <w:pStyle w:val="TAL"/>
            </w:pPr>
            <w:r w:rsidRPr="00042094">
              <w:t>octet (</w:t>
            </w:r>
            <w:r>
              <w:t>a1</w:t>
            </w:r>
            <w:r w:rsidRPr="00042094">
              <w:t>-3)*</w:t>
            </w:r>
          </w:p>
        </w:tc>
      </w:tr>
      <w:tr w:rsidR="003A6162" w:rsidRPr="00042094"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042094" w:rsidRDefault="003A6162" w:rsidP="006B73C3">
            <w:pPr>
              <w:pStyle w:val="TAC"/>
            </w:pPr>
          </w:p>
          <w:p w14:paraId="6CA911C7" w14:textId="77777777" w:rsidR="003A6162" w:rsidRPr="00042094" w:rsidRDefault="003A6162"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1BE486" w14:textId="77777777" w:rsidR="003A6162" w:rsidRPr="00042094" w:rsidRDefault="003A6162" w:rsidP="006B73C3">
            <w:pPr>
              <w:pStyle w:val="TAL"/>
            </w:pPr>
            <w:r w:rsidRPr="00042094">
              <w:t>octet (</w:t>
            </w:r>
            <w:r>
              <w:t>a1</w:t>
            </w:r>
            <w:r w:rsidRPr="00042094">
              <w:t>-2)*</w:t>
            </w:r>
          </w:p>
          <w:p w14:paraId="221AAB71" w14:textId="77777777" w:rsidR="003A6162" w:rsidRPr="00042094" w:rsidRDefault="003A6162" w:rsidP="006B73C3">
            <w:pPr>
              <w:pStyle w:val="TAL"/>
            </w:pPr>
          </w:p>
          <w:p w14:paraId="742FE1D1" w14:textId="77777777" w:rsidR="003A6162" w:rsidRPr="00042094" w:rsidRDefault="003A6162" w:rsidP="006B73C3">
            <w:pPr>
              <w:pStyle w:val="TAL"/>
            </w:pPr>
            <w:r w:rsidRPr="00042094">
              <w:t xml:space="preserve">octet </w:t>
            </w:r>
            <w:r>
              <w:t>a1</w:t>
            </w:r>
            <w:r w:rsidRPr="00042094">
              <w:t>*</w:t>
            </w:r>
          </w:p>
        </w:tc>
      </w:tr>
    </w:tbl>
    <w:p w14:paraId="007971D3" w14:textId="77777777" w:rsidR="003A6162" w:rsidRPr="00042094" w:rsidRDefault="003A6162" w:rsidP="003A6162">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4E106293" w14:textId="77777777" w:rsidR="003A6162" w:rsidRPr="00042094" w:rsidRDefault="003A6162" w:rsidP="003A6162">
      <w:pPr>
        <w:pStyle w:val="FP"/>
        <w:rPr>
          <w:lang w:eastAsia="zh-CN"/>
        </w:rPr>
      </w:pPr>
    </w:p>
    <w:p w14:paraId="65A280B6" w14:textId="77777777" w:rsidR="003A6162" w:rsidRPr="00042094" w:rsidRDefault="003A6162" w:rsidP="003A6162">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2CCA3747" w14:textId="77777777" w:rsidTr="006B73C3">
        <w:trPr>
          <w:cantSplit/>
          <w:jc w:val="center"/>
        </w:trPr>
        <w:tc>
          <w:tcPr>
            <w:tcW w:w="7094" w:type="dxa"/>
            <w:hideMark/>
          </w:tcPr>
          <w:p w14:paraId="2630AD38" w14:textId="77777777" w:rsidR="003A6162" w:rsidRPr="00042094" w:rsidRDefault="003A6162"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47214C9" w14:textId="77777777" w:rsidR="003A6162" w:rsidRDefault="003A6162"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7943BE3" w14:textId="77777777" w:rsidR="003A6162" w:rsidRPr="00042094" w:rsidRDefault="003A6162" w:rsidP="006B73C3">
            <w:pPr>
              <w:pStyle w:val="TAL"/>
            </w:pP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4" w:name="_Toc73369022"/>
      <w:bookmarkStart w:id="175" w:name="_Toc162970089"/>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4"/>
      <w:bookmarkEnd w:id="175"/>
    </w:p>
    <w:p w14:paraId="2F1F0A4D" w14:textId="3045DA5A" w:rsidR="00FE4EB6" w:rsidRDefault="00FE4EB6" w:rsidP="00FE4EB6">
      <w:pPr>
        <w:pStyle w:val="Heading3"/>
      </w:pPr>
      <w:bookmarkStart w:id="176" w:name="_Toc162970090"/>
      <w:r>
        <w:t>5.7.1</w:t>
      </w:r>
      <w:r>
        <w:tab/>
        <w:t>General</w:t>
      </w:r>
      <w:bookmarkEnd w:id="176"/>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7" w:name="_Toc162970091"/>
      <w:r>
        <w:lastRenderedPageBreak/>
        <w:t>5.7.2</w:t>
      </w:r>
      <w:r>
        <w:tab/>
        <w:t>Information elements coding</w:t>
      </w:r>
      <w:bookmarkEnd w:id="177"/>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lastRenderedPageBreak/>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lastRenderedPageBreak/>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lastRenderedPageBreak/>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178" w:name="_Toc162970092"/>
      <w:r>
        <w:rPr>
          <w:lang w:eastAsia="zh-CN"/>
        </w:rPr>
        <w:t>5.8</w:t>
      </w:r>
      <w:r>
        <w:rPr>
          <w:lang w:eastAsia="zh-CN"/>
        </w:rPr>
        <w:tab/>
        <w:t>Encoding of UE policies for 5G ProSe UE-to-UE relay UE</w:t>
      </w:r>
      <w:bookmarkEnd w:id="178"/>
    </w:p>
    <w:p w14:paraId="46020322" w14:textId="77777777" w:rsidR="00FE0810" w:rsidRDefault="00FE0810" w:rsidP="00FE0810">
      <w:pPr>
        <w:pStyle w:val="Heading3"/>
      </w:pPr>
      <w:bookmarkStart w:id="179" w:name="_Toc162970093"/>
      <w:r>
        <w:t>5.8.1</w:t>
      </w:r>
      <w:r>
        <w:tab/>
        <w:t>General</w:t>
      </w:r>
      <w:bookmarkEnd w:id="179"/>
    </w:p>
    <w:p w14:paraId="563F140E" w14:textId="77777777" w:rsidR="00FE0810" w:rsidRDefault="00FE0810" w:rsidP="00FE0810">
      <w:r>
        <w:t xml:space="preserve">The </w:t>
      </w:r>
      <w:r>
        <w:rPr>
          <w:lang w:eastAsia="zh-CN"/>
        </w:rPr>
        <w:t xml:space="preserve">UE policies for 5G ProSe UE-to-UE relay UE are </w:t>
      </w:r>
      <w:r>
        <w:t>coded as shown in figures 5.8.2.1 and table 5.8.2.1.</w:t>
      </w:r>
    </w:p>
    <w:p w14:paraId="4CF13BB8" w14:textId="77777777" w:rsidR="00FE0810" w:rsidRDefault="00FE0810" w:rsidP="00FE0810">
      <w:pPr>
        <w:pStyle w:val="Heading3"/>
      </w:pPr>
      <w:bookmarkStart w:id="180" w:name="_Toc162970094"/>
      <w:r>
        <w:lastRenderedPageBreak/>
        <w:t>5.8.2</w:t>
      </w:r>
      <w:r>
        <w:tab/>
        <w:t>Information elements coding</w:t>
      </w:r>
      <w:bookmarkEnd w:id="180"/>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5E921FF7" w14:textId="77777777" w:rsidTr="00636FB3">
        <w:trPr>
          <w:gridBefore w:val="1"/>
          <w:wBefore w:w="28" w:type="dxa"/>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gridSpan w:val="2"/>
            <w:hideMark/>
          </w:tcPr>
          <w:p w14:paraId="0916B4EF" w14:textId="77777777" w:rsidR="0086505D" w:rsidRDefault="0086505D" w:rsidP="00614E5A">
            <w:pPr>
              <w:pStyle w:val="TAC"/>
            </w:pPr>
            <w:r>
              <w:t>1</w:t>
            </w:r>
          </w:p>
        </w:tc>
        <w:tc>
          <w:tcPr>
            <w:tcW w:w="1134" w:type="dxa"/>
            <w:gridSpan w:val="2"/>
          </w:tcPr>
          <w:p w14:paraId="4727D7E4" w14:textId="77777777" w:rsidR="0086505D" w:rsidRDefault="0086505D" w:rsidP="00614E5A">
            <w:pPr>
              <w:pStyle w:val="TAL"/>
            </w:pPr>
          </w:p>
        </w:tc>
      </w:tr>
      <w:tr w:rsidR="0086505D" w14:paraId="1BE3B76D" w14:textId="77777777" w:rsidTr="00636FB3">
        <w:trPr>
          <w:gridBefore w:val="1"/>
          <w:wBefore w:w="28" w:type="dxa"/>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15D97557" w:rsidR="0086505D" w:rsidRDefault="00192602"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r>
              <w:t>ProSeP info type = {</w:t>
            </w:r>
            <w:r>
              <w:rPr>
                <w:lang w:eastAsia="zh-CN"/>
              </w:rPr>
              <w:t>UE policies for 5G ProSe UE-to-UE relay UE</w:t>
            </w:r>
            <w:r>
              <w:t>}</w:t>
            </w:r>
          </w:p>
        </w:tc>
        <w:tc>
          <w:tcPr>
            <w:tcW w:w="1134" w:type="dxa"/>
            <w:gridSpan w:val="2"/>
            <w:vMerge w:val="restart"/>
            <w:hideMark/>
          </w:tcPr>
          <w:p w14:paraId="45FD2791" w14:textId="77777777" w:rsidR="0086505D" w:rsidRDefault="0086505D" w:rsidP="00614E5A">
            <w:pPr>
              <w:pStyle w:val="TAL"/>
            </w:pPr>
            <w:r>
              <w:t>octet k</w:t>
            </w:r>
          </w:p>
        </w:tc>
      </w:tr>
      <w:tr w:rsidR="0086505D" w14:paraId="4DF6E99D" w14:textId="77777777" w:rsidTr="00636FB3">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gridSpan w:val="2"/>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36FB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Length of ProSeP info contents</w:t>
            </w:r>
          </w:p>
          <w:p w14:paraId="1562156F" w14:textId="77777777" w:rsidR="0086505D" w:rsidRDefault="0086505D" w:rsidP="00614E5A">
            <w:pPr>
              <w:pStyle w:val="TAC"/>
            </w:pPr>
          </w:p>
        </w:tc>
        <w:tc>
          <w:tcPr>
            <w:tcW w:w="1134" w:type="dxa"/>
            <w:gridSpan w:val="2"/>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36FB3">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gridSpan w:val="2"/>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6D35F09A" w:rsidR="0086505D" w:rsidRDefault="0086505D" w:rsidP="00614E5A">
            <w:pPr>
              <w:pStyle w:val="TAC"/>
              <w:rPr>
                <w:noProof/>
              </w:rPr>
            </w:pPr>
            <w:r w:rsidRPr="00042094">
              <w:t xml:space="preserve">Default destination layer-2 IDs for sending the discovery signalling for announcement and for </w:t>
            </w:r>
            <w:r w:rsidR="00AA6D61">
              <w:rPr>
                <w:rFonts w:hint="eastAsia"/>
                <w:lang w:eastAsia="zh-CN"/>
              </w:rPr>
              <w:t>sending and</w:t>
            </w:r>
            <w:r w:rsidR="00AA6D61" w:rsidRPr="00042094">
              <w:t xml:space="preserve"> </w:t>
            </w:r>
            <w:r w:rsidRPr="00042094">
              <w:t>receiving the discovery signalling for solicitation</w:t>
            </w:r>
          </w:p>
        </w:tc>
        <w:tc>
          <w:tcPr>
            <w:tcW w:w="1134" w:type="dxa"/>
            <w:gridSpan w:val="2"/>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gridSpan w:val="2"/>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636FB3">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3484C0DF"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sidR="00AA6D61">
              <w:rPr>
                <w:noProof/>
              </w:rPr>
              <w:t xml:space="preserve"> </w:t>
            </w:r>
            <w:r w:rsidR="00AA6D61">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r w:rsidR="00636FB3" w14:paraId="1417CFF6" w14:textId="77777777" w:rsidTr="00636FB3">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043F505" w14:textId="77777777" w:rsidR="00636FB3" w:rsidRDefault="00636FB3" w:rsidP="006C2A8F">
            <w:pPr>
              <w:pStyle w:val="TAC"/>
              <w:rPr>
                <w:noProof/>
                <w:lang w:eastAsia="zh-CN"/>
              </w:rPr>
            </w:pPr>
          </w:p>
          <w:p w14:paraId="4A1B7724" w14:textId="77777777" w:rsidR="00636FB3" w:rsidRPr="00375AB1" w:rsidRDefault="00636FB3" w:rsidP="006C2A8F">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1AB66E02" w14:textId="77777777" w:rsidR="00636FB3" w:rsidRPr="001D06A2" w:rsidRDefault="00636FB3" w:rsidP="006C2A8F">
            <w:pPr>
              <w:pStyle w:val="TAL"/>
              <w:rPr>
                <w:lang w:eastAsia="zh-CN"/>
              </w:rPr>
            </w:pPr>
            <w:r w:rsidRPr="001D06A2">
              <w:rPr>
                <w:lang w:eastAsia="zh-CN"/>
              </w:rPr>
              <w:t>octet (o</w:t>
            </w:r>
            <w:r>
              <w:rPr>
                <w:rFonts w:hint="eastAsia"/>
                <w:lang w:eastAsia="zh-CN"/>
              </w:rPr>
              <w:t>5</w:t>
            </w:r>
            <w:r w:rsidRPr="001D06A2">
              <w:rPr>
                <w:lang w:eastAsia="zh-CN"/>
              </w:rPr>
              <w:t>+1)*</w:t>
            </w:r>
          </w:p>
          <w:p w14:paraId="63A700FD" w14:textId="77777777" w:rsidR="00636FB3" w:rsidRPr="001D06A2" w:rsidRDefault="00636FB3" w:rsidP="006C2A8F">
            <w:pPr>
              <w:pStyle w:val="TAL"/>
            </w:pPr>
          </w:p>
          <w:p w14:paraId="18DDE7F1" w14:textId="77777777" w:rsidR="00636FB3" w:rsidRDefault="00636FB3" w:rsidP="006C2A8F">
            <w:pPr>
              <w:pStyle w:val="TAL"/>
            </w:pPr>
            <w:r w:rsidRPr="001D06A2">
              <w:t xml:space="preserve">octet </w:t>
            </w:r>
            <w:r>
              <w:rPr>
                <w:rFonts w:hint="eastAsia"/>
                <w:lang w:eastAsia="zh-CN"/>
              </w:rPr>
              <w:t>o6</w:t>
            </w:r>
            <w:r w:rsidRPr="001D06A2">
              <w:t>*</w:t>
            </w:r>
          </w:p>
        </w:tc>
      </w:tr>
    </w:tbl>
    <w:p w14:paraId="6AE1FA9B" w14:textId="77777777" w:rsidR="0086505D" w:rsidRDefault="0086505D" w:rsidP="0086505D">
      <w:pPr>
        <w:pStyle w:val="TF"/>
      </w:pPr>
    </w:p>
    <w:p w14:paraId="7A580D55" w14:textId="77777777" w:rsidR="0086505D" w:rsidRDefault="0086505D" w:rsidP="0086505D">
      <w:pPr>
        <w:pStyle w:val="TF"/>
      </w:pPr>
      <w:r>
        <w:t>Figure 5.8.2.1: ProSeP Info = {</w:t>
      </w:r>
      <w:r>
        <w:rPr>
          <w:lang w:eastAsia="zh-CN"/>
        </w:rPr>
        <w:t>UE policies for 5G ProSe UE-to-UE relay UE</w:t>
      </w:r>
      <w:r>
        <w:t>}</w:t>
      </w:r>
    </w:p>
    <w:p w14:paraId="7F3E6B47" w14:textId="77777777" w:rsidR="0086505D" w:rsidRDefault="0086505D" w:rsidP="0086505D">
      <w:pPr>
        <w:pStyle w:val="TH"/>
      </w:pPr>
      <w:r>
        <w:lastRenderedPageBreak/>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6505D" w14:paraId="257BE9C4" w14:textId="77777777" w:rsidTr="00340D0E">
        <w:trPr>
          <w:gridBefore w:val="1"/>
          <w:wBefore w:w="33" w:type="dxa"/>
          <w:cantSplit/>
          <w:jc w:val="center"/>
        </w:trPr>
        <w:tc>
          <w:tcPr>
            <w:tcW w:w="7094" w:type="dxa"/>
            <w:gridSpan w:val="2"/>
            <w:hideMark/>
          </w:tcPr>
          <w:p w14:paraId="18A69056" w14:textId="77777777" w:rsidR="0086505D" w:rsidRDefault="0086505D" w:rsidP="00614E5A">
            <w:pPr>
              <w:pStyle w:val="TAL"/>
            </w:pPr>
            <w:r>
              <w:t>ProSeP info type (bit 1 to 4 of octet k) shall be set to "0110" (</w:t>
            </w:r>
            <w:r>
              <w:rPr>
                <w:lang w:eastAsia="zh-CN"/>
              </w:rPr>
              <w:t>UE policies for 5G ProSe UE-to-UE relay UE</w:t>
            </w:r>
            <w:r>
              <w:t>)</w:t>
            </w:r>
          </w:p>
          <w:p w14:paraId="4750A8B8" w14:textId="77777777" w:rsidR="00ED1567" w:rsidRDefault="00ED1567" w:rsidP="00ED1567">
            <w:pPr>
              <w:pStyle w:val="TAL"/>
              <w:rPr>
                <w:lang w:eastAsia="zh-CN"/>
              </w:rPr>
            </w:pPr>
          </w:p>
          <w:p w14:paraId="7C657CEC" w14:textId="77777777" w:rsidR="00ED1567" w:rsidRDefault="00ED1567" w:rsidP="00ED1567">
            <w:pPr>
              <w:pStyle w:val="TAL"/>
              <w:rPr>
                <w:lang w:eastAsia="zh-CN"/>
              </w:rPr>
            </w:pPr>
            <w:r>
              <w:rPr>
                <w:lang w:eastAsia="zh-CN"/>
              </w:rPr>
              <w:t>PKMF address indication (PAI) (bit 5 of octet k)</w:t>
            </w:r>
          </w:p>
          <w:p w14:paraId="5C766105" w14:textId="77777777" w:rsidR="00ED1567" w:rsidRDefault="00ED1567" w:rsidP="00ED1567">
            <w:pPr>
              <w:pStyle w:val="TAL"/>
              <w:rPr>
                <w:lang w:eastAsia="zh-CN"/>
              </w:rPr>
            </w:pPr>
            <w:r>
              <w:rPr>
                <w:lang w:eastAsia="zh-CN"/>
              </w:rPr>
              <w:t>The PAI indicates whether the 5G PKMF addressing information is included in the IE or not</w:t>
            </w:r>
          </w:p>
          <w:p w14:paraId="4474DD40" w14:textId="77777777" w:rsidR="00ED1567" w:rsidRDefault="00ED1567" w:rsidP="00ED1567">
            <w:pPr>
              <w:pStyle w:val="TAL"/>
              <w:rPr>
                <w:lang w:eastAsia="zh-CN"/>
              </w:rPr>
            </w:pPr>
            <w:r>
              <w:rPr>
                <w:lang w:eastAsia="zh-CN"/>
              </w:rPr>
              <w:t>Bit</w:t>
            </w:r>
          </w:p>
          <w:p w14:paraId="5258B152" w14:textId="77777777" w:rsidR="00ED1567" w:rsidRDefault="00ED1567" w:rsidP="00ED1567">
            <w:pPr>
              <w:pStyle w:val="TAL"/>
              <w:rPr>
                <w:lang w:eastAsia="zh-CN"/>
              </w:rPr>
            </w:pPr>
            <w:r>
              <w:rPr>
                <w:lang w:eastAsia="zh-CN"/>
              </w:rPr>
              <w:t>5</w:t>
            </w:r>
          </w:p>
          <w:p w14:paraId="2F978529" w14:textId="77777777" w:rsidR="00ED1567" w:rsidRDefault="00ED1567" w:rsidP="00ED1567">
            <w:pPr>
              <w:pStyle w:val="TAL"/>
              <w:rPr>
                <w:lang w:eastAsia="zh-CN"/>
              </w:rPr>
            </w:pPr>
            <w:r>
              <w:rPr>
                <w:lang w:eastAsia="zh-CN"/>
              </w:rPr>
              <w:t>0</w:t>
            </w:r>
            <w:r>
              <w:rPr>
                <w:lang w:eastAsia="zh-CN"/>
              </w:rPr>
              <w:tab/>
              <w:t>5G PKMF addressing information is not included</w:t>
            </w:r>
          </w:p>
          <w:p w14:paraId="62DC3EB9" w14:textId="77777777" w:rsidR="00ED1567" w:rsidRDefault="00ED1567" w:rsidP="00ED1567">
            <w:pPr>
              <w:pStyle w:val="TAL"/>
              <w:rPr>
                <w:lang w:eastAsia="zh-CN"/>
              </w:rPr>
            </w:pPr>
            <w:r>
              <w:rPr>
                <w:lang w:eastAsia="zh-CN"/>
              </w:rPr>
              <w:t>1</w:t>
            </w:r>
            <w:r>
              <w:rPr>
                <w:lang w:eastAsia="zh-CN"/>
              </w:rPr>
              <w:tab/>
              <w:t>5G PKMF addressing information is included</w:t>
            </w:r>
          </w:p>
          <w:p w14:paraId="48FBEB5D" w14:textId="77777777" w:rsidR="0086505D" w:rsidRDefault="0086505D" w:rsidP="00614E5A">
            <w:pPr>
              <w:pStyle w:val="TAL"/>
            </w:pPr>
          </w:p>
          <w:p w14:paraId="03812A80" w14:textId="77777777" w:rsidR="0086505D" w:rsidRDefault="0086505D" w:rsidP="00614E5A">
            <w:pPr>
              <w:pStyle w:val="TAL"/>
            </w:pPr>
            <w:r>
              <w:t>Length of ProSeP info contents (octets k+1 to k+2) indicates the length of ProSeP info contents.</w:t>
            </w:r>
          </w:p>
          <w:p w14:paraId="0D483091" w14:textId="77777777" w:rsidR="0086505D" w:rsidRDefault="0086505D" w:rsidP="00614E5A">
            <w:pPr>
              <w:pStyle w:val="TAL"/>
            </w:pPr>
          </w:p>
        </w:tc>
      </w:tr>
      <w:tr w:rsidR="0086505D" w14:paraId="1498C3CF" w14:textId="77777777" w:rsidTr="00340D0E">
        <w:trPr>
          <w:gridBefore w:val="1"/>
          <w:wBefore w:w="33" w:type="dxa"/>
          <w:cantSplit/>
          <w:jc w:val="center"/>
        </w:trPr>
        <w:tc>
          <w:tcPr>
            <w:tcW w:w="7094" w:type="dxa"/>
            <w:gridSpan w:val="2"/>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340D0E">
        <w:trPr>
          <w:gridBefore w:val="1"/>
          <w:wBefore w:w="33" w:type="dxa"/>
          <w:cantSplit/>
          <w:jc w:val="center"/>
        </w:trPr>
        <w:tc>
          <w:tcPr>
            <w:tcW w:w="7094" w:type="dxa"/>
            <w:gridSpan w:val="2"/>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340D0E">
        <w:trPr>
          <w:gridBefore w:val="1"/>
          <w:wBefore w:w="33" w:type="dxa"/>
          <w:cantSplit/>
          <w:jc w:val="center"/>
        </w:trPr>
        <w:tc>
          <w:tcPr>
            <w:tcW w:w="7094" w:type="dxa"/>
            <w:gridSpan w:val="2"/>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The not served by NG-RAN field is coded according to figure 5.8.2.5 and table 5.8.2.5, and contains configuration parameters for 5G ProSe UE-to-UE relay discovery and communication when the UE is not served by NG-RAN.</w:t>
            </w:r>
          </w:p>
          <w:p w14:paraId="529776FA" w14:textId="77777777" w:rsidR="0086505D" w:rsidRDefault="0086505D" w:rsidP="00614E5A">
            <w:pPr>
              <w:pStyle w:val="TAL"/>
            </w:pPr>
          </w:p>
          <w:p w14:paraId="17BC3A6D" w14:textId="09EB0799" w:rsidR="0086505D" w:rsidRDefault="0086505D" w:rsidP="00614E5A">
            <w:pPr>
              <w:pStyle w:val="TAL"/>
            </w:pPr>
            <w:r>
              <w:t xml:space="preserve">Default destination layer-2 IDs for sending the discovery signalling for announcement and for </w:t>
            </w:r>
            <w:r w:rsidR="00AA3F05">
              <w:rPr>
                <w:rFonts w:hint="eastAsia"/>
                <w:lang w:eastAsia="zh-CN"/>
              </w:rPr>
              <w:t>sending and</w:t>
            </w:r>
            <w:r w:rsidR="00AA3F05">
              <w:t xml:space="preserve"> </w:t>
            </w:r>
            <w:r>
              <w:t>receiving the discovery signalling for solicitation (octet o2+1 to o3):</w:t>
            </w:r>
          </w:p>
          <w:p w14:paraId="2B1A26C4" w14:textId="2447FF45" w:rsidR="0086505D" w:rsidRDefault="0086505D" w:rsidP="00614E5A">
            <w:pPr>
              <w:pStyle w:val="TAL"/>
            </w:pPr>
            <w:r>
              <w:t xml:space="preserve">The default </w:t>
            </w:r>
            <w:r>
              <w:rPr>
                <w:lang w:eastAsia="zh-CN"/>
              </w:rPr>
              <w:t>destination layer-2 IDs for</w:t>
            </w:r>
            <w:r>
              <w:t xml:space="preserve"> sending the discovery signalling for announcement and for </w:t>
            </w:r>
            <w:r w:rsidR="00AA3F05">
              <w:rPr>
                <w:rFonts w:hint="eastAsia"/>
                <w:lang w:eastAsia="zh-CN"/>
              </w:rPr>
              <w:t>sending and</w:t>
            </w:r>
            <w:r w:rsidR="00AA3F05">
              <w:t xml:space="preserve"> </w:t>
            </w:r>
            <w:r>
              <w:t xml:space="preserve">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340D0E">
        <w:trPr>
          <w:gridBefore w:val="1"/>
          <w:wBefore w:w="33" w:type="dxa"/>
          <w:cantSplit/>
          <w:jc w:val="center"/>
        </w:trPr>
        <w:tc>
          <w:tcPr>
            <w:tcW w:w="7094" w:type="dxa"/>
            <w:gridSpan w:val="2"/>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340D0E">
        <w:trPr>
          <w:gridBefore w:val="1"/>
          <w:wBefore w:w="33" w:type="dxa"/>
          <w:cantSplit/>
          <w:jc w:val="center"/>
        </w:trPr>
        <w:tc>
          <w:tcPr>
            <w:tcW w:w="7094" w:type="dxa"/>
            <w:gridSpan w:val="2"/>
            <w:hideMark/>
          </w:tcPr>
          <w:p w14:paraId="437CA2F8" w14:textId="73AE9C02" w:rsidR="0086505D" w:rsidRDefault="0086505D" w:rsidP="00614E5A">
            <w:pPr>
              <w:pStyle w:val="TAL"/>
              <w:rPr>
                <w:noProof/>
              </w:rPr>
            </w:pPr>
            <w:r>
              <w:rPr>
                <w:noProof/>
              </w:rPr>
              <w:t>RSC info list (octet o3+7 to o4):</w:t>
            </w:r>
          </w:p>
          <w:p w14:paraId="230B1037" w14:textId="77777777" w:rsidR="0086505D" w:rsidRDefault="0086505D" w:rsidP="00614E5A">
            <w:pPr>
              <w:pStyle w:val="TAL"/>
            </w:pPr>
            <w:r>
              <w:rPr>
                <w:noProof/>
              </w:rPr>
              <w:t xml:space="preserve">The RSC info list field is </w:t>
            </w:r>
            <w:r>
              <w:t xml:space="preserve">coded according to figure 5.8.2.12 and table 5.8.2.12 and contains the </w:t>
            </w:r>
            <w:r>
              <w:rPr>
                <w:noProof/>
              </w:rPr>
              <w:t>RSCs related paramters</w:t>
            </w:r>
            <w:r>
              <w:t>.</w:t>
            </w:r>
          </w:p>
          <w:p w14:paraId="7F4C51BB" w14:textId="77777777" w:rsidR="00375AB1" w:rsidRDefault="00375AB1" w:rsidP="00614E5A">
            <w:pPr>
              <w:pStyle w:val="TAL"/>
            </w:pPr>
          </w:p>
          <w:p w14:paraId="257087EB" w14:textId="0A10C6D6"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rPr>
                <w:lang w:eastAsia="zh-CN"/>
              </w:rPr>
              <w:t xml:space="preserve"> </w:t>
            </w:r>
            <w:r w:rsidR="00AA3F05">
              <w:rPr>
                <w:rFonts w:hint="eastAsia"/>
                <w:noProof/>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498DDF58"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noProof/>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sidR="002E02D4">
              <w:rPr>
                <w:lang w:eastAsia="zh-CN"/>
              </w:rPr>
              <w:t>15</w:t>
            </w:r>
            <w:r>
              <w:t xml:space="preserve"> and table 5.8.2.</w:t>
            </w:r>
            <w:r w:rsidR="002E02D4">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340D0E" w:rsidRPr="00375F40" w14:paraId="24AFC0A7" w14:textId="77777777" w:rsidTr="00340D0E">
        <w:trPr>
          <w:gridAfter w:val="1"/>
          <w:wAfter w:w="33" w:type="dxa"/>
          <w:cantSplit/>
          <w:jc w:val="center"/>
        </w:trPr>
        <w:tc>
          <w:tcPr>
            <w:tcW w:w="7094" w:type="dxa"/>
            <w:gridSpan w:val="2"/>
          </w:tcPr>
          <w:p w14:paraId="73085901" w14:textId="77777777" w:rsidR="00340D0E" w:rsidRDefault="00340D0E" w:rsidP="006C2A8F">
            <w:pPr>
              <w:pStyle w:val="TAL"/>
              <w:rPr>
                <w:lang w:eastAsia="zh-CN"/>
              </w:rPr>
            </w:pPr>
          </w:p>
          <w:p w14:paraId="224B7F04" w14:textId="77777777" w:rsidR="00340D0E" w:rsidRDefault="00340D0E" w:rsidP="006C2A8F">
            <w:pPr>
              <w:pStyle w:val="TAL"/>
            </w:pPr>
            <w:r>
              <w:t>5G PKMF address information (octet o</w:t>
            </w:r>
            <w:r>
              <w:rPr>
                <w:rFonts w:hint="eastAsia"/>
                <w:lang w:eastAsia="zh-CN"/>
              </w:rPr>
              <w:t>5</w:t>
            </w:r>
            <w:r>
              <w:t>+1 to o</w:t>
            </w:r>
            <w:r>
              <w:rPr>
                <w:rFonts w:hint="eastAsia"/>
                <w:lang w:eastAsia="zh-CN"/>
              </w:rPr>
              <w:t>6</w:t>
            </w:r>
            <w:r>
              <w:t>):</w:t>
            </w:r>
          </w:p>
          <w:p w14:paraId="45547579" w14:textId="77777777" w:rsidR="00340D0E" w:rsidRDefault="00340D0E" w:rsidP="006C2A8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42B8590" w14:textId="77777777" w:rsidR="00340D0E" w:rsidRPr="00375F40" w:rsidRDefault="00340D0E" w:rsidP="006C2A8F">
            <w:pPr>
              <w:pStyle w:val="TAL"/>
              <w:rPr>
                <w:lang w:eastAsia="zh-CN"/>
              </w:rPr>
            </w:pPr>
          </w:p>
        </w:tc>
      </w:tr>
      <w:tr w:rsidR="0086505D" w14:paraId="3A9B9DE3" w14:textId="77777777" w:rsidTr="00340D0E">
        <w:trPr>
          <w:gridBefore w:val="1"/>
          <w:wBefore w:w="33" w:type="dxa"/>
          <w:cantSplit/>
          <w:jc w:val="center"/>
        </w:trPr>
        <w:tc>
          <w:tcPr>
            <w:tcW w:w="7094" w:type="dxa"/>
            <w:gridSpan w:val="2"/>
          </w:tcPr>
          <w:p w14:paraId="34E1197D" w14:textId="77777777" w:rsidR="0086505D" w:rsidRDefault="0086505D" w:rsidP="00614E5A">
            <w:pPr>
              <w:pStyle w:val="TAL"/>
            </w:pPr>
            <w:r>
              <w:t>If the length of ProSeP info contents field is bigger than indicated in figure 5.8.2.1, receiving entity shall ignore any superfluous octets located at the end of the ProSeP info contents.</w:t>
            </w:r>
          </w:p>
        </w:tc>
      </w:tr>
      <w:tr w:rsidR="0086505D" w14:paraId="791C3929" w14:textId="77777777" w:rsidTr="00340D0E">
        <w:trPr>
          <w:gridBefore w:val="1"/>
          <w:wBefore w:w="33" w:type="dxa"/>
          <w:cantSplit/>
          <w:jc w:val="center"/>
        </w:trPr>
        <w:tc>
          <w:tcPr>
            <w:tcW w:w="7094" w:type="dxa"/>
            <w:gridSpan w:val="2"/>
          </w:tcPr>
          <w:p w14:paraId="7F04E042" w14:textId="77777777" w:rsidR="0086505D" w:rsidRDefault="0086505D" w:rsidP="00614E5A">
            <w:pPr>
              <w:pStyle w:val="TAL"/>
            </w:pPr>
          </w:p>
        </w:tc>
      </w:tr>
    </w:tbl>
    <w:p w14:paraId="20E6CBB9" w14:textId="77777777" w:rsidR="00FE0810" w:rsidRDefault="00FE0810" w:rsidP="00FE0810">
      <w:pPr>
        <w:pStyle w:val="FP"/>
        <w:rPr>
          <w:lang w:eastAsia="zh-CN"/>
        </w:rPr>
      </w:pPr>
    </w:p>
    <w:p w14:paraId="5122428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6CBFDE4" w14:textId="77777777" w:rsidTr="0005615F">
        <w:trPr>
          <w:cantSplit/>
          <w:jc w:val="center"/>
        </w:trPr>
        <w:tc>
          <w:tcPr>
            <w:tcW w:w="708" w:type="dxa"/>
            <w:hideMark/>
          </w:tcPr>
          <w:p w14:paraId="2A5F62CE" w14:textId="77777777" w:rsidR="00FE0810" w:rsidRDefault="00FE0810" w:rsidP="0005615F">
            <w:pPr>
              <w:pStyle w:val="TAC"/>
            </w:pPr>
            <w:r>
              <w:t>8</w:t>
            </w:r>
          </w:p>
        </w:tc>
        <w:tc>
          <w:tcPr>
            <w:tcW w:w="709" w:type="dxa"/>
            <w:hideMark/>
          </w:tcPr>
          <w:p w14:paraId="285E34EE" w14:textId="77777777" w:rsidR="00FE0810" w:rsidRDefault="00FE0810" w:rsidP="0005615F">
            <w:pPr>
              <w:pStyle w:val="TAC"/>
            </w:pPr>
            <w:r>
              <w:t>7</w:t>
            </w:r>
          </w:p>
        </w:tc>
        <w:tc>
          <w:tcPr>
            <w:tcW w:w="709" w:type="dxa"/>
            <w:hideMark/>
          </w:tcPr>
          <w:p w14:paraId="41215BDD" w14:textId="77777777" w:rsidR="00FE0810" w:rsidRDefault="00FE0810" w:rsidP="0005615F">
            <w:pPr>
              <w:pStyle w:val="TAC"/>
            </w:pPr>
            <w:r>
              <w:t>6</w:t>
            </w:r>
          </w:p>
        </w:tc>
        <w:tc>
          <w:tcPr>
            <w:tcW w:w="709" w:type="dxa"/>
            <w:hideMark/>
          </w:tcPr>
          <w:p w14:paraId="37CDF91D" w14:textId="77777777" w:rsidR="00FE0810" w:rsidRDefault="00FE0810" w:rsidP="0005615F">
            <w:pPr>
              <w:pStyle w:val="TAC"/>
            </w:pPr>
            <w:r>
              <w:t>5</w:t>
            </w:r>
          </w:p>
        </w:tc>
        <w:tc>
          <w:tcPr>
            <w:tcW w:w="709" w:type="dxa"/>
            <w:hideMark/>
          </w:tcPr>
          <w:p w14:paraId="73DAA07A" w14:textId="77777777" w:rsidR="00FE0810" w:rsidRDefault="00FE0810" w:rsidP="0005615F">
            <w:pPr>
              <w:pStyle w:val="TAC"/>
            </w:pPr>
            <w:r>
              <w:t>4</w:t>
            </w:r>
          </w:p>
        </w:tc>
        <w:tc>
          <w:tcPr>
            <w:tcW w:w="709" w:type="dxa"/>
            <w:hideMark/>
          </w:tcPr>
          <w:p w14:paraId="254B6B72" w14:textId="77777777" w:rsidR="00FE0810" w:rsidRDefault="00FE0810" w:rsidP="0005615F">
            <w:pPr>
              <w:pStyle w:val="TAC"/>
            </w:pPr>
            <w:r>
              <w:t>3</w:t>
            </w:r>
          </w:p>
        </w:tc>
        <w:tc>
          <w:tcPr>
            <w:tcW w:w="709" w:type="dxa"/>
            <w:hideMark/>
          </w:tcPr>
          <w:p w14:paraId="5965C975" w14:textId="77777777" w:rsidR="00FE0810" w:rsidRDefault="00FE0810" w:rsidP="0005615F">
            <w:pPr>
              <w:pStyle w:val="TAC"/>
            </w:pPr>
            <w:r>
              <w:t>2</w:t>
            </w:r>
          </w:p>
        </w:tc>
        <w:tc>
          <w:tcPr>
            <w:tcW w:w="709" w:type="dxa"/>
            <w:hideMark/>
          </w:tcPr>
          <w:p w14:paraId="30EE6D90" w14:textId="77777777" w:rsidR="00FE0810" w:rsidRDefault="00FE0810" w:rsidP="0005615F">
            <w:pPr>
              <w:pStyle w:val="TAC"/>
            </w:pPr>
            <w:r>
              <w:t>1</w:t>
            </w:r>
          </w:p>
        </w:tc>
        <w:tc>
          <w:tcPr>
            <w:tcW w:w="1346" w:type="dxa"/>
          </w:tcPr>
          <w:p w14:paraId="45EE01E8" w14:textId="77777777" w:rsidR="00FE0810" w:rsidRDefault="00FE0810" w:rsidP="0005615F">
            <w:pPr>
              <w:pStyle w:val="TAL"/>
            </w:pPr>
          </w:p>
        </w:tc>
      </w:tr>
      <w:tr w:rsidR="00FE0810" w14:paraId="4BC18E4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D80125" w14:textId="77777777" w:rsidR="00FE0810" w:rsidRDefault="00FE0810" w:rsidP="0005615F">
            <w:pPr>
              <w:pStyle w:val="TAC"/>
              <w:rPr>
                <w:noProof/>
              </w:rPr>
            </w:pPr>
          </w:p>
          <w:p w14:paraId="7BB0E92A" w14:textId="77777777" w:rsidR="00FE0810" w:rsidRDefault="00FE0810" w:rsidP="0005615F">
            <w:pPr>
              <w:pStyle w:val="TAC"/>
            </w:pPr>
            <w:r>
              <w:rPr>
                <w:noProof/>
              </w:rPr>
              <w:t>Length of served by NG-RAN</w:t>
            </w:r>
            <w:r>
              <w:t xml:space="preserve"> </w:t>
            </w:r>
            <w:r>
              <w:rPr>
                <w:noProof/>
              </w:rPr>
              <w:t>contents</w:t>
            </w:r>
          </w:p>
        </w:tc>
        <w:tc>
          <w:tcPr>
            <w:tcW w:w="1346" w:type="dxa"/>
          </w:tcPr>
          <w:p w14:paraId="4CEDF2DB" w14:textId="77777777" w:rsidR="00FE0810" w:rsidRDefault="00FE0810" w:rsidP="0005615F">
            <w:pPr>
              <w:pStyle w:val="TAL"/>
            </w:pPr>
            <w:r>
              <w:t>octet k+8</w:t>
            </w:r>
          </w:p>
          <w:p w14:paraId="5F8AAC79" w14:textId="77777777" w:rsidR="00FE0810" w:rsidRDefault="00FE0810" w:rsidP="0005615F">
            <w:pPr>
              <w:pStyle w:val="TAL"/>
            </w:pPr>
          </w:p>
          <w:p w14:paraId="660793E4" w14:textId="77777777" w:rsidR="00FE0810" w:rsidRDefault="00FE0810" w:rsidP="0005615F">
            <w:pPr>
              <w:pStyle w:val="TAL"/>
            </w:pPr>
            <w:r>
              <w:t>octet k+9</w:t>
            </w:r>
          </w:p>
        </w:tc>
      </w:tr>
      <w:tr w:rsidR="00FE0810" w14:paraId="0C7B434F"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C550B" w14:textId="77777777" w:rsidR="00FE0810" w:rsidRDefault="00FE0810" w:rsidP="0005615F">
            <w:pPr>
              <w:pStyle w:val="TAC"/>
            </w:pPr>
          </w:p>
          <w:p w14:paraId="4BD76E9F" w14:textId="77777777" w:rsidR="00FE0810" w:rsidRDefault="00FE0810" w:rsidP="0005615F">
            <w:pPr>
              <w:pStyle w:val="TAC"/>
            </w:pPr>
            <w:r>
              <w:t>Authorized PLMN list for layer-3 relay UE</w:t>
            </w:r>
          </w:p>
        </w:tc>
        <w:tc>
          <w:tcPr>
            <w:tcW w:w="1346" w:type="dxa"/>
            <w:tcBorders>
              <w:top w:val="nil"/>
              <w:left w:val="single" w:sz="6" w:space="0" w:color="auto"/>
              <w:bottom w:val="nil"/>
              <w:right w:val="nil"/>
            </w:tcBorders>
          </w:tcPr>
          <w:p w14:paraId="22BBAB9F" w14:textId="77777777" w:rsidR="00FE0810" w:rsidRDefault="00FE0810" w:rsidP="0005615F">
            <w:pPr>
              <w:pStyle w:val="TAL"/>
            </w:pPr>
            <w:r>
              <w:t>octet (k+10)*</w:t>
            </w:r>
          </w:p>
          <w:p w14:paraId="14B3AEC8" w14:textId="77777777" w:rsidR="00FE0810" w:rsidRDefault="00FE0810" w:rsidP="0005615F">
            <w:pPr>
              <w:pStyle w:val="TAL"/>
            </w:pPr>
          </w:p>
          <w:p w14:paraId="4C44F517" w14:textId="77777777" w:rsidR="00FE0810" w:rsidRDefault="00FE0810" w:rsidP="0005615F">
            <w:pPr>
              <w:pStyle w:val="TAL"/>
            </w:pPr>
            <w:r>
              <w:t>octet o50*</w:t>
            </w:r>
          </w:p>
        </w:tc>
      </w:tr>
      <w:tr w:rsidR="00FE0810" w14:paraId="12296E0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1D9E8" w14:textId="77777777" w:rsidR="00FE0810" w:rsidRDefault="00FE0810" w:rsidP="0005615F">
            <w:pPr>
              <w:pStyle w:val="TAC"/>
            </w:pPr>
          </w:p>
          <w:p w14:paraId="60A17990" w14:textId="77777777" w:rsidR="00FE0810" w:rsidRDefault="00FE0810" w:rsidP="0005615F">
            <w:pPr>
              <w:pStyle w:val="TAC"/>
            </w:pPr>
            <w:r>
              <w:t>Authorized PLMN list for layer-2 relay UE</w:t>
            </w:r>
          </w:p>
        </w:tc>
        <w:tc>
          <w:tcPr>
            <w:tcW w:w="1346" w:type="dxa"/>
            <w:tcBorders>
              <w:top w:val="nil"/>
              <w:left w:val="single" w:sz="6" w:space="0" w:color="auto"/>
              <w:bottom w:val="nil"/>
              <w:right w:val="nil"/>
            </w:tcBorders>
          </w:tcPr>
          <w:p w14:paraId="2DC172E3" w14:textId="77777777" w:rsidR="00FE0810" w:rsidRDefault="00FE0810" w:rsidP="0005615F">
            <w:pPr>
              <w:pStyle w:val="TAL"/>
            </w:pPr>
            <w:r>
              <w:t>octet (o50+1)*</w:t>
            </w:r>
          </w:p>
          <w:p w14:paraId="716145AE" w14:textId="77777777" w:rsidR="00FE0810" w:rsidRDefault="00FE0810" w:rsidP="0005615F">
            <w:pPr>
              <w:pStyle w:val="TAL"/>
            </w:pPr>
          </w:p>
          <w:p w14:paraId="3BBB0E89" w14:textId="77777777" w:rsidR="00FE0810" w:rsidRDefault="00FE0810" w:rsidP="0005615F">
            <w:pPr>
              <w:pStyle w:val="TAL"/>
            </w:pPr>
            <w:r>
              <w:t>octet o1*</w:t>
            </w:r>
          </w:p>
        </w:tc>
      </w:tr>
    </w:tbl>
    <w:p w14:paraId="5A6E7DE5" w14:textId="5F1EE8C7" w:rsidR="00FE0810" w:rsidRDefault="00FE0810" w:rsidP="00FE0810">
      <w:pPr>
        <w:pStyle w:val="TF"/>
      </w:pPr>
      <w:r>
        <w:t>Figure 5.</w:t>
      </w:r>
      <w:r w:rsidR="00EF3589">
        <w:t>8</w:t>
      </w:r>
      <w:r>
        <w:t>.2.2: Served by NG-RAN</w:t>
      </w:r>
    </w:p>
    <w:p w14:paraId="5BE0B05A" w14:textId="77777777" w:rsidR="00FE0810" w:rsidRDefault="00FE0810" w:rsidP="00FE0810">
      <w:pPr>
        <w:pStyle w:val="FP"/>
        <w:rPr>
          <w:lang w:eastAsia="zh-CN"/>
        </w:rPr>
      </w:pPr>
    </w:p>
    <w:p w14:paraId="55DA57B1" w14:textId="3FD50DC2" w:rsidR="00FE0810" w:rsidRDefault="00FE0810" w:rsidP="00FE0810">
      <w:pPr>
        <w:pStyle w:val="TH"/>
      </w:pPr>
      <w:r>
        <w:t>Table 5.</w:t>
      </w:r>
      <w:r w:rsidR="00EF3589">
        <w:t>8</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BA62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46309D4" w14:textId="77777777" w:rsidR="00FE0810" w:rsidRDefault="00FE0810" w:rsidP="0005615F">
            <w:pPr>
              <w:pStyle w:val="TAL"/>
            </w:pPr>
            <w:r>
              <w:t>Authorized PLMN list for layer-3 relay UE:</w:t>
            </w:r>
          </w:p>
          <w:p w14:paraId="567CCC67" w14:textId="77777777" w:rsidR="00FE0810" w:rsidRDefault="00FE0810" w:rsidP="0005615F">
            <w:pPr>
              <w:pStyle w:val="TAL"/>
            </w:pPr>
            <w:r>
              <w:t>The authorized PLMN list for layer-3 UE-to-UE relay UE field is coded according to figure 5.8.2.3 and table 5.8.2.3</w:t>
            </w:r>
            <w:r>
              <w:rPr>
                <w:noProof/>
              </w:rPr>
              <w:t>.</w:t>
            </w:r>
          </w:p>
        </w:tc>
      </w:tr>
      <w:tr w:rsidR="00FE0810" w14:paraId="21D3B76A" w14:textId="77777777" w:rsidTr="0005615F">
        <w:trPr>
          <w:cantSplit/>
          <w:jc w:val="center"/>
        </w:trPr>
        <w:tc>
          <w:tcPr>
            <w:tcW w:w="7094" w:type="dxa"/>
            <w:tcBorders>
              <w:top w:val="nil"/>
              <w:left w:val="single" w:sz="4" w:space="0" w:color="auto"/>
              <w:bottom w:val="nil"/>
              <w:right w:val="single" w:sz="4" w:space="0" w:color="auto"/>
            </w:tcBorders>
          </w:tcPr>
          <w:p w14:paraId="6569AB0B" w14:textId="77777777" w:rsidR="00FE0810" w:rsidRDefault="00FE0810" w:rsidP="0005615F">
            <w:pPr>
              <w:pStyle w:val="TAL"/>
            </w:pPr>
          </w:p>
        </w:tc>
      </w:tr>
      <w:tr w:rsidR="00FE0810" w14:paraId="7F8F4849"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52301EFF" w14:textId="77777777" w:rsidR="00FE0810" w:rsidRDefault="00FE0810" w:rsidP="0005615F">
            <w:pPr>
              <w:pStyle w:val="TAL"/>
            </w:pPr>
            <w:r>
              <w:t>Authorized PLMN list for layer-2 relay UE:</w:t>
            </w:r>
          </w:p>
          <w:p w14:paraId="1B21ED0A" w14:textId="77777777" w:rsidR="00FE0810" w:rsidRDefault="00FE0810" w:rsidP="0005615F">
            <w:pPr>
              <w:pStyle w:val="TAL"/>
            </w:pPr>
            <w:r>
              <w:t>The authorized PLMN list for layer-2 UE-to-UE relay UE field is coded according to figure 5.8.2.3 and table 5.8.2.3</w:t>
            </w:r>
            <w:r>
              <w:rPr>
                <w:noProof/>
              </w:rPr>
              <w:t>.</w:t>
            </w: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r>
        <w:t>Figure 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r>
        <w:t>Figure 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r>
        <w:lastRenderedPageBreak/>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14:paraId="5E5A867F" w14:textId="77777777" w:rsidTr="006C2A8F">
        <w:trPr>
          <w:cantSplit/>
          <w:jc w:val="center"/>
        </w:trPr>
        <w:tc>
          <w:tcPr>
            <w:tcW w:w="708" w:type="dxa"/>
            <w:hideMark/>
          </w:tcPr>
          <w:p w14:paraId="0ABF3C07" w14:textId="77777777" w:rsidR="004E5F8B" w:rsidRDefault="004E5F8B" w:rsidP="006C2A8F">
            <w:pPr>
              <w:pStyle w:val="TAC"/>
            </w:pPr>
            <w:r>
              <w:t>8</w:t>
            </w:r>
          </w:p>
        </w:tc>
        <w:tc>
          <w:tcPr>
            <w:tcW w:w="709" w:type="dxa"/>
            <w:hideMark/>
          </w:tcPr>
          <w:p w14:paraId="656E9455" w14:textId="77777777" w:rsidR="004E5F8B" w:rsidRDefault="004E5F8B" w:rsidP="006C2A8F">
            <w:pPr>
              <w:pStyle w:val="TAC"/>
            </w:pPr>
            <w:r>
              <w:t>7</w:t>
            </w:r>
          </w:p>
        </w:tc>
        <w:tc>
          <w:tcPr>
            <w:tcW w:w="709" w:type="dxa"/>
            <w:hideMark/>
          </w:tcPr>
          <w:p w14:paraId="5E3D7F22" w14:textId="77777777" w:rsidR="004E5F8B" w:rsidRDefault="004E5F8B" w:rsidP="006C2A8F">
            <w:pPr>
              <w:pStyle w:val="TAC"/>
            </w:pPr>
            <w:r>
              <w:t>6</w:t>
            </w:r>
          </w:p>
        </w:tc>
        <w:tc>
          <w:tcPr>
            <w:tcW w:w="709" w:type="dxa"/>
            <w:hideMark/>
          </w:tcPr>
          <w:p w14:paraId="784317A9" w14:textId="77777777" w:rsidR="004E5F8B" w:rsidRDefault="004E5F8B" w:rsidP="006C2A8F">
            <w:pPr>
              <w:pStyle w:val="TAC"/>
            </w:pPr>
            <w:r>
              <w:t>5</w:t>
            </w:r>
          </w:p>
        </w:tc>
        <w:tc>
          <w:tcPr>
            <w:tcW w:w="709" w:type="dxa"/>
            <w:hideMark/>
          </w:tcPr>
          <w:p w14:paraId="40EFA635" w14:textId="77777777" w:rsidR="004E5F8B" w:rsidRDefault="004E5F8B" w:rsidP="006C2A8F">
            <w:pPr>
              <w:pStyle w:val="TAC"/>
            </w:pPr>
            <w:r>
              <w:t>4</w:t>
            </w:r>
          </w:p>
        </w:tc>
        <w:tc>
          <w:tcPr>
            <w:tcW w:w="709" w:type="dxa"/>
            <w:hideMark/>
          </w:tcPr>
          <w:p w14:paraId="44C803D0" w14:textId="77777777" w:rsidR="004E5F8B" w:rsidRDefault="004E5F8B" w:rsidP="006C2A8F">
            <w:pPr>
              <w:pStyle w:val="TAC"/>
            </w:pPr>
            <w:r>
              <w:t>3</w:t>
            </w:r>
          </w:p>
        </w:tc>
        <w:tc>
          <w:tcPr>
            <w:tcW w:w="709" w:type="dxa"/>
            <w:hideMark/>
          </w:tcPr>
          <w:p w14:paraId="4847241E" w14:textId="77777777" w:rsidR="004E5F8B" w:rsidRDefault="004E5F8B" w:rsidP="006C2A8F">
            <w:pPr>
              <w:pStyle w:val="TAC"/>
            </w:pPr>
            <w:r>
              <w:t>2</w:t>
            </w:r>
          </w:p>
        </w:tc>
        <w:tc>
          <w:tcPr>
            <w:tcW w:w="709" w:type="dxa"/>
            <w:hideMark/>
          </w:tcPr>
          <w:p w14:paraId="6C417FC4" w14:textId="77777777" w:rsidR="004E5F8B" w:rsidRDefault="004E5F8B" w:rsidP="006C2A8F">
            <w:pPr>
              <w:pStyle w:val="TAC"/>
            </w:pPr>
            <w:r>
              <w:t>1</w:t>
            </w:r>
          </w:p>
        </w:tc>
        <w:tc>
          <w:tcPr>
            <w:tcW w:w="1416" w:type="dxa"/>
          </w:tcPr>
          <w:p w14:paraId="27CF7F7C" w14:textId="77777777" w:rsidR="004E5F8B" w:rsidRDefault="004E5F8B" w:rsidP="006C2A8F">
            <w:pPr>
              <w:pStyle w:val="TAL"/>
            </w:pPr>
          </w:p>
        </w:tc>
      </w:tr>
      <w:tr w:rsidR="004E5F8B"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Default="004E5F8B" w:rsidP="006C2A8F">
            <w:pPr>
              <w:pStyle w:val="TAC"/>
            </w:pPr>
          </w:p>
          <w:p w14:paraId="1633CFBA" w14:textId="77777777" w:rsidR="004E5F8B" w:rsidRDefault="004E5F8B" w:rsidP="006C2A8F">
            <w:pPr>
              <w:pStyle w:val="TAC"/>
            </w:pPr>
            <w:r>
              <w:t>Length of not served by NG-RAN contents</w:t>
            </w:r>
          </w:p>
        </w:tc>
        <w:tc>
          <w:tcPr>
            <w:tcW w:w="1416" w:type="dxa"/>
            <w:tcBorders>
              <w:top w:val="nil"/>
              <w:left w:val="single" w:sz="6" w:space="0" w:color="auto"/>
              <w:bottom w:val="nil"/>
              <w:right w:val="nil"/>
            </w:tcBorders>
          </w:tcPr>
          <w:p w14:paraId="5CB4CE36" w14:textId="77777777" w:rsidR="004E5F8B" w:rsidRDefault="004E5F8B" w:rsidP="006C2A8F">
            <w:pPr>
              <w:pStyle w:val="TAL"/>
            </w:pPr>
            <w:r>
              <w:t>octet o1+1</w:t>
            </w:r>
          </w:p>
          <w:p w14:paraId="1F57DDF0" w14:textId="77777777" w:rsidR="004E5F8B" w:rsidRDefault="004E5F8B" w:rsidP="006C2A8F">
            <w:pPr>
              <w:pStyle w:val="TAL"/>
            </w:pPr>
          </w:p>
          <w:p w14:paraId="08E9FE62" w14:textId="77777777" w:rsidR="004E5F8B" w:rsidRDefault="004E5F8B" w:rsidP="006C2A8F">
            <w:pPr>
              <w:pStyle w:val="TAL"/>
            </w:pPr>
            <w:r>
              <w:t>octet o1+2</w:t>
            </w:r>
          </w:p>
        </w:tc>
      </w:tr>
      <w:tr w:rsidR="004E5F8B"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Default="004E5F8B" w:rsidP="006C2A8F">
            <w:pPr>
              <w:pStyle w:val="TAC"/>
            </w:pPr>
          </w:p>
          <w:p w14:paraId="6DDA9AEA" w14:textId="77777777" w:rsidR="004E5F8B" w:rsidRDefault="004E5F8B"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Default="004E5F8B" w:rsidP="006C2A8F">
            <w:pPr>
              <w:pStyle w:val="TAL"/>
              <w:rPr>
                <w:lang w:eastAsia="zh-CN"/>
              </w:rPr>
            </w:pPr>
            <w:r>
              <w:t>octet o1+3</w:t>
            </w:r>
          </w:p>
          <w:p w14:paraId="258EC129" w14:textId="77777777" w:rsidR="004E5F8B" w:rsidRDefault="004E5F8B" w:rsidP="006C2A8F">
            <w:pPr>
              <w:pStyle w:val="TAL"/>
              <w:rPr>
                <w:lang w:eastAsia="zh-CN"/>
              </w:rPr>
            </w:pPr>
          </w:p>
          <w:p w14:paraId="709509C0" w14:textId="77777777" w:rsidR="004E5F8B" w:rsidRDefault="004E5F8B" w:rsidP="006C2A8F">
            <w:pPr>
              <w:pStyle w:val="TAL"/>
              <w:rPr>
                <w:lang w:eastAsia="zh-CN"/>
              </w:rPr>
            </w:pPr>
            <w:r>
              <w:t>octet o</w:t>
            </w:r>
            <w:r>
              <w:rPr>
                <w:lang w:eastAsia="zh-CN"/>
              </w:rPr>
              <w:t>51</w:t>
            </w:r>
          </w:p>
        </w:tc>
      </w:tr>
      <w:tr w:rsidR="004E5F8B"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Default="004E5F8B" w:rsidP="006C2A8F">
            <w:pPr>
              <w:pStyle w:val="TAC"/>
            </w:pPr>
          </w:p>
          <w:p w14:paraId="1B30355A" w14:textId="77777777" w:rsidR="004E5F8B" w:rsidRDefault="004E5F8B"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Default="004E5F8B" w:rsidP="006C2A8F">
            <w:pPr>
              <w:pStyle w:val="TAL"/>
              <w:rPr>
                <w:lang w:eastAsia="zh-CN"/>
              </w:rPr>
            </w:pPr>
            <w:r>
              <w:t>octet o51+1</w:t>
            </w:r>
          </w:p>
          <w:p w14:paraId="544698E9" w14:textId="77777777" w:rsidR="004E5F8B" w:rsidRDefault="004E5F8B" w:rsidP="006C2A8F">
            <w:pPr>
              <w:pStyle w:val="TAL"/>
              <w:rPr>
                <w:lang w:eastAsia="zh-CN"/>
              </w:rPr>
            </w:pPr>
          </w:p>
          <w:p w14:paraId="33650746" w14:textId="77777777" w:rsidR="004E5F8B" w:rsidRDefault="004E5F8B" w:rsidP="006C2A8F">
            <w:pPr>
              <w:pStyle w:val="TAL"/>
            </w:pPr>
            <w:r>
              <w:t>octet o10</w:t>
            </w:r>
          </w:p>
        </w:tc>
      </w:tr>
      <w:tr w:rsidR="004E5F8B"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Default="004E5F8B" w:rsidP="006C2A8F">
            <w:pPr>
              <w:pStyle w:val="TAC"/>
            </w:pPr>
          </w:p>
          <w:p w14:paraId="01882739" w14:textId="77777777" w:rsidR="004E5F8B" w:rsidRDefault="004E5F8B" w:rsidP="006C2A8F">
            <w:pPr>
              <w:pStyle w:val="TAC"/>
            </w:pPr>
            <w:r>
              <w:t>Default PC5 DRX configuration for UE-to-UE relay discovery</w:t>
            </w:r>
          </w:p>
        </w:tc>
        <w:tc>
          <w:tcPr>
            <w:tcW w:w="1416" w:type="dxa"/>
            <w:tcBorders>
              <w:top w:val="nil"/>
              <w:left w:val="single" w:sz="6" w:space="0" w:color="auto"/>
              <w:bottom w:val="nil"/>
              <w:right w:val="nil"/>
            </w:tcBorders>
          </w:tcPr>
          <w:p w14:paraId="5F557911" w14:textId="77777777" w:rsidR="004E5F8B" w:rsidRDefault="004E5F8B" w:rsidP="006C2A8F">
            <w:pPr>
              <w:pStyle w:val="TAL"/>
            </w:pPr>
            <w:r>
              <w:t>octet o10+1</w:t>
            </w:r>
          </w:p>
          <w:p w14:paraId="6D126654" w14:textId="77777777" w:rsidR="004E5F8B" w:rsidRDefault="004E5F8B" w:rsidP="006C2A8F">
            <w:pPr>
              <w:pStyle w:val="TAL"/>
            </w:pPr>
          </w:p>
          <w:p w14:paraId="75EC920F" w14:textId="77777777" w:rsidR="004E5F8B" w:rsidRDefault="004E5F8B" w:rsidP="006C2A8F">
            <w:pPr>
              <w:pStyle w:val="TAL"/>
            </w:pPr>
            <w:r>
              <w:t>octet o</w:t>
            </w:r>
            <w:r>
              <w:rPr>
                <w:lang w:eastAsia="zh-CN"/>
              </w:rPr>
              <w:t>2-1</w:t>
            </w:r>
          </w:p>
        </w:tc>
      </w:tr>
      <w:tr w:rsidR="004E5F8B" w:rsidRPr="00042094"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042094" w:rsidRDefault="004E5F8B" w:rsidP="006C2A8F">
            <w:pPr>
              <w:pStyle w:val="TAC"/>
            </w:pPr>
            <w:r w:rsidRPr="00042094">
              <w:t>0</w:t>
            </w:r>
          </w:p>
          <w:p w14:paraId="0F79E45C"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042094" w:rsidRDefault="004E5F8B" w:rsidP="006C2A8F">
            <w:pPr>
              <w:pStyle w:val="TAC"/>
            </w:pPr>
            <w:r w:rsidRPr="00042094">
              <w:t>0</w:t>
            </w:r>
          </w:p>
          <w:p w14:paraId="248E7E96"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042094" w:rsidRDefault="004E5F8B" w:rsidP="006C2A8F">
            <w:pPr>
              <w:pStyle w:val="TAC"/>
            </w:pPr>
            <w:r w:rsidRPr="00042094">
              <w:t>0</w:t>
            </w:r>
          </w:p>
          <w:p w14:paraId="1D7F09DD"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042094" w:rsidRDefault="004E5F8B" w:rsidP="006C2A8F">
            <w:pPr>
              <w:pStyle w:val="TAC"/>
            </w:pPr>
            <w:r w:rsidRPr="00042094">
              <w:t>0</w:t>
            </w:r>
          </w:p>
          <w:p w14:paraId="755F98A8"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042094" w:rsidRDefault="004E5F8B" w:rsidP="006C2A8F">
            <w:pPr>
              <w:pStyle w:val="TAC"/>
            </w:pPr>
            <w:r w:rsidRPr="00042094">
              <w:t>0</w:t>
            </w:r>
          </w:p>
          <w:p w14:paraId="474CF082"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042094" w:rsidRDefault="004E5F8B" w:rsidP="006C2A8F">
            <w:pPr>
              <w:pStyle w:val="TAC"/>
            </w:pPr>
            <w:r w:rsidRPr="00042094">
              <w:t>0</w:t>
            </w:r>
          </w:p>
          <w:p w14:paraId="1A2A38AE"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042094" w:rsidRDefault="004E5F8B" w:rsidP="006C2A8F">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042094" w:rsidRDefault="004E5F8B" w:rsidP="006C2A8F">
            <w:pPr>
              <w:pStyle w:val="TAC"/>
            </w:pPr>
            <w:r>
              <w:t>L3U2URUI</w:t>
            </w:r>
          </w:p>
        </w:tc>
        <w:tc>
          <w:tcPr>
            <w:tcW w:w="1416" w:type="dxa"/>
            <w:tcBorders>
              <w:top w:val="nil"/>
              <w:left w:val="single" w:sz="6" w:space="0" w:color="auto"/>
              <w:bottom w:val="nil"/>
              <w:right w:val="nil"/>
            </w:tcBorders>
            <w:hideMark/>
          </w:tcPr>
          <w:p w14:paraId="11DAAC51" w14:textId="77777777" w:rsidR="004E5F8B" w:rsidRPr="00042094" w:rsidRDefault="004E5F8B" w:rsidP="006C2A8F">
            <w:pPr>
              <w:pStyle w:val="TAL"/>
            </w:pPr>
            <w:r w:rsidRPr="00042094">
              <w:t>octet o</w:t>
            </w:r>
            <w:r>
              <w:t>2</w:t>
            </w:r>
          </w:p>
        </w:tc>
      </w:tr>
    </w:tbl>
    <w:p w14:paraId="6F6679E7" w14:textId="77777777" w:rsidR="004E5F8B" w:rsidRDefault="004E5F8B" w:rsidP="004E5F8B">
      <w:pPr>
        <w:pStyle w:val="TF"/>
        <w:rPr>
          <w:noProof/>
        </w:rPr>
      </w:pPr>
      <w:r>
        <w:t>Figure 5.8.2.5: Not served by NG-RAN</w:t>
      </w:r>
    </w:p>
    <w:p w14:paraId="4B5F6D3A" w14:textId="77777777" w:rsidR="00FE0810" w:rsidRDefault="00FE0810" w:rsidP="00FE0810">
      <w:pPr>
        <w:pStyle w:val="FP"/>
        <w:rPr>
          <w:lang w:eastAsia="zh-CN"/>
        </w:rPr>
      </w:pPr>
    </w:p>
    <w:p w14:paraId="4798CD9A" w14:textId="77777777" w:rsidR="00235259" w:rsidRDefault="00235259" w:rsidP="00235259">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Default="00235259" w:rsidP="006C2A8F">
            <w:pPr>
              <w:pStyle w:val="TAL"/>
            </w:pPr>
            <w:r>
              <w:t>NR radio parameters per geographical area list for UE-to-UE relay discovery (octet o1+3 to o51):</w:t>
            </w:r>
          </w:p>
          <w:p w14:paraId="47198EC9" w14:textId="77777777" w:rsidR="00235259" w:rsidRDefault="00235259" w:rsidP="006C2A8F">
            <w:pPr>
              <w:pStyle w:val="TAL"/>
            </w:pPr>
            <w:r>
              <w:t>The NR radio parameters per geographical area list for UE-to-UE relay discovery field is coded according to figure 5.8.2.6 and table 5.8.2.6.</w:t>
            </w:r>
          </w:p>
        </w:tc>
      </w:tr>
      <w:tr w:rsidR="00235259"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Default="00235259" w:rsidP="006C2A8F">
            <w:pPr>
              <w:pStyle w:val="TAL"/>
            </w:pPr>
            <w:r>
              <w:t>NR radio parameters per geographical area list for UE-to-UE relay communication (octet o51+1 to o2):</w:t>
            </w:r>
          </w:p>
          <w:p w14:paraId="373E922F" w14:textId="77777777" w:rsidR="00235259" w:rsidRDefault="00235259" w:rsidP="006C2A8F">
            <w:pPr>
              <w:pStyle w:val="TAL"/>
              <w:rPr>
                <w:lang w:eastAsia="zh-CN"/>
              </w:rPr>
            </w:pPr>
            <w:r>
              <w:t>The NR radio parameters per geographical area list for UE-to-UE relay communication field is coded according to figure 5.8.2.7 and table 5.8.2.7.</w:t>
            </w:r>
          </w:p>
          <w:p w14:paraId="767ADEBA" w14:textId="77777777" w:rsidR="00235259" w:rsidRDefault="00235259" w:rsidP="006C2A8F">
            <w:pPr>
              <w:pStyle w:val="TAL"/>
            </w:pPr>
          </w:p>
        </w:tc>
      </w:tr>
      <w:tr w:rsidR="00235259"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Default="00235259" w:rsidP="006C2A8F">
            <w:pPr>
              <w:pStyle w:val="TAL"/>
              <w:rPr>
                <w:lang w:eastAsia="zh-CN"/>
              </w:rPr>
            </w:pPr>
            <w:r>
              <w:t>Default PC5 DRX configuration for UE-to-UE relay discovery</w:t>
            </w:r>
            <w:r>
              <w:rPr>
                <w:lang w:eastAsia="zh-CN"/>
              </w:rPr>
              <w:t xml:space="preserve"> (octet o10+1 to o2-1):</w:t>
            </w:r>
          </w:p>
          <w:p w14:paraId="4BBACA1D" w14:textId="77777777" w:rsidR="00235259" w:rsidRDefault="00235259" w:rsidP="006C2A8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E89DD0" w14:textId="77777777" w:rsidR="00235259" w:rsidRDefault="00235259" w:rsidP="006C2A8F">
            <w:pPr>
              <w:pStyle w:val="TAL"/>
            </w:pPr>
          </w:p>
        </w:tc>
      </w:tr>
      <w:tr w:rsidR="00235259"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042094" w:rsidRDefault="00235259" w:rsidP="006C2A8F">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2C529B06" w14:textId="77777777" w:rsidR="00235259" w:rsidRPr="00042094" w:rsidRDefault="00235259" w:rsidP="006C2A8F">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781211B7" w14:textId="77777777" w:rsidR="00235259" w:rsidRPr="00042094" w:rsidRDefault="00235259" w:rsidP="006C2A8F">
            <w:pPr>
              <w:pStyle w:val="TAL"/>
            </w:pPr>
            <w:r w:rsidRPr="00042094">
              <w:t>Bit</w:t>
            </w:r>
          </w:p>
          <w:p w14:paraId="683E7FD5" w14:textId="77777777" w:rsidR="00235259" w:rsidRPr="00042094" w:rsidRDefault="00235259" w:rsidP="006C2A8F">
            <w:pPr>
              <w:pStyle w:val="TAL"/>
              <w:rPr>
                <w:b/>
              </w:rPr>
            </w:pPr>
            <w:r w:rsidRPr="00042094">
              <w:rPr>
                <w:b/>
              </w:rPr>
              <w:t>1</w:t>
            </w:r>
          </w:p>
          <w:p w14:paraId="40BAED03" w14:textId="77777777" w:rsidR="00235259" w:rsidRPr="00042094" w:rsidRDefault="00235259" w:rsidP="006C2A8F">
            <w:pPr>
              <w:pStyle w:val="TAL"/>
            </w:pPr>
            <w:r w:rsidRPr="00042094">
              <w:t>0</w:t>
            </w:r>
            <w:r w:rsidRPr="00042094">
              <w:tab/>
              <w:t>Not authorized</w:t>
            </w:r>
          </w:p>
          <w:p w14:paraId="5E2375BD" w14:textId="77777777" w:rsidR="00235259" w:rsidRDefault="00235259" w:rsidP="006C2A8F">
            <w:pPr>
              <w:pStyle w:val="TAL"/>
            </w:pPr>
            <w:r w:rsidRPr="00042094">
              <w:t>1</w:t>
            </w:r>
            <w:r w:rsidRPr="00042094">
              <w:tab/>
              <w:t>Authorized</w:t>
            </w:r>
          </w:p>
        </w:tc>
      </w:tr>
      <w:tr w:rsidR="00235259"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042094" w:rsidRDefault="00235259" w:rsidP="006C2A8F">
            <w:pPr>
              <w:pStyle w:val="TAL"/>
            </w:pPr>
          </w:p>
        </w:tc>
      </w:tr>
      <w:tr w:rsidR="00235259"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042094" w:rsidRDefault="00235259" w:rsidP="006C2A8F">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50C1F78" w14:textId="77777777" w:rsidR="00235259" w:rsidRPr="00042094" w:rsidRDefault="00235259" w:rsidP="006C2A8F">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1D2026F9" w14:textId="77777777" w:rsidR="00235259" w:rsidRPr="00042094" w:rsidRDefault="00235259" w:rsidP="006C2A8F">
            <w:pPr>
              <w:pStyle w:val="TAL"/>
            </w:pPr>
            <w:r w:rsidRPr="00042094">
              <w:t>Bit</w:t>
            </w:r>
          </w:p>
          <w:p w14:paraId="7583D2E7" w14:textId="77777777" w:rsidR="00235259" w:rsidRPr="00042094" w:rsidRDefault="00235259" w:rsidP="006C2A8F">
            <w:pPr>
              <w:pStyle w:val="TAL"/>
              <w:rPr>
                <w:b/>
              </w:rPr>
            </w:pPr>
            <w:r>
              <w:rPr>
                <w:b/>
              </w:rPr>
              <w:t>2</w:t>
            </w:r>
          </w:p>
          <w:p w14:paraId="5D3EEDD0" w14:textId="77777777" w:rsidR="00235259" w:rsidRPr="00042094" w:rsidRDefault="00235259" w:rsidP="006C2A8F">
            <w:pPr>
              <w:pStyle w:val="TAL"/>
            </w:pPr>
            <w:r w:rsidRPr="00042094">
              <w:t>0</w:t>
            </w:r>
            <w:r w:rsidRPr="00042094">
              <w:tab/>
              <w:t>Not authorized</w:t>
            </w:r>
          </w:p>
          <w:p w14:paraId="5236352E" w14:textId="77777777" w:rsidR="00235259" w:rsidRPr="00042094" w:rsidRDefault="00235259" w:rsidP="006C2A8F">
            <w:pPr>
              <w:pStyle w:val="TAL"/>
            </w:pPr>
            <w:r w:rsidRPr="00042094">
              <w:t>1</w:t>
            </w:r>
            <w:r w:rsidRPr="00042094">
              <w:tab/>
              <w:t>Authorized</w:t>
            </w:r>
          </w:p>
        </w:tc>
      </w:tr>
      <w:tr w:rsidR="00235259"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042094" w:rsidRDefault="00235259" w:rsidP="006C2A8F">
            <w:pPr>
              <w:pStyle w:val="TAL"/>
            </w:pPr>
          </w:p>
        </w:tc>
      </w:tr>
      <w:tr w:rsidR="00235259"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Default="00235259" w:rsidP="006C2A8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r>
        <w:t>Figure 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r>
        <w:t>Figure 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r>
        <w:t>Figure 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r>
        <w:t>Figure 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r>
        <w:lastRenderedPageBreak/>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r>
        <w:t>Figure 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r>
        <w:t>Figure 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6636579A" w:rsidR="00FE0810" w:rsidRDefault="00FE0810" w:rsidP="0005615F">
            <w:pPr>
              <w:pStyle w:val="TAL"/>
            </w:pPr>
            <w:r>
              <w:t>octet o2</w:t>
            </w:r>
            <w:r w:rsidR="00E67CAD">
              <w:t>-1</w:t>
            </w:r>
          </w:p>
        </w:tc>
      </w:tr>
    </w:tbl>
    <w:p w14:paraId="33A92414" w14:textId="09173095" w:rsidR="00FE0810" w:rsidRDefault="00FE0810" w:rsidP="00FE0810">
      <w:pPr>
        <w:pStyle w:val="TF"/>
      </w:pPr>
      <w:r>
        <w:t>Figure</w:t>
      </w:r>
      <w:r w:rsidR="00126FC3">
        <w:t> </w:t>
      </w:r>
      <w:r>
        <w:t>5.8.2.11a: Default PC5 DRX configuration for UE-to-UE relay discovery</w:t>
      </w:r>
    </w:p>
    <w:p w14:paraId="7AD9DF9D" w14:textId="77777777" w:rsidR="00FE0810" w:rsidRDefault="00FE0810" w:rsidP="00FE0810">
      <w:pPr>
        <w:pStyle w:val="FP"/>
        <w:rPr>
          <w:lang w:eastAsia="zh-CN"/>
        </w:rPr>
      </w:pPr>
    </w:p>
    <w:p w14:paraId="13648DC3" w14:textId="59AF81F2" w:rsidR="00FE0810" w:rsidRDefault="00FE0810" w:rsidP="00FE0810">
      <w:pPr>
        <w:pStyle w:val="TH"/>
      </w:pPr>
      <w:r>
        <w:t>Table</w:t>
      </w:r>
      <w:r w:rsidR="00AA172F">
        <w:t> </w:t>
      </w:r>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lastRenderedPageBreak/>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287BFD9F"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62D082BA" w:rsidR="0086505D" w:rsidRDefault="0086505D" w:rsidP="0086505D">
      <w:pPr>
        <w:pStyle w:val="TF"/>
      </w:pPr>
      <w:r>
        <w:t>Figure 5.8.2.</w:t>
      </w:r>
      <w:r w:rsidR="00AB2E83">
        <w:t>11b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p w14:paraId="0CF9C592" w14:textId="77777777" w:rsidR="0086505D" w:rsidRDefault="0086505D" w:rsidP="0086505D">
      <w:pPr>
        <w:pStyle w:val="FP"/>
        <w:rPr>
          <w:lang w:eastAsia="zh-CN"/>
        </w:rPr>
      </w:pPr>
    </w:p>
    <w:p w14:paraId="651D32ED" w14:textId="1C066A10" w:rsidR="0086505D" w:rsidRDefault="0086505D" w:rsidP="0086505D">
      <w:pPr>
        <w:pStyle w:val="TH"/>
      </w:pPr>
      <w:r>
        <w:t>Table 5.8.2.</w:t>
      </w:r>
      <w:r w:rsidR="00EF3589">
        <w:t>1</w:t>
      </w:r>
      <w:r w:rsidR="00541DA6">
        <w:t>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r>
        <w:t>Figure 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0A3063" w14:paraId="3F549E96" w14:textId="77777777" w:rsidTr="00452E42">
        <w:trPr>
          <w:gridBefore w:val="1"/>
          <w:gridAfter w:val="1"/>
          <w:wBefore w:w="20" w:type="dxa"/>
          <w:wAfter w:w="8" w:type="dxa"/>
          <w:cantSplit/>
          <w:jc w:val="center"/>
        </w:trPr>
        <w:tc>
          <w:tcPr>
            <w:tcW w:w="708" w:type="dxa"/>
            <w:gridSpan w:val="2"/>
            <w:hideMark/>
          </w:tcPr>
          <w:p w14:paraId="62DD2D61" w14:textId="77777777" w:rsidR="000A3063" w:rsidRDefault="000A3063" w:rsidP="006C2A8F">
            <w:pPr>
              <w:pStyle w:val="TAC"/>
            </w:pPr>
            <w:r>
              <w:t>8</w:t>
            </w:r>
          </w:p>
        </w:tc>
        <w:tc>
          <w:tcPr>
            <w:tcW w:w="709" w:type="dxa"/>
            <w:gridSpan w:val="2"/>
            <w:hideMark/>
          </w:tcPr>
          <w:p w14:paraId="5A22C0DF" w14:textId="77777777" w:rsidR="000A3063" w:rsidRDefault="000A3063" w:rsidP="006C2A8F">
            <w:pPr>
              <w:pStyle w:val="TAC"/>
            </w:pPr>
            <w:r>
              <w:t>7</w:t>
            </w:r>
          </w:p>
        </w:tc>
        <w:tc>
          <w:tcPr>
            <w:tcW w:w="709" w:type="dxa"/>
            <w:gridSpan w:val="2"/>
            <w:hideMark/>
          </w:tcPr>
          <w:p w14:paraId="024E230D" w14:textId="77777777" w:rsidR="000A3063" w:rsidRDefault="000A3063" w:rsidP="006C2A8F">
            <w:pPr>
              <w:pStyle w:val="TAC"/>
            </w:pPr>
            <w:r>
              <w:t>6</w:t>
            </w:r>
          </w:p>
        </w:tc>
        <w:tc>
          <w:tcPr>
            <w:tcW w:w="709" w:type="dxa"/>
            <w:gridSpan w:val="2"/>
            <w:hideMark/>
          </w:tcPr>
          <w:p w14:paraId="0AA35CC1" w14:textId="77777777" w:rsidR="000A3063" w:rsidRDefault="000A3063" w:rsidP="006C2A8F">
            <w:pPr>
              <w:pStyle w:val="TAC"/>
            </w:pPr>
            <w:r>
              <w:t>5</w:t>
            </w:r>
          </w:p>
        </w:tc>
        <w:tc>
          <w:tcPr>
            <w:tcW w:w="709" w:type="dxa"/>
            <w:gridSpan w:val="2"/>
            <w:hideMark/>
          </w:tcPr>
          <w:p w14:paraId="3829FFFA" w14:textId="77777777" w:rsidR="000A3063" w:rsidRDefault="000A3063" w:rsidP="006C2A8F">
            <w:pPr>
              <w:pStyle w:val="TAC"/>
            </w:pPr>
            <w:r>
              <w:t>4</w:t>
            </w:r>
          </w:p>
        </w:tc>
        <w:tc>
          <w:tcPr>
            <w:tcW w:w="709" w:type="dxa"/>
            <w:hideMark/>
          </w:tcPr>
          <w:p w14:paraId="3E4DFC91" w14:textId="77777777" w:rsidR="000A3063" w:rsidRDefault="000A3063" w:rsidP="006C2A8F">
            <w:pPr>
              <w:pStyle w:val="TAC"/>
            </w:pPr>
            <w:r>
              <w:t>3</w:t>
            </w:r>
          </w:p>
        </w:tc>
        <w:tc>
          <w:tcPr>
            <w:tcW w:w="709" w:type="dxa"/>
            <w:gridSpan w:val="2"/>
            <w:hideMark/>
          </w:tcPr>
          <w:p w14:paraId="50DF20AA" w14:textId="77777777" w:rsidR="000A3063" w:rsidRDefault="000A3063" w:rsidP="006C2A8F">
            <w:pPr>
              <w:pStyle w:val="TAC"/>
            </w:pPr>
            <w:r>
              <w:t>2</w:t>
            </w:r>
          </w:p>
        </w:tc>
        <w:tc>
          <w:tcPr>
            <w:tcW w:w="709" w:type="dxa"/>
            <w:gridSpan w:val="2"/>
            <w:hideMark/>
          </w:tcPr>
          <w:p w14:paraId="1AF4F95E" w14:textId="77777777" w:rsidR="000A3063" w:rsidRDefault="000A3063" w:rsidP="006C2A8F">
            <w:pPr>
              <w:pStyle w:val="TAC"/>
            </w:pPr>
            <w:r>
              <w:t>1</w:t>
            </w:r>
          </w:p>
        </w:tc>
        <w:tc>
          <w:tcPr>
            <w:tcW w:w="1346" w:type="dxa"/>
            <w:gridSpan w:val="3"/>
          </w:tcPr>
          <w:p w14:paraId="430F5C4C" w14:textId="77777777" w:rsidR="000A3063" w:rsidRDefault="000A3063" w:rsidP="006C2A8F">
            <w:pPr>
              <w:pStyle w:val="TAL"/>
            </w:pPr>
          </w:p>
        </w:tc>
      </w:tr>
      <w:tr w:rsidR="000A3063" w14:paraId="1AC32E15" w14:textId="77777777" w:rsidTr="00452E42">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C54A534" w14:textId="77777777" w:rsidR="000A3063" w:rsidRDefault="000A3063" w:rsidP="006C2A8F">
            <w:pPr>
              <w:pStyle w:val="TAC"/>
              <w:rPr>
                <w:noProof/>
              </w:rPr>
            </w:pPr>
          </w:p>
          <w:p w14:paraId="46528505" w14:textId="77777777" w:rsidR="000A3063" w:rsidRDefault="000A3063" w:rsidP="006C2A8F">
            <w:pPr>
              <w:pStyle w:val="TAC"/>
            </w:pPr>
            <w:r>
              <w:rPr>
                <w:noProof/>
              </w:rPr>
              <w:t>Length of RSC info</w:t>
            </w:r>
            <w:r>
              <w:t xml:space="preserve"> </w:t>
            </w:r>
            <w:r>
              <w:rPr>
                <w:noProof/>
              </w:rPr>
              <w:t>contents</w:t>
            </w:r>
          </w:p>
        </w:tc>
        <w:tc>
          <w:tcPr>
            <w:tcW w:w="1346" w:type="dxa"/>
            <w:gridSpan w:val="3"/>
          </w:tcPr>
          <w:p w14:paraId="66C5F571" w14:textId="77777777" w:rsidR="000A3063" w:rsidRDefault="000A3063" w:rsidP="006C2A8F">
            <w:pPr>
              <w:pStyle w:val="TAL"/>
            </w:pPr>
            <w:r>
              <w:t>octet o30</w:t>
            </w:r>
          </w:p>
          <w:p w14:paraId="5365EE14" w14:textId="77777777" w:rsidR="000A3063" w:rsidRDefault="000A3063" w:rsidP="006C2A8F">
            <w:pPr>
              <w:pStyle w:val="TAL"/>
            </w:pPr>
          </w:p>
          <w:p w14:paraId="086B630A" w14:textId="77777777" w:rsidR="000A3063" w:rsidRDefault="000A3063" w:rsidP="006C2A8F">
            <w:pPr>
              <w:pStyle w:val="TAL"/>
            </w:pPr>
            <w:r>
              <w:t>octet o30+1</w:t>
            </w:r>
          </w:p>
        </w:tc>
      </w:tr>
      <w:tr w:rsidR="000A3063" w14:paraId="4363C129" w14:textId="77777777" w:rsidTr="00452E42">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Default="000A3063" w:rsidP="006C2A8F">
            <w:pPr>
              <w:pStyle w:val="TAC"/>
              <w:rPr>
                <w:lang w:eastAsia="zh-CN"/>
              </w:rPr>
            </w:pPr>
            <w:r>
              <w:rPr>
                <w:lang w:eastAsia="zh-CN"/>
              </w:rPr>
              <w:t>0</w:t>
            </w:r>
          </w:p>
          <w:p w14:paraId="3A9F3510" w14:textId="77777777" w:rsidR="000A3063" w:rsidRDefault="000A3063"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Default="00F56C17"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Default="008D20E5" w:rsidP="006C2A8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Default="003352A6" w:rsidP="006C2A8F">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Default="000A3063" w:rsidP="006C2A8F">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39E991A6" w14:textId="77777777" w:rsidR="000A3063" w:rsidRDefault="000A3063" w:rsidP="006C2A8F">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50855EB7" w14:textId="77777777" w:rsidR="000A3063" w:rsidRDefault="000A3063" w:rsidP="006C2A8F">
            <w:pPr>
              <w:pStyle w:val="TAL"/>
              <w:rPr>
                <w:lang w:eastAsia="zh-CN"/>
              </w:rPr>
            </w:pPr>
            <w:r>
              <w:rPr>
                <w:lang w:eastAsia="zh-CN"/>
              </w:rPr>
              <w:t>octet o30+2</w:t>
            </w:r>
          </w:p>
          <w:p w14:paraId="278F66B4" w14:textId="77777777" w:rsidR="000A3063" w:rsidRDefault="000A3063" w:rsidP="006C2A8F">
            <w:pPr>
              <w:pStyle w:val="TAL"/>
              <w:rPr>
                <w:lang w:eastAsia="zh-CN"/>
              </w:rPr>
            </w:pPr>
          </w:p>
        </w:tc>
      </w:tr>
      <w:tr w:rsidR="000A3063" w14:paraId="2889B4E7"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F61D74" w14:textId="77777777" w:rsidR="000A3063" w:rsidRDefault="000A3063" w:rsidP="006C2A8F">
            <w:pPr>
              <w:pStyle w:val="TAC"/>
            </w:pPr>
          </w:p>
          <w:p w14:paraId="50D4E9FE" w14:textId="77777777" w:rsidR="000A3063" w:rsidRDefault="000A3063" w:rsidP="006C2A8F">
            <w:pPr>
              <w:pStyle w:val="TAC"/>
            </w:pPr>
            <w:r>
              <w:t>RSC list</w:t>
            </w:r>
          </w:p>
        </w:tc>
        <w:tc>
          <w:tcPr>
            <w:tcW w:w="1346" w:type="dxa"/>
            <w:gridSpan w:val="3"/>
            <w:tcBorders>
              <w:top w:val="nil"/>
              <w:left w:val="single" w:sz="6" w:space="0" w:color="auto"/>
              <w:bottom w:val="nil"/>
              <w:right w:val="nil"/>
            </w:tcBorders>
          </w:tcPr>
          <w:p w14:paraId="1321A2F9" w14:textId="77777777" w:rsidR="000A3063" w:rsidRDefault="000A3063" w:rsidP="006C2A8F">
            <w:pPr>
              <w:pStyle w:val="TAL"/>
            </w:pPr>
            <w:r>
              <w:t>octet o30+3</w:t>
            </w:r>
          </w:p>
          <w:p w14:paraId="0C75DAF0" w14:textId="77777777" w:rsidR="000A3063" w:rsidRDefault="000A3063" w:rsidP="006C2A8F">
            <w:pPr>
              <w:pStyle w:val="TAL"/>
            </w:pPr>
          </w:p>
          <w:p w14:paraId="205CF0AC" w14:textId="77777777" w:rsidR="000A3063" w:rsidRDefault="000A3063" w:rsidP="006C2A8F">
            <w:pPr>
              <w:pStyle w:val="TAL"/>
            </w:pPr>
            <w:r>
              <w:t>octet o31</w:t>
            </w:r>
          </w:p>
        </w:tc>
      </w:tr>
      <w:tr w:rsidR="000A3063" w:rsidRPr="00042094" w14:paraId="020017D3"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EDC128" w14:textId="77777777" w:rsidR="000A3063" w:rsidRPr="00042094" w:rsidRDefault="000A3063" w:rsidP="006C2A8F">
            <w:pPr>
              <w:pStyle w:val="TAC"/>
            </w:pPr>
          </w:p>
          <w:p w14:paraId="4D18010F" w14:textId="77777777" w:rsidR="000A3063" w:rsidRPr="00042094" w:rsidRDefault="000A3063" w:rsidP="006C2A8F">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2CED7B03" w14:textId="77777777" w:rsidR="000A3063" w:rsidRPr="00042094" w:rsidRDefault="000A3063" w:rsidP="006C2A8F">
            <w:pPr>
              <w:pStyle w:val="TAL"/>
            </w:pPr>
            <w:r w:rsidRPr="00042094">
              <w:t>octet (o</w:t>
            </w:r>
            <w:r>
              <w:t>32</w:t>
            </w:r>
            <w:r w:rsidRPr="00042094">
              <w:t>+</w:t>
            </w:r>
            <w:r>
              <w:t>1</w:t>
            </w:r>
            <w:r w:rsidRPr="00042094">
              <w:t>)</w:t>
            </w:r>
            <w:r>
              <w:t>*</w:t>
            </w:r>
          </w:p>
          <w:p w14:paraId="2D94DE69" w14:textId="77777777" w:rsidR="000A3063" w:rsidRPr="00042094" w:rsidRDefault="000A3063" w:rsidP="006C2A8F">
            <w:pPr>
              <w:pStyle w:val="TAL"/>
            </w:pPr>
          </w:p>
          <w:p w14:paraId="43251E16" w14:textId="77777777" w:rsidR="000A3063" w:rsidRPr="00042094" w:rsidRDefault="000A3063" w:rsidP="006C2A8F">
            <w:pPr>
              <w:pStyle w:val="TAL"/>
            </w:pPr>
            <w:r w:rsidRPr="00042094">
              <w:t>octet o</w:t>
            </w:r>
            <w:r>
              <w:t>33*</w:t>
            </w:r>
          </w:p>
        </w:tc>
      </w:tr>
      <w:tr w:rsidR="00452E42" w14:paraId="37F19C1F" w14:textId="77777777" w:rsidTr="00452E42">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1C1FFA" w14:textId="77777777" w:rsidR="00452E42" w:rsidRDefault="00452E42" w:rsidP="006C2A8F">
            <w:pPr>
              <w:pStyle w:val="TAC"/>
              <w:rPr>
                <w:lang w:eastAsia="zh-CN"/>
              </w:rPr>
            </w:pPr>
          </w:p>
          <w:p w14:paraId="23037517" w14:textId="77777777" w:rsidR="00452E42" w:rsidRDefault="00452E42" w:rsidP="006C2A8F">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56AFC0D5" w14:textId="77777777" w:rsidR="00452E42" w:rsidRDefault="00452E42" w:rsidP="006C2A8F">
            <w:pPr>
              <w:pStyle w:val="TAL"/>
              <w:rPr>
                <w:lang w:eastAsia="zh-CN"/>
              </w:rPr>
            </w:pPr>
            <w:r>
              <w:t xml:space="preserve">octet </w:t>
            </w:r>
            <w:r>
              <w:rPr>
                <w:rFonts w:hint="eastAsia"/>
                <w:lang w:eastAsia="zh-CN"/>
              </w:rPr>
              <w:t>(</w:t>
            </w:r>
            <w:r>
              <w:t>o3</w:t>
            </w:r>
            <w:r>
              <w:rPr>
                <w:rFonts w:hint="eastAsia"/>
                <w:lang w:eastAsia="zh-CN"/>
              </w:rPr>
              <w:t>3+1)*</w:t>
            </w:r>
          </w:p>
          <w:p w14:paraId="2F857E2D" w14:textId="77777777" w:rsidR="00452E42" w:rsidRDefault="00452E42" w:rsidP="006C2A8F">
            <w:pPr>
              <w:pStyle w:val="TAL"/>
              <w:rPr>
                <w:lang w:eastAsia="zh-CN"/>
              </w:rPr>
            </w:pPr>
          </w:p>
          <w:p w14:paraId="2F46532C" w14:textId="77777777" w:rsidR="00452E42" w:rsidRDefault="00452E42" w:rsidP="006C2A8F">
            <w:pPr>
              <w:pStyle w:val="TAL"/>
              <w:rPr>
                <w:lang w:eastAsia="zh-CN"/>
              </w:rPr>
            </w:pPr>
            <w:r>
              <w:t>octet o3</w:t>
            </w:r>
            <w:r>
              <w:rPr>
                <w:rFonts w:hint="eastAsia"/>
                <w:lang w:eastAsia="zh-CN"/>
              </w:rPr>
              <w:t>4*</w:t>
            </w:r>
          </w:p>
        </w:tc>
      </w:tr>
    </w:tbl>
    <w:p w14:paraId="358E0916" w14:textId="28D70200" w:rsidR="00FE0810" w:rsidRPr="00DD1DD7" w:rsidRDefault="000A3063" w:rsidP="00BF6DD0">
      <w:pPr>
        <w:pStyle w:val="TF"/>
      </w:pPr>
      <w:r>
        <w:t>Figure 5.8.2.13: RSC info</w:t>
      </w:r>
    </w:p>
    <w:p w14:paraId="5A48F8CA" w14:textId="77777777" w:rsidR="00884052" w:rsidRDefault="00884052" w:rsidP="00884052">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84052" w14:paraId="2BD04AF7" w14:textId="77777777" w:rsidTr="00107A15">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3C7D3E6A" w14:textId="77777777" w:rsidR="00884052" w:rsidRDefault="00884052" w:rsidP="006C2A8F">
            <w:pPr>
              <w:pStyle w:val="TAL"/>
            </w:pPr>
          </w:p>
        </w:tc>
      </w:tr>
      <w:tr w:rsidR="00884052" w14:paraId="5C0CA3B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0D8B321" w14:textId="77777777" w:rsidR="00884052" w:rsidRDefault="00884052" w:rsidP="006C2A8F">
            <w:pPr>
              <w:pStyle w:val="TAL"/>
              <w:rPr>
                <w:lang w:eastAsia="zh-CN"/>
              </w:rPr>
            </w:pPr>
            <w:r>
              <w:rPr>
                <w:lang w:eastAsia="zh-CN"/>
              </w:rPr>
              <w:t>Layer indication (LI) (octet o30+2 bit 1 to 2):</w:t>
            </w:r>
          </w:p>
          <w:p w14:paraId="445CEB2E" w14:textId="77777777" w:rsidR="00884052" w:rsidRDefault="00884052" w:rsidP="006C2A8F">
            <w:pPr>
              <w:pStyle w:val="TAL"/>
              <w:rPr>
                <w:lang w:eastAsia="zh-CN"/>
              </w:rPr>
            </w:pPr>
            <w:r>
              <w:rPr>
                <w:lang w:eastAsia="zh-CN"/>
              </w:rPr>
              <w:t>Bits</w:t>
            </w:r>
          </w:p>
          <w:p w14:paraId="3BB716A8" w14:textId="77777777" w:rsidR="00884052" w:rsidRDefault="00884052" w:rsidP="006C2A8F">
            <w:pPr>
              <w:pStyle w:val="TAL"/>
              <w:rPr>
                <w:lang w:eastAsia="zh-CN"/>
              </w:rPr>
            </w:pPr>
            <w:r>
              <w:rPr>
                <w:lang w:eastAsia="zh-CN"/>
              </w:rPr>
              <w:t>2 1</w:t>
            </w:r>
          </w:p>
          <w:p w14:paraId="79ED07CA" w14:textId="77777777" w:rsidR="00884052" w:rsidRDefault="00884052" w:rsidP="006C2A8F">
            <w:pPr>
              <w:pStyle w:val="TAL"/>
              <w:rPr>
                <w:lang w:eastAsia="zh-CN"/>
              </w:rPr>
            </w:pPr>
            <w:r>
              <w:rPr>
                <w:lang w:eastAsia="zh-CN"/>
              </w:rPr>
              <w:t>0 1</w:t>
            </w:r>
            <w:r>
              <w:rPr>
                <w:lang w:eastAsia="zh-CN"/>
              </w:rPr>
              <w:tab/>
              <w:t>Layer 3</w:t>
            </w:r>
          </w:p>
          <w:p w14:paraId="1550CBA5" w14:textId="77777777" w:rsidR="00884052" w:rsidRDefault="00884052" w:rsidP="006C2A8F">
            <w:pPr>
              <w:pStyle w:val="TAL"/>
              <w:rPr>
                <w:lang w:eastAsia="zh-CN"/>
              </w:rPr>
            </w:pPr>
            <w:r>
              <w:rPr>
                <w:lang w:eastAsia="zh-CN"/>
              </w:rPr>
              <w:t>1 0</w:t>
            </w:r>
            <w:r>
              <w:rPr>
                <w:lang w:eastAsia="zh-CN"/>
              </w:rPr>
              <w:tab/>
              <w:t>Layer 2</w:t>
            </w:r>
          </w:p>
          <w:p w14:paraId="57A124C6" w14:textId="77777777" w:rsidR="00884052" w:rsidRDefault="00884052" w:rsidP="006C2A8F">
            <w:pPr>
              <w:pStyle w:val="TAL"/>
              <w:rPr>
                <w:lang w:eastAsia="zh-CN"/>
              </w:rPr>
            </w:pPr>
          </w:p>
        </w:tc>
      </w:tr>
      <w:tr w:rsidR="00884052" w14:paraId="7F241D67"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BF23B09" w14:textId="77777777" w:rsidR="00884052" w:rsidRDefault="00884052" w:rsidP="006C2A8F">
            <w:pPr>
              <w:pStyle w:val="TAL"/>
              <w:rPr>
                <w:lang w:eastAsia="zh-CN"/>
              </w:rPr>
            </w:pPr>
            <w:r>
              <w:rPr>
                <w:rFonts w:hint="eastAsia"/>
                <w:lang w:eastAsia="zh-CN"/>
              </w:rPr>
              <w:t>T</w:t>
            </w:r>
            <w:r>
              <w:rPr>
                <w:lang w:eastAsia="zh-CN"/>
              </w:rPr>
              <w:t>raffic type (TT) (octet o30+2 bit 3 to 4):</w:t>
            </w:r>
          </w:p>
          <w:p w14:paraId="46CFBD02" w14:textId="77777777" w:rsidR="00884052" w:rsidRDefault="00884052"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92CF91" w14:textId="77777777" w:rsidR="00884052" w:rsidRDefault="00884052" w:rsidP="006C2A8F">
            <w:pPr>
              <w:pStyle w:val="TAL"/>
              <w:rPr>
                <w:lang w:eastAsia="zh-CN"/>
              </w:rPr>
            </w:pPr>
            <w:r>
              <w:rPr>
                <w:lang w:eastAsia="zh-CN"/>
              </w:rPr>
              <w:t>Bits</w:t>
            </w:r>
          </w:p>
          <w:p w14:paraId="5D31BF59" w14:textId="77777777" w:rsidR="00884052" w:rsidRDefault="00884052" w:rsidP="006C2A8F">
            <w:pPr>
              <w:pStyle w:val="TAL"/>
              <w:rPr>
                <w:lang w:eastAsia="zh-CN"/>
              </w:rPr>
            </w:pPr>
            <w:r>
              <w:rPr>
                <w:rFonts w:hint="eastAsia"/>
                <w:lang w:eastAsia="zh-CN"/>
              </w:rPr>
              <w:t>4</w:t>
            </w:r>
            <w:r>
              <w:rPr>
                <w:lang w:eastAsia="zh-CN"/>
              </w:rPr>
              <w:t xml:space="preserve"> 3</w:t>
            </w:r>
          </w:p>
          <w:p w14:paraId="588692B8" w14:textId="77777777" w:rsidR="00884052" w:rsidRDefault="00884052" w:rsidP="006C2A8F">
            <w:pPr>
              <w:pStyle w:val="TAL"/>
              <w:rPr>
                <w:lang w:eastAsia="zh-CN"/>
              </w:rPr>
            </w:pPr>
            <w:r>
              <w:rPr>
                <w:rFonts w:hint="eastAsia"/>
                <w:lang w:eastAsia="zh-CN"/>
              </w:rPr>
              <w:t>0</w:t>
            </w:r>
            <w:r>
              <w:rPr>
                <w:lang w:eastAsia="zh-CN"/>
              </w:rPr>
              <w:t xml:space="preserve"> 0</w:t>
            </w:r>
            <w:r>
              <w:rPr>
                <w:lang w:eastAsia="zh-CN"/>
              </w:rPr>
              <w:tab/>
              <w:t>No information</w:t>
            </w:r>
          </w:p>
          <w:p w14:paraId="3DB7916F" w14:textId="77777777" w:rsidR="00884052" w:rsidRDefault="00884052" w:rsidP="006C2A8F">
            <w:pPr>
              <w:pStyle w:val="TAL"/>
              <w:rPr>
                <w:lang w:eastAsia="zh-CN"/>
              </w:rPr>
            </w:pPr>
            <w:r>
              <w:rPr>
                <w:rFonts w:hint="eastAsia"/>
                <w:lang w:eastAsia="zh-CN"/>
              </w:rPr>
              <w:t>0</w:t>
            </w:r>
            <w:r>
              <w:rPr>
                <w:lang w:eastAsia="zh-CN"/>
              </w:rPr>
              <w:t xml:space="preserve"> 1</w:t>
            </w:r>
            <w:r>
              <w:rPr>
                <w:lang w:eastAsia="zh-CN"/>
              </w:rPr>
              <w:tab/>
              <w:t>IP</w:t>
            </w:r>
          </w:p>
          <w:p w14:paraId="46531B14" w14:textId="77777777" w:rsidR="00884052" w:rsidRDefault="00884052" w:rsidP="006C2A8F">
            <w:pPr>
              <w:pStyle w:val="TAL"/>
              <w:rPr>
                <w:lang w:eastAsia="zh-CN"/>
              </w:rPr>
            </w:pPr>
            <w:r>
              <w:rPr>
                <w:rFonts w:hint="eastAsia"/>
                <w:lang w:eastAsia="zh-CN"/>
              </w:rPr>
              <w:t>1</w:t>
            </w:r>
            <w:r>
              <w:rPr>
                <w:lang w:eastAsia="zh-CN"/>
              </w:rPr>
              <w:t xml:space="preserve"> 0</w:t>
            </w:r>
            <w:r>
              <w:rPr>
                <w:lang w:eastAsia="zh-CN"/>
              </w:rPr>
              <w:tab/>
              <w:t>Ethernet</w:t>
            </w:r>
          </w:p>
          <w:p w14:paraId="5ACB9C6E" w14:textId="77777777" w:rsidR="00884052" w:rsidRDefault="00884052" w:rsidP="006C2A8F">
            <w:pPr>
              <w:pStyle w:val="TAL"/>
              <w:rPr>
                <w:lang w:eastAsia="zh-CN"/>
              </w:rPr>
            </w:pPr>
            <w:r>
              <w:rPr>
                <w:rFonts w:hint="eastAsia"/>
                <w:lang w:eastAsia="zh-CN"/>
              </w:rPr>
              <w:t>1</w:t>
            </w:r>
            <w:r>
              <w:rPr>
                <w:lang w:eastAsia="zh-CN"/>
              </w:rPr>
              <w:t xml:space="preserve"> 1</w:t>
            </w:r>
            <w:r>
              <w:rPr>
                <w:lang w:eastAsia="zh-CN"/>
              </w:rPr>
              <w:tab/>
              <w:t>Unstructured</w:t>
            </w:r>
          </w:p>
          <w:p w14:paraId="28346873" w14:textId="77777777" w:rsidR="00261F88" w:rsidRDefault="00261F88" w:rsidP="00261F88">
            <w:pPr>
              <w:pStyle w:val="TAL"/>
              <w:rPr>
                <w:lang w:eastAsia="zh-CN"/>
              </w:rPr>
            </w:pPr>
          </w:p>
          <w:p w14:paraId="7D97D31F" w14:textId="77777777" w:rsidR="00261F88" w:rsidRDefault="00261F88" w:rsidP="00261F88">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448B5A2D" w14:textId="77777777" w:rsidR="00261F88" w:rsidRDefault="00261F88" w:rsidP="00261F88">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310F4B63" w14:textId="77777777" w:rsidR="00261F88" w:rsidRDefault="00261F88" w:rsidP="00261F88">
            <w:pPr>
              <w:pStyle w:val="TAL"/>
              <w:rPr>
                <w:lang w:eastAsia="zh-CN"/>
              </w:rPr>
            </w:pPr>
            <w:r>
              <w:rPr>
                <w:lang w:eastAsia="zh-CN"/>
              </w:rPr>
              <w:t>Bit</w:t>
            </w:r>
          </w:p>
          <w:p w14:paraId="32CBE30B" w14:textId="77777777" w:rsidR="00261F88" w:rsidRDefault="00261F88" w:rsidP="00261F88">
            <w:pPr>
              <w:pStyle w:val="TAL"/>
              <w:rPr>
                <w:lang w:eastAsia="zh-CN"/>
              </w:rPr>
            </w:pPr>
            <w:r>
              <w:rPr>
                <w:rFonts w:hint="eastAsia"/>
                <w:lang w:eastAsia="zh-CN"/>
              </w:rPr>
              <w:t>5</w:t>
            </w:r>
          </w:p>
          <w:p w14:paraId="52D1DAD0" w14:textId="77777777" w:rsidR="00261F88" w:rsidRDefault="00261F88" w:rsidP="00261F88">
            <w:pPr>
              <w:pStyle w:val="TAL"/>
              <w:rPr>
                <w:lang w:eastAsia="zh-CN"/>
              </w:rPr>
            </w:pPr>
            <w:r>
              <w:rPr>
                <w:lang w:eastAsia="zh-CN"/>
              </w:rPr>
              <w:t>0</w:t>
            </w:r>
            <w:r>
              <w:rPr>
                <w:lang w:eastAsia="zh-CN"/>
              </w:rPr>
              <w:tab/>
              <w:t>the security procedure without network assistance</w:t>
            </w:r>
          </w:p>
          <w:p w14:paraId="57C431C8" w14:textId="77777777" w:rsidR="00261F88" w:rsidRDefault="00261F88" w:rsidP="00261F88">
            <w:pPr>
              <w:pStyle w:val="TAL"/>
              <w:rPr>
                <w:lang w:eastAsia="zh-CN"/>
              </w:rPr>
            </w:pPr>
            <w:r>
              <w:rPr>
                <w:lang w:eastAsia="zh-CN"/>
              </w:rPr>
              <w:t>1</w:t>
            </w:r>
            <w:r>
              <w:rPr>
                <w:lang w:eastAsia="zh-CN"/>
              </w:rPr>
              <w:tab/>
              <w:t>the security procedure with network assistance is used</w:t>
            </w:r>
          </w:p>
          <w:p w14:paraId="1CB6A5CB" w14:textId="77777777" w:rsidR="00261F88" w:rsidRDefault="00261F88" w:rsidP="00261F88">
            <w:pPr>
              <w:pStyle w:val="TAL"/>
              <w:rPr>
                <w:lang w:eastAsia="zh-CN"/>
              </w:rPr>
            </w:pPr>
          </w:p>
          <w:p w14:paraId="260311F2" w14:textId="77777777" w:rsidR="00261F88" w:rsidRDefault="00261F88" w:rsidP="00261F88">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5ED44967" w14:textId="77777777" w:rsidR="00261F88" w:rsidRDefault="00261F88" w:rsidP="00261F8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110E21E" w14:textId="77777777" w:rsidR="00261F88" w:rsidRDefault="00261F88" w:rsidP="00261F88">
            <w:pPr>
              <w:pStyle w:val="TAL"/>
              <w:rPr>
                <w:lang w:eastAsia="zh-CN"/>
              </w:rPr>
            </w:pPr>
            <w:r>
              <w:rPr>
                <w:lang w:eastAsia="zh-CN"/>
              </w:rPr>
              <w:t>Bit</w:t>
            </w:r>
          </w:p>
          <w:p w14:paraId="4FBF4960" w14:textId="77777777" w:rsidR="00261F88" w:rsidRDefault="00261F88" w:rsidP="00261F88">
            <w:pPr>
              <w:pStyle w:val="TAL"/>
              <w:rPr>
                <w:lang w:eastAsia="zh-CN"/>
              </w:rPr>
            </w:pPr>
            <w:r>
              <w:rPr>
                <w:rFonts w:hint="eastAsia"/>
                <w:lang w:eastAsia="zh-CN"/>
              </w:rPr>
              <w:t>6</w:t>
            </w:r>
          </w:p>
          <w:p w14:paraId="786ED5B7" w14:textId="77777777" w:rsidR="00261F88" w:rsidRDefault="00261F88" w:rsidP="00261F88">
            <w:pPr>
              <w:pStyle w:val="TAL"/>
              <w:rPr>
                <w:lang w:eastAsia="zh-CN"/>
              </w:rPr>
            </w:pPr>
            <w:r>
              <w:rPr>
                <w:lang w:eastAsia="zh-CN"/>
              </w:rPr>
              <w:t>0</w:t>
            </w:r>
            <w:r>
              <w:rPr>
                <w:lang w:eastAsia="zh-CN"/>
              </w:rPr>
              <w:tab/>
              <w:t>security procedure over control plane is not used</w:t>
            </w:r>
          </w:p>
          <w:p w14:paraId="4F09D89F" w14:textId="77777777" w:rsidR="00261F88" w:rsidRDefault="00261F88" w:rsidP="00261F88">
            <w:pPr>
              <w:pStyle w:val="TAL"/>
              <w:rPr>
                <w:lang w:eastAsia="zh-CN"/>
              </w:rPr>
            </w:pPr>
            <w:r>
              <w:rPr>
                <w:lang w:eastAsia="zh-CN"/>
              </w:rPr>
              <w:t>1</w:t>
            </w:r>
            <w:r>
              <w:rPr>
                <w:lang w:eastAsia="zh-CN"/>
              </w:rPr>
              <w:tab/>
              <w:t>security procedure over control plane is used</w:t>
            </w:r>
          </w:p>
          <w:p w14:paraId="7D429A3D" w14:textId="19137D9B" w:rsidR="00261F88" w:rsidRPr="00E1725D" w:rsidRDefault="00261F88" w:rsidP="006C2A8F">
            <w:pPr>
              <w:pStyle w:val="TAL"/>
              <w:rPr>
                <w:lang w:eastAsia="zh-CN"/>
              </w:rPr>
            </w:pPr>
          </w:p>
        </w:tc>
      </w:tr>
      <w:tr w:rsidR="00884052" w14:paraId="38F86F2A"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250103C" w14:textId="77777777" w:rsidR="00884052" w:rsidRPr="00556B0E" w:rsidRDefault="00884052" w:rsidP="006C2A8F">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048BCA68" w14:textId="77777777" w:rsidR="00884052" w:rsidRPr="00556B0E" w:rsidRDefault="00884052" w:rsidP="006C2A8F">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1E0ADF5" w14:textId="77777777" w:rsidR="00884052" w:rsidRPr="00556B0E" w:rsidRDefault="00884052" w:rsidP="006C2A8F">
            <w:pPr>
              <w:pStyle w:val="TAL"/>
              <w:rPr>
                <w:lang w:eastAsia="zh-CN"/>
              </w:rPr>
            </w:pPr>
            <w:r w:rsidRPr="00556B0E">
              <w:rPr>
                <w:lang w:eastAsia="zh-CN"/>
              </w:rPr>
              <w:t>Bits</w:t>
            </w:r>
          </w:p>
          <w:p w14:paraId="237E4FFF" w14:textId="77777777" w:rsidR="00884052" w:rsidRPr="00556B0E" w:rsidRDefault="00884052" w:rsidP="006C2A8F">
            <w:pPr>
              <w:pStyle w:val="TAL"/>
              <w:rPr>
                <w:lang w:eastAsia="zh-CN"/>
              </w:rPr>
            </w:pPr>
            <w:r>
              <w:rPr>
                <w:lang w:eastAsia="zh-CN"/>
              </w:rPr>
              <w:t>5</w:t>
            </w:r>
          </w:p>
          <w:p w14:paraId="3FCFA1C3" w14:textId="77777777" w:rsidR="00884052" w:rsidRPr="00556B0E" w:rsidRDefault="00884052" w:rsidP="006C2A8F">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1B7D8232" w14:textId="77777777" w:rsidR="00884052" w:rsidRDefault="00884052" w:rsidP="006C2A8F">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884052" w14:paraId="3AA2958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DCD5E2C" w14:textId="77777777" w:rsidR="00884052" w:rsidRDefault="00884052" w:rsidP="006C2A8F">
            <w:pPr>
              <w:pStyle w:val="TAL"/>
              <w:rPr>
                <w:lang w:eastAsia="zh-CN"/>
              </w:rPr>
            </w:pPr>
          </w:p>
        </w:tc>
      </w:tr>
      <w:tr w:rsidR="00884052" w14:paraId="22A2547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A4E2F56" w14:textId="77777777" w:rsidR="00884052" w:rsidRDefault="00884052" w:rsidP="006C2A8F">
            <w:pPr>
              <w:pStyle w:val="TAL"/>
              <w:rPr>
                <w:lang w:val="en-US" w:eastAsia="zh-CN"/>
              </w:rPr>
            </w:pPr>
            <w:r>
              <w:rPr>
                <w:lang w:eastAsia="zh-CN"/>
              </w:rPr>
              <w:t>The other values are reserved.</w:t>
            </w:r>
          </w:p>
          <w:p w14:paraId="747AB5EE" w14:textId="77777777" w:rsidR="00884052" w:rsidRPr="002B71FC" w:rsidRDefault="00884052" w:rsidP="006C2A8F">
            <w:pPr>
              <w:pStyle w:val="TAL"/>
              <w:rPr>
                <w:lang w:val="en-US" w:eastAsia="zh-CN"/>
              </w:rPr>
            </w:pPr>
          </w:p>
        </w:tc>
      </w:tr>
      <w:tr w:rsidR="00884052" w14:paraId="77071E4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88E1298" w14:textId="77777777" w:rsidR="00884052" w:rsidRDefault="00884052" w:rsidP="006C2A8F">
            <w:pPr>
              <w:pStyle w:val="TAL"/>
            </w:pPr>
            <w:r>
              <w:t>RSC list (octet o30+3 to o31):</w:t>
            </w:r>
          </w:p>
          <w:p w14:paraId="0D6C3D1E" w14:textId="77777777" w:rsidR="00884052" w:rsidRDefault="00884052" w:rsidP="006C2A8F">
            <w:pPr>
              <w:pStyle w:val="TAL"/>
            </w:pPr>
            <w:r>
              <w:t>The RSC list field is coded according to figure 5.8.2.14 and table 5.8.2.14.</w:t>
            </w:r>
          </w:p>
          <w:p w14:paraId="0C7170F5" w14:textId="77777777" w:rsidR="00884052" w:rsidRPr="009669EE" w:rsidRDefault="00884052" w:rsidP="006C2A8F">
            <w:pPr>
              <w:pStyle w:val="TAL"/>
              <w:rPr>
                <w:lang w:eastAsia="zh-CN"/>
              </w:rPr>
            </w:pPr>
          </w:p>
        </w:tc>
      </w:tr>
      <w:tr w:rsidR="00107A15" w:rsidRPr="00B773A0" w14:paraId="10CFC21D" w14:textId="77777777" w:rsidTr="00107A15">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E3A6FA0" w14:textId="77777777" w:rsidR="00107A15" w:rsidRDefault="00107A15" w:rsidP="006C2A8F">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2D92EFC" w14:textId="17A35E02" w:rsidR="00107A15" w:rsidRDefault="00107A15" w:rsidP="006C2A8F">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p w14:paraId="50EC3590" w14:textId="77777777" w:rsidR="00107A15" w:rsidRPr="00B773A0" w:rsidRDefault="00107A15" w:rsidP="006C2A8F">
            <w:pPr>
              <w:pStyle w:val="TAL"/>
              <w:rPr>
                <w:lang w:eastAsia="zh-CN"/>
              </w:rPr>
            </w:pPr>
          </w:p>
        </w:tc>
      </w:tr>
      <w:tr w:rsidR="00884052" w:rsidRPr="007F1885" w14:paraId="70A77161"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598B236" w14:textId="77777777" w:rsidR="00884052" w:rsidRPr="007F1885" w:rsidRDefault="00884052" w:rsidP="006C2A8F">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7DF9BBD2" w14:textId="77777777" w:rsidR="00884052" w:rsidRPr="007F1885" w:rsidRDefault="00884052" w:rsidP="006C2A8F">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884052" w14:paraId="6A004E50" w14:textId="77777777" w:rsidTr="00107A15">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62B58D73" w14:textId="77777777" w:rsidR="00884052" w:rsidRDefault="00884052" w:rsidP="006C2A8F">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r>
        <w:t>Figure 5.8.2.14: RSC list</w:t>
      </w:r>
    </w:p>
    <w:p w14:paraId="51CAE06A" w14:textId="77777777" w:rsidR="00FE0810" w:rsidRDefault="00FE0810" w:rsidP="00FE0810">
      <w:pPr>
        <w:pStyle w:val="FP"/>
        <w:rPr>
          <w:lang w:eastAsia="zh-CN"/>
        </w:rPr>
      </w:pPr>
    </w:p>
    <w:p w14:paraId="793C9954" w14:textId="77777777" w:rsidR="0046064C" w:rsidRDefault="0046064C" w:rsidP="0046064C">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51CEB178"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0212FED9" w:rsidR="00375AB1" w:rsidRDefault="00375AB1" w:rsidP="00375AB1">
      <w:pPr>
        <w:pStyle w:val="TF"/>
        <w:rPr>
          <w:lang w:eastAsia="zh-CN"/>
        </w:rPr>
      </w:pPr>
      <w:r>
        <w:t>Figure 5.8.2.1</w:t>
      </w:r>
      <w:r w:rsidR="000B6D75">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38D2DCCF" w:rsidR="00375AB1" w:rsidRDefault="00375AB1" w:rsidP="00375AB1">
      <w:pPr>
        <w:pStyle w:val="TH"/>
      </w:pPr>
      <w:r>
        <w:t>Table 5.8.2.1</w:t>
      </w:r>
      <w:r w:rsidR="00F73DC9">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1EFE3CF4" w14:textId="77777777" w:rsidR="00375AB1" w:rsidRDefault="00375AB1" w:rsidP="00FE0810">
      <w:pPr>
        <w:pStyle w:val="FP"/>
        <w:rPr>
          <w:lang w:eastAsia="zh-CN"/>
        </w:rPr>
      </w:pPr>
    </w:p>
    <w:p w14:paraId="15317D55" w14:textId="77777777" w:rsidR="00FE0810" w:rsidRDefault="00FE0810" w:rsidP="00FE0810">
      <w:pPr>
        <w:pStyle w:val="Heading2"/>
        <w:rPr>
          <w:lang w:eastAsia="zh-CN"/>
        </w:rPr>
      </w:pPr>
      <w:bookmarkStart w:id="181" w:name="_Toc162970095"/>
      <w:r>
        <w:rPr>
          <w:lang w:eastAsia="zh-CN"/>
        </w:rPr>
        <w:t>5.9</w:t>
      </w:r>
      <w:r>
        <w:rPr>
          <w:lang w:eastAsia="zh-CN"/>
        </w:rPr>
        <w:tab/>
        <w:t>Encoding of UE policies for 5G ProSe end UE</w:t>
      </w:r>
      <w:bookmarkEnd w:id="181"/>
    </w:p>
    <w:p w14:paraId="26A1D490" w14:textId="77777777" w:rsidR="00FE0810" w:rsidRDefault="00FE0810" w:rsidP="00FE0810">
      <w:pPr>
        <w:pStyle w:val="Heading3"/>
      </w:pPr>
      <w:bookmarkStart w:id="182" w:name="_Toc162970096"/>
      <w:r>
        <w:t>5.9.1</w:t>
      </w:r>
      <w:r>
        <w:tab/>
        <w:t>General</w:t>
      </w:r>
      <w:bookmarkEnd w:id="182"/>
    </w:p>
    <w:p w14:paraId="29645202" w14:textId="77777777" w:rsidR="00FE0810" w:rsidRDefault="00FE0810" w:rsidP="00FE0810">
      <w:r>
        <w:t xml:space="preserve">The </w:t>
      </w:r>
      <w:r>
        <w:rPr>
          <w:lang w:eastAsia="zh-CN"/>
        </w:rPr>
        <w:t xml:space="preserve">UE policies for 5G ProSe end UE are </w:t>
      </w:r>
      <w:r>
        <w:t>coded as shown in figures 5.9.2.1 and table 5.9.2.1.</w:t>
      </w:r>
    </w:p>
    <w:p w14:paraId="08AAEB53" w14:textId="77777777" w:rsidR="00FE0810" w:rsidRDefault="00FE0810" w:rsidP="00FE0810">
      <w:pPr>
        <w:pStyle w:val="Heading3"/>
      </w:pPr>
      <w:bookmarkStart w:id="183" w:name="_Toc162970097"/>
      <w:r>
        <w:lastRenderedPageBreak/>
        <w:t>5.9.2</w:t>
      </w:r>
      <w:r>
        <w:tab/>
        <w:t>Information elements coding</w:t>
      </w:r>
      <w:bookmarkEnd w:id="183"/>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42A1DEAE" w14:textId="77777777" w:rsidTr="00B95C57">
        <w:trPr>
          <w:gridBefore w:val="1"/>
          <w:wBefore w:w="28" w:type="dxa"/>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gridSpan w:val="2"/>
            <w:hideMark/>
          </w:tcPr>
          <w:p w14:paraId="5E362A5E" w14:textId="77777777" w:rsidR="0086505D" w:rsidRDefault="0086505D" w:rsidP="00614E5A">
            <w:pPr>
              <w:pStyle w:val="TAC"/>
            </w:pPr>
            <w:r>
              <w:t>1</w:t>
            </w:r>
          </w:p>
        </w:tc>
        <w:tc>
          <w:tcPr>
            <w:tcW w:w="1134" w:type="dxa"/>
            <w:gridSpan w:val="2"/>
          </w:tcPr>
          <w:p w14:paraId="5F044A43" w14:textId="77777777" w:rsidR="0086505D" w:rsidRDefault="0086505D" w:rsidP="00614E5A">
            <w:pPr>
              <w:pStyle w:val="TAL"/>
            </w:pPr>
          </w:p>
        </w:tc>
      </w:tr>
      <w:tr w:rsidR="0086505D" w14:paraId="1363830A" w14:textId="77777777" w:rsidTr="00B95C5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315A272" w:rsidR="0086505D" w:rsidRDefault="002119C8"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r>
              <w:t>ProSeP info type = {</w:t>
            </w:r>
            <w:r>
              <w:rPr>
                <w:lang w:eastAsia="zh-CN"/>
              </w:rPr>
              <w:t>UE policies for 5G ProSe end UE</w:t>
            </w:r>
            <w:r>
              <w:t>}</w:t>
            </w:r>
          </w:p>
        </w:tc>
        <w:tc>
          <w:tcPr>
            <w:tcW w:w="1134" w:type="dxa"/>
            <w:gridSpan w:val="2"/>
            <w:vMerge w:val="restart"/>
            <w:hideMark/>
          </w:tcPr>
          <w:p w14:paraId="740C353E" w14:textId="77777777" w:rsidR="0086505D" w:rsidRDefault="0086505D" w:rsidP="00614E5A">
            <w:pPr>
              <w:pStyle w:val="TAL"/>
            </w:pPr>
            <w:r>
              <w:t>octet k</w:t>
            </w:r>
          </w:p>
        </w:tc>
      </w:tr>
      <w:tr w:rsidR="0086505D" w14:paraId="4881B0C4" w14:textId="77777777" w:rsidTr="00B95C5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gridSpan w:val="2"/>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B95C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Length of ProSeP info contents</w:t>
            </w:r>
          </w:p>
          <w:p w14:paraId="58C16DAD" w14:textId="77777777" w:rsidR="0086505D" w:rsidRDefault="0086505D" w:rsidP="00614E5A">
            <w:pPr>
              <w:pStyle w:val="TAC"/>
            </w:pPr>
          </w:p>
        </w:tc>
        <w:tc>
          <w:tcPr>
            <w:tcW w:w="1134" w:type="dxa"/>
            <w:gridSpan w:val="2"/>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B95C5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gridSpan w:val="2"/>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9043D50" w:rsidR="0086505D" w:rsidRDefault="0086505D" w:rsidP="00614E5A">
            <w:pPr>
              <w:pStyle w:val="TAC"/>
              <w:rPr>
                <w:noProof/>
              </w:rPr>
            </w:pPr>
            <w:r>
              <w:t xml:space="preserve">Default destination layer-2 IDs for sending </w:t>
            </w:r>
            <w:r w:rsidR="00AA3F05">
              <w:rPr>
                <w:rFonts w:hint="eastAsia"/>
                <w:lang w:eastAsia="zh-CN"/>
              </w:rPr>
              <w:t>and receiving</w:t>
            </w:r>
            <w:r w:rsidR="00AA3F05">
              <w:t xml:space="preserve"> </w:t>
            </w:r>
            <w:r>
              <w:t>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6CF26EE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62D05D0E" w14:textId="24EB5A11" w:rsidR="0086505D" w:rsidRDefault="0086505D" w:rsidP="00614E5A">
            <w:pPr>
              <w:pStyle w:val="TAL"/>
            </w:pPr>
            <w:r>
              <w:t>octet o3+</w:t>
            </w:r>
            <w:r w:rsidR="00AA3F05">
              <w:t>1</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07BC7734"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sidR="00AA3F05">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r w:rsidR="00B95C57" w14:paraId="0BB78AAE" w14:textId="77777777" w:rsidTr="00B95C5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D1BD709" w14:textId="77777777" w:rsidR="00B95C57" w:rsidRDefault="00B95C57" w:rsidP="006C2A8F">
            <w:pPr>
              <w:pStyle w:val="TAC"/>
              <w:rPr>
                <w:noProof/>
                <w:lang w:eastAsia="zh-CN"/>
              </w:rPr>
            </w:pPr>
          </w:p>
          <w:p w14:paraId="20152D71" w14:textId="77777777" w:rsidR="00B95C57" w:rsidRPr="00DE6DA5" w:rsidRDefault="00B95C57" w:rsidP="006C2A8F">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77D123A" w14:textId="77777777" w:rsidR="00B95C57" w:rsidRPr="001D06A2" w:rsidRDefault="00B95C57" w:rsidP="006C2A8F">
            <w:pPr>
              <w:pStyle w:val="TAL"/>
            </w:pPr>
            <w:r w:rsidRPr="001D06A2">
              <w:t>octet (o</w:t>
            </w:r>
            <w:r>
              <w:rPr>
                <w:rFonts w:hint="eastAsia"/>
                <w:lang w:eastAsia="zh-CN"/>
              </w:rPr>
              <w:t>5</w:t>
            </w:r>
            <w:r w:rsidRPr="001D06A2">
              <w:t>+1)*</w:t>
            </w:r>
          </w:p>
          <w:p w14:paraId="44313487" w14:textId="77777777" w:rsidR="00B95C57" w:rsidRPr="001D06A2" w:rsidRDefault="00B95C57" w:rsidP="006C2A8F">
            <w:pPr>
              <w:pStyle w:val="TAL"/>
            </w:pPr>
          </w:p>
          <w:p w14:paraId="2EB909BE" w14:textId="77777777" w:rsidR="00B95C57" w:rsidRDefault="00B95C57" w:rsidP="006C2A8F">
            <w:pPr>
              <w:pStyle w:val="TAL"/>
              <w:rPr>
                <w:lang w:eastAsia="zh-CN"/>
              </w:rPr>
            </w:pPr>
            <w:r w:rsidRPr="001D06A2">
              <w:t xml:space="preserve">octet </w:t>
            </w:r>
            <w:r>
              <w:rPr>
                <w:rFonts w:hint="eastAsia"/>
                <w:lang w:eastAsia="zh-CN"/>
              </w:rPr>
              <w:t>6</w:t>
            </w:r>
            <w:r w:rsidRPr="001D06A2">
              <w:t>*</w:t>
            </w:r>
          </w:p>
        </w:tc>
      </w:tr>
    </w:tbl>
    <w:p w14:paraId="2B965955" w14:textId="77777777" w:rsidR="0086505D" w:rsidRDefault="0086505D" w:rsidP="0086505D">
      <w:pPr>
        <w:pStyle w:val="NF"/>
      </w:pPr>
    </w:p>
    <w:p w14:paraId="41EDE69F" w14:textId="77777777" w:rsidR="0086505D" w:rsidRDefault="0086505D" w:rsidP="0086505D">
      <w:pPr>
        <w:pStyle w:val="TF"/>
      </w:pPr>
      <w:r>
        <w:t>Figure 5.9.2.1: ProSeP Info = {</w:t>
      </w:r>
      <w:r>
        <w:rPr>
          <w:lang w:eastAsia="zh-CN"/>
        </w:rPr>
        <w:t>UE policies for 5G ProSe end UE</w:t>
      </w:r>
      <w:r>
        <w:t>}</w:t>
      </w:r>
    </w:p>
    <w:p w14:paraId="5BA501B4" w14:textId="77777777" w:rsidR="00FE0810" w:rsidRPr="00DD6F15" w:rsidRDefault="00FE0810" w:rsidP="00FE0810">
      <w:pPr>
        <w:pStyle w:val="TF"/>
      </w:pPr>
    </w:p>
    <w:p w14:paraId="27B53AFD" w14:textId="77777777" w:rsidR="00657810" w:rsidRDefault="00657810" w:rsidP="00657810">
      <w:pPr>
        <w:pStyle w:val="TH"/>
      </w:pPr>
      <w:r>
        <w:lastRenderedPageBreak/>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Default="00657810" w:rsidP="00614E5A">
            <w:pPr>
              <w:pStyle w:val="TAL"/>
            </w:pPr>
            <w:r>
              <w:t>ProSeP info type (bit 1 to 4 of octet k) shall be set to “0111” (</w:t>
            </w:r>
            <w:r>
              <w:rPr>
                <w:lang w:eastAsia="zh-CN"/>
              </w:rPr>
              <w:t>UE policies for 5G ProSe end UE</w:t>
            </w:r>
            <w:r>
              <w:t>)</w:t>
            </w:r>
          </w:p>
          <w:p w14:paraId="2E62095E" w14:textId="77777777" w:rsidR="00E15A44" w:rsidRDefault="00E15A44" w:rsidP="00E15A44">
            <w:pPr>
              <w:pStyle w:val="TAL"/>
              <w:rPr>
                <w:lang w:eastAsia="zh-CN"/>
              </w:rPr>
            </w:pPr>
          </w:p>
          <w:p w14:paraId="020E2256" w14:textId="77777777" w:rsidR="00E15A44" w:rsidRDefault="00E15A44" w:rsidP="00E15A44">
            <w:pPr>
              <w:pStyle w:val="TAL"/>
              <w:rPr>
                <w:lang w:eastAsia="zh-CN"/>
              </w:rPr>
            </w:pPr>
            <w:r>
              <w:rPr>
                <w:lang w:eastAsia="zh-CN"/>
              </w:rPr>
              <w:t>PKMF address indication (PAI) (bit 5 of octet k)</w:t>
            </w:r>
          </w:p>
          <w:p w14:paraId="7347DFC8" w14:textId="77777777" w:rsidR="00E15A44" w:rsidRDefault="00E15A44" w:rsidP="00E15A44">
            <w:pPr>
              <w:pStyle w:val="TAL"/>
              <w:rPr>
                <w:lang w:eastAsia="zh-CN"/>
              </w:rPr>
            </w:pPr>
            <w:r>
              <w:rPr>
                <w:lang w:eastAsia="zh-CN"/>
              </w:rPr>
              <w:t>The PAI indicates whether the 5G PKMF addressing information is included in the IE or not</w:t>
            </w:r>
          </w:p>
          <w:p w14:paraId="2760F1BF" w14:textId="77777777" w:rsidR="00E15A44" w:rsidRDefault="00E15A44" w:rsidP="00E15A44">
            <w:pPr>
              <w:pStyle w:val="TAL"/>
              <w:rPr>
                <w:lang w:eastAsia="zh-CN"/>
              </w:rPr>
            </w:pPr>
            <w:r>
              <w:rPr>
                <w:lang w:eastAsia="zh-CN"/>
              </w:rPr>
              <w:t>Bit</w:t>
            </w:r>
          </w:p>
          <w:p w14:paraId="4D270121" w14:textId="77777777" w:rsidR="00E15A44" w:rsidRDefault="00E15A44" w:rsidP="00E15A44">
            <w:pPr>
              <w:pStyle w:val="TAL"/>
              <w:rPr>
                <w:lang w:eastAsia="zh-CN"/>
              </w:rPr>
            </w:pPr>
            <w:r>
              <w:rPr>
                <w:lang w:eastAsia="zh-CN"/>
              </w:rPr>
              <w:t>5</w:t>
            </w:r>
          </w:p>
          <w:p w14:paraId="6C633989" w14:textId="77777777" w:rsidR="00E15A44" w:rsidRDefault="00E15A44" w:rsidP="00E15A44">
            <w:pPr>
              <w:pStyle w:val="TAL"/>
              <w:rPr>
                <w:lang w:eastAsia="zh-CN"/>
              </w:rPr>
            </w:pPr>
            <w:r>
              <w:rPr>
                <w:lang w:eastAsia="zh-CN"/>
              </w:rPr>
              <w:t>0</w:t>
            </w:r>
            <w:r>
              <w:rPr>
                <w:lang w:eastAsia="zh-CN"/>
              </w:rPr>
              <w:tab/>
              <w:t>5G PKMF addressing information is not included</w:t>
            </w:r>
          </w:p>
          <w:p w14:paraId="6EA4D4EC" w14:textId="45AC95B2" w:rsidR="00CB7E85" w:rsidRDefault="00E15A44" w:rsidP="00614E5A">
            <w:pPr>
              <w:pStyle w:val="TAL"/>
              <w:rPr>
                <w:lang w:eastAsia="zh-CN"/>
              </w:rPr>
            </w:pPr>
            <w:r>
              <w:rPr>
                <w:lang w:eastAsia="zh-CN"/>
              </w:rPr>
              <w:t>1</w:t>
            </w:r>
            <w:r>
              <w:rPr>
                <w:lang w:eastAsia="zh-CN"/>
              </w:rPr>
              <w:tab/>
              <w:t>5G PKMF addressing information is included</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Length of ProSeP info contents (octets k+1 to k+2) indicates the length of ProSeP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13483F93" w:rsidR="00657810" w:rsidRDefault="00657810" w:rsidP="00614E5A">
            <w:pPr>
              <w:pStyle w:val="TAL"/>
            </w:pPr>
            <w:r>
              <w:t>The not served by NG-RAN field is coded according to figure </w:t>
            </w:r>
            <w:r w:rsidR="001B0DC6">
              <w:t>5.9.2.3</w:t>
            </w:r>
            <w:r>
              <w:t xml:space="preserve"> and table </w:t>
            </w:r>
            <w:r w:rsidR="001B0DC6">
              <w:t>5.9.2.3</w:t>
            </w:r>
            <w:r>
              <w:t>, and contains configuration parameters for 5G ProSe UE-to-UE relay discovery and communication when the UE is not served by NG-RAN.</w:t>
            </w:r>
          </w:p>
          <w:p w14:paraId="79A72E8F" w14:textId="77777777" w:rsidR="00657810" w:rsidRDefault="00657810" w:rsidP="00614E5A">
            <w:pPr>
              <w:pStyle w:val="TAL"/>
            </w:pPr>
          </w:p>
          <w:p w14:paraId="1DB2188A" w14:textId="3946DB96" w:rsidR="00657810" w:rsidRDefault="00657810" w:rsidP="00614E5A">
            <w:pPr>
              <w:pStyle w:val="TAL"/>
            </w:pPr>
            <w:r>
              <w:t>Default destination layer-2 IDs for sending</w:t>
            </w:r>
            <w:r w:rsidR="00AA3F05">
              <w:t xml:space="preserve"> </w:t>
            </w:r>
            <w:r w:rsidR="00AA3F05">
              <w:rPr>
                <w:rFonts w:hint="eastAsia"/>
                <w:lang w:eastAsia="zh-CN"/>
              </w:rPr>
              <w:t>and receiving</w:t>
            </w:r>
            <w:r>
              <w:t xml:space="preserve"> the discovery signalling for solicitation and for receiving the discovery signalling for announcement (octet o2+1 to o3):</w:t>
            </w:r>
          </w:p>
          <w:p w14:paraId="546431E2" w14:textId="27D4397D" w:rsidR="00657810" w:rsidRDefault="00657810" w:rsidP="00614E5A">
            <w:pPr>
              <w:pStyle w:val="TAL"/>
            </w:pPr>
            <w:r>
              <w:t xml:space="preserve">The default </w:t>
            </w:r>
            <w:r>
              <w:rPr>
                <w:lang w:eastAsia="zh-CN"/>
              </w:rPr>
              <w:t xml:space="preserve">destination layer-2 IDs for </w:t>
            </w:r>
            <w:r>
              <w:t xml:space="preserve">sending </w:t>
            </w:r>
            <w:r w:rsidR="00AA3F05">
              <w:rPr>
                <w:rFonts w:hint="eastAsia"/>
                <w:lang w:eastAsia="zh-CN"/>
              </w:rPr>
              <w:t>and receiving</w:t>
            </w:r>
            <w:r w:rsidR="00AA3F05">
              <w:t xml:space="preserve"> </w:t>
            </w:r>
            <w:r>
              <w:t>the discovery signalling for solicitation and for receiving the discovery signalling for announcement is</w:t>
            </w:r>
            <w:r>
              <w:rPr>
                <w:noProof/>
              </w:rPr>
              <w:t xml:space="preserve"> </w:t>
            </w:r>
            <w:r>
              <w:t>coded according to figure </w:t>
            </w:r>
            <w:r w:rsidR="001B0DC6">
              <w:t>5.9.2.9</w:t>
            </w:r>
            <w:r>
              <w:t>b and table </w:t>
            </w:r>
            <w:r w:rsidR="001B0DC6">
              <w:t>5.9.2.9</w:t>
            </w:r>
            <w:r>
              <w:t xml:space="preserve">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264AE81D" w14:textId="77777777" w:rsidR="00657810" w:rsidRDefault="00657810" w:rsidP="00AA3F05">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18584F44" w:rsidR="00657810" w:rsidRDefault="00657810" w:rsidP="00614E5A">
            <w:pPr>
              <w:pStyle w:val="TAL"/>
              <w:rPr>
                <w:noProof/>
              </w:rPr>
            </w:pPr>
            <w:r>
              <w:rPr>
                <w:noProof/>
              </w:rPr>
              <w:t>RSC info list (octet o3+</w:t>
            </w:r>
            <w:r w:rsidR="00AA3F05">
              <w:rPr>
                <w:noProof/>
              </w:rPr>
              <w:t>1</w:t>
            </w:r>
            <w:r>
              <w:rPr>
                <w:noProof/>
              </w:rPr>
              <w:t xml:space="preserve"> to l):</w:t>
            </w:r>
          </w:p>
          <w:p w14:paraId="17695608" w14:textId="5113C99F" w:rsidR="00657810" w:rsidRDefault="00657810" w:rsidP="00614E5A">
            <w:pPr>
              <w:pStyle w:val="TAL"/>
            </w:pPr>
            <w:r>
              <w:rPr>
                <w:noProof/>
              </w:rPr>
              <w:t xml:space="preserve">The RSC info list field is </w:t>
            </w:r>
            <w:r>
              <w:t>coded according to figure </w:t>
            </w:r>
            <w:r w:rsidR="001B0DC6">
              <w:t>5.9.2.10</w:t>
            </w:r>
            <w:r>
              <w:t xml:space="preserve"> and table </w:t>
            </w:r>
            <w:r w:rsidR="001B0DC6">
              <w:t>5.9.2.10</w:t>
            </w:r>
            <w:r>
              <w:t xml:space="preserve"> and contains the </w:t>
            </w:r>
            <w:r>
              <w:rPr>
                <w:noProof/>
              </w:rPr>
              <w:t>RSCs related paramters</w:t>
            </w:r>
            <w:r>
              <w:t>.</w:t>
            </w:r>
          </w:p>
          <w:p w14:paraId="38081808" w14:textId="4BF24E53" w:rsidR="0041139A" w:rsidRDefault="0041139A" w:rsidP="00614E5A">
            <w:pPr>
              <w:pStyle w:val="TAL"/>
            </w:pPr>
          </w:p>
          <w:p w14:paraId="62DB9965" w14:textId="1A1E8750"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t xml:space="preserve">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sidR="00AA3F05">
              <w:rPr>
                <w:lang w:eastAsia="zh-CN"/>
              </w:rPr>
              <w:t>4</w:t>
            </w:r>
            <w:r>
              <w:t>+1 to o</w:t>
            </w:r>
            <w:r w:rsidR="00AA3F05">
              <w:rPr>
                <w:lang w:eastAsia="zh-CN"/>
              </w:rPr>
              <w:t>5</w:t>
            </w:r>
            <w:r>
              <w:t>):</w:t>
            </w:r>
          </w:p>
          <w:p w14:paraId="29B3A982" w14:textId="2039DAD3" w:rsidR="0041139A" w:rsidRDefault="0041139A"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t xml:space="preserve"> 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r w:rsidR="001B0DC6">
              <w:t>5.9.2.</w:t>
            </w:r>
            <w:r w:rsidR="00D3673B">
              <w:rPr>
                <w:lang w:eastAsia="zh-CN"/>
              </w:rPr>
              <w:t>13</w:t>
            </w:r>
            <w:r>
              <w:t xml:space="preserve"> and table </w:t>
            </w:r>
            <w:r w:rsidR="001B0DC6">
              <w:t>5.9.2.</w:t>
            </w:r>
            <w:r w:rsidR="00D3673B">
              <w:rPr>
                <w:lang w:eastAsia="zh-CN"/>
              </w:rPr>
              <w:t>13</w:t>
            </w:r>
            <w:r w:rsidR="00A05557">
              <w:rPr>
                <w:lang w:eastAsia="zh-CN"/>
              </w:rPr>
              <w:t>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1F4AE93F" w14:textId="77777777" w:rsidR="00956FC1" w:rsidRDefault="00956FC1" w:rsidP="00956FC1">
            <w:pPr>
              <w:pStyle w:val="TAL"/>
              <w:rPr>
                <w:lang w:eastAsia="zh-CN"/>
              </w:rPr>
            </w:pPr>
          </w:p>
          <w:p w14:paraId="17E2CA44" w14:textId="77777777" w:rsidR="00956FC1" w:rsidRDefault="00956FC1" w:rsidP="00956FC1">
            <w:pPr>
              <w:pStyle w:val="TAL"/>
            </w:pPr>
            <w:r>
              <w:t>5G PKMF address information (octet o</w:t>
            </w:r>
            <w:r>
              <w:rPr>
                <w:rFonts w:hint="eastAsia"/>
                <w:lang w:eastAsia="zh-CN"/>
              </w:rPr>
              <w:t>5</w:t>
            </w:r>
            <w:r>
              <w:t>+1 to o</w:t>
            </w:r>
            <w:r>
              <w:rPr>
                <w:rFonts w:hint="eastAsia"/>
                <w:lang w:eastAsia="zh-CN"/>
              </w:rPr>
              <w:t>6</w:t>
            </w:r>
            <w:r>
              <w:t>):</w:t>
            </w:r>
          </w:p>
          <w:p w14:paraId="46F5523A" w14:textId="183C0276" w:rsidR="00956FC1" w:rsidRDefault="00956FC1" w:rsidP="00614E5A">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If the length of ProSeP info contents field is bigger than indicated in figure 5.9.2.1, receiving entity shall ignore any superfluous octets located at the end of the ProSeP info contents.</w:t>
            </w:r>
          </w:p>
        </w:tc>
      </w:tr>
    </w:tbl>
    <w:p w14:paraId="6237585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C9A" w14:paraId="444D1A33" w14:textId="77777777" w:rsidTr="006C2A8F">
        <w:trPr>
          <w:cantSplit/>
          <w:jc w:val="center"/>
        </w:trPr>
        <w:tc>
          <w:tcPr>
            <w:tcW w:w="708" w:type="dxa"/>
            <w:hideMark/>
          </w:tcPr>
          <w:p w14:paraId="275CCD4D" w14:textId="77777777" w:rsidR="00377C9A" w:rsidRDefault="00377C9A" w:rsidP="006C2A8F">
            <w:pPr>
              <w:pStyle w:val="TAC"/>
            </w:pPr>
            <w:r>
              <w:lastRenderedPageBreak/>
              <w:t>8</w:t>
            </w:r>
          </w:p>
        </w:tc>
        <w:tc>
          <w:tcPr>
            <w:tcW w:w="709" w:type="dxa"/>
            <w:hideMark/>
          </w:tcPr>
          <w:p w14:paraId="2E3CC19D" w14:textId="77777777" w:rsidR="00377C9A" w:rsidRDefault="00377C9A" w:rsidP="006C2A8F">
            <w:pPr>
              <w:pStyle w:val="TAC"/>
            </w:pPr>
            <w:r>
              <w:t>7</w:t>
            </w:r>
          </w:p>
        </w:tc>
        <w:tc>
          <w:tcPr>
            <w:tcW w:w="709" w:type="dxa"/>
            <w:hideMark/>
          </w:tcPr>
          <w:p w14:paraId="6BDC782D" w14:textId="77777777" w:rsidR="00377C9A" w:rsidRDefault="00377C9A" w:rsidP="006C2A8F">
            <w:pPr>
              <w:pStyle w:val="TAC"/>
            </w:pPr>
            <w:r>
              <w:t>6</w:t>
            </w:r>
          </w:p>
        </w:tc>
        <w:tc>
          <w:tcPr>
            <w:tcW w:w="709" w:type="dxa"/>
            <w:hideMark/>
          </w:tcPr>
          <w:p w14:paraId="03FB55E1" w14:textId="77777777" w:rsidR="00377C9A" w:rsidRDefault="00377C9A" w:rsidP="006C2A8F">
            <w:pPr>
              <w:pStyle w:val="TAC"/>
            </w:pPr>
            <w:r>
              <w:t>5</w:t>
            </w:r>
          </w:p>
        </w:tc>
        <w:tc>
          <w:tcPr>
            <w:tcW w:w="709" w:type="dxa"/>
            <w:hideMark/>
          </w:tcPr>
          <w:p w14:paraId="5C1A5235" w14:textId="77777777" w:rsidR="00377C9A" w:rsidRDefault="00377C9A" w:rsidP="006C2A8F">
            <w:pPr>
              <w:pStyle w:val="TAC"/>
            </w:pPr>
            <w:r>
              <w:t>4</w:t>
            </w:r>
          </w:p>
        </w:tc>
        <w:tc>
          <w:tcPr>
            <w:tcW w:w="709" w:type="dxa"/>
            <w:hideMark/>
          </w:tcPr>
          <w:p w14:paraId="78D0A14E" w14:textId="77777777" w:rsidR="00377C9A" w:rsidRDefault="00377C9A" w:rsidP="006C2A8F">
            <w:pPr>
              <w:pStyle w:val="TAC"/>
            </w:pPr>
            <w:r>
              <w:t>3</w:t>
            </w:r>
          </w:p>
        </w:tc>
        <w:tc>
          <w:tcPr>
            <w:tcW w:w="709" w:type="dxa"/>
            <w:hideMark/>
          </w:tcPr>
          <w:p w14:paraId="76C9164F" w14:textId="77777777" w:rsidR="00377C9A" w:rsidRDefault="00377C9A" w:rsidP="006C2A8F">
            <w:pPr>
              <w:pStyle w:val="TAC"/>
            </w:pPr>
            <w:r>
              <w:t>2</w:t>
            </w:r>
          </w:p>
        </w:tc>
        <w:tc>
          <w:tcPr>
            <w:tcW w:w="709" w:type="dxa"/>
            <w:hideMark/>
          </w:tcPr>
          <w:p w14:paraId="1B69C0F9" w14:textId="77777777" w:rsidR="00377C9A" w:rsidRDefault="00377C9A" w:rsidP="006C2A8F">
            <w:pPr>
              <w:pStyle w:val="TAC"/>
            </w:pPr>
            <w:r>
              <w:t>1</w:t>
            </w:r>
          </w:p>
        </w:tc>
        <w:tc>
          <w:tcPr>
            <w:tcW w:w="1346" w:type="dxa"/>
          </w:tcPr>
          <w:p w14:paraId="431CD611" w14:textId="77777777" w:rsidR="00377C9A" w:rsidRDefault="00377C9A" w:rsidP="006C2A8F">
            <w:pPr>
              <w:pStyle w:val="TAL"/>
            </w:pPr>
          </w:p>
        </w:tc>
      </w:tr>
      <w:tr w:rsidR="00377C9A" w14:paraId="5D5AE24B" w14:textId="77777777" w:rsidTr="006C2A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F2F011" w14:textId="77777777" w:rsidR="00377C9A" w:rsidRDefault="00377C9A" w:rsidP="006C2A8F">
            <w:pPr>
              <w:pStyle w:val="TAC"/>
              <w:rPr>
                <w:noProof/>
              </w:rPr>
            </w:pPr>
          </w:p>
          <w:p w14:paraId="6EF09856" w14:textId="77777777" w:rsidR="00377C9A" w:rsidRDefault="00377C9A" w:rsidP="006C2A8F">
            <w:pPr>
              <w:pStyle w:val="TAC"/>
            </w:pPr>
            <w:r>
              <w:rPr>
                <w:noProof/>
              </w:rPr>
              <w:t>Length of served by NG-RAN</w:t>
            </w:r>
            <w:r>
              <w:t xml:space="preserve"> </w:t>
            </w:r>
            <w:r>
              <w:rPr>
                <w:noProof/>
              </w:rPr>
              <w:t>contents</w:t>
            </w:r>
          </w:p>
        </w:tc>
        <w:tc>
          <w:tcPr>
            <w:tcW w:w="1346" w:type="dxa"/>
          </w:tcPr>
          <w:p w14:paraId="1F11051E" w14:textId="77777777" w:rsidR="00377C9A" w:rsidRDefault="00377C9A" w:rsidP="006C2A8F">
            <w:pPr>
              <w:pStyle w:val="TAL"/>
            </w:pPr>
            <w:r>
              <w:t>octet k+8</w:t>
            </w:r>
          </w:p>
          <w:p w14:paraId="6AFE1CB3" w14:textId="77777777" w:rsidR="00377C9A" w:rsidRDefault="00377C9A" w:rsidP="006C2A8F">
            <w:pPr>
              <w:pStyle w:val="TAL"/>
            </w:pPr>
          </w:p>
          <w:p w14:paraId="319FDFD6" w14:textId="77777777" w:rsidR="00377C9A" w:rsidRDefault="00377C9A" w:rsidP="006C2A8F">
            <w:pPr>
              <w:pStyle w:val="TAL"/>
            </w:pPr>
            <w:r>
              <w:t>octet k+9</w:t>
            </w:r>
          </w:p>
        </w:tc>
      </w:tr>
      <w:tr w:rsidR="00377C9A" w14:paraId="78BCA857"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71FD96" w14:textId="77777777" w:rsidR="00377C9A" w:rsidRDefault="00377C9A" w:rsidP="006C2A8F">
            <w:pPr>
              <w:pStyle w:val="TAC"/>
            </w:pPr>
          </w:p>
          <w:p w14:paraId="021A6F3D" w14:textId="77777777" w:rsidR="00377C9A" w:rsidRDefault="00377C9A" w:rsidP="006C2A8F">
            <w:pPr>
              <w:pStyle w:val="TAC"/>
            </w:pPr>
            <w:r>
              <w:t>Authorized PLMN list for layer-3 end UE</w:t>
            </w:r>
          </w:p>
        </w:tc>
        <w:tc>
          <w:tcPr>
            <w:tcW w:w="1346" w:type="dxa"/>
            <w:tcBorders>
              <w:top w:val="nil"/>
              <w:left w:val="single" w:sz="6" w:space="0" w:color="auto"/>
              <w:bottom w:val="nil"/>
              <w:right w:val="nil"/>
            </w:tcBorders>
          </w:tcPr>
          <w:p w14:paraId="4B2A217F" w14:textId="77777777" w:rsidR="00377C9A" w:rsidRDefault="00377C9A" w:rsidP="006C2A8F">
            <w:pPr>
              <w:pStyle w:val="TAL"/>
            </w:pPr>
            <w:r>
              <w:t>octet (k+10)*</w:t>
            </w:r>
          </w:p>
          <w:p w14:paraId="2A53D0AB" w14:textId="77777777" w:rsidR="00377C9A" w:rsidRDefault="00377C9A" w:rsidP="006C2A8F">
            <w:pPr>
              <w:pStyle w:val="TAL"/>
            </w:pPr>
          </w:p>
          <w:p w14:paraId="6C78FE32" w14:textId="77777777" w:rsidR="00377C9A" w:rsidRDefault="00377C9A" w:rsidP="006C2A8F">
            <w:pPr>
              <w:pStyle w:val="TAL"/>
            </w:pPr>
            <w:r>
              <w:t>octet o50*</w:t>
            </w:r>
          </w:p>
        </w:tc>
      </w:tr>
      <w:tr w:rsidR="00377C9A" w14:paraId="44A7463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930C43" w14:textId="77777777" w:rsidR="00377C9A" w:rsidRDefault="00377C9A" w:rsidP="006C2A8F">
            <w:pPr>
              <w:pStyle w:val="TAC"/>
            </w:pPr>
          </w:p>
          <w:p w14:paraId="3C4A4D84" w14:textId="77777777" w:rsidR="00377C9A" w:rsidRDefault="00377C9A" w:rsidP="006C2A8F">
            <w:pPr>
              <w:pStyle w:val="TAC"/>
            </w:pPr>
            <w:r>
              <w:t>Authorized PLMN list for layer-2 end UE</w:t>
            </w:r>
          </w:p>
        </w:tc>
        <w:tc>
          <w:tcPr>
            <w:tcW w:w="1346" w:type="dxa"/>
            <w:tcBorders>
              <w:top w:val="nil"/>
              <w:left w:val="single" w:sz="6" w:space="0" w:color="auto"/>
              <w:bottom w:val="nil"/>
              <w:right w:val="nil"/>
            </w:tcBorders>
          </w:tcPr>
          <w:p w14:paraId="098C9F71" w14:textId="77777777" w:rsidR="00377C9A" w:rsidRDefault="00377C9A" w:rsidP="006C2A8F">
            <w:pPr>
              <w:pStyle w:val="TAL"/>
            </w:pPr>
            <w:r>
              <w:t>octet (o50+1)*</w:t>
            </w:r>
          </w:p>
          <w:p w14:paraId="72CD6766" w14:textId="77777777" w:rsidR="00377C9A" w:rsidRDefault="00377C9A" w:rsidP="006C2A8F">
            <w:pPr>
              <w:pStyle w:val="TAL"/>
            </w:pPr>
          </w:p>
          <w:p w14:paraId="4D049A7B" w14:textId="77777777" w:rsidR="00377C9A" w:rsidRDefault="00377C9A" w:rsidP="006C2A8F">
            <w:pPr>
              <w:pStyle w:val="TAL"/>
            </w:pPr>
            <w:r>
              <w:t>octet o1*</w:t>
            </w:r>
          </w:p>
        </w:tc>
      </w:tr>
    </w:tbl>
    <w:p w14:paraId="603D642D" w14:textId="77777777" w:rsidR="00377C9A" w:rsidRDefault="00377C9A" w:rsidP="00377C9A">
      <w:pPr>
        <w:pStyle w:val="TF"/>
      </w:pPr>
      <w:r>
        <w:t>Figure 5.9.2.2: Served by NG-RAN</w:t>
      </w:r>
    </w:p>
    <w:p w14:paraId="154EC142" w14:textId="77777777" w:rsidR="00FE0810" w:rsidRDefault="00FE0810" w:rsidP="00FE0810">
      <w:pPr>
        <w:pStyle w:val="FP"/>
        <w:rPr>
          <w:lang w:eastAsia="zh-CN"/>
        </w:rPr>
      </w:pPr>
    </w:p>
    <w:p w14:paraId="2861E2EE" w14:textId="77777777" w:rsidR="00EF6754" w:rsidRDefault="00EF6754" w:rsidP="00EF6754">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6754" w14:paraId="22235C46" w14:textId="77777777" w:rsidTr="006C2A8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4B862C" w14:textId="77777777" w:rsidR="00EF6754" w:rsidRDefault="00EF6754" w:rsidP="006C2A8F">
            <w:pPr>
              <w:pStyle w:val="TAL"/>
            </w:pPr>
            <w:r>
              <w:t>Authorized PLMN list for layer-3 end UE:</w:t>
            </w:r>
          </w:p>
          <w:p w14:paraId="42672B4A" w14:textId="77777777" w:rsidR="00EF6754" w:rsidRDefault="00EF6754" w:rsidP="006C2A8F">
            <w:pPr>
              <w:pStyle w:val="TAL"/>
            </w:pPr>
            <w:r>
              <w:t>The authorized PLMN list for layer-3 end UE field is coded according to figure 5.8.2.3 and table 5.8.2.3.</w:t>
            </w:r>
          </w:p>
          <w:p w14:paraId="0AF47F8A" w14:textId="77777777" w:rsidR="00EF6754" w:rsidRDefault="00EF6754" w:rsidP="006C2A8F">
            <w:pPr>
              <w:pStyle w:val="TAL"/>
            </w:pPr>
          </w:p>
          <w:p w14:paraId="60CD99D0" w14:textId="77777777" w:rsidR="00EF6754" w:rsidRDefault="00EF6754" w:rsidP="006C2A8F">
            <w:pPr>
              <w:pStyle w:val="TAL"/>
            </w:pPr>
            <w:r>
              <w:t>Authorized PLMN list for layer-2 end UE:</w:t>
            </w:r>
          </w:p>
          <w:p w14:paraId="17293001" w14:textId="3670EDE1" w:rsidR="00EF6754" w:rsidRDefault="00EF6754" w:rsidP="006C2A8F">
            <w:pPr>
              <w:pStyle w:val="TAL"/>
            </w:pPr>
            <w:r>
              <w:t>The authorized PLMN list for layer-2 end UE field is coded according to figure 5.8.2.3 and table 5.8.2.3.</w:t>
            </w:r>
          </w:p>
        </w:tc>
      </w:tr>
    </w:tbl>
    <w:p w14:paraId="6DEFED56" w14:textId="77777777" w:rsidR="00FE0810" w:rsidRDefault="00FE0810" w:rsidP="00EF675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14:paraId="4D7C5096" w14:textId="77777777" w:rsidTr="006C2A8F">
        <w:trPr>
          <w:cantSplit/>
          <w:jc w:val="center"/>
        </w:trPr>
        <w:tc>
          <w:tcPr>
            <w:tcW w:w="708" w:type="dxa"/>
            <w:hideMark/>
          </w:tcPr>
          <w:p w14:paraId="458324B7" w14:textId="77777777" w:rsidR="003E4178" w:rsidRDefault="003E4178" w:rsidP="006C2A8F">
            <w:pPr>
              <w:pStyle w:val="TAC"/>
            </w:pPr>
            <w:r>
              <w:t>8</w:t>
            </w:r>
          </w:p>
        </w:tc>
        <w:tc>
          <w:tcPr>
            <w:tcW w:w="709" w:type="dxa"/>
            <w:hideMark/>
          </w:tcPr>
          <w:p w14:paraId="53245DEA" w14:textId="77777777" w:rsidR="003E4178" w:rsidRDefault="003E4178" w:rsidP="006C2A8F">
            <w:pPr>
              <w:pStyle w:val="TAC"/>
            </w:pPr>
            <w:r>
              <w:t>7</w:t>
            </w:r>
          </w:p>
        </w:tc>
        <w:tc>
          <w:tcPr>
            <w:tcW w:w="709" w:type="dxa"/>
            <w:hideMark/>
          </w:tcPr>
          <w:p w14:paraId="3533C741" w14:textId="77777777" w:rsidR="003E4178" w:rsidRDefault="003E4178" w:rsidP="006C2A8F">
            <w:pPr>
              <w:pStyle w:val="TAC"/>
            </w:pPr>
            <w:r>
              <w:t>6</w:t>
            </w:r>
          </w:p>
        </w:tc>
        <w:tc>
          <w:tcPr>
            <w:tcW w:w="709" w:type="dxa"/>
            <w:hideMark/>
          </w:tcPr>
          <w:p w14:paraId="1E6FDC03" w14:textId="77777777" w:rsidR="003E4178" w:rsidRDefault="003E4178" w:rsidP="006C2A8F">
            <w:pPr>
              <w:pStyle w:val="TAC"/>
            </w:pPr>
            <w:r>
              <w:t>5</w:t>
            </w:r>
          </w:p>
        </w:tc>
        <w:tc>
          <w:tcPr>
            <w:tcW w:w="709" w:type="dxa"/>
            <w:hideMark/>
          </w:tcPr>
          <w:p w14:paraId="445818EF" w14:textId="77777777" w:rsidR="003E4178" w:rsidRDefault="003E4178" w:rsidP="006C2A8F">
            <w:pPr>
              <w:pStyle w:val="TAC"/>
            </w:pPr>
            <w:r>
              <w:t>4</w:t>
            </w:r>
          </w:p>
        </w:tc>
        <w:tc>
          <w:tcPr>
            <w:tcW w:w="709" w:type="dxa"/>
            <w:hideMark/>
          </w:tcPr>
          <w:p w14:paraId="02C16B5C" w14:textId="77777777" w:rsidR="003E4178" w:rsidRDefault="003E4178" w:rsidP="006C2A8F">
            <w:pPr>
              <w:pStyle w:val="TAC"/>
            </w:pPr>
            <w:r>
              <w:t>3</w:t>
            </w:r>
          </w:p>
        </w:tc>
        <w:tc>
          <w:tcPr>
            <w:tcW w:w="709" w:type="dxa"/>
            <w:hideMark/>
          </w:tcPr>
          <w:p w14:paraId="5140566D" w14:textId="77777777" w:rsidR="003E4178" w:rsidRDefault="003E4178" w:rsidP="006C2A8F">
            <w:pPr>
              <w:pStyle w:val="TAC"/>
            </w:pPr>
            <w:r>
              <w:t>2</w:t>
            </w:r>
          </w:p>
        </w:tc>
        <w:tc>
          <w:tcPr>
            <w:tcW w:w="709" w:type="dxa"/>
            <w:hideMark/>
          </w:tcPr>
          <w:p w14:paraId="2C4081AC" w14:textId="77777777" w:rsidR="003E4178" w:rsidRDefault="003E4178" w:rsidP="006C2A8F">
            <w:pPr>
              <w:pStyle w:val="TAC"/>
            </w:pPr>
            <w:r>
              <w:t>1</w:t>
            </w:r>
          </w:p>
        </w:tc>
        <w:tc>
          <w:tcPr>
            <w:tcW w:w="1416" w:type="dxa"/>
          </w:tcPr>
          <w:p w14:paraId="41BB6772" w14:textId="77777777" w:rsidR="003E4178" w:rsidRDefault="003E4178" w:rsidP="006C2A8F">
            <w:pPr>
              <w:pStyle w:val="TAL"/>
            </w:pPr>
          </w:p>
        </w:tc>
      </w:tr>
      <w:tr w:rsidR="003E4178"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Default="003E4178" w:rsidP="006C2A8F">
            <w:pPr>
              <w:pStyle w:val="TAC"/>
            </w:pPr>
          </w:p>
          <w:p w14:paraId="051D0B04" w14:textId="77777777" w:rsidR="003E4178" w:rsidRDefault="003E4178" w:rsidP="006C2A8F">
            <w:pPr>
              <w:pStyle w:val="TAC"/>
            </w:pPr>
            <w:r>
              <w:t>Length of not served by NG-RAN contents</w:t>
            </w:r>
          </w:p>
        </w:tc>
        <w:tc>
          <w:tcPr>
            <w:tcW w:w="1416" w:type="dxa"/>
            <w:tcBorders>
              <w:top w:val="nil"/>
              <w:left w:val="single" w:sz="6" w:space="0" w:color="auto"/>
              <w:bottom w:val="nil"/>
              <w:right w:val="nil"/>
            </w:tcBorders>
          </w:tcPr>
          <w:p w14:paraId="463C5CB6" w14:textId="77777777" w:rsidR="003E4178" w:rsidRDefault="003E4178" w:rsidP="006C2A8F">
            <w:pPr>
              <w:pStyle w:val="TAL"/>
            </w:pPr>
            <w:r>
              <w:t>octet o1+1</w:t>
            </w:r>
          </w:p>
          <w:p w14:paraId="14BD9E2B" w14:textId="77777777" w:rsidR="003E4178" w:rsidRDefault="003E4178" w:rsidP="006C2A8F">
            <w:pPr>
              <w:pStyle w:val="TAL"/>
            </w:pPr>
          </w:p>
          <w:p w14:paraId="49698840" w14:textId="77777777" w:rsidR="003E4178" w:rsidRDefault="003E4178" w:rsidP="006C2A8F">
            <w:pPr>
              <w:pStyle w:val="TAL"/>
            </w:pPr>
            <w:r>
              <w:t>octet o1+2</w:t>
            </w:r>
          </w:p>
        </w:tc>
      </w:tr>
      <w:tr w:rsidR="003E4178"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Default="003E4178" w:rsidP="006C2A8F">
            <w:pPr>
              <w:pStyle w:val="TAC"/>
            </w:pPr>
          </w:p>
          <w:p w14:paraId="0E2F9376" w14:textId="77777777" w:rsidR="003E4178" w:rsidRDefault="003E4178"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Default="003E4178" w:rsidP="006C2A8F">
            <w:pPr>
              <w:pStyle w:val="TAL"/>
              <w:rPr>
                <w:lang w:eastAsia="zh-CN"/>
              </w:rPr>
            </w:pPr>
            <w:r>
              <w:t>octet o1+3</w:t>
            </w:r>
          </w:p>
          <w:p w14:paraId="694E9298" w14:textId="77777777" w:rsidR="003E4178" w:rsidRDefault="003E4178" w:rsidP="006C2A8F">
            <w:pPr>
              <w:pStyle w:val="TAL"/>
              <w:rPr>
                <w:lang w:eastAsia="zh-CN"/>
              </w:rPr>
            </w:pPr>
          </w:p>
          <w:p w14:paraId="065AB806" w14:textId="77777777" w:rsidR="003E4178" w:rsidRDefault="003E4178" w:rsidP="006C2A8F">
            <w:pPr>
              <w:pStyle w:val="TAL"/>
              <w:rPr>
                <w:lang w:eastAsia="zh-CN"/>
              </w:rPr>
            </w:pPr>
            <w:r>
              <w:t>octet o</w:t>
            </w:r>
            <w:r>
              <w:rPr>
                <w:lang w:eastAsia="zh-CN"/>
              </w:rPr>
              <w:t>51</w:t>
            </w:r>
          </w:p>
        </w:tc>
      </w:tr>
      <w:tr w:rsidR="003E4178"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Default="003E4178" w:rsidP="006C2A8F">
            <w:pPr>
              <w:pStyle w:val="TAC"/>
            </w:pPr>
          </w:p>
          <w:p w14:paraId="37857DF9" w14:textId="77777777" w:rsidR="003E4178" w:rsidRDefault="003E4178"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Default="003E4178" w:rsidP="006C2A8F">
            <w:pPr>
              <w:pStyle w:val="TAL"/>
              <w:rPr>
                <w:lang w:eastAsia="zh-CN"/>
              </w:rPr>
            </w:pPr>
            <w:r>
              <w:t>octet o51+1</w:t>
            </w:r>
          </w:p>
          <w:p w14:paraId="55388CB4" w14:textId="77777777" w:rsidR="003E4178" w:rsidRDefault="003E4178" w:rsidP="006C2A8F">
            <w:pPr>
              <w:pStyle w:val="TAL"/>
              <w:rPr>
                <w:lang w:eastAsia="zh-CN"/>
              </w:rPr>
            </w:pPr>
          </w:p>
          <w:p w14:paraId="757AC76E" w14:textId="77777777" w:rsidR="003E4178" w:rsidRDefault="003E4178" w:rsidP="006C2A8F">
            <w:pPr>
              <w:pStyle w:val="TAL"/>
            </w:pPr>
            <w:r>
              <w:t>octet o10</w:t>
            </w:r>
          </w:p>
        </w:tc>
      </w:tr>
      <w:tr w:rsidR="003E4178"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Default="003E4178" w:rsidP="006C2A8F">
            <w:pPr>
              <w:pStyle w:val="TAC"/>
            </w:pPr>
          </w:p>
          <w:p w14:paraId="5565D11E" w14:textId="77777777" w:rsidR="003E4178" w:rsidRDefault="003E4178" w:rsidP="006C2A8F">
            <w:pPr>
              <w:pStyle w:val="TAC"/>
            </w:pPr>
            <w:r>
              <w:t>Default PC5 DRX configuration for UE-to-UE relay discovery</w:t>
            </w:r>
          </w:p>
        </w:tc>
        <w:tc>
          <w:tcPr>
            <w:tcW w:w="1416" w:type="dxa"/>
            <w:tcBorders>
              <w:top w:val="nil"/>
              <w:left w:val="single" w:sz="6" w:space="0" w:color="auto"/>
              <w:bottom w:val="nil"/>
              <w:right w:val="nil"/>
            </w:tcBorders>
          </w:tcPr>
          <w:p w14:paraId="3E1457F2" w14:textId="77777777" w:rsidR="003E4178" w:rsidRDefault="003E4178" w:rsidP="006C2A8F">
            <w:pPr>
              <w:pStyle w:val="TAL"/>
            </w:pPr>
            <w:r>
              <w:t>octet o10+1</w:t>
            </w:r>
          </w:p>
          <w:p w14:paraId="2D7EB5E8" w14:textId="77777777" w:rsidR="003E4178" w:rsidRDefault="003E4178" w:rsidP="006C2A8F">
            <w:pPr>
              <w:pStyle w:val="TAL"/>
            </w:pPr>
          </w:p>
          <w:p w14:paraId="71155AB2" w14:textId="77777777" w:rsidR="003E4178" w:rsidRDefault="003E4178" w:rsidP="006C2A8F">
            <w:pPr>
              <w:pStyle w:val="TAL"/>
            </w:pPr>
            <w:r>
              <w:t>octet o</w:t>
            </w:r>
            <w:r>
              <w:rPr>
                <w:lang w:eastAsia="zh-CN"/>
              </w:rPr>
              <w:t>2-1</w:t>
            </w:r>
          </w:p>
        </w:tc>
      </w:tr>
      <w:tr w:rsidR="003E4178" w:rsidRPr="00042094"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042094" w:rsidRDefault="003E4178" w:rsidP="006C2A8F">
            <w:pPr>
              <w:pStyle w:val="TAC"/>
            </w:pPr>
            <w:r w:rsidRPr="00042094">
              <w:t>0</w:t>
            </w:r>
          </w:p>
          <w:p w14:paraId="55E1B31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042094" w:rsidRDefault="003E4178" w:rsidP="006C2A8F">
            <w:pPr>
              <w:pStyle w:val="TAC"/>
            </w:pPr>
            <w:r w:rsidRPr="00042094">
              <w:t>0</w:t>
            </w:r>
          </w:p>
          <w:p w14:paraId="19CCAD6E"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042094" w:rsidRDefault="003E4178" w:rsidP="006C2A8F">
            <w:pPr>
              <w:pStyle w:val="TAC"/>
            </w:pPr>
            <w:r w:rsidRPr="00042094">
              <w:t>0</w:t>
            </w:r>
          </w:p>
          <w:p w14:paraId="3B54F465"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042094" w:rsidRDefault="003E4178" w:rsidP="006C2A8F">
            <w:pPr>
              <w:pStyle w:val="TAC"/>
            </w:pPr>
            <w:r w:rsidRPr="00042094">
              <w:t>0</w:t>
            </w:r>
          </w:p>
          <w:p w14:paraId="7204BBAF"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042094" w:rsidRDefault="003E4178" w:rsidP="006C2A8F">
            <w:pPr>
              <w:pStyle w:val="TAC"/>
            </w:pPr>
            <w:r w:rsidRPr="00042094">
              <w:t>0</w:t>
            </w:r>
          </w:p>
          <w:p w14:paraId="52083EA9"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042094" w:rsidRDefault="003E4178" w:rsidP="006C2A8F">
            <w:pPr>
              <w:pStyle w:val="TAC"/>
            </w:pPr>
            <w:r w:rsidRPr="00042094">
              <w:t>0</w:t>
            </w:r>
          </w:p>
          <w:p w14:paraId="668CCC2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042094" w:rsidRDefault="003E4178" w:rsidP="006C2A8F">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042094" w:rsidRDefault="003E4178" w:rsidP="006C2A8F">
            <w:pPr>
              <w:pStyle w:val="TAC"/>
            </w:pPr>
            <w:r>
              <w:t>L3EUI</w:t>
            </w:r>
          </w:p>
        </w:tc>
        <w:tc>
          <w:tcPr>
            <w:tcW w:w="1416" w:type="dxa"/>
            <w:tcBorders>
              <w:top w:val="nil"/>
              <w:left w:val="single" w:sz="6" w:space="0" w:color="auto"/>
              <w:bottom w:val="nil"/>
              <w:right w:val="nil"/>
            </w:tcBorders>
            <w:hideMark/>
          </w:tcPr>
          <w:p w14:paraId="26CEE058" w14:textId="77777777" w:rsidR="003E4178" w:rsidRPr="00042094" w:rsidRDefault="003E4178" w:rsidP="006C2A8F">
            <w:pPr>
              <w:pStyle w:val="TAL"/>
            </w:pPr>
            <w:r w:rsidRPr="00042094">
              <w:t>octet o</w:t>
            </w:r>
            <w:r>
              <w:t>2</w:t>
            </w:r>
          </w:p>
        </w:tc>
      </w:tr>
    </w:tbl>
    <w:p w14:paraId="24CABB9D" w14:textId="77777777" w:rsidR="003E4178" w:rsidRDefault="003E4178" w:rsidP="003E4178">
      <w:pPr>
        <w:pStyle w:val="TF"/>
        <w:rPr>
          <w:noProof/>
        </w:rPr>
      </w:pPr>
      <w:r>
        <w:t>Figure 5.9.2.3: Not served by NG-RAN</w:t>
      </w:r>
    </w:p>
    <w:p w14:paraId="3C68E1FA" w14:textId="77777777" w:rsidR="00FE0810" w:rsidRDefault="00FE0810" w:rsidP="00FE0810">
      <w:pPr>
        <w:pStyle w:val="FP"/>
        <w:rPr>
          <w:lang w:eastAsia="zh-CN"/>
        </w:rPr>
      </w:pPr>
    </w:p>
    <w:p w14:paraId="50BFB047" w14:textId="77777777" w:rsidR="00011930" w:rsidRDefault="00011930" w:rsidP="00011930">
      <w:pPr>
        <w:pStyle w:val="TH"/>
      </w:pPr>
      <w:r>
        <w:lastRenderedPageBreak/>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Default="00011930" w:rsidP="006C2A8F">
            <w:pPr>
              <w:pStyle w:val="TAL"/>
            </w:pPr>
            <w:r>
              <w:t>NR radio parameters per geographical area list for UE-to-UE relay discovery (octet o1+3 to o51):</w:t>
            </w:r>
          </w:p>
          <w:p w14:paraId="293CC214" w14:textId="77777777" w:rsidR="00011930" w:rsidRDefault="00011930" w:rsidP="006C2A8F">
            <w:pPr>
              <w:pStyle w:val="TAL"/>
            </w:pPr>
            <w:r>
              <w:t>The NR radio parameters per geographical area list for UE-to-UE relay discovery field is coded according to figure 5.9.2.4 and table 5.9.2.4.</w:t>
            </w:r>
          </w:p>
          <w:p w14:paraId="1AEE4911" w14:textId="77777777" w:rsidR="00011930" w:rsidRDefault="00011930" w:rsidP="006C2A8F">
            <w:pPr>
              <w:pStyle w:val="TAL"/>
            </w:pPr>
          </w:p>
        </w:tc>
      </w:tr>
      <w:tr w:rsidR="00011930"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Default="00011930" w:rsidP="006C2A8F">
            <w:pPr>
              <w:pStyle w:val="TAL"/>
            </w:pPr>
            <w:r>
              <w:t>NR radio parameters per geographical area list for UE-to-UE relay communication (octet o51+1 to o2):</w:t>
            </w:r>
          </w:p>
          <w:p w14:paraId="1710F7F6" w14:textId="77777777" w:rsidR="00011930" w:rsidRDefault="00011930" w:rsidP="006C2A8F">
            <w:pPr>
              <w:pStyle w:val="TAL"/>
              <w:rPr>
                <w:lang w:eastAsia="zh-CN"/>
              </w:rPr>
            </w:pPr>
            <w:r>
              <w:t>The NR radio parameters per geographical area list for UE-to-UE relay communication field is coded according to figure 5.9.2.5 and table 5.9.2.5.</w:t>
            </w:r>
          </w:p>
          <w:p w14:paraId="0105494D" w14:textId="77777777" w:rsidR="00011930" w:rsidRDefault="00011930" w:rsidP="006C2A8F">
            <w:pPr>
              <w:pStyle w:val="TAL"/>
            </w:pPr>
          </w:p>
        </w:tc>
      </w:tr>
      <w:tr w:rsidR="00011930"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Default="00011930" w:rsidP="006C2A8F">
            <w:pPr>
              <w:pStyle w:val="TAL"/>
              <w:rPr>
                <w:lang w:eastAsia="zh-CN"/>
              </w:rPr>
            </w:pPr>
            <w:r>
              <w:t>Default PC5 DRX configuration for UE-to-UE relay discovery</w:t>
            </w:r>
            <w:r>
              <w:rPr>
                <w:lang w:eastAsia="zh-CN"/>
              </w:rPr>
              <w:t xml:space="preserve"> (octet o10+1 to o2-1):</w:t>
            </w:r>
          </w:p>
          <w:p w14:paraId="316DDB64" w14:textId="77777777" w:rsidR="00011930" w:rsidRDefault="00011930" w:rsidP="006C2A8F">
            <w:pPr>
              <w:pStyle w:val="TAL"/>
              <w:rPr>
                <w:lang w:eastAsia="zh-CN"/>
              </w:rPr>
            </w:pPr>
            <w:r>
              <w:t>The default PC5 DRX configuration for UE-to-UE relay discovery</w:t>
            </w:r>
            <w:r>
              <w:rPr>
                <w:lang w:eastAsia="zh-CN"/>
              </w:rPr>
              <w:t xml:space="preserve"> field is coded according to figure 5.9.2.9a and table 5.9.2.9a.</w:t>
            </w:r>
          </w:p>
          <w:p w14:paraId="5E8653B5" w14:textId="77777777" w:rsidR="00011930" w:rsidRDefault="00011930" w:rsidP="006C2A8F">
            <w:pPr>
              <w:pStyle w:val="TAL"/>
            </w:pPr>
          </w:p>
        </w:tc>
      </w:tr>
      <w:tr w:rsidR="00011930"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042094" w:rsidRDefault="00011930" w:rsidP="006C2A8F">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13D2CE33" w14:textId="77777777" w:rsidR="00011930" w:rsidRPr="00042094" w:rsidRDefault="00011930" w:rsidP="006C2A8F">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193D2ED4" w14:textId="77777777" w:rsidR="00011930" w:rsidRPr="00042094" w:rsidRDefault="00011930" w:rsidP="006C2A8F">
            <w:pPr>
              <w:pStyle w:val="TAL"/>
            </w:pPr>
            <w:r w:rsidRPr="00042094">
              <w:t>Bit</w:t>
            </w:r>
          </w:p>
          <w:p w14:paraId="5B3A4C9C" w14:textId="77777777" w:rsidR="00011930" w:rsidRPr="00042094" w:rsidRDefault="00011930" w:rsidP="006C2A8F">
            <w:pPr>
              <w:pStyle w:val="TAL"/>
              <w:rPr>
                <w:b/>
              </w:rPr>
            </w:pPr>
            <w:r w:rsidRPr="00042094">
              <w:rPr>
                <w:b/>
              </w:rPr>
              <w:t>1</w:t>
            </w:r>
          </w:p>
          <w:p w14:paraId="6699F574" w14:textId="77777777" w:rsidR="00011930" w:rsidRPr="00042094" w:rsidRDefault="00011930" w:rsidP="006C2A8F">
            <w:pPr>
              <w:pStyle w:val="TAL"/>
            </w:pPr>
            <w:r w:rsidRPr="00042094">
              <w:t>0</w:t>
            </w:r>
            <w:r w:rsidRPr="00042094">
              <w:tab/>
              <w:t>Not authorized</w:t>
            </w:r>
          </w:p>
          <w:p w14:paraId="3B6A5BDA" w14:textId="77777777" w:rsidR="00011930" w:rsidRDefault="00011930" w:rsidP="006C2A8F">
            <w:pPr>
              <w:pStyle w:val="TAL"/>
            </w:pPr>
            <w:r w:rsidRPr="00042094">
              <w:t>1</w:t>
            </w:r>
            <w:r w:rsidRPr="00042094">
              <w:tab/>
              <w:t>Authorized</w:t>
            </w:r>
          </w:p>
        </w:tc>
      </w:tr>
      <w:tr w:rsidR="00011930"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042094" w:rsidRDefault="00011930" w:rsidP="006C2A8F">
            <w:pPr>
              <w:pStyle w:val="TAL"/>
            </w:pPr>
          </w:p>
        </w:tc>
      </w:tr>
      <w:tr w:rsidR="00011930"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042094" w:rsidRDefault="00011930" w:rsidP="006C2A8F">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3F2D4B9" w14:textId="77777777" w:rsidR="00011930" w:rsidRPr="00042094" w:rsidRDefault="00011930" w:rsidP="006C2A8F">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15D77C99" w14:textId="77777777" w:rsidR="00011930" w:rsidRPr="00042094" w:rsidRDefault="00011930" w:rsidP="006C2A8F">
            <w:pPr>
              <w:pStyle w:val="TAL"/>
            </w:pPr>
            <w:r w:rsidRPr="00042094">
              <w:t>Bit</w:t>
            </w:r>
          </w:p>
          <w:p w14:paraId="06D3C6B0" w14:textId="77777777" w:rsidR="00011930" w:rsidRPr="00042094" w:rsidRDefault="00011930" w:rsidP="006C2A8F">
            <w:pPr>
              <w:pStyle w:val="TAL"/>
              <w:rPr>
                <w:b/>
              </w:rPr>
            </w:pPr>
            <w:r>
              <w:rPr>
                <w:b/>
              </w:rPr>
              <w:t>2</w:t>
            </w:r>
          </w:p>
          <w:p w14:paraId="0579FDE5" w14:textId="77777777" w:rsidR="00011930" w:rsidRPr="00042094" w:rsidRDefault="00011930" w:rsidP="006C2A8F">
            <w:pPr>
              <w:pStyle w:val="TAL"/>
            </w:pPr>
            <w:r w:rsidRPr="00042094">
              <w:t>0</w:t>
            </w:r>
            <w:r w:rsidRPr="00042094">
              <w:tab/>
              <w:t>Not authorized</w:t>
            </w:r>
          </w:p>
          <w:p w14:paraId="340DF742" w14:textId="77777777" w:rsidR="00011930" w:rsidRPr="00042094" w:rsidRDefault="00011930" w:rsidP="006C2A8F">
            <w:pPr>
              <w:pStyle w:val="TAL"/>
            </w:pPr>
            <w:r w:rsidRPr="00042094">
              <w:t>1</w:t>
            </w:r>
            <w:r w:rsidRPr="00042094">
              <w:tab/>
              <w:t>Authorized</w:t>
            </w:r>
          </w:p>
        </w:tc>
      </w:tr>
      <w:tr w:rsidR="00011930"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042094" w:rsidRDefault="00011930" w:rsidP="006C2A8F">
            <w:pPr>
              <w:pStyle w:val="TAL"/>
            </w:pPr>
          </w:p>
        </w:tc>
      </w:tr>
      <w:tr w:rsidR="00011930"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Default="00011930" w:rsidP="006C2A8F">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40D44B3D" w14:textId="77777777" w:rsidR="00FE0810" w:rsidRDefault="00FE0810" w:rsidP="00FE0810">
      <w:pPr>
        <w:pStyle w:val="FP"/>
        <w:rPr>
          <w:lang w:eastAsia="zh-CN"/>
        </w:rPr>
      </w:pPr>
    </w:p>
    <w:p w14:paraId="2B5738F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94BB294" w:rsidR="00FE0810" w:rsidRDefault="00FE0810" w:rsidP="00FE0810">
      <w:pPr>
        <w:pStyle w:val="TF"/>
      </w:pPr>
      <w:r>
        <w:t>Figure 5.9.2.</w:t>
      </w:r>
      <w:r w:rsidR="00B746C0">
        <w:t>4</w:t>
      </w:r>
      <w:r>
        <w:t>: NR radio parameters per geographical area list for UE-to-UE relay discovery</w:t>
      </w:r>
    </w:p>
    <w:p w14:paraId="0CFE78A8" w14:textId="77777777" w:rsidR="00FE0810" w:rsidRDefault="00FE0810" w:rsidP="00FE0810">
      <w:pPr>
        <w:pStyle w:val="FP"/>
        <w:rPr>
          <w:lang w:eastAsia="zh-CN"/>
        </w:rPr>
      </w:pPr>
    </w:p>
    <w:p w14:paraId="19677BCE" w14:textId="680ED6FE" w:rsidR="00FE0810" w:rsidRDefault="00FE0810" w:rsidP="00FE0810">
      <w:pPr>
        <w:pStyle w:val="TH"/>
      </w:pPr>
      <w:r>
        <w:t>Table 5.9.2.</w:t>
      </w:r>
      <w:r w:rsidR="00B746C0">
        <w:t>4</w:t>
      </w:r>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8C518C6" w:rsidR="00FE0810" w:rsidRDefault="00FE0810" w:rsidP="0005615F">
            <w:pPr>
              <w:pStyle w:val="TAL"/>
              <w:rPr>
                <w:noProof/>
              </w:rPr>
            </w:pPr>
            <w:r>
              <w:t xml:space="preserve">The radio parameters per geographical area info field is coded according to </w:t>
            </w:r>
            <w:r w:rsidR="00B746C0">
              <w:t>figure 5.9.2.6 and table 5.9.2.6</w:t>
            </w:r>
            <w:r w:rsidR="00B746C0">
              <w:rPr>
                <w:noProof/>
              </w:rPr>
              <w:t>.</w:t>
            </w:r>
          </w:p>
        </w:tc>
      </w:tr>
    </w:tbl>
    <w:p w14:paraId="242F0312" w14:textId="77777777" w:rsidR="00FE0810" w:rsidRDefault="00FE0810" w:rsidP="00FE0810">
      <w:pPr>
        <w:pStyle w:val="FP"/>
        <w:rPr>
          <w:lang w:eastAsia="zh-CN"/>
        </w:rPr>
      </w:pPr>
    </w:p>
    <w:p w14:paraId="3A957D3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3C544E8E" w:rsidR="00FE0810" w:rsidRDefault="00FE0810" w:rsidP="00FE0810">
      <w:pPr>
        <w:pStyle w:val="TF"/>
      </w:pPr>
      <w:r>
        <w:t>Figure 5.9.2.</w:t>
      </w:r>
      <w:r w:rsidR="00B746C0">
        <w:t>5</w:t>
      </w:r>
      <w:r>
        <w:t>: NR radio parameters per geographical area list for UE-to-UE relay communication</w:t>
      </w:r>
    </w:p>
    <w:p w14:paraId="6D0428A2" w14:textId="77777777" w:rsidR="00FE0810" w:rsidRDefault="00FE0810" w:rsidP="00FE0810">
      <w:pPr>
        <w:pStyle w:val="FP"/>
        <w:rPr>
          <w:lang w:eastAsia="zh-CN"/>
        </w:rPr>
      </w:pPr>
    </w:p>
    <w:p w14:paraId="5397D366" w14:textId="09566359" w:rsidR="00FE0810" w:rsidRDefault="00FE0810" w:rsidP="00FE0810">
      <w:pPr>
        <w:pStyle w:val="TH"/>
      </w:pPr>
      <w:r>
        <w:t>Table 5.9.2.</w:t>
      </w:r>
      <w:r w:rsidR="00B746C0">
        <w:t>5</w:t>
      </w:r>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5B732CB" w:rsidR="00FE0810" w:rsidRDefault="00FE0810" w:rsidP="0005615F">
            <w:pPr>
              <w:pStyle w:val="TAL"/>
              <w:rPr>
                <w:noProof/>
              </w:rPr>
            </w:pPr>
            <w:r>
              <w:t>The radio parameters per geographical area info field is coded according to figure </w:t>
            </w:r>
            <w:r w:rsidR="00B746C0">
              <w:t>5.9.2.6 and table 5.9.2.6</w:t>
            </w:r>
            <w:r w:rsidR="00B746C0">
              <w:rPr>
                <w:noProof/>
              </w:rPr>
              <w:t>.</w:t>
            </w:r>
          </w:p>
        </w:tc>
      </w:tr>
    </w:tbl>
    <w:p w14:paraId="30102DBC" w14:textId="77777777" w:rsidR="00FE0810" w:rsidRDefault="00FE0810" w:rsidP="00FE0810">
      <w:pPr>
        <w:pStyle w:val="FP"/>
        <w:rPr>
          <w:lang w:eastAsia="zh-CN"/>
        </w:rPr>
      </w:pPr>
    </w:p>
    <w:p w14:paraId="77B7653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102485FE" w:rsidR="00FE0810" w:rsidRDefault="00FE0810" w:rsidP="00FE0810">
      <w:pPr>
        <w:pStyle w:val="TF"/>
      </w:pPr>
      <w:r>
        <w:t>Figure 5.9.2.</w:t>
      </w:r>
      <w:r w:rsidR="00B746C0">
        <w:t>6</w:t>
      </w:r>
      <w:r>
        <w:t>: Radio parameters per geographical area info</w:t>
      </w:r>
    </w:p>
    <w:p w14:paraId="1058BDC9" w14:textId="77777777" w:rsidR="00FE0810" w:rsidRDefault="00FE0810" w:rsidP="00FE0810">
      <w:pPr>
        <w:pStyle w:val="FP"/>
        <w:rPr>
          <w:lang w:eastAsia="zh-CN"/>
        </w:rPr>
      </w:pPr>
    </w:p>
    <w:p w14:paraId="3775823D" w14:textId="643518A5" w:rsidR="00FE0810" w:rsidRDefault="00FE0810" w:rsidP="00FE0810">
      <w:pPr>
        <w:pStyle w:val="TH"/>
      </w:pPr>
      <w:r>
        <w:t>Table 5.9.2.</w:t>
      </w:r>
      <w:r w:rsidR="00B746C0">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4D5ED7D5" w14:textId="556119F0" w:rsidR="00B746C0" w:rsidRDefault="00B746C0" w:rsidP="00B746C0">
            <w:pPr>
              <w:pStyle w:val="TAL"/>
              <w:rPr>
                <w:noProof/>
              </w:rPr>
            </w:pPr>
            <w:r>
              <w:t>The geographical area field is coded according to figure 5.9.2.7 and table 5.9.2.7</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Default="00FE0810" w:rsidP="0005615F">
            <w:pPr>
              <w:pStyle w:val="TAL"/>
            </w:pPr>
            <w:r>
              <w:t xml:space="preserve">If the length of radio parameters per geographical area </w:t>
            </w:r>
            <w:r>
              <w:rPr>
                <w:noProof/>
              </w:rPr>
              <w:t>contents</w:t>
            </w:r>
            <w:r>
              <w:t xml:space="preserve"> field is bigger than indicated in figure 5.9.2.</w:t>
            </w:r>
            <w:r w:rsidR="00B746C0">
              <w:t>6</w:t>
            </w:r>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38FF9282" w14:textId="77777777" w:rsidR="00FE0810" w:rsidRDefault="00FE0810" w:rsidP="00FE0810">
      <w:pPr>
        <w:pStyle w:val="FP"/>
        <w:rPr>
          <w:lang w:eastAsia="zh-CN"/>
        </w:rPr>
      </w:pPr>
    </w:p>
    <w:p w14:paraId="3FA44E82"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5DD51707" w:rsidR="00FE0810" w:rsidRDefault="00FE0810" w:rsidP="00FE0810">
      <w:pPr>
        <w:pStyle w:val="TF"/>
      </w:pPr>
      <w:r>
        <w:t>Figure 5.9.2.</w:t>
      </w:r>
      <w:r w:rsidR="00B746C0">
        <w:t>7</w:t>
      </w:r>
      <w:r>
        <w:t>: Geographical area</w:t>
      </w:r>
    </w:p>
    <w:p w14:paraId="4934A85F" w14:textId="77777777" w:rsidR="00FE0810" w:rsidRDefault="00FE0810" w:rsidP="00FE0810">
      <w:pPr>
        <w:pStyle w:val="FP"/>
        <w:rPr>
          <w:lang w:eastAsia="zh-CN"/>
        </w:rPr>
      </w:pPr>
    </w:p>
    <w:p w14:paraId="042C2F23" w14:textId="52E14128" w:rsidR="00FE0810" w:rsidRDefault="00FE0810" w:rsidP="00FE0810">
      <w:pPr>
        <w:pStyle w:val="TH"/>
      </w:pPr>
      <w:r>
        <w:t>Table 5.9.2.</w:t>
      </w:r>
      <w:r w:rsidR="00B746C0">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679DCA5A" w:rsidR="00FE0810" w:rsidRDefault="00B746C0" w:rsidP="0005615F">
            <w:pPr>
              <w:pStyle w:val="TAL"/>
            </w:pPr>
            <w:r>
              <w:rPr>
                <w:noProof/>
              </w:rPr>
              <w:t xml:space="preserve">The </w:t>
            </w:r>
            <w:r>
              <w:t>coordinate</w:t>
            </w:r>
            <w:r>
              <w:rPr>
                <w:noProof/>
              </w:rPr>
              <w:t xml:space="preserve"> </w:t>
            </w:r>
            <w:r>
              <w:t>field is coded according to figure 5.9.2.8 and table 5.9.2.8.</w:t>
            </w:r>
          </w:p>
        </w:tc>
      </w:tr>
    </w:tbl>
    <w:p w14:paraId="7D8BBED3" w14:textId="77777777" w:rsidR="00FE0810" w:rsidRDefault="00FE0810" w:rsidP="00FE0810">
      <w:pPr>
        <w:pStyle w:val="FP"/>
        <w:rPr>
          <w:lang w:eastAsia="zh-CN"/>
        </w:rPr>
      </w:pPr>
    </w:p>
    <w:p w14:paraId="7524B15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2B68C1D4" w:rsidR="00FE0810" w:rsidRDefault="00FE0810" w:rsidP="00FE0810">
      <w:pPr>
        <w:pStyle w:val="TF"/>
      </w:pPr>
      <w:r>
        <w:t>Figure 5.9.2.</w:t>
      </w:r>
      <w:r w:rsidR="00B746C0">
        <w:t>8</w:t>
      </w:r>
      <w:r>
        <w:t>: Coordinate area</w:t>
      </w:r>
    </w:p>
    <w:p w14:paraId="361530F7" w14:textId="77777777" w:rsidR="00FE0810" w:rsidRDefault="00FE0810" w:rsidP="00FE0810">
      <w:pPr>
        <w:pStyle w:val="FP"/>
        <w:rPr>
          <w:lang w:eastAsia="zh-CN"/>
        </w:rPr>
      </w:pPr>
    </w:p>
    <w:p w14:paraId="66044B8B" w14:textId="6CE0A167" w:rsidR="00FE0810" w:rsidRDefault="00FE0810" w:rsidP="00FE0810">
      <w:pPr>
        <w:pStyle w:val="TH"/>
      </w:pPr>
      <w:r>
        <w:t>Table 5.9.2.</w:t>
      </w:r>
      <w:r w:rsidR="00B746C0">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C2880B4" w14:textId="77777777" w:rsidR="00FE0810" w:rsidRDefault="00FE0810" w:rsidP="00FE0810">
      <w:pPr>
        <w:pStyle w:val="FP"/>
        <w:rPr>
          <w:lang w:eastAsia="zh-CN"/>
        </w:rPr>
      </w:pPr>
    </w:p>
    <w:p w14:paraId="48DE54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009CDFE3" w:rsidR="00FE0810" w:rsidRDefault="00FE0810" w:rsidP="00FE0810">
      <w:pPr>
        <w:pStyle w:val="TF"/>
      </w:pPr>
      <w:r>
        <w:t>Figure 5.9.2.</w:t>
      </w:r>
      <w:r w:rsidR="00B746C0">
        <w:t>9</w:t>
      </w:r>
      <w:r>
        <w:t>: Radio parameters</w:t>
      </w:r>
    </w:p>
    <w:p w14:paraId="0C757734" w14:textId="77777777" w:rsidR="00FE0810" w:rsidRDefault="00FE0810" w:rsidP="00FE0810">
      <w:pPr>
        <w:pStyle w:val="FP"/>
        <w:rPr>
          <w:lang w:eastAsia="zh-CN"/>
        </w:rPr>
      </w:pPr>
    </w:p>
    <w:p w14:paraId="116AB938" w14:textId="1D45B77F" w:rsidR="00FE0810" w:rsidRDefault="00FE0810" w:rsidP="00FE0810">
      <w:pPr>
        <w:pStyle w:val="TH"/>
      </w:pPr>
      <w:r>
        <w:t>Table 5.9.2.</w:t>
      </w:r>
      <w:r w:rsidR="00B746C0">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688C7B3" w14:textId="77777777" w:rsidR="00FE0810" w:rsidRDefault="00FE0810" w:rsidP="00FE0810">
      <w:pPr>
        <w:pStyle w:val="FP"/>
        <w:rPr>
          <w:lang w:eastAsia="zh-CN"/>
        </w:rPr>
      </w:pPr>
    </w:p>
    <w:p w14:paraId="28621338"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2D7929F1" w:rsidR="00FE0810" w:rsidRDefault="00FE0810" w:rsidP="0005615F">
            <w:pPr>
              <w:pStyle w:val="TAL"/>
            </w:pPr>
            <w:r>
              <w:t>octet o2</w:t>
            </w:r>
            <w:r w:rsidR="00C206B9">
              <w:t>-1</w:t>
            </w:r>
          </w:p>
        </w:tc>
      </w:tr>
    </w:tbl>
    <w:p w14:paraId="053C07B6" w14:textId="169D472D" w:rsidR="00FE0810" w:rsidRDefault="00FE0810" w:rsidP="00FE0810">
      <w:pPr>
        <w:pStyle w:val="TF"/>
      </w:pPr>
      <w:r>
        <w:t>Figure 5.9.2.</w:t>
      </w:r>
      <w:r w:rsidR="00B746C0">
        <w:t>9</w:t>
      </w:r>
      <w:r>
        <w:t>a: Default PC5 DRX configuration for UE-to-UE relay discovery</w:t>
      </w:r>
    </w:p>
    <w:p w14:paraId="6B008497" w14:textId="77777777" w:rsidR="00FE0810" w:rsidRDefault="00FE0810" w:rsidP="00FE0810">
      <w:pPr>
        <w:pStyle w:val="FP"/>
        <w:rPr>
          <w:lang w:eastAsia="zh-CN"/>
        </w:rPr>
      </w:pPr>
    </w:p>
    <w:p w14:paraId="0DEB8CE5" w14:textId="2AC045A1" w:rsidR="00FE0810" w:rsidRDefault="00FE0810" w:rsidP="00FE0810">
      <w:pPr>
        <w:pStyle w:val="TH"/>
      </w:pPr>
      <w:r>
        <w:t>Table 5.9.2.</w:t>
      </w:r>
      <w:r w:rsidR="00B746C0">
        <w:t>9</w:t>
      </w:r>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6A6CD2D" w:rsidR="00657810" w:rsidRDefault="00657810" w:rsidP="00614E5A">
            <w:pPr>
              <w:pStyle w:val="TAC"/>
            </w:pPr>
            <w:r>
              <w:rPr>
                <w:noProof/>
              </w:rPr>
              <w:t xml:space="preserve">Length of </w:t>
            </w:r>
            <w:r>
              <w:t xml:space="preserve">default </w:t>
            </w:r>
            <w:r>
              <w:rPr>
                <w:lang w:eastAsia="zh-CN"/>
              </w:rPr>
              <w:t>destination layer-2 IDs for</w:t>
            </w:r>
            <w:r>
              <w:t xml:space="preserve"> sending</w:t>
            </w:r>
            <w:r w:rsidR="00AA3F05">
              <w:rPr>
                <w:rFonts w:hint="eastAsia"/>
                <w:lang w:eastAsia="zh-CN"/>
              </w:rPr>
              <w:t xml:space="preserve"> and receiving</w:t>
            </w:r>
            <w:r>
              <w:t xml:space="preserve">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3D1789C7" w:rsidR="00657810" w:rsidRDefault="00657810" w:rsidP="00657810">
      <w:pPr>
        <w:pStyle w:val="TF"/>
      </w:pPr>
      <w:r>
        <w:t>Figure 5.9.2.</w:t>
      </w:r>
      <w:r w:rsidR="00B746C0">
        <w:t>9</w:t>
      </w:r>
      <w:r>
        <w:t xml:space="preserve">b: Default </w:t>
      </w:r>
      <w:r>
        <w:rPr>
          <w:lang w:eastAsia="zh-CN"/>
        </w:rPr>
        <w:t>destination layer-2 IDs for</w:t>
      </w:r>
      <w:r>
        <w:t xml:space="preserve"> sending </w:t>
      </w:r>
      <w:r w:rsidR="00AA3F05">
        <w:rPr>
          <w:rFonts w:hint="eastAsia"/>
          <w:lang w:eastAsia="zh-CN"/>
        </w:rPr>
        <w:t>and receiving</w:t>
      </w:r>
      <w:r w:rsidR="00AA3F05">
        <w:t xml:space="preserve"> </w:t>
      </w:r>
      <w:r>
        <w:t>the discovery signalling for solicitation and for receiving the discovery signalling for announcement</w:t>
      </w:r>
    </w:p>
    <w:p w14:paraId="4EC848D6" w14:textId="77777777" w:rsidR="00657810" w:rsidRDefault="00657810" w:rsidP="00657810">
      <w:pPr>
        <w:pStyle w:val="FP"/>
        <w:rPr>
          <w:lang w:eastAsia="zh-CN"/>
        </w:rPr>
      </w:pPr>
    </w:p>
    <w:p w14:paraId="749F0BF0" w14:textId="716AAFB1" w:rsidR="00657810" w:rsidRDefault="00657810" w:rsidP="00657810">
      <w:pPr>
        <w:pStyle w:val="TH"/>
      </w:pPr>
      <w:r>
        <w:t>Table 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7EB27BAF" w14:textId="77777777" w:rsidR="00FE0810" w:rsidRDefault="00FE0810" w:rsidP="00FE0810">
      <w:pPr>
        <w:pStyle w:val="TH"/>
      </w:pPr>
    </w:p>
    <w:p w14:paraId="203FE85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lastRenderedPageBreak/>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24E3138C" w:rsidR="00657810" w:rsidRDefault="00657810" w:rsidP="00657810">
      <w:pPr>
        <w:pStyle w:val="TF"/>
      </w:pPr>
      <w:r>
        <w:t>Figure 5.9.2.1</w:t>
      </w:r>
      <w:r w:rsidR="00B746C0">
        <w:t>0</w:t>
      </w:r>
      <w:r>
        <w:t>: RSC info list</w:t>
      </w:r>
    </w:p>
    <w:p w14:paraId="01128723" w14:textId="77777777" w:rsidR="00FE0810" w:rsidRDefault="00FE0810" w:rsidP="00FE0810">
      <w:pPr>
        <w:pStyle w:val="FP"/>
        <w:rPr>
          <w:lang w:eastAsia="zh-CN"/>
        </w:rPr>
      </w:pPr>
    </w:p>
    <w:p w14:paraId="3ED6ECDB" w14:textId="3671B5DB" w:rsidR="00FE0810" w:rsidRDefault="00FE0810" w:rsidP="00FE0810">
      <w:pPr>
        <w:pStyle w:val="TH"/>
      </w:pPr>
      <w:r>
        <w:t>Table 5.9.2.1</w:t>
      </w:r>
      <w:r w:rsidR="00B746C0">
        <w:t>0</w:t>
      </w:r>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58524E48" w:rsidR="00FE0810" w:rsidRDefault="00B746C0" w:rsidP="0005615F">
            <w:pPr>
              <w:pStyle w:val="TAL"/>
            </w:pPr>
            <w:r>
              <w:t>The RSC info field is coded according to figure 5.9.2.11 and table 5.9.2.11.</w:t>
            </w:r>
          </w:p>
        </w:tc>
      </w:tr>
    </w:tbl>
    <w:p w14:paraId="07759D89" w14:textId="77777777" w:rsidR="00FE0810" w:rsidRDefault="00FE0810" w:rsidP="00FE0810">
      <w:pPr>
        <w:pStyle w:val="FP"/>
        <w:rPr>
          <w:lang w:eastAsia="zh-CN"/>
        </w:rPr>
      </w:pPr>
    </w:p>
    <w:p w14:paraId="46294CC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14:paraId="496276FB" w14:textId="77777777" w:rsidTr="006C2A8F">
        <w:trPr>
          <w:gridAfter w:val="1"/>
          <w:wAfter w:w="8" w:type="dxa"/>
          <w:cantSplit/>
          <w:jc w:val="center"/>
        </w:trPr>
        <w:tc>
          <w:tcPr>
            <w:tcW w:w="708" w:type="dxa"/>
            <w:gridSpan w:val="2"/>
            <w:hideMark/>
          </w:tcPr>
          <w:p w14:paraId="7BF34416" w14:textId="77777777" w:rsidR="007A2DD5" w:rsidRDefault="007A2DD5" w:rsidP="006C2A8F">
            <w:pPr>
              <w:pStyle w:val="TAC"/>
            </w:pPr>
            <w:r>
              <w:t>8</w:t>
            </w:r>
          </w:p>
        </w:tc>
        <w:tc>
          <w:tcPr>
            <w:tcW w:w="709" w:type="dxa"/>
            <w:gridSpan w:val="2"/>
            <w:hideMark/>
          </w:tcPr>
          <w:p w14:paraId="3E880A29" w14:textId="77777777" w:rsidR="007A2DD5" w:rsidRDefault="007A2DD5" w:rsidP="006C2A8F">
            <w:pPr>
              <w:pStyle w:val="TAC"/>
            </w:pPr>
            <w:r>
              <w:t>7</w:t>
            </w:r>
          </w:p>
        </w:tc>
        <w:tc>
          <w:tcPr>
            <w:tcW w:w="709" w:type="dxa"/>
            <w:gridSpan w:val="2"/>
            <w:hideMark/>
          </w:tcPr>
          <w:p w14:paraId="03FA9EA4" w14:textId="77777777" w:rsidR="007A2DD5" w:rsidRDefault="007A2DD5" w:rsidP="006C2A8F">
            <w:pPr>
              <w:pStyle w:val="TAC"/>
            </w:pPr>
            <w:r>
              <w:t>6</w:t>
            </w:r>
          </w:p>
        </w:tc>
        <w:tc>
          <w:tcPr>
            <w:tcW w:w="709" w:type="dxa"/>
            <w:gridSpan w:val="2"/>
            <w:hideMark/>
          </w:tcPr>
          <w:p w14:paraId="40A4A197" w14:textId="77777777" w:rsidR="007A2DD5" w:rsidRDefault="007A2DD5" w:rsidP="006C2A8F">
            <w:pPr>
              <w:pStyle w:val="TAC"/>
            </w:pPr>
            <w:r>
              <w:t>5</w:t>
            </w:r>
          </w:p>
        </w:tc>
        <w:tc>
          <w:tcPr>
            <w:tcW w:w="709" w:type="dxa"/>
            <w:gridSpan w:val="2"/>
            <w:hideMark/>
          </w:tcPr>
          <w:p w14:paraId="06D7F78C" w14:textId="77777777" w:rsidR="007A2DD5" w:rsidRDefault="007A2DD5" w:rsidP="006C2A8F">
            <w:pPr>
              <w:pStyle w:val="TAC"/>
            </w:pPr>
            <w:r>
              <w:t>4</w:t>
            </w:r>
          </w:p>
        </w:tc>
        <w:tc>
          <w:tcPr>
            <w:tcW w:w="709" w:type="dxa"/>
            <w:hideMark/>
          </w:tcPr>
          <w:p w14:paraId="26407999" w14:textId="77777777" w:rsidR="007A2DD5" w:rsidRDefault="007A2DD5" w:rsidP="006C2A8F">
            <w:pPr>
              <w:pStyle w:val="TAC"/>
            </w:pPr>
            <w:r>
              <w:t>3</w:t>
            </w:r>
          </w:p>
        </w:tc>
        <w:tc>
          <w:tcPr>
            <w:tcW w:w="709" w:type="dxa"/>
            <w:gridSpan w:val="2"/>
            <w:hideMark/>
          </w:tcPr>
          <w:p w14:paraId="12859DDA" w14:textId="77777777" w:rsidR="007A2DD5" w:rsidRDefault="007A2DD5" w:rsidP="006C2A8F">
            <w:pPr>
              <w:pStyle w:val="TAC"/>
            </w:pPr>
            <w:r>
              <w:t>2</w:t>
            </w:r>
          </w:p>
        </w:tc>
        <w:tc>
          <w:tcPr>
            <w:tcW w:w="709" w:type="dxa"/>
            <w:hideMark/>
          </w:tcPr>
          <w:p w14:paraId="2B0581AC" w14:textId="77777777" w:rsidR="007A2DD5" w:rsidRDefault="007A2DD5" w:rsidP="006C2A8F">
            <w:pPr>
              <w:pStyle w:val="TAC"/>
            </w:pPr>
            <w:r>
              <w:t>1</w:t>
            </w:r>
          </w:p>
        </w:tc>
        <w:tc>
          <w:tcPr>
            <w:tcW w:w="1346" w:type="dxa"/>
            <w:gridSpan w:val="2"/>
          </w:tcPr>
          <w:p w14:paraId="0D4C7649" w14:textId="77777777" w:rsidR="007A2DD5" w:rsidRDefault="007A2DD5" w:rsidP="006C2A8F">
            <w:pPr>
              <w:pStyle w:val="TAL"/>
            </w:pPr>
          </w:p>
        </w:tc>
      </w:tr>
      <w:tr w:rsidR="007A2DD5"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Default="007A2DD5" w:rsidP="006C2A8F">
            <w:pPr>
              <w:pStyle w:val="TAC"/>
              <w:rPr>
                <w:noProof/>
              </w:rPr>
            </w:pPr>
          </w:p>
          <w:p w14:paraId="53F81329" w14:textId="77777777" w:rsidR="007A2DD5" w:rsidRDefault="007A2DD5" w:rsidP="006C2A8F">
            <w:pPr>
              <w:pStyle w:val="TAC"/>
            </w:pPr>
            <w:r>
              <w:rPr>
                <w:noProof/>
              </w:rPr>
              <w:t>Length of RSC info</w:t>
            </w:r>
            <w:r>
              <w:t xml:space="preserve"> </w:t>
            </w:r>
            <w:r>
              <w:rPr>
                <w:noProof/>
              </w:rPr>
              <w:t>contents</w:t>
            </w:r>
          </w:p>
        </w:tc>
        <w:tc>
          <w:tcPr>
            <w:tcW w:w="1346" w:type="dxa"/>
            <w:gridSpan w:val="2"/>
          </w:tcPr>
          <w:p w14:paraId="6F03EFC5" w14:textId="77777777" w:rsidR="007A2DD5" w:rsidRDefault="007A2DD5" w:rsidP="006C2A8F">
            <w:pPr>
              <w:pStyle w:val="TAL"/>
            </w:pPr>
            <w:r>
              <w:t>octet o30</w:t>
            </w:r>
          </w:p>
          <w:p w14:paraId="05125DA5" w14:textId="77777777" w:rsidR="007A2DD5" w:rsidRDefault="007A2DD5" w:rsidP="006C2A8F">
            <w:pPr>
              <w:pStyle w:val="TAL"/>
            </w:pPr>
          </w:p>
          <w:p w14:paraId="2C9F26D5" w14:textId="77777777" w:rsidR="007A2DD5" w:rsidRDefault="007A2DD5" w:rsidP="006C2A8F">
            <w:pPr>
              <w:pStyle w:val="TAL"/>
            </w:pPr>
            <w:r>
              <w:t>octet o30+1</w:t>
            </w:r>
          </w:p>
        </w:tc>
      </w:tr>
      <w:tr w:rsidR="007A2DD5"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Default="007A2DD5" w:rsidP="006C2A8F">
            <w:pPr>
              <w:pStyle w:val="TAC"/>
              <w:rPr>
                <w:lang w:eastAsia="zh-CN"/>
              </w:rPr>
            </w:pPr>
            <w:r>
              <w:rPr>
                <w:lang w:eastAsia="zh-CN"/>
              </w:rPr>
              <w:t>0</w:t>
            </w:r>
          </w:p>
          <w:p w14:paraId="47FCB997" w14:textId="77777777" w:rsidR="007A2DD5" w:rsidRDefault="007A2DD5"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Default="009C6FBC"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Default="0064550A" w:rsidP="006C2A8F">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Default="00D55915" w:rsidP="006C2A8F">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Default="007A2DD5" w:rsidP="006C2A8F">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Default="007A2DD5" w:rsidP="006C2A8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FDF9B0B" w14:textId="77777777" w:rsidR="007A2DD5" w:rsidRDefault="007A2DD5" w:rsidP="006C2A8F">
            <w:pPr>
              <w:pStyle w:val="TAL"/>
              <w:rPr>
                <w:lang w:eastAsia="zh-CN"/>
              </w:rPr>
            </w:pPr>
            <w:r>
              <w:rPr>
                <w:lang w:eastAsia="zh-CN"/>
              </w:rPr>
              <w:t>octet o30+2</w:t>
            </w:r>
          </w:p>
          <w:p w14:paraId="404BF87F" w14:textId="77777777" w:rsidR="007A2DD5" w:rsidRDefault="007A2DD5" w:rsidP="006C2A8F">
            <w:pPr>
              <w:pStyle w:val="TAL"/>
              <w:rPr>
                <w:lang w:eastAsia="zh-CN"/>
              </w:rPr>
            </w:pPr>
          </w:p>
        </w:tc>
      </w:tr>
      <w:tr w:rsidR="007A2DD5"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Default="007A2DD5" w:rsidP="006C2A8F">
            <w:pPr>
              <w:pStyle w:val="TAC"/>
            </w:pPr>
          </w:p>
          <w:p w14:paraId="6BA61068" w14:textId="77777777" w:rsidR="007A2DD5" w:rsidRDefault="007A2DD5" w:rsidP="006C2A8F">
            <w:pPr>
              <w:pStyle w:val="TAC"/>
            </w:pPr>
            <w:r>
              <w:t>RSC list</w:t>
            </w:r>
          </w:p>
        </w:tc>
        <w:tc>
          <w:tcPr>
            <w:tcW w:w="1346" w:type="dxa"/>
            <w:gridSpan w:val="2"/>
            <w:tcBorders>
              <w:top w:val="nil"/>
              <w:left w:val="single" w:sz="6" w:space="0" w:color="auto"/>
              <w:bottom w:val="nil"/>
              <w:right w:val="nil"/>
            </w:tcBorders>
          </w:tcPr>
          <w:p w14:paraId="5CD056C6" w14:textId="77777777" w:rsidR="007A2DD5" w:rsidRDefault="007A2DD5" w:rsidP="006C2A8F">
            <w:pPr>
              <w:pStyle w:val="TAL"/>
            </w:pPr>
            <w:r>
              <w:t>octet o30+3</w:t>
            </w:r>
          </w:p>
          <w:p w14:paraId="3F9DC079" w14:textId="77777777" w:rsidR="007A2DD5" w:rsidRDefault="007A2DD5" w:rsidP="006C2A8F">
            <w:pPr>
              <w:pStyle w:val="TAL"/>
            </w:pPr>
          </w:p>
          <w:p w14:paraId="21EDB3EE" w14:textId="77777777" w:rsidR="007A2DD5" w:rsidRDefault="007A2DD5" w:rsidP="006C2A8F">
            <w:pPr>
              <w:pStyle w:val="TAL"/>
            </w:pPr>
            <w:r>
              <w:t>octet o31</w:t>
            </w:r>
          </w:p>
        </w:tc>
      </w:tr>
      <w:tr w:rsidR="007A2DD5" w:rsidRPr="00042094"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042094" w:rsidRDefault="007A2DD5" w:rsidP="006C2A8F">
            <w:pPr>
              <w:pStyle w:val="TAC"/>
            </w:pPr>
          </w:p>
          <w:p w14:paraId="3960614B" w14:textId="77777777" w:rsidR="007A2DD5" w:rsidRPr="00042094" w:rsidRDefault="007A2DD5" w:rsidP="006C2A8F">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042094" w:rsidRDefault="007A2DD5" w:rsidP="006C2A8F">
            <w:pPr>
              <w:pStyle w:val="TAL"/>
            </w:pPr>
            <w:r w:rsidRPr="00042094">
              <w:t>octet (o</w:t>
            </w:r>
            <w:r>
              <w:t>32</w:t>
            </w:r>
            <w:r w:rsidRPr="00042094">
              <w:t>+</w:t>
            </w:r>
            <w:r>
              <w:t>1</w:t>
            </w:r>
            <w:r w:rsidRPr="00042094">
              <w:t>)</w:t>
            </w:r>
            <w:r>
              <w:t>*</w:t>
            </w:r>
          </w:p>
          <w:p w14:paraId="1B132FB1" w14:textId="77777777" w:rsidR="007A2DD5" w:rsidRPr="00042094" w:rsidRDefault="007A2DD5" w:rsidP="006C2A8F">
            <w:pPr>
              <w:pStyle w:val="TAL"/>
            </w:pPr>
          </w:p>
          <w:p w14:paraId="4A194EF3" w14:textId="77777777" w:rsidR="007A2DD5" w:rsidRPr="00042094" w:rsidRDefault="007A2DD5" w:rsidP="006C2A8F">
            <w:pPr>
              <w:pStyle w:val="TAL"/>
            </w:pPr>
            <w:r w:rsidRPr="00042094">
              <w:t>octet o</w:t>
            </w:r>
            <w:r>
              <w:t>33*</w:t>
            </w:r>
          </w:p>
        </w:tc>
      </w:tr>
      <w:tr w:rsidR="007F213F" w:rsidRPr="00042094"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Default="007F213F" w:rsidP="007F213F">
            <w:pPr>
              <w:pStyle w:val="TAC"/>
              <w:rPr>
                <w:lang w:eastAsia="zh-CN"/>
              </w:rPr>
            </w:pPr>
          </w:p>
          <w:p w14:paraId="0491B62B" w14:textId="46BC1B2A" w:rsidR="007F213F" w:rsidRPr="00042094" w:rsidRDefault="007F213F" w:rsidP="007F213F">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396AFA2B" w14:textId="77777777" w:rsidR="007F213F" w:rsidRDefault="007F213F" w:rsidP="007F213F">
            <w:pPr>
              <w:pStyle w:val="TAL"/>
              <w:rPr>
                <w:lang w:eastAsia="zh-CN"/>
              </w:rPr>
            </w:pPr>
            <w:r>
              <w:t>octet</w:t>
            </w:r>
            <w:r>
              <w:rPr>
                <w:rFonts w:hint="eastAsia"/>
                <w:lang w:eastAsia="zh-CN"/>
              </w:rPr>
              <w:t xml:space="preserve"> (</w:t>
            </w:r>
            <w:r>
              <w:t>o</w:t>
            </w:r>
            <w:r>
              <w:rPr>
                <w:rFonts w:hint="eastAsia"/>
                <w:lang w:eastAsia="zh-CN"/>
              </w:rPr>
              <w:t>33+1)*</w:t>
            </w:r>
          </w:p>
          <w:p w14:paraId="580C0A47" w14:textId="77777777" w:rsidR="007F213F" w:rsidRDefault="007F213F" w:rsidP="007F213F">
            <w:pPr>
              <w:pStyle w:val="TAL"/>
              <w:rPr>
                <w:lang w:eastAsia="zh-CN"/>
              </w:rPr>
            </w:pPr>
          </w:p>
          <w:p w14:paraId="65063BD4" w14:textId="60F32AA5" w:rsidR="007F213F" w:rsidRPr="00042094" w:rsidRDefault="007F213F" w:rsidP="007F213F">
            <w:pPr>
              <w:pStyle w:val="TAL"/>
            </w:pPr>
            <w:r>
              <w:t>octe</w:t>
            </w:r>
            <w:r>
              <w:rPr>
                <w:rFonts w:hint="eastAsia"/>
                <w:lang w:eastAsia="zh-CN"/>
              </w:rPr>
              <w:t xml:space="preserve"> </w:t>
            </w:r>
            <w:r>
              <w:t>o</w:t>
            </w:r>
            <w:r>
              <w:rPr>
                <w:rFonts w:hint="eastAsia"/>
                <w:lang w:eastAsia="zh-CN"/>
              </w:rPr>
              <w:t>34*</w:t>
            </w:r>
          </w:p>
        </w:tc>
      </w:tr>
    </w:tbl>
    <w:p w14:paraId="5AD3BEF3" w14:textId="77777777" w:rsidR="007A2DD5" w:rsidRDefault="007A2DD5" w:rsidP="007A2DD5">
      <w:pPr>
        <w:pStyle w:val="TF"/>
      </w:pPr>
      <w:r>
        <w:t>Figure 5.9.2.11: RSC info</w:t>
      </w:r>
    </w:p>
    <w:p w14:paraId="693E9719" w14:textId="77777777" w:rsidR="00FE0810" w:rsidRPr="00DD1DD7" w:rsidRDefault="00FE0810" w:rsidP="00FE0810">
      <w:pPr>
        <w:pStyle w:val="FP"/>
      </w:pPr>
    </w:p>
    <w:p w14:paraId="205CEDE0" w14:textId="77777777" w:rsidR="00483BAD" w:rsidRDefault="00483BAD" w:rsidP="00483BAD">
      <w:pPr>
        <w:pStyle w:val="TH"/>
      </w:pPr>
      <w:r>
        <w:lastRenderedPageBreak/>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Default="00483BAD" w:rsidP="006C2A8F">
            <w:pPr>
              <w:pStyle w:val="TAL"/>
            </w:pPr>
          </w:p>
        </w:tc>
      </w:tr>
      <w:tr w:rsidR="00483BAD"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Default="00483BAD" w:rsidP="006C2A8F">
            <w:pPr>
              <w:pStyle w:val="TAL"/>
              <w:rPr>
                <w:lang w:eastAsia="zh-CN"/>
              </w:rPr>
            </w:pPr>
            <w:r>
              <w:rPr>
                <w:lang w:eastAsia="zh-CN"/>
              </w:rPr>
              <w:t>Layer indication (LI) (octet o30+2 bit 1 to 2):</w:t>
            </w:r>
          </w:p>
          <w:p w14:paraId="57454639" w14:textId="77777777" w:rsidR="00483BAD" w:rsidRDefault="00483BAD" w:rsidP="006C2A8F">
            <w:pPr>
              <w:pStyle w:val="TAL"/>
              <w:rPr>
                <w:lang w:eastAsia="zh-CN"/>
              </w:rPr>
            </w:pPr>
            <w:r>
              <w:rPr>
                <w:lang w:eastAsia="zh-CN"/>
              </w:rPr>
              <w:t>Bits</w:t>
            </w:r>
          </w:p>
          <w:p w14:paraId="17A3D206" w14:textId="77777777" w:rsidR="00483BAD" w:rsidRDefault="00483BAD" w:rsidP="006C2A8F">
            <w:pPr>
              <w:pStyle w:val="TAL"/>
              <w:rPr>
                <w:lang w:eastAsia="zh-CN"/>
              </w:rPr>
            </w:pPr>
            <w:r>
              <w:rPr>
                <w:lang w:eastAsia="zh-CN"/>
              </w:rPr>
              <w:t>2 1</w:t>
            </w:r>
          </w:p>
          <w:p w14:paraId="02BCF771" w14:textId="77777777" w:rsidR="00483BAD" w:rsidRDefault="00483BAD" w:rsidP="006C2A8F">
            <w:pPr>
              <w:pStyle w:val="TAL"/>
              <w:rPr>
                <w:lang w:eastAsia="zh-CN"/>
              </w:rPr>
            </w:pPr>
            <w:r>
              <w:rPr>
                <w:lang w:eastAsia="zh-CN"/>
              </w:rPr>
              <w:t>0 1</w:t>
            </w:r>
            <w:r>
              <w:rPr>
                <w:lang w:eastAsia="zh-CN"/>
              </w:rPr>
              <w:tab/>
              <w:t>Layer 3</w:t>
            </w:r>
          </w:p>
          <w:p w14:paraId="266D5390" w14:textId="77777777" w:rsidR="00483BAD" w:rsidRDefault="00483BAD" w:rsidP="006C2A8F">
            <w:pPr>
              <w:pStyle w:val="TAL"/>
              <w:rPr>
                <w:lang w:eastAsia="zh-CN"/>
              </w:rPr>
            </w:pPr>
            <w:r>
              <w:rPr>
                <w:lang w:eastAsia="zh-CN"/>
              </w:rPr>
              <w:t>1 0</w:t>
            </w:r>
            <w:r>
              <w:rPr>
                <w:lang w:eastAsia="zh-CN"/>
              </w:rPr>
              <w:tab/>
              <w:t>Layer 2</w:t>
            </w:r>
          </w:p>
          <w:p w14:paraId="4B2B86EB" w14:textId="77777777" w:rsidR="00483BAD" w:rsidRDefault="00483BAD" w:rsidP="006C2A8F">
            <w:pPr>
              <w:pStyle w:val="TAL"/>
              <w:rPr>
                <w:lang w:eastAsia="zh-CN"/>
              </w:rPr>
            </w:pPr>
          </w:p>
        </w:tc>
      </w:tr>
      <w:tr w:rsidR="00483BAD"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Default="00483BAD" w:rsidP="006C2A8F">
            <w:pPr>
              <w:pStyle w:val="TAL"/>
              <w:rPr>
                <w:lang w:eastAsia="zh-CN"/>
              </w:rPr>
            </w:pPr>
            <w:r>
              <w:rPr>
                <w:rFonts w:hint="eastAsia"/>
                <w:lang w:eastAsia="zh-CN"/>
              </w:rPr>
              <w:t>T</w:t>
            </w:r>
            <w:r>
              <w:rPr>
                <w:lang w:eastAsia="zh-CN"/>
              </w:rPr>
              <w:t>raffic type (TT) (octet o30+2 bit 3 to 4):</w:t>
            </w:r>
          </w:p>
          <w:p w14:paraId="69801345" w14:textId="77777777" w:rsidR="00483BAD" w:rsidRDefault="00483BAD"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1701AAD" w14:textId="77777777" w:rsidR="00483BAD" w:rsidRDefault="00483BAD" w:rsidP="006C2A8F">
            <w:pPr>
              <w:pStyle w:val="TAL"/>
              <w:rPr>
                <w:lang w:eastAsia="zh-CN"/>
              </w:rPr>
            </w:pPr>
            <w:r>
              <w:rPr>
                <w:lang w:eastAsia="zh-CN"/>
              </w:rPr>
              <w:t>Bits</w:t>
            </w:r>
          </w:p>
          <w:p w14:paraId="74BC4C2A" w14:textId="77777777" w:rsidR="00483BAD" w:rsidRDefault="00483BAD" w:rsidP="006C2A8F">
            <w:pPr>
              <w:pStyle w:val="TAL"/>
              <w:rPr>
                <w:lang w:eastAsia="zh-CN"/>
              </w:rPr>
            </w:pPr>
            <w:r>
              <w:rPr>
                <w:rFonts w:hint="eastAsia"/>
                <w:lang w:eastAsia="zh-CN"/>
              </w:rPr>
              <w:t>4</w:t>
            </w:r>
            <w:r>
              <w:rPr>
                <w:lang w:eastAsia="zh-CN"/>
              </w:rPr>
              <w:t xml:space="preserve"> 3</w:t>
            </w:r>
          </w:p>
          <w:p w14:paraId="76C2E80E" w14:textId="77777777" w:rsidR="00483BAD" w:rsidRDefault="00483BAD" w:rsidP="006C2A8F">
            <w:pPr>
              <w:pStyle w:val="TAL"/>
              <w:rPr>
                <w:lang w:eastAsia="zh-CN"/>
              </w:rPr>
            </w:pPr>
            <w:r>
              <w:rPr>
                <w:lang w:eastAsia="zh-CN"/>
              </w:rPr>
              <w:t>0 0</w:t>
            </w:r>
            <w:r>
              <w:rPr>
                <w:lang w:eastAsia="zh-CN"/>
              </w:rPr>
              <w:tab/>
              <w:t>No information</w:t>
            </w:r>
          </w:p>
          <w:p w14:paraId="2E4D6A95" w14:textId="77777777" w:rsidR="00483BAD" w:rsidRDefault="00483BAD" w:rsidP="006C2A8F">
            <w:pPr>
              <w:pStyle w:val="TAL"/>
              <w:rPr>
                <w:lang w:eastAsia="zh-CN"/>
              </w:rPr>
            </w:pPr>
            <w:r>
              <w:rPr>
                <w:rFonts w:hint="eastAsia"/>
                <w:lang w:eastAsia="zh-CN"/>
              </w:rPr>
              <w:t>0</w:t>
            </w:r>
            <w:r>
              <w:rPr>
                <w:lang w:eastAsia="zh-CN"/>
              </w:rPr>
              <w:t xml:space="preserve"> 1</w:t>
            </w:r>
            <w:r>
              <w:rPr>
                <w:lang w:eastAsia="zh-CN"/>
              </w:rPr>
              <w:tab/>
              <w:t>IP</w:t>
            </w:r>
          </w:p>
          <w:p w14:paraId="6AFE9597" w14:textId="77777777" w:rsidR="00483BAD" w:rsidRDefault="00483BAD" w:rsidP="006C2A8F">
            <w:pPr>
              <w:pStyle w:val="TAL"/>
              <w:rPr>
                <w:lang w:eastAsia="zh-CN"/>
              </w:rPr>
            </w:pPr>
            <w:r>
              <w:rPr>
                <w:rFonts w:hint="eastAsia"/>
                <w:lang w:eastAsia="zh-CN"/>
              </w:rPr>
              <w:t>1</w:t>
            </w:r>
            <w:r>
              <w:rPr>
                <w:lang w:eastAsia="zh-CN"/>
              </w:rPr>
              <w:t xml:space="preserve"> 0</w:t>
            </w:r>
            <w:r>
              <w:rPr>
                <w:lang w:eastAsia="zh-CN"/>
              </w:rPr>
              <w:tab/>
              <w:t>Ethernet</w:t>
            </w:r>
          </w:p>
          <w:p w14:paraId="7B57F7CE" w14:textId="77777777" w:rsidR="00483BAD" w:rsidRDefault="00483BAD" w:rsidP="006C2A8F">
            <w:pPr>
              <w:pStyle w:val="TAL"/>
              <w:rPr>
                <w:lang w:eastAsia="zh-CN"/>
              </w:rPr>
            </w:pPr>
            <w:r>
              <w:rPr>
                <w:rFonts w:hint="eastAsia"/>
                <w:lang w:eastAsia="zh-CN"/>
              </w:rPr>
              <w:t>1</w:t>
            </w:r>
            <w:r>
              <w:rPr>
                <w:lang w:eastAsia="zh-CN"/>
              </w:rPr>
              <w:t xml:space="preserve"> 1</w:t>
            </w:r>
            <w:r>
              <w:rPr>
                <w:lang w:eastAsia="zh-CN"/>
              </w:rPr>
              <w:tab/>
              <w:t>Unstructured</w:t>
            </w:r>
          </w:p>
          <w:p w14:paraId="4577D9E4" w14:textId="77777777" w:rsidR="00C84079" w:rsidRDefault="00C84079" w:rsidP="006C2A8F">
            <w:pPr>
              <w:pStyle w:val="TAL"/>
              <w:rPr>
                <w:lang w:eastAsia="zh-CN"/>
              </w:rPr>
            </w:pPr>
          </w:p>
          <w:p w14:paraId="3F8664CC" w14:textId="77777777" w:rsidR="000E46A3" w:rsidRDefault="000E46A3" w:rsidP="000E46A3">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1D5C220" w14:textId="77777777" w:rsidR="000E46A3" w:rsidRDefault="000E46A3" w:rsidP="000E46A3">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084FB33" w14:textId="77777777" w:rsidR="000E46A3" w:rsidRDefault="000E46A3" w:rsidP="000E46A3">
            <w:pPr>
              <w:pStyle w:val="TAL"/>
              <w:rPr>
                <w:lang w:eastAsia="zh-CN"/>
              </w:rPr>
            </w:pPr>
            <w:r>
              <w:rPr>
                <w:lang w:eastAsia="zh-CN"/>
              </w:rPr>
              <w:t>Bit</w:t>
            </w:r>
          </w:p>
          <w:p w14:paraId="28A5A87F" w14:textId="77777777" w:rsidR="000E46A3" w:rsidRDefault="000E46A3" w:rsidP="000E46A3">
            <w:pPr>
              <w:pStyle w:val="TAL"/>
              <w:rPr>
                <w:lang w:eastAsia="zh-CN"/>
              </w:rPr>
            </w:pPr>
            <w:r>
              <w:rPr>
                <w:rFonts w:hint="eastAsia"/>
                <w:lang w:eastAsia="zh-CN"/>
              </w:rPr>
              <w:t>5</w:t>
            </w:r>
          </w:p>
          <w:p w14:paraId="763DE939" w14:textId="77777777" w:rsidR="000E46A3" w:rsidRDefault="000E46A3" w:rsidP="000E46A3">
            <w:pPr>
              <w:pStyle w:val="TAL"/>
              <w:rPr>
                <w:lang w:eastAsia="zh-CN"/>
              </w:rPr>
            </w:pPr>
            <w:r>
              <w:rPr>
                <w:lang w:eastAsia="zh-CN"/>
              </w:rPr>
              <w:t>0</w:t>
            </w:r>
            <w:r>
              <w:rPr>
                <w:lang w:eastAsia="zh-CN"/>
              </w:rPr>
              <w:tab/>
              <w:t>the security procedure without network assistance</w:t>
            </w:r>
          </w:p>
          <w:p w14:paraId="40292EC9" w14:textId="77777777" w:rsidR="000E46A3" w:rsidRDefault="000E46A3" w:rsidP="000E46A3">
            <w:pPr>
              <w:pStyle w:val="TAL"/>
              <w:rPr>
                <w:lang w:eastAsia="zh-CN"/>
              </w:rPr>
            </w:pPr>
            <w:r>
              <w:rPr>
                <w:lang w:eastAsia="zh-CN"/>
              </w:rPr>
              <w:t>1</w:t>
            </w:r>
            <w:r>
              <w:rPr>
                <w:lang w:eastAsia="zh-CN"/>
              </w:rPr>
              <w:tab/>
              <w:t>the security procedure with network assistance is used</w:t>
            </w:r>
          </w:p>
          <w:p w14:paraId="06F4B143" w14:textId="77777777" w:rsidR="000E46A3" w:rsidRDefault="000E46A3" w:rsidP="000E46A3">
            <w:pPr>
              <w:pStyle w:val="TAL"/>
              <w:rPr>
                <w:lang w:eastAsia="zh-CN"/>
              </w:rPr>
            </w:pPr>
          </w:p>
          <w:p w14:paraId="7440FB74" w14:textId="77777777" w:rsidR="000E46A3" w:rsidRDefault="000E46A3" w:rsidP="000E46A3">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BFB801B" w14:textId="77777777" w:rsidR="000E46A3" w:rsidRDefault="000E46A3" w:rsidP="000E46A3">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A6E8C75" w14:textId="77777777" w:rsidR="000E46A3" w:rsidRDefault="000E46A3" w:rsidP="000E46A3">
            <w:pPr>
              <w:pStyle w:val="TAL"/>
              <w:rPr>
                <w:lang w:eastAsia="zh-CN"/>
              </w:rPr>
            </w:pPr>
            <w:r>
              <w:rPr>
                <w:lang w:eastAsia="zh-CN"/>
              </w:rPr>
              <w:t>Bit</w:t>
            </w:r>
          </w:p>
          <w:p w14:paraId="7E0F600F" w14:textId="77777777" w:rsidR="000E46A3" w:rsidRDefault="000E46A3" w:rsidP="000E46A3">
            <w:pPr>
              <w:pStyle w:val="TAL"/>
              <w:rPr>
                <w:lang w:eastAsia="zh-CN"/>
              </w:rPr>
            </w:pPr>
            <w:r>
              <w:rPr>
                <w:rFonts w:hint="eastAsia"/>
                <w:lang w:eastAsia="zh-CN"/>
              </w:rPr>
              <w:t>6</w:t>
            </w:r>
          </w:p>
          <w:p w14:paraId="2EE50D85" w14:textId="77777777" w:rsidR="000E46A3" w:rsidRDefault="000E46A3" w:rsidP="000E46A3">
            <w:pPr>
              <w:pStyle w:val="TAL"/>
              <w:rPr>
                <w:lang w:eastAsia="zh-CN"/>
              </w:rPr>
            </w:pPr>
            <w:r>
              <w:rPr>
                <w:lang w:eastAsia="zh-CN"/>
              </w:rPr>
              <w:t>0</w:t>
            </w:r>
            <w:r>
              <w:rPr>
                <w:lang w:eastAsia="zh-CN"/>
              </w:rPr>
              <w:tab/>
              <w:t>security procedure over control plane is not used</w:t>
            </w:r>
          </w:p>
          <w:p w14:paraId="24447AB7" w14:textId="77777777" w:rsidR="000E46A3" w:rsidRDefault="000E46A3" w:rsidP="000E46A3">
            <w:pPr>
              <w:pStyle w:val="TAL"/>
              <w:rPr>
                <w:lang w:eastAsia="zh-CN"/>
              </w:rPr>
            </w:pPr>
            <w:r>
              <w:rPr>
                <w:lang w:eastAsia="zh-CN"/>
              </w:rPr>
              <w:t>1</w:t>
            </w:r>
            <w:r>
              <w:rPr>
                <w:lang w:eastAsia="zh-CN"/>
              </w:rPr>
              <w:tab/>
              <w:t>security procedure over control plane is used</w:t>
            </w:r>
          </w:p>
          <w:p w14:paraId="43BDBC4A" w14:textId="247206B3" w:rsidR="000E46A3" w:rsidRPr="00E1725D" w:rsidRDefault="000E46A3" w:rsidP="006C2A8F">
            <w:pPr>
              <w:pStyle w:val="TAL"/>
              <w:rPr>
                <w:lang w:eastAsia="zh-CN"/>
              </w:rPr>
            </w:pPr>
          </w:p>
        </w:tc>
      </w:tr>
      <w:tr w:rsidR="00483BAD"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32489B" w:rsidRDefault="00483BAD" w:rsidP="006C2A8F">
            <w:pPr>
              <w:pStyle w:val="TAL"/>
              <w:rPr>
                <w:lang w:eastAsia="zh-CN"/>
              </w:rPr>
            </w:pPr>
            <w:r w:rsidRPr="0032489B">
              <w:rPr>
                <w:lang w:eastAsia="zh-CN"/>
              </w:rPr>
              <w:t>Security related parameters indication (SLPI) (octet o30+2 bit 5):</w:t>
            </w:r>
          </w:p>
          <w:p w14:paraId="6A3D2FD5" w14:textId="77777777" w:rsidR="00483BAD" w:rsidRPr="0032489B" w:rsidRDefault="00483BAD" w:rsidP="006C2A8F">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4860E5A2" w14:textId="77777777" w:rsidR="00483BAD" w:rsidRPr="0032489B" w:rsidRDefault="00483BAD" w:rsidP="006C2A8F">
            <w:pPr>
              <w:pStyle w:val="TAL"/>
              <w:rPr>
                <w:lang w:eastAsia="zh-CN"/>
              </w:rPr>
            </w:pPr>
            <w:r w:rsidRPr="0032489B">
              <w:rPr>
                <w:lang w:eastAsia="zh-CN"/>
              </w:rPr>
              <w:t>Bits</w:t>
            </w:r>
          </w:p>
          <w:p w14:paraId="48564255" w14:textId="77777777" w:rsidR="00483BAD" w:rsidRPr="0032489B" w:rsidRDefault="00483BAD" w:rsidP="006C2A8F">
            <w:pPr>
              <w:pStyle w:val="TAL"/>
              <w:rPr>
                <w:lang w:eastAsia="zh-CN"/>
              </w:rPr>
            </w:pPr>
            <w:r w:rsidRPr="0032489B">
              <w:rPr>
                <w:lang w:eastAsia="zh-CN"/>
              </w:rPr>
              <w:t>5</w:t>
            </w:r>
          </w:p>
          <w:p w14:paraId="303B7F7C" w14:textId="77777777" w:rsidR="00483BAD" w:rsidRPr="0032489B" w:rsidRDefault="00483BAD" w:rsidP="006C2A8F">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75969242" w14:textId="77777777" w:rsidR="00483BAD" w:rsidRDefault="00483BAD" w:rsidP="006C2A8F">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83BAD"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Default="00483BAD" w:rsidP="006C2A8F">
            <w:pPr>
              <w:pStyle w:val="TAL"/>
              <w:rPr>
                <w:lang w:eastAsia="zh-CN"/>
              </w:rPr>
            </w:pPr>
          </w:p>
        </w:tc>
      </w:tr>
      <w:tr w:rsidR="00483BAD"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Default="00483BAD" w:rsidP="006C2A8F">
            <w:pPr>
              <w:pStyle w:val="TAL"/>
              <w:rPr>
                <w:lang w:val="en-US" w:eastAsia="zh-CN"/>
              </w:rPr>
            </w:pPr>
            <w:r>
              <w:rPr>
                <w:lang w:eastAsia="zh-CN"/>
              </w:rPr>
              <w:t>The other values are reserved.</w:t>
            </w:r>
          </w:p>
          <w:p w14:paraId="057956E5" w14:textId="77777777" w:rsidR="00483BAD" w:rsidRPr="002B71FC" w:rsidRDefault="00483BAD" w:rsidP="006C2A8F">
            <w:pPr>
              <w:pStyle w:val="TAL"/>
              <w:rPr>
                <w:lang w:val="en-US" w:eastAsia="zh-CN"/>
              </w:rPr>
            </w:pPr>
          </w:p>
        </w:tc>
      </w:tr>
      <w:tr w:rsidR="00483BAD"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Default="00483BAD" w:rsidP="006C2A8F">
            <w:pPr>
              <w:pStyle w:val="TAL"/>
            </w:pPr>
            <w:r>
              <w:t>RSC list (octet o30+3 to o31):</w:t>
            </w:r>
          </w:p>
          <w:p w14:paraId="16A44955" w14:textId="77777777" w:rsidR="00483BAD" w:rsidRDefault="00483BAD" w:rsidP="006C2A8F">
            <w:pPr>
              <w:pStyle w:val="TAL"/>
            </w:pPr>
            <w:r>
              <w:t>The RSC list field is coded according to figure 5.9.2.12 and table 5.9.2.12.</w:t>
            </w:r>
          </w:p>
          <w:p w14:paraId="379E03D2" w14:textId="77777777" w:rsidR="00483BAD" w:rsidRPr="009669EE" w:rsidRDefault="00483BAD" w:rsidP="006C2A8F">
            <w:pPr>
              <w:pStyle w:val="TAL"/>
              <w:rPr>
                <w:lang w:eastAsia="zh-CN"/>
              </w:rPr>
            </w:pPr>
          </w:p>
        </w:tc>
      </w:tr>
      <w:tr w:rsidR="00483BAD" w:rsidRPr="005F2A6F"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5F2A6F" w:rsidRDefault="00483BAD" w:rsidP="006C2A8F">
            <w:pPr>
              <w:pStyle w:val="TAL"/>
            </w:pPr>
            <w:r w:rsidRPr="00B350F3">
              <w:t>Security related parameters for UE-to-UE relay discovery</w:t>
            </w:r>
            <w:r>
              <w:t xml:space="preserve"> </w:t>
            </w:r>
            <w:r w:rsidRPr="005F2A6F">
              <w:t>(octet o3</w:t>
            </w:r>
            <w:r>
              <w:t>2</w:t>
            </w:r>
            <w:r w:rsidRPr="005F2A6F">
              <w:t>+1 to o3</w:t>
            </w:r>
            <w:r>
              <w:t>3</w:t>
            </w:r>
            <w:r w:rsidRPr="005F2A6F">
              <w:t>):</w:t>
            </w:r>
          </w:p>
          <w:p w14:paraId="10DF02ED" w14:textId="77777777" w:rsidR="00483BAD" w:rsidRDefault="00483BAD" w:rsidP="006C2A8F">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F15ADA4" w14:textId="77777777" w:rsidR="00F032E4" w:rsidRDefault="00F032E4" w:rsidP="006C2A8F">
            <w:pPr>
              <w:pStyle w:val="TAL"/>
            </w:pPr>
          </w:p>
          <w:p w14:paraId="5B548F88" w14:textId="77777777" w:rsidR="00DA5696" w:rsidRDefault="00DA5696" w:rsidP="00DA5696">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419BA57A" w14:textId="38695F94" w:rsidR="00DA5696" w:rsidRPr="005F2A6F" w:rsidRDefault="00DA5696" w:rsidP="00DA5696">
            <w:pPr>
              <w:pStyle w:val="TAL"/>
            </w:pPr>
            <w:r>
              <w:rPr>
                <w:lang w:eastAsia="zh-CN"/>
              </w:rPr>
              <w:t>The NR-PC5 UE-to-UE relay security policies are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tc>
      </w:tr>
      <w:tr w:rsidR="00483BAD"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Default="00483BAD" w:rsidP="006C2A8F">
            <w:pPr>
              <w:pStyle w:val="TAL"/>
            </w:pPr>
          </w:p>
        </w:tc>
      </w:tr>
    </w:tbl>
    <w:p w14:paraId="3232E5CC" w14:textId="77777777" w:rsidR="00483BAD" w:rsidRDefault="00483BAD" w:rsidP="00483BAD">
      <w:pPr>
        <w:pStyle w:val="FP"/>
        <w:rPr>
          <w:lang w:eastAsia="zh-CN"/>
        </w:rPr>
      </w:pPr>
    </w:p>
    <w:p w14:paraId="4DA84FD2" w14:textId="77777777" w:rsidR="00FE0810" w:rsidRDefault="00FE0810" w:rsidP="00FE0810">
      <w:pPr>
        <w:pStyle w:val="FP"/>
        <w:rPr>
          <w:lang w:eastAsia="zh-CN"/>
        </w:rPr>
      </w:pPr>
    </w:p>
    <w:p w14:paraId="4D0B08F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20DE7BD0" w:rsidR="00FE0810" w:rsidRDefault="00FE0810" w:rsidP="00FE0810">
      <w:pPr>
        <w:pStyle w:val="TF"/>
      </w:pPr>
      <w:r>
        <w:t>Figure 5.9.2.1</w:t>
      </w:r>
      <w:r w:rsidR="00B746C0">
        <w:t>2</w:t>
      </w:r>
      <w:r>
        <w:t>: RSC list</w:t>
      </w:r>
    </w:p>
    <w:p w14:paraId="4A349D17" w14:textId="2E9A822D" w:rsidR="004C1751" w:rsidRDefault="004C1751">
      <w:pPr>
        <w:overflowPunct/>
        <w:autoSpaceDE/>
        <w:autoSpaceDN/>
        <w:adjustRightInd/>
        <w:spacing w:after="0"/>
        <w:textAlignment w:val="auto"/>
        <w:rPr>
          <w:lang w:eastAsia="zh-CN"/>
        </w:rPr>
      </w:pPr>
      <w:r>
        <w:rPr>
          <w:lang w:eastAsia="zh-CN"/>
        </w:rPr>
        <w:br w:type="page"/>
      </w:r>
    </w:p>
    <w:p w14:paraId="7880C106" w14:textId="77777777" w:rsidR="00FE0810" w:rsidRDefault="00FE0810" w:rsidP="00FE0810">
      <w:pPr>
        <w:pStyle w:val="FP"/>
        <w:rPr>
          <w:lang w:eastAsia="zh-CN"/>
        </w:rPr>
      </w:pPr>
    </w:p>
    <w:p w14:paraId="7DA2F1DA" w14:textId="12409216" w:rsidR="0046064C" w:rsidRDefault="0046064C" w:rsidP="0046064C">
      <w:pPr>
        <w:pStyle w:val="TH"/>
      </w:pPr>
      <w:r>
        <w:t>Table 5.9.2.1</w:t>
      </w:r>
      <w:r w:rsidR="00B746C0">
        <w:t>2</w:t>
      </w:r>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E2EAD95" w14:textId="75FDD83F" w:rsidR="00576CDA" w:rsidRDefault="00576CDA" w:rsidP="00576CDA">
      <w:pPr>
        <w:pStyle w:val="TF"/>
      </w:pPr>
    </w:p>
    <w:p w14:paraId="265DD636" w14:textId="093A7284" w:rsidR="00576CDA" w:rsidRDefault="00576CDA" w:rsidP="00576CD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37BBAA88"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807427">
              <w:rPr>
                <w:lang w:eastAsia="zh-CN"/>
              </w:rPr>
              <w:t xml:space="preserve"> </w:t>
            </w:r>
            <w:r w:rsidR="00807427">
              <w:rPr>
                <w:rFonts w:hint="eastAsia"/>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50667123" w:rsidR="00576CDA" w:rsidRDefault="00576CDA" w:rsidP="00576CDA">
      <w:pPr>
        <w:pStyle w:val="TF"/>
        <w:rPr>
          <w:lang w:eastAsia="zh-CN"/>
        </w:rPr>
      </w:pPr>
      <w:r>
        <w:t>Figure 5.8.2.1</w:t>
      </w:r>
      <w:r w:rsidR="00B746C0">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1FF2FBA7" w:rsidR="00576CDA" w:rsidRDefault="00576CDA" w:rsidP="00576CDA">
      <w:pPr>
        <w:pStyle w:val="TH"/>
      </w:pPr>
      <w:r>
        <w:lastRenderedPageBreak/>
        <w:t>Table 5.8.2.1</w:t>
      </w:r>
      <w:r w:rsidR="00B746C0">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7CFD67D8" w14:textId="77777777" w:rsidR="00576CDA" w:rsidRDefault="00576CDA" w:rsidP="005160C1">
      <w:pPr>
        <w:pStyle w:val="Heading8"/>
      </w:pPr>
    </w:p>
    <w:p w14:paraId="3B42E446" w14:textId="5373E7EC" w:rsidR="00054A22" w:rsidRPr="00042094" w:rsidRDefault="00080512" w:rsidP="005160C1">
      <w:pPr>
        <w:pStyle w:val="Heading8"/>
      </w:pPr>
      <w:bookmarkStart w:id="184" w:name="_Toc73369024"/>
      <w:bookmarkStart w:id="185" w:name="_Toc162970098"/>
      <w:r w:rsidRPr="00042094">
        <w:t xml:space="preserve">Annex </w:t>
      </w:r>
      <w:r w:rsidR="00E4629C" w:rsidRPr="00042094">
        <w:t>A</w:t>
      </w:r>
      <w:r w:rsidRPr="00042094">
        <w:t xml:space="preserve"> (informative):</w:t>
      </w:r>
      <w:r w:rsidRPr="00042094">
        <w:br/>
        <w:t>Change history</w:t>
      </w:r>
      <w:bookmarkStart w:id="186" w:name="historyclause"/>
      <w:bookmarkEnd w:id="184"/>
      <w:bookmarkEnd w:id="186"/>
      <w:bookmarkEnd w:id="1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lastRenderedPageBreak/>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B13646"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B13646"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B13646"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B13646"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B13646" w:rsidP="00BA44BD">
            <w:pPr>
              <w:overflowPunct/>
              <w:autoSpaceDE/>
              <w:autoSpaceDN/>
              <w:adjustRightInd/>
              <w:spacing w:after="0"/>
              <w:jc w:val="center"/>
              <w:textAlignment w:val="auto"/>
              <w:rPr>
                <w:rFonts w:ascii="Arial" w:hAnsi="Arial" w:cs="Arial"/>
                <w:sz w:val="16"/>
                <w:szCs w:val="16"/>
              </w:rPr>
            </w:pPr>
            <w:hyperlink r:id="rId15" w:history="1">
              <w:r w:rsidR="00B71050"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Coding apsects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B13646" w:rsidP="00BA44BD">
            <w:pPr>
              <w:overflowPunct/>
              <w:autoSpaceDE/>
              <w:autoSpaceDN/>
              <w:adjustRightInd/>
              <w:spacing w:after="0"/>
              <w:jc w:val="center"/>
              <w:textAlignment w:val="auto"/>
              <w:rPr>
                <w:rFonts w:ascii="Arial" w:hAnsi="Arial" w:cs="Arial"/>
                <w:sz w:val="16"/>
                <w:szCs w:val="16"/>
              </w:rPr>
            </w:pPr>
            <w:hyperlink r:id="rId16" w:history="1">
              <w:r w:rsidR="005A6649"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Adding the reference for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Updating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r w:rsidR="00326537" w:rsidRPr="00042094"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Default="00326537"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Default="00326537"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Default="00326537" w:rsidP="00FD2469">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Default="003265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Default="0032653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Default="00326537" w:rsidP="00FD2469">
            <w:pPr>
              <w:pStyle w:val="TAL"/>
              <w:rPr>
                <w:sz w:val="16"/>
                <w:szCs w:val="16"/>
              </w:rPr>
            </w:pPr>
            <w:r>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Default="00326537" w:rsidP="00FD2469">
            <w:pPr>
              <w:pStyle w:val="TAC"/>
              <w:rPr>
                <w:sz w:val="16"/>
                <w:szCs w:val="16"/>
                <w:lang w:eastAsia="zh-CN"/>
              </w:rPr>
            </w:pPr>
            <w:r>
              <w:rPr>
                <w:sz w:val="16"/>
                <w:szCs w:val="16"/>
                <w:lang w:eastAsia="zh-CN"/>
              </w:rPr>
              <w:t>18.2.0</w:t>
            </w:r>
          </w:p>
        </w:tc>
      </w:tr>
      <w:tr w:rsidR="004E37BE" w:rsidRPr="00042094"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Default="004E37B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Default="004E37B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Default="004E37BE" w:rsidP="00FD2469">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Default="004E37B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Default="004E37B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Default="004E37BE"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Default="004E37BE" w:rsidP="00FD2469">
            <w:pPr>
              <w:pStyle w:val="TAC"/>
              <w:rPr>
                <w:sz w:val="16"/>
                <w:szCs w:val="16"/>
                <w:lang w:eastAsia="zh-CN"/>
              </w:rPr>
            </w:pPr>
            <w:r>
              <w:rPr>
                <w:sz w:val="16"/>
                <w:szCs w:val="16"/>
                <w:lang w:eastAsia="zh-CN"/>
              </w:rPr>
              <w:t>18.2.0</w:t>
            </w:r>
          </w:p>
        </w:tc>
      </w:tr>
      <w:tr w:rsidR="00026ED8" w:rsidRPr="00042094"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Default="00026ED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Default="00026ED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Default="00026ED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Default="00026ED8" w:rsidP="00FD2469">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Default="00026ED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Default="00026ED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Default="00026ED8" w:rsidP="00FD2469">
            <w:pPr>
              <w:pStyle w:val="TAL"/>
              <w:rPr>
                <w:sz w:val="16"/>
                <w:szCs w:val="16"/>
              </w:rPr>
            </w:pPr>
            <w:r>
              <w:rPr>
                <w:sz w:val="16"/>
                <w:szCs w:val="16"/>
              </w:rPr>
              <w:t>Update the ProSeP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Default="00026ED8" w:rsidP="00FD2469">
            <w:pPr>
              <w:pStyle w:val="TAC"/>
              <w:rPr>
                <w:sz w:val="16"/>
                <w:szCs w:val="16"/>
                <w:lang w:eastAsia="zh-CN"/>
              </w:rPr>
            </w:pPr>
            <w:r>
              <w:rPr>
                <w:sz w:val="16"/>
                <w:szCs w:val="16"/>
                <w:lang w:eastAsia="zh-CN"/>
              </w:rPr>
              <w:t>18.2.0</w:t>
            </w:r>
          </w:p>
        </w:tc>
      </w:tr>
      <w:tr w:rsidR="00532B62" w:rsidRPr="00042094"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Default="00532B62"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Default="00532B62"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Default="00532B62"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Default="00532B62" w:rsidP="00FD2469">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Default="00532B6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Default="00532B62"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Default="00532B62" w:rsidP="00FD2469">
            <w:pPr>
              <w:pStyle w:val="TAL"/>
              <w:rPr>
                <w:sz w:val="16"/>
                <w:szCs w:val="16"/>
              </w:rPr>
            </w:pPr>
            <w:r>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Default="00532B62" w:rsidP="00FD2469">
            <w:pPr>
              <w:pStyle w:val="TAC"/>
              <w:rPr>
                <w:sz w:val="16"/>
                <w:szCs w:val="16"/>
                <w:lang w:eastAsia="zh-CN"/>
              </w:rPr>
            </w:pPr>
            <w:r>
              <w:rPr>
                <w:sz w:val="16"/>
                <w:szCs w:val="16"/>
                <w:lang w:eastAsia="zh-CN"/>
              </w:rPr>
              <w:t>18.2.0</w:t>
            </w:r>
          </w:p>
        </w:tc>
      </w:tr>
      <w:tr w:rsidR="003726AE" w:rsidRPr="00042094"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Default="003726A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Default="003726A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Default="003726A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Default="003726AE" w:rsidP="00FD2469">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Default="003726A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Default="003726A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Default="003726AE" w:rsidP="00FD2469">
            <w:pPr>
              <w:pStyle w:val="TAL"/>
              <w:rPr>
                <w:sz w:val="16"/>
                <w:szCs w:val="16"/>
              </w:rPr>
            </w:pPr>
            <w:r>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Default="003726AE" w:rsidP="00FD2469">
            <w:pPr>
              <w:pStyle w:val="TAC"/>
              <w:rPr>
                <w:sz w:val="16"/>
                <w:szCs w:val="16"/>
                <w:lang w:eastAsia="zh-CN"/>
              </w:rPr>
            </w:pPr>
            <w:r>
              <w:rPr>
                <w:sz w:val="16"/>
                <w:szCs w:val="16"/>
                <w:lang w:eastAsia="zh-CN"/>
              </w:rPr>
              <w:t>18.2.0</w:t>
            </w:r>
          </w:p>
        </w:tc>
      </w:tr>
      <w:tr w:rsidR="00EF3589" w:rsidRPr="00042094"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Default="00EF3589"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Default="00EF3589"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Default="00EF3589"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Default="00EF3589" w:rsidP="00FD2469">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Default="00EF35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Default="00EF35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Default="00EF3589" w:rsidP="00FD2469">
            <w:pPr>
              <w:pStyle w:val="TAL"/>
              <w:rPr>
                <w:sz w:val="16"/>
                <w:szCs w:val="16"/>
              </w:rPr>
            </w:pPr>
            <w:r>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Default="00EF3589" w:rsidP="00FD2469">
            <w:pPr>
              <w:pStyle w:val="TAC"/>
              <w:rPr>
                <w:sz w:val="16"/>
                <w:szCs w:val="16"/>
                <w:lang w:eastAsia="zh-CN"/>
              </w:rPr>
            </w:pPr>
            <w:r>
              <w:rPr>
                <w:sz w:val="16"/>
                <w:szCs w:val="16"/>
                <w:lang w:eastAsia="zh-CN"/>
              </w:rPr>
              <w:t>18.2.0</w:t>
            </w:r>
          </w:p>
        </w:tc>
      </w:tr>
      <w:tr w:rsidR="00F001FA" w:rsidRPr="00042094"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Default="002E627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Default="002E627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B07C1E" w:rsidRDefault="00B07C1E"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Default="002E6277" w:rsidP="00FD2469">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Default="002E6277"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Default="002E627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Default="002E6277"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Default="002E6277" w:rsidP="00FD2469">
            <w:pPr>
              <w:pStyle w:val="TAC"/>
              <w:rPr>
                <w:sz w:val="16"/>
                <w:szCs w:val="16"/>
                <w:lang w:eastAsia="zh-CN"/>
              </w:rPr>
            </w:pPr>
            <w:r>
              <w:rPr>
                <w:sz w:val="16"/>
                <w:szCs w:val="16"/>
                <w:lang w:eastAsia="zh-CN"/>
              </w:rPr>
              <w:t>18.3.0</w:t>
            </w:r>
          </w:p>
        </w:tc>
      </w:tr>
      <w:tr w:rsidR="00E1248A" w:rsidRPr="00042094"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Default="00A70F7A"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Default="00A70F7A"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Default="00644EF8"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Default="00A70F7A" w:rsidP="00FD2469">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Default="00A70F7A"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Default="00A70F7A"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Default="00A70F7A" w:rsidP="00FD2469">
            <w:pPr>
              <w:pStyle w:val="TAL"/>
              <w:rPr>
                <w:sz w:val="16"/>
                <w:szCs w:val="16"/>
              </w:rPr>
            </w:pPr>
            <w:r>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Default="00A70F7A" w:rsidP="00FD2469">
            <w:pPr>
              <w:pStyle w:val="TAC"/>
              <w:rPr>
                <w:sz w:val="16"/>
                <w:szCs w:val="16"/>
                <w:lang w:eastAsia="zh-CN"/>
              </w:rPr>
            </w:pPr>
            <w:r>
              <w:rPr>
                <w:sz w:val="16"/>
                <w:szCs w:val="16"/>
                <w:lang w:eastAsia="zh-CN"/>
              </w:rPr>
              <w:t>18.3.0</w:t>
            </w:r>
          </w:p>
        </w:tc>
      </w:tr>
      <w:tr w:rsidR="003C503E" w:rsidRPr="00042094"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Default="00923289"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Default="00923289"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Default="00B643F1"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Default="00923289" w:rsidP="00FD2469">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Default="009232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Default="009232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Default="00923289" w:rsidP="00FD2469">
            <w:pPr>
              <w:pStyle w:val="TAL"/>
              <w:rPr>
                <w:sz w:val="16"/>
                <w:szCs w:val="16"/>
              </w:rPr>
            </w:pPr>
            <w:r>
              <w:rPr>
                <w:sz w:val="16"/>
                <w:szCs w:val="16"/>
              </w:rPr>
              <w:t xml:space="preserve">Upadate ProSeP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Default="00923289" w:rsidP="00FD2469">
            <w:pPr>
              <w:pStyle w:val="TAC"/>
              <w:rPr>
                <w:sz w:val="16"/>
                <w:szCs w:val="16"/>
                <w:lang w:eastAsia="zh-CN"/>
              </w:rPr>
            </w:pPr>
            <w:r>
              <w:rPr>
                <w:sz w:val="16"/>
                <w:szCs w:val="16"/>
                <w:lang w:eastAsia="zh-CN"/>
              </w:rPr>
              <w:t>18.3.0</w:t>
            </w:r>
          </w:p>
        </w:tc>
      </w:tr>
      <w:tr w:rsidR="00F7151A" w:rsidRPr="00042094"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Default="005975D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Default="005975D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Default="00CF3F2F"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Default="005975D7" w:rsidP="00FD2469">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Default="005975D7"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Default="005975D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Default="005975D7" w:rsidP="00FD2469">
            <w:pPr>
              <w:pStyle w:val="TAL"/>
              <w:rPr>
                <w:sz w:val="16"/>
                <w:szCs w:val="16"/>
              </w:rPr>
            </w:pPr>
            <w:r>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Default="005975D7" w:rsidP="00FD2469">
            <w:pPr>
              <w:pStyle w:val="TAC"/>
              <w:rPr>
                <w:sz w:val="16"/>
                <w:szCs w:val="16"/>
                <w:lang w:eastAsia="zh-CN"/>
              </w:rPr>
            </w:pPr>
            <w:r>
              <w:rPr>
                <w:sz w:val="16"/>
                <w:szCs w:val="16"/>
                <w:lang w:eastAsia="zh-CN"/>
              </w:rPr>
              <w:t>18.3.0</w:t>
            </w:r>
          </w:p>
        </w:tc>
      </w:tr>
      <w:tr w:rsidR="00693547" w:rsidRPr="00042094"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Default="005D71DE"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Default="005D71DE"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Default="002B616C"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Default="005D71DE" w:rsidP="00FD2469">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Default="005D71DE"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Default="005D71D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Default="005D71DE" w:rsidP="00FD2469">
            <w:pPr>
              <w:pStyle w:val="TAL"/>
              <w:rPr>
                <w:sz w:val="16"/>
                <w:szCs w:val="16"/>
              </w:rPr>
            </w:pPr>
            <w:r>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Default="005D71DE" w:rsidP="00FD2469">
            <w:pPr>
              <w:pStyle w:val="TAC"/>
              <w:rPr>
                <w:sz w:val="16"/>
                <w:szCs w:val="16"/>
                <w:lang w:eastAsia="zh-CN"/>
              </w:rPr>
            </w:pPr>
            <w:r>
              <w:rPr>
                <w:sz w:val="16"/>
                <w:szCs w:val="16"/>
                <w:lang w:eastAsia="zh-CN"/>
              </w:rPr>
              <w:t>18.3.0</w:t>
            </w:r>
          </w:p>
        </w:tc>
      </w:tr>
      <w:tr w:rsidR="00481BE3" w:rsidRPr="00042094"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Default="00240478"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Default="00240478"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Default="00076E52"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Default="00240478" w:rsidP="00FD2469">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Default="0024047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Default="0024047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Default="00240478" w:rsidP="00FD2469">
            <w:pPr>
              <w:pStyle w:val="TAL"/>
              <w:rPr>
                <w:sz w:val="16"/>
                <w:szCs w:val="16"/>
              </w:rPr>
            </w:pPr>
            <w:r>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Default="00240478" w:rsidP="00FD2469">
            <w:pPr>
              <w:pStyle w:val="TAC"/>
              <w:rPr>
                <w:sz w:val="16"/>
                <w:szCs w:val="16"/>
                <w:lang w:eastAsia="zh-CN"/>
              </w:rPr>
            </w:pPr>
            <w:r>
              <w:rPr>
                <w:sz w:val="16"/>
                <w:szCs w:val="16"/>
                <w:lang w:eastAsia="zh-CN"/>
              </w:rPr>
              <w:t>18.3.0</w:t>
            </w:r>
          </w:p>
        </w:tc>
      </w:tr>
      <w:tr w:rsidR="00987DA8" w:rsidRPr="00042094" w14:paraId="71BCE19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A25DC54" w14:textId="7626A6EE" w:rsidR="00987DA8" w:rsidRDefault="00987DA8"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7EBF" w14:textId="43DEF345" w:rsidR="00987DA8" w:rsidRDefault="00987DA8"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E45455F" w14:textId="64AD9DA6" w:rsidR="00987DA8" w:rsidRPr="00987DA8" w:rsidRDefault="00987DA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831B23" w14:textId="5B276CD1" w:rsidR="00987DA8" w:rsidRDefault="00987DA8" w:rsidP="00FD2469">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EE72" w14:textId="12866419" w:rsidR="00987DA8" w:rsidRDefault="00987DA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785C" w14:textId="48BAC236" w:rsidR="00987DA8" w:rsidRDefault="00987DA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23F4E" w14:textId="3FB9751F" w:rsidR="00987DA8" w:rsidRDefault="00987DA8" w:rsidP="00FD2469">
            <w:pPr>
              <w:pStyle w:val="TAL"/>
              <w:rPr>
                <w:sz w:val="16"/>
                <w:szCs w:val="16"/>
              </w:rPr>
            </w:pPr>
            <w:r>
              <w:rPr>
                <w:sz w:val="16"/>
                <w:szCs w:val="16"/>
              </w:rPr>
              <w:t>Correction to group member discovery parameters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8406" w14:textId="48CF087E" w:rsidR="00987DA8" w:rsidRDefault="00987DA8" w:rsidP="00FD2469">
            <w:pPr>
              <w:pStyle w:val="TAC"/>
              <w:rPr>
                <w:sz w:val="16"/>
                <w:szCs w:val="16"/>
                <w:lang w:eastAsia="zh-CN"/>
              </w:rPr>
            </w:pPr>
            <w:r>
              <w:rPr>
                <w:sz w:val="16"/>
                <w:szCs w:val="16"/>
                <w:lang w:eastAsia="zh-CN"/>
              </w:rPr>
              <w:t>18.4.0</w:t>
            </w:r>
          </w:p>
        </w:tc>
      </w:tr>
      <w:tr w:rsidR="004309C4" w:rsidRPr="00042094" w14:paraId="225AAD5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BB4540" w14:textId="0BB9BA01" w:rsidR="004309C4" w:rsidRDefault="004309C4"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774D" w14:textId="2C8DF431" w:rsidR="004309C4" w:rsidRDefault="004309C4"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5990A7" w14:textId="10B3BB32" w:rsidR="004309C4" w:rsidRDefault="004309C4"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0F1BAE" w14:textId="1A78119F" w:rsidR="004309C4" w:rsidRDefault="004309C4" w:rsidP="00FD2469">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A0DA" w14:textId="6A6DE20A" w:rsidR="004309C4" w:rsidRDefault="004309C4"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9F57" w14:textId="325BE5A1" w:rsidR="004309C4" w:rsidRDefault="004309C4"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5A5C5" w14:textId="6296043C" w:rsidR="004309C4" w:rsidRDefault="004309C4" w:rsidP="00FD2469">
            <w:pPr>
              <w:pStyle w:val="TAL"/>
              <w:rPr>
                <w:sz w:val="16"/>
                <w:szCs w:val="16"/>
              </w:rPr>
            </w:pPr>
            <w:r>
              <w:rPr>
                <w:sz w:val="16"/>
                <w:szCs w:val="16"/>
              </w:rPr>
              <w:t>Security policies for U2U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5640" w14:textId="5A308FA7" w:rsidR="004309C4" w:rsidRDefault="004309C4" w:rsidP="00FD2469">
            <w:pPr>
              <w:pStyle w:val="TAC"/>
              <w:rPr>
                <w:sz w:val="16"/>
                <w:szCs w:val="16"/>
                <w:lang w:eastAsia="zh-CN"/>
              </w:rPr>
            </w:pPr>
            <w:r>
              <w:rPr>
                <w:sz w:val="16"/>
                <w:szCs w:val="16"/>
                <w:lang w:eastAsia="zh-CN"/>
              </w:rPr>
              <w:t>18.4.0</w:t>
            </w:r>
          </w:p>
        </w:tc>
      </w:tr>
      <w:tr w:rsidR="00B40883" w:rsidRPr="00042094" w14:paraId="5AC2155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C55E1" w14:textId="62BA06BE" w:rsidR="00B40883" w:rsidRDefault="00B40883"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8D40" w14:textId="751B56E7" w:rsidR="00B40883" w:rsidRDefault="00B40883"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62BB65" w14:textId="379EDEA2" w:rsidR="00B40883" w:rsidRDefault="00B40883"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C084D" w14:textId="673B5D8F" w:rsidR="00B40883" w:rsidRDefault="00B40883" w:rsidP="00FD2469">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607E" w14:textId="3868D658" w:rsidR="00B40883" w:rsidRDefault="00B40883"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988A" w14:textId="03C76B3C" w:rsidR="00B40883" w:rsidRDefault="00B4088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1CD03" w14:textId="2B76840E" w:rsidR="00B40883" w:rsidRDefault="00B40883" w:rsidP="00FD2469">
            <w:pPr>
              <w:pStyle w:val="TAL"/>
              <w:rPr>
                <w:sz w:val="16"/>
                <w:szCs w:val="16"/>
              </w:rPr>
            </w:pPr>
            <w:r>
              <w:rPr>
                <w:sz w:val="16"/>
                <w:szCs w:val="16"/>
              </w:rPr>
              <w:t>Miscellaneous corrections for TS 24.555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2AEA1" w14:textId="7DF73A26" w:rsidR="00B40883" w:rsidRDefault="00B40883" w:rsidP="00FD2469">
            <w:pPr>
              <w:pStyle w:val="TAC"/>
              <w:rPr>
                <w:sz w:val="16"/>
                <w:szCs w:val="16"/>
                <w:lang w:eastAsia="zh-CN"/>
              </w:rPr>
            </w:pPr>
            <w:r>
              <w:rPr>
                <w:sz w:val="16"/>
                <w:szCs w:val="16"/>
                <w:lang w:eastAsia="zh-CN"/>
              </w:rPr>
              <w:t>18.4.0</w:t>
            </w:r>
          </w:p>
        </w:tc>
      </w:tr>
      <w:tr w:rsidR="00AA6D61" w:rsidRPr="00042094" w14:paraId="6BE492A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18328A8" w14:textId="3ADB13DE" w:rsidR="00AA6D61" w:rsidRDefault="00AA6D61"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B7564" w14:textId="142F2C3F" w:rsidR="00AA6D61" w:rsidRDefault="00AA6D61"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37EA9" w14:textId="5404BF27" w:rsidR="00AA6D61" w:rsidRDefault="00AA6D6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6EBA4B" w14:textId="4ADA0F21" w:rsidR="00AA6D61" w:rsidRDefault="00AA6D61" w:rsidP="00FD2469">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78C1" w14:textId="643C503E" w:rsidR="00AA6D61" w:rsidRDefault="00AA6D6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7615" w14:textId="25F533C8" w:rsidR="00AA6D61" w:rsidRDefault="00AA6D6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C1AC" w14:textId="140369DA" w:rsidR="00AA6D61" w:rsidRDefault="00AA6D61" w:rsidP="00FD2469">
            <w:pPr>
              <w:pStyle w:val="TAL"/>
              <w:rPr>
                <w:sz w:val="16"/>
                <w:szCs w:val="16"/>
              </w:rPr>
            </w:pPr>
            <w:r>
              <w:rPr>
                <w:sz w:val="16"/>
                <w:szCs w:val="16"/>
              </w:rPr>
              <w:t>Correction on UE policies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6A63E" w14:textId="03F0A343" w:rsidR="00AA6D61" w:rsidRDefault="00AA6D61" w:rsidP="00FD2469">
            <w:pPr>
              <w:pStyle w:val="TAC"/>
              <w:rPr>
                <w:sz w:val="16"/>
                <w:szCs w:val="16"/>
                <w:lang w:eastAsia="zh-CN"/>
              </w:rPr>
            </w:pPr>
            <w:r>
              <w:rPr>
                <w:sz w:val="16"/>
                <w:szCs w:val="16"/>
                <w:lang w:eastAsia="zh-CN"/>
              </w:rPr>
              <w:t>18.4.0</w:t>
            </w:r>
          </w:p>
        </w:tc>
      </w:tr>
    </w:tbl>
    <w:p w14:paraId="44DCEB5C" w14:textId="188513B6" w:rsidR="00703739" w:rsidRPr="00042094" w:rsidRDefault="00703739" w:rsidP="001925D5"/>
    <w:sectPr w:rsidR="00703739" w:rsidRPr="000420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FBE6" w14:textId="77777777" w:rsidR="00D36FE5" w:rsidRDefault="00D36FE5">
      <w:r>
        <w:separator/>
      </w:r>
    </w:p>
  </w:endnote>
  <w:endnote w:type="continuationSeparator" w:id="0">
    <w:p w14:paraId="01DD6823" w14:textId="77777777" w:rsidR="00D36FE5" w:rsidRDefault="00D3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B520" w14:textId="77777777" w:rsidR="00D36FE5" w:rsidRDefault="00D36FE5">
      <w:r>
        <w:separator/>
      </w:r>
    </w:p>
  </w:footnote>
  <w:footnote w:type="continuationSeparator" w:id="0">
    <w:p w14:paraId="14F478F9" w14:textId="77777777" w:rsidR="00D36FE5" w:rsidRDefault="00D3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40A4FCD4"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646">
      <w:rPr>
        <w:rFonts w:ascii="Arial" w:hAnsi="Arial" w:cs="Arial"/>
        <w:b/>
        <w:noProof/>
        <w:sz w:val="18"/>
        <w:szCs w:val="18"/>
      </w:rPr>
      <w:t>3GPP TS 24.555 V18.4.0 (2024-03)</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2C647121"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646">
      <w:rPr>
        <w:rFonts w:ascii="Arial" w:hAnsi="Arial" w:cs="Arial"/>
        <w:b/>
        <w:noProof/>
        <w:sz w:val="18"/>
        <w:szCs w:val="18"/>
      </w:rPr>
      <w:t>Release 18</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1930"/>
    <w:rsid w:val="00026ED8"/>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5CBA"/>
    <w:rsid w:val="00076692"/>
    <w:rsid w:val="00076E52"/>
    <w:rsid w:val="00077775"/>
    <w:rsid w:val="00080512"/>
    <w:rsid w:val="00083860"/>
    <w:rsid w:val="000921FC"/>
    <w:rsid w:val="000A1EA8"/>
    <w:rsid w:val="000A3063"/>
    <w:rsid w:val="000B14D3"/>
    <w:rsid w:val="000B55CA"/>
    <w:rsid w:val="000B6D75"/>
    <w:rsid w:val="000C025C"/>
    <w:rsid w:val="000C47C3"/>
    <w:rsid w:val="000D1D94"/>
    <w:rsid w:val="000D5766"/>
    <w:rsid w:val="000D58AB"/>
    <w:rsid w:val="000D70C0"/>
    <w:rsid w:val="000E46A3"/>
    <w:rsid w:val="000E47F5"/>
    <w:rsid w:val="000E7063"/>
    <w:rsid w:val="000F00A0"/>
    <w:rsid w:val="000F042F"/>
    <w:rsid w:val="000F0DAC"/>
    <w:rsid w:val="000F3E60"/>
    <w:rsid w:val="000F586B"/>
    <w:rsid w:val="0010424F"/>
    <w:rsid w:val="00105918"/>
    <w:rsid w:val="00106416"/>
    <w:rsid w:val="00107A15"/>
    <w:rsid w:val="001113C1"/>
    <w:rsid w:val="0011194C"/>
    <w:rsid w:val="00115ED6"/>
    <w:rsid w:val="00126FC3"/>
    <w:rsid w:val="00130482"/>
    <w:rsid w:val="00131382"/>
    <w:rsid w:val="00132F8D"/>
    <w:rsid w:val="00133525"/>
    <w:rsid w:val="00134A1C"/>
    <w:rsid w:val="0014395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84230"/>
    <w:rsid w:val="001925D5"/>
    <w:rsid w:val="00192602"/>
    <w:rsid w:val="00195DD0"/>
    <w:rsid w:val="001967C3"/>
    <w:rsid w:val="00196A4B"/>
    <w:rsid w:val="001A3C4C"/>
    <w:rsid w:val="001A4C42"/>
    <w:rsid w:val="001A4D4D"/>
    <w:rsid w:val="001A7420"/>
    <w:rsid w:val="001B0DC6"/>
    <w:rsid w:val="001B0EFC"/>
    <w:rsid w:val="001B6637"/>
    <w:rsid w:val="001B73F1"/>
    <w:rsid w:val="001C21C3"/>
    <w:rsid w:val="001C2625"/>
    <w:rsid w:val="001C60B7"/>
    <w:rsid w:val="001C7AE5"/>
    <w:rsid w:val="001D02C2"/>
    <w:rsid w:val="001D06A2"/>
    <w:rsid w:val="001D40B3"/>
    <w:rsid w:val="001E0AF0"/>
    <w:rsid w:val="001E3198"/>
    <w:rsid w:val="001E6A97"/>
    <w:rsid w:val="001F0C1D"/>
    <w:rsid w:val="001F1132"/>
    <w:rsid w:val="001F168B"/>
    <w:rsid w:val="00203465"/>
    <w:rsid w:val="00206F7E"/>
    <w:rsid w:val="002119C8"/>
    <w:rsid w:val="0022123F"/>
    <w:rsid w:val="0022177F"/>
    <w:rsid w:val="00223F3B"/>
    <w:rsid w:val="002347A2"/>
    <w:rsid w:val="00235259"/>
    <w:rsid w:val="00236269"/>
    <w:rsid w:val="00240478"/>
    <w:rsid w:val="002409BD"/>
    <w:rsid w:val="00243740"/>
    <w:rsid w:val="002441C6"/>
    <w:rsid w:val="00261D36"/>
    <w:rsid w:val="00261F88"/>
    <w:rsid w:val="00263815"/>
    <w:rsid w:val="002669B2"/>
    <w:rsid w:val="002675F0"/>
    <w:rsid w:val="002738A6"/>
    <w:rsid w:val="00273B5E"/>
    <w:rsid w:val="00273ED1"/>
    <w:rsid w:val="00286FF1"/>
    <w:rsid w:val="002875F2"/>
    <w:rsid w:val="00294FB0"/>
    <w:rsid w:val="002A5095"/>
    <w:rsid w:val="002B01A2"/>
    <w:rsid w:val="002B616C"/>
    <w:rsid w:val="002B6339"/>
    <w:rsid w:val="002C1A98"/>
    <w:rsid w:val="002C3D50"/>
    <w:rsid w:val="002C46DF"/>
    <w:rsid w:val="002E00EE"/>
    <w:rsid w:val="002E02D4"/>
    <w:rsid w:val="002E1FC3"/>
    <w:rsid w:val="002E25CC"/>
    <w:rsid w:val="002E3CFA"/>
    <w:rsid w:val="002E6277"/>
    <w:rsid w:val="002F5A08"/>
    <w:rsid w:val="00307A64"/>
    <w:rsid w:val="0031100D"/>
    <w:rsid w:val="003172DC"/>
    <w:rsid w:val="0032072C"/>
    <w:rsid w:val="00321CDF"/>
    <w:rsid w:val="00321D63"/>
    <w:rsid w:val="00326537"/>
    <w:rsid w:val="003336BB"/>
    <w:rsid w:val="003352A6"/>
    <w:rsid w:val="0033645C"/>
    <w:rsid w:val="00340BBD"/>
    <w:rsid w:val="00340D0E"/>
    <w:rsid w:val="0035380E"/>
    <w:rsid w:val="0035462D"/>
    <w:rsid w:val="00360EA0"/>
    <w:rsid w:val="003627A3"/>
    <w:rsid w:val="00363586"/>
    <w:rsid w:val="00364A30"/>
    <w:rsid w:val="00364D00"/>
    <w:rsid w:val="00364E10"/>
    <w:rsid w:val="003664CF"/>
    <w:rsid w:val="00366FE9"/>
    <w:rsid w:val="003726AE"/>
    <w:rsid w:val="0037271C"/>
    <w:rsid w:val="00375AB1"/>
    <w:rsid w:val="003765B8"/>
    <w:rsid w:val="00377C9A"/>
    <w:rsid w:val="00381693"/>
    <w:rsid w:val="00383E4D"/>
    <w:rsid w:val="00386125"/>
    <w:rsid w:val="00390C17"/>
    <w:rsid w:val="00390F30"/>
    <w:rsid w:val="00391095"/>
    <w:rsid w:val="00392DDA"/>
    <w:rsid w:val="003A4481"/>
    <w:rsid w:val="003A4C54"/>
    <w:rsid w:val="003A6162"/>
    <w:rsid w:val="003B28BE"/>
    <w:rsid w:val="003B7C05"/>
    <w:rsid w:val="003C2DE1"/>
    <w:rsid w:val="003C3971"/>
    <w:rsid w:val="003C503E"/>
    <w:rsid w:val="003C7BF5"/>
    <w:rsid w:val="003D2870"/>
    <w:rsid w:val="003D3139"/>
    <w:rsid w:val="003D497C"/>
    <w:rsid w:val="003E4178"/>
    <w:rsid w:val="003E5131"/>
    <w:rsid w:val="003F0803"/>
    <w:rsid w:val="003F22EA"/>
    <w:rsid w:val="00400999"/>
    <w:rsid w:val="004064B5"/>
    <w:rsid w:val="00406F7E"/>
    <w:rsid w:val="0041139A"/>
    <w:rsid w:val="004122F5"/>
    <w:rsid w:val="0041502D"/>
    <w:rsid w:val="00423334"/>
    <w:rsid w:val="00424E6C"/>
    <w:rsid w:val="004252BC"/>
    <w:rsid w:val="00425E6B"/>
    <w:rsid w:val="004309C4"/>
    <w:rsid w:val="004345EC"/>
    <w:rsid w:val="00436615"/>
    <w:rsid w:val="0044236C"/>
    <w:rsid w:val="00445C24"/>
    <w:rsid w:val="00450A1B"/>
    <w:rsid w:val="00452E42"/>
    <w:rsid w:val="00455A44"/>
    <w:rsid w:val="00456C16"/>
    <w:rsid w:val="0046064C"/>
    <w:rsid w:val="00464986"/>
    <w:rsid w:val="00465515"/>
    <w:rsid w:val="00466361"/>
    <w:rsid w:val="00467252"/>
    <w:rsid w:val="00470AAF"/>
    <w:rsid w:val="00472266"/>
    <w:rsid w:val="004741DD"/>
    <w:rsid w:val="004755F0"/>
    <w:rsid w:val="00476F2D"/>
    <w:rsid w:val="004776EC"/>
    <w:rsid w:val="00481BE3"/>
    <w:rsid w:val="004825F5"/>
    <w:rsid w:val="00483BAD"/>
    <w:rsid w:val="004927CB"/>
    <w:rsid w:val="00492B84"/>
    <w:rsid w:val="004957FA"/>
    <w:rsid w:val="00495B46"/>
    <w:rsid w:val="004A597A"/>
    <w:rsid w:val="004B17EC"/>
    <w:rsid w:val="004B439F"/>
    <w:rsid w:val="004B703E"/>
    <w:rsid w:val="004C05D4"/>
    <w:rsid w:val="004C1751"/>
    <w:rsid w:val="004C2AC7"/>
    <w:rsid w:val="004C41B1"/>
    <w:rsid w:val="004C50C8"/>
    <w:rsid w:val="004C6938"/>
    <w:rsid w:val="004D1915"/>
    <w:rsid w:val="004D3578"/>
    <w:rsid w:val="004D6044"/>
    <w:rsid w:val="004D61F6"/>
    <w:rsid w:val="004E213A"/>
    <w:rsid w:val="004E37BE"/>
    <w:rsid w:val="004E5F8B"/>
    <w:rsid w:val="004E6B3B"/>
    <w:rsid w:val="004F0988"/>
    <w:rsid w:val="004F3340"/>
    <w:rsid w:val="004F7BF5"/>
    <w:rsid w:val="005101E6"/>
    <w:rsid w:val="00511104"/>
    <w:rsid w:val="005160C1"/>
    <w:rsid w:val="00517F6B"/>
    <w:rsid w:val="0052189C"/>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4584"/>
    <w:rsid w:val="00564666"/>
    <w:rsid w:val="00565087"/>
    <w:rsid w:val="00571CE4"/>
    <w:rsid w:val="00571EC1"/>
    <w:rsid w:val="00572186"/>
    <w:rsid w:val="00572530"/>
    <w:rsid w:val="00576CDA"/>
    <w:rsid w:val="00580EC5"/>
    <w:rsid w:val="0059111D"/>
    <w:rsid w:val="0059149F"/>
    <w:rsid w:val="00592635"/>
    <w:rsid w:val="00596EA2"/>
    <w:rsid w:val="005975D7"/>
    <w:rsid w:val="00597B11"/>
    <w:rsid w:val="005A0928"/>
    <w:rsid w:val="005A6649"/>
    <w:rsid w:val="005A67EB"/>
    <w:rsid w:val="005A6BDF"/>
    <w:rsid w:val="005B1D9F"/>
    <w:rsid w:val="005B291A"/>
    <w:rsid w:val="005B2E2D"/>
    <w:rsid w:val="005B535D"/>
    <w:rsid w:val="005B6D33"/>
    <w:rsid w:val="005C6156"/>
    <w:rsid w:val="005D0098"/>
    <w:rsid w:val="005D0E8E"/>
    <w:rsid w:val="005D1E00"/>
    <w:rsid w:val="005D2E01"/>
    <w:rsid w:val="005D71DE"/>
    <w:rsid w:val="005D72D1"/>
    <w:rsid w:val="005D7526"/>
    <w:rsid w:val="005E13D9"/>
    <w:rsid w:val="005E4BB2"/>
    <w:rsid w:val="005E73B1"/>
    <w:rsid w:val="005E7CBE"/>
    <w:rsid w:val="005F37E3"/>
    <w:rsid w:val="00602AEA"/>
    <w:rsid w:val="00604B64"/>
    <w:rsid w:val="00606877"/>
    <w:rsid w:val="00611DCB"/>
    <w:rsid w:val="00611F47"/>
    <w:rsid w:val="00614FDF"/>
    <w:rsid w:val="00624A3B"/>
    <w:rsid w:val="0062728C"/>
    <w:rsid w:val="006324FA"/>
    <w:rsid w:val="0063416E"/>
    <w:rsid w:val="0063543D"/>
    <w:rsid w:val="00636FB3"/>
    <w:rsid w:val="00643BDB"/>
    <w:rsid w:val="00644EF8"/>
    <w:rsid w:val="0064550A"/>
    <w:rsid w:val="006461C3"/>
    <w:rsid w:val="00647114"/>
    <w:rsid w:val="00656A1B"/>
    <w:rsid w:val="00657810"/>
    <w:rsid w:val="006606DB"/>
    <w:rsid w:val="00677386"/>
    <w:rsid w:val="0068042C"/>
    <w:rsid w:val="00681641"/>
    <w:rsid w:val="00683C4E"/>
    <w:rsid w:val="00693547"/>
    <w:rsid w:val="006A323F"/>
    <w:rsid w:val="006B2059"/>
    <w:rsid w:val="006B30D0"/>
    <w:rsid w:val="006B4DD5"/>
    <w:rsid w:val="006B5527"/>
    <w:rsid w:val="006C00EC"/>
    <w:rsid w:val="006C199F"/>
    <w:rsid w:val="006C3D95"/>
    <w:rsid w:val="006D169A"/>
    <w:rsid w:val="006D2211"/>
    <w:rsid w:val="006D6574"/>
    <w:rsid w:val="006E174E"/>
    <w:rsid w:val="006E5C86"/>
    <w:rsid w:val="006E66AC"/>
    <w:rsid w:val="006E714D"/>
    <w:rsid w:val="006F4235"/>
    <w:rsid w:val="00701116"/>
    <w:rsid w:val="00703739"/>
    <w:rsid w:val="00703EAA"/>
    <w:rsid w:val="0070495D"/>
    <w:rsid w:val="00713C44"/>
    <w:rsid w:val="007152E2"/>
    <w:rsid w:val="00722EA3"/>
    <w:rsid w:val="00734102"/>
    <w:rsid w:val="00734A5B"/>
    <w:rsid w:val="007373FB"/>
    <w:rsid w:val="0074026F"/>
    <w:rsid w:val="007429F6"/>
    <w:rsid w:val="007430D9"/>
    <w:rsid w:val="007434ED"/>
    <w:rsid w:val="00744E76"/>
    <w:rsid w:val="0074523D"/>
    <w:rsid w:val="00746E85"/>
    <w:rsid w:val="00746F12"/>
    <w:rsid w:val="00747BDF"/>
    <w:rsid w:val="00754632"/>
    <w:rsid w:val="00755FF3"/>
    <w:rsid w:val="00757310"/>
    <w:rsid w:val="0075756A"/>
    <w:rsid w:val="0075787A"/>
    <w:rsid w:val="00763247"/>
    <w:rsid w:val="00763565"/>
    <w:rsid w:val="00765ED7"/>
    <w:rsid w:val="00771022"/>
    <w:rsid w:val="00774DA4"/>
    <w:rsid w:val="00775D18"/>
    <w:rsid w:val="00781F0F"/>
    <w:rsid w:val="00783616"/>
    <w:rsid w:val="007836AE"/>
    <w:rsid w:val="007852CA"/>
    <w:rsid w:val="00785DC9"/>
    <w:rsid w:val="007A247B"/>
    <w:rsid w:val="007A2DD5"/>
    <w:rsid w:val="007A34B7"/>
    <w:rsid w:val="007B5862"/>
    <w:rsid w:val="007B600E"/>
    <w:rsid w:val="007D0213"/>
    <w:rsid w:val="007D0BAA"/>
    <w:rsid w:val="007D41F2"/>
    <w:rsid w:val="007E37D0"/>
    <w:rsid w:val="007F04F1"/>
    <w:rsid w:val="007F0F4A"/>
    <w:rsid w:val="007F213F"/>
    <w:rsid w:val="007F462F"/>
    <w:rsid w:val="008028A4"/>
    <w:rsid w:val="0080360D"/>
    <w:rsid w:val="00807427"/>
    <w:rsid w:val="00810BBE"/>
    <w:rsid w:val="00813507"/>
    <w:rsid w:val="00813C74"/>
    <w:rsid w:val="00813C82"/>
    <w:rsid w:val="00824398"/>
    <w:rsid w:val="0082519A"/>
    <w:rsid w:val="00830747"/>
    <w:rsid w:val="00834C90"/>
    <w:rsid w:val="00836D2B"/>
    <w:rsid w:val="00842A6B"/>
    <w:rsid w:val="00847E18"/>
    <w:rsid w:val="008502B6"/>
    <w:rsid w:val="00852D75"/>
    <w:rsid w:val="00854C90"/>
    <w:rsid w:val="00860D87"/>
    <w:rsid w:val="008622E5"/>
    <w:rsid w:val="008628E1"/>
    <w:rsid w:val="0086505D"/>
    <w:rsid w:val="008654C7"/>
    <w:rsid w:val="008666FB"/>
    <w:rsid w:val="0086777B"/>
    <w:rsid w:val="00870489"/>
    <w:rsid w:val="008768CA"/>
    <w:rsid w:val="00883436"/>
    <w:rsid w:val="00884052"/>
    <w:rsid w:val="00895A55"/>
    <w:rsid w:val="008A451C"/>
    <w:rsid w:val="008A5C62"/>
    <w:rsid w:val="008B381D"/>
    <w:rsid w:val="008C384C"/>
    <w:rsid w:val="008D20E5"/>
    <w:rsid w:val="0090271F"/>
    <w:rsid w:val="00902E23"/>
    <w:rsid w:val="00907D76"/>
    <w:rsid w:val="009114D7"/>
    <w:rsid w:val="0091348E"/>
    <w:rsid w:val="00913F52"/>
    <w:rsid w:val="00917CCB"/>
    <w:rsid w:val="00923289"/>
    <w:rsid w:val="00924AF9"/>
    <w:rsid w:val="00927458"/>
    <w:rsid w:val="00936829"/>
    <w:rsid w:val="00942CE0"/>
    <w:rsid w:val="00942D8B"/>
    <w:rsid w:val="00942EC2"/>
    <w:rsid w:val="0094324C"/>
    <w:rsid w:val="009524D5"/>
    <w:rsid w:val="00956FC1"/>
    <w:rsid w:val="00963A12"/>
    <w:rsid w:val="00965D27"/>
    <w:rsid w:val="009809D6"/>
    <w:rsid w:val="00987DA8"/>
    <w:rsid w:val="00996128"/>
    <w:rsid w:val="009969C6"/>
    <w:rsid w:val="009B4033"/>
    <w:rsid w:val="009C094F"/>
    <w:rsid w:val="009C6FBC"/>
    <w:rsid w:val="009D0D21"/>
    <w:rsid w:val="009D411E"/>
    <w:rsid w:val="009D6769"/>
    <w:rsid w:val="009E2079"/>
    <w:rsid w:val="009F323B"/>
    <w:rsid w:val="009F37B7"/>
    <w:rsid w:val="009F4B35"/>
    <w:rsid w:val="009F5F3F"/>
    <w:rsid w:val="009F63FD"/>
    <w:rsid w:val="009F71D6"/>
    <w:rsid w:val="00A02593"/>
    <w:rsid w:val="00A05557"/>
    <w:rsid w:val="00A10F02"/>
    <w:rsid w:val="00A14696"/>
    <w:rsid w:val="00A164B4"/>
    <w:rsid w:val="00A207F1"/>
    <w:rsid w:val="00A20A3D"/>
    <w:rsid w:val="00A21AFA"/>
    <w:rsid w:val="00A26956"/>
    <w:rsid w:val="00A27486"/>
    <w:rsid w:val="00A31D00"/>
    <w:rsid w:val="00A3286B"/>
    <w:rsid w:val="00A34CA8"/>
    <w:rsid w:val="00A42B9B"/>
    <w:rsid w:val="00A4366F"/>
    <w:rsid w:val="00A44A44"/>
    <w:rsid w:val="00A473DB"/>
    <w:rsid w:val="00A5076B"/>
    <w:rsid w:val="00A53724"/>
    <w:rsid w:val="00A538CA"/>
    <w:rsid w:val="00A53D4E"/>
    <w:rsid w:val="00A557BC"/>
    <w:rsid w:val="00A56066"/>
    <w:rsid w:val="00A70F7A"/>
    <w:rsid w:val="00A73129"/>
    <w:rsid w:val="00A77586"/>
    <w:rsid w:val="00A81457"/>
    <w:rsid w:val="00A82346"/>
    <w:rsid w:val="00A8462A"/>
    <w:rsid w:val="00A92BA1"/>
    <w:rsid w:val="00AA04B5"/>
    <w:rsid w:val="00AA172F"/>
    <w:rsid w:val="00AA3F05"/>
    <w:rsid w:val="00AA6D61"/>
    <w:rsid w:val="00AB2E83"/>
    <w:rsid w:val="00AB3E0B"/>
    <w:rsid w:val="00AB4D25"/>
    <w:rsid w:val="00AB6C6A"/>
    <w:rsid w:val="00AB7096"/>
    <w:rsid w:val="00AC5424"/>
    <w:rsid w:val="00AC6BC6"/>
    <w:rsid w:val="00AD04C7"/>
    <w:rsid w:val="00AD49A5"/>
    <w:rsid w:val="00AE427E"/>
    <w:rsid w:val="00AE4D92"/>
    <w:rsid w:val="00AE4E06"/>
    <w:rsid w:val="00AE5F1C"/>
    <w:rsid w:val="00AE65E2"/>
    <w:rsid w:val="00AF19A2"/>
    <w:rsid w:val="00B01AE9"/>
    <w:rsid w:val="00B07C1E"/>
    <w:rsid w:val="00B07CD3"/>
    <w:rsid w:val="00B10699"/>
    <w:rsid w:val="00B13646"/>
    <w:rsid w:val="00B15449"/>
    <w:rsid w:val="00B15524"/>
    <w:rsid w:val="00B25B34"/>
    <w:rsid w:val="00B276D9"/>
    <w:rsid w:val="00B35168"/>
    <w:rsid w:val="00B40883"/>
    <w:rsid w:val="00B4385A"/>
    <w:rsid w:val="00B43C39"/>
    <w:rsid w:val="00B55968"/>
    <w:rsid w:val="00B55E98"/>
    <w:rsid w:val="00B643F1"/>
    <w:rsid w:val="00B71050"/>
    <w:rsid w:val="00B746C0"/>
    <w:rsid w:val="00B816CB"/>
    <w:rsid w:val="00B838BC"/>
    <w:rsid w:val="00B840FA"/>
    <w:rsid w:val="00B84FF2"/>
    <w:rsid w:val="00B93086"/>
    <w:rsid w:val="00B95C57"/>
    <w:rsid w:val="00BA19ED"/>
    <w:rsid w:val="00BA2CC3"/>
    <w:rsid w:val="00BA39F1"/>
    <w:rsid w:val="00BA3D8C"/>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BF6DD0"/>
    <w:rsid w:val="00C00E3D"/>
    <w:rsid w:val="00C04095"/>
    <w:rsid w:val="00C074DD"/>
    <w:rsid w:val="00C1496A"/>
    <w:rsid w:val="00C14E6F"/>
    <w:rsid w:val="00C172DF"/>
    <w:rsid w:val="00C206B9"/>
    <w:rsid w:val="00C20C46"/>
    <w:rsid w:val="00C33079"/>
    <w:rsid w:val="00C35D25"/>
    <w:rsid w:val="00C418B4"/>
    <w:rsid w:val="00C420FB"/>
    <w:rsid w:val="00C4504C"/>
    <w:rsid w:val="00C45231"/>
    <w:rsid w:val="00C45F87"/>
    <w:rsid w:val="00C47208"/>
    <w:rsid w:val="00C516C3"/>
    <w:rsid w:val="00C611B7"/>
    <w:rsid w:val="00C6260A"/>
    <w:rsid w:val="00C652E0"/>
    <w:rsid w:val="00C723D8"/>
    <w:rsid w:val="00C72833"/>
    <w:rsid w:val="00C76FEA"/>
    <w:rsid w:val="00C7740D"/>
    <w:rsid w:val="00C80F1D"/>
    <w:rsid w:val="00C8181C"/>
    <w:rsid w:val="00C82CB8"/>
    <w:rsid w:val="00C84079"/>
    <w:rsid w:val="00C8528E"/>
    <w:rsid w:val="00C87203"/>
    <w:rsid w:val="00C93F40"/>
    <w:rsid w:val="00CA1268"/>
    <w:rsid w:val="00CA3D0C"/>
    <w:rsid w:val="00CA78E4"/>
    <w:rsid w:val="00CB28F2"/>
    <w:rsid w:val="00CB2D60"/>
    <w:rsid w:val="00CB7E85"/>
    <w:rsid w:val="00CC25F0"/>
    <w:rsid w:val="00CC26DF"/>
    <w:rsid w:val="00CC6209"/>
    <w:rsid w:val="00CC74AE"/>
    <w:rsid w:val="00CD18BD"/>
    <w:rsid w:val="00CE080F"/>
    <w:rsid w:val="00CE2893"/>
    <w:rsid w:val="00CF3504"/>
    <w:rsid w:val="00CF3F2F"/>
    <w:rsid w:val="00CF66CD"/>
    <w:rsid w:val="00CF6D1E"/>
    <w:rsid w:val="00D23FC9"/>
    <w:rsid w:val="00D245C4"/>
    <w:rsid w:val="00D3673B"/>
    <w:rsid w:val="00D36FE5"/>
    <w:rsid w:val="00D405CD"/>
    <w:rsid w:val="00D43946"/>
    <w:rsid w:val="00D4598F"/>
    <w:rsid w:val="00D532A9"/>
    <w:rsid w:val="00D55915"/>
    <w:rsid w:val="00D57972"/>
    <w:rsid w:val="00D65353"/>
    <w:rsid w:val="00D65E0B"/>
    <w:rsid w:val="00D66272"/>
    <w:rsid w:val="00D675A9"/>
    <w:rsid w:val="00D67D51"/>
    <w:rsid w:val="00D71E77"/>
    <w:rsid w:val="00D738D6"/>
    <w:rsid w:val="00D7392A"/>
    <w:rsid w:val="00D755EB"/>
    <w:rsid w:val="00D76048"/>
    <w:rsid w:val="00D87E00"/>
    <w:rsid w:val="00D9134D"/>
    <w:rsid w:val="00D939D1"/>
    <w:rsid w:val="00DA4878"/>
    <w:rsid w:val="00DA5696"/>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3278"/>
    <w:rsid w:val="00DF62CD"/>
    <w:rsid w:val="00DF7D29"/>
    <w:rsid w:val="00E00B8D"/>
    <w:rsid w:val="00E06B1C"/>
    <w:rsid w:val="00E1248A"/>
    <w:rsid w:val="00E1264C"/>
    <w:rsid w:val="00E15A44"/>
    <w:rsid w:val="00E16509"/>
    <w:rsid w:val="00E1751F"/>
    <w:rsid w:val="00E20A81"/>
    <w:rsid w:val="00E236E3"/>
    <w:rsid w:val="00E329BD"/>
    <w:rsid w:val="00E33563"/>
    <w:rsid w:val="00E415EF"/>
    <w:rsid w:val="00E44582"/>
    <w:rsid w:val="00E4629C"/>
    <w:rsid w:val="00E4642C"/>
    <w:rsid w:val="00E521D3"/>
    <w:rsid w:val="00E56D77"/>
    <w:rsid w:val="00E62818"/>
    <w:rsid w:val="00E67CAD"/>
    <w:rsid w:val="00E76C88"/>
    <w:rsid w:val="00E77553"/>
    <w:rsid w:val="00E77645"/>
    <w:rsid w:val="00E85EA7"/>
    <w:rsid w:val="00E91BD8"/>
    <w:rsid w:val="00E94267"/>
    <w:rsid w:val="00E956F4"/>
    <w:rsid w:val="00E96BBD"/>
    <w:rsid w:val="00E97769"/>
    <w:rsid w:val="00EA15B0"/>
    <w:rsid w:val="00EA473B"/>
    <w:rsid w:val="00EA5EA7"/>
    <w:rsid w:val="00EC15F0"/>
    <w:rsid w:val="00EC1AB2"/>
    <w:rsid w:val="00EC2AAF"/>
    <w:rsid w:val="00EC4A25"/>
    <w:rsid w:val="00ED1567"/>
    <w:rsid w:val="00ED1BA9"/>
    <w:rsid w:val="00EE16B8"/>
    <w:rsid w:val="00EE2519"/>
    <w:rsid w:val="00EE2C9A"/>
    <w:rsid w:val="00EE4D43"/>
    <w:rsid w:val="00EF3589"/>
    <w:rsid w:val="00EF46CE"/>
    <w:rsid w:val="00EF5B4E"/>
    <w:rsid w:val="00EF6754"/>
    <w:rsid w:val="00EF7219"/>
    <w:rsid w:val="00F001FA"/>
    <w:rsid w:val="00F006FB"/>
    <w:rsid w:val="00F025A2"/>
    <w:rsid w:val="00F02B12"/>
    <w:rsid w:val="00F02B73"/>
    <w:rsid w:val="00F032E4"/>
    <w:rsid w:val="00F03984"/>
    <w:rsid w:val="00F04712"/>
    <w:rsid w:val="00F054B9"/>
    <w:rsid w:val="00F05A7C"/>
    <w:rsid w:val="00F12295"/>
    <w:rsid w:val="00F13360"/>
    <w:rsid w:val="00F163FE"/>
    <w:rsid w:val="00F178B5"/>
    <w:rsid w:val="00F22EC7"/>
    <w:rsid w:val="00F325C8"/>
    <w:rsid w:val="00F33D9E"/>
    <w:rsid w:val="00F35CAB"/>
    <w:rsid w:val="00F36FFD"/>
    <w:rsid w:val="00F37B05"/>
    <w:rsid w:val="00F43110"/>
    <w:rsid w:val="00F5401A"/>
    <w:rsid w:val="00F56C17"/>
    <w:rsid w:val="00F652C4"/>
    <w:rsid w:val="00F653B8"/>
    <w:rsid w:val="00F7151A"/>
    <w:rsid w:val="00F73DC9"/>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rsid w:val="00FE0810"/>
    <w:pPr>
      <w:spacing w:after="120"/>
    </w:pPr>
    <w:rPr>
      <w:rFonts w:ascii="Arial" w:eastAsiaTheme="minorEastAsia" w:hAnsi="Arial"/>
      <w:lang w:val="en-GB" w:eastAsia="en-US"/>
    </w:rPr>
  </w:style>
  <w:style w:type="paragraph" w:customStyle="1" w:styleId="tdoc-header">
    <w:name w:val="tdoc-header"/>
    <w:rsid w:val="00FE0810"/>
    <w:rPr>
      <w:rFonts w:ascii="Arial" w:eastAsiaTheme="minorEastAsia" w:hAnsi="Arial"/>
      <w:sz w:val="24"/>
      <w:lang w:val="en-GB" w:eastAsia="en-US"/>
    </w:rPr>
  </w:style>
  <w:style w:type="character" w:customStyle="1" w:styleId="TFCharChar">
    <w:name w:val="TF Char Char"/>
    <w:rsid w:val="000A3063"/>
    <w:rPr>
      <w:rFonts w:ascii="Arial" w:hAnsi="Arial"/>
      <w:b/>
      <w:lang w:val="en-GB" w:eastAsia="en-US"/>
    </w:rPr>
  </w:style>
  <w:style w:type="character" w:customStyle="1" w:styleId="EXCar">
    <w:name w:val="EX Car"/>
    <w:qFormat/>
    <w:rsid w:val="007F2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28746676">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451440844">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67375754">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258027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27</Pages>
  <Words>31676</Words>
  <Characters>180554</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211807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24.301_CR4013R1_(Rel-18)_SAES18, 5GS_Ph1-CT</cp:lastModifiedBy>
  <cp:revision>18</cp:revision>
  <cp:lastPrinted>2019-02-25T14:05:00Z</cp:lastPrinted>
  <dcterms:created xsi:type="dcterms:W3CDTF">2024-01-06T17:01:00Z</dcterms:created>
  <dcterms:modified xsi:type="dcterms:W3CDTF">2024-04-02T15:08:00Z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