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47A6B860"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8B55D2">
              <w:t>18.7.0</w:t>
            </w:r>
            <w:r w:rsidRPr="0079589D">
              <w:t xml:space="preserve"> </w:t>
            </w:r>
            <w:r w:rsidRPr="0079589D">
              <w:rPr>
                <w:sz w:val="32"/>
              </w:rPr>
              <w:t>(</w:t>
            </w:r>
            <w:r w:rsidR="008B55D2">
              <w:rPr>
                <w:sz w:val="32"/>
              </w:rPr>
              <w:t>2024-09</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45686BA4" w:rsidR="00C43551" w:rsidRPr="0013305F" w:rsidRDefault="00C43551" w:rsidP="00D642AD">
            <w:pPr>
              <w:pStyle w:val="FP"/>
              <w:jc w:val="center"/>
              <w:rPr>
                <w:noProof/>
                <w:sz w:val="18"/>
              </w:rPr>
            </w:pPr>
            <w:r w:rsidRPr="0013305F">
              <w:rPr>
                <w:noProof/>
                <w:sz w:val="18"/>
              </w:rPr>
              <w:t xml:space="preserve">© </w:t>
            </w:r>
            <w:r>
              <w:rPr>
                <w:noProof/>
                <w:sz w:val="18"/>
              </w:rPr>
              <w:t>202</w:t>
            </w:r>
            <w:r w:rsidR="007A1A1E">
              <w:rPr>
                <w:noProof/>
                <w:sz w:val="18"/>
              </w:rPr>
              <w:t>4</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38A0493D" w14:textId="513B185C" w:rsidR="00184F3F" w:rsidRDefault="00CB4E8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184F3F">
        <w:rPr>
          <w:noProof/>
        </w:rPr>
        <w:t>Foreword</w:t>
      </w:r>
      <w:r w:rsidR="00184F3F">
        <w:rPr>
          <w:noProof/>
        </w:rPr>
        <w:tab/>
      </w:r>
      <w:r w:rsidR="00184F3F">
        <w:rPr>
          <w:noProof/>
        </w:rPr>
        <w:fldChar w:fldCharType="begin" w:fldLock="1"/>
      </w:r>
      <w:r w:rsidR="00184F3F">
        <w:rPr>
          <w:noProof/>
        </w:rPr>
        <w:instrText xml:space="preserve"> PAGEREF _Toc178198946 \h </w:instrText>
      </w:r>
      <w:r w:rsidR="00184F3F">
        <w:rPr>
          <w:noProof/>
        </w:rPr>
      </w:r>
      <w:r w:rsidR="00184F3F">
        <w:rPr>
          <w:noProof/>
        </w:rPr>
        <w:fldChar w:fldCharType="separate"/>
      </w:r>
      <w:r w:rsidR="00184F3F">
        <w:rPr>
          <w:noProof/>
        </w:rPr>
        <w:t>27</w:t>
      </w:r>
      <w:r w:rsidR="00184F3F">
        <w:rPr>
          <w:noProof/>
        </w:rPr>
        <w:fldChar w:fldCharType="end"/>
      </w:r>
    </w:p>
    <w:p w14:paraId="78267788" w14:textId="06F7451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_Toc178198947 \h </w:instrText>
      </w:r>
      <w:r>
        <w:rPr>
          <w:noProof/>
        </w:rPr>
      </w:r>
      <w:r>
        <w:rPr>
          <w:noProof/>
        </w:rPr>
        <w:fldChar w:fldCharType="separate"/>
      </w:r>
      <w:r>
        <w:rPr>
          <w:noProof/>
        </w:rPr>
        <w:t>28</w:t>
      </w:r>
      <w:r>
        <w:rPr>
          <w:noProof/>
        </w:rPr>
        <w:fldChar w:fldCharType="end"/>
      </w:r>
    </w:p>
    <w:p w14:paraId="76C49C75" w14:textId="0692A64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_Toc178198948 \h </w:instrText>
      </w:r>
      <w:r>
        <w:rPr>
          <w:noProof/>
        </w:rPr>
      </w:r>
      <w:r>
        <w:rPr>
          <w:noProof/>
        </w:rPr>
        <w:fldChar w:fldCharType="separate"/>
      </w:r>
      <w:r>
        <w:rPr>
          <w:noProof/>
        </w:rPr>
        <w:t>28</w:t>
      </w:r>
      <w:r>
        <w:rPr>
          <w:noProof/>
        </w:rPr>
        <w:fldChar w:fldCharType="end"/>
      </w:r>
    </w:p>
    <w:p w14:paraId="6FB31EAD" w14:textId="178F872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_Toc178198949 \h </w:instrText>
      </w:r>
      <w:r>
        <w:rPr>
          <w:noProof/>
        </w:rPr>
      </w:r>
      <w:r>
        <w:rPr>
          <w:noProof/>
        </w:rPr>
        <w:fldChar w:fldCharType="separate"/>
      </w:r>
      <w:r>
        <w:rPr>
          <w:noProof/>
        </w:rPr>
        <w:t>31</w:t>
      </w:r>
      <w:r>
        <w:rPr>
          <w:noProof/>
        </w:rPr>
        <w:fldChar w:fldCharType="end"/>
      </w:r>
    </w:p>
    <w:p w14:paraId="45ACBB86" w14:textId="05BC5F0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_Toc178198950 \h </w:instrText>
      </w:r>
      <w:r>
        <w:rPr>
          <w:noProof/>
        </w:rPr>
      </w:r>
      <w:r>
        <w:rPr>
          <w:noProof/>
        </w:rPr>
        <w:fldChar w:fldCharType="separate"/>
      </w:r>
      <w:r>
        <w:rPr>
          <w:noProof/>
        </w:rPr>
        <w:t>31</w:t>
      </w:r>
      <w:r>
        <w:rPr>
          <w:noProof/>
        </w:rPr>
        <w:fldChar w:fldCharType="end"/>
      </w:r>
    </w:p>
    <w:p w14:paraId="0EA2D415" w14:textId="00E5C75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_Toc178198951 \h </w:instrText>
      </w:r>
      <w:r>
        <w:rPr>
          <w:noProof/>
        </w:rPr>
      </w:r>
      <w:r>
        <w:rPr>
          <w:noProof/>
        </w:rPr>
        <w:fldChar w:fldCharType="separate"/>
      </w:r>
      <w:r>
        <w:rPr>
          <w:noProof/>
        </w:rPr>
        <w:t>34</w:t>
      </w:r>
      <w:r>
        <w:rPr>
          <w:noProof/>
        </w:rPr>
        <w:fldChar w:fldCharType="end"/>
      </w:r>
    </w:p>
    <w:p w14:paraId="17AED949" w14:textId="4FF9425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_Toc178198952 \h </w:instrText>
      </w:r>
      <w:r>
        <w:rPr>
          <w:noProof/>
        </w:rPr>
      </w:r>
      <w:r>
        <w:rPr>
          <w:noProof/>
        </w:rPr>
        <w:fldChar w:fldCharType="separate"/>
      </w:r>
      <w:r>
        <w:rPr>
          <w:noProof/>
        </w:rPr>
        <w:t>34</w:t>
      </w:r>
      <w:r>
        <w:rPr>
          <w:noProof/>
        </w:rPr>
        <w:fldChar w:fldCharType="end"/>
      </w:r>
    </w:p>
    <w:p w14:paraId="29D28D14" w14:textId="36A9CC6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_Toc178198953 \h </w:instrText>
      </w:r>
      <w:r>
        <w:rPr>
          <w:noProof/>
        </w:rPr>
      </w:r>
      <w:r>
        <w:rPr>
          <w:noProof/>
        </w:rPr>
        <w:fldChar w:fldCharType="separate"/>
      </w:r>
      <w:r>
        <w:rPr>
          <w:noProof/>
        </w:rPr>
        <w:t>35</w:t>
      </w:r>
      <w:r>
        <w:rPr>
          <w:noProof/>
        </w:rPr>
        <w:fldChar w:fldCharType="end"/>
      </w:r>
    </w:p>
    <w:p w14:paraId="0D7AFDA7" w14:textId="2758761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overview</w:t>
      </w:r>
      <w:r>
        <w:rPr>
          <w:noProof/>
        </w:rPr>
        <w:tab/>
      </w:r>
      <w:r>
        <w:rPr>
          <w:noProof/>
        </w:rPr>
        <w:fldChar w:fldCharType="begin" w:fldLock="1"/>
      </w:r>
      <w:r>
        <w:rPr>
          <w:noProof/>
        </w:rPr>
        <w:instrText xml:space="preserve"> PAGEREF _Toc178198954 \h </w:instrText>
      </w:r>
      <w:r>
        <w:rPr>
          <w:noProof/>
        </w:rPr>
      </w:r>
      <w:r>
        <w:rPr>
          <w:noProof/>
        </w:rPr>
        <w:fldChar w:fldCharType="separate"/>
      </w:r>
      <w:r>
        <w:rPr>
          <w:noProof/>
        </w:rPr>
        <w:t>35</w:t>
      </w:r>
      <w:r>
        <w:rPr>
          <w:noProof/>
        </w:rPr>
        <w:fldChar w:fldCharType="end"/>
      </w:r>
    </w:p>
    <w:p w14:paraId="4261AAC9" w14:textId="5D26BAA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_Toc178198955 \h </w:instrText>
      </w:r>
      <w:r>
        <w:rPr>
          <w:noProof/>
        </w:rPr>
      </w:r>
      <w:r>
        <w:rPr>
          <w:noProof/>
        </w:rPr>
        <w:fldChar w:fldCharType="separate"/>
      </w:r>
      <w:r>
        <w:rPr>
          <w:noProof/>
        </w:rPr>
        <w:t>36</w:t>
      </w:r>
      <w:r>
        <w:rPr>
          <w:noProof/>
        </w:rPr>
        <w:fldChar w:fldCharType="end"/>
      </w:r>
    </w:p>
    <w:p w14:paraId="37E1C6EC" w14:textId="2644776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media</w:t>
      </w:r>
      <w:r>
        <w:rPr>
          <w:noProof/>
        </w:rPr>
        <w:tab/>
      </w:r>
      <w:r>
        <w:rPr>
          <w:noProof/>
        </w:rPr>
        <w:fldChar w:fldCharType="begin" w:fldLock="1"/>
      </w:r>
      <w:r>
        <w:rPr>
          <w:noProof/>
        </w:rPr>
        <w:instrText xml:space="preserve"> PAGEREF _Toc178198956 \h </w:instrText>
      </w:r>
      <w:r>
        <w:rPr>
          <w:noProof/>
        </w:rPr>
      </w:r>
      <w:r>
        <w:rPr>
          <w:noProof/>
        </w:rPr>
        <w:fldChar w:fldCharType="separate"/>
      </w:r>
      <w:r>
        <w:rPr>
          <w:noProof/>
        </w:rPr>
        <w:t>37</w:t>
      </w:r>
      <w:r>
        <w:rPr>
          <w:noProof/>
        </w:rPr>
        <w:fldChar w:fldCharType="end"/>
      </w:r>
    </w:p>
    <w:p w14:paraId="6B9926C5" w14:textId="35DD432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Warning header field</w:t>
      </w:r>
      <w:r>
        <w:rPr>
          <w:noProof/>
        </w:rPr>
        <w:tab/>
      </w:r>
      <w:r>
        <w:rPr>
          <w:noProof/>
        </w:rPr>
        <w:fldChar w:fldCharType="begin" w:fldLock="1"/>
      </w:r>
      <w:r>
        <w:rPr>
          <w:noProof/>
        </w:rPr>
        <w:instrText xml:space="preserve"> PAGEREF _Toc178198957 \h </w:instrText>
      </w:r>
      <w:r>
        <w:rPr>
          <w:noProof/>
        </w:rPr>
      </w:r>
      <w:r>
        <w:rPr>
          <w:noProof/>
        </w:rPr>
        <w:fldChar w:fldCharType="separate"/>
      </w:r>
      <w:r>
        <w:rPr>
          <w:noProof/>
        </w:rPr>
        <w:t>37</w:t>
      </w:r>
      <w:r>
        <w:rPr>
          <w:noProof/>
        </w:rPr>
        <w:fldChar w:fldCharType="end"/>
      </w:r>
    </w:p>
    <w:p w14:paraId="6D714801" w14:textId="6F5F3EB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General</w:t>
      </w:r>
      <w:r>
        <w:rPr>
          <w:noProof/>
        </w:rPr>
        <w:tab/>
      </w:r>
      <w:r>
        <w:rPr>
          <w:noProof/>
        </w:rPr>
        <w:fldChar w:fldCharType="begin" w:fldLock="1"/>
      </w:r>
      <w:r>
        <w:rPr>
          <w:noProof/>
        </w:rPr>
        <w:instrText xml:space="preserve"> PAGEREF _Toc178198958 \h </w:instrText>
      </w:r>
      <w:r>
        <w:rPr>
          <w:noProof/>
        </w:rPr>
      </w:r>
      <w:r>
        <w:rPr>
          <w:noProof/>
        </w:rPr>
        <w:fldChar w:fldCharType="separate"/>
      </w:r>
      <w:r>
        <w:rPr>
          <w:noProof/>
        </w:rPr>
        <w:t>37</w:t>
      </w:r>
      <w:r>
        <w:rPr>
          <w:noProof/>
        </w:rPr>
        <w:fldChar w:fldCharType="end"/>
      </w:r>
    </w:p>
    <w:p w14:paraId="2DE432B2" w14:textId="34BDB8E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_Toc178198959 \h </w:instrText>
      </w:r>
      <w:r>
        <w:rPr>
          <w:noProof/>
        </w:rPr>
      </w:r>
      <w:r>
        <w:rPr>
          <w:noProof/>
        </w:rPr>
        <w:fldChar w:fldCharType="separate"/>
      </w:r>
      <w:r>
        <w:rPr>
          <w:noProof/>
        </w:rPr>
        <w:t>37</w:t>
      </w:r>
      <w:r>
        <w:rPr>
          <w:noProof/>
        </w:rPr>
        <w:fldChar w:fldCharType="end"/>
      </w:r>
    </w:p>
    <w:p w14:paraId="26799289" w14:textId="28418CD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session identity</w:t>
      </w:r>
      <w:r>
        <w:rPr>
          <w:noProof/>
        </w:rPr>
        <w:tab/>
      </w:r>
      <w:r>
        <w:rPr>
          <w:noProof/>
        </w:rPr>
        <w:fldChar w:fldCharType="begin" w:fldLock="1"/>
      </w:r>
      <w:r>
        <w:rPr>
          <w:noProof/>
        </w:rPr>
        <w:instrText xml:space="preserve"> PAGEREF _Toc178198960 \h </w:instrText>
      </w:r>
      <w:r>
        <w:rPr>
          <w:noProof/>
        </w:rPr>
      </w:r>
      <w:r>
        <w:rPr>
          <w:noProof/>
        </w:rPr>
        <w:fldChar w:fldCharType="separate"/>
      </w:r>
      <w:r>
        <w:rPr>
          <w:noProof/>
        </w:rPr>
        <w:t>42</w:t>
      </w:r>
      <w:r>
        <w:rPr>
          <w:noProof/>
        </w:rPr>
        <w:fldChar w:fldCharType="end"/>
      </w:r>
    </w:p>
    <w:p w14:paraId="20F74A45" w14:textId="1A0B6FA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priority calls and alerts</w:t>
      </w:r>
      <w:r>
        <w:rPr>
          <w:noProof/>
        </w:rPr>
        <w:tab/>
      </w:r>
      <w:r>
        <w:rPr>
          <w:noProof/>
        </w:rPr>
        <w:fldChar w:fldCharType="begin" w:fldLock="1"/>
      </w:r>
      <w:r>
        <w:rPr>
          <w:noProof/>
        </w:rPr>
        <w:instrText xml:space="preserve"> PAGEREF _Toc178198961 \h </w:instrText>
      </w:r>
      <w:r>
        <w:rPr>
          <w:noProof/>
        </w:rPr>
      </w:r>
      <w:r>
        <w:rPr>
          <w:noProof/>
        </w:rPr>
        <w:fldChar w:fldCharType="separate"/>
      </w:r>
      <w:r>
        <w:rPr>
          <w:noProof/>
        </w:rPr>
        <w:t>42</w:t>
      </w:r>
      <w:r>
        <w:rPr>
          <w:noProof/>
        </w:rPr>
        <w:fldChar w:fldCharType="end"/>
      </w:r>
    </w:p>
    <w:p w14:paraId="49E8EAE5" w14:textId="27FA8E0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group calls</w:t>
      </w:r>
      <w:r>
        <w:rPr>
          <w:noProof/>
        </w:rPr>
        <w:tab/>
      </w:r>
      <w:r>
        <w:rPr>
          <w:noProof/>
        </w:rPr>
        <w:fldChar w:fldCharType="begin" w:fldLock="1"/>
      </w:r>
      <w:r>
        <w:rPr>
          <w:noProof/>
        </w:rPr>
        <w:instrText xml:space="preserve"> PAGEREF _Toc178198962 \h </w:instrText>
      </w:r>
      <w:r>
        <w:rPr>
          <w:noProof/>
        </w:rPr>
      </w:r>
      <w:r>
        <w:rPr>
          <w:noProof/>
        </w:rPr>
        <w:fldChar w:fldCharType="separate"/>
      </w:r>
      <w:r>
        <w:rPr>
          <w:noProof/>
        </w:rPr>
        <w:t>42</w:t>
      </w:r>
      <w:r>
        <w:rPr>
          <w:noProof/>
        </w:rPr>
        <w:fldChar w:fldCharType="end"/>
      </w:r>
    </w:p>
    <w:p w14:paraId="07882504" w14:textId="228FD97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private calls</w:t>
      </w:r>
      <w:r>
        <w:rPr>
          <w:noProof/>
        </w:rPr>
        <w:tab/>
      </w:r>
      <w:r>
        <w:rPr>
          <w:noProof/>
        </w:rPr>
        <w:fldChar w:fldCharType="begin" w:fldLock="1"/>
      </w:r>
      <w:r>
        <w:rPr>
          <w:noProof/>
        </w:rPr>
        <w:instrText xml:space="preserve"> PAGEREF _Toc178198963 \h </w:instrText>
      </w:r>
      <w:r>
        <w:rPr>
          <w:noProof/>
        </w:rPr>
      </w:r>
      <w:r>
        <w:rPr>
          <w:noProof/>
        </w:rPr>
        <w:fldChar w:fldCharType="separate"/>
      </w:r>
      <w:r>
        <w:rPr>
          <w:noProof/>
        </w:rPr>
        <w:t>44</w:t>
      </w:r>
      <w:r>
        <w:rPr>
          <w:noProof/>
        </w:rPr>
        <w:fldChar w:fldCharType="end"/>
      </w:r>
    </w:p>
    <w:p w14:paraId="0D00CB6B" w14:textId="1DE35D4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emergency alerts</w:t>
      </w:r>
      <w:r>
        <w:rPr>
          <w:noProof/>
        </w:rPr>
        <w:tab/>
      </w:r>
      <w:r>
        <w:rPr>
          <w:noProof/>
        </w:rPr>
        <w:fldChar w:fldCharType="begin" w:fldLock="1"/>
      </w:r>
      <w:r>
        <w:rPr>
          <w:noProof/>
        </w:rPr>
        <w:instrText xml:space="preserve"> PAGEREF _Toc178198964 \h </w:instrText>
      </w:r>
      <w:r>
        <w:rPr>
          <w:noProof/>
        </w:rPr>
      </w:r>
      <w:r>
        <w:rPr>
          <w:noProof/>
        </w:rPr>
        <w:fldChar w:fldCharType="separate"/>
      </w:r>
      <w:r>
        <w:rPr>
          <w:noProof/>
        </w:rPr>
        <w:t>45</w:t>
      </w:r>
      <w:r>
        <w:rPr>
          <w:noProof/>
        </w:rPr>
        <w:fldChar w:fldCharType="end"/>
      </w:r>
    </w:p>
    <w:p w14:paraId="72888DDA" w14:textId="28CC7CB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MCVideo imminent peril group call</w:t>
      </w:r>
      <w:r>
        <w:rPr>
          <w:noProof/>
        </w:rPr>
        <w:tab/>
      </w:r>
      <w:r>
        <w:rPr>
          <w:noProof/>
        </w:rPr>
        <w:fldChar w:fldCharType="begin" w:fldLock="1"/>
      </w:r>
      <w:r>
        <w:rPr>
          <w:noProof/>
        </w:rPr>
        <w:instrText xml:space="preserve"> PAGEREF _Toc178198965 \h </w:instrText>
      </w:r>
      <w:r>
        <w:rPr>
          <w:noProof/>
        </w:rPr>
      </w:r>
      <w:r>
        <w:rPr>
          <w:noProof/>
        </w:rPr>
        <w:fldChar w:fldCharType="separate"/>
      </w:r>
      <w:r>
        <w:rPr>
          <w:noProof/>
        </w:rPr>
        <w:t>46</w:t>
      </w:r>
      <w:r>
        <w:rPr>
          <w:noProof/>
        </w:rPr>
        <w:fldChar w:fldCharType="end"/>
      </w:r>
    </w:p>
    <w:p w14:paraId="7BB6D70F" w14:textId="099D77A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w:t>
      </w:r>
      <w:r>
        <w:rPr>
          <w:noProof/>
        </w:rPr>
        <w:t>ommunication security</w:t>
      </w:r>
      <w:r>
        <w:rPr>
          <w:noProof/>
        </w:rPr>
        <w:tab/>
      </w:r>
      <w:r>
        <w:rPr>
          <w:noProof/>
        </w:rPr>
        <w:fldChar w:fldCharType="begin" w:fldLock="1"/>
      </w:r>
      <w:r>
        <w:rPr>
          <w:noProof/>
        </w:rPr>
        <w:instrText xml:space="preserve"> PAGEREF _Toc178198966 \h </w:instrText>
      </w:r>
      <w:r>
        <w:rPr>
          <w:noProof/>
        </w:rPr>
      </w:r>
      <w:r>
        <w:rPr>
          <w:noProof/>
        </w:rPr>
        <w:fldChar w:fldCharType="separate"/>
      </w:r>
      <w:r>
        <w:rPr>
          <w:noProof/>
        </w:rPr>
        <w:t>47</w:t>
      </w:r>
      <w:r>
        <w:rPr>
          <w:noProof/>
        </w:rPr>
        <w:fldChar w:fldCharType="end"/>
      </w:r>
    </w:p>
    <w:p w14:paraId="306545D3" w14:textId="4057527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_Toc178198967 \h </w:instrText>
      </w:r>
      <w:r>
        <w:rPr>
          <w:noProof/>
        </w:rPr>
      </w:r>
      <w:r>
        <w:rPr>
          <w:noProof/>
        </w:rPr>
        <w:fldChar w:fldCharType="separate"/>
      </w:r>
      <w:r>
        <w:rPr>
          <w:noProof/>
        </w:rPr>
        <w:t>47</w:t>
      </w:r>
      <w:r>
        <w:rPr>
          <w:noProof/>
        </w:rPr>
        <w:fldChar w:fldCharType="end"/>
      </w:r>
    </w:p>
    <w:p w14:paraId="38346E5E" w14:textId="08224D7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_Toc178198968 \h </w:instrText>
      </w:r>
      <w:r>
        <w:rPr>
          <w:noProof/>
        </w:rPr>
      </w:r>
      <w:r>
        <w:rPr>
          <w:noProof/>
        </w:rPr>
        <w:fldChar w:fldCharType="separate"/>
      </w:r>
      <w:r>
        <w:rPr>
          <w:noProof/>
        </w:rPr>
        <w:t>47</w:t>
      </w:r>
      <w:r>
        <w:rPr>
          <w:noProof/>
        </w:rPr>
        <w:fldChar w:fldCharType="end"/>
      </w:r>
    </w:p>
    <w:p w14:paraId="4E7AE743" w14:textId="413A7C9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_Toc178198969 \h </w:instrText>
      </w:r>
      <w:r>
        <w:rPr>
          <w:noProof/>
        </w:rPr>
      </w:r>
      <w:r>
        <w:rPr>
          <w:noProof/>
        </w:rPr>
        <w:fldChar w:fldCharType="separate"/>
      </w:r>
      <w:r>
        <w:rPr>
          <w:noProof/>
        </w:rPr>
        <w:t>48</w:t>
      </w:r>
      <w:r>
        <w:rPr>
          <w:noProof/>
        </w:rPr>
        <w:fldChar w:fldCharType="end"/>
      </w:r>
    </w:p>
    <w:p w14:paraId="5C06CA62" w14:textId="1CA1418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MCVideo client ID</w:t>
      </w:r>
      <w:r>
        <w:rPr>
          <w:noProof/>
        </w:rPr>
        <w:tab/>
      </w:r>
      <w:r>
        <w:rPr>
          <w:noProof/>
        </w:rPr>
        <w:fldChar w:fldCharType="begin" w:fldLock="1"/>
      </w:r>
      <w:r>
        <w:rPr>
          <w:noProof/>
        </w:rPr>
        <w:instrText xml:space="preserve"> PAGEREF _Toc178198970 \h </w:instrText>
      </w:r>
      <w:r>
        <w:rPr>
          <w:noProof/>
        </w:rPr>
      </w:r>
      <w:r>
        <w:rPr>
          <w:noProof/>
        </w:rPr>
        <w:fldChar w:fldCharType="separate"/>
      </w:r>
      <w:r>
        <w:rPr>
          <w:noProof/>
        </w:rPr>
        <w:t>49</w:t>
      </w:r>
      <w:r>
        <w:rPr>
          <w:noProof/>
        </w:rPr>
        <w:fldChar w:fldCharType="end"/>
      </w:r>
    </w:p>
    <w:p w14:paraId="0B8EF1AA" w14:textId="3011789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Off-network MCVideo</w:t>
      </w:r>
      <w:r>
        <w:rPr>
          <w:noProof/>
        </w:rPr>
        <w:tab/>
      </w:r>
      <w:r>
        <w:rPr>
          <w:noProof/>
        </w:rPr>
        <w:fldChar w:fldCharType="begin" w:fldLock="1"/>
      </w:r>
      <w:r>
        <w:rPr>
          <w:noProof/>
        </w:rPr>
        <w:instrText xml:space="preserve"> PAGEREF _Toc178198971 \h </w:instrText>
      </w:r>
      <w:r>
        <w:rPr>
          <w:noProof/>
        </w:rPr>
      </w:r>
      <w:r>
        <w:rPr>
          <w:noProof/>
        </w:rPr>
        <w:fldChar w:fldCharType="separate"/>
      </w:r>
      <w:r>
        <w:rPr>
          <w:noProof/>
        </w:rPr>
        <w:t>49</w:t>
      </w:r>
      <w:r>
        <w:rPr>
          <w:noProof/>
        </w:rPr>
        <w:fldChar w:fldCharType="end"/>
      </w:r>
    </w:p>
    <w:p w14:paraId="05D9B4FE" w14:textId="5FEABD4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_Toc178198972 \h </w:instrText>
      </w:r>
      <w:r>
        <w:rPr>
          <w:noProof/>
        </w:rPr>
      </w:r>
      <w:r>
        <w:rPr>
          <w:noProof/>
        </w:rPr>
        <w:fldChar w:fldCharType="separate"/>
      </w:r>
      <w:r>
        <w:rPr>
          <w:noProof/>
        </w:rPr>
        <w:t>49</w:t>
      </w:r>
      <w:r>
        <w:rPr>
          <w:noProof/>
        </w:rPr>
        <w:fldChar w:fldCharType="end"/>
      </w:r>
    </w:p>
    <w:p w14:paraId="0C012A86" w14:textId="4C4331D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_Toc178198973 \h </w:instrText>
      </w:r>
      <w:r>
        <w:rPr>
          <w:noProof/>
        </w:rPr>
      </w:r>
      <w:r>
        <w:rPr>
          <w:noProof/>
        </w:rPr>
        <w:fldChar w:fldCharType="separate"/>
      </w:r>
      <w:r>
        <w:rPr>
          <w:noProof/>
        </w:rPr>
        <w:t>49</w:t>
      </w:r>
      <w:r>
        <w:rPr>
          <w:noProof/>
        </w:rPr>
        <w:fldChar w:fldCharType="end"/>
      </w:r>
    </w:p>
    <w:p w14:paraId="23C91DA4" w14:textId="29B3A9C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_Toc178198974 \h </w:instrText>
      </w:r>
      <w:r>
        <w:rPr>
          <w:noProof/>
        </w:rPr>
      </w:r>
      <w:r>
        <w:rPr>
          <w:noProof/>
        </w:rPr>
        <w:fldChar w:fldCharType="separate"/>
      </w:r>
      <w:r>
        <w:rPr>
          <w:noProof/>
        </w:rPr>
        <w:t>49</w:t>
      </w:r>
      <w:r>
        <w:rPr>
          <w:noProof/>
        </w:rPr>
        <w:fldChar w:fldCharType="end"/>
      </w:r>
    </w:p>
    <w:p w14:paraId="7582D093" w14:textId="777718B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_Toc178198975 \h </w:instrText>
      </w:r>
      <w:r>
        <w:rPr>
          <w:noProof/>
        </w:rPr>
      </w:r>
      <w:r>
        <w:rPr>
          <w:noProof/>
        </w:rPr>
        <w:fldChar w:fldCharType="separate"/>
      </w:r>
      <w:r>
        <w:rPr>
          <w:noProof/>
        </w:rPr>
        <w:t>50</w:t>
      </w:r>
      <w:r>
        <w:rPr>
          <w:noProof/>
        </w:rPr>
        <w:fldChar w:fldCharType="end"/>
      </w:r>
    </w:p>
    <w:p w14:paraId="368899DA" w14:textId="07BDEF9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_Toc178198976 \h </w:instrText>
      </w:r>
      <w:r>
        <w:rPr>
          <w:noProof/>
        </w:rPr>
      </w:r>
      <w:r>
        <w:rPr>
          <w:noProof/>
        </w:rPr>
        <w:fldChar w:fldCharType="separate"/>
      </w:r>
      <w:r>
        <w:rPr>
          <w:noProof/>
        </w:rPr>
        <w:t>51</w:t>
      </w:r>
      <w:r>
        <w:rPr>
          <w:noProof/>
        </w:rPr>
        <w:fldChar w:fldCharType="end"/>
      </w:r>
    </w:p>
    <w:p w14:paraId="3183232D" w14:textId="314FDEB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_Toc178198977 \h </w:instrText>
      </w:r>
      <w:r>
        <w:rPr>
          <w:noProof/>
        </w:rPr>
      </w:r>
      <w:r>
        <w:rPr>
          <w:noProof/>
        </w:rPr>
        <w:fldChar w:fldCharType="separate"/>
      </w:r>
      <w:r>
        <w:rPr>
          <w:noProof/>
        </w:rPr>
        <w:t>51</w:t>
      </w:r>
      <w:r>
        <w:rPr>
          <w:noProof/>
        </w:rPr>
        <w:fldChar w:fldCharType="end"/>
      </w:r>
    </w:p>
    <w:p w14:paraId="0EE94D2B" w14:textId="09ABE1D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_Toc178198978 \h </w:instrText>
      </w:r>
      <w:r>
        <w:rPr>
          <w:noProof/>
        </w:rPr>
      </w:r>
      <w:r>
        <w:rPr>
          <w:noProof/>
        </w:rPr>
        <w:fldChar w:fldCharType="separate"/>
      </w:r>
      <w:r>
        <w:rPr>
          <w:noProof/>
        </w:rPr>
        <w:t>52</w:t>
      </w:r>
      <w:r>
        <w:rPr>
          <w:noProof/>
        </w:rPr>
        <w:fldChar w:fldCharType="end"/>
      </w:r>
    </w:p>
    <w:p w14:paraId="2742199A" w14:textId="616B47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_Toc178198979 \h </w:instrText>
      </w:r>
      <w:r>
        <w:rPr>
          <w:noProof/>
        </w:rPr>
      </w:r>
      <w:r>
        <w:rPr>
          <w:noProof/>
        </w:rPr>
        <w:fldChar w:fldCharType="separate"/>
      </w:r>
      <w:r>
        <w:rPr>
          <w:noProof/>
        </w:rPr>
        <w:t>53</w:t>
      </w:r>
      <w:r>
        <w:rPr>
          <w:noProof/>
        </w:rPr>
        <w:fldChar w:fldCharType="end"/>
      </w:r>
    </w:p>
    <w:p w14:paraId="2DDCFE84" w14:textId="43EF119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_Toc178198980 \h </w:instrText>
      </w:r>
      <w:r>
        <w:rPr>
          <w:noProof/>
        </w:rPr>
      </w:r>
      <w:r>
        <w:rPr>
          <w:noProof/>
        </w:rPr>
        <w:fldChar w:fldCharType="separate"/>
      </w:r>
      <w:r>
        <w:rPr>
          <w:noProof/>
        </w:rPr>
        <w:t>53</w:t>
      </w:r>
      <w:r>
        <w:rPr>
          <w:noProof/>
        </w:rPr>
        <w:fldChar w:fldCharType="end"/>
      </w:r>
    </w:p>
    <w:p w14:paraId="121CD211" w14:textId="25CEF6C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_Toc178198981 \h </w:instrText>
      </w:r>
      <w:r>
        <w:rPr>
          <w:noProof/>
        </w:rPr>
      </w:r>
      <w:r>
        <w:rPr>
          <w:noProof/>
        </w:rPr>
        <w:fldChar w:fldCharType="separate"/>
      </w:r>
      <w:r>
        <w:rPr>
          <w:noProof/>
        </w:rPr>
        <w:t>53</w:t>
      </w:r>
      <w:r>
        <w:rPr>
          <w:noProof/>
        </w:rPr>
        <w:fldChar w:fldCharType="end"/>
      </w:r>
    </w:p>
    <w:p w14:paraId="76B38DEB" w14:textId="7115A05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_Toc178198982 \h </w:instrText>
      </w:r>
      <w:r>
        <w:rPr>
          <w:noProof/>
        </w:rPr>
      </w:r>
      <w:r>
        <w:rPr>
          <w:noProof/>
        </w:rPr>
        <w:fldChar w:fldCharType="separate"/>
      </w:r>
      <w:r>
        <w:rPr>
          <w:noProof/>
        </w:rPr>
        <w:t>53</w:t>
      </w:r>
      <w:r>
        <w:rPr>
          <w:noProof/>
        </w:rPr>
        <w:fldChar w:fldCharType="end"/>
      </w:r>
    </w:p>
    <w:p w14:paraId="615875F7" w14:textId="645EFE8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MCVideo gateway server</w:t>
      </w:r>
      <w:r>
        <w:rPr>
          <w:noProof/>
        </w:rPr>
        <w:tab/>
      </w:r>
      <w:r>
        <w:rPr>
          <w:noProof/>
        </w:rPr>
        <w:fldChar w:fldCharType="begin" w:fldLock="1"/>
      </w:r>
      <w:r>
        <w:rPr>
          <w:noProof/>
        </w:rPr>
        <w:instrText xml:space="preserve"> PAGEREF _Toc178198983 \h </w:instrText>
      </w:r>
      <w:r>
        <w:rPr>
          <w:noProof/>
        </w:rPr>
      </w:r>
      <w:r>
        <w:rPr>
          <w:noProof/>
        </w:rPr>
        <w:fldChar w:fldCharType="separate"/>
      </w:r>
      <w:r>
        <w:rPr>
          <w:noProof/>
        </w:rPr>
        <w:t>54</w:t>
      </w:r>
      <w:r>
        <w:rPr>
          <w:noProof/>
        </w:rPr>
        <w:fldChar w:fldCharType="end"/>
      </w:r>
    </w:p>
    <w:p w14:paraId="19B27FD7" w14:textId="7B4ABC3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_Toc178198984 \h </w:instrText>
      </w:r>
      <w:r>
        <w:rPr>
          <w:noProof/>
        </w:rPr>
      </w:r>
      <w:r>
        <w:rPr>
          <w:noProof/>
        </w:rPr>
        <w:fldChar w:fldCharType="separate"/>
      </w:r>
      <w:r>
        <w:rPr>
          <w:noProof/>
        </w:rPr>
        <w:t>54</w:t>
      </w:r>
      <w:r>
        <w:rPr>
          <w:noProof/>
        </w:rPr>
        <w:fldChar w:fldCharType="end"/>
      </w:r>
    </w:p>
    <w:p w14:paraId="6FDF1F4A" w14:textId="4B22D3A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MCVideo gateway UE</w:t>
      </w:r>
      <w:r>
        <w:rPr>
          <w:noProof/>
        </w:rPr>
        <w:tab/>
      </w:r>
      <w:r>
        <w:rPr>
          <w:noProof/>
        </w:rPr>
        <w:fldChar w:fldCharType="begin" w:fldLock="1"/>
      </w:r>
      <w:r>
        <w:rPr>
          <w:noProof/>
        </w:rPr>
        <w:instrText xml:space="preserve"> PAGEREF _Toc178198985 \h </w:instrText>
      </w:r>
      <w:r>
        <w:rPr>
          <w:noProof/>
        </w:rPr>
      </w:r>
      <w:r>
        <w:rPr>
          <w:noProof/>
        </w:rPr>
        <w:fldChar w:fldCharType="separate"/>
      </w:r>
      <w:r>
        <w:rPr>
          <w:noProof/>
        </w:rPr>
        <w:t>54</w:t>
      </w:r>
      <w:r>
        <w:rPr>
          <w:noProof/>
        </w:rPr>
        <w:fldChar w:fldCharType="end"/>
      </w:r>
    </w:p>
    <w:p w14:paraId="5DC03EF6" w14:textId="0DC0987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_Toc178198986 \h </w:instrText>
      </w:r>
      <w:r>
        <w:rPr>
          <w:noProof/>
        </w:rPr>
      </w:r>
      <w:r>
        <w:rPr>
          <w:noProof/>
        </w:rPr>
        <w:fldChar w:fldCharType="separate"/>
      </w:r>
      <w:r>
        <w:rPr>
          <w:noProof/>
        </w:rPr>
        <w:t>54</w:t>
      </w:r>
      <w:r>
        <w:rPr>
          <w:noProof/>
        </w:rPr>
        <w:fldChar w:fldCharType="end"/>
      </w:r>
    </w:p>
    <w:p w14:paraId="333C3E8E" w14:textId="01257CA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_Toc178198987 \h </w:instrText>
      </w:r>
      <w:r>
        <w:rPr>
          <w:noProof/>
        </w:rPr>
      </w:r>
      <w:r>
        <w:rPr>
          <w:noProof/>
        </w:rPr>
        <w:fldChar w:fldCharType="separate"/>
      </w:r>
      <w:r>
        <w:rPr>
          <w:noProof/>
        </w:rPr>
        <w:t>55</w:t>
      </w:r>
      <w:r>
        <w:rPr>
          <w:noProof/>
        </w:rPr>
        <w:fldChar w:fldCharType="end"/>
      </w:r>
    </w:p>
    <w:p w14:paraId="2938A999" w14:textId="71C85B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F2868">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_Toc178198988 \h </w:instrText>
      </w:r>
      <w:r>
        <w:rPr>
          <w:noProof/>
        </w:rPr>
      </w:r>
      <w:r>
        <w:rPr>
          <w:noProof/>
        </w:rPr>
        <w:fldChar w:fldCharType="separate"/>
      </w:r>
      <w:r>
        <w:rPr>
          <w:noProof/>
        </w:rPr>
        <w:t>55</w:t>
      </w:r>
      <w:r>
        <w:rPr>
          <w:noProof/>
        </w:rPr>
        <w:fldChar w:fldCharType="end"/>
      </w:r>
    </w:p>
    <w:p w14:paraId="7DCF2E84" w14:textId="47134AE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_Toc178198989 \h </w:instrText>
      </w:r>
      <w:r>
        <w:rPr>
          <w:noProof/>
        </w:rPr>
      </w:r>
      <w:r>
        <w:rPr>
          <w:noProof/>
        </w:rPr>
        <w:fldChar w:fldCharType="separate"/>
      </w:r>
      <w:r>
        <w:rPr>
          <w:noProof/>
        </w:rPr>
        <w:t>56</w:t>
      </w:r>
      <w:r>
        <w:rPr>
          <w:noProof/>
        </w:rPr>
        <w:fldChar w:fldCharType="end"/>
      </w:r>
    </w:p>
    <w:p w14:paraId="1038794A" w14:textId="3E83B1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_Toc178198990 \h </w:instrText>
      </w:r>
      <w:r>
        <w:rPr>
          <w:noProof/>
        </w:rPr>
      </w:r>
      <w:r>
        <w:rPr>
          <w:noProof/>
        </w:rPr>
        <w:fldChar w:fldCharType="separate"/>
      </w:r>
      <w:r>
        <w:rPr>
          <w:noProof/>
        </w:rPr>
        <w:t>56</w:t>
      </w:r>
      <w:r>
        <w:rPr>
          <w:noProof/>
        </w:rPr>
        <w:fldChar w:fldCharType="end"/>
      </w:r>
    </w:p>
    <w:p w14:paraId="6191BEC2" w14:textId="611E341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_Toc178198991 \h </w:instrText>
      </w:r>
      <w:r>
        <w:rPr>
          <w:noProof/>
        </w:rPr>
      </w:r>
      <w:r>
        <w:rPr>
          <w:noProof/>
        </w:rPr>
        <w:fldChar w:fldCharType="separate"/>
      </w:r>
      <w:r>
        <w:rPr>
          <w:noProof/>
        </w:rPr>
        <w:t>56</w:t>
      </w:r>
      <w:r>
        <w:rPr>
          <w:noProof/>
        </w:rPr>
        <w:fldChar w:fldCharType="end"/>
      </w:r>
    </w:p>
    <w:p w14:paraId="2F4FFF21" w14:textId="1F9CE30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_Toc178198992 \h </w:instrText>
      </w:r>
      <w:r>
        <w:rPr>
          <w:noProof/>
        </w:rPr>
      </w:r>
      <w:r>
        <w:rPr>
          <w:noProof/>
        </w:rPr>
        <w:fldChar w:fldCharType="separate"/>
      </w:r>
      <w:r>
        <w:rPr>
          <w:noProof/>
        </w:rPr>
        <w:t>56</w:t>
      </w:r>
      <w:r>
        <w:rPr>
          <w:noProof/>
        </w:rPr>
        <w:fldChar w:fldCharType="end"/>
      </w:r>
    </w:p>
    <w:p w14:paraId="2AFB68FC" w14:textId="0CA71C1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_Toc178198993 \h </w:instrText>
      </w:r>
      <w:r>
        <w:rPr>
          <w:noProof/>
        </w:rPr>
      </w:r>
      <w:r>
        <w:rPr>
          <w:noProof/>
        </w:rPr>
        <w:fldChar w:fldCharType="separate"/>
      </w:r>
      <w:r>
        <w:rPr>
          <w:noProof/>
        </w:rPr>
        <w:t>56</w:t>
      </w:r>
      <w:r>
        <w:rPr>
          <w:noProof/>
        </w:rPr>
        <w:fldChar w:fldCharType="end"/>
      </w:r>
    </w:p>
    <w:p w14:paraId="09F756C7" w14:textId="4C21B5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_Toc178198994 \h </w:instrText>
      </w:r>
      <w:r>
        <w:rPr>
          <w:noProof/>
        </w:rPr>
      </w:r>
      <w:r>
        <w:rPr>
          <w:noProof/>
        </w:rPr>
        <w:fldChar w:fldCharType="separate"/>
      </w:r>
      <w:r>
        <w:rPr>
          <w:noProof/>
        </w:rPr>
        <w:t>57</w:t>
      </w:r>
      <w:r>
        <w:rPr>
          <w:noProof/>
        </w:rPr>
        <w:fldChar w:fldCharType="end"/>
      </w:r>
    </w:p>
    <w:p w14:paraId="70C8D1DA" w14:textId="299DA98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SDP answer generation</w:t>
      </w:r>
      <w:r>
        <w:rPr>
          <w:noProof/>
        </w:rPr>
        <w:tab/>
      </w:r>
      <w:r>
        <w:rPr>
          <w:noProof/>
        </w:rPr>
        <w:fldChar w:fldCharType="begin" w:fldLock="1"/>
      </w:r>
      <w:r>
        <w:rPr>
          <w:noProof/>
        </w:rPr>
        <w:instrText xml:space="preserve"> PAGEREF _Toc178198995 \h </w:instrText>
      </w:r>
      <w:r>
        <w:rPr>
          <w:noProof/>
        </w:rPr>
      </w:r>
      <w:r>
        <w:rPr>
          <w:noProof/>
        </w:rPr>
        <w:fldChar w:fldCharType="separate"/>
      </w:r>
      <w:r>
        <w:rPr>
          <w:noProof/>
        </w:rPr>
        <w:t>59</w:t>
      </w:r>
      <w:r>
        <w:rPr>
          <w:noProof/>
        </w:rPr>
        <w:fldChar w:fldCharType="end"/>
      </w:r>
    </w:p>
    <w:p w14:paraId="632795EC" w14:textId="24B3759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fr-FR"/>
        </w:rPr>
        <w:t>6.2.3</w:t>
      </w:r>
      <w:r>
        <w:rPr>
          <w:rFonts w:asciiTheme="minorHAnsi" w:eastAsiaTheme="minorEastAsia" w:hAnsiTheme="minorHAnsi" w:cstheme="minorBidi"/>
          <w:noProof/>
          <w:kern w:val="2"/>
          <w:sz w:val="22"/>
          <w:szCs w:val="22"/>
          <w:lang w:eastAsia="en-GB"/>
          <w14:ligatures w14:val="standardContextual"/>
        </w:rPr>
        <w:tab/>
      </w:r>
      <w:r w:rsidRPr="004F2868">
        <w:rPr>
          <w:noProof/>
          <w:lang w:val="fr-FR"/>
        </w:rPr>
        <w:t>Commencement modes</w:t>
      </w:r>
      <w:r>
        <w:rPr>
          <w:noProof/>
        </w:rPr>
        <w:tab/>
      </w:r>
      <w:r>
        <w:rPr>
          <w:noProof/>
        </w:rPr>
        <w:fldChar w:fldCharType="begin" w:fldLock="1"/>
      </w:r>
      <w:r>
        <w:rPr>
          <w:noProof/>
        </w:rPr>
        <w:instrText xml:space="preserve"> PAGEREF _Toc178198996 \h </w:instrText>
      </w:r>
      <w:r>
        <w:rPr>
          <w:noProof/>
        </w:rPr>
      </w:r>
      <w:r>
        <w:rPr>
          <w:noProof/>
        </w:rPr>
        <w:fldChar w:fldCharType="separate"/>
      </w:r>
      <w:r>
        <w:rPr>
          <w:noProof/>
        </w:rPr>
        <w:t>60</w:t>
      </w:r>
      <w:r>
        <w:rPr>
          <w:noProof/>
        </w:rPr>
        <w:fldChar w:fldCharType="end"/>
      </w:r>
    </w:p>
    <w:p w14:paraId="00AF7726" w14:textId="2B3D92E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fr-FR"/>
        </w:rPr>
        <w:t>6.2.3.1</w:t>
      </w:r>
      <w:r>
        <w:rPr>
          <w:rFonts w:asciiTheme="minorHAnsi" w:eastAsiaTheme="minorEastAsia" w:hAnsiTheme="minorHAnsi" w:cstheme="minorBidi"/>
          <w:noProof/>
          <w:kern w:val="2"/>
          <w:sz w:val="22"/>
          <w:szCs w:val="22"/>
          <w:lang w:eastAsia="en-GB"/>
          <w14:ligatures w14:val="standardContextual"/>
        </w:rPr>
        <w:tab/>
      </w:r>
      <w:r w:rsidRPr="004F2868">
        <w:rPr>
          <w:noProof/>
          <w:lang w:val="fr-FR"/>
        </w:rPr>
        <w:t>Automatic</w:t>
      </w:r>
      <w:r w:rsidRPr="004F2868">
        <w:rPr>
          <w:noProof/>
          <w:lang w:val="fr-FR" w:eastAsia="ko-KR"/>
        </w:rPr>
        <w:t xml:space="preserve"> commencement mode</w:t>
      </w:r>
      <w:r>
        <w:rPr>
          <w:noProof/>
        </w:rPr>
        <w:tab/>
      </w:r>
      <w:r>
        <w:rPr>
          <w:noProof/>
        </w:rPr>
        <w:fldChar w:fldCharType="begin" w:fldLock="1"/>
      </w:r>
      <w:r>
        <w:rPr>
          <w:noProof/>
        </w:rPr>
        <w:instrText xml:space="preserve"> PAGEREF _Toc178198997 \h </w:instrText>
      </w:r>
      <w:r>
        <w:rPr>
          <w:noProof/>
        </w:rPr>
      </w:r>
      <w:r>
        <w:rPr>
          <w:noProof/>
        </w:rPr>
        <w:fldChar w:fldCharType="separate"/>
      </w:r>
      <w:r>
        <w:rPr>
          <w:noProof/>
        </w:rPr>
        <w:t>60</w:t>
      </w:r>
      <w:r>
        <w:rPr>
          <w:noProof/>
        </w:rPr>
        <w:fldChar w:fldCharType="end"/>
      </w:r>
    </w:p>
    <w:p w14:paraId="667A9C4F" w14:textId="246BF6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fr-FR" w:eastAsia="ko-KR"/>
        </w:rPr>
        <w:t>6.2.3.1.1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_Toc178198998 \h </w:instrText>
      </w:r>
      <w:r>
        <w:rPr>
          <w:noProof/>
        </w:rPr>
      </w:r>
      <w:r>
        <w:rPr>
          <w:noProof/>
        </w:rPr>
        <w:fldChar w:fldCharType="separate"/>
      </w:r>
      <w:r>
        <w:rPr>
          <w:noProof/>
        </w:rPr>
        <w:t>60</w:t>
      </w:r>
      <w:r>
        <w:rPr>
          <w:noProof/>
        </w:rPr>
        <w:fldChar w:fldCharType="end"/>
      </w:r>
    </w:p>
    <w:p w14:paraId="08CB62B0" w14:textId="2583BB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Automatic commencement mode for group calls</w:t>
      </w:r>
      <w:r>
        <w:rPr>
          <w:noProof/>
        </w:rPr>
        <w:tab/>
      </w:r>
      <w:r>
        <w:rPr>
          <w:noProof/>
        </w:rPr>
        <w:fldChar w:fldCharType="begin" w:fldLock="1"/>
      </w:r>
      <w:r>
        <w:rPr>
          <w:noProof/>
        </w:rPr>
        <w:instrText xml:space="preserve"> PAGEREF _Toc178198999 \h </w:instrText>
      </w:r>
      <w:r>
        <w:rPr>
          <w:noProof/>
        </w:rPr>
      </w:r>
      <w:r>
        <w:rPr>
          <w:noProof/>
        </w:rPr>
        <w:fldChar w:fldCharType="separate"/>
      </w:r>
      <w:r>
        <w:rPr>
          <w:noProof/>
        </w:rPr>
        <w:t>60</w:t>
      </w:r>
      <w:r>
        <w:rPr>
          <w:noProof/>
        </w:rPr>
        <w:fldChar w:fldCharType="end"/>
      </w:r>
    </w:p>
    <w:p w14:paraId="7D95ACA9" w14:textId="4C60F20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_Toc178199000 \h </w:instrText>
      </w:r>
      <w:r>
        <w:rPr>
          <w:noProof/>
        </w:rPr>
      </w:r>
      <w:r>
        <w:rPr>
          <w:noProof/>
        </w:rPr>
        <w:fldChar w:fldCharType="separate"/>
      </w:r>
      <w:r>
        <w:rPr>
          <w:noProof/>
        </w:rPr>
        <w:t>61</w:t>
      </w:r>
      <w:r>
        <w:rPr>
          <w:noProof/>
        </w:rPr>
        <w:fldChar w:fldCharType="end"/>
      </w:r>
    </w:p>
    <w:p w14:paraId="720DCE78" w14:textId="60CEFC7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Manual commencement mode for private calls</w:t>
      </w:r>
      <w:r>
        <w:rPr>
          <w:noProof/>
        </w:rPr>
        <w:tab/>
      </w:r>
      <w:r>
        <w:rPr>
          <w:noProof/>
        </w:rPr>
        <w:fldChar w:fldCharType="begin" w:fldLock="1"/>
      </w:r>
      <w:r>
        <w:rPr>
          <w:noProof/>
        </w:rPr>
        <w:instrText xml:space="preserve"> PAGEREF _Toc178199001 \h </w:instrText>
      </w:r>
      <w:r>
        <w:rPr>
          <w:noProof/>
        </w:rPr>
      </w:r>
      <w:r>
        <w:rPr>
          <w:noProof/>
        </w:rPr>
        <w:fldChar w:fldCharType="separate"/>
      </w:r>
      <w:r>
        <w:rPr>
          <w:noProof/>
        </w:rPr>
        <w:t>61</w:t>
      </w:r>
      <w:r>
        <w:rPr>
          <w:noProof/>
        </w:rPr>
        <w:fldChar w:fldCharType="end"/>
      </w:r>
    </w:p>
    <w:p w14:paraId="16B6D432" w14:textId="6E9A82B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Manual commencement mode for group calls</w:t>
      </w:r>
      <w:r>
        <w:rPr>
          <w:noProof/>
        </w:rPr>
        <w:tab/>
      </w:r>
      <w:r>
        <w:rPr>
          <w:noProof/>
        </w:rPr>
        <w:fldChar w:fldCharType="begin" w:fldLock="1"/>
      </w:r>
      <w:r>
        <w:rPr>
          <w:noProof/>
        </w:rPr>
        <w:instrText xml:space="preserve"> PAGEREF _Toc178199002 \h </w:instrText>
      </w:r>
      <w:r>
        <w:rPr>
          <w:noProof/>
        </w:rPr>
      </w:r>
      <w:r>
        <w:rPr>
          <w:noProof/>
        </w:rPr>
        <w:fldChar w:fldCharType="separate"/>
      </w:r>
      <w:r>
        <w:rPr>
          <w:noProof/>
        </w:rPr>
        <w:t>61</w:t>
      </w:r>
      <w:r>
        <w:rPr>
          <w:noProof/>
        </w:rPr>
        <w:fldChar w:fldCharType="end"/>
      </w:r>
    </w:p>
    <w:p w14:paraId="7EF74CB7" w14:textId="46EBA6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_Toc178199003 \h </w:instrText>
      </w:r>
      <w:r>
        <w:rPr>
          <w:noProof/>
        </w:rPr>
      </w:r>
      <w:r>
        <w:rPr>
          <w:noProof/>
        </w:rPr>
        <w:fldChar w:fldCharType="separate"/>
      </w:r>
      <w:r>
        <w:rPr>
          <w:noProof/>
        </w:rPr>
        <w:t>62</w:t>
      </w:r>
      <w:r>
        <w:rPr>
          <w:noProof/>
        </w:rPr>
        <w:fldChar w:fldCharType="end"/>
      </w:r>
    </w:p>
    <w:p w14:paraId="7046FE6A" w14:textId="5AC0A1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_Toc178199004 \h </w:instrText>
      </w:r>
      <w:r>
        <w:rPr>
          <w:noProof/>
        </w:rPr>
      </w:r>
      <w:r>
        <w:rPr>
          <w:noProof/>
        </w:rPr>
        <w:fldChar w:fldCharType="separate"/>
      </w:r>
      <w:r>
        <w:rPr>
          <w:noProof/>
        </w:rPr>
        <w:t>62</w:t>
      </w:r>
      <w:r>
        <w:rPr>
          <w:noProof/>
        </w:rPr>
        <w:fldChar w:fldCharType="end"/>
      </w:r>
    </w:p>
    <w:p w14:paraId="6E9B251C" w14:textId="18A825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_Toc178199005 \h </w:instrText>
      </w:r>
      <w:r>
        <w:rPr>
          <w:noProof/>
        </w:rPr>
      </w:r>
      <w:r>
        <w:rPr>
          <w:noProof/>
        </w:rPr>
        <w:fldChar w:fldCharType="separate"/>
      </w:r>
      <w:r>
        <w:rPr>
          <w:noProof/>
        </w:rPr>
        <w:t>62</w:t>
      </w:r>
      <w:r>
        <w:rPr>
          <w:noProof/>
        </w:rPr>
        <w:fldChar w:fldCharType="end"/>
      </w:r>
    </w:p>
    <w:p w14:paraId="50EBA612" w14:textId="737C613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_Toc178199006 \h </w:instrText>
      </w:r>
      <w:r>
        <w:rPr>
          <w:noProof/>
        </w:rPr>
      </w:r>
      <w:r>
        <w:rPr>
          <w:noProof/>
        </w:rPr>
        <w:fldChar w:fldCharType="separate"/>
      </w:r>
      <w:r>
        <w:rPr>
          <w:noProof/>
        </w:rPr>
        <w:t>62</w:t>
      </w:r>
      <w:r>
        <w:rPr>
          <w:noProof/>
        </w:rPr>
        <w:fldChar w:fldCharType="end"/>
      </w:r>
    </w:p>
    <w:p w14:paraId="7B4EE6F6" w14:textId="1716F6F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_Toc178199007 \h </w:instrText>
      </w:r>
      <w:r>
        <w:rPr>
          <w:noProof/>
        </w:rPr>
      </w:r>
      <w:r>
        <w:rPr>
          <w:noProof/>
        </w:rPr>
        <w:fldChar w:fldCharType="separate"/>
      </w:r>
      <w:r>
        <w:rPr>
          <w:noProof/>
        </w:rPr>
        <w:t>62</w:t>
      </w:r>
      <w:r>
        <w:rPr>
          <w:noProof/>
        </w:rPr>
        <w:fldChar w:fldCharType="end"/>
      </w:r>
    </w:p>
    <w:p w14:paraId="1CFF7730" w14:textId="24039BE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Void</w:t>
      </w:r>
      <w:r>
        <w:rPr>
          <w:noProof/>
        </w:rPr>
        <w:tab/>
      </w:r>
      <w:r>
        <w:rPr>
          <w:noProof/>
        </w:rPr>
        <w:fldChar w:fldCharType="begin" w:fldLock="1"/>
      </w:r>
      <w:r>
        <w:rPr>
          <w:noProof/>
        </w:rPr>
        <w:instrText xml:space="preserve"> PAGEREF _Toc178199008 \h </w:instrText>
      </w:r>
      <w:r>
        <w:rPr>
          <w:noProof/>
        </w:rPr>
      </w:r>
      <w:r>
        <w:rPr>
          <w:noProof/>
        </w:rPr>
        <w:fldChar w:fldCharType="separate"/>
      </w:r>
      <w:r>
        <w:rPr>
          <w:noProof/>
        </w:rPr>
        <w:t>62</w:t>
      </w:r>
      <w:r>
        <w:rPr>
          <w:noProof/>
        </w:rPr>
        <w:fldChar w:fldCharType="end"/>
      </w:r>
    </w:p>
    <w:p w14:paraId="0F8C1DD2" w14:textId="0E388C7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_Toc178199009 \h </w:instrText>
      </w:r>
      <w:r>
        <w:rPr>
          <w:noProof/>
        </w:rPr>
      </w:r>
      <w:r>
        <w:rPr>
          <w:noProof/>
        </w:rPr>
        <w:fldChar w:fldCharType="separate"/>
      </w:r>
      <w:r>
        <w:rPr>
          <w:noProof/>
        </w:rPr>
        <w:t>62</w:t>
      </w:r>
      <w:r>
        <w:rPr>
          <w:noProof/>
        </w:rPr>
        <w:fldChar w:fldCharType="end"/>
      </w:r>
    </w:p>
    <w:p w14:paraId="0D60A94E" w14:textId="14EBF00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_Toc178199010 \h </w:instrText>
      </w:r>
      <w:r>
        <w:rPr>
          <w:noProof/>
        </w:rPr>
      </w:r>
      <w:r>
        <w:rPr>
          <w:noProof/>
        </w:rPr>
        <w:fldChar w:fldCharType="separate"/>
      </w:r>
      <w:r>
        <w:rPr>
          <w:noProof/>
        </w:rPr>
        <w:t>62</w:t>
      </w:r>
      <w:r>
        <w:rPr>
          <w:noProof/>
        </w:rPr>
        <w:fldChar w:fldCharType="end"/>
      </w:r>
    </w:p>
    <w:p w14:paraId="504BC8A9" w14:textId="5C3390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_Toc178199011 \h </w:instrText>
      </w:r>
      <w:r>
        <w:rPr>
          <w:noProof/>
        </w:rPr>
      </w:r>
      <w:r>
        <w:rPr>
          <w:noProof/>
        </w:rPr>
        <w:fldChar w:fldCharType="separate"/>
      </w:r>
      <w:r>
        <w:rPr>
          <w:noProof/>
        </w:rPr>
        <w:t>62</w:t>
      </w:r>
      <w:r>
        <w:rPr>
          <w:noProof/>
        </w:rPr>
        <w:fldChar w:fldCharType="end"/>
      </w:r>
    </w:p>
    <w:p w14:paraId="065DE57F" w14:textId="4397874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_Toc178199012 \h </w:instrText>
      </w:r>
      <w:r>
        <w:rPr>
          <w:noProof/>
        </w:rPr>
      </w:r>
      <w:r>
        <w:rPr>
          <w:noProof/>
        </w:rPr>
        <w:fldChar w:fldCharType="separate"/>
      </w:r>
      <w:r>
        <w:rPr>
          <w:noProof/>
        </w:rPr>
        <w:t>62</w:t>
      </w:r>
      <w:r>
        <w:rPr>
          <w:noProof/>
        </w:rPr>
        <w:fldChar w:fldCharType="end"/>
      </w:r>
    </w:p>
    <w:p w14:paraId="5B39F467" w14:textId="1AFB22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_Toc178199013 \h </w:instrText>
      </w:r>
      <w:r>
        <w:rPr>
          <w:noProof/>
        </w:rPr>
      </w:r>
      <w:r>
        <w:rPr>
          <w:noProof/>
        </w:rPr>
        <w:fldChar w:fldCharType="separate"/>
      </w:r>
      <w:r>
        <w:rPr>
          <w:noProof/>
        </w:rPr>
        <w:t>63</w:t>
      </w:r>
      <w:r>
        <w:rPr>
          <w:noProof/>
        </w:rPr>
        <w:fldChar w:fldCharType="end"/>
      </w:r>
    </w:p>
    <w:p w14:paraId="59620742" w14:textId="58C79E6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_Toc178199014 \h </w:instrText>
      </w:r>
      <w:r>
        <w:rPr>
          <w:noProof/>
        </w:rPr>
      </w:r>
      <w:r>
        <w:rPr>
          <w:noProof/>
        </w:rPr>
        <w:fldChar w:fldCharType="separate"/>
      </w:r>
      <w:r>
        <w:rPr>
          <w:noProof/>
        </w:rPr>
        <w:t>64</w:t>
      </w:r>
      <w:r>
        <w:rPr>
          <w:noProof/>
        </w:rPr>
        <w:fldChar w:fldCharType="end"/>
      </w:r>
    </w:p>
    <w:p w14:paraId="20BD41C6" w14:textId="1E63AE4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_Toc178199015 \h </w:instrText>
      </w:r>
      <w:r>
        <w:rPr>
          <w:noProof/>
        </w:rPr>
      </w:r>
      <w:r>
        <w:rPr>
          <w:noProof/>
        </w:rPr>
        <w:fldChar w:fldCharType="separate"/>
      </w:r>
      <w:r>
        <w:rPr>
          <w:noProof/>
        </w:rPr>
        <w:t>65</w:t>
      </w:r>
      <w:r>
        <w:rPr>
          <w:noProof/>
        </w:rPr>
        <w:fldChar w:fldCharType="end"/>
      </w:r>
    </w:p>
    <w:p w14:paraId="179117C2" w14:textId="708F851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_Toc178199016 \h </w:instrText>
      </w:r>
      <w:r>
        <w:rPr>
          <w:noProof/>
        </w:rPr>
      </w:r>
      <w:r>
        <w:rPr>
          <w:noProof/>
        </w:rPr>
        <w:fldChar w:fldCharType="separate"/>
      </w:r>
      <w:r>
        <w:rPr>
          <w:noProof/>
        </w:rPr>
        <w:t>65</w:t>
      </w:r>
      <w:r>
        <w:rPr>
          <w:noProof/>
        </w:rPr>
        <w:fldChar w:fldCharType="end"/>
      </w:r>
    </w:p>
    <w:p w14:paraId="34492440" w14:textId="572EE0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_Toc178199017 \h </w:instrText>
      </w:r>
      <w:r>
        <w:rPr>
          <w:noProof/>
        </w:rPr>
      </w:r>
      <w:r>
        <w:rPr>
          <w:noProof/>
        </w:rPr>
        <w:fldChar w:fldCharType="separate"/>
      </w:r>
      <w:r>
        <w:rPr>
          <w:noProof/>
        </w:rPr>
        <w:t>66</w:t>
      </w:r>
      <w:r>
        <w:rPr>
          <w:noProof/>
        </w:rPr>
        <w:fldChar w:fldCharType="end"/>
      </w:r>
    </w:p>
    <w:p w14:paraId="75007C9F" w14:textId="61842E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_Toc178199018 \h </w:instrText>
      </w:r>
      <w:r>
        <w:rPr>
          <w:noProof/>
        </w:rPr>
      </w:r>
      <w:r>
        <w:rPr>
          <w:noProof/>
        </w:rPr>
        <w:fldChar w:fldCharType="separate"/>
      </w:r>
      <w:r>
        <w:rPr>
          <w:noProof/>
        </w:rPr>
        <w:t>66</w:t>
      </w:r>
      <w:r>
        <w:rPr>
          <w:noProof/>
        </w:rPr>
        <w:fldChar w:fldCharType="end"/>
      </w:r>
    </w:p>
    <w:p w14:paraId="2EB9C3A4" w14:textId="130D72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_Toc178199019 \h </w:instrText>
      </w:r>
      <w:r>
        <w:rPr>
          <w:noProof/>
        </w:rPr>
      </w:r>
      <w:r>
        <w:rPr>
          <w:noProof/>
        </w:rPr>
        <w:fldChar w:fldCharType="separate"/>
      </w:r>
      <w:r>
        <w:rPr>
          <w:noProof/>
        </w:rPr>
        <w:t>66</w:t>
      </w:r>
      <w:r>
        <w:rPr>
          <w:noProof/>
        </w:rPr>
        <w:fldChar w:fldCharType="end"/>
      </w:r>
    </w:p>
    <w:p w14:paraId="2793495D" w14:textId="08F51E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_Toc178199020 \h </w:instrText>
      </w:r>
      <w:r>
        <w:rPr>
          <w:noProof/>
        </w:rPr>
      </w:r>
      <w:r>
        <w:rPr>
          <w:noProof/>
        </w:rPr>
        <w:fldChar w:fldCharType="separate"/>
      </w:r>
      <w:r>
        <w:rPr>
          <w:noProof/>
        </w:rPr>
        <w:t>67</w:t>
      </w:r>
      <w:r>
        <w:rPr>
          <w:noProof/>
        </w:rPr>
        <w:fldChar w:fldCharType="end"/>
      </w:r>
    </w:p>
    <w:p w14:paraId="58724602" w14:textId="0EF8573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_Toc178199021 \h </w:instrText>
      </w:r>
      <w:r>
        <w:rPr>
          <w:noProof/>
        </w:rPr>
      </w:r>
      <w:r>
        <w:rPr>
          <w:noProof/>
        </w:rPr>
        <w:fldChar w:fldCharType="separate"/>
      </w:r>
      <w:r>
        <w:rPr>
          <w:noProof/>
        </w:rPr>
        <w:t>68</w:t>
      </w:r>
      <w:r>
        <w:rPr>
          <w:noProof/>
        </w:rPr>
        <w:fldChar w:fldCharType="end"/>
      </w:r>
    </w:p>
    <w:p w14:paraId="32F490AC" w14:textId="774F60F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_Toc178199022 \h </w:instrText>
      </w:r>
      <w:r>
        <w:rPr>
          <w:noProof/>
        </w:rPr>
      </w:r>
      <w:r>
        <w:rPr>
          <w:noProof/>
        </w:rPr>
        <w:fldChar w:fldCharType="separate"/>
      </w:r>
      <w:r>
        <w:rPr>
          <w:noProof/>
        </w:rPr>
        <w:t>68</w:t>
      </w:r>
      <w:r>
        <w:rPr>
          <w:noProof/>
        </w:rPr>
        <w:fldChar w:fldCharType="end"/>
      </w:r>
    </w:p>
    <w:p w14:paraId="6B5ED712" w14:textId="709C18C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_Toc178199023 \h </w:instrText>
      </w:r>
      <w:r>
        <w:rPr>
          <w:noProof/>
        </w:rPr>
      </w:r>
      <w:r>
        <w:rPr>
          <w:noProof/>
        </w:rPr>
        <w:fldChar w:fldCharType="separate"/>
      </w:r>
      <w:r>
        <w:rPr>
          <w:noProof/>
        </w:rPr>
        <w:t>68</w:t>
      </w:r>
      <w:r>
        <w:rPr>
          <w:noProof/>
        </w:rPr>
        <w:fldChar w:fldCharType="end"/>
      </w:r>
    </w:p>
    <w:p w14:paraId="306DBD69" w14:textId="3816446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_Toc178199024 \h </w:instrText>
      </w:r>
      <w:r>
        <w:rPr>
          <w:noProof/>
        </w:rPr>
      </w:r>
      <w:r>
        <w:rPr>
          <w:noProof/>
        </w:rPr>
        <w:fldChar w:fldCharType="separate"/>
      </w:r>
      <w:r>
        <w:rPr>
          <w:noProof/>
        </w:rPr>
        <w:t>69</w:t>
      </w:r>
      <w:r>
        <w:rPr>
          <w:noProof/>
        </w:rPr>
        <w:fldChar w:fldCharType="end"/>
      </w:r>
    </w:p>
    <w:p w14:paraId="7D081FF6" w14:textId="60C16E3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_Toc178199025 \h </w:instrText>
      </w:r>
      <w:r>
        <w:rPr>
          <w:noProof/>
        </w:rPr>
      </w:r>
      <w:r>
        <w:rPr>
          <w:noProof/>
        </w:rPr>
        <w:fldChar w:fldCharType="separate"/>
      </w:r>
      <w:r>
        <w:rPr>
          <w:noProof/>
        </w:rPr>
        <w:t>69</w:t>
      </w:r>
      <w:r>
        <w:rPr>
          <w:noProof/>
        </w:rPr>
        <w:fldChar w:fldCharType="end"/>
      </w:r>
    </w:p>
    <w:p w14:paraId="3BBF10C3" w14:textId="46C9DD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_Toc178199026 \h </w:instrText>
      </w:r>
      <w:r>
        <w:rPr>
          <w:noProof/>
        </w:rPr>
      </w:r>
      <w:r>
        <w:rPr>
          <w:noProof/>
        </w:rPr>
        <w:fldChar w:fldCharType="separate"/>
      </w:r>
      <w:r>
        <w:rPr>
          <w:noProof/>
        </w:rPr>
        <w:t>70</w:t>
      </w:r>
      <w:r>
        <w:rPr>
          <w:noProof/>
        </w:rPr>
        <w:fldChar w:fldCharType="end"/>
      </w:r>
    </w:p>
    <w:p w14:paraId="2BF2CE00" w14:textId="1D95E4D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_Toc178199027 \h </w:instrText>
      </w:r>
      <w:r>
        <w:rPr>
          <w:noProof/>
        </w:rPr>
      </w:r>
      <w:r>
        <w:rPr>
          <w:noProof/>
        </w:rPr>
        <w:fldChar w:fldCharType="separate"/>
      </w:r>
      <w:r>
        <w:rPr>
          <w:noProof/>
        </w:rPr>
        <w:t>71</w:t>
      </w:r>
      <w:r>
        <w:rPr>
          <w:noProof/>
        </w:rPr>
        <w:fldChar w:fldCharType="end"/>
      </w:r>
    </w:p>
    <w:p w14:paraId="1CD5A294" w14:textId="025E9AE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_Toc178199028 \h </w:instrText>
      </w:r>
      <w:r>
        <w:rPr>
          <w:noProof/>
        </w:rPr>
      </w:r>
      <w:r>
        <w:rPr>
          <w:noProof/>
        </w:rPr>
        <w:fldChar w:fldCharType="separate"/>
      </w:r>
      <w:r>
        <w:rPr>
          <w:noProof/>
        </w:rPr>
        <w:t>71</w:t>
      </w:r>
      <w:r>
        <w:rPr>
          <w:noProof/>
        </w:rPr>
        <w:fldChar w:fldCharType="end"/>
      </w:r>
    </w:p>
    <w:p w14:paraId="4ACAD3AB" w14:textId="5A33BF0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_Toc178199029 \h </w:instrText>
      </w:r>
      <w:r>
        <w:rPr>
          <w:noProof/>
        </w:rPr>
      </w:r>
      <w:r>
        <w:rPr>
          <w:noProof/>
        </w:rPr>
        <w:fldChar w:fldCharType="separate"/>
      </w:r>
      <w:r>
        <w:rPr>
          <w:noProof/>
        </w:rPr>
        <w:t>71</w:t>
      </w:r>
      <w:r>
        <w:rPr>
          <w:noProof/>
        </w:rPr>
        <w:fldChar w:fldCharType="end"/>
      </w:r>
    </w:p>
    <w:p w14:paraId="62272109" w14:textId="7F23B8A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_Toc178199030 \h </w:instrText>
      </w:r>
      <w:r>
        <w:rPr>
          <w:noProof/>
        </w:rPr>
      </w:r>
      <w:r>
        <w:rPr>
          <w:noProof/>
        </w:rPr>
        <w:fldChar w:fldCharType="separate"/>
      </w:r>
      <w:r>
        <w:rPr>
          <w:noProof/>
        </w:rPr>
        <w:t>71</w:t>
      </w:r>
      <w:r>
        <w:rPr>
          <w:noProof/>
        </w:rPr>
        <w:fldChar w:fldCharType="end"/>
      </w:r>
    </w:p>
    <w:p w14:paraId="122B2EEA" w14:textId="7F4563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_Toc178199031 \h </w:instrText>
      </w:r>
      <w:r>
        <w:rPr>
          <w:noProof/>
        </w:rPr>
      </w:r>
      <w:r>
        <w:rPr>
          <w:noProof/>
        </w:rPr>
        <w:fldChar w:fldCharType="separate"/>
      </w:r>
      <w:r>
        <w:rPr>
          <w:noProof/>
        </w:rPr>
        <w:t>72</w:t>
      </w:r>
      <w:r>
        <w:rPr>
          <w:noProof/>
        </w:rPr>
        <w:fldChar w:fldCharType="end"/>
      </w:r>
    </w:p>
    <w:p w14:paraId="1DB375EA" w14:textId="4DE22F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_Toc178199032 \h </w:instrText>
      </w:r>
      <w:r>
        <w:rPr>
          <w:noProof/>
        </w:rPr>
      </w:r>
      <w:r>
        <w:rPr>
          <w:noProof/>
        </w:rPr>
        <w:fldChar w:fldCharType="separate"/>
      </w:r>
      <w:r>
        <w:rPr>
          <w:noProof/>
        </w:rPr>
        <w:t>72</w:t>
      </w:r>
      <w:r>
        <w:rPr>
          <w:noProof/>
        </w:rPr>
        <w:fldChar w:fldCharType="end"/>
      </w:r>
    </w:p>
    <w:p w14:paraId="08BF609C" w14:textId="0BD4D06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_Toc178199033 \h </w:instrText>
      </w:r>
      <w:r>
        <w:rPr>
          <w:noProof/>
        </w:rPr>
      </w:r>
      <w:r>
        <w:rPr>
          <w:noProof/>
        </w:rPr>
        <w:fldChar w:fldCharType="separate"/>
      </w:r>
      <w:r>
        <w:rPr>
          <w:noProof/>
        </w:rPr>
        <w:t>72</w:t>
      </w:r>
      <w:r>
        <w:rPr>
          <w:noProof/>
        </w:rPr>
        <w:fldChar w:fldCharType="end"/>
      </w:r>
    </w:p>
    <w:p w14:paraId="30EA08E7" w14:textId="1D70D71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_Toc178199034 \h </w:instrText>
      </w:r>
      <w:r>
        <w:rPr>
          <w:noProof/>
        </w:rPr>
      </w:r>
      <w:r>
        <w:rPr>
          <w:noProof/>
        </w:rPr>
        <w:fldChar w:fldCharType="separate"/>
      </w:r>
      <w:r>
        <w:rPr>
          <w:noProof/>
        </w:rPr>
        <w:t>73</w:t>
      </w:r>
      <w:r>
        <w:rPr>
          <w:noProof/>
        </w:rPr>
        <w:fldChar w:fldCharType="end"/>
      </w:r>
    </w:p>
    <w:p w14:paraId="1D6463A8" w14:textId="76CD00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_Toc178199035 \h </w:instrText>
      </w:r>
      <w:r>
        <w:rPr>
          <w:noProof/>
        </w:rPr>
      </w:r>
      <w:r>
        <w:rPr>
          <w:noProof/>
        </w:rPr>
        <w:fldChar w:fldCharType="separate"/>
      </w:r>
      <w:r>
        <w:rPr>
          <w:noProof/>
        </w:rPr>
        <w:t>73</w:t>
      </w:r>
      <w:r>
        <w:rPr>
          <w:noProof/>
        </w:rPr>
        <w:fldChar w:fldCharType="end"/>
      </w:r>
    </w:p>
    <w:p w14:paraId="2F4FE06D" w14:textId="511A132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_Toc178199036 \h </w:instrText>
      </w:r>
      <w:r>
        <w:rPr>
          <w:noProof/>
        </w:rPr>
      </w:r>
      <w:r>
        <w:rPr>
          <w:noProof/>
        </w:rPr>
        <w:fldChar w:fldCharType="separate"/>
      </w:r>
      <w:r>
        <w:rPr>
          <w:noProof/>
        </w:rPr>
        <w:t>74</w:t>
      </w:r>
      <w:r>
        <w:rPr>
          <w:noProof/>
        </w:rPr>
        <w:fldChar w:fldCharType="end"/>
      </w:r>
    </w:p>
    <w:p w14:paraId="26617883" w14:textId="31082A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_Toc178199037 \h </w:instrText>
      </w:r>
      <w:r>
        <w:rPr>
          <w:noProof/>
        </w:rPr>
      </w:r>
      <w:r>
        <w:rPr>
          <w:noProof/>
        </w:rPr>
        <w:fldChar w:fldCharType="separate"/>
      </w:r>
      <w:r>
        <w:rPr>
          <w:noProof/>
        </w:rPr>
        <w:t>74</w:t>
      </w:r>
      <w:r>
        <w:rPr>
          <w:noProof/>
        </w:rPr>
        <w:fldChar w:fldCharType="end"/>
      </w:r>
    </w:p>
    <w:p w14:paraId="0458F4F0" w14:textId="16B24AA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_Toc178199038 \h </w:instrText>
      </w:r>
      <w:r>
        <w:rPr>
          <w:noProof/>
        </w:rPr>
      </w:r>
      <w:r>
        <w:rPr>
          <w:noProof/>
        </w:rPr>
        <w:fldChar w:fldCharType="separate"/>
      </w:r>
      <w:r>
        <w:rPr>
          <w:noProof/>
        </w:rPr>
        <w:t>74</w:t>
      </w:r>
      <w:r>
        <w:rPr>
          <w:noProof/>
        </w:rPr>
        <w:fldChar w:fldCharType="end"/>
      </w:r>
    </w:p>
    <w:p w14:paraId="63B94944" w14:textId="221090B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 for an originating broadcast group call</w:t>
      </w:r>
      <w:r>
        <w:rPr>
          <w:noProof/>
        </w:rPr>
        <w:tab/>
      </w:r>
      <w:r>
        <w:rPr>
          <w:noProof/>
        </w:rPr>
        <w:fldChar w:fldCharType="begin" w:fldLock="1"/>
      </w:r>
      <w:r>
        <w:rPr>
          <w:noProof/>
        </w:rPr>
        <w:instrText xml:space="preserve"> PAGEREF _Toc178199039 \h </w:instrText>
      </w:r>
      <w:r>
        <w:rPr>
          <w:noProof/>
        </w:rPr>
      </w:r>
      <w:r>
        <w:rPr>
          <w:noProof/>
        </w:rPr>
        <w:fldChar w:fldCharType="separate"/>
      </w:r>
      <w:r>
        <w:rPr>
          <w:noProof/>
        </w:rPr>
        <w:t>75</w:t>
      </w:r>
      <w:r>
        <w:rPr>
          <w:noProof/>
        </w:rPr>
        <w:fldChar w:fldCharType="end"/>
      </w:r>
    </w:p>
    <w:p w14:paraId="563CAABD" w14:textId="16BAD0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_Toc178199040 \h </w:instrText>
      </w:r>
      <w:r>
        <w:rPr>
          <w:noProof/>
        </w:rPr>
      </w:r>
      <w:r>
        <w:rPr>
          <w:noProof/>
        </w:rPr>
        <w:fldChar w:fldCharType="separate"/>
      </w:r>
      <w:r>
        <w:rPr>
          <w:noProof/>
        </w:rPr>
        <w:t>75</w:t>
      </w:r>
      <w:r>
        <w:rPr>
          <w:noProof/>
        </w:rPr>
        <w:fldChar w:fldCharType="end"/>
      </w:r>
    </w:p>
    <w:p w14:paraId="706F0A38" w14:textId="592796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_Toc178199041 \h </w:instrText>
      </w:r>
      <w:r>
        <w:rPr>
          <w:noProof/>
        </w:rPr>
      </w:r>
      <w:r>
        <w:rPr>
          <w:noProof/>
        </w:rPr>
        <w:fldChar w:fldCharType="separate"/>
      </w:r>
      <w:r>
        <w:rPr>
          <w:noProof/>
        </w:rPr>
        <w:t>75</w:t>
      </w:r>
      <w:r>
        <w:rPr>
          <w:noProof/>
        </w:rPr>
        <w:fldChar w:fldCharType="end"/>
      </w:r>
    </w:p>
    <w:p w14:paraId="6EE80652" w14:textId="2DAEBAD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_Toc178199042 \h </w:instrText>
      </w:r>
      <w:r>
        <w:rPr>
          <w:noProof/>
        </w:rPr>
      </w:r>
      <w:r>
        <w:rPr>
          <w:noProof/>
        </w:rPr>
        <w:fldChar w:fldCharType="separate"/>
      </w:r>
      <w:r>
        <w:rPr>
          <w:noProof/>
        </w:rPr>
        <w:t>75</w:t>
      </w:r>
      <w:r>
        <w:rPr>
          <w:noProof/>
        </w:rPr>
        <w:fldChar w:fldCharType="end"/>
      </w:r>
    </w:p>
    <w:p w14:paraId="56475AEB" w14:textId="77DCEE0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_Toc178199043 \h </w:instrText>
      </w:r>
      <w:r>
        <w:rPr>
          <w:noProof/>
        </w:rPr>
      </w:r>
      <w:r>
        <w:rPr>
          <w:noProof/>
        </w:rPr>
        <w:fldChar w:fldCharType="separate"/>
      </w:r>
      <w:r>
        <w:rPr>
          <w:noProof/>
        </w:rPr>
        <w:t>75</w:t>
      </w:r>
      <w:r>
        <w:rPr>
          <w:noProof/>
        </w:rPr>
        <w:fldChar w:fldCharType="end"/>
      </w:r>
    </w:p>
    <w:p w14:paraId="0A77CF34" w14:textId="01A6B51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4F2868">
        <w:rPr>
          <w:noProof/>
          <w:lang w:val="en-US"/>
        </w:rPr>
        <w:t>3</w:t>
      </w:r>
      <w:r>
        <w:rPr>
          <w:noProof/>
        </w:rPr>
        <w:t>.</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sidRPr="004F2868">
        <w:rPr>
          <w:noProof/>
          <w:lang w:val="en-US"/>
        </w:rPr>
        <w:t xml:space="preserve"> to a MCVideo user</w:t>
      </w:r>
      <w:r>
        <w:rPr>
          <w:noProof/>
        </w:rPr>
        <w:tab/>
      </w:r>
      <w:r>
        <w:rPr>
          <w:noProof/>
        </w:rPr>
        <w:fldChar w:fldCharType="begin" w:fldLock="1"/>
      </w:r>
      <w:r>
        <w:rPr>
          <w:noProof/>
        </w:rPr>
        <w:instrText xml:space="preserve"> PAGEREF _Toc178199044 \h </w:instrText>
      </w:r>
      <w:r>
        <w:rPr>
          <w:noProof/>
        </w:rPr>
      </w:r>
      <w:r>
        <w:rPr>
          <w:noProof/>
        </w:rPr>
        <w:fldChar w:fldCharType="separate"/>
      </w:r>
      <w:r>
        <w:rPr>
          <w:noProof/>
        </w:rPr>
        <w:t>76</w:t>
      </w:r>
      <w:r>
        <w:rPr>
          <w:noProof/>
        </w:rPr>
        <w:fldChar w:fldCharType="end"/>
      </w:r>
    </w:p>
    <w:p w14:paraId="3154AB99" w14:textId="2BF204D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_Toc178199045 \h </w:instrText>
      </w:r>
      <w:r>
        <w:rPr>
          <w:noProof/>
        </w:rPr>
      </w:r>
      <w:r>
        <w:rPr>
          <w:noProof/>
        </w:rPr>
        <w:fldChar w:fldCharType="separate"/>
      </w:r>
      <w:r>
        <w:rPr>
          <w:noProof/>
        </w:rPr>
        <w:t>76</w:t>
      </w:r>
      <w:r>
        <w:rPr>
          <w:noProof/>
        </w:rPr>
        <w:fldChar w:fldCharType="end"/>
      </w:r>
    </w:p>
    <w:p w14:paraId="1847DEC8" w14:textId="377D21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_Toc178199046 \h </w:instrText>
      </w:r>
      <w:r>
        <w:rPr>
          <w:noProof/>
        </w:rPr>
      </w:r>
      <w:r>
        <w:rPr>
          <w:noProof/>
        </w:rPr>
        <w:fldChar w:fldCharType="separate"/>
      </w:r>
      <w:r>
        <w:rPr>
          <w:noProof/>
        </w:rPr>
        <w:t>76</w:t>
      </w:r>
      <w:r>
        <w:rPr>
          <w:noProof/>
        </w:rPr>
        <w:fldChar w:fldCharType="end"/>
      </w:r>
    </w:p>
    <w:p w14:paraId="183A5C1A" w14:textId="1F04DEB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_Toc178199047 \h </w:instrText>
      </w:r>
      <w:r>
        <w:rPr>
          <w:noProof/>
        </w:rPr>
      </w:r>
      <w:r>
        <w:rPr>
          <w:noProof/>
        </w:rPr>
        <w:fldChar w:fldCharType="separate"/>
      </w:r>
      <w:r>
        <w:rPr>
          <w:noProof/>
        </w:rPr>
        <w:t>77</w:t>
      </w:r>
      <w:r>
        <w:rPr>
          <w:noProof/>
        </w:rPr>
        <w:fldChar w:fldCharType="end"/>
      </w:r>
    </w:p>
    <w:p w14:paraId="11EC02D4" w14:textId="3269D52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_Toc178199048 \h </w:instrText>
      </w:r>
      <w:r>
        <w:rPr>
          <w:noProof/>
        </w:rPr>
      </w:r>
      <w:r>
        <w:rPr>
          <w:noProof/>
        </w:rPr>
        <w:fldChar w:fldCharType="separate"/>
      </w:r>
      <w:r>
        <w:rPr>
          <w:noProof/>
        </w:rPr>
        <w:t>77</w:t>
      </w:r>
      <w:r>
        <w:rPr>
          <w:noProof/>
        </w:rPr>
        <w:fldChar w:fldCharType="end"/>
      </w:r>
    </w:p>
    <w:p w14:paraId="26352707" w14:textId="37E1287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_Toc178199049 \h </w:instrText>
      </w:r>
      <w:r>
        <w:rPr>
          <w:noProof/>
        </w:rPr>
      </w:r>
      <w:r>
        <w:rPr>
          <w:noProof/>
        </w:rPr>
        <w:fldChar w:fldCharType="separate"/>
      </w:r>
      <w:r>
        <w:rPr>
          <w:noProof/>
        </w:rPr>
        <w:t>77</w:t>
      </w:r>
      <w:r>
        <w:rPr>
          <w:noProof/>
        </w:rPr>
        <w:fldChar w:fldCharType="end"/>
      </w:r>
    </w:p>
    <w:p w14:paraId="6027113B" w14:textId="5991F8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_Toc178199050 \h </w:instrText>
      </w:r>
      <w:r>
        <w:rPr>
          <w:noProof/>
        </w:rPr>
      </w:r>
      <w:r>
        <w:rPr>
          <w:noProof/>
        </w:rPr>
        <w:fldChar w:fldCharType="separate"/>
      </w:r>
      <w:r>
        <w:rPr>
          <w:noProof/>
        </w:rPr>
        <w:t>78</w:t>
      </w:r>
      <w:r>
        <w:rPr>
          <w:noProof/>
        </w:rPr>
        <w:fldChar w:fldCharType="end"/>
      </w:r>
    </w:p>
    <w:p w14:paraId="55CCEE88" w14:textId="6645156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_Toc178199051 \h </w:instrText>
      </w:r>
      <w:r>
        <w:rPr>
          <w:noProof/>
        </w:rPr>
      </w:r>
      <w:r>
        <w:rPr>
          <w:noProof/>
        </w:rPr>
        <w:fldChar w:fldCharType="separate"/>
      </w:r>
      <w:r>
        <w:rPr>
          <w:noProof/>
        </w:rPr>
        <w:t>79</w:t>
      </w:r>
      <w:r>
        <w:rPr>
          <w:noProof/>
        </w:rPr>
        <w:fldChar w:fldCharType="end"/>
      </w:r>
    </w:p>
    <w:p w14:paraId="31E7B90A" w14:textId="7A3A86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_Toc178199052 \h </w:instrText>
      </w:r>
      <w:r>
        <w:rPr>
          <w:noProof/>
        </w:rPr>
      </w:r>
      <w:r>
        <w:rPr>
          <w:noProof/>
        </w:rPr>
        <w:fldChar w:fldCharType="separate"/>
      </w:r>
      <w:r>
        <w:rPr>
          <w:noProof/>
        </w:rPr>
        <w:t>79</w:t>
      </w:r>
      <w:r>
        <w:rPr>
          <w:noProof/>
        </w:rPr>
        <w:fldChar w:fldCharType="end"/>
      </w:r>
    </w:p>
    <w:p w14:paraId="21B2821C" w14:textId="434C816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_Toc178199053 \h </w:instrText>
      </w:r>
      <w:r>
        <w:rPr>
          <w:noProof/>
        </w:rPr>
      </w:r>
      <w:r>
        <w:rPr>
          <w:noProof/>
        </w:rPr>
        <w:fldChar w:fldCharType="separate"/>
      </w:r>
      <w:r>
        <w:rPr>
          <w:noProof/>
        </w:rPr>
        <w:t>80</w:t>
      </w:r>
      <w:r>
        <w:rPr>
          <w:noProof/>
        </w:rPr>
        <w:fldChar w:fldCharType="end"/>
      </w:r>
    </w:p>
    <w:p w14:paraId="58363EF7" w14:textId="6060140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_Toc178199054 \h </w:instrText>
      </w:r>
      <w:r>
        <w:rPr>
          <w:noProof/>
        </w:rPr>
      </w:r>
      <w:r>
        <w:rPr>
          <w:noProof/>
        </w:rPr>
        <w:fldChar w:fldCharType="separate"/>
      </w:r>
      <w:r>
        <w:rPr>
          <w:noProof/>
        </w:rPr>
        <w:t>80</w:t>
      </w:r>
      <w:r>
        <w:rPr>
          <w:noProof/>
        </w:rPr>
        <w:fldChar w:fldCharType="end"/>
      </w:r>
    </w:p>
    <w:p w14:paraId="341A7EEB" w14:textId="2458F9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Support for multiplexing</w:t>
      </w:r>
      <w:r>
        <w:rPr>
          <w:noProof/>
        </w:rPr>
        <w:tab/>
      </w:r>
      <w:r>
        <w:rPr>
          <w:noProof/>
        </w:rPr>
        <w:fldChar w:fldCharType="begin" w:fldLock="1"/>
      </w:r>
      <w:r>
        <w:rPr>
          <w:noProof/>
        </w:rPr>
        <w:instrText xml:space="preserve"> PAGEREF _Toc178199055 \h </w:instrText>
      </w:r>
      <w:r>
        <w:rPr>
          <w:noProof/>
        </w:rPr>
      </w:r>
      <w:r>
        <w:rPr>
          <w:noProof/>
        </w:rPr>
        <w:fldChar w:fldCharType="separate"/>
      </w:r>
      <w:r>
        <w:rPr>
          <w:noProof/>
        </w:rPr>
        <w:t>80</w:t>
      </w:r>
      <w:r>
        <w:rPr>
          <w:noProof/>
        </w:rPr>
        <w:fldChar w:fldCharType="end"/>
      </w:r>
    </w:p>
    <w:p w14:paraId="7783DA81" w14:textId="266D3CF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_Toc178199056 \h </w:instrText>
      </w:r>
      <w:r>
        <w:rPr>
          <w:noProof/>
        </w:rPr>
      </w:r>
      <w:r>
        <w:rPr>
          <w:noProof/>
        </w:rPr>
        <w:fldChar w:fldCharType="separate"/>
      </w:r>
      <w:r>
        <w:rPr>
          <w:noProof/>
        </w:rPr>
        <w:t>81</w:t>
      </w:r>
      <w:r>
        <w:rPr>
          <w:noProof/>
        </w:rPr>
        <w:fldChar w:fldCharType="end"/>
      </w:r>
    </w:p>
    <w:p w14:paraId="18627E9A" w14:textId="0B409C2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_Toc178199057 \h </w:instrText>
      </w:r>
      <w:r>
        <w:rPr>
          <w:noProof/>
        </w:rPr>
      </w:r>
      <w:r>
        <w:rPr>
          <w:noProof/>
        </w:rPr>
        <w:fldChar w:fldCharType="separate"/>
      </w:r>
      <w:r>
        <w:rPr>
          <w:noProof/>
        </w:rPr>
        <w:t>81</w:t>
      </w:r>
      <w:r>
        <w:rPr>
          <w:noProof/>
        </w:rPr>
        <w:fldChar w:fldCharType="end"/>
      </w:r>
    </w:p>
    <w:p w14:paraId="159F979D" w14:textId="793B59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F2868">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_Toc178199058 \h </w:instrText>
      </w:r>
      <w:r>
        <w:rPr>
          <w:noProof/>
        </w:rPr>
      </w:r>
      <w:r>
        <w:rPr>
          <w:noProof/>
        </w:rPr>
        <w:fldChar w:fldCharType="separate"/>
      </w:r>
      <w:r>
        <w:rPr>
          <w:noProof/>
        </w:rPr>
        <w:t>81</w:t>
      </w:r>
      <w:r>
        <w:rPr>
          <w:noProof/>
        </w:rPr>
        <w:fldChar w:fldCharType="end"/>
      </w:r>
    </w:p>
    <w:p w14:paraId="26882852" w14:textId="19E4927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_Toc178199059 \h </w:instrText>
      </w:r>
      <w:r>
        <w:rPr>
          <w:noProof/>
        </w:rPr>
      </w:r>
      <w:r>
        <w:rPr>
          <w:noProof/>
        </w:rPr>
        <w:fldChar w:fldCharType="separate"/>
      </w:r>
      <w:r>
        <w:rPr>
          <w:noProof/>
        </w:rPr>
        <w:t>81</w:t>
      </w:r>
      <w:r>
        <w:rPr>
          <w:noProof/>
        </w:rPr>
        <w:fldChar w:fldCharType="end"/>
      </w:r>
    </w:p>
    <w:p w14:paraId="507F93CD" w14:textId="12DB42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_Toc178199060 \h </w:instrText>
      </w:r>
      <w:r>
        <w:rPr>
          <w:noProof/>
        </w:rPr>
      </w:r>
      <w:r>
        <w:rPr>
          <w:noProof/>
        </w:rPr>
        <w:fldChar w:fldCharType="separate"/>
      </w:r>
      <w:r>
        <w:rPr>
          <w:noProof/>
        </w:rPr>
        <w:t>86</w:t>
      </w:r>
      <w:r>
        <w:rPr>
          <w:noProof/>
        </w:rPr>
        <w:fldChar w:fldCharType="end"/>
      </w:r>
    </w:p>
    <w:p w14:paraId="4955FA49" w14:textId="41C650B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_Toc178199061 \h </w:instrText>
      </w:r>
      <w:r>
        <w:rPr>
          <w:noProof/>
        </w:rPr>
      </w:r>
      <w:r>
        <w:rPr>
          <w:noProof/>
        </w:rPr>
        <w:fldChar w:fldCharType="separate"/>
      </w:r>
      <w:r>
        <w:rPr>
          <w:noProof/>
        </w:rPr>
        <w:t>86</w:t>
      </w:r>
      <w:r>
        <w:rPr>
          <w:noProof/>
        </w:rPr>
        <w:fldChar w:fldCharType="end"/>
      </w:r>
    </w:p>
    <w:p w14:paraId="026FA20F" w14:textId="2EB0611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F2868">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Requests initiated by the served MCVideo user</w:t>
      </w:r>
      <w:r>
        <w:rPr>
          <w:noProof/>
        </w:rPr>
        <w:tab/>
      </w:r>
      <w:r>
        <w:rPr>
          <w:noProof/>
        </w:rPr>
        <w:fldChar w:fldCharType="begin" w:fldLock="1"/>
      </w:r>
      <w:r>
        <w:rPr>
          <w:noProof/>
        </w:rPr>
        <w:instrText xml:space="preserve"> PAGEREF _Toc178199062 \h </w:instrText>
      </w:r>
      <w:r>
        <w:rPr>
          <w:noProof/>
        </w:rPr>
      </w:r>
      <w:r>
        <w:rPr>
          <w:noProof/>
        </w:rPr>
        <w:fldChar w:fldCharType="separate"/>
      </w:r>
      <w:r>
        <w:rPr>
          <w:noProof/>
        </w:rPr>
        <w:t>86</w:t>
      </w:r>
      <w:r>
        <w:rPr>
          <w:noProof/>
        </w:rPr>
        <w:fldChar w:fldCharType="end"/>
      </w:r>
    </w:p>
    <w:p w14:paraId="0FA8BD45" w14:textId="3D77EC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_Toc178199063 \h </w:instrText>
      </w:r>
      <w:r>
        <w:rPr>
          <w:noProof/>
        </w:rPr>
      </w:r>
      <w:r>
        <w:rPr>
          <w:noProof/>
        </w:rPr>
        <w:fldChar w:fldCharType="separate"/>
      </w:r>
      <w:r>
        <w:rPr>
          <w:noProof/>
        </w:rPr>
        <w:t>86</w:t>
      </w:r>
      <w:r>
        <w:rPr>
          <w:noProof/>
        </w:rPr>
        <w:fldChar w:fldCharType="end"/>
      </w:r>
    </w:p>
    <w:p w14:paraId="5771ACCD" w14:textId="27CD39E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6.3.2.1.1.1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_Toc178199064 \h </w:instrText>
      </w:r>
      <w:r>
        <w:rPr>
          <w:noProof/>
        </w:rPr>
      </w:r>
      <w:r>
        <w:rPr>
          <w:noProof/>
        </w:rPr>
        <w:fldChar w:fldCharType="separate"/>
      </w:r>
      <w:r>
        <w:rPr>
          <w:noProof/>
        </w:rPr>
        <w:t>86</w:t>
      </w:r>
      <w:r>
        <w:rPr>
          <w:noProof/>
        </w:rPr>
        <w:fldChar w:fldCharType="end"/>
      </w:r>
    </w:p>
    <w:p w14:paraId="3EFF0FD0" w14:textId="1104B4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_Toc178199065 \h </w:instrText>
      </w:r>
      <w:r>
        <w:rPr>
          <w:noProof/>
        </w:rPr>
      </w:r>
      <w:r>
        <w:rPr>
          <w:noProof/>
        </w:rPr>
        <w:fldChar w:fldCharType="separate"/>
      </w:r>
      <w:r>
        <w:rPr>
          <w:noProof/>
        </w:rPr>
        <w:t>87</w:t>
      </w:r>
      <w:r>
        <w:rPr>
          <w:noProof/>
        </w:rPr>
        <w:fldChar w:fldCharType="end"/>
      </w:r>
    </w:p>
    <w:p w14:paraId="5A0E6226" w14:textId="7CB69E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_Toc178199066 \h </w:instrText>
      </w:r>
      <w:r>
        <w:rPr>
          <w:noProof/>
        </w:rPr>
      </w:r>
      <w:r>
        <w:rPr>
          <w:noProof/>
        </w:rPr>
        <w:fldChar w:fldCharType="separate"/>
      </w:r>
      <w:r>
        <w:rPr>
          <w:noProof/>
        </w:rPr>
        <w:t>87</w:t>
      </w:r>
      <w:r>
        <w:rPr>
          <w:noProof/>
        </w:rPr>
        <w:fldChar w:fldCharType="end"/>
      </w:r>
    </w:p>
    <w:p w14:paraId="74D81F7F" w14:textId="60273C2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Sending an INVITE request on receipt of an INVITE request</w:t>
      </w:r>
      <w:r>
        <w:rPr>
          <w:noProof/>
        </w:rPr>
        <w:tab/>
      </w:r>
      <w:r>
        <w:rPr>
          <w:noProof/>
        </w:rPr>
        <w:fldChar w:fldCharType="begin" w:fldLock="1"/>
      </w:r>
      <w:r>
        <w:rPr>
          <w:noProof/>
        </w:rPr>
        <w:instrText xml:space="preserve"> PAGEREF _Toc178199067 \h </w:instrText>
      </w:r>
      <w:r>
        <w:rPr>
          <w:noProof/>
        </w:rPr>
      </w:r>
      <w:r>
        <w:rPr>
          <w:noProof/>
        </w:rPr>
        <w:fldChar w:fldCharType="separate"/>
      </w:r>
      <w:r>
        <w:rPr>
          <w:noProof/>
        </w:rPr>
        <w:t>87</w:t>
      </w:r>
      <w:r>
        <w:rPr>
          <w:noProof/>
        </w:rPr>
        <w:fldChar w:fldCharType="end"/>
      </w:r>
    </w:p>
    <w:p w14:paraId="223D4738" w14:textId="693D38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Response to an INVITE request</w:t>
      </w:r>
      <w:r>
        <w:rPr>
          <w:noProof/>
        </w:rPr>
        <w:tab/>
      </w:r>
      <w:r>
        <w:rPr>
          <w:noProof/>
        </w:rPr>
        <w:fldChar w:fldCharType="begin" w:fldLock="1"/>
      </w:r>
      <w:r>
        <w:rPr>
          <w:noProof/>
        </w:rPr>
        <w:instrText xml:space="preserve"> PAGEREF _Toc178199068 \h </w:instrText>
      </w:r>
      <w:r>
        <w:rPr>
          <w:noProof/>
        </w:rPr>
      </w:r>
      <w:r>
        <w:rPr>
          <w:noProof/>
        </w:rPr>
        <w:fldChar w:fldCharType="separate"/>
      </w:r>
      <w:r>
        <w:rPr>
          <w:noProof/>
        </w:rPr>
        <w:t>88</w:t>
      </w:r>
      <w:r>
        <w:rPr>
          <w:noProof/>
        </w:rPr>
        <w:fldChar w:fldCharType="end"/>
      </w:r>
    </w:p>
    <w:p w14:paraId="23E20164" w14:textId="4D39EC8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6.3.2.1.4.1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_Toc178199069 \h </w:instrText>
      </w:r>
      <w:r>
        <w:rPr>
          <w:noProof/>
        </w:rPr>
      </w:r>
      <w:r>
        <w:rPr>
          <w:noProof/>
        </w:rPr>
        <w:fldChar w:fldCharType="separate"/>
      </w:r>
      <w:r>
        <w:rPr>
          <w:noProof/>
        </w:rPr>
        <w:t>88</w:t>
      </w:r>
      <w:r>
        <w:rPr>
          <w:noProof/>
        </w:rPr>
        <w:fldChar w:fldCharType="end"/>
      </w:r>
    </w:p>
    <w:p w14:paraId="305C2F32" w14:textId="6AEB330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_Toc178199070 \h </w:instrText>
      </w:r>
      <w:r>
        <w:rPr>
          <w:noProof/>
        </w:rPr>
      </w:r>
      <w:r>
        <w:rPr>
          <w:noProof/>
        </w:rPr>
        <w:fldChar w:fldCharType="separate"/>
      </w:r>
      <w:r>
        <w:rPr>
          <w:noProof/>
        </w:rPr>
        <w:t>88</w:t>
      </w:r>
      <w:r>
        <w:rPr>
          <w:noProof/>
        </w:rPr>
        <w:fldChar w:fldCharType="end"/>
      </w:r>
    </w:p>
    <w:p w14:paraId="5B8B7125" w14:textId="0BC4510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_Toc178199071 \h </w:instrText>
      </w:r>
      <w:r>
        <w:rPr>
          <w:noProof/>
        </w:rPr>
      </w:r>
      <w:r>
        <w:rPr>
          <w:noProof/>
        </w:rPr>
        <w:fldChar w:fldCharType="separate"/>
      </w:r>
      <w:r>
        <w:rPr>
          <w:noProof/>
        </w:rPr>
        <w:t>89</w:t>
      </w:r>
      <w:r>
        <w:rPr>
          <w:noProof/>
        </w:rPr>
        <w:fldChar w:fldCharType="end"/>
      </w:r>
    </w:p>
    <w:p w14:paraId="0F808C6F" w14:textId="380FD5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_Toc178199072 \h </w:instrText>
      </w:r>
      <w:r>
        <w:rPr>
          <w:noProof/>
        </w:rPr>
      </w:r>
      <w:r>
        <w:rPr>
          <w:noProof/>
        </w:rPr>
        <w:fldChar w:fldCharType="separate"/>
      </w:r>
      <w:r>
        <w:rPr>
          <w:noProof/>
        </w:rPr>
        <w:t>89</w:t>
      </w:r>
      <w:r>
        <w:rPr>
          <w:noProof/>
        </w:rPr>
        <w:fldChar w:fldCharType="end"/>
      </w:r>
    </w:p>
    <w:p w14:paraId="519838B1" w14:textId="3D56843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w:t>
      </w:r>
      <w:r w:rsidRPr="004F2868">
        <w:rPr>
          <w:noProof/>
          <w:lang w:val="en-US" w:eastAsia="ko-KR"/>
        </w:rPr>
        <w:t>6</w:t>
      </w:r>
      <w:r>
        <w:rPr>
          <w:noProof/>
          <w:lang w:eastAsia="ko-KR"/>
        </w:rPr>
        <w:t>.0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_Toc178199073 \h </w:instrText>
      </w:r>
      <w:r>
        <w:rPr>
          <w:noProof/>
        </w:rPr>
      </w:r>
      <w:r>
        <w:rPr>
          <w:noProof/>
        </w:rPr>
        <w:fldChar w:fldCharType="separate"/>
      </w:r>
      <w:r>
        <w:rPr>
          <w:noProof/>
        </w:rPr>
        <w:t>89</w:t>
      </w:r>
      <w:r>
        <w:rPr>
          <w:noProof/>
        </w:rPr>
        <w:fldChar w:fldCharType="end"/>
      </w:r>
    </w:p>
    <w:p w14:paraId="57C3CB3F" w14:textId="194AFEC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6.3.2.1.6.1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_Toc178199074 \h </w:instrText>
      </w:r>
      <w:r>
        <w:rPr>
          <w:noProof/>
        </w:rPr>
      </w:r>
      <w:r>
        <w:rPr>
          <w:noProof/>
        </w:rPr>
        <w:fldChar w:fldCharType="separate"/>
      </w:r>
      <w:r>
        <w:rPr>
          <w:noProof/>
        </w:rPr>
        <w:t>89</w:t>
      </w:r>
      <w:r>
        <w:rPr>
          <w:noProof/>
        </w:rPr>
        <w:fldChar w:fldCharType="end"/>
      </w:r>
    </w:p>
    <w:p w14:paraId="0D590DC6" w14:textId="36C8DE4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_Toc178199075 \h </w:instrText>
      </w:r>
      <w:r>
        <w:rPr>
          <w:noProof/>
        </w:rPr>
      </w:r>
      <w:r>
        <w:rPr>
          <w:noProof/>
        </w:rPr>
        <w:fldChar w:fldCharType="separate"/>
      </w:r>
      <w:r>
        <w:rPr>
          <w:noProof/>
        </w:rPr>
        <w:t>90</w:t>
      </w:r>
      <w:r>
        <w:rPr>
          <w:noProof/>
        </w:rPr>
        <w:fldChar w:fldCharType="end"/>
      </w:r>
    </w:p>
    <w:p w14:paraId="2C722F43" w14:textId="5058912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_Toc178199076 \h </w:instrText>
      </w:r>
      <w:r>
        <w:rPr>
          <w:noProof/>
        </w:rPr>
      </w:r>
      <w:r>
        <w:rPr>
          <w:noProof/>
        </w:rPr>
        <w:fldChar w:fldCharType="separate"/>
      </w:r>
      <w:r>
        <w:rPr>
          <w:noProof/>
        </w:rPr>
        <w:t>91</w:t>
      </w:r>
      <w:r>
        <w:rPr>
          <w:noProof/>
        </w:rPr>
        <w:fldChar w:fldCharType="end"/>
      </w:r>
    </w:p>
    <w:p w14:paraId="338BD803" w14:textId="75932A9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_Toc178199077 \h </w:instrText>
      </w:r>
      <w:r>
        <w:rPr>
          <w:noProof/>
        </w:rPr>
      </w:r>
      <w:r>
        <w:rPr>
          <w:noProof/>
        </w:rPr>
        <w:fldChar w:fldCharType="separate"/>
      </w:r>
      <w:r>
        <w:rPr>
          <w:noProof/>
        </w:rPr>
        <w:t>91</w:t>
      </w:r>
      <w:r>
        <w:rPr>
          <w:noProof/>
        </w:rPr>
        <w:fldChar w:fldCharType="end"/>
      </w:r>
    </w:p>
    <w:p w14:paraId="16EAA72F" w14:textId="2EA4B94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6.3.2.1.6.5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_Toc178199078 \h </w:instrText>
      </w:r>
      <w:r>
        <w:rPr>
          <w:noProof/>
        </w:rPr>
      </w:r>
      <w:r>
        <w:rPr>
          <w:noProof/>
        </w:rPr>
        <w:fldChar w:fldCharType="separate"/>
      </w:r>
      <w:r>
        <w:rPr>
          <w:noProof/>
        </w:rPr>
        <w:t>91</w:t>
      </w:r>
      <w:r>
        <w:rPr>
          <w:noProof/>
        </w:rPr>
        <w:fldChar w:fldCharType="end"/>
      </w:r>
    </w:p>
    <w:p w14:paraId="431C837A" w14:textId="564A553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6.3.2.1.6.6</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_Toc178199079 \h </w:instrText>
      </w:r>
      <w:r>
        <w:rPr>
          <w:noProof/>
        </w:rPr>
      </w:r>
      <w:r>
        <w:rPr>
          <w:noProof/>
        </w:rPr>
        <w:fldChar w:fldCharType="separate"/>
      </w:r>
      <w:r>
        <w:rPr>
          <w:noProof/>
        </w:rPr>
        <w:t>91</w:t>
      </w:r>
      <w:r>
        <w:rPr>
          <w:noProof/>
        </w:rPr>
        <w:fldChar w:fldCharType="end"/>
      </w:r>
    </w:p>
    <w:p w14:paraId="37ECAB26" w14:textId="17CBFB7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_Toc178199080 \h </w:instrText>
      </w:r>
      <w:r>
        <w:rPr>
          <w:noProof/>
        </w:rPr>
      </w:r>
      <w:r>
        <w:rPr>
          <w:noProof/>
        </w:rPr>
        <w:fldChar w:fldCharType="separate"/>
      </w:r>
      <w:r>
        <w:rPr>
          <w:noProof/>
        </w:rPr>
        <w:t>91</w:t>
      </w:r>
      <w:r>
        <w:rPr>
          <w:noProof/>
        </w:rPr>
        <w:fldChar w:fldCharType="end"/>
      </w:r>
    </w:p>
    <w:p w14:paraId="0D6EA3C1" w14:textId="3473C3C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_Toc178199081 \h </w:instrText>
      </w:r>
      <w:r>
        <w:rPr>
          <w:noProof/>
        </w:rPr>
      </w:r>
      <w:r>
        <w:rPr>
          <w:noProof/>
        </w:rPr>
        <w:fldChar w:fldCharType="separate"/>
      </w:r>
      <w:r>
        <w:rPr>
          <w:noProof/>
        </w:rPr>
        <w:t>92</w:t>
      </w:r>
      <w:r>
        <w:rPr>
          <w:noProof/>
        </w:rPr>
        <w:fldChar w:fldCharType="end"/>
      </w:r>
    </w:p>
    <w:p w14:paraId="688CD982" w14:textId="2BEECAE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6.3.2.1.8</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_Toc178199082 \h </w:instrText>
      </w:r>
      <w:r>
        <w:rPr>
          <w:noProof/>
        </w:rPr>
      </w:r>
      <w:r>
        <w:rPr>
          <w:noProof/>
        </w:rPr>
        <w:fldChar w:fldCharType="separate"/>
      </w:r>
      <w:r>
        <w:rPr>
          <w:noProof/>
        </w:rPr>
        <w:t>92</w:t>
      </w:r>
      <w:r>
        <w:rPr>
          <w:noProof/>
        </w:rPr>
        <w:fldChar w:fldCharType="end"/>
      </w:r>
    </w:p>
    <w:p w14:paraId="7E814B7B" w14:textId="4DF50C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F2868">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Requests terminated to the served MCVideo user</w:t>
      </w:r>
      <w:r>
        <w:rPr>
          <w:noProof/>
        </w:rPr>
        <w:tab/>
      </w:r>
      <w:r>
        <w:rPr>
          <w:noProof/>
        </w:rPr>
        <w:fldChar w:fldCharType="begin" w:fldLock="1"/>
      </w:r>
      <w:r>
        <w:rPr>
          <w:noProof/>
        </w:rPr>
        <w:instrText xml:space="preserve"> PAGEREF _Toc178199083 \h </w:instrText>
      </w:r>
      <w:r>
        <w:rPr>
          <w:noProof/>
        </w:rPr>
      </w:r>
      <w:r>
        <w:rPr>
          <w:noProof/>
        </w:rPr>
        <w:fldChar w:fldCharType="separate"/>
      </w:r>
      <w:r>
        <w:rPr>
          <w:noProof/>
        </w:rPr>
        <w:t>93</w:t>
      </w:r>
      <w:r>
        <w:rPr>
          <w:noProof/>
        </w:rPr>
        <w:fldChar w:fldCharType="end"/>
      </w:r>
    </w:p>
    <w:p w14:paraId="4139A62B" w14:textId="04A53E5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_Toc178199084 \h </w:instrText>
      </w:r>
      <w:r>
        <w:rPr>
          <w:noProof/>
        </w:rPr>
      </w:r>
      <w:r>
        <w:rPr>
          <w:noProof/>
        </w:rPr>
        <w:fldChar w:fldCharType="separate"/>
      </w:r>
      <w:r>
        <w:rPr>
          <w:noProof/>
        </w:rPr>
        <w:t>93</w:t>
      </w:r>
      <w:r>
        <w:rPr>
          <w:noProof/>
        </w:rPr>
        <w:fldChar w:fldCharType="end"/>
      </w:r>
    </w:p>
    <w:p w14:paraId="5BA89C75" w14:textId="5781C7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_Toc178199085 \h </w:instrText>
      </w:r>
      <w:r>
        <w:rPr>
          <w:noProof/>
        </w:rPr>
      </w:r>
      <w:r>
        <w:rPr>
          <w:noProof/>
        </w:rPr>
        <w:fldChar w:fldCharType="separate"/>
      </w:r>
      <w:r>
        <w:rPr>
          <w:noProof/>
        </w:rPr>
        <w:t>93</w:t>
      </w:r>
      <w:r>
        <w:rPr>
          <w:noProof/>
        </w:rPr>
        <w:fldChar w:fldCharType="end"/>
      </w:r>
    </w:p>
    <w:p w14:paraId="6E87105D" w14:textId="5FD9E80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_Toc178199086 \h </w:instrText>
      </w:r>
      <w:r>
        <w:rPr>
          <w:noProof/>
        </w:rPr>
      </w:r>
      <w:r>
        <w:rPr>
          <w:noProof/>
        </w:rPr>
        <w:fldChar w:fldCharType="separate"/>
      </w:r>
      <w:r>
        <w:rPr>
          <w:noProof/>
        </w:rPr>
        <w:t>93</w:t>
      </w:r>
      <w:r>
        <w:rPr>
          <w:noProof/>
        </w:rPr>
        <w:fldChar w:fldCharType="end"/>
      </w:r>
    </w:p>
    <w:p w14:paraId="4E8BB426" w14:textId="5F6FE94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6.3.2.2.3</w:t>
      </w:r>
      <w:r>
        <w:rPr>
          <w:rFonts w:asciiTheme="minorHAnsi" w:eastAsiaTheme="minorEastAsia" w:hAnsiTheme="minorHAnsi" w:cstheme="minorBidi"/>
          <w:noProof/>
          <w:kern w:val="2"/>
          <w:sz w:val="22"/>
          <w:szCs w:val="22"/>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_Toc178199087 \h </w:instrText>
      </w:r>
      <w:r>
        <w:rPr>
          <w:noProof/>
        </w:rPr>
      </w:r>
      <w:r>
        <w:rPr>
          <w:noProof/>
        </w:rPr>
        <w:fldChar w:fldCharType="separate"/>
      </w:r>
      <w:r>
        <w:rPr>
          <w:noProof/>
        </w:rPr>
        <w:t>93</w:t>
      </w:r>
      <w:r>
        <w:rPr>
          <w:noProof/>
        </w:rPr>
        <w:fldChar w:fldCharType="end"/>
      </w:r>
    </w:p>
    <w:p w14:paraId="608AF317" w14:textId="461767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6.3.2.2.4</w:t>
      </w:r>
      <w:r>
        <w:rPr>
          <w:rFonts w:asciiTheme="minorHAnsi" w:eastAsiaTheme="minorEastAsia" w:hAnsiTheme="minorHAnsi" w:cstheme="minorBidi"/>
          <w:noProof/>
          <w:kern w:val="2"/>
          <w:sz w:val="22"/>
          <w:szCs w:val="22"/>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_Toc178199088 \h </w:instrText>
      </w:r>
      <w:r>
        <w:rPr>
          <w:noProof/>
        </w:rPr>
      </w:r>
      <w:r>
        <w:rPr>
          <w:noProof/>
        </w:rPr>
        <w:fldChar w:fldCharType="separate"/>
      </w:r>
      <w:r>
        <w:rPr>
          <w:noProof/>
        </w:rPr>
        <w:t>94</w:t>
      </w:r>
      <w:r>
        <w:rPr>
          <w:noProof/>
        </w:rPr>
        <w:fldChar w:fldCharType="end"/>
      </w:r>
    </w:p>
    <w:p w14:paraId="4D9C98AA" w14:textId="7743C34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6.3.2.2.4.1</w:t>
      </w:r>
      <w:r>
        <w:rPr>
          <w:rFonts w:asciiTheme="minorHAnsi" w:eastAsiaTheme="minorEastAsia" w:hAnsiTheme="minorHAnsi" w:cstheme="minorBidi"/>
          <w:noProof/>
          <w:kern w:val="2"/>
          <w:sz w:val="22"/>
          <w:szCs w:val="22"/>
          <w:lang w:eastAsia="en-GB"/>
          <w14:ligatures w14:val="standardContextual"/>
        </w:rPr>
        <w:tab/>
      </w:r>
      <w:r>
        <w:rPr>
          <w:noProof/>
        </w:rPr>
        <w:t>Provisional response</w:t>
      </w:r>
      <w:r>
        <w:rPr>
          <w:noProof/>
        </w:rPr>
        <w:tab/>
      </w:r>
      <w:r>
        <w:rPr>
          <w:noProof/>
        </w:rPr>
        <w:fldChar w:fldCharType="begin" w:fldLock="1"/>
      </w:r>
      <w:r>
        <w:rPr>
          <w:noProof/>
        </w:rPr>
        <w:instrText xml:space="preserve"> PAGEREF _Toc178199089 \h </w:instrText>
      </w:r>
      <w:r>
        <w:rPr>
          <w:noProof/>
        </w:rPr>
      </w:r>
      <w:r>
        <w:rPr>
          <w:noProof/>
        </w:rPr>
        <w:fldChar w:fldCharType="separate"/>
      </w:r>
      <w:r>
        <w:rPr>
          <w:noProof/>
        </w:rPr>
        <w:t>94</w:t>
      </w:r>
      <w:r>
        <w:rPr>
          <w:noProof/>
        </w:rPr>
        <w:fldChar w:fldCharType="end"/>
      </w:r>
    </w:p>
    <w:p w14:paraId="0B998D66" w14:textId="370953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_Toc178199090 \h </w:instrText>
      </w:r>
      <w:r>
        <w:rPr>
          <w:noProof/>
        </w:rPr>
      </w:r>
      <w:r>
        <w:rPr>
          <w:noProof/>
        </w:rPr>
        <w:fldChar w:fldCharType="separate"/>
      </w:r>
      <w:r>
        <w:rPr>
          <w:noProof/>
        </w:rPr>
        <w:t>94</w:t>
      </w:r>
      <w:r>
        <w:rPr>
          <w:noProof/>
        </w:rPr>
        <w:fldChar w:fldCharType="end"/>
      </w:r>
    </w:p>
    <w:p w14:paraId="1CD23B27" w14:textId="4A6CF16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_Toc178199091 \h </w:instrText>
      </w:r>
      <w:r>
        <w:rPr>
          <w:noProof/>
        </w:rPr>
      </w:r>
      <w:r>
        <w:rPr>
          <w:noProof/>
        </w:rPr>
        <w:fldChar w:fldCharType="separate"/>
      </w:r>
      <w:r>
        <w:rPr>
          <w:noProof/>
        </w:rPr>
        <w:t>95</w:t>
      </w:r>
      <w:r>
        <w:rPr>
          <w:noProof/>
        </w:rPr>
        <w:fldChar w:fldCharType="end"/>
      </w:r>
    </w:p>
    <w:p w14:paraId="48340A61" w14:textId="07A6D2D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_Toc178199092 \h </w:instrText>
      </w:r>
      <w:r>
        <w:rPr>
          <w:noProof/>
        </w:rPr>
      </w:r>
      <w:r>
        <w:rPr>
          <w:noProof/>
        </w:rPr>
        <w:fldChar w:fldCharType="separate"/>
      </w:r>
      <w:r>
        <w:rPr>
          <w:noProof/>
        </w:rPr>
        <w:t>95</w:t>
      </w:r>
      <w:r>
        <w:rPr>
          <w:noProof/>
        </w:rPr>
        <w:fldChar w:fldCharType="end"/>
      </w:r>
    </w:p>
    <w:p w14:paraId="0F7F0275" w14:textId="66069D3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_Toc178199093 \h </w:instrText>
      </w:r>
      <w:r>
        <w:rPr>
          <w:noProof/>
        </w:rPr>
      </w:r>
      <w:r>
        <w:rPr>
          <w:noProof/>
        </w:rPr>
        <w:fldChar w:fldCharType="separate"/>
      </w:r>
      <w:r>
        <w:rPr>
          <w:noProof/>
        </w:rPr>
        <w:t>95</w:t>
      </w:r>
      <w:r>
        <w:rPr>
          <w:noProof/>
        </w:rPr>
        <w:fldChar w:fldCharType="end"/>
      </w:r>
    </w:p>
    <w:p w14:paraId="168E0677" w14:textId="59B6A1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_Toc178199094 \h </w:instrText>
      </w:r>
      <w:r>
        <w:rPr>
          <w:noProof/>
        </w:rPr>
      </w:r>
      <w:r>
        <w:rPr>
          <w:noProof/>
        </w:rPr>
        <w:fldChar w:fldCharType="separate"/>
      </w:r>
      <w:r>
        <w:rPr>
          <w:noProof/>
        </w:rPr>
        <w:t>97</w:t>
      </w:r>
      <w:r>
        <w:rPr>
          <w:noProof/>
        </w:rPr>
        <w:fldChar w:fldCharType="end"/>
      </w:r>
    </w:p>
    <w:p w14:paraId="619AD367" w14:textId="6139A90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_Toc178199095 \h </w:instrText>
      </w:r>
      <w:r>
        <w:rPr>
          <w:noProof/>
        </w:rPr>
      </w:r>
      <w:r>
        <w:rPr>
          <w:noProof/>
        </w:rPr>
        <w:fldChar w:fldCharType="separate"/>
      </w:r>
      <w:r>
        <w:rPr>
          <w:noProof/>
        </w:rPr>
        <w:t>97</w:t>
      </w:r>
      <w:r>
        <w:rPr>
          <w:noProof/>
        </w:rPr>
        <w:fldChar w:fldCharType="end"/>
      </w:r>
    </w:p>
    <w:p w14:paraId="0BACFDE6" w14:textId="071BA65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_Toc178199096 \h </w:instrText>
      </w:r>
      <w:r>
        <w:rPr>
          <w:noProof/>
        </w:rPr>
      </w:r>
      <w:r>
        <w:rPr>
          <w:noProof/>
        </w:rPr>
        <w:fldChar w:fldCharType="separate"/>
      </w:r>
      <w:r>
        <w:rPr>
          <w:noProof/>
        </w:rPr>
        <w:t>97</w:t>
      </w:r>
      <w:r>
        <w:rPr>
          <w:noProof/>
        </w:rPr>
        <w:fldChar w:fldCharType="end"/>
      </w:r>
    </w:p>
    <w:p w14:paraId="06950E1D" w14:textId="137B2BB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Void</w:t>
      </w:r>
      <w:r>
        <w:rPr>
          <w:noProof/>
        </w:rPr>
        <w:tab/>
      </w:r>
      <w:r>
        <w:rPr>
          <w:noProof/>
        </w:rPr>
        <w:fldChar w:fldCharType="begin" w:fldLock="1"/>
      </w:r>
      <w:r>
        <w:rPr>
          <w:noProof/>
        </w:rPr>
        <w:instrText xml:space="preserve"> PAGEREF _Toc178199097 \h </w:instrText>
      </w:r>
      <w:r>
        <w:rPr>
          <w:noProof/>
        </w:rPr>
      </w:r>
      <w:r>
        <w:rPr>
          <w:noProof/>
        </w:rPr>
        <w:fldChar w:fldCharType="separate"/>
      </w:r>
      <w:r>
        <w:rPr>
          <w:noProof/>
        </w:rPr>
        <w:t>98</w:t>
      </w:r>
      <w:r>
        <w:rPr>
          <w:noProof/>
        </w:rPr>
        <w:fldChar w:fldCharType="end"/>
      </w:r>
    </w:p>
    <w:p w14:paraId="1F4B32CC" w14:textId="0628CA9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_Toc178199098 \h </w:instrText>
      </w:r>
      <w:r>
        <w:rPr>
          <w:noProof/>
        </w:rPr>
      </w:r>
      <w:r>
        <w:rPr>
          <w:noProof/>
        </w:rPr>
        <w:fldChar w:fldCharType="separate"/>
      </w:r>
      <w:r>
        <w:rPr>
          <w:noProof/>
        </w:rPr>
        <w:t>98</w:t>
      </w:r>
      <w:r>
        <w:rPr>
          <w:noProof/>
        </w:rPr>
        <w:fldChar w:fldCharType="end"/>
      </w:r>
    </w:p>
    <w:p w14:paraId="22E881CB" w14:textId="041BE8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_Toc178199099 \h </w:instrText>
      </w:r>
      <w:r>
        <w:rPr>
          <w:noProof/>
        </w:rPr>
      </w:r>
      <w:r>
        <w:rPr>
          <w:noProof/>
        </w:rPr>
        <w:fldChar w:fldCharType="separate"/>
      </w:r>
      <w:r>
        <w:rPr>
          <w:noProof/>
        </w:rPr>
        <w:t>98</w:t>
      </w:r>
      <w:r>
        <w:rPr>
          <w:noProof/>
        </w:rPr>
        <w:fldChar w:fldCharType="end"/>
      </w:r>
    </w:p>
    <w:p w14:paraId="4CC81FBD" w14:textId="0A70FF0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_Toc178199100 \h </w:instrText>
      </w:r>
      <w:r>
        <w:rPr>
          <w:noProof/>
        </w:rPr>
      </w:r>
      <w:r>
        <w:rPr>
          <w:noProof/>
        </w:rPr>
        <w:fldChar w:fldCharType="separate"/>
      </w:r>
      <w:r>
        <w:rPr>
          <w:noProof/>
        </w:rPr>
        <w:t>99</w:t>
      </w:r>
      <w:r>
        <w:rPr>
          <w:noProof/>
        </w:rPr>
        <w:fldChar w:fldCharType="end"/>
      </w:r>
    </w:p>
    <w:p w14:paraId="34766B14" w14:textId="3E5E1B8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_Toc178199101 \h </w:instrText>
      </w:r>
      <w:r>
        <w:rPr>
          <w:noProof/>
        </w:rPr>
      </w:r>
      <w:r>
        <w:rPr>
          <w:noProof/>
        </w:rPr>
        <w:fldChar w:fldCharType="separate"/>
      </w:r>
      <w:r>
        <w:rPr>
          <w:noProof/>
        </w:rPr>
        <w:t>99</w:t>
      </w:r>
      <w:r>
        <w:rPr>
          <w:noProof/>
        </w:rPr>
        <w:fldChar w:fldCharType="end"/>
      </w:r>
    </w:p>
    <w:p w14:paraId="3DF6BACD" w14:textId="0397735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_Toc178199102 \h </w:instrText>
      </w:r>
      <w:r>
        <w:rPr>
          <w:noProof/>
        </w:rPr>
      </w:r>
      <w:r>
        <w:rPr>
          <w:noProof/>
        </w:rPr>
        <w:fldChar w:fldCharType="separate"/>
      </w:r>
      <w:r>
        <w:rPr>
          <w:noProof/>
        </w:rPr>
        <w:t>99</w:t>
      </w:r>
      <w:r>
        <w:rPr>
          <w:noProof/>
        </w:rPr>
        <w:fldChar w:fldCharType="end"/>
      </w:r>
    </w:p>
    <w:p w14:paraId="3D6930D3" w14:textId="5807A50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_Toc178199103 \h </w:instrText>
      </w:r>
      <w:r>
        <w:rPr>
          <w:noProof/>
        </w:rPr>
      </w:r>
      <w:r>
        <w:rPr>
          <w:noProof/>
        </w:rPr>
        <w:fldChar w:fldCharType="separate"/>
      </w:r>
      <w:r>
        <w:rPr>
          <w:noProof/>
        </w:rPr>
        <w:t>100</w:t>
      </w:r>
      <w:r>
        <w:rPr>
          <w:noProof/>
        </w:rPr>
        <w:fldChar w:fldCharType="end"/>
      </w:r>
    </w:p>
    <w:p w14:paraId="0782ED24" w14:textId="1C08A30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_Toc178199104 \h </w:instrText>
      </w:r>
      <w:r>
        <w:rPr>
          <w:noProof/>
        </w:rPr>
      </w:r>
      <w:r>
        <w:rPr>
          <w:noProof/>
        </w:rPr>
        <w:fldChar w:fldCharType="separate"/>
      </w:r>
      <w:r>
        <w:rPr>
          <w:noProof/>
        </w:rPr>
        <w:t>100</w:t>
      </w:r>
      <w:r>
        <w:rPr>
          <w:noProof/>
        </w:rPr>
        <w:fldChar w:fldCharType="end"/>
      </w:r>
    </w:p>
    <w:p w14:paraId="44D0336D" w14:textId="337F3E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6.3.2.3.2</w:t>
      </w:r>
      <w:r>
        <w:rPr>
          <w:rFonts w:asciiTheme="minorHAnsi" w:eastAsiaTheme="minorEastAsia" w:hAnsiTheme="minorHAnsi" w:cstheme="minorBidi"/>
          <w:noProof/>
          <w:kern w:val="2"/>
          <w:sz w:val="22"/>
          <w:szCs w:val="22"/>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_Toc178199105 \h </w:instrText>
      </w:r>
      <w:r>
        <w:rPr>
          <w:noProof/>
        </w:rPr>
      </w:r>
      <w:r>
        <w:rPr>
          <w:noProof/>
        </w:rPr>
        <w:fldChar w:fldCharType="separate"/>
      </w:r>
      <w:r>
        <w:rPr>
          <w:noProof/>
        </w:rPr>
        <w:t>100</w:t>
      </w:r>
      <w:r>
        <w:rPr>
          <w:noProof/>
        </w:rPr>
        <w:fldChar w:fldCharType="end"/>
      </w:r>
    </w:p>
    <w:p w14:paraId="0251C307" w14:textId="56EFD9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_Toc178199106 \h </w:instrText>
      </w:r>
      <w:r>
        <w:rPr>
          <w:noProof/>
        </w:rPr>
      </w:r>
      <w:r>
        <w:rPr>
          <w:noProof/>
        </w:rPr>
        <w:fldChar w:fldCharType="separate"/>
      </w:r>
      <w:r>
        <w:rPr>
          <w:noProof/>
        </w:rPr>
        <w:t>100</w:t>
      </w:r>
      <w:r>
        <w:rPr>
          <w:noProof/>
        </w:rPr>
        <w:fldChar w:fldCharType="end"/>
      </w:r>
    </w:p>
    <w:p w14:paraId="15B3A2A3" w14:textId="6AFF55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_Toc178199107 \h </w:instrText>
      </w:r>
      <w:r>
        <w:rPr>
          <w:noProof/>
        </w:rPr>
      </w:r>
      <w:r>
        <w:rPr>
          <w:noProof/>
        </w:rPr>
        <w:fldChar w:fldCharType="separate"/>
      </w:r>
      <w:r>
        <w:rPr>
          <w:noProof/>
        </w:rPr>
        <w:t>100</w:t>
      </w:r>
      <w:r>
        <w:rPr>
          <w:noProof/>
        </w:rPr>
        <w:fldChar w:fldCharType="end"/>
      </w:r>
    </w:p>
    <w:p w14:paraId="2772F872" w14:textId="77D9F7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_Toc178199108 \h </w:instrText>
      </w:r>
      <w:r>
        <w:rPr>
          <w:noProof/>
        </w:rPr>
      </w:r>
      <w:r>
        <w:rPr>
          <w:noProof/>
        </w:rPr>
        <w:fldChar w:fldCharType="separate"/>
      </w:r>
      <w:r>
        <w:rPr>
          <w:noProof/>
        </w:rPr>
        <w:t>100</w:t>
      </w:r>
      <w:r>
        <w:rPr>
          <w:noProof/>
        </w:rPr>
        <w:fldChar w:fldCharType="end"/>
      </w:r>
    </w:p>
    <w:p w14:paraId="00B204DC" w14:textId="340419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_Toc178199109 \h </w:instrText>
      </w:r>
      <w:r>
        <w:rPr>
          <w:noProof/>
        </w:rPr>
      </w:r>
      <w:r>
        <w:rPr>
          <w:noProof/>
        </w:rPr>
        <w:fldChar w:fldCharType="separate"/>
      </w:r>
      <w:r>
        <w:rPr>
          <w:noProof/>
        </w:rPr>
        <w:t>101</w:t>
      </w:r>
      <w:r>
        <w:rPr>
          <w:noProof/>
        </w:rPr>
        <w:fldChar w:fldCharType="end"/>
      </w:r>
    </w:p>
    <w:p w14:paraId="48711E6C" w14:textId="778A3F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_Toc178199110 \h </w:instrText>
      </w:r>
      <w:r>
        <w:rPr>
          <w:noProof/>
        </w:rPr>
      </w:r>
      <w:r>
        <w:rPr>
          <w:noProof/>
        </w:rPr>
        <w:fldChar w:fldCharType="separate"/>
      </w:r>
      <w:r>
        <w:rPr>
          <w:noProof/>
        </w:rPr>
        <w:t>102</w:t>
      </w:r>
      <w:r>
        <w:rPr>
          <w:noProof/>
        </w:rPr>
        <w:fldChar w:fldCharType="end"/>
      </w:r>
    </w:p>
    <w:p w14:paraId="36A8FF69" w14:textId="24E7D5E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_Toc178199111 \h </w:instrText>
      </w:r>
      <w:r>
        <w:rPr>
          <w:noProof/>
        </w:rPr>
      </w:r>
      <w:r>
        <w:rPr>
          <w:noProof/>
        </w:rPr>
        <w:fldChar w:fldCharType="separate"/>
      </w:r>
      <w:r>
        <w:rPr>
          <w:noProof/>
        </w:rPr>
        <w:t>102</w:t>
      </w:r>
      <w:r>
        <w:rPr>
          <w:noProof/>
        </w:rPr>
        <w:fldChar w:fldCharType="end"/>
      </w:r>
    </w:p>
    <w:p w14:paraId="0C5B2CD9" w14:textId="45D289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_Toc178199112 \h </w:instrText>
      </w:r>
      <w:r>
        <w:rPr>
          <w:noProof/>
        </w:rPr>
      </w:r>
      <w:r>
        <w:rPr>
          <w:noProof/>
        </w:rPr>
        <w:fldChar w:fldCharType="separate"/>
      </w:r>
      <w:r>
        <w:rPr>
          <w:noProof/>
        </w:rPr>
        <w:t>102</w:t>
      </w:r>
      <w:r>
        <w:rPr>
          <w:noProof/>
        </w:rPr>
        <w:fldChar w:fldCharType="end"/>
      </w:r>
    </w:p>
    <w:p w14:paraId="20D4422C" w14:textId="0F6793B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_Toc178199113 \h </w:instrText>
      </w:r>
      <w:r>
        <w:rPr>
          <w:noProof/>
        </w:rPr>
      </w:r>
      <w:r>
        <w:rPr>
          <w:noProof/>
        </w:rPr>
        <w:fldChar w:fldCharType="separate"/>
      </w:r>
      <w:r>
        <w:rPr>
          <w:noProof/>
        </w:rPr>
        <w:t>102</w:t>
      </w:r>
      <w:r>
        <w:rPr>
          <w:noProof/>
        </w:rPr>
        <w:fldChar w:fldCharType="end"/>
      </w:r>
    </w:p>
    <w:p w14:paraId="09FB5473" w14:textId="1698020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6.3.3.1.6</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Sending a SIP INVITE request for MCVideo emergency group call</w:t>
      </w:r>
      <w:r>
        <w:rPr>
          <w:noProof/>
        </w:rPr>
        <w:tab/>
      </w:r>
      <w:r>
        <w:rPr>
          <w:noProof/>
        </w:rPr>
        <w:fldChar w:fldCharType="begin" w:fldLock="1"/>
      </w:r>
      <w:r>
        <w:rPr>
          <w:noProof/>
        </w:rPr>
        <w:instrText xml:space="preserve"> PAGEREF _Toc178199114 \h </w:instrText>
      </w:r>
      <w:r>
        <w:rPr>
          <w:noProof/>
        </w:rPr>
      </w:r>
      <w:r>
        <w:rPr>
          <w:noProof/>
        </w:rPr>
        <w:fldChar w:fldCharType="separate"/>
      </w:r>
      <w:r>
        <w:rPr>
          <w:noProof/>
        </w:rPr>
        <w:t>103</w:t>
      </w:r>
      <w:r>
        <w:rPr>
          <w:noProof/>
        </w:rPr>
        <w:fldChar w:fldCharType="end"/>
      </w:r>
    </w:p>
    <w:p w14:paraId="09E377AD" w14:textId="6B5E7B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_Toc178199115 \h </w:instrText>
      </w:r>
      <w:r>
        <w:rPr>
          <w:noProof/>
        </w:rPr>
      </w:r>
      <w:r>
        <w:rPr>
          <w:noProof/>
        </w:rPr>
        <w:fldChar w:fldCharType="separate"/>
      </w:r>
      <w:r>
        <w:rPr>
          <w:noProof/>
        </w:rPr>
        <w:t>105</w:t>
      </w:r>
      <w:r>
        <w:rPr>
          <w:noProof/>
        </w:rPr>
        <w:fldChar w:fldCharType="end"/>
      </w:r>
    </w:p>
    <w:p w14:paraId="7672EEA7" w14:textId="2E97F0D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Generating a SIP re-INVITE request</w:t>
      </w:r>
      <w:r>
        <w:rPr>
          <w:noProof/>
        </w:rPr>
        <w:tab/>
      </w:r>
      <w:r>
        <w:rPr>
          <w:noProof/>
        </w:rPr>
        <w:fldChar w:fldCharType="begin" w:fldLock="1"/>
      </w:r>
      <w:r>
        <w:rPr>
          <w:noProof/>
        </w:rPr>
        <w:instrText xml:space="preserve"> PAGEREF _Toc178199116 \h </w:instrText>
      </w:r>
      <w:r>
        <w:rPr>
          <w:noProof/>
        </w:rPr>
      </w:r>
      <w:r>
        <w:rPr>
          <w:noProof/>
        </w:rPr>
        <w:fldChar w:fldCharType="separate"/>
      </w:r>
      <w:r>
        <w:rPr>
          <w:noProof/>
        </w:rPr>
        <w:t>105</w:t>
      </w:r>
      <w:r>
        <w:rPr>
          <w:noProof/>
        </w:rPr>
        <w:fldChar w:fldCharType="end"/>
      </w:r>
    </w:p>
    <w:p w14:paraId="323A6F76" w14:textId="2EE910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_Toc178199117 \h </w:instrText>
      </w:r>
      <w:r>
        <w:rPr>
          <w:noProof/>
        </w:rPr>
      </w:r>
      <w:r>
        <w:rPr>
          <w:noProof/>
        </w:rPr>
        <w:fldChar w:fldCharType="separate"/>
      </w:r>
      <w:r>
        <w:rPr>
          <w:noProof/>
        </w:rPr>
        <w:t>106</w:t>
      </w:r>
      <w:r>
        <w:rPr>
          <w:noProof/>
        </w:rPr>
        <w:fldChar w:fldCharType="end"/>
      </w:r>
    </w:p>
    <w:p w14:paraId="06D2BFD6" w14:textId="1B7BAF5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_Toc178199118 \h </w:instrText>
      </w:r>
      <w:r>
        <w:rPr>
          <w:noProof/>
        </w:rPr>
      </w:r>
      <w:r>
        <w:rPr>
          <w:noProof/>
        </w:rPr>
        <w:fldChar w:fldCharType="separate"/>
      </w:r>
      <w:r>
        <w:rPr>
          <w:noProof/>
        </w:rPr>
        <w:t>106</w:t>
      </w:r>
      <w:r>
        <w:rPr>
          <w:noProof/>
        </w:rPr>
        <w:fldChar w:fldCharType="end"/>
      </w:r>
    </w:p>
    <w:p w14:paraId="5E163089" w14:textId="0CF2F8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_Toc178199119 \h </w:instrText>
      </w:r>
      <w:r>
        <w:rPr>
          <w:noProof/>
        </w:rPr>
      </w:r>
      <w:r>
        <w:rPr>
          <w:noProof/>
        </w:rPr>
        <w:fldChar w:fldCharType="separate"/>
      </w:r>
      <w:r>
        <w:rPr>
          <w:noProof/>
        </w:rPr>
        <w:t>107</w:t>
      </w:r>
      <w:r>
        <w:rPr>
          <w:noProof/>
        </w:rPr>
        <w:fldChar w:fldCharType="end"/>
      </w:r>
    </w:p>
    <w:p w14:paraId="1450CFAA" w14:textId="704B0B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6.3.3.1.12</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_Toc178199120 \h </w:instrText>
      </w:r>
      <w:r>
        <w:rPr>
          <w:noProof/>
        </w:rPr>
      </w:r>
      <w:r>
        <w:rPr>
          <w:noProof/>
        </w:rPr>
        <w:fldChar w:fldCharType="separate"/>
      </w:r>
      <w:r>
        <w:rPr>
          <w:noProof/>
        </w:rPr>
        <w:t>107</w:t>
      </w:r>
      <w:r>
        <w:rPr>
          <w:noProof/>
        </w:rPr>
        <w:fldChar w:fldCharType="end"/>
      </w:r>
    </w:p>
    <w:p w14:paraId="7B3B62B4" w14:textId="6CD7BBE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_Toc178199121 \h </w:instrText>
      </w:r>
      <w:r>
        <w:rPr>
          <w:noProof/>
        </w:rPr>
      </w:r>
      <w:r>
        <w:rPr>
          <w:noProof/>
        </w:rPr>
        <w:fldChar w:fldCharType="separate"/>
      </w:r>
      <w:r>
        <w:rPr>
          <w:noProof/>
        </w:rPr>
        <w:t>107</w:t>
      </w:r>
      <w:r>
        <w:rPr>
          <w:noProof/>
        </w:rPr>
        <w:fldChar w:fldCharType="end"/>
      </w:r>
    </w:p>
    <w:p w14:paraId="30468B34" w14:textId="3FC508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_Toc178199122 \h </w:instrText>
      </w:r>
      <w:r>
        <w:rPr>
          <w:noProof/>
        </w:rPr>
      </w:r>
      <w:r>
        <w:rPr>
          <w:noProof/>
        </w:rPr>
        <w:fldChar w:fldCharType="separate"/>
      </w:r>
      <w:r>
        <w:rPr>
          <w:noProof/>
        </w:rPr>
        <w:t>108</w:t>
      </w:r>
      <w:r>
        <w:rPr>
          <w:noProof/>
        </w:rPr>
        <w:fldChar w:fldCharType="end"/>
      </w:r>
    </w:p>
    <w:p w14:paraId="1D570E74" w14:textId="21EDADB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_Toc178199123 \h </w:instrText>
      </w:r>
      <w:r>
        <w:rPr>
          <w:noProof/>
        </w:rPr>
      </w:r>
      <w:r>
        <w:rPr>
          <w:noProof/>
        </w:rPr>
        <w:fldChar w:fldCharType="separate"/>
      </w:r>
      <w:r>
        <w:rPr>
          <w:noProof/>
        </w:rPr>
        <w:t>109</w:t>
      </w:r>
      <w:r>
        <w:rPr>
          <w:noProof/>
        </w:rPr>
        <w:fldChar w:fldCharType="end"/>
      </w:r>
    </w:p>
    <w:p w14:paraId="2FD23356" w14:textId="10BF79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_Toc178199124 \h </w:instrText>
      </w:r>
      <w:r>
        <w:rPr>
          <w:noProof/>
        </w:rPr>
      </w:r>
      <w:r>
        <w:rPr>
          <w:noProof/>
        </w:rPr>
        <w:fldChar w:fldCharType="separate"/>
      </w:r>
      <w:r>
        <w:rPr>
          <w:noProof/>
        </w:rPr>
        <w:t>109</w:t>
      </w:r>
      <w:r>
        <w:rPr>
          <w:noProof/>
        </w:rPr>
        <w:fldChar w:fldCharType="end"/>
      </w:r>
    </w:p>
    <w:p w14:paraId="2E0830C0" w14:textId="6809A94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_Toc178199125 \h </w:instrText>
      </w:r>
      <w:r>
        <w:rPr>
          <w:noProof/>
        </w:rPr>
      </w:r>
      <w:r>
        <w:rPr>
          <w:noProof/>
        </w:rPr>
        <w:fldChar w:fldCharType="separate"/>
      </w:r>
      <w:r>
        <w:rPr>
          <w:noProof/>
        </w:rPr>
        <w:t>110</w:t>
      </w:r>
      <w:r>
        <w:rPr>
          <w:noProof/>
        </w:rPr>
        <w:fldChar w:fldCharType="end"/>
      </w:r>
    </w:p>
    <w:p w14:paraId="0B430CAC" w14:textId="31DF5DF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_Toc178199126 \h </w:instrText>
      </w:r>
      <w:r>
        <w:rPr>
          <w:noProof/>
        </w:rPr>
      </w:r>
      <w:r>
        <w:rPr>
          <w:noProof/>
        </w:rPr>
        <w:fldChar w:fldCharType="separate"/>
      </w:r>
      <w:r>
        <w:rPr>
          <w:noProof/>
        </w:rPr>
        <w:t>110</w:t>
      </w:r>
      <w:r>
        <w:rPr>
          <w:noProof/>
        </w:rPr>
        <w:fldChar w:fldCharType="end"/>
      </w:r>
    </w:p>
    <w:p w14:paraId="2649CA93" w14:textId="59C157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_Toc178199127 \h </w:instrText>
      </w:r>
      <w:r>
        <w:rPr>
          <w:noProof/>
        </w:rPr>
      </w:r>
      <w:r>
        <w:rPr>
          <w:noProof/>
        </w:rPr>
        <w:fldChar w:fldCharType="separate"/>
      </w:r>
      <w:r>
        <w:rPr>
          <w:noProof/>
        </w:rPr>
        <w:t>111</w:t>
      </w:r>
      <w:r>
        <w:rPr>
          <w:noProof/>
        </w:rPr>
        <w:fldChar w:fldCharType="end"/>
      </w:r>
    </w:p>
    <w:p w14:paraId="77ED23B2" w14:textId="029C8E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_Toc178199128 \h </w:instrText>
      </w:r>
      <w:r>
        <w:rPr>
          <w:noProof/>
        </w:rPr>
      </w:r>
      <w:r>
        <w:rPr>
          <w:noProof/>
        </w:rPr>
        <w:fldChar w:fldCharType="separate"/>
      </w:r>
      <w:r>
        <w:rPr>
          <w:noProof/>
        </w:rPr>
        <w:t>111</w:t>
      </w:r>
      <w:r>
        <w:rPr>
          <w:noProof/>
        </w:rPr>
        <w:fldChar w:fldCharType="end"/>
      </w:r>
    </w:p>
    <w:p w14:paraId="5F7F49A4" w14:textId="6E9A19E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6.3.3.1.12.9</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_Toc178199129 \h </w:instrText>
      </w:r>
      <w:r>
        <w:rPr>
          <w:noProof/>
        </w:rPr>
      </w:r>
      <w:r>
        <w:rPr>
          <w:noProof/>
        </w:rPr>
        <w:fldChar w:fldCharType="separate"/>
      </w:r>
      <w:r>
        <w:rPr>
          <w:noProof/>
        </w:rPr>
        <w:t>111</w:t>
      </w:r>
      <w:r>
        <w:rPr>
          <w:noProof/>
        </w:rPr>
        <w:fldChar w:fldCharType="end"/>
      </w:r>
    </w:p>
    <w:p w14:paraId="3138FAA9" w14:textId="051852E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6.3.3.1.12.10</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initiating an </w:t>
      </w:r>
      <w:r w:rsidRPr="004F2868">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_Toc178199130 \h </w:instrText>
      </w:r>
      <w:r>
        <w:rPr>
          <w:noProof/>
        </w:rPr>
      </w:r>
      <w:r>
        <w:rPr>
          <w:noProof/>
        </w:rPr>
        <w:fldChar w:fldCharType="separate"/>
      </w:r>
      <w:r>
        <w:rPr>
          <w:noProof/>
        </w:rPr>
        <w:t>111</w:t>
      </w:r>
      <w:r>
        <w:rPr>
          <w:noProof/>
        </w:rPr>
        <w:fldChar w:fldCharType="end"/>
      </w:r>
    </w:p>
    <w:p w14:paraId="71F4F650" w14:textId="7F5A62C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6.3.3.1.12.11</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an </w:t>
      </w:r>
      <w:r w:rsidRPr="004F2868">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_Toc178199131 \h </w:instrText>
      </w:r>
      <w:r>
        <w:rPr>
          <w:noProof/>
        </w:rPr>
      </w:r>
      <w:r>
        <w:rPr>
          <w:noProof/>
        </w:rPr>
        <w:fldChar w:fldCharType="separate"/>
      </w:r>
      <w:r>
        <w:rPr>
          <w:noProof/>
        </w:rPr>
        <w:t>111</w:t>
      </w:r>
      <w:r>
        <w:rPr>
          <w:noProof/>
        </w:rPr>
        <w:fldChar w:fldCharType="end"/>
      </w:r>
    </w:p>
    <w:p w14:paraId="5D9A61DB" w14:textId="0CE6172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6.3.3.1.12.12</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w:t>
      </w:r>
      <w:r w:rsidRPr="004F2868">
        <w:rPr>
          <w:rFonts w:eastAsia="Malgun Gothic"/>
          <w:noProof/>
        </w:rPr>
        <w:t xml:space="preserve">MCVideo </w:t>
      </w:r>
      <w:r>
        <w:rPr>
          <w:noProof/>
        </w:rPr>
        <w:t xml:space="preserve">users that are authorized for receiving </w:t>
      </w:r>
      <w:r w:rsidRPr="004F2868">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_Toc178199132 \h </w:instrText>
      </w:r>
      <w:r>
        <w:rPr>
          <w:noProof/>
        </w:rPr>
      </w:r>
      <w:r>
        <w:rPr>
          <w:noProof/>
        </w:rPr>
        <w:fldChar w:fldCharType="separate"/>
      </w:r>
      <w:r>
        <w:rPr>
          <w:noProof/>
        </w:rPr>
        <w:t>112</w:t>
      </w:r>
      <w:r>
        <w:rPr>
          <w:noProof/>
        </w:rPr>
        <w:fldChar w:fldCharType="end"/>
      </w:r>
    </w:p>
    <w:p w14:paraId="06A90613" w14:textId="5FE235C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_Toc178199133 \h </w:instrText>
      </w:r>
      <w:r>
        <w:rPr>
          <w:noProof/>
        </w:rPr>
      </w:r>
      <w:r>
        <w:rPr>
          <w:noProof/>
        </w:rPr>
        <w:fldChar w:fldCharType="separate"/>
      </w:r>
      <w:r>
        <w:rPr>
          <w:noProof/>
        </w:rPr>
        <w:t>112</w:t>
      </w:r>
      <w:r>
        <w:rPr>
          <w:noProof/>
        </w:rPr>
        <w:fldChar w:fldCharType="end"/>
      </w:r>
    </w:p>
    <w:p w14:paraId="1D5AAF84" w14:textId="124254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6.3.3.1.14</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_Toc178199134 \h </w:instrText>
      </w:r>
      <w:r>
        <w:rPr>
          <w:noProof/>
        </w:rPr>
      </w:r>
      <w:r>
        <w:rPr>
          <w:noProof/>
        </w:rPr>
        <w:fldChar w:fldCharType="separate"/>
      </w:r>
      <w:r>
        <w:rPr>
          <w:noProof/>
        </w:rPr>
        <w:t>112</w:t>
      </w:r>
      <w:r>
        <w:rPr>
          <w:noProof/>
        </w:rPr>
        <w:fldChar w:fldCharType="end"/>
      </w:r>
    </w:p>
    <w:p w14:paraId="3B0C1FAA" w14:textId="183DE0A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F2868">
        <w:rPr>
          <w:noProof/>
          <w:lang w:val="en-US"/>
        </w:rPr>
        <w:t>(in-progress emergency group call timer)</w:t>
      </w:r>
      <w:r>
        <w:rPr>
          <w:noProof/>
        </w:rPr>
        <w:tab/>
      </w:r>
      <w:r>
        <w:rPr>
          <w:noProof/>
        </w:rPr>
        <w:fldChar w:fldCharType="begin" w:fldLock="1"/>
      </w:r>
      <w:r>
        <w:rPr>
          <w:noProof/>
        </w:rPr>
        <w:instrText xml:space="preserve"> PAGEREF _Toc178199135 \h </w:instrText>
      </w:r>
      <w:r>
        <w:rPr>
          <w:noProof/>
        </w:rPr>
      </w:r>
      <w:r>
        <w:rPr>
          <w:noProof/>
        </w:rPr>
        <w:fldChar w:fldCharType="separate"/>
      </w:r>
      <w:r>
        <w:rPr>
          <w:noProof/>
        </w:rPr>
        <w:t>113</w:t>
      </w:r>
      <w:r>
        <w:rPr>
          <w:noProof/>
        </w:rPr>
        <w:fldChar w:fldCharType="end"/>
      </w:r>
    </w:p>
    <w:p w14:paraId="5B2785E3" w14:textId="70A6FB3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_Toc178199136 \h </w:instrText>
      </w:r>
      <w:r>
        <w:rPr>
          <w:noProof/>
        </w:rPr>
      </w:r>
      <w:r>
        <w:rPr>
          <w:noProof/>
        </w:rPr>
        <w:fldChar w:fldCharType="separate"/>
      </w:r>
      <w:r>
        <w:rPr>
          <w:noProof/>
        </w:rPr>
        <w:t>113</w:t>
      </w:r>
      <w:r>
        <w:rPr>
          <w:noProof/>
        </w:rPr>
        <w:fldChar w:fldCharType="end"/>
      </w:r>
    </w:p>
    <w:p w14:paraId="16483A19" w14:textId="1412335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_Toc178199137 \h </w:instrText>
      </w:r>
      <w:r>
        <w:rPr>
          <w:noProof/>
        </w:rPr>
      </w:r>
      <w:r>
        <w:rPr>
          <w:noProof/>
        </w:rPr>
        <w:fldChar w:fldCharType="separate"/>
      </w:r>
      <w:r>
        <w:rPr>
          <w:noProof/>
        </w:rPr>
        <w:t>114</w:t>
      </w:r>
      <w:r>
        <w:rPr>
          <w:noProof/>
        </w:rPr>
        <w:fldChar w:fldCharType="end"/>
      </w:r>
    </w:p>
    <w:p w14:paraId="6BE98262" w14:textId="4A48DD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6.3.3.1.18</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_Toc178199138 \h </w:instrText>
      </w:r>
      <w:r>
        <w:rPr>
          <w:noProof/>
        </w:rPr>
      </w:r>
      <w:r>
        <w:rPr>
          <w:noProof/>
        </w:rPr>
        <w:fldChar w:fldCharType="separate"/>
      </w:r>
      <w:r>
        <w:rPr>
          <w:noProof/>
        </w:rPr>
        <w:t>114</w:t>
      </w:r>
      <w:r>
        <w:rPr>
          <w:noProof/>
        </w:rPr>
        <w:fldChar w:fldCharType="end"/>
      </w:r>
    </w:p>
    <w:p w14:paraId="783BD75E" w14:textId="5B6F3C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_Toc178199139 \h </w:instrText>
      </w:r>
      <w:r>
        <w:rPr>
          <w:noProof/>
        </w:rPr>
      </w:r>
      <w:r>
        <w:rPr>
          <w:noProof/>
        </w:rPr>
        <w:fldChar w:fldCharType="separate"/>
      </w:r>
      <w:r>
        <w:rPr>
          <w:noProof/>
        </w:rPr>
        <w:t>115</w:t>
      </w:r>
      <w:r>
        <w:rPr>
          <w:noProof/>
        </w:rPr>
        <w:fldChar w:fldCharType="end"/>
      </w:r>
    </w:p>
    <w:p w14:paraId="2AC23566" w14:textId="03825D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2868">
        <w:rPr>
          <w:noProof/>
          <w:lang w:val="en-US" w:eastAsia="ko-KR"/>
        </w:rPr>
        <w:t>entry into</w:t>
      </w:r>
      <w:r>
        <w:rPr>
          <w:noProof/>
          <w:lang w:eastAsia="ko-KR"/>
        </w:rPr>
        <w:t xml:space="preserve"> or exit from an emergency </w:t>
      </w:r>
      <w:r w:rsidRPr="004F2868">
        <w:rPr>
          <w:noProof/>
          <w:lang w:val="en-US" w:eastAsia="ko-KR"/>
        </w:rPr>
        <w:t>alert area</w:t>
      </w:r>
      <w:r>
        <w:rPr>
          <w:noProof/>
        </w:rPr>
        <w:tab/>
      </w:r>
      <w:r>
        <w:rPr>
          <w:noProof/>
        </w:rPr>
        <w:fldChar w:fldCharType="begin" w:fldLock="1"/>
      </w:r>
      <w:r>
        <w:rPr>
          <w:noProof/>
        </w:rPr>
        <w:instrText xml:space="preserve"> PAGEREF _Toc178199140 \h </w:instrText>
      </w:r>
      <w:r>
        <w:rPr>
          <w:noProof/>
        </w:rPr>
      </w:r>
      <w:r>
        <w:rPr>
          <w:noProof/>
        </w:rPr>
        <w:fldChar w:fldCharType="separate"/>
      </w:r>
      <w:r>
        <w:rPr>
          <w:noProof/>
        </w:rPr>
        <w:t>116</w:t>
      </w:r>
      <w:r>
        <w:rPr>
          <w:noProof/>
        </w:rPr>
        <w:fldChar w:fldCharType="end"/>
      </w:r>
    </w:p>
    <w:p w14:paraId="77875475" w14:textId="5FCFA4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F2868">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_Toc178199141 \h </w:instrText>
      </w:r>
      <w:r>
        <w:rPr>
          <w:noProof/>
        </w:rPr>
      </w:r>
      <w:r>
        <w:rPr>
          <w:noProof/>
        </w:rPr>
        <w:fldChar w:fldCharType="separate"/>
      </w:r>
      <w:r>
        <w:rPr>
          <w:noProof/>
        </w:rPr>
        <w:t>116</w:t>
      </w:r>
      <w:r>
        <w:rPr>
          <w:noProof/>
        </w:rPr>
        <w:fldChar w:fldCharType="end"/>
      </w:r>
    </w:p>
    <w:p w14:paraId="1DBFF482" w14:textId="1F5EAB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6.3.3.1.22</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_Toc178199142 \h </w:instrText>
      </w:r>
      <w:r>
        <w:rPr>
          <w:noProof/>
        </w:rPr>
      </w:r>
      <w:r>
        <w:rPr>
          <w:noProof/>
        </w:rPr>
        <w:fldChar w:fldCharType="separate"/>
      </w:r>
      <w:r>
        <w:rPr>
          <w:noProof/>
        </w:rPr>
        <w:t>117</w:t>
      </w:r>
      <w:r>
        <w:rPr>
          <w:noProof/>
        </w:rPr>
        <w:fldChar w:fldCharType="end"/>
      </w:r>
    </w:p>
    <w:p w14:paraId="6813D732" w14:textId="245F8F9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6.3.3.1.23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 xml:space="preserve">Populate mcvideo-info and location-info MIME bodies for adhoc </w:t>
      </w:r>
      <w:r>
        <w:rPr>
          <w:noProof/>
        </w:rPr>
        <w:t xml:space="preserve">group </w:t>
      </w:r>
      <w:r w:rsidRPr="004F2868">
        <w:rPr>
          <w:noProof/>
          <w:lang w:val="en-US" w:eastAsia="ko-KR"/>
        </w:rPr>
        <w:t>emergency alert</w:t>
      </w:r>
      <w:r>
        <w:rPr>
          <w:noProof/>
        </w:rPr>
        <w:tab/>
      </w:r>
      <w:r>
        <w:rPr>
          <w:noProof/>
        </w:rPr>
        <w:fldChar w:fldCharType="begin" w:fldLock="1"/>
      </w:r>
      <w:r>
        <w:rPr>
          <w:noProof/>
        </w:rPr>
        <w:instrText xml:space="preserve"> PAGEREF _Toc178199143 \h </w:instrText>
      </w:r>
      <w:r>
        <w:rPr>
          <w:noProof/>
        </w:rPr>
      </w:r>
      <w:r>
        <w:rPr>
          <w:noProof/>
        </w:rPr>
        <w:fldChar w:fldCharType="separate"/>
      </w:r>
      <w:r>
        <w:rPr>
          <w:noProof/>
        </w:rPr>
        <w:t>118</w:t>
      </w:r>
      <w:r>
        <w:rPr>
          <w:noProof/>
        </w:rPr>
        <w:fldChar w:fldCharType="end"/>
      </w:r>
    </w:p>
    <w:p w14:paraId="5C338D4D" w14:textId="6F41EF0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_Toc178199144 \h </w:instrText>
      </w:r>
      <w:r>
        <w:rPr>
          <w:noProof/>
        </w:rPr>
      </w:r>
      <w:r>
        <w:rPr>
          <w:noProof/>
        </w:rPr>
        <w:fldChar w:fldCharType="separate"/>
      </w:r>
      <w:r>
        <w:rPr>
          <w:noProof/>
        </w:rPr>
        <w:t>118</w:t>
      </w:r>
      <w:r>
        <w:rPr>
          <w:noProof/>
        </w:rPr>
        <w:fldChar w:fldCharType="end"/>
      </w:r>
    </w:p>
    <w:p w14:paraId="40C0B1A4" w14:textId="40E07A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_Toc178199145 \h </w:instrText>
      </w:r>
      <w:r>
        <w:rPr>
          <w:noProof/>
        </w:rPr>
      </w:r>
      <w:r>
        <w:rPr>
          <w:noProof/>
        </w:rPr>
        <w:fldChar w:fldCharType="separate"/>
      </w:r>
      <w:r>
        <w:rPr>
          <w:noProof/>
        </w:rPr>
        <w:t>119</w:t>
      </w:r>
      <w:r>
        <w:rPr>
          <w:noProof/>
        </w:rPr>
        <w:fldChar w:fldCharType="end"/>
      </w:r>
    </w:p>
    <w:p w14:paraId="3B6BC548" w14:textId="0C8FF1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_Toc178199146 \h </w:instrText>
      </w:r>
      <w:r>
        <w:rPr>
          <w:noProof/>
        </w:rPr>
      </w:r>
      <w:r>
        <w:rPr>
          <w:noProof/>
        </w:rPr>
        <w:fldChar w:fldCharType="separate"/>
      </w:r>
      <w:r>
        <w:rPr>
          <w:noProof/>
        </w:rPr>
        <w:t>119</w:t>
      </w:r>
      <w:r>
        <w:rPr>
          <w:noProof/>
        </w:rPr>
        <w:fldChar w:fldCharType="end"/>
      </w:r>
    </w:p>
    <w:p w14:paraId="307C39CB" w14:textId="0FCE6B7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_Toc178199147 \h </w:instrText>
      </w:r>
      <w:r>
        <w:rPr>
          <w:noProof/>
        </w:rPr>
      </w:r>
      <w:r>
        <w:rPr>
          <w:noProof/>
        </w:rPr>
        <w:fldChar w:fldCharType="separate"/>
      </w:r>
      <w:r>
        <w:rPr>
          <w:noProof/>
        </w:rPr>
        <w:t>120</w:t>
      </w:r>
      <w:r>
        <w:rPr>
          <w:noProof/>
        </w:rPr>
        <w:fldChar w:fldCharType="end"/>
      </w:r>
    </w:p>
    <w:p w14:paraId="28C1E409" w14:textId="51CFFC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_Toc178199148 \h </w:instrText>
      </w:r>
      <w:r>
        <w:rPr>
          <w:noProof/>
        </w:rPr>
      </w:r>
      <w:r>
        <w:rPr>
          <w:noProof/>
        </w:rPr>
        <w:fldChar w:fldCharType="separate"/>
      </w:r>
      <w:r>
        <w:rPr>
          <w:noProof/>
        </w:rPr>
        <w:t>120</w:t>
      </w:r>
      <w:r>
        <w:rPr>
          <w:noProof/>
        </w:rPr>
        <w:fldChar w:fldCharType="end"/>
      </w:r>
    </w:p>
    <w:p w14:paraId="3155E518" w14:textId="2E930B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_Toc178199149 \h </w:instrText>
      </w:r>
      <w:r>
        <w:rPr>
          <w:noProof/>
        </w:rPr>
      </w:r>
      <w:r>
        <w:rPr>
          <w:noProof/>
        </w:rPr>
        <w:fldChar w:fldCharType="separate"/>
      </w:r>
      <w:r>
        <w:rPr>
          <w:noProof/>
        </w:rPr>
        <w:t>120</w:t>
      </w:r>
      <w:r>
        <w:rPr>
          <w:noProof/>
        </w:rPr>
        <w:fldChar w:fldCharType="end"/>
      </w:r>
    </w:p>
    <w:p w14:paraId="4742898F" w14:textId="22A30C4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_Toc178199150 \h </w:instrText>
      </w:r>
      <w:r>
        <w:rPr>
          <w:noProof/>
        </w:rPr>
      </w:r>
      <w:r>
        <w:rPr>
          <w:noProof/>
        </w:rPr>
        <w:fldChar w:fldCharType="separate"/>
      </w:r>
      <w:r>
        <w:rPr>
          <w:noProof/>
        </w:rPr>
        <w:t>120</w:t>
      </w:r>
      <w:r>
        <w:rPr>
          <w:noProof/>
        </w:rPr>
        <w:fldChar w:fldCharType="end"/>
      </w:r>
    </w:p>
    <w:p w14:paraId="5EA4037F" w14:textId="344EECA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_Toc178199151 \h </w:instrText>
      </w:r>
      <w:r>
        <w:rPr>
          <w:noProof/>
        </w:rPr>
      </w:r>
      <w:r>
        <w:rPr>
          <w:noProof/>
        </w:rPr>
        <w:fldChar w:fldCharType="separate"/>
      </w:r>
      <w:r>
        <w:rPr>
          <w:noProof/>
        </w:rPr>
        <w:t>121</w:t>
      </w:r>
      <w:r>
        <w:rPr>
          <w:noProof/>
        </w:rPr>
        <w:fldChar w:fldCharType="end"/>
      </w:r>
    </w:p>
    <w:p w14:paraId="55270317" w14:textId="7BA93F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_Toc178199152 \h </w:instrText>
      </w:r>
      <w:r>
        <w:rPr>
          <w:noProof/>
        </w:rPr>
      </w:r>
      <w:r>
        <w:rPr>
          <w:noProof/>
        </w:rPr>
        <w:fldChar w:fldCharType="separate"/>
      </w:r>
      <w:r>
        <w:rPr>
          <w:noProof/>
        </w:rPr>
        <w:t>121</w:t>
      </w:r>
      <w:r>
        <w:rPr>
          <w:noProof/>
        </w:rPr>
        <w:fldChar w:fldCharType="end"/>
      </w:r>
    </w:p>
    <w:p w14:paraId="54AE6F08" w14:textId="5D69B6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_Toc178199153 \h </w:instrText>
      </w:r>
      <w:r>
        <w:rPr>
          <w:noProof/>
        </w:rPr>
      </w:r>
      <w:r>
        <w:rPr>
          <w:noProof/>
        </w:rPr>
        <w:fldChar w:fldCharType="separate"/>
      </w:r>
      <w:r>
        <w:rPr>
          <w:noProof/>
        </w:rPr>
        <w:t>123</w:t>
      </w:r>
      <w:r>
        <w:rPr>
          <w:noProof/>
        </w:rPr>
        <w:fldChar w:fldCharType="end"/>
      </w:r>
    </w:p>
    <w:p w14:paraId="42E67267" w14:textId="5A26DC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_Toc178199154 \h </w:instrText>
      </w:r>
      <w:r>
        <w:rPr>
          <w:noProof/>
        </w:rPr>
      </w:r>
      <w:r>
        <w:rPr>
          <w:noProof/>
        </w:rPr>
        <w:fldChar w:fldCharType="separate"/>
      </w:r>
      <w:r>
        <w:rPr>
          <w:noProof/>
        </w:rPr>
        <w:t>124</w:t>
      </w:r>
      <w:r>
        <w:rPr>
          <w:noProof/>
        </w:rPr>
        <w:fldChar w:fldCharType="end"/>
      </w:r>
    </w:p>
    <w:p w14:paraId="1DBFB3DC" w14:textId="09F3D53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_Toc178199155 \h </w:instrText>
      </w:r>
      <w:r>
        <w:rPr>
          <w:noProof/>
        </w:rPr>
      </w:r>
      <w:r>
        <w:rPr>
          <w:noProof/>
        </w:rPr>
        <w:fldChar w:fldCharType="separate"/>
      </w:r>
      <w:r>
        <w:rPr>
          <w:noProof/>
        </w:rPr>
        <w:t>124</w:t>
      </w:r>
      <w:r>
        <w:rPr>
          <w:noProof/>
        </w:rPr>
        <w:fldChar w:fldCharType="end"/>
      </w:r>
    </w:p>
    <w:p w14:paraId="5E63BB9D" w14:textId="678687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_Toc178199156 \h </w:instrText>
      </w:r>
      <w:r>
        <w:rPr>
          <w:noProof/>
        </w:rPr>
      </w:r>
      <w:r>
        <w:rPr>
          <w:noProof/>
        </w:rPr>
        <w:fldChar w:fldCharType="separate"/>
      </w:r>
      <w:r>
        <w:rPr>
          <w:noProof/>
        </w:rPr>
        <w:t>125</w:t>
      </w:r>
      <w:r>
        <w:rPr>
          <w:noProof/>
        </w:rPr>
        <w:fldChar w:fldCharType="end"/>
      </w:r>
    </w:p>
    <w:p w14:paraId="332154D2" w14:textId="2F6D4B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_Toc178199157 \h </w:instrText>
      </w:r>
      <w:r>
        <w:rPr>
          <w:noProof/>
        </w:rPr>
      </w:r>
      <w:r>
        <w:rPr>
          <w:noProof/>
        </w:rPr>
        <w:fldChar w:fldCharType="separate"/>
      </w:r>
      <w:r>
        <w:rPr>
          <w:noProof/>
        </w:rPr>
        <w:t>125</w:t>
      </w:r>
      <w:r>
        <w:rPr>
          <w:noProof/>
        </w:rPr>
        <w:fldChar w:fldCharType="end"/>
      </w:r>
    </w:p>
    <w:p w14:paraId="20BFCD83" w14:textId="4C0E317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_Toc178199158 \h </w:instrText>
      </w:r>
      <w:r>
        <w:rPr>
          <w:noProof/>
        </w:rPr>
      </w:r>
      <w:r>
        <w:rPr>
          <w:noProof/>
        </w:rPr>
        <w:fldChar w:fldCharType="separate"/>
      </w:r>
      <w:r>
        <w:rPr>
          <w:noProof/>
        </w:rPr>
        <w:t>125</w:t>
      </w:r>
      <w:r>
        <w:rPr>
          <w:noProof/>
        </w:rPr>
        <w:fldChar w:fldCharType="end"/>
      </w:r>
    </w:p>
    <w:p w14:paraId="793BF088" w14:textId="768121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6.3.3.6.2</w:t>
      </w:r>
      <w:r>
        <w:rPr>
          <w:rFonts w:asciiTheme="minorHAnsi" w:eastAsiaTheme="minorEastAsia" w:hAnsiTheme="minorHAnsi" w:cstheme="minorBidi"/>
          <w:noProof/>
          <w:kern w:val="2"/>
          <w:sz w:val="22"/>
          <w:szCs w:val="22"/>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_Toc178199159 \h </w:instrText>
      </w:r>
      <w:r>
        <w:rPr>
          <w:noProof/>
        </w:rPr>
      </w:r>
      <w:r>
        <w:rPr>
          <w:noProof/>
        </w:rPr>
        <w:fldChar w:fldCharType="separate"/>
      </w:r>
      <w:r>
        <w:rPr>
          <w:noProof/>
        </w:rPr>
        <w:t>125</w:t>
      </w:r>
      <w:r>
        <w:rPr>
          <w:noProof/>
        </w:rPr>
        <w:fldChar w:fldCharType="end"/>
      </w:r>
    </w:p>
    <w:p w14:paraId="0B87785C" w14:textId="7CCA8E7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_Toc178199160 \h </w:instrText>
      </w:r>
      <w:r>
        <w:rPr>
          <w:noProof/>
        </w:rPr>
      </w:r>
      <w:r>
        <w:rPr>
          <w:noProof/>
        </w:rPr>
        <w:fldChar w:fldCharType="separate"/>
      </w:r>
      <w:r>
        <w:rPr>
          <w:noProof/>
        </w:rPr>
        <w:t>126</w:t>
      </w:r>
      <w:r>
        <w:rPr>
          <w:noProof/>
        </w:rPr>
        <w:fldChar w:fldCharType="end"/>
      </w:r>
    </w:p>
    <w:p w14:paraId="67212B13" w14:textId="017197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_Toc178199161 \h </w:instrText>
      </w:r>
      <w:r>
        <w:rPr>
          <w:noProof/>
        </w:rPr>
      </w:r>
      <w:r>
        <w:rPr>
          <w:noProof/>
        </w:rPr>
        <w:fldChar w:fldCharType="separate"/>
      </w:r>
      <w:r>
        <w:rPr>
          <w:noProof/>
        </w:rPr>
        <w:t>126</w:t>
      </w:r>
      <w:r>
        <w:rPr>
          <w:noProof/>
        </w:rPr>
        <w:fldChar w:fldCharType="end"/>
      </w:r>
    </w:p>
    <w:p w14:paraId="7E7E66F1" w14:textId="39C038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_Toc178199162 \h </w:instrText>
      </w:r>
      <w:r>
        <w:rPr>
          <w:noProof/>
        </w:rPr>
      </w:r>
      <w:r>
        <w:rPr>
          <w:noProof/>
        </w:rPr>
        <w:fldChar w:fldCharType="separate"/>
      </w:r>
      <w:r>
        <w:rPr>
          <w:noProof/>
        </w:rPr>
        <w:t>126</w:t>
      </w:r>
      <w:r>
        <w:rPr>
          <w:noProof/>
        </w:rPr>
        <w:fldChar w:fldCharType="end"/>
      </w:r>
    </w:p>
    <w:p w14:paraId="52403318" w14:textId="5D96B19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_Toc178199163 \h </w:instrText>
      </w:r>
      <w:r>
        <w:rPr>
          <w:noProof/>
        </w:rPr>
      </w:r>
      <w:r>
        <w:rPr>
          <w:noProof/>
        </w:rPr>
        <w:fldChar w:fldCharType="separate"/>
      </w:r>
      <w:r>
        <w:rPr>
          <w:noProof/>
        </w:rPr>
        <w:t>127</w:t>
      </w:r>
      <w:r>
        <w:rPr>
          <w:noProof/>
        </w:rPr>
        <w:fldChar w:fldCharType="end"/>
      </w:r>
    </w:p>
    <w:p w14:paraId="03F51031" w14:textId="1E7BA9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_Toc178199164 \h </w:instrText>
      </w:r>
      <w:r>
        <w:rPr>
          <w:noProof/>
        </w:rPr>
      </w:r>
      <w:r>
        <w:rPr>
          <w:noProof/>
        </w:rPr>
        <w:fldChar w:fldCharType="separate"/>
      </w:r>
      <w:r>
        <w:rPr>
          <w:noProof/>
        </w:rPr>
        <w:t>128</w:t>
      </w:r>
      <w:r>
        <w:rPr>
          <w:noProof/>
        </w:rPr>
        <w:fldChar w:fldCharType="end"/>
      </w:r>
    </w:p>
    <w:p w14:paraId="6B7ACD90" w14:textId="0F8E3B5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_Toc178199165 \h </w:instrText>
      </w:r>
      <w:r>
        <w:rPr>
          <w:noProof/>
        </w:rPr>
      </w:r>
      <w:r>
        <w:rPr>
          <w:noProof/>
        </w:rPr>
        <w:fldChar w:fldCharType="separate"/>
      </w:r>
      <w:r>
        <w:rPr>
          <w:noProof/>
        </w:rPr>
        <w:t>128</w:t>
      </w:r>
      <w:r>
        <w:rPr>
          <w:noProof/>
        </w:rPr>
        <w:fldChar w:fldCharType="end"/>
      </w:r>
    </w:p>
    <w:p w14:paraId="612CFC21" w14:textId="01E8F4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_Toc178199166 \h </w:instrText>
      </w:r>
      <w:r>
        <w:rPr>
          <w:noProof/>
        </w:rPr>
      </w:r>
      <w:r>
        <w:rPr>
          <w:noProof/>
        </w:rPr>
        <w:fldChar w:fldCharType="separate"/>
      </w:r>
      <w:r>
        <w:rPr>
          <w:noProof/>
        </w:rPr>
        <w:t>129</w:t>
      </w:r>
      <w:r>
        <w:rPr>
          <w:noProof/>
        </w:rPr>
        <w:fldChar w:fldCharType="end"/>
      </w:r>
    </w:p>
    <w:p w14:paraId="15D170B5" w14:textId="685E29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_Toc178199167 \h </w:instrText>
      </w:r>
      <w:r>
        <w:rPr>
          <w:noProof/>
        </w:rPr>
      </w:r>
      <w:r>
        <w:rPr>
          <w:noProof/>
        </w:rPr>
        <w:fldChar w:fldCharType="separate"/>
      </w:r>
      <w:r>
        <w:rPr>
          <w:noProof/>
        </w:rPr>
        <w:t>129</w:t>
      </w:r>
      <w:r>
        <w:rPr>
          <w:noProof/>
        </w:rPr>
        <w:fldChar w:fldCharType="end"/>
      </w:r>
    </w:p>
    <w:p w14:paraId="1EDD86C1" w14:textId="5C3C01A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_Toc178199168 \h </w:instrText>
      </w:r>
      <w:r>
        <w:rPr>
          <w:noProof/>
        </w:rPr>
      </w:r>
      <w:r>
        <w:rPr>
          <w:noProof/>
        </w:rPr>
        <w:fldChar w:fldCharType="separate"/>
      </w:r>
      <w:r>
        <w:rPr>
          <w:noProof/>
        </w:rPr>
        <w:t>130</w:t>
      </w:r>
      <w:r>
        <w:rPr>
          <w:noProof/>
        </w:rPr>
        <w:fldChar w:fldCharType="end"/>
      </w:r>
    </w:p>
    <w:p w14:paraId="33875A07" w14:textId="3A25482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_Toc178199169 \h </w:instrText>
      </w:r>
      <w:r>
        <w:rPr>
          <w:noProof/>
        </w:rPr>
      </w:r>
      <w:r>
        <w:rPr>
          <w:noProof/>
        </w:rPr>
        <w:fldChar w:fldCharType="separate"/>
      </w:r>
      <w:r>
        <w:rPr>
          <w:noProof/>
        </w:rPr>
        <w:t>130</w:t>
      </w:r>
      <w:r>
        <w:rPr>
          <w:noProof/>
        </w:rPr>
        <w:fldChar w:fldCharType="end"/>
      </w:r>
    </w:p>
    <w:p w14:paraId="6A95960F" w14:textId="10325CD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_Toc178199170 \h </w:instrText>
      </w:r>
      <w:r>
        <w:rPr>
          <w:noProof/>
        </w:rPr>
      </w:r>
      <w:r>
        <w:rPr>
          <w:noProof/>
        </w:rPr>
        <w:fldChar w:fldCharType="separate"/>
      </w:r>
      <w:r>
        <w:rPr>
          <w:noProof/>
        </w:rPr>
        <w:t>130</w:t>
      </w:r>
      <w:r>
        <w:rPr>
          <w:noProof/>
        </w:rPr>
        <w:fldChar w:fldCharType="end"/>
      </w:r>
    </w:p>
    <w:p w14:paraId="07AA9D49" w14:textId="675568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F2868">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_Toc178199171 \h </w:instrText>
      </w:r>
      <w:r>
        <w:rPr>
          <w:noProof/>
        </w:rPr>
      </w:r>
      <w:r>
        <w:rPr>
          <w:noProof/>
        </w:rPr>
        <w:fldChar w:fldCharType="separate"/>
      </w:r>
      <w:r>
        <w:rPr>
          <w:noProof/>
        </w:rPr>
        <w:t>131</w:t>
      </w:r>
      <w:r>
        <w:rPr>
          <w:noProof/>
        </w:rPr>
        <w:fldChar w:fldCharType="end"/>
      </w:r>
    </w:p>
    <w:p w14:paraId="3760B936" w14:textId="63C1CCD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_Toc178199172 \h </w:instrText>
      </w:r>
      <w:r>
        <w:rPr>
          <w:noProof/>
        </w:rPr>
      </w:r>
      <w:r>
        <w:rPr>
          <w:noProof/>
        </w:rPr>
        <w:fldChar w:fldCharType="separate"/>
      </w:r>
      <w:r>
        <w:rPr>
          <w:noProof/>
        </w:rPr>
        <w:t>131</w:t>
      </w:r>
      <w:r>
        <w:rPr>
          <w:noProof/>
        </w:rPr>
        <w:fldChar w:fldCharType="end"/>
      </w:r>
    </w:p>
    <w:p w14:paraId="14AE0F3B" w14:textId="0E89F56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_Toc178199173 \h </w:instrText>
      </w:r>
      <w:r>
        <w:rPr>
          <w:noProof/>
        </w:rPr>
      </w:r>
      <w:r>
        <w:rPr>
          <w:noProof/>
        </w:rPr>
        <w:fldChar w:fldCharType="separate"/>
      </w:r>
      <w:r>
        <w:rPr>
          <w:noProof/>
        </w:rPr>
        <w:t>131</w:t>
      </w:r>
      <w:r>
        <w:rPr>
          <w:noProof/>
        </w:rPr>
        <w:fldChar w:fldCharType="end"/>
      </w:r>
    </w:p>
    <w:p w14:paraId="748B1044" w14:textId="5503E85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_Toc178199174 \h </w:instrText>
      </w:r>
      <w:r>
        <w:rPr>
          <w:noProof/>
        </w:rPr>
      </w:r>
      <w:r>
        <w:rPr>
          <w:noProof/>
        </w:rPr>
        <w:fldChar w:fldCharType="separate"/>
      </w:r>
      <w:r>
        <w:rPr>
          <w:noProof/>
        </w:rPr>
        <w:t>132</w:t>
      </w:r>
      <w:r>
        <w:rPr>
          <w:noProof/>
        </w:rPr>
        <w:fldChar w:fldCharType="end"/>
      </w:r>
    </w:p>
    <w:p w14:paraId="15FBE5A2" w14:textId="1772119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_Toc178199175 \h </w:instrText>
      </w:r>
      <w:r>
        <w:rPr>
          <w:noProof/>
        </w:rPr>
      </w:r>
      <w:r>
        <w:rPr>
          <w:noProof/>
        </w:rPr>
        <w:fldChar w:fldCharType="separate"/>
      </w:r>
      <w:r>
        <w:rPr>
          <w:noProof/>
        </w:rPr>
        <w:t>134</w:t>
      </w:r>
      <w:r>
        <w:rPr>
          <w:noProof/>
        </w:rPr>
        <w:fldChar w:fldCharType="end"/>
      </w:r>
    </w:p>
    <w:p w14:paraId="7BA54519" w14:textId="46E812F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_Toc178199176 \h </w:instrText>
      </w:r>
      <w:r>
        <w:rPr>
          <w:noProof/>
        </w:rPr>
      </w:r>
      <w:r>
        <w:rPr>
          <w:noProof/>
        </w:rPr>
        <w:fldChar w:fldCharType="separate"/>
      </w:r>
      <w:r>
        <w:rPr>
          <w:noProof/>
        </w:rPr>
        <w:t>134</w:t>
      </w:r>
      <w:r>
        <w:rPr>
          <w:noProof/>
        </w:rPr>
        <w:fldChar w:fldCharType="end"/>
      </w:r>
    </w:p>
    <w:p w14:paraId="0E58DAB4" w14:textId="4317BA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_Toc178199177 \h </w:instrText>
      </w:r>
      <w:r>
        <w:rPr>
          <w:noProof/>
        </w:rPr>
      </w:r>
      <w:r>
        <w:rPr>
          <w:noProof/>
        </w:rPr>
        <w:fldChar w:fldCharType="separate"/>
      </w:r>
      <w:r>
        <w:rPr>
          <w:noProof/>
        </w:rPr>
        <w:t>136</w:t>
      </w:r>
      <w:r>
        <w:rPr>
          <w:noProof/>
        </w:rPr>
        <w:fldChar w:fldCharType="end"/>
      </w:r>
    </w:p>
    <w:p w14:paraId="01CAE05E" w14:textId="571A442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_Toc178199178 \h </w:instrText>
      </w:r>
      <w:r>
        <w:rPr>
          <w:noProof/>
        </w:rPr>
      </w:r>
      <w:r>
        <w:rPr>
          <w:noProof/>
        </w:rPr>
        <w:fldChar w:fldCharType="separate"/>
      </w:r>
      <w:r>
        <w:rPr>
          <w:noProof/>
        </w:rPr>
        <w:t>136</w:t>
      </w:r>
      <w:r>
        <w:rPr>
          <w:noProof/>
        </w:rPr>
        <w:fldChar w:fldCharType="end"/>
      </w:r>
    </w:p>
    <w:p w14:paraId="5F0E39BB" w14:textId="4A7BF5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_Toc178199179 \h </w:instrText>
      </w:r>
      <w:r>
        <w:rPr>
          <w:noProof/>
        </w:rPr>
      </w:r>
      <w:r>
        <w:rPr>
          <w:noProof/>
        </w:rPr>
        <w:fldChar w:fldCharType="separate"/>
      </w:r>
      <w:r>
        <w:rPr>
          <w:noProof/>
        </w:rPr>
        <w:t>137</w:t>
      </w:r>
      <w:r>
        <w:rPr>
          <w:noProof/>
        </w:rPr>
        <w:fldChar w:fldCharType="end"/>
      </w:r>
    </w:p>
    <w:p w14:paraId="3FC9B4FF" w14:textId="65D1A0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_Toc178199180 \h </w:instrText>
      </w:r>
      <w:r>
        <w:rPr>
          <w:noProof/>
        </w:rPr>
      </w:r>
      <w:r>
        <w:rPr>
          <w:noProof/>
        </w:rPr>
        <w:fldChar w:fldCharType="separate"/>
      </w:r>
      <w:r>
        <w:rPr>
          <w:noProof/>
        </w:rPr>
        <w:t>137</w:t>
      </w:r>
      <w:r>
        <w:rPr>
          <w:noProof/>
        </w:rPr>
        <w:fldChar w:fldCharType="end"/>
      </w:r>
    </w:p>
    <w:p w14:paraId="383160FF" w14:textId="66B10FB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_Toc178199181 \h </w:instrText>
      </w:r>
      <w:r>
        <w:rPr>
          <w:noProof/>
        </w:rPr>
      </w:r>
      <w:r>
        <w:rPr>
          <w:noProof/>
        </w:rPr>
        <w:fldChar w:fldCharType="separate"/>
      </w:r>
      <w:r>
        <w:rPr>
          <w:noProof/>
        </w:rPr>
        <w:t>137</w:t>
      </w:r>
      <w:r>
        <w:rPr>
          <w:noProof/>
        </w:rPr>
        <w:fldChar w:fldCharType="end"/>
      </w:r>
    </w:p>
    <w:p w14:paraId="5962DF9E" w14:textId="49C400A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_Toc178199182 \h </w:instrText>
      </w:r>
      <w:r>
        <w:rPr>
          <w:noProof/>
        </w:rPr>
      </w:r>
      <w:r>
        <w:rPr>
          <w:noProof/>
        </w:rPr>
        <w:fldChar w:fldCharType="separate"/>
      </w:r>
      <w:r>
        <w:rPr>
          <w:noProof/>
        </w:rPr>
        <w:t>137</w:t>
      </w:r>
      <w:r>
        <w:rPr>
          <w:noProof/>
        </w:rPr>
        <w:fldChar w:fldCharType="end"/>
      </w:r>
    </w:p>
    <w:p w14:paraId="41298717" w14:textId="12F932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_Toc178199183 \h </w:instrText>
      </w:r>
      <w:r>
        <w:rPr>
          <w:noProof/>
        </w:rPr>
      </w:r>
      <w:r>
        <w:rPr>
          <w:noProof/>
        </w:rPr>
        <w:fldChar w:fldCharType="separate"/>
      </w:r>
      <w:r>
        <w:rPr>
          <w:noProof/>
        </w:rPr>
        <w:t>137</w:t>
      </w:r>
      <w:r>
        <w:rPr>
          <w:noProof/>
        </w:rPr>
        <w:fldChar w:fldCharType="end"/>
      </w:r>
    </w:p>
    <w:p w14:paraId="71305D43" w14:textId="2F3C5F3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Implicit transmit media request</w:t>
      </w:r>
      <w:r>
        <w:rPr>
          <w:noProof/>
        </w:rPr>
        <w:tab/>
      </w:r>
      <w:r>
        <w:rPr>
          <w:noProof/>
        </w:rPr>
        <w:fldChar w:fldCharType="begin" w:fldLock="1"/>
      </w:r>
      <w:r>
        <w:rPr>
          <w:noProof/>
        </w:rPr>
        <w:instrText xml:space="preserve"> PAGEREF _Toc178199184 \h </w:instrText>
      </w:r>
      <w:r>
        <w:rPr>
          <w:noProof/>
        </w:rPr>
      </w:r>
      <w:r>
        <w:rPr>
          <w:noProof/>
        </w:rPr>
        <w:fldChar w:fldCharType="separate"/>
      </w:r>
      <w:r>
        <w:rPr>
          <w:noProof/>
        </w:rPr>
        <w:t>137</w:t>
      </w:r>
      <w:r>
        <w:rPr>
          <w:noProof/>
        </w:rPr>
        <w:fldChar w:fldCharType="end"/>
      </w:r>
    </w:p>
    <w:p w14:paraId="6776C05C" w14:textId="4DC1C3A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Handling of MIME bodies in a SIP message</w:t>
      </w:r>
      <w:r>
        <w:rPr>
          <w:noProof/>
        </w:rPr>
        <w:tab/>
      </w:r>
      <w:r>
        <w:rPr>
          <w:noProof/>
        </w:rPr>
        <w:fldChar w:fldCharType="begin" w:fldLock="1"/>
      </w:r>
      <w:r>
        <w:rPr>
          <w:noProof/>
        </w:rPr>
        <w:instrText xml:space="preserve"> PAGEREF _Toc178199185 \h </w:instrText>
      </w:r>
      <w:r>
        <w:rPr>
          <w:noProof/>
        </w:rPr>
      </w:r>
      <w:r>
        <w:rPr>
          <w:noProof/>
        </w:rPr>
        <w:fldChar w:fldCharType="separate"/>
      </w:r>
      <w:r>
        <w:rPr>
          <w:noProof/>
        </w:rPr>
        <w:t>138</w:t>
      </w:r>
      <w:r>
        <w:rPr>
          <w:noProof/>
        </w:rPr>
        <w:fldChar w:fldCharType="end"/>
      </w:r>
    </w:p>
    <w:p w14:paraId="51BE6E59" w14:textId="4582A0B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_Toc178199186 \h </w:instrText>
      </w:r>
      <w:r>
        <w:rPr>
          <w:noProof/>
        </w:rPr>
      </w:r>
      <w:r>
        <w:rPr>
          <w:noProof/>
        </w:rPr>
        <w:fldChar w:fldCharType="separate"/>
      </w:r>
      <w:r>
        <w:rPr>
          <w:noProof/>
        </w:rPr>
        <w:t>138</w:t>
      </w:r>
      <w:r>
        <w:rPr>
          <w:noProof/>
        </w:rPr>
        <w:fldChar w:fldCharType="end"/>
      </w:r>
    </w:p>
    <w:p w14:paraId="119C3FE0" w14:textId="01EB00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_Toc178199187 \h </w:instrText>
      </w:r>
      <w:r>
        <w:rPr>
          <w:noProof/>
        </w:rPr>
      </w:r>
      <w:r>
        <w:rPr>
          <w:noProof/>
        </w:rPr>
        <w:fldChar w:fldCharType="separate"/>
      </w:r>
      <w:r>
        <w:rPr>
          <w:noProof/>
        </w:rPr>
        <w:t>138</w:t>
      </w:r>
      <w:r>
        <w:rPr>
          <w:noProof/>
        </w:rPr>
        <w:fldChar w:fldCharType="end"/>
      </w:r>
    </w:p>
    <w:p w14:paraId="324B2B4C" w14:textId="58AAB05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_Toc178199188 \h </w:instrText>
      </w:r>
      <w:r>
        <w:rPr>
          <w:noProof/>
        </w:rPr>
      </w:r>
      <w:r>
        <w:rPr>
          <w:noProof/>
        </w:rPr>
        <w:fldChar w:fldCharType="separate"/>
      </w:r>
      <w:r>
        <w:rPr>
          <w:noProof/>
        </w:rPr>
        <w:t>138</w:t>
      </w:r>
      <w:r>
        <w:rPr>
          <w:noProof/>
        </w:rPr>
        <w:fldChar w:fldCharType="end"/>
      </w:r>
    </w:p>
    <w:p w14:paraId="08C8E1EC" w14:textId="6DFFF6C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_Toc178199189 \h </w:instrText>
      </w:r>
      <w:r>
        <w:rPr>
          <w:noProof/>
        </w:rPr>
      </w:r>
      <w:r>
        <w:rPr>
          <w:noProof/>
        </w:rPr>
        <w:fldChar w:fldCharType="separate"/>
      </w:r>
      <w:r>
        <w:rPr>
          <w:noProof/>
        </w:rPr>
        <w:t>139</w:t>
      </w:r>
      <w:r>
        <w:rPr>
          <w:noProof/>
        </w:rPr>
        <w:fldChar w:fldCharType="end"/>
      </w:r>
    </w:p>
    <w:p w14:paraId="1D8FD003" w14:textId="213208A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_Toc178199190 \h </w:instrText>
      </w:r>
      <w:r>
        <w:rPr>
          <w:noProof/>
        </w:rPr>
      </w:r>
      <w:r>
        <w:rPr>
          <w:noProof/>
        </w:rPr>
        <w:fldChar w:fldCharType="separate"/>
      </w:r>
      <w:r>
        <w:rPr>
          <w:noProof/>
        </w:rPr>
        <w:t>139</w:t>
      </w:r>
      <w:r>
        <w:rPr>
          <w:noProof/>
        </w:rPr>
        <w:fldChar w:fldCharType="end"/>
      </w:r>
    </w:p>
    <w:p w14:paraId="312BBC30" w14:textId="7D06695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_Toc178199191 \h </w:instrText>
      </w:r>
      <w:r>
        <w:rPr>
          <w:noProof/>
        </w:rPr>
      </w:r>
      <w:r>
        <w:rPr>
          <w:noProof/>
        </w:rPr>
        <w:fldChar w:fldCharType="separate"/>
      </w:r>
      <w:r>
        <w:rPr>
          <w:noProof/>
        </w:rPr>
        <w:t>139</w:t>
      </w:r>
      <w:r>
        <w:rPr>
          <w:noProof/>
        </w:rPr>
        <w:fldChar w:fldCharType="end"/>
      </w:r>
    </w:p>
    <w:p w14:paraId="75DF40A5" w14:textId="6F2F19C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_Toc178199192 \h </w:instrText>
      </w:r>
      <w:r>
        <w:rPr>
          <w:noProof/>
        </w:rPr>
      </w:r>
      <w:r>
        <w:rPr>
          <w:noProof/>
        </w:rPr>
        <w:fldChar w:fldCharType="separate"/>
      </w:r>
      <w:r>
        <w:rPr>
          <w:noProof/>
        </w:rPr>
        <w:t>139</w:t>
      </w:r>
      <w:r>
        <w:rPr>
          <w:noProof/>
        </w:rPr>
        <w:fldChar w:fldCharType="end"/>
      </w:r>
    </w:p>
    <w:p w14:paraId="10BFF786" w14:textId="48A33AC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_Toc178199193 \h </w:instrText>
      </w:r>
      <w:r>
        <w:rPr>
          <w:noProof/>
        </w:rPr>
      </w:r>
      <w:r>
        <w:rPr>
          <w:noProof/>
        </w:rPr>
        <w:fldChar w:fldCharType="separate"/>
      </w:r>
      <w:r>
        <w:rPr>
          <w:noProof/>
        </w:rPr>
        <w:t>139</w:t>
      </w:r>
      <w:r>
        <w:rPr>
          <w:noProof/>
        </w:rPr>
        <w:fldChar w:fldCharType="end"/>
      </w:r>
    </w:p>
    <w:p w14:paraId="2F8793A4" w14:textId="5EBA7C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_Toc178199194 \h </w:instrText>
      </w:r>
      <w:r>
        <w:rPr>
          <w:noProof/>
        </w:rPr>
      </w:r>
      <w:r>
        <w:rPr>
          <w:noProof/>
        </w:rPr>
        <w:fldChar w:fldCharType="separate"/>
      </w:r>
      <w:r>
        <w:rPr>
          <w:noProof/>
        </w:rPr>
        <w:t>140</w:t>
      </w:r>
      <w:r>
        <w:rPr>
          <w:noProof/>
        </w:rPr>
        <w:fldChar w:fldCharType="end"/>
      </w:r>
    </w:p>
    <w:p w14:paraId="7F37CABF" w14:textId="69AD56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_Toc178199195 \h </w:instrText>
      </w:r>
      <w:r>
        <w:rPr>
          <w:noProof/>
        </w:rPr>
      </w:r>
      <w:r>
        <w:rPr>
          <w:noProof/>
        </w:rPr>
        <w:fldChar w:fldCharType="separate"/>
      </w:r>
      <w:r>
        <w:rPr>
          <w:noProof/>
        </w:rPr>
        <w:t>140</w:t>
      </w:r>
      <w:r>
        <w:rPr>
          <w:noProof/>
        </w:rPr>
        <w:fldChar w:fldCharType="end"/>
      </w:r>
    </w:p>
    <w:p w14:paraId="1A6A0F3B" w14:textId="583A86E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_Toc178199196 \h </w:instrText>
      </w:r>
      <w:r>
        <w:rPr>
          <w:noProof/>
        </w:rPr>
      </w:r>
      <w:r>
        <w:rPr>
          <w:noProof/>
        </w:rPr>
        <w:fldChar w:fldCharType="separate"/>
      </w:r>
      <w:r>
        <w:rPr>
          <w:noProof/>
        </w:rPr>
        <w:t>140</w:t>
      </w:r>
      <w:r>
        <w:rPr>
          <w:noProof/>
        </w:rPr>
        <w:fldChar w:fldCharType="end"/>
      </w:r>
    </w:p>
    <w:p w14:paraId="71D6F810" w14:textId="0FB5C62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_Toc178199197 \h </w:instrText>
      </w:r>
      <w:r>
        <w:rPr>
          <w:noProof/>
        </w:rPr>
      </w:r>
      <w:r>
        <w:rPr>
          <w:noProof/>
        </w:rPr>
        <w:fldChar w:fldCharType="separate"/>
      </w:r>
      <w:r>
        <w:rPr>
          <w:noProof/>
        </w:rPr>
        <w:t>140</w:t>
      </w:r>
      <w:r>
        <w:rPr>
          <w:noProof/>
        </w:rPr>
        <w:fldChar w:fldCharType="end"/>
      </w:r>
    </w:p>
    <w:p w14:paraId="5EF76F67" w14:textId="1225A4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_Toc178199198 \h </w:instrText>
      </w:r>
      <w:r>
        <w:rPr>
          <w:noProof/>
        </w:rPr>
      </w:r>
      <w:r>
        <w:rPr>
          <w:noProof/>
        </w:rPr>
        <w:fldChar w:fldCharType="separate"/>
      </w:r>
      <w:r>
        <w:rPr>
          <w:noProof/>
        </w:rPr>
        <w:t>141</w:t>
      </w:r>
      <w:r>
        <w:rPr>
          <w:noProof/>
        </w:rPr>
        <w:fldChar w:fldCharType="end"/>
      </w:r>
    </w:p>
    <w:p w14:paraId="5579AA58" w14:textId="7188C8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_Toc178199199 \h </w:instrText>
      </w:r>
      <w:r>
        <w:rPr>
          <w:noProof/>
        </w:rPr>
      </w:r>
      <w:r>
        <w:rPr>
          <w:noProof/>
        </w:rPr>
        <w:fldChar w:fldCharType="separate"/>
      </w:r>
      <w:r>
        <w:rPr>
          <w:noProof/>
        </w:rPr>
        <w:t>141</w:t>
      </w:r>
      <w:r>
        <w:rPr>
          <w:noProof/>
        </w:rPr>
        <w:fldChar w:fldCharType="end"/>
      </w:r>
    </w:p>
    <w:p w14:paraId="3788C956" w14:textId="6DBF97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_Toc178199200 \h </w:instrText>
      </w:r>
      <w:r>
        <w:rPr>
          <w:noProof/>
        </w:rPr>
      </w:r>
      <w:r>
        <w:rPr>
          <w:noProof/>
        </w:rPr>
        <w:fldChar w:fldCharType="separate"/>
      </w:r>
      <w:r>
        <w:rPr>
          <w:noProof/>
        </w:rPr>
        <w:t>141</w:t>
      </w:r>
      <w:r>
        <w:rPr>
          <w:noProof/>
        </w:rPr>
        <w:fldChar w:fldCharType="end"/>
      </w:r>
    </w:p>
    <w:p w14:paraId="15A0BA24" w14:textId="0C8CA51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_Toc178199201 \h </w:instrText>
      </w:r>
      <w:r>
        <w:rPr>
          <w:noProof/>
        </w:rPr>
      </w:r>
      <w:r>
        <w:rPr>
          <w:noProof/>
        </w:rPr>
        <w:fldChar w:fldCharType="separate"/>
      </w:r>
      <w:r>
        <w:rPr>
          <w:noProof/>
        </w:rPr>
        <w:t>141</w:t>
      </w:r>
      <w:r>
        <w:rPr>
          <w:noProof/>
        </w:rPr>
        <w:fldChar w:fldCharType="end"/>
      </w:r>
    </w:p>
    <w:p w14:paraId="5211BF02" w14:textId="0D5D4F5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_Toc178199202 \h </w:instrText>
      </w:r>
      <w:r>
        <w:rPr>
          <w:noProof/>
        </w:rPr>
      </w:r>
      <w:r>
        <w:rPr>
          <w:noProof/>
        </w:rPr>
        <w:fldChar w:fldCharType="separate"/>
      </w:r>
      <w:r>
        <w:rPr>
          <w:noProof/>
        </w:rPr>
        <w:t>142</w:t>
      </w:r>
      <w:r>
        <w:rPr>
          <w:noProof/>
        </w:rPr>
        <w:fldChar w:fldCharType="end"/>
      </w:r>
    </w:p>
    <w:p w14:paraId="0DD997F5" w14:textId="0D4C4E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_Toc178199203 \h </w:instrText>
      </w:r>
      <w:r>
        <w:rPr>
          <w:noProof/>
        </w:rPr>
      </w:r>
      <w:r>
        <w:rPr>
          <w:noProof/>
        </w:rPr>
        <w:fldChar w:fldCharType="separate"/>
      </w:r>
      <w:r>
        <w:rPr>
          <w:noProof/>
        </w:rPr>
        <w:t>142</w:t>
      </w:r>
      <w:r>
        <w:rPr>
          <w:noProof/>
        </w:rPr>
        <w:fldChar w:fldCharType="end"/>
      </w:r>
    </w:p>
    <w:p w14:paraId="6FA73884" w14:textId="56D040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_Toc178199204 \h </w:instrText>
      </w:r>
      <w:r>
        <w:rPr>
          <w:noProof/>
        </w:rPr>
      </w:r>
      <w:r>
        <w:rPr>
          <w:noProof/>
        </w:rPr>
        <w:fldChar w:fldCharType="separate"/>
      </w:r>
      <w:r>
        <w:rPr>
          <w:noProof/>
        </w:rPr>
        <w:t>142</w:t>
      </w:r>
      <w:r>
        <w:rPr>
          <w:noProof/>
        </w:rPr>
        <w:fldChar w:fldCharType="end"/>
      </w:r>
    </w:p>
    <w:p w14:paraId="7D3007BA" w14:textId="5D69FB6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_Toc178199205 \h </w:instrText>
      </w:r>
      <w:r>
        <w:rPr>
          <w:noProof/>
        </w:rPr>
      </w:r>
      <w:r>
        <w:rPr>
          <w:noProof/>
        </w:rPr>
        <w:fldChar w:fldCharType="separate"/>
      </w:r>
      <w:r>
        <w:rPr>
          <w:noProof/>
        </w:rPr>
        <w:t>143</w:t>
      </w:r>
      <w:r>
        <w:rPr>
          <w:noProof/>
        </w:rPr>
        <w:fldChar w:fldCharType="end"/>
      </w:r>
    </w:p>
    <w:p w14:paraId="36A55A70" w14:textId="2F7639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_Toc178199206 \h </w:instrText>
      </w:r>
      <w:r>
        <w:rPr>
          <w:noProof/>
        </w:rPr>
      </w:r>
      <w:r>
        <w:rPr>
          <w:noProof/>
        </w:rPr>
        <w:fldChar w:fldCharType="separate"/>
      </w:r>
      <w:r>
        <w:rPr>
          <w:noProof/>
        </w:rPr>
        <w:t>143</w:t>
      </w:r>
      <w:r>
        <w:rPr>
          <w:noProof/>
        </w:rPr>
        <w:fldChar w:fldCharType="end"/>
      </w:r>
    </w:p>
    <w:p w14:paraId="008B5BE0" w14:textId="799186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_Toc178199207 \h </w:instrText>
      </w:r>
      <w:r>
        <w:rPr>
          <w:noProof/>
        </w:rPr>
      </w:r>
      <w:r>
        <w:rPr>
          <w:noProof/>
        </w:rPr>
        <w:fldChar w:fldCharType="separate"/>
      </w:r>
      <w:r>
        <w:rPr>
          <w:noProof/>
        </w:rPr>
        <w:t>144</w:t>
      </w:r>
      <w:r>
        <w:rPr>
          <w:noProof/>
        </w:rPr>
        <w:fldChar w:fldCharType="end"/>
      </w:r>
    </w:p>
    <w:p w14:paraId="7D50440A" w14:textId="7634C91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_Toc178199208 \h </w:instrText>
      </w:r>
      <w:r>
        <w:rPr>
          <w:noProof/>
        </w:rPr>
      </w:r>
      <w:r>
        <w:rPr>
          <w:noProof/>
        </w:rPr>
        <w:fldChar w:fldCharType="separate"/>
      </w:r>
      <w:r>
        <w:rPr>
          <w:noProof/>
        </w:rPr>
        <w:t>145</w:t>
      </w:r>
      <w:r>
        <w:rPr>
          <w:noProof/>
        </w:rPr>
        <w:fldChar w:fldCharType="end"/>
      </w:r>
    </w:p>
    <w:p w14:paraId="0B4F1F29" w14:textId="6935890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_Toc178199209 \h </w:instrText>
      </w:r>
      <w:r>
        <w:rPr>
          <w:noProof/>
        </w:rPr>
      </w:r>
      <w:r>
        <w:rPr>
          <w:noProof/>
        </w:rPr>
        <w:fldChar w:fldCharType="separate"/>
      </w:r>
      <w:r>
        <w:rPr>
          <w:noProof/>
        </w:rPr>
        <w:t>145</w:t>
      </w:r>
      <w:r>
        <w:rPr>
          <w:noProof/>
        </w:rPr>
        <w:fldChar w:fldCharType="end"/>
      </w:r>
    </w:p>
    <w:p w14:paraId="756B19B8" w14:textId="58AC63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_Toc178199210 \h </w:instrText>
      </w:r>
      <w:r>
        <w:rPr>
          <w:noProof/>
        </w:rPr>
      </w:r>
      <w:r>
        <w:rPr>
          <w:noProof/>
        </w:rPr>
        <w:fldChar w:fldCharType="separate"/>
      </w:r>
      <w:r>
        <w:rPr>
          <w:noProof/>
        </w:rPr>
        <w:t>145</w:t>
      </w:r>
      <w:r>
        <w:rPr>
          <w:noProof/>
        </w:rPr>
        <w:fldChar w:fldCharType="end"/>
      </w:r>
    </w:p>
    <w:p w14:paraId="28C6A008" w14:textId="32ACDA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_Toc178199211 \h </w:instrText>
      </w:r>
      <w:r>
        <w:rPr>
          <w:noProof/>
        </w:rPr>
      </w:r>
      <w:r>
        <w:rPr>
          <w:noProof/>
        </w:rPr>
        <w:fldChar w:fldCharType="separate"/>
      </w:r>
      <w:r>
        <w:rPr>
          <w:noProof/>
        </w:rPr>
        <w:t>145</w:t>
      </w:r>
      <w:r>
        <w:rPr>
          <w:noProof/>
        </w:rPr>
        <w:fldChar w:fldCharType="end"/>
      </w:r>
    </w:p>
    <w:p w14:paraId="66F613DE" w14:textId="75C4B64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_Toc178199212 \h </w:instrText>
      </w:r>
      <w:r>
        <w:rPr>
          <w:noProof/>
        </w:rPr>
      </w:r>
      <w:r>
        <w:rPr>
          <w:noProof/>
        </w:rPr>
        <w:fldChar w:fldCharType="separate"/>
      </w:r>
      <w:r>
        <w:rPr>
          <w:noProof/>
        </w:rPr>
        <w:t>146</w:t>
      </w:r>
      <w:r>
        <w:rPr>
          <w:noProof/>
        </w:rPr>
        <w:fldChar w:fldCharType="end"/>
      </w:r>
    </w:p>
    <w:p w14:paraId="09651800" w14:textId="4016A51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_Toc178199213 \h </w:instrText>
      </w:r>
      <w:r>
        <w:rPr>
          <w:noProof/>
        </w:rPr>
      </w:r>
      <w:r>
        <w:rPr>
          <w:noProof/>
        </w:rPr>
        <w:fldChar w:fldCharType="separate"/>
      </w:r>
      <w:r>
        <w:rPr>
          <w:noProof/>
        </w:rPr>
        <w:t>146</w:t>
      </w:r>
      <w:r>
        <w:rPr>
          <w:noProof/>
        </w:rPr>
        <w:fldChar w:fldCharType="end"/>
      </w:r>
    </w:p>
    <w:p w14:paraId="06565E24" w14:textId="73058A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_Toc178199214 \h </w:instrText>
      </w:r>
      <w:r>
        <w:rPr>
          <w:noProof/>
        </w:rPr>
      </w:r>
      <w:r>
        <w:rPr>
          <w:noProof/>
        </w:rPr>
        <w:fldChar w:fldCharType="separate"/>
      </w:r>
      <w:r>
        <w:rPr>
          <w:noProof/>
        </w:rPr>
        <w:t>146</w:t>
      </w:r>
      <w:r>
        <w:rPr>
          <w:noProof/>
        </w:rPr>
        <w:fldChar w:fldCharType="end"/>
      </w:r>
    </w:p>
    <w:p w14:paraId="3A665003" w14:textId="34BA21E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sv-SE"/>
        </w:rPr>
        <w:t>6.7</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Priority sharing</w:t>
      </w:r>
      <w:r>
        <w:rPr>
          <w:noProof/>
        </w:rPr>
        <w:tab/>
      </w:r>
      <w:r>
        <w:rPr>
          <w:noProof/>
        </w:rPr>
        <w:fldChar w:fldCharType="begin" w:fldLock="1"/>
      </w:r>
      <w:r>
        <w:rPr>
          <w:noProof/>
        </w:rPr>
        <w:instrText xml:space="preserve"> PAGEREF _Toc178199215 \h </w:instrText>
      </w:r>
      <w:r>
        <w:rPr>
          <w:noProof/>
        </w:rPr>
      </w:r>
      <w:r>
        <w:rPr>
          <w:noProof/>
        </w:rPr>
        <w:fldChar w:fldCharType="separate"/>
      </w:r>
      <w:r>
        <w:rPr>
          <w:noProof/>
        </w:rPr>
        <w:t>146</w:t>
      </w:r>
      <w:r>
        <w:rPr>
          <w:noProof/>
        </w:rPr>
        <w:fldChar w:fldCharType="end"/>
      </w:r>
    </w:p>
    <w:p w14:paraId="02186121" w14:textId="2343A8F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sv-SE"/>
        </w:rPr>
        <w:t>6.8</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Support for multiple devices</w:t>
      </w:r>
      <w:r>
        <w:rPr>
          <w:noProof/>
        </w:rPr>
        <w:tab/>
      </w:r>
      <w:r>
        <w:rPr>
          <w:noProof/>
        </w:rPr>
        <w:fldChar w:fldCharType="begin" w:fldLock="1"/>
      </w:r>
      <w:r>
        <w:rPr>
          <w:noProof/>
        </w:rPr>
        <w:instrText xml:space="preserve"> PAGEREF _Toc178199216 \h </w:instrText>
      </w:r>
      <w:r>
        <w:rPr>
          <w:noProof/>
        </w:rPr>
      </w:r>
      <w:r>
        <w:rPr>
          <w:noProof/>
        </w:rPr>
        <w:fldChar w:fldCharType="separate"/>
      </w:r>
      <w:r>
        <w:rPr>
          <w:noProof/>
        </w:rPr>
        <w:t>146</w:t>
      </w:r>
      <w:r>
        <w:rPr>
          <w:noProof/>
        </w:rPr>
        <w:fldChar w:fldCharType="end"/>
      </w:r>
    </w:p>
    <w:p w14:paraId="7C52E0E3" w14:textId="051A5EE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6.9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Procedures at the MCVideo gateway</w:t>
      </w:r>
      <w:r>
        <w:rPr>
          <w:noProof/>
        </w:rPr>
        <w:tab/>
      </w:r>
      <w:r>
        <w:rPr>
          <w:noProof/>
        </w:rPr>
        <w:fldChar w:fldCharType="begin" w:fldLock="1"/>
      </w:r>
      <w:r>
        <w:rPr>
          <w:noProof/>
        </w:rPr>
        <w:instrText xml:space="preserve"> PAGEREF _Toc178199217 \h </w:instrText>
      </w:r>
      <w:r>
        <w:rPr>
          <w:noProof/>
        </w:rPr>
      </w:r>
      <w:r>
        <w:rPr>
          <w:noProof/>
        </w:rPr>
        <w:fldChar w:fldCharType="separate"/>
      </w:r>
      <w:r>
        <w:rPr>
          <w:noProof/>
        </w:rPr>
        <w:t>147</w:t>
      </w:r>
      <w:r>
        <w:rPr>
          <w:noProof/>
        </w:rPr>
        <w:fldChar w:fldCharType="end"/>
      </w:r>
    </w:p>
    <w:p w14:paraId="128A63A0" w14:textId="20E937D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_Toc178199218 \h </w:instrText>
      </w:r>
      <w:r>
        <w:rPr>
          <w:noProof/>
        </w:rPr>
      </w:r>
      <w:r>
        <w:rPr>
          <w:noProof/>
        </w:rPr>
        <w:fldChar w:fldCharType="separate"/>
      </w:r>
      <w:r>
        <w:rPr>
          <w:noProof/>
        </w:rPr>
        <w:t>147</w:t>
      </w:r>
      <w:r>
        <w:rPr>
          <w:noProof/>
        </w:rPr>
        <w:fldChar w:fldCharType="end"/>
      </w:r>
    </w:p>
    <w:p w14:paraId="621C9E9B" w14:textId="5C975E1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 gateway server acting as an exit point from an MCVideo system</w:t>
      </w:r>
      <w:r>
        <w:rPr>
          <w:noProof/>
        </w:rPr>
        <w:tab/>
      </w:r>
      <w:r>
        <w:rPr>
          <w:noProof/>
        </w:rPr>
        <w:fldChar w:fldCharType="begin" w:fldLock="1"/>
      </w:r>
      <w:r>
        <w:rPr>
          <w:noProof/>
        </w:rPr>
        <w:instrText xml:space="preserve"> PAGEREF _Toc178199219 \h </w:instrText>
      </w:r>
      <w:r>
        <w:rPr>
          <w:noProof/>
        </w:rPr>
      </w:r>
      <w:r>
        <w:rPr>
          <w:noProof/>
        </w:rPr>
        <w:fldChar w:fldCharType="separate"/>
      </w:r>
      <w:r>
        <w:rPr>
          <w:noProof/>
        </w:rPr>
        <w:t>147</w:t>
      </w:r>
      <w:r>
        <w:rPr>
          <w:noProof/>
        </w:rPr>
        <w:fldChar w:fldCharType="end"/>
      </w:r>
    </w:p>
    <w:p w14:paraId="7EFD83F6" w14:textId="306CCCF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MCVideo gateway server acting as an entry point in an MCVideo system</w:t>
      </w:r>
      <w:r>
        <w:rPr>
          <w:noProof/>
        </w:rPr>
        <w:tab/>
      </w:r>
      <w:r>
        <w:rPr>
          <w:noProof/>
        </w:rPr>
        <w:fldChar w:fldCharType="begin" w:fldLock="1"/>
      </w:r>
      <w:r>
        <w:rPr>
          <w:noProof/>
        </w:rPr>
        <w:instrText xml:space="preserve"> PAGEREF _Toc178199220 \h </w:instrText>
      </w:r>
      <w:r>
        <w:rPr>
          <w:noProof/>
        </w:rPr>
      </w:r>
      <w:r>
        <w:rPr>
          <w:noProof/>
        </w:rPr>
        <w:fldChar w:fldCharType="separate"/>
      </w:r>
      <w:r>
        <w:rPr>
          <w:noProof/>
        </w:rPr>
        <w:t>147</w:t>
      </w:r>
      <w:r>
        <w:rPr>
          <w:noProof/>
        </w:rPr>
        <w:fldChar w:fldCharType="end"/>
      </w:r>
    </w:p>
    <w:p w14:paraId="5EBC6489" w14:textId="42E9051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6.9.4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Local policies enforcement</w:t>
      </w:r>
      <w:r>
        <w:rPr>
          <w:noProof/>
        </w:rPr>
        <w:tab/>
      </w:r>
      <w:r>
        <w:rPr>
          <w:noProof/>
        </w:rPr>
        <w:fldChar w:fldCharType="begin" w:fldLock="1"/>
      </w:r>
      <w:r>
        <w:rPr>
          <w:noProof/>
        </w:rPr>
        <w:instrText xml:space="preserve"> PAGEREF _Toc178199221 \h </w:instrText>
      </w:r>
      <w:r>
        <w:rPr>
          <w:noProof/>
        </w:rPr>
      </w:r>
      <w:r>
        <w:rPr>
          <w:noProof/>
        </w:rPr>
        <w:fldChar w:fldCharType="separate"/>
      </w:r>
      <w:r>
        <w:rPr>
          <w:noProof/>
        </w:rPr>
        <w:t>148</w:t>
      </w:r>
      <w:r>
        <w:rPr>
          <w:noProof/>
        </w:rPr>
        <w:fldChar w:fldCharType="end"/>
      </w:r>
    </w:p>
    <w:p w14:paraId="7C69B275" w14:textId="41B1831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_Toc178199222 \h </w:instrText>
      </w:r>
      <w:r>
        <w:rPr>
          <w:noProof/>
        </w:rPr>
      </w:r>
      <w:r>
        <w:rPr>
          <w:noProof/>
        </w:rPr>
        <w:fldChar w:fldCharType="separate"/>
      </w:r>
      <w:r>
        <w:rPr>
          <w:noProof/>
        </w:rPr>
        <w:t>148</w:t>
      </w:r>
      <w:r>
        <w:rPr>
          <w:noProof/>
        </w:rPr>
        <w:fldChar w:fldCharType="end"/>
      </w:r>
    </w:p>
    <w:p w14:paraId="7DF038C6" w14:textId="7C7D82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_Toc178199223 \h </w:instrText>
      </w:r>
      <w:r>
        <w:rPr>
          <w:noProof/>
        </w:rPr>
      </w:r>
      <w:r>
        <w:rPr>
          <w:noProof/>
        </w:rPr>
        <w:fldChar w:fldCharType="separate"/>
      </w:r>
      <w:r>
        <w:rPr>
          <w:noProof/>
        </w:rPr>
        <w:t>148</w:t>
      </w:r>
      <w:r>
        <w:rPr>
          <w:noProof/>
        </w:rPr>
        <w:fldChar w:fldCharType="end"/>
      </w:r>
    </w:p>
    <w:p w14:paraId="03BEF0F4" w14:textId="16645E2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_Toc178199224 \h </w:instrText>
      </w:r>
      <w:r>
        <w:rPr>
          <w:noProof/>
        </w:rPr>
      </w:r>
      <w:r>
        <w:rPr>
          <w:noProof/>
        </w:rPr>
        <w:fldChar w:fldCharType="separate"/>
      </w:r>
      <w:r>
        <w:rPr>
          <w:noProof/>
        </w:rPr>
        <w:t>148</w:t>
      </w:r>
      <w:r>
        <w:rPr>
          <w:noProof/>
        </w:rPr>
        <w:fldChar w:fldCharType="end"/>
      </w:r>
    </w:p>
    <w:p w14:paraId="4F2E7F35" w14:textId="0BBF9C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_Toc178199225 \h </w:instrText>
      </w:r>
      <w:r>
        <w:rPr>
          <w:noProof/>
        </w:rPr>
      </w:r>
      <w:r>
        <w:rPr>
          <w:noProof/>
        </w:rPr>
        <w:fldChar w:fldCharType="separate"/>
      </w:r>
      <w:r>
        <w:rPr>
          <w:noProof/>
        </w:rPr>
        <w:t>148</w:t>
      </w:r>
      <w:r>
        <w:rPr>
          <w:noProof/>
        </w:rPr>
        <w:fldChar w:fldCharType="end"/>
      </w:r>
    </w:p>
    <w:p w14:paraId="45D2E16E" w14:textId="54AE23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_Toc178199226 \h </w:instrText>
      </w:r>
      <w:r>
        <w:rPr>
          <w:noProof/>
        </w:rPr>
      </w:r>
      <w:r>
        <w:rPr>
          <w:noProof/>
        </w:rPr>
        <w:fldChar w:fldCharType="separate"/>
      </w:r>
      <w:r>
        <w:rPr>
          <w:noProof/>
        </w:rPr>
        <w:t>150</w:t>
      </w:r>
      <w:r>
        <w:rPr>
          <w:noProof/>
        </w:rPr>
        <w:fldChar w:fldCharType="end"/>
      </w:r>
    </w:p>
    <w:p w14:paraId="461F163F" w14:textId="3414661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_Toc178199227 \h </w:instrText>
      </w:r>
      <w:r>
        <w:rPr>
          <w:noProof/>
        </w:rPr>
      </w:r>
      <w:r>
        <w:rPr>
          <w:noProof/>
        </w:rPr>
        <w:fldChar w:fldCharType="separate"/>
      </w:r>
      <w:r>
        <w:rPr>
          <w:noProof/>
        </w:rPr>
        <w:t>150</w:t>
      </w:r>
      <w:r>
        <w:rPr>
          <w:noProof/>
        </w:rPr>
        <w:fldChar w:fldCharType="end"/>
      </w:r>
    </w:p>
    <w:p w14:paraId="31A54E32" w14:textId="23BE743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_Toc178199228 \h </w:instrText>
      </w:r>
      <w:r>
        <w:rPr>
          <w:noProof/>
        </w:rPr>
      </w:r>
      <w:r>
        <w:rPr>
          <w:noProof/>
        </w:rPr>
        <w:fldChar w:fldCharType="separate"/>
      </w:r>
      <w:r>
        <w:rPr>
          <w:noProof/>
        </w:rPr>
        <w:t>151</w:t>
      </w:r>
      <w:r>
        <w:rPr>
          <w:noProof/>
        </w:rPr>
        <w:fldChar w:fldCharType="end"/>
      </w:r>
    </w:p>
    <w:p w14:paraId="2DB5AFCE" w14:textId="537E10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_Toc178199229 \h </w:instrText>
      </w:r>
      <w:r>
        <w:rPr>
          <w:noProof/>
        </w:rPr>
      </w:r>
      <w:r>
        <w:rPr>
          <w:noProof/>
        </w:rPr>
        <w:fldChar w:fldCharType="separate"/>
      </w:r>
      <w:r>
        <w:rPr>
          <w:noProof/>
        </w:rPr>
        <w:t>152</w:t>
      </w:r>
      <w:r>
        <w:rPr>
          <w:noProof/>
        </w:rPr>
        <w:fldChar w:fldCharType="end"/>
      </w:r>
    </w:p>
    <w:p w14:paraId="2E262AEF" w14:textId="111A861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_Toc178199230 \h </w:instrText>
      </w:r>
      <w:r>
        <w:rPr>
          <w:noProof/>
        </w:rPr>
      </w:r>
      <w:r>
        <w:rPr>
          <w:noProof/>
        </w:rPr>
        <w:fldChar w:fldCharType="separate"/>
      </w:r>
      <w:r>
        <w:rPr>
          <w:noProof/>
        </w:rPr>
        <w:t>152</w:t>
      </w:r>
      <w:r>
        <w:rPr>
          <w:noProof/>
        </w:rPr>
        <w:fldChar w:fldCharType="end"/>
      </w:r>
    </w:p>
    <w:p w14:paraId="0949D60A" w14:textId="35E53C3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_Toc178199231 \h </w:instrText>
      </w:r>
      <w:r>
        <w:rPr>
          <w:noProof/>
        </w:rPr>
      </w:r>
      <w:r>
        <w:rPr>
          <w:noProof/>
        </w:rPr>
        <w:fldChar w:fldCharType="separate"/>
      </w:r>
      <w:r>
        <w:rPr>
          <w:noProof/>
        </w:rPr>
        <w:t>153</w:t>
      </w:r>
      <w:r>
        <w:rPr>
          <w:noProof/>
        </w:rPr>
        <w:fldChar w:fldCharType="end"/>
      </w:r>
    </w:p>
    <w:p w14:paraId="70A4EE7C" w14:textId="753875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_Toc178199232 \h </w:instrText>
      </w:r>
      <w:r>
        <w:rPr>
          <w:noProof/>
        </w:rPr>
      </w:r>
      <w:r>
        <w:rPr>
          <w:noProof/>
        </w:rPr>
        <w:fldChar w:fldCharType="separate"/>
      </w:r>
      <w:r>
        <w:rPr>
          <w:noProof/>
        </w:rPr>
        <w:t>154</w:t>
      </w:r>
      <w:r>
        <w:rPr>
          <w:noProof/>
        </w:rPr>
        <w:fldChar w:fldCharType="end"/>
      </w:r>
    </w:p>
    <w:p w14:paraId="025DF560" w14:textId="0E1B0B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_Toc178199233 \h </w:instrText>
      </w:r>
      <w:r>
        <w:rPr>
          <w:noProof/>
        </w:rPr>
      </w:r>
      <w:r>
        <w:rPr>
          <w:noProof/>
        </w:rPr>
        <w:fldChar w:fldCharType="separate"/>
      </w:r>
      <w:r>
        <w:rPr>
          <w:noProof/>
        </w:rPr>
        <w:t>154</w:t>
      </w:r>
      <w:r>
        <w:rPr>
          <w:noProof/>
        </w:rPr>
        <w:fldChar w:fldCharType="end"/>
      </w:r>
    </w:p>
    <w:p w14:paraId="699B0DC2" w14:textId="55FAEAE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_Toc178199234 \h </w:instrText>
      </w:r>
      <w:r>
        <w:rPr>
          <w:noProof/>
        </w:rPr>
      </w:r>
      <w:r>
        <w:rPr>
          <w:noProof/>
        </w:rPr>
        <w:fldChar w:fldCharType="separate"/>
      </w:r>
      <w:r>
        <w:rPr>
          <w:noProof/>
        </w:rPr>
        <w:t>154</w:t>
      </w:r>
      <w:r>
        <w:rPr>
          <w:noProof/>
        </w:rPr>
        <w:fldChar w:fldCharType="end"/>
      </w:r>
    </w:p>
    <w:p w14:paraId="7C6BB9EB" w14:textId="3A5A171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_Toc178199235 \h </w:instrText>
      </w:r>
      <w:r>
        <w:rPr>
          <w:noProof/>
        </w:rPr>
      </w:r>
      <w:r>
        <w:rPr>
          <w:noProof/>
        </w:rPr>
        <w:fldChar w:fldCharType="separate"/>
      </w:r>
      <w:r>
        <w:rPr>
          <w:noProof/>
        </w:rPr>
        <w:t>156</w:t>
      </w:r>
      <w:r>
        <w:rPr>
          <w:noProof/>
        </w:rPr>
        <w:fldChar w:fldCharType="end"/>
      </w:r>
    </w:p>
    <w:p w14:paraId="4BC87989" w14:textId="74FAAAA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_Toc178199236 \h </w:instrText>
      </w:r>
      <w:r>
        <w:rPr>
          <w:noProof/>
        </w:rPr>
      </w:r>
      <w:r>
        <w:rPr>
          <w:noProof/>
        </w:rPr>
        <w:fldChar w:fldCharType="separate"/>
      </w:r>
      <w:r>
        <w:rPr>
          <w:noProof/>
        </w:rPr>
        <w:t>157</w:t>
      </w:r>
      <w:r>
        <w:rPr>
          <w:noProof/>
        </w:rPr>
        <w:fldChar w:fldCharType="end"/>
      </w:r>
    </w:p>
    <w:p w14:paraId="64EB5EB3" w14:textId="59D13DC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F2868">
        <w:rPr>
          <w:noProof/>
          <w:lang w:val="en-US"/>
        </w:rPr>
        <w:t>I</w:t>
      </w:r>
      <w:r>
        <w:rPr>
          <w:noProof/>
        </w:rPr>
        <w:t xml:space="preserve">SH request for </w:t>
      </w:r>
      <w:r w:rsidRPr="004F2868">
        <w:rPr>
          <w:noProof/>
          <w:lang w:val="en-US"/>
        </w:rPr>
        <w:t>MCVideo service</w:t>
      </w:r>
      <w:r>
        <w:rPr>
          <w:noProof/>
        </w:rPr>
        <w:t xml:space="preserve"> settings only</w:t>
      </w:r>
      <w:r>
        <w:rPr>
          <w:noProof/>
        </w:rPr>
        <w:tab/>
      </w:r>
      <w:r>
        <w:rPr>
          <w:noProof/>
        </w:rPr>
        <w:fldChar w:fldCharType="begin" w:fldLock="1"/>
      </w:r>
      <w:r>
        <w:rPr>
          <w:noProof/>
        </w:rPr>
        <w:instrText xml:space="preserve"> PAGEREF _Toc178199237 \h </w:instrText>
      </w:r>
      <w:r>
        <w:rPr>
          <w:noProof/>
        </w:rPr>
      </w:r>
      <w:r>
        <w:rPr>
          <w:noProof/>
        </w:rPr>
        <w:fldChar w:fldCharType="separate"/>
      </w:r>
      <w:r>
        <w:rPr>
          <w:noProof/>
        </w:rPr>
        <w:t>159</w:t>
      </w:r>
      <w:r>
        <w:rPr>
          <w:noProof/>
        </w:rPr>
        <w:fldChar w:fldCharType="end"/>
      </w:r>
    </w:p>
    <w:p w14:paraId="349CE261" w14:textId="4D5E073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_Toc178199238 \h </w:instrText>
      </w:r>
      <w:r>
        <w:rPr>
          <w:noProof/>
        </w:rPr>
      </w:r>
      <w:r>
        <w:rPr>
          <w:noProof/>
        </w:rPr>
        <w:fldChar w:fldCharType="separate"/>
      </w:r>
      <w:r>
        <w:rPr>
          <w:noProof/>
        </w:rPr>
        <w:t>160</w:t>
      </w:r>
      <w:r>
        <w:rPr>
          <w:noProof/>
        </w:rPr>
        <w:fldChar w:fldCharType="end"/>
      </w:r>
    </w:p>
    <w:p w14:paraId="01A5658E" w14:textId="1B6E7D8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_Toc178199239 \h </w:instrText>
      </w:r>
      <w:r>
        <w:rPr>
          <w:noProof/>
        </w:rPr>
      </w:r>
      <w:r>
        <w:rPr>
          <w:noProof/>
        </w:rPr>
        <w:fldChar w:fldCharType="separate"/>
      </w:r>
      <w:r>
        <w:rPr>
          <w:noProof/>
        </w:rPr>
        <w:t>160</w:t>
      </w:r>
      <w:r>
        <w:rPr>
          <w:noProof/>
        </w:rPr>
        <w:fldChar w:fldCharType="end"/>
      </w:r>
    </w:p>
    <w:p w14:paraId="4135A28C" w14:textId="535FC67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F2868">
        <w:rPr>
          <w:noProof/>
          <w:lang w:val="en-US"/>
        </w:rPr>
        <w:t>MCVideo service</w:t>
      </w:r>
      <w:r>
        <w:rPr>
          <w:noProof/>
        </w:rPr>
        <w:t xml:space="preserve"> settings</w:t>
      </w:r>
      <w:r>
        <w:rPr>
          <w:noProof/>
        </w:rPr>
        <w:tab/>
      </w:r>
      <w:r>
        <w:rPr>
          <w:noProof/>
        </w:rPr>
        <w:fldChar w:fldCharType="begin" w:fldLock="1"/>
      </w:r>
      <w:r>
        <w:rPr>
          <w:noProof/>
        </w:rPr>
        <w:instrText xml:space="preserve"> PAGEREF _Toc178199240 \h </w:instrText>
      </w:r>
      <w:r>
        <w:rPr>
          <w:noProof/>
        </w:rPr>
      </w:r>
      <w:r>
        <w:rPr>
          <w:noProof/>
        </w:rPr>
        <w:fldChar w:fldCharType="separate"/>
      </w:r>
      <w:r>
        <w:rPr>
          <w:noProof/>
        </w:rPr>
        <w:t>160</w:t>
      </w:r>
      <w:r>
        <w:rPr>
          <w:noProof/>
        </w:rPr>
        <w:fldChar w:fldCharType="end"/>
      </w:r>
    </w:p>
    <w:p w14:paraId="41A9A3E9" w14:textId="3E75030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F2868">
        <w:rPr>
          <w:noProof/>
          <w:lang w:val="en-US"/>
        </w:rPr>
        <w:t>MCVideo service</w:t>
      </w:r>
      <w:r>
        <w:rPr>
          <w:noProof/>
        </w:rPr>
        <w:t xml:space="preserve"> settings</w:t>
      </w:r>
      <w:r>
        <w:rPr>
          <w:noProof/>
        </w:rPr>
        <w:tab/>
      </w:r>
      <w:r>
        <w:rPr>
          <w:noProof/>
        </w:rPr>
        <w:fldChar w:fldCharType="begin" w:fldLock="1"/>
      </w:r>
      <w:r>
        <w:rPr>
          <w:noProof/>
        </w:rPr>
        <w:instrText xml:space="preserve"> PAGEREF _Toc178199241 \h </w:instrText>
      </w:r>
      <w:r>
        <w:rPr>
          <w:noProof/>
        </w:rPr>
      </w:r>
      <w:r>
        <w:rPr>
          <w:noProof/>
        </w:rPr>
        <w:fldChar w:fldCharType="separate"/>
      </w:r>
      <w:r>
        <w:rPr>
          <w:noProof/>
        </w:rPr>
        <w:t>161</w:t>
      </w:r>
      <w:r>
        <w:rPr>
          <w:noProof/>
        </w:rPr>
        <w:fldChar w:fldCharType="end"/>
      </w:r>
    </w:p>
    <w:p w14:paraId="2401F8CA" w14:textId="5DCF28E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_Toc178199242 \h </w:instrText>
      </w:r>
      <w:r>
        <w:rPr>
          <w:noProof/>
        </w:rPr>
      </w:r>
      <w:r>
        <w:rPr>
          <w:noProof/>
        </w:rPr>
        <w:fldChar w:fldCharType="separate"/>
      </w:r>
      <w:r>
        <w:rPr>
          <w:noProof/>
        </w:rPr>
        <w:t>161</w:t>
      </w:r>
      <w:r>
        <w:rPr>
          <w:noProof/>
        </w:rPr>
        <w:fldChar w:fldCharType="end"/>
      </w:r>
    </w:p>
    <w:p w14:paraId="7AB21A5F" w14:textId="25CDF4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Coding</w:t>
      </w:r>
      <w:r>
        <w:rPr>
          <w:noProof/>
        </w:rPr>
        <w:tab/>
      </w:r>
      <w:r>
        <w:rPr>
          <w:noProof/>
        </w:rPr>
        <w:fldChar w:fldCharType="begin" w:fldLock="1"/>
      </w:r>
      <w:r>
        <w:rPr>
          <w:noProof/>
        </w:rPr>
        <w:instrText xml:space="preserve"> PAGEREF _Toc178199243 \h </w:instrText>
      </w:r>
      <w:r>
        <w:rPr>
          <w:noProof/>
        </w:rPr>
      </w:r>
      <w:r>
        <w:rPr>
          <w:noProof/>
        </w:rPr>
        <w:fldChar w:fldCharType="separate"/>
      </w:r>
      <w:r>
        <w:rPr>
          <w:noProof/>
        </w:rPr>
        <w:t>161</w:t>
      </w:r>
      <w:r>
        <w:rPr>
          <w:noProof/>
        </w:rPr>
        <w:fldChar w:fldCharType="end"/>
      </w:r>
    </w:p>
    <w:p w14:paraId="1DAAA92C" w14:textId="6497A3C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_Toc178199244 \h </w:instrText>
      </w:r>
      <w:r>
        <w:rPr>
          <w:noProof/>
        </w:rPr>
      </w:r>
      <w:r>
        <w:rPr>
          <w:noProof/>
        </w:rPr>
        <w:fldChar w:fldCharType="separate"/>
      </w:r>
      <w:r>
        <w:rPr>
          <w:noProof/>
        </w:rPr>
        <w:t>161</w:t>
      </w:r>
      <w:r>
        <w:rPr>
          <w:noProof/>
        </w:rPr>
        <w:fldChar w:fldCharType="end"/>
      </w:r>
    </w:p>
    <w:p w14:paraId="3728BDCC" w14:textId="26B434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_Toc178199245 \h </w:instrText>
      </w:r>
      <w:r>
        <w:rPr>
          <w:noProof/>
        </w:rPr>
      </w:r>
      <w:r>
        <w:rPr>
          <w:noProof/>
        </w:rPr>
        <w:fldChar w:fldCharType="separate"/>
      </w:r>
      <w:r>
        <w:rPr>
          <w:noProof/>
        </w:rPr>
        <w:t>161</w:t>
      </w:r>
      <w:r>
        <w:rPr>
          <w:noProof/>
        </w:rPr>
        <w:fldChar w:fldCharType="end"/>
      </w:r>
    </w:p>
    <w:p w14:paraId="31061985" w14:textId="4DB3E64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application/poc-settings+xml MIME type</w:t>
      </w:r>
      <w:r>
        <w:rPr>
          <w:noProof/>
        </w:rPr>
        <w:tab/>
      </w:r>
      <w:r>
        <w:rPr>
          <w:noProof/>
        </w:rPr>
        <w:fldChar w:fldCharType="begin" w:fldLock="1"/>
      </w:r>
      <w:r>
        <w:rPr>
          <w:noProof/>
        </w:rPr>
        <w:instrText xml:space="preserve"> PAGEREF _Toc178199246 \h </w:instrText>
      </w:r>
      <w:r>
        <w:rPr>
          <w:noProof/>
        </w:rPr>
      </w:r>
      <w:r>
        <w:rPr>
          <w:noProof/>
        </w:rPr>
        <w:fldChar w:fldCharType="separate"/>
      </w:r>
      <w:r>
        <w:rPr>
          <w:noProof/>
        </w:rPr>
        <w:t>162</w:t>
      </w:r>
      <w:r>
        <w:rPr>
          <w:noProof/>
        </w:rPr>
        <w:fldChar w:fldCharType="end"/>
      </w:r>
    </w:p>
    <w:p w14:paraId="520DD80F" w14:textId="79CB4AB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7.4.1</w:t>
      </w:r>
      <w:r>
        <w:rPr>
          <w:noProof/>
        </w:rPr>
        <w:t>.</w:t>
      </w:r>
      <w:r w:rsidRPr="004F2868">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_Toc178199247 \h </w:instrText>
      </w:r>
      <w:r>
        <w:rPr>
          <w:noProof/>
        </w:rPr>
      </w:r>
      <w:r>
        <w:rPr>
          <w:noProof/>
        </w:rPr>
        <w:fldChar w:fldCharType="separate"/>
      </w:r>
      <w:r>
        <w:rPr>
          <w:noProof/>
        </w:rPr>
        <w:t>162</w:t>
      </w:r>
      <w:r>
        <w:rPr>
          <w:noProof/>
        </w:rPr>
        <w:fldChar w:fldCharType="end"/>
      </w:r>
    </w:p>
    <w:p w14:paraId="7826A1FF" w14:textId="557D4B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_Toc178199248 \h </w:instrText>
      </w:r>
      <w:r>
        <w:rPr>
          <w:noProof/>
        </w:rPr>
      </w:r>
      <w:r>
        <w:rPr>
          <w:noProof/>
        </w:rPr>
        <w:fldChar w:fldCharType="separate"/>
      </w:r>
      <w:r>
        <w:rPr>
          <w:noProof/>
        </w:rPr>
        <w:t>162</w:t>
      </w:r>
      <w:r>
        <w:rPr>
          <w:noProof/>
        </w:rPr>
        <w:fldChar w:fldCharType="end"/>
      </w:r>
    </w:p>
    <w:p w14:paraId="7D2198B6" w14:textId="305D151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_Toc178199249 \h </w:instrText>
      </w:r>
      <w:r>
        <w:rPr>
          <w:noProof/>
        </w:rPr>
      </w:r>
      <w:r>
        <w:rPr>
          <w:noProof/>
        </w:rPr>
        <w:fldChar w:fldCharType="separate"/>
      </w:r>
      <w:r>
        <w:rPr>
          <w:noProof/>
        </w:rPr>
        <w:t>163</w:t>
      </w:r>
      <w:r>
        <w:rPr>
          <w:noProof/>
        </w:rPr>
        <w:fldChar w:fldCharType="end"/>
      </w:r>
    </w:p>
    <w:p w14:paraId="0CEC7FAC" w14:textId="1B7E858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_Toc178199250 \h </w:instrText>
      </w:r>
      <w:r>
        <w:rPr>
          <w:noProof/>
        </w:rPr>
      </w:r>
      <w:r>
        <w:rPr>
          <w:noProof/>
        </w:rPr>
        <w:fldChar w:fldCharType="separate"/>
      </w:r>
      <w:r>
        <w:rPr>
          <w:noProof/>
        </w:rPr>
        <w:t>163</w:t>
      </w:r>
      <w:r>
        <w:rPr>
          <w:noProof/>
        </w:rPr>
        <w:fldChar w:fldCharType="end"/>
      </w:r>
    </w:p>
    <w:p w14:paraId="67EA9F35" w14:textId="01A02BA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_Toc178199251 \h </w:instrText>
      </w:r>
      <w:r>
        <w:rPr>
          <w:noProof/>
        </w:rPr>
      </w:r>
      <w:r>
        <w:rPr>
          <w:noProof/>
        </w:rPr>
        <w:fldChar w:fldCharType="separate"/>
      </w:r>
      <w:r>
        <w:rPr>
          <w:noProof/>
        </w:rPr>
        <w:t>163</w:t>
      </w:r>
      <w:r>
        <w:rPr>
          <w:noProof/>
        </w:rPr>
        <w:fldChar w:fldCharType="end"/>
      </w:r>
    </w:p>
    <w:p w14:paraId="2EEA9729" w14:textId="656229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_Toc178199252 \h </w:instrText>
      </w:r>
      <w:r>
        <w:rPr>
          <w:noProof/>
        </w:rPr>
      </w:r>
      <w:r>
        <w:rPr>
          <w:noProof/>
        </w:rPr>
        <w:fldChar w:fldCharType="separate"/>
      </w:r>
      <w:r>
        <w:rPr>
          <w:noProof/>
        </w:rPr>
        <w:t>163</w:t>
      </w:r>
      <w:r>
        <w:rPr>
          <w:noProof/>
        </w:rPr>
        <w:fldChar w:fldCharType="end"/>
      </w:r>
    </w:p>
    <w:p w14:paraId="78B5D0BD" w14:textId="7183BF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_Toc178199253 \h </w:instrText>
      </w:r>
      <w:r>
        <w:rPr>
          <w:noProof/>
        </w:rPr>
      </w:r>
      <w:r>
        <w:rPr>
          <w:noProof/>
        </w:rPr>
        <w:fldChar w:fldCharType="separate"/>
      </w:r>
      <w:r>
        <w:rPr>
          <w:noProof/>
        </w:rPr>
        <w:t>164</w:t>
      </w:r>
      <w:r>
        <w:rPr>
          <w:noProof/>
        </w:rPr>
        <w:fldChar w:fldCharType="end"/>
      </w:r>
    </w:p>
    <w:p w14:paraId="7215E27C" w14:textId="0780D01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_Toc178199254 \h </w:instrText>
      </w:r>
      <w:r>
        <w:rPr>
          <w:noProof/>
        </w:rPr>
      </w:r>
      <w:r>
        <w:rPr>
          <w:noProof/>
        </w:rPr>
        <w:fldChar w:fldCharType="separate"/>
      </w:r>
      <w:r>
        <w:rPr>
          <w:noProof/>
        </w:rPr>
        <w:t>164</w:t>
      </w:r>
      <w:r>
        <w:rPr>
          <w:noProof/>
        </w:rPr>
        <w:fldChar w:fldCharType="end"/>
      </w:r>
    </w:p>
    <w:p w14:paraId="4C9EAAC1" w14:textId="53E66B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_Toc178199255 \h </w:instrText>
      </w:r>
      <w:r>
        <w:rPr>
          <w:noProof/>
        </w:rPr>
      </w:r>
      <w:r>
        <w:rPr>
          <w:noProof/>
        </w:rPr>
        <w:fldChar w:fldCharType="separate"/>
      </w:r>
      <w:r>
        <w:rPr>
          <w:noProof/>
        </w:rPr>
        <w:t>165</w:t>
      </w:r>
      <w:r>
        <w:rPr>
          <w:noProof/>
        </w:rPr>
        <w:fldChar w:fldCharType="end"/>
      </w:r>
    </w:p>
    <w:p w14:paraId="7E0983C1" w14:textId="1B18F1B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_Toc178199256 \h </w:instrText>
      </w:r>
      <w:r>
        <w:rPr>
          <w:noProof/>
        </w:rPr>
      </w:r>
      <w:r>
        <w:rPr>
          <w:noProof/>
        </w:rPr>
        <w:fldChar w:fldCharType="separate"/>
      </w:r>
      <w:r>
        <w:rPr>
          <w:noProof/>
        </w:rPr>
        <w:t>165</w:t>
      </w:r>
      <w:r>
        <w:rPr>
          <w:noProof/>
        </w:rPr>
        <w:fldChar w:fldCharType="end"/>
      </w:r>
    </w:p>
    <w:p w14:paraId="4E10748E" w14:textId="62DBAF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_Toc178199257 \h </w:instrText>
      </w:r>
      <w:r>
        <w:rPr>
          <w:noProof/>
        </w:rPr>
      </w:r>
      <w:r>
        <w:rPr>
          <w:noProof/>
        </w:rPr>
        <w:fldChar w:fldCharType="separate"/>
      </w:r>
      <w:r>
        <w:rPr>
          <w:noProof/>
        </w:rPr>
        <w:t>165</w:t>
      </w:r>
      <w:r>
        <w:rPr>
          <w:noProof/>
        </w:rPr>
        <w:fldChar w:fldCharType="end"/>
      </w:r>
    </w:p>
    <w:p w14:paraId="685445B9" w14:textId="4E1411F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_Toc178199258 \h </w:instrText>
      </w:r>
      <w:r>
        <w:rPr>
          <w:noProof/>
        </w:rPr>
      </w:r>
      <w:r>
        <w:rPr>
          <w:noProof/>
        </w:rPr>
        <w:fldChar w:fldCharType="separate"/>
      </w:r>
      <w:r>
        <w:rPr>
          <w:noProof/>
        </w:rPr>
        <w:t>166</w:t>
      </w:r>
      <w:r>
        <w:rPr>
          <w:noProof/>
        </w:rPr>
        <w:fldChar w:fldCharType="end"/>
      </w:r>
    </w:p>
    <w:p w14:paraId="0403B7C2" w14:textId="2D000B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_Toc178199259 \h </w:instrText>
      </w:r>
      <w:r>
        <w:rPr>
          <w:noProof/>
        </w:rPr>
      </w:r>
      <w:r>
        <w:rPr>
          <w:noProof/>
        </w:rPr>
        <w:fldChar w:fldCharType="separate"/>
      </w:r>
      <w:r>
        <w:rPr>
          <w:noProof/>
        </w:rPr>
        <w:t>166</w:t>
      </w:r>
      <w:r>
        <w:rPr>
          <w:noProof/>
        </w:rPr>
        <w:fldChar w:fldCharType="end"/>
      </w:r>
    </w:p>
    <w:p w14:paraId="1DAD3005" w14:textId="1A6549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_Toc178199260 \h </w:instrText>
      </w:r>
      <w:r>
        <w:rPr>
          <w:noProof/>
        </w:rPr>
      </w:r>
      <w:r>
        <w:rPr>
          <w:noProof/>
        </w:rPr>
        <w:fldChar w:fldCharType="separate"/>
      </w:r>
      <w:r>
        <w:rPr>
          <w:noProof/>
        </w:rPr>
        <w:t>167</w:t>
      </w:r>
      <w:r>
        <w:rPr>
          <w:noProof/>
        </w:rPr>
        <w:fldChar w:fldCharType="end"/>
      </w:r>
    </w:p>
    <w:p w14:paraId="1817FF8B" w14:textId="4306390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_Toc178199261 \h </w:instrText>
      </w:r>
      <w:r>
        <w:rPr>
          <w:noProof/>
        </w:rPr>
      </w:r>
      <w:r>
        <w:rPr>
          <w:noProof/>
        </w:rPr>
        <w:fldChar w:fldCharType="separate"/>
      </w:r>
      <w:r>
        <w:rPr>
          <w:noProof/>
        </w:rPr>
        <w:t>167</w:t>
      </w:r>
      <w:r>
        <w:rPr>
          <w:noProof/>
        </w:rPr>
        <w:fldChar w:fldCharType="end"/>
      </w:r>
    </w:p>
    <w:p w14:paraId="6BB33529" w14:textId="2C5404B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_Toc178199262 \h </w:instrText>
      </w:r>
      <w:r>
        <w:rPr>
          <w:noProof/>
        </w:rPr>
      </w:r>
      <w:r>
        <w:rPr>
          <w:noProof/>
        </w:rPr>
        <w:fldChar w:fldCharType="separate"/>
      </w:r>
      <w:r>
        <w:rPr>
          <w:noProof/>
        </w:rPr>
        <w:t>168</w:t>
      </w:r>
      <w:r>
        <w:rPr>
          <w:noProof/>
        </w:rPr>
        <w:fldChar w:fldCharType="end"/>
      </w:r>
    </w:p>
    <w:p w14:paraId="550B528A" w14:textId="3F8FB17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_Toc178199263 \h </w:instrText>
      </w:r>
      <w:r>
        <w:rPr>
          <w:noProof/>
        </w:rPr>
      </w:r>
      <w:r>
        <w:rPr>
          <w:noProof/>
        </w:rPr>
        <w:fldChar w:fldCharType="separate"/>
      </w:r>
      <w:r>
        <w:rPr>
          <w:noProof/>
        </w:rPr>
        <w:t>168</w:t>
      </w:r>
      <w:r>
        <w:rPr>
          <w:noProof/>
        </w:rPr>
        <w:fldChar w:fldCharType="end"/>
      </w:r>
    </w:p>
    <w:p w14:paraId="2E6A60A9" w14:textId="5DD92C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_Toc178199264 \h </w:instrText>
      </w:r>
      <w:r>
        <w:rPr>
          <w:noProof/>
        </w:rPr>
      </w:r>
      <w:r>
        <w:rPr>
          <w:noProof/>
        </w:rPr>
        <w:fldChar w:fldCharType="separate"/>
      </w:r>
      <w:r>
        <w:rPr>
          <w:noProof/>
        </w:rPr>
        <w:t>168</w:t>
      </w:r>
      <w:r>
        <w:rPr>
          <w:noProof/>
        </w:rPr>
        <w:fldChar w:fldCharType="end"/>
      </w:r>
    </w:p>
    <w:p w14:paraId="420AF5C8" w14:textId="5FEEA9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_Toc178199265 \h </w:instrText>
      </w:r>
      <w:r>
        <w:rPr>
          <w:noProof/>
        </w:rPr>
      </w:r>
      <w:r>
        <w:rPr>
          <w:noProof/>
        </w:rPr>
        <w:fldChar w:fldCharType="separate"/>
      </w:r>
      <w:r>
        <w:rPr>
          <w:noProof/>
        </w:rPr>
        <w:t>168</w:t>
      </w:r>
      <w:r>
        <w:rPr>
          <w:noProof/>
        </w:rPr>
        <w:fldChar w:fldCharType="end"/>
      </w:r>
    </w:p>
    <w:p w14:paraId="3983D0F3" w14:textId="00CCD20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_Toc178199266 \h </w:instrText>
      </w:r>
      <w:r>
        <w:rPr>
          <w:noProof/>
        </w:rPr>
      </w:r>
      <w:r>
        <w:rPr>
          <w:noProof/>
        </w:rPr>
        <w:fldChar w:fldCharType="separate"/>
      </w:r>
      <w:r>
        <w:rPr>
          <w:noProof/>
        </w:rPr>
        <w:t>168</w:t>
      </w:r>
      <w:r>
        <w:rPr>
          <w:noProof/>
        </w:rPr>
        <w:fldChar w:fldCharType="end"/>
      </w:r>
    </w:p>
    <w:p w14:paraId="10F3C535" w14:textId="6F20EEB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_Toc178199267 \h </w:instrText>
      </w:r>
      <w:r>
        <w:rPr>
          <w:noProof/>
        </w:rPr>
      </w:r>
      <w:r>
        <w:rPr>
          <w:noProof/>
        </w:rPr>
        <w:fldChar w:fldCharType="separate"/>
      </w:r>
      <w:r>
        <w:rPr>
          <w:noProof/>
        </w:rPr>
        <w:t>168</w:t>
      </w:r>
      <w:r>
        <w:rPr>
          <w:noProof/>
        </w:rPr>
        <w:fldChar w:fldCharType="end"/>
      </w:r>
    </w:p>
    <w:p w14:paraId="72E14E4E" w14:textId="571480C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_Toc178199268 \h </w:instrText>
      </w:r>
      <w:r>
        <w:rPr>
          <w:noProof/>
        </w:rPr>
      </w:r>
      <w:r>
        <w:rPr>
          <w:noProof/>
        </w:rPr>
        <w:fldChar w:fldCharType="separate"/>
      </w:r>
      <w:r>
        <w:rPr>
          <w:noProof/>
        </w:rPr>
        <w:t>168</w:t>
      </w:r>
      <w:r>
        <w:rPr>
          <w:noProof/>
        </w:rPr>
        <w:fldChar w:fldCharType="end"/>
      </w:r>
    </w:p>
    <w:p w14:paraId="4885EE30" w14:textId="1D4E644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Theme="minorEastAsia"/>
          <w:noProof/>
        </w:rPr>
        <w:t>7A.6</w:t>
      </w:r>
      <w:r>
        <w:rPr>
          <w:rFonts w:asciiTheme="minorHAnsi" w:eastAsiaTheme="minorEastAsia" w:hAnsiTheme="minorHAnsi" w:cstheme="minorBidi"/>
          <w:noProof/>
          <w:kern w:val="2"/>
          <w:sz w:val="22"/>
          <w:szCs w:val="22"/>
          <w:lang w:eastAsia="en-GB"/>
          <w14:ligatures w14:val="standardContextual"/>
        </w:rPr>
        <w:tab/>
      </w:r>
      <w:r w:rsidRPr="004F2868">
        <w:rPr>
          <w:rFonts w:eastAsiaTheme="minorEastAsia"/>
          <w:noProof/>
        </w:rPr>
        <w:t>Primary MCVideo server procedures</w:t>
      </w:r>
      <w:r>
        <w:rPr>
          <w:noProof/>
        </w:rPr>
        <w:tab/>
      </w:r>
      <w:r>
        <w:rPr>
          <w:noProof/>
        </w:rPr>
        <w:fldChar w:fldCharType="begin" w:fldLock="1"/>
      </w:r>
      <w:r>
        <w:rPr>
          <w:noProof/>
        </w:rPr>
        <w:instrText xml:space="preserve"> PAGEREF _Toc178199269 \h </w:instrText>
      </w:r>
      <w:r>
        <w:rPr>
          <w:noProof/>
        </w:rPr>
      </w:r>
      <w:r>
        <w:rPr>
          <w:noProof/>
        </w:rPr>
        <w:fldChar w:fldCharType="separate"/>
      </w:r>
      <w:r>
        <w:rPr>
          <w:noProof/>
        </w:rPr>
        <w:t>168</w:t>
      </w:r>
      <w:r>
        <w:rPr>
          <w:noProof/>
        </w:rPr>
        <w:fldChar w:fldCharType="end"/>
      </w:r>
    </w:p>
    <w:p w14:paraId="550F77FC" w14:textId="7326AB2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_Toc178199270 \h </w:instrText>
      </w:r>
      <w:r>
        <w:rPr>
          <w:noProof/>
        </w:rPr>
      </w:r>
      <w:r>
        <w:rPr>
          <w:noProof/>
        </w:rPr>
        <w:fldChar w:fldCharType="separate"/>
      </w:r>
      <w:r>
        <w:rPr>
          <w:noProof/>
        </w:rPr>
        <w:t>168</w:t>
      </w:r>
      <w:r>
        <w:rPr>
          <w:noProof/>
        </w:rPr>
        <w:fldChar w:fldCharType="end"/>
      </w:r>
    </w:p>
    <w:p w14:paraId="4D7AE280" w14:textId="03E08C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_Toc178199271 \h </w:instrText>
      </w:r>
      <w:r>
        <w:rPr>
          <w:noProof/>
        </w:rPr>
      </w:r>
      <w:r>
        <w:rPr>
          <w:noProof/>
        </w:rPr>
        <w:fldChar w:fldCharType="separate"/>
      </w:r>
      <w:r>
        <w:rPr>
          <w:noProof/>
        </w:rPr>
        <w:t>169</w:t>
      </w:r>
      <w:r>
        <w:rPr>
          <w:noProof/>
        </w:rPr>
        <w:fldChar w:fldCharType="end"/>
      </w:r>
    </w:p>
    <w:p w14:paraId="7E502E2D" w14:textId="3E1E32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7A.6.3</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_Toc178199272 \h </w:instrText>
      </w:r>
      <w:r>
        <w:rPr>
          <w:noProof/>
        </w:rPr>
      </w:r>
      <w:r>
        <w:rPr>
          <w:noProof/>
        </w:rPr>
        <w:fldChar w:fldCharType="separate"/>
      </w:r>
      <w:r>
        <w:rPr>
          <w:noProof/>
        </w:rPr>
        <w:t>169</w:t>
      </w:r>
      <w:r>
        <w:rPr>
          <w:noProof/>
        </w:rPr>
        <w:fldChar w:fldCharType="end"/>
      </w:r>
    </w:p>
    <w:p w14:paraId="650860D8" w14:textId="3C5957B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_Toc178199273 \h </w:instrText>
      </w:r>
      <w:r>
        <w:rPr>
          <w:noProof/>
        </w:rPr>
      </w:r>
      <w:r>
        <w:rPr>
          <w:noProof/>
        </w:rPr>
        <w:fldChar w:fldCharType="separate"/>
      </w:r>
      <w:r>
        <w:rPr>
          <w:noProof/>
        </w:rPr>
        <w:t>170</w:t>
      </w:r>
      <w:r>
        <w:rPr>
          <w:noProof/>
        </w:rPr>
        <w:fldChar w:fldCharType="end"/>
      </w:r>
    </w:p>
    <w:p w14:paraId="0D7818E9" w14:textId="52092AB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_Toc178199274 \h </w:instrText>
      </w:r>
      <w:r>
        <w:rPr>
          <w:noProof/>
        </w:rPr>
      </w:r>
      <w:r>
        <w:rPr>
          <w:noProof/>
        </w:rPr>
        <w:fldChar w:fldCharType="separate"/>
      </w:r>
      <w:r>
        <w:rPr>
          <w:noProof/>
        </w:rPr>
        <w:t>170</w:t>
      </w:r>
      <w:r>
        <w:rPr>
          <w:noProof/>
        </w:rPr>
        <w:fldChar w:fldCharType="end"/>
      </w:r>
    </w:p>
    <w:p w14:paraId="53605F56" w14:textId="511CEF1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_Toc178199275 \h </w:instrText>
      </w:r>
      <w:r>
        <w:rPr>
          <w:noProof/>
        </w:rPr>
      </w:r>
      <w:r>
        <w:rPr>
          <w:noProof/>
        </w:rPr>
        <w:fldChar w:fldCharType="separate"/>
      </w:r>
      <w:r>
        <w:rPr>
          <w:noProof/>
        </w:rPr>
        <w:t>171</w:t>
      </w:r>
      <w:r>
        <w:rPr>
          <w:noProof/>
        </w:rPr>
        <w:fldChar w:fldCharType="end"/>
      </w:r>
    </w:p>
    <w:p w14:paraId="33364507" w14:textId="64A39E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_Toc178199276 \h </w:instrText>
      </w:r>
      <w:r>
        <w:rPr>
          <w:noProof/>
        </w:rPr>
      </w:r>
      <w:r>
        <w:rPr>
          <w:noProof/>
        </w:rPr>
        <w:fldChar w:fldCharType="separate"/>
      </w:r>
      <w:r>
        <w:rPr>
          <w:noProof/>
        </w:rPr>
        <w:t>171</w:t>
      </w:r>
      <w:r>
        <w:rPr>
          <w:noProof/>
        </w:rPr>
        <w:fldChar w:fldCharType="end"/>
      </w:r>
    </w:p>
    <w:p w14:paraId="4402EEC4" w14:textId="2297704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_Toc178199277 \h </w:instrText>
      </w:r>
      <w:r>
        <w:rPr>
          <w:noProof/>
        </w:rPr>
      </w:r>
      <w:r>
        <w:rPr>
          <w:noProof/>
        </w:rPr>
        <w:fldChar w:fldCharType="separate"/>
      </w:r>
      <w:r>
        <w:rPr>
          <w:noProof/>
        </w:rPr>
        <w:t>171</w:t>
      </w:r>
      <w:r>
        <w:rPr>
          <w:noProof/>
        </w:rPr>
        <w:fldChar w:fldCharType="end"/>
      </w:r>
    </w:p>
    <w:p w14:paraId="3F8EAB25" w14:textId="4C5E610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_Toc178199278 \h </w:instrText>
      </w:r>
      <w:r>
        <w:rPr>
          <w:noProof/>
        </w:rPr>
      </w:r>
      <w:r>
        <w:rPr>
          <w:noProof/>
        </w:rPr>
        <w:fldChar w:fldCharType="separate"/>
      </w:r>
      <w:r>
        <w:rPr>
          <w:noProof/>
        </w:rPr>
        <w:t>171</w:t>
      </w:r>
      <w:r>
        <w:rPr>
          <w:noProof/>
        </w:rPr>
        <w:fldChar w:fldCharType="end"/>
      </w:r>
    </w:p>
    <w:p w14:paraId="5F489164" w14:textId="5CABC83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_Toc178199279 \h </w:instrText>
      </w:r>
      <w:r>
        <w:rPr>
          <w:noProof/>
        </w:rPr>
      </w:r>
      <w:r>
        <w:rPr>
          <w:noProof/>
        </w:rPr>
        <w:fldChar w:fldCharType="separate"/>
      </w:r>
      <w:r>
        <w:rPr>
          <w:noProof/>
        </w:rPr>
        <w:t>172</w:t>
      </w:r>
      <w:r>
        <w:rPr>
          <w:noProof/>
        </w:rPr>
        <w:fldChar w:fldCharType="end"/>
      </w:r>
    </w:p>
    <w:p w14:paraId="7DFE9931" w14:textId="385D6C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 xml:space="preserve">sending </w:t>
      </w:r>
      <w:r>
        <w:rPr>
          <w:noProof/>
        </w:rPr>
        <w:t>affiliation status</w:t>
      </w:r>
      <w:r w:rsidRPr="004F2868">
        <w:rPr>
          <w:noProof/>
          <w:lang w:val="en-US"/>
        </w:rPr>
        <w:t xml:space="preserve"> change request in negotiated mode to target MCVideo user</w:t>
      </w:r>
      <w:r>
        <w:rPr>
          <w:noProof/>
        </w:rPr>
        <w:tab/>
      </w:r>
      <w:r>
        <w:rPr>
          <w:noProof/>
        </w:rPr>
        <w:fldChar w:fldCharType="begin" w:fldLock="1"/>
      </w:r>
      <w:r>
        <w:rPr>
          <w:noProof/>
        </w:rPr>
        <w:instrText xml:space="preserve"> PAGEREF _Toc178199280 \h </w:instrText>
      </w:r>
      <w:r>
        <w:rPr>
          <w:noProof/>
        </w:rPr>
      </w:r>
      <w:r>
        <w:rPr>
          <w:noProof/>
        </w:rPr>
        <w:fldChar w:fldCharType="separate"/>
      </w:r>
      <w:r>
        <w:rPr>
          <w:noProof/>
        </w:rPr>
        <w:t>173</w:t>
      </w:r>
      <w:r>
        <w:rPr>
          <w:noProof/>
        </w:rPr>
        <w:fldChar w:fldCharType="end"/>
      </w:r>
    </w:p>
    <w:p w14:paraId="2B47F446" w14:textId="383C62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 xml:space="preserve">receiving </w:t>
      </w:r>
      <w:r>
        <w:rPr>
          <w:noProof/>
        </w:rPr>
        <w:t>affiliation status</w:t>
      </w:r>
      <w:r w:rsidRPr="004F2868">
        <w:rPr>
          <w:noProof/>
          <w:lang w:val="en-US"/>
        </w:rPr>
        <w:t xml:space="preserve"> change request in negotiated mode from authorized MCVideo user</w:t>
      </w:r>
      <w:r>
        <w:rPr>
          <w:noProof/>
        </w:rPr>
        <w:tab/>
      </w:r>
      <w:r>
        <w:rPr>
          <w:noProof/>
        </w:rPr>
        <w:fldChar w:fldCharType="begin" w:fldLock="1"/>
      </w:r>
      <w:r>
        <w:rPr>
          <w:noProof/>
        </w:rPr>
        <w:instrText xml:space="preserve"> PAGEREF _Toc178199281 \h </w:instrText>
      </w:r>
      <w:r>
        <w:rPr>
          <w:noProof/>
        </w:rPr>
      </w:r>
      <w:r>
        <w:rPr>
          <w:noProof/>
        </w:rPr>
        <w:fldChar w:fldCharType="separate"/>
      </w:r>
      <w:r>
        <w:rPr>
          <w:noProof/>
        </w:rPr>
        <w:t>173</w:t>
      </w:r>
      <w:r>
        <w:rPr>
          <w:noProof/>
        </w:rPr>
        <w:fldChar w:fldCharType="end"/>
      </w:r>
    </w:p>
    <w:p w14:paraId="0272E47F" w14:textId="5AA5BB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_Toc178199282 \h </w:instrText>
      </w:r>
      <w:r>
        <w:rPr>
          <w:noProof/>
        </w:rPr>
      </w:r>
      <w:r>
        <w:rPr>
          <w:noProof/>
        </w:rPr>
        <w:fldChar w:fldCharType="separate"/>
      </w:r>
      <w:r>
        <w:rPr>
          <w:noProof/>
        </w:rPr>
        <w:t>174</w:t>
      </w:r>
      <w:r>
        <w:rPr>
          <w:noProof/>
        </w:rPr>
        <w:fldChar w:fldCharType="end"/>
      </w:r>
    </w:p>
    <w:p w14:paraId="0CB47F0F" w14:textId="5728AC2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_Toc178199283 \h </w:instrText>
      </w:r>
      <w:r>
        <w:rPr>
          <w:noProof/>
        </w:rPr>
      </w:r>
      <w:r>
        <w:rPr>
          <w:noProof/>
        </w:rPr>
        <w:fldChar w:fldCharType="separate"/>
      </w:r>
      <w:r>
        <w:rPr>
          <w:noProof/>
        </w:rPr>
        <w:t>175</w:t>
      </w:r>
      <w:r>
        <w:rPr>
          <w:noProof/>
        </w:rPr>
        <w:fldChar w:fldCharType="end"/>
      </w:r>
    </w:p>
    <w:p w14:paraId="037B084B" w14:textId="77EDE6B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_Toc178199284 \h </w:instrText>
      </w:r>
      <w:r>
        <w:rPr>
          <w:noProof/>
        </w:rPr>
      </w:r>
      <w:r>
        <w:rPr>
          <w:noProof/>
        </w:rPr>
        <w:fldChar w:fldCharType="separate"/>
      </w:r>
      <w:r>
        <w:rPr>
          <w:noProof/>
        </w:rPr>
        <w:t>175</w:t>
      </w:r>
      <w:r>
        <w:rPr>
          <w:noProof/>
        </w:rPr>
        <w:fldChar w:fldCharType="end"/>
      </w:r>
    </w:p>
    <w:p w14:paraId="21F9E54D" w14:textId="6AF986E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_Toc178199285 \h </w:instrText>
      </w:r>
      <w:r>
        <w:rPr>
          <w:noProof/>
        </w:rPr>
      </w:r>
      <w:r>
        <w:rPr>
          <w:noProof/>
        </w:rPr>
        <w:fldChar w:fldCharType="separate"/>
      </w:r>
      <w:r>
        <w:rPr>
          <w:noProof/>
        </w:rPr>
        <w:t>175</w:t>
      </w:r>
      <w:r>
        <w:rPr>
          <w:noProof/>
        </w:rPr>
        <w:fldChar w:fldCharType="end"/>
      </w:r>
    </w:p>
    <w:p w14:paraId="0ADE912C" w14:textId="6A4ABB7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_Toc178199286 \h </w:instrText>
      </w:r>
      <w:r>
        <w:rPr>
          <w:noProof/>
        </w:rPr>
      </w:r>
      <w:r>
        <w:rPr>
          <w:noProof/>
        </w:rPr>
        <w:fldChar w:fldCharType="separate"/>
      </w:r>
      <w:r>
        <w:rPr>
          <w:noProof/>
        </w:rPr>
        <w:t>175</w:t>
      </w:r>
      <w:r>
        <w:rPr>
          <w:noProof/>
        </w:rPr>
        <w:fldChar w:fldCharType="end"/>
      </w:r>
    </w:p>
    <w:p w14:paraId="1773FB89" w14:textId="342F8F6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8.2.2</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_Toc178199287 \h </w:instrText>
      </w:r>
      <w:r>
        <w:rPr>
          <w:noProof/>
        </w:rPr>
      </w:r>
      <w:r>
        <w:rPr>
          <w:noProof/>
        </w:rPr>
        <w:fldChar w:fldCharType="separate"/>
      </w:r>
      <w:r>
        <w:rPr>
          <w:noProof/>
        </w:rPr>
        <w:t>175</w:t>
      </w:r>
      <w:r>
        <w:rPr>
          <w:noProof/>
        </w:rPr>
        <w:fldChar w:fldCharType="end"/>
      </w:r>
    </w:p>
    <w:p w14:paraId="5785733C" w14:textId="623ABE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_Toc178199288 \h </w:instrText>
      </w:r>
      <w:r>
        <w:rPr>
          <w:noProof/>
        </w:rPr>
      </w:r>
      <w:r>
        <w:rPr>
          <w:noProof/>
        </w:rPr>
        <w:fldChar w:fldCharType="separate"/>
      </w:r>
      <w:r>
        <w:rPr>
          <w:noProof/>
        </w:rPr>
        <w:t>175</w:t>
      </w:r>
      <w:r>
        <w:rPr>
          <w:noProof/>
        </w:rPr>
        <w:fldChar w:fldCharType="end"/>
      </w:r>
    </w:p>
    <w:p w14:paraId="35A2B50A" w14:textId="7001087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_Toc178199289 \h </w:instrText>
      </w:r>
      <w:r>
        <w:rPr>
          <w:noProof/>
        </w:rPr>
      </w:r>
      <w:r>
        <w:rPr>
          <w:noProof/>
        </w:rPr>
        <w:fldChar w:fldCharType="separate"/>
      </w:r>
      <w:r>
        <w:rPr>
          <w:noProof/>
        </w:rPr>
        <w:t>175</w:t>
      </w:r>
      <w:r>
        <w:rPr>
          <w:noProof/>
        </w:rPr>
        <w:fldChar w:fldCharType="end"/>
      </w:r>
    </w:p>
    <w:p w14:paraId="3E081E38" w14:textId="458AA0D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_Toc178199290 \h </w:instrText>
      </w:r>
      <w:r>
        <w:rPr>
          <w:noProof/>
        </w:rPr>
      </w:r>
      <w:r>
        <w:rPr>
          <w:noProof/>
        </w:rPr>
        <w:fldChar w:fldCharType="separate"/>
      </w:r>
      <w:r>
        <w:rPr>
          <w:noProof/>
        </w:rPr>
        <w:t>175</w:t>
      </w:r>
      <w:r>
        <w:rPr>
          <w:noProof/>
        </w:rPr>
        <w:fldChar w:fldCharType="end"/>
      </w:r>
    </w:p>
    <w:p w14:paraId="587C1F29" w14:textId="2BBDAA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_Toc178199291 \h </w:instrText>
      </w:r>
      <w:r>
        <w:rPr>
          <w:noProof/>
        </w:rPr>
      </w:r>
      <w:r>
        <w:rPr>
          <w:noProof/>
        </w:rPr>
        <w:fldChar w:fldCharType="separate"/>
      </w:r>
      <w:r>
        <w:rPr>
          <w:noProof/>
        </w:rPr>
        <w:t>176</w:t>
      </w:r>
      <w:r>
        <w:rPr>
          <w:noProof/>
        </w:rPr>
        <w:fldChar w:fldCharType="end"/>
      </w:r>
    </w:p>
    <w:p w14:paraId="2CC4596A" w14:textId="2ADFF9A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_Toc178199292 \h </w:instrText>
      </w:r>
      <w:r>
        <w:rPr>
          <w:noProof/>
        </w:rPr>
      </w:r>
      <w:r>
        <w:rPr>
          <w:noProof/>
        </w:rPr>
        <w:fldChar w:fldCharType="separate"/>
      </w:r>
      <w:r>
        <w:rPr>
          <w:noProof/>
        </w:rPr>
        <w:t>176</w:t>
      </w:r>
      <w:r>
        <w:rPr>
          <w:noProof/>
        </w:rPr>
        <w:fldChar w:fldCharType="end"/>
      </w:r>
    </w:p>
    <w:p w14:paraId="03A6F21B" w14:textId="59695B7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_Toc178199293 \h </w:instrText>
      </w:r>
      <w:r>
        <w:rPr>
          <w:noProof/>
        </w:rPr>
      </w:r>
      <w:r>
        <w:rPr>
          <w:noProof/>
        </w:rPr>
        <w:fldChar w:fldCharType="separate"/>
      </w:r>
      <w:r>
        <w:rPr>
          <w:noProof/>
        </w:rPr>
        <w:t>179</w:t>
      </w:r>
      <w:r>
        <w:rPr>
          <w:noProof/>
        </w:rPr>
        <w:fldChar w:fldCharType="end"/>
      </w:r>
    </w:p>
    <w:p w14:paraId="36A2AAEF" w14:textId="3E50A4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_Toc178199294 \h </w:instrText>
      </w:r>
      <w:r>
        <w:rPr>
          <w:noProof/>
        </w:rPr>
      </w:r>
      <w:r>
        <w:rPr>
          <w:noProof/>
        </w:rPr>
        <w:fldChar w:fldCharType="separate"/>
      </w:r>
      <w:r>
        <w:rPr>
          <w:noProof/>
        </w:rPr>
        <w:t>180</w:t>
      </w:r>
      <w:r>
        <w:rPr>
          <w:noProof/>
        </w:rPr>
        <w:fldChar w:fldCharType="end"/>
      </w:r>
    </w:p>
    <w:p w14:paraId="19846459" w14:textId="647235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Sending</w:t>
      </w:r>
      <w:r>
        <w:rPr>
          <w:noProof/>
        </w:rPr>
        <w:t xml:space="preserve"> </w:t>
      </w:r>
      <w:r w:rsidRPr="004F2868">
        <w:rPr>
          <w:noProof/>
          <w:lang w:val="en-US"/>
        </w:rPr>
        <w:t>a</w:t>
      </w:r>
      <w:r>
        <w:rPr>
          <w:noProof/>
        </w:rPr>
        <w:t xml:space="preserve">ffiliation </w:t>
      </w:r>
      <w:r w:rsidRPr="004F2868">
        <w:rPr>
          <w:noProof/>
          <w:lang w:val="en-US"/>
        </w:rPr>
        <w:t>status change towards MCVideo server owning MCVideo group procedure</w:t>
      </w:r>
      <w:r>
        <w:rPr>
          <w:noProof/>
        </w:rPr>
        <w:tab/>
      </w:r>
      <w:r>
        <w:rPr>
          <w:noProof/>
        </w:rPr>
        <w:fldChar w:fldCharType="begin" w:fldLock="1"/>
      </w:r>
      <w:r>
        <w:rPr>
          <w:noProof/>
        </w:rPr>
        <w:instrText xml:space="preserve"> PAGEREF _Toc178199295 \h </w:instrText>
      </w:r>
      <w:r>
        <w:rPr>
          <w:noProof/>
        </w:rPr>
      </w:r>
      <w:r>
        <w:rPr>
          <w:noProof/>
        </w:rPr>
        <w:fldChar w:fldCharType="separate"/>
      </w:r>
      <w:r>
        <w:rPr>
          <w:noProof/>
        </w:rPr>
        <w:t>181</w:t>
      </w:r>
      <w:r>
        <w:rPr>
          <w:noProof/>
        </w:rPr>
        <w:fldChar w:fldCharType="end"/>
      </w:r>
    </w:p>
    <w:p w14:paraId="070A75CA" w14:textId="1D83D35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F2868">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_Toc178199296 \h </w:instrText>
      </w:r>
      <w:r>
        <w:rPr>
          <w:noProof/>
        </w:rPr>
      </w:r>
      <w:r>
        <w:rPr>
          <w:noProof/>
        </w:rPr>
        <w:fldChar w:fldCharType="separate"/>
      </w:r>
      <w:r>
        <w:rPr>
          <w:noProof/>
        </w:rPr>
        <w:t>183</w:t>
      </w:r>
      <w:r>
        <w:rPr>
          <w:noProof/>
        </w:rPr>
        <w:fldChar w:fldCharType="end"/>
      </w:r>
    </w:p>
    <w:p w14:paraId="3755767D" w14:textId="47A57EA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F2868">
        <w:rPr>
          <w:noProof/>
          <w:lang w:val="en-US"/>
        </w:rPr>
        <w:t>authorizing</w:t>
      </w:r>
      <w:r>
        <w:rPr>
          <w:noProof/>
        </w:rPr>
        <w:t xml:space="preserve"> affiliation status change request in negotiated mode </w:t>
      </w:r>
      <w:r w:rsidRPr="004F2868">
        <w:rPr>
          <w:noProof/>
          <w:lang w:val="en-US"/>
        </w:rPr>
        <w:t xml:space="preserve">sent to served </w:t>
      </w:r>
      <w:r>
        <w:rPr>
          <w:noProof/>
        </w:rPr>
        <w:t>MCVideo user</w:t>
      </w:r>
      <w:r>
        <w:rPr>
          <w:noProof/>
        </w:rPr>
        <w:tab/>
      </w:r>
      <w:r>
        <w:rPr>
          <w:noProof/>
        </w:rPr>
        <w:fldChar w:fldCharType="begin" w:fldLock="1"/>
      </w:r>
      <w:r>
        <w:rPr>
          <w:noProof/>
        </w:rPr>
        <w:instrText xml:space="preserve"> PAGEREF _Toc178199297 \h </w:instrText>
      </w:r>
      <w:r>
        <w:rPr>
          <w:noProof/>
        </w:rPr>
      </w:r>
      <w:r>
        <w:rPr>
          <w:noProof/>
        </w:rPr>
        <w:fldChar w:fldCharType="separate"/>
      </w:r>
      <w:r>
        <w:rPr>
          <w:noProof/>
        </w:rPr>
        <w:t>185</w:t>
      </w:r>
      <w:r>
        <w:rPr>
          <w:noProof/>
        </w:rPr>
        <w:fldChar w:fldCharType="end"/>
      </w:r>
    </w:p>
    <w:p w14:paraId="64AF6469" w14:textId="42D8E2A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affiliation status change </w:t>
      </w:r>
      <w:r w:rsidRPr="004F2868">
        <w:rPr>
          <w:noProof/>
          <w:lang w:val="en-US"/>
        </w:rPr>
        <w:t xml:space="preserve">towards another </w:t>
      </w:r>
      <w:r>
        <w:rPr>
          <w:noProof/>
        </w:rPr>
        <w:t>MCVideo user</w:t>
      </w:r>
      <w:r w:rsidRPr="004F2868">
        <w:rPr>
          <w:noProof/>
          <w:lang w:val="en-US"/>
        </w:rPr>
        <w:t xml:space="preserve"> procedure</w:t>
      </w:r>
      <w:r>
        <w:rPr>
          <w:noProof/>
        </w:rPr>
        <w:tab/>
      </w:r>
      <w:r>
        <w:rPr>
          <w:noProof/>
        </w:rPr>
        <w:fldChar w:fldCharType="begin" w:fldLock="1"/>
      </w:r>
      <w:r>
        <w:rPr>
          <w:noProof/>
        </w:rPr>
        <w:instrText xml:space="preserve"> PAGEREF _Toc178199298 \h </w:instrText>
      </w:r>
      <w:r>
        <w:rPr>
          <w:noProof/>
        </w:rPr>
      </w:r>
      <w:r>
        <w:rPr>
          <w:noProof/>
        </w:rPr>
        <w:fldChar w:fldCharType="separate"/>
      </w:r>
      <w:r>
        <w:rPr>
          <w:noProof/>
        </w:rPr>
        <w:t>186</w:t>
      </w:r>
      <w:r>
        <w:rPr>
          <w:noProof/>
        </w:rPr>
        <w:fldChar w:fldCharType="end"/>
      </w:r>
    </w:p>
    <w:p w14:paraId="37AC0987" w14:textId="1198B0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subscription to affiliation status </w:t>
      </w:r>
      <w:r w:rsidRPr="004F2868">
        <w:rPr>
          <w:noProof/>
          <w:lang w:val="en-US"/>
        </w:rPr>
        <w:t xml:space="preserve">towards another </w:t>
      </w:r>
      <w:r>
        <w:rPr>
          <w:noProof/>
        </w:rPr>
        <w:t>MCVideo user</w:t>
      </w:r>
      <w:r w:rsidRPr="004F2868">
        <w:rPr>
          <w:noProof/>
          <w:lang w:val="en-US"/>
        </w:rPr>
        <w:t xml:space="preserve"> procedure</w:t>
      </w:r>
      <w:r>
        <w:rPr>
          <w:noProof/>
        </w:rPr>
        <w:tab/>
      </w:r>
      <w:r>
        <w:rPr>
          <w:noProof/>
        </w:rPr>
        <w:fldChar w:fldCharType="begin" w:fldLock="1"/>
      </w:r>
      <w:r>
        <w:rPr>
          <w:noProof/>
        </w:rPr>
        <w:instrText xml:space="preserve"> PAGEREF _Toc178199299 \h </w:instrText>
      </w:r>
      <w:r>
        <w:rPr>
          <w:noProof/>
        </w:rPr>
      </w:r>
      <w:r>
        <w:rPr>
          <w:noProof/>
        </w:rPr>
        <w:fldChar w:fldCharType="separate"/>
      </w:r>
      <w:r>
        <w:rPr>
          <w:noProof/>
        </w:rPr>
        <w:t>187</w:t>
      </w:r>
      <w:r>
        <w:rPr>
          <w:noProof/>
        </w:rPr>
        <w:fldChar w:fldCharType="end"/>
      </w:r>
    </w:p>
    <w:p w14:paraId="5DF663C5" w14:textId="7E38173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_Toc178199300 \h </w:instrText>
      </w:r>
      <w:r>
        <w:rPr>
          <w:noProof/>
        </w:rPr>
      </w:r>
      <w:r>
        <w:rPr>
          <w:noProof/>
        </w:rPr>
        <w:fldChar w:fldCharType="separate"/>
      </w:r>
      <w:r>
        <w:rPr>
          <w:noProof/>
        </w:rPr>
        <w:t>188</w:t>
      </w:r>
      <w:r>
        <w:rPr>
          <w:noProof/>
        </w:rPr>
        <w:fldChar w:fldCharType="end"/>
      </w:r>
    </w:p>
    <w:p w14:paraId="505E73B4" w14:textId="770553A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_Toc178199301 \h </w:instrText>
      </w:r>
      <w:r>
        <w:rPr>
          <w:noProof/>
        </w:rPr>
      </w:r>
      <w:r>
        <w:rPr>
          <w:noProof/>
        </w:rPr>
        <w:fldChar w:fldCharType="separate"/>
      </w:r>
      <w:r>
        <w:rPr>
          <w:noProof/>
        </w:rPr>
        <w:t>188</w:t>
      </w:r>
      <w:r>
        <w:rPr>
          <w:noProof/>
        </w:rPr>
        <w:fldChar w:fldCharType="end"/>
      </w:r>
    </w:p>
    <w:p w14:paraId="528992E3" w14:textId="47754D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_Toc178199302 \h </w:instrText>
      </w:r>
      <w:r>
        <w:rPr>
          <w:noProof/>
        </w:rPr>
      </w:r>
      <w:r>
        <w:rPr>
          <w:noProof/>
        </w:rPr>
        <w:fldChar w:fldCharType="separate"/>
      </w:r>
      <w:r>
        <w:rPr>
          <w:noProof/>
        </w:rPr>
        <w:t>190</w:t>
      </w:r>
      <w:r>
        <w:rPr>
          <w:noProof/>
        </w:rPr>
        <w:fldChar w:fldCharType="end"/>
      </w:r>
    </w:p>
    <w:p w14:paraId="02D4E7C9" w14:textId="3E17808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_Toc178199303 \h </w:instrText>
      </w:r>
      <w:r>
        <w:rPr>
          <w:noProof/>
        </w:rPr>
      </w:r>
      <w:r>
        <w:rPr>
          <w:noProof/>
        </w:rPr>
        <w:fldChar w:fldCharType="separate"/>
      </w:r>
      <w:r>
        <w:rPr>
          <w:noProof/>
        </w:rPr>
        <w:t>190</w:t>
      </w:r>
      <w:r>
        <w:rPr>
          <w:noProof/>
        </w:rPr>
        <w:fldChar w:fldCharType="end"/>
      </w:r>
    </w:p>
    <w:p w14:paraId="3CCCAAEA" w14:textId="53922A9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_Toc178199304 \h </w:instrText>
      </w:r>
      <w:r>
        <w:rPr>
          <w:noProof/>
        </w:rPr>
      </w:r>
      <w:r>
        <w:rPr>
          <w:noProof/>
        </w:rPr>
        <w:fldChar w:fldCharType="separate"/>
      </w:r>
      <w:r>
        <w:rPr>
          <w:noProof/>
        </w:rPr>
        <w:t>190</w:t>
      </w:r>
      <w:r>
        <w:rPr>
          <w:noProof/>
        </w:rPr>
        <w:fldChar w:fldCharType="end"/>
      </w:r>
    </w:p>
    <w:p w14:paraId="12C5A2E3" w14:textId="573264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8.2.2.2.16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w:t>
      </w:r>
      <w:r>
        <w:rPr>
          <w:noProof/>
        </w:rPr>
        <w:t xml:space="preserve">subscription to group dynamic data </w:t>
      </w:r>
      <w:r w:rsidRPr="004F2868">
        <w:rPr>
          <w:noProof/>
          <w:lang w:val="en-US"/>
        </w:rPr>
        <w:t>towards the controlling MCVideo server procedure</w:t>
      </w:r>
      <w:r>
        <w:rPr>
          <w:noProof/>
        </w:rPr>
        <w:tab/>
      </w:r>
      <w:r>
        <w:rPr>
          <w:noProof/>
        </w:rPr>
        <w:fldChar w:fldCharType="begin" w:fldLock="1"/>
      </w:r>
      <w:r>
        <w:rPr>
          <w:noProof/>
        </w:rPr>
        <w:instrText xml:space="preserve"> PAGEREF _Toc178199305 \h </w:instrText>
      </w:r>
      <w:r>
        <w:rPr>
          <w:noProof/>
        </w:rPr>
      </w:r>
      <w:r>
        <w:rPr>
          <w:noProof/>
        </w:rPr>
        <w:fldChar w:fldCharType="separate"/>
      </w:r>
      <w:r>
        <w:rPr>
          <w:noProof/>
        </w:rPr>
        <w:t>192</w:t>
      </w:r>
      <w:r>
        <w:rPr>
          <w:noProof/>
        </w:rPr>
        <w:fldChar w:fldCharType="end"/>
      </w:r>
    </w:p>
    <w:p w14:paraId="43069AB5" w14:textId="28289A4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_Toc178199306 \h </w:instrText>
      </w:r>
      <w:r>
        <w:rPr>
          <w:noProof/>
        </w:rPr>
      </w:r>
      <w:r>
        <w:rPr>
          <w:noProof/>
        </w:rPr>
        <w:fldChar w:fldCharType="separate"/>
      </w:r>
      <w:r>
        <w:rPr>
          <w:noProof/>
        </w:rPr>
        <w:t>193</w:t>
      </w:r>
      <w:r>
        <w:rPr>
          <w:noProof/>
        </w:rPr>
        <w:fldChar w:fldCharType="end"/>
      </w:r>
    </w:p>
    <w:p w14:paraId="6F69ED17" w14:textId="31FDA63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_Toc178199307 \h </w:instrText>
      </w:r>
      <w:r>
        <w:rPr>
          <w:noProof/>
        </w:rPr>
      </w:r>
      <w:r>
        <w:rPr>
          <w:noProof/>
        </w:rPr>
        <w:fldChar w:fldCharType="separate"/>
      </w:r>
      <w:r>
        <w:rPr>
          <w:noProof/>
        </w:rPr>
        <w:t>193</w:t>
      </w:r>
      <w:r>
        <w:rPr>
          <w:noProof/>
        </w:rPr>
        <w:fldChar w:fldCharType="end"/>
      </w:r>
    </w:p>
    <w:p w14:paraId="4DB9754E" w14:textId="0F94024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_Toc178199308 \h </w:instrText>
      </w:r>
      <w:r>
        <w:rPr>
          <w:noProof/>
        </w:rPr>
      </w:r>
      <w:r>
        <w:rPr>
          <w:noProof/>
        </w:rPr>
        <w:fldChar w:fldCharType="separate"/>
      </w:r>
      <w:r>
        <w:rPr>
          <w:noProof/>
        </w:rPr>
        <w:t>193</w:t>
      </w:r>
      <w:r>
        <w:rPr>
          <w:noProof/>
        </w:rPr>
        <w:fldChar w:fldCharType="end"/>
      </w:r>
    </w:p>
    <w:p w14:paraId="5ED6052E" w14:textId="667D5EC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_Toc178199309 \h </w:instrText>
      </w:r>
      <w:r>
        <w:rPr>
          <w:noProof/>
        </w:rPr>
      </w:r>
      <w:r>
        <w:rPr>
          <w:noProof/>
        </w:rPr>
        <w:fldChar w:fldCharType="separate"/>
      </w:r>
      <w:r>
        <w:rPr>
          <w:noProof/>
        </w:rPr>
        <w:t>194</w:t>
      </w:r>
      <w:r>
        <w:rPr>
          <w:noProof/>
        </w:rPr>
        <w:fldChar w:fldCharType="end"/>
      </w:r>
    </w:p>
    <w:p w14:paraId="5391995D" w14:textId="1B736E5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_Toc178199310 \h </w:instrText>
      </w:r>
      <w:r>
        <w:rPr>
          <w:noProof/>
        </w:rPr>
      </w:r>
      <w:r>
        <w:rPr>
          <w:noProof/>
        </w:rPr>
        <w:fldChar w:fldCharType="separate"/>
      </w:r>
      <w:r>
        <w:rPr>
          <w:noProof/>
        </w:rPr>
        <w:t>195</w:t>
      </w:r>
      <w:r>
        <w:rPr>
          <w:noProof/>
        </w:rPr>
        <w:fldChar w:fldCharType="end"/>
      </w:r>
    </w:p>
    <w:p w14:paraId="13B574F5" w14:textId="564F22A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_Toc178199311 \h </w:instrText>
      </w:r>
      <w:r>
        <w:rPr>
          <w:noProof/>
        </w:rPr>
      </w:r>
      <w:r>
        <w:rPr>
          <w:noProof/>
        </w:rPr>
        <w:fldChar w:fldCharType="separate"/>
      </w:r>
      <w:r>
        <w:rPr>
          <w:noProof/>
        </w:rPr>
        <w:t>196</w:t>
      </w:r>
      <w:r>
        <w:rPr>
          <w:noProof/>
        </w:rPr>
        <w:fldChar w:fldCharType="end"/>
      </w:r>
    </w:p>
    <w:p w14:paraId="33548B42" w14:textId="360A47D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_Toc178199312 \h </w:instrText>
      </w:r>
      <w:r>
        <w:rPr>
          <w:noProof/>
        </w:rPr>
      </w:r>
      <w:r>
        <w:rPr>
          <w:noProof/>
        </w:rPr>
        <w:fldChar w:fldCharType="separate"/>
      </w:r>
      <w:r>
        <w:rPr>
          <w:noProof/>
        </w:rPr>
        <w:t>197</w:t>
      </w:r>
      <w:r>
        <w:rPr>
          <w:noProof/>
        </w:rPr>
        <w:fldChar w:fldCharType="end"/>
      </w:r>
    </w:p>
    <w:p w14:paraId="4D6F3BEA" w14:textId="74C93FE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_Toc178199313 \h </w:instrText>
      </w:r>
      <w:r>
        <w:rPr>
          <w:noProof/>
        </w:rPr>
      </w:r>
      <w:r>
        <w:rPr>
          <w:noProof/>
        </w:rPr>
        <w:fldChar w:fldCharType="separate"/>
      </w:r>
      <w:r>
        <w:rPr>
          <w:noProof/>
        </w:rPr>
        <w:t>197</w:t>
      </w:r>
      <w:r>
        <w:rPr>
          <w:noProof/>
        </w:rPr>
        <w:fldChar w:fldCharType="end"/>
      </w:r>
    </w:p>
    <w:p w14:paraId="3F5A7126" w14:textId="6C6FCF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8</w:t>
      </w:r>
      <w:r>
        <w:rPr>
          <w:noProof/>
        </w:rPr>
        <w:t>.2.2.3.8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_Toc178199314 \h </w:instrText>
      </w:r>
      <w:r>
        <w:rPr>
          <w:noProof/>
        </w:rPr>
      </w:r>
      <w:r>
        <w:rPr>
          <w:noProof/>
        </w:rPr>
        <w:fldChar w:fldCharType="separate"/>
      </w:r>
      <w:r>
        <w:rPr>
          <w:noProof/>
        </w:rPr>
        <w:t>197</w:t>
      </w:r>
      <w:r>
        <w:rPr>
          <w:noProof/>
        </w:rPr>
        <w:fldChar w:fldCharType="end"/>
      </w:r>
    </w:p>
    <w:p w14:paraId="0BB3A349" w14:textId="4F1666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4F2868">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_Toc178199315 \h </w:instrText>
      </w:r>
      <w:r>
        <w:rPr>
          <w:noProof/>
        </w:rPr>
      </w:r>
      <w:r>
        <w:rPr>
          <w:noProof/>
        </w:rPr>
        <w:fldChar w:fldCharType="separate"/>
      </w:r>
      <w:r>
        <w:rPr>
          <w:noProof/>
        </w:rPr>
        <w:t>198</w:t>
      </w:r>
      <w:r>
        <w:rPr>
          <w:noProof/>
        </w:rPr>
        <w:fldChar w:fldCharType="end"/>
      </w:r>
    </w:p>
    <w:p w14:paraId="058BF141" w14:textId="05C4324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8.2.2.3.10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_Toc178199316 \h </w:instrText>
      </w:r>
      <w:r>
        <w:rPr>
          <w:noProof/>
        </w:rPr>
      </w:r>
      <w:r>
        <w:rPr>
          <w:noProof/>
        </w:rPr>
        <w:fldChar w:fldCharType="separate"/>
      </w:r>
      <w:r>
        <w:rPr>
          <w:noProof/>
        </w:rPr>
        <w:t>199</w:t>
      </w:r>
      <w:r>
        <w:rPr>
          <w:noProof/>
        </w:rPr>
        <w:fldChar w:fldCharType="end"/>
      </w:r>
    </w:p>
    <w:p w14:paraId="64B2F3E6" w14:textId="1F030B2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_Toc178199317 \h </w:instrText>
      </w:r>
      <w:r>
        <w:rPr>
          <w:noProof/>
        </w:rPr>
      </w:r>
      <w:r>
        <w:rPr>
          <w:noProof/>
        </w:rPr>
        <w:fldChar w:fldCharType="separate"/>
      </w:r>
      <w:r>
        <w:rPr>
          <w:noProof/>
        </w:rPr>
        <w:t>199</w:t>
      </w:r>
      <w:r>
        <w:rPr>
          <w:noProof/>
        </w:rPr>
        <w:fldChar w:fldCharType="end"/>
      </w:r>
    </w:p>
    <w:p w14:paraId="40439B9E" w14:textId="55A439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application/pidf+xml MIME type</w:t>
      </w:r>
      <w:r>
        <w:rPr>
          <w:noProof/>
        </w:rPr>
        <w:tab/>
      </w:r>
      <w:r>
        <w:rPr>
          <w:noProof/>
        </w:rPr>
        <w:fldChar w:fldCharType="begin" w:fldLock="1"/>
      </w:r>
      <w:r>
        <w:rPr>
          <w:noProof/>
        </w:rPr>
        <w:instrText xml:space="preserve"> PAGEREF _Toc178199318 \h </w:instrText>
      </w:r>
      <w:r>
        <w:rPr>
          <w:noProof/>
        </w:rPr>
      </w:r>
      <w:r>
        <w:rPr>
          <w:noProof/>
        </w:rPr>
        <w:fldChar w:fldCharType="separate"/>
      </w:r>
      <w:r>
        <w:rPr>
          <w:noProof/>
        </w:rPr>
        <w:t>199</w:t>
      </w:r>
      <w:r>
        <w:rPr>
          <w:noProof/>
        </w:rPr>
        <w:fldChar w:fldCharType="end"/>
      </w:r>
    </w:p>
    <w:p w14:paraId="7CB5C6CD" w14:textId="1B89010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_Toc178199319 \h </w:instrText>
      </w:r>
      <w:r>
        <w:rPr>
          <w:noProof/>
        </w:rPr>
      </w:r>
      <w:r>
        <w:rPr>
          <w:noProof/>
        </w:rPr>
        <w:fldChar w:fldCharType="separate"/>
      </w:r>
      <w:r>
        <w:rPr>
          <w:noProof/>
        </w:rPr>
        <w:t>199</w:t>
      </w:r>
      <w:r>
        <w:rPr>
          <w:noProof/>
        </w:rPr>
        <w:fldChar w:fldCharType="end"/>
      </w:r>
    </w:p>
    <w:p w14:paraId="64988E79" w14:textId="5F67D67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_Toc178199320 \h </w:instrText>
      </w:r>
      <w:r>
        <w:rPr>
          <w:noProof/>
        </w:rPr>
      </w:r>
      <w:r>
        <w:rPr>
          <w:noProof/>
        </w:rPr>
        <w:fldChar w:fldCharType="separate"/>
      </w:r>
      <w:r>
        <w:rPr>
          <w:noProof/>
        </w:rPr>
        <w:t>199</w:t>
      </w:r>
      <w:r>
        <w:rPr>
          <w:noProof/>
        </w:rPr>
        <w:fldChar w:fldCharType="end"/>
      </w:r>
    </w:p>
    <w:p w14:paraId="4B9E964B" w14:textId="4923DC0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application/simple-filter+xml MIME type</w:t>
      </w:r>
      <w:r>
        <w:rPr>
          <w:noProof/>
        </w:rPr>
        <w:tab/>
      </w:r>
      <w:r>
        <w:rPr>
          <w:noProof/>
        </w:rPr>
        <w:fldChar w:fldCharType="begin" w:fldLock="1"/>
      </w:r>
      <w:r>
        <w:rPr>
          <w:noProof/>
        </w:rPr>
        <w:instrText xml:space="preserve"> PAGEREF _Toc178199321 \h </w:instrText>
      </w:r>
      <w:r>
        <w:rPr>
          <w:noProof/>
        </w:rPr>
      </w:r>
      <w:r>
        <w:rPr>
          <w:noProof/>
        </w:rPr>
        <w:fldChar w:fldCharType="separate"/>
      </w:r>
      <w:r>
        <w:rPr>
          <w:noProof/>
        </w:rPr>
        <w:t>202</w:t>
      </w:r>
      <w:r>
        <w:rPr>
          <w:noProof/>
        </w:rPr>
        <w:fldChar w:fldCharType="end"/>
      </w:r>
    </w:p>
    <w:p w14:paraId="1DF88906" w14:textId="6A94DA1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_Toc178199322 \h </w:instrText>
      </w:r>
      <w:r>
        <w:rPr>
          <w:noProof/>
        </w:rPr>
      </w:r>
      <w:r>
        <w:rPr>
          <w:noProof/>
        </w:rPr>
        <w:fldChar w:fldCharType="separate"/>
      </w:r>
      <w:r>
        <w:rPr>
          <w:noProof/>
        </w:rPr>
        <w:t>202</w:t>
      </w:r>
      <w:r>
        <w:rPr>
          <w:noProof/>
        </w:rPr>
        <w:fldChar w:fldCharType="end"/>
      </w:r>
    </w:p>
    <w:p w14:paraId="62AD737C" w14:textId="73CB662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_Toc178199323 \h </w:instrText>
      </w:r>
      <w:r>
        <w:rPr>
          <w:noProof/>
        </w:rPr>
      </w:r>
      <w:r>
        <w:rPr>
          <w:noProof/>
        </w:rPr>
        <w:fldChar w:fldCharType="separate"/>
      </w:r>
      <w:r>
        <w:rPr>
          <w:noProof/>
        </w:rPr>
        <w:t>202</w:t>
      </w:r>
      <w:r>
        <w:rPr>
          <w:noProof/>
        </w:rPr>
        <w:fldChar w:fldCharType="end"/>
      </w:r>
    </w:p>
    <w:p w14:paraId="333440C0" w14:textId="12EF63A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_Toc178199324 \h </w:instrText>
      </w:r>
      <w:r>
        <w:rPr>
          <w:noProof/>
        </w:rPr>
      </w:r>
      <w:r>
        <w:rPr>
          <w:noProof/>
        </w:rPr>
        <w:fldChar w:fldCharType="separate"/>
      </w:r>
      <w:r>
        <w:rPr>
          <w:noProof/>
        </w:rPr>
        <w:t>204</w:t>
      </w:r>
      <w:r>
        <w:rPr>
          <w:noProof/>
        </w:rPr>
        <w:fldChar w:fldCharType="end"/>
      </w:r>
    </w:p>
    <w:p w14:paraId="76A4E462" w14:textId="77D0235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_Toc178199325 \h </w:instrText>
      </w:r>
      <w:r>
        <w:rPr>
          <w:noProof/>
        </w:rPr>
      </w:r>
      <w:r>
        <w:rPr>
          <w:noProof/>
        </w:rPr>
        <w:fldChar w:fldCharType="separate"/>
      </w:r>
      <w:r>
        <w:rPr>
          <w:noProof/>
        </w:rPr>
        <w:t>204</w:t>
      </w:r>
      <w:r>
        <w:rPr>
          <w:noProof/>
        </w:rPr>
        <w:fldChar w:fldCharType="end"/>
      </w:r>
    </w:p>
    <w:p w14:paraId="2EDA6D40" w14:textId="70E37B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group call</w:t>
      </w:r>
      <w:r>
        <w:rPr>
          <w:noProof/>
        </w:rPr>
        <w:tab/>
      </w:r>
      <w:r>
        <w:rPr>
          <w:noProof/>
        </w:rPr>
        <w:fldChar w:fldCharType="begin" w:fldLock="1"/>
      </w:r>
      <w:r>
        <w:rPr>
          <w:noProof/>
        </w:rPr>
        <w:instrText xml:space="preserve"> PAGEREF _Toc178199326 \h </w:instrText>
      </w:r>
      <w:r>
        <w:rPr>
          <w:noProof/>
        </w:rPr>
      </w:r>
      <w:r>
        <w:rPr>
          <w:noProof/>
        </w:rPr>
        <w:fldChar w:fldCharType="separate"/>
      </w:r>
      <w:r>
        <w:rPr>
          <w:noProof/>
        </w:rPr>
        <w:t>205</w:t>
      </w:r>
      <w:r>
        <w:rPr>
          <w:noProof/>
        </w:rPr>
        <w:fldChar w:fldCharType="end"/>
      </w:r>
    </w:p>
    <w:p w14:paraId="0C9E0E97" w14:textId="3741B0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fldLock="1"/>
      </w:r>
      <w:r>
        <w:rPr>
          <w:noProof/>
        </w:rPr>
        <w:instrText xml:space="preserve"> PAGEREF _Toc178199327 \h </w:instrText>
      </w:r>
      <w:r>
        <w:rPr>
          <w:noProof/>
        </w:rPr>
      </w:r>
      <w:r>
        <w:rPr>
          <w:noProof/>
        </w:rPr>
        <w:fldChar w:fldCharType="separate"/>
      </w:r>
      <w:r>
        <w:rPr>
          <w:noProof/>
        </w:rPr>
        <w:t>205</w:t>
      </w:r>
      <w:r>
        <w:rPr>
          <w:noProof/>
        </w:rPr>
        <w:fldChar w:fldCharType="end"/>
      </w:r>
    </w:p>
    <w:p w14:paraId="26A25E45" w14:textId="634C88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_Toc178199328 \h </w:instrText>
      </w:r>
      <w:r>
        <w:rPr>
          <w:noProof/>
        </w:rPr>
      </w:r>
      <w:r>
        <w:rPr>
          <w:noProof/>
        </w:rPr>
        <w:fldChar w:fldCharType="separate"/>
      </w:r>
      <w:r>
        <w:rPr>
          <w:noProof/>
        </w:rPr>
        <w:t>205</w:t>
      </w:r>
      <w:r>
        <w:rPr>
          <w:noProof/>
        </w:rPr>
        <w:fldChar w:fldCharType="end"/>
      </w:r>
    </w:p>
    <w:p w14:paraId="3E07455F" w14:textId="00AB78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_Toc178199329 \h </w:instrText>
      </w:r>
      <w:r>
        <w:rPr>
          <w:noProof/>
        </w:rPr>
      </w:r>
      <w:r>
        <w:rPr>
          <w:noProof/>
        </w:rPr>
        <w:fldChar w:fldCharType="separate"/>
      </w:r>
      <w:r>
        <w:rPr>
          <w:noProof/>
        </w:rPr>
        <w:t>205</w:t>
      </w:r>
      <w:r>
        <w:rPr>
          <w:noProof/>
        </w:rPr>
        <w:fldChar w:fldCharType="end"/>
      </w:r>
    </w:p>
    <w:p w14:paraId="37FD3237" w14:textId="5C32C32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_Toc178199330 \h </w:instrText>
      </w:r>
      <w:r>
        <w:rPr>
          <w:noProof/>
        </w:rPr>
      </w:r>
      <w:r>
        <w:rPr>
          <w:noProof/>
        </w:rPr>
        <w:fldChar w:fldCharType="separate"/>
      </w:r>
      <w:r>
        <w:rPr>
          <w:noProof/>
        </w:rPr>
        <w:t>205</w:t>
      </w:r>
      <w:r>
        <w:rPr>
          <w:noProof/>
        </w:rPr>
        <w:fldChar w:fldCharType="end"/>
      </w:r>
    </w:p>
    <w:p w14:paraId="077C469E" w14:textId="32B84AD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_Toc178199331 \h </w:instrText>
      </w:r>
      <w:r>
        <w:rPr>
          <w:noProof/>
        </w:rPr>
      </w:r>
      <w:r>
        <w:rPr>
          <w:noProof/>
        </w:rPr>
        <w:fldChar w:fldCharType="separate"/>
      </w:r>
      <w:r>
        <w:rPr>
          <w:noProof/>
        </w:rPr>
        <w:t>205</w:t>
      </w:r>
      <w:r>
        <w:rPr>
          <w:noProof/>
        </w:rPr>
        <w:fldChar w:fldCharType="end"/>
      </w:r>
    </w:p>
    <w:p w14:paraId="45ADDEAF" w14:textId="5DEF915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_Toc178199332 \h </w:instrText>
      </w:r>
      <w:r>
        <w:rPr>
          <w:noProof/>
        </w:rPr>
      </w:r>
      <w:r>
        <w:rPr>
          <w:noProof/>
        </w:rPr>
        <w:fldChar w:fldCharType="separate"/>
      </w:r>
      <w:r>
        <w:rPr>
          <w:noProof/>
        </w:rPr>
        <w:t>207</w:t>
      </w:r>
      <w:r>
        <w:rPr>
          <w:noProof/>
        </w:rPr>
        <w:fldChar w:fldCharType="end"/>
      </w:r>
    </w:p>
    <w:p w14:paraId="3A44BDC2" w14:textId="5DD6326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_Toc178199333 \h </w:instrText>
      </w:r>
      <w:r>
        <w:rPr>
          <w:noProof/>
        </w:rPr>
      </w:r>
      <w:r>
        <w:rPr>
          <w:noProof/>
        </w:rPr>
        <w:fldChar w:fldCharType="separate"/>
      </w:r>
      <w:r>
        <w:rPr>
          <w:noProof/>
        </w:rPr>
        <w:t>208</w:t>
      </w:r>
      <w:r>
        <w:rPr>
          <w:noProof/>
        </w:rPr>
        <w:fldChar w:fldCharType="end"/>
      </w:r>
    </w:p>
    <w:p w14:paraId="7A30A1AD" w14:textId="07E80F6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_Toc178199334 \h </w:instrText>
      </w:r>
      <w:r>
        <w:rPr>
          <w:noProof/>
        </w:rPr>
      </w:r>
      <w:r>
        <w:rPr>
          <w:noProof/>
        </w:rPr>
        <w:fldChar w:fldCharType="separate"/>
      </w:r>
      <w:r>
        <w:rPr>
          <w:noProof/>
        </w:rPr>
        <w:t>209</w:t>
      </w:r>
      <w:r>
        <w:rPr>
          <w:noProof/>
        </w:rPr>
        <w:fldChar w:fldCharType="end"/>
      </w:r>
    </w:p>
    <w:p w14:paraId="36B760C2" w14:textId="7A3E8A9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_Toc178199335 \h </w:instrText>
      </w:r>
      <w:r>
        <w:rPr>
          <w:noProof/>
        </w:rPr>
      </w:r>
      <w:r>
        <w:rPr>
          <w:noProof/>
        </w:rPr>
        <w:fldChar w:fldCharType="separate"/>
      </w:r>
      <w:r>
        <w:rPr>
          <w:noProof/>
        </w:rPr>
        <w:t>210</w:t>
      </w:r>
      <w:r>
        <w:rPr>
          <w:noProof/>
        </w:rPr>
        <w:fldChar w:fldCharType="end"/>
      </w:r>
    </w:p>
    <w:p w14:paraId="3407D682" w14:textId="71A5A59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_Toc178199336 \h </w:instrText>
      </w:r>
      <w:r>
        <w:rPr>
          <w:noProof/>
        </w:rPr>
      </w:r>
      <w:r>
        <w:rPr>
          <w:noProof/>
        </w:rPr>
        <w:fldChar w:fldCharType="separate"/>
      </w:r>
      <w:r>
        <w:rPr>
          <w:noProof/>
        </w:rPr>
        <w:t>211</w:t>
      </w:r>
      <w:r>
        <w:rPr>
          <w:noProof/>
        </w:rPr>
        <w:fldChar w:fldCharType="end"/>
      </w:r>
    </w:p>
    <w:p w14:paraId="2BBCFF83" w14:textId="1DA9BB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_Toc178199337 \h </w:instrText>
      </w:r>
      <w:r>
        <w:rPr>
          <w:noProof/>
        </w:rPr>
      </w:r>
      <w:r>
        <w:rPr>
          <w:noProof/>
        </w:rPr>
        <w:fldChar w:fldCharType="separate"/>
      </w:r>
      <w:r>
        <w:rPr>
          <w:noProof/>
        </w:rPr>
        <w:t>213</w:t>
      </w:r>
      <w:r>
        <w:rPr>
          <w:noProof/>
        </w:rPr>
        <w:fldChar w:fldCharType="end"/>
      </w:r>
    </w:p>
    <w:p w14:paraId="0CA3069B" w14:textId="4F788B1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_Toc178199338 \h </w:instrText>
      </w:r>
      <w:r>
        <w:rPr>
          <w:noProof/>
        </w:rPr>
      </w:r>
      <w:r>
        <w:rPr>
          <w:noProof/>
        </w:rPr>
        <w:fldChar w:fldCharType="separate"/>
      </w:r>
      <w:r>
        <w:rPr>
          <w:noProof/>
        </w:rPr>
        <w:t>213</w:t>
      </w:r>
      <w:r>
        <w:rPr>
          <w:noProof/>
        </w:rPr>
        <w:fldChar w:fldCharType="end"/>
      </w:r>
    </w:p>
    <w:p w14:paraId="65411CC2" w14:textId="1496391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_Toc178199339 \h </w:instrText>
      </w:r>
      <w:r>
        <w:rPr>
          <w:noProof/>
        </w:rPr>
      </w:r>
      <w:r>
        <w:rPr>
          <w:noProof/>
        </w:rPr>
        <w:fldChar w:fldCharType="separate"/>
      </w:r>
      <w:r>
        <w:rPr>
          <w:noProof/>
        </w:rPr>
        <w:t>213</w:t>
      </w:r>
      <w:r>
        <w:rPr>
          <w:noProof/>
        </w:rPr>
        <w:fldChar w:fldCharType="end"/>
      </w:r>
    </w:p>
    <w:p w14:paraId="0DF91E03" w14:textId="175E591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Re-join procedure</w:t>
      </w:r>
      <w:r>
        <w:rPr>
          <w:noProof/>
        </w:rPr>
        <w:tab/>
      </w:r>
      <w:r>
        <w:rPr>
          <w:noProof/>
        </w:rPr>
        <w:fldChar w:fldCharType="begin" w:fldLock="1"/>
      </w:r>
      <w:r>
        <w:rPr>
          <w:noProof/>
        </w:rPr>
        <w:instrText xml:space="preserve"> PAGEREF _Toc178199340 \h </w:instrText>
      </w:r>
      <w:r>
        <w:rPr>
          <w:noProof/>
        </w:rPr>
      </w:r>
      <w:r>
        <w:rPr>
          <w:noProof/>
        </w:rPr>
        <w:fldChar w:fldCharType="separate"/>
      </w:r>
      <w:r>
        <w:rPr>
          <w:noProof/>
        </w:rPr>
        <w:t>213</w:t>
      </w:r>
      <w:r>
        <w:rPr>
          <w:noProof/>
        </w:rPr>
        <w:fldChar w:fldCharType="end"/>
      </w:r>
    </w:p>
    <w:p w14:paraId="29012345" w14:textId="66A825A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_Toc178199341 \h </w:instrText>
      </w:r>
      <w:r>
        <w:rPr>
          <w:noProof/>
        </w:rPr>
      </w:r>
      <w:r>
        <w:rPr>
          <w:noProof/>
        </w:rPr>
        <w:fldChar w:fldCharType="separate"/>
      </w:r>
      <w:r>
        <w:rPr>
          <w:noProof/>
        </w:rPr>
        <w:t>213</w:t>
      </w:r>
      <w:r>
        <w:rPr>
          <w:noProof/>
        </w:rPr>
        <w:fldChar w:fldCharType="end"/>
      </w:r>
    </w:p>
    <w:p w14:paraId="2BB2E12A" w14:textId="17D759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_Toc178199342 \h </w:instrText>
      </w:r>
      <w:r>
        <w:rPr>
          <w:noProof/>
        </w:rPr>
      </w:r>
      <w:r>
        <w:rPr>
          <w:noProof/>
        </w:rPr>
        <w:fldChar w:fldCharType="separate"/>
      </w:r>
      <w:r>
        <w:rPr>
          <w:noProof/>
        </w:rPr>
        <w:t>213</w:t>
      </w:r>
      <w:r>
        <w:rPr>
          <w:noProof/>
        </w:rPr>
        <w:fldChar w:fldCharType="end"/>
      </w:r>
    </w:p>
    <w:p w14:paraId="0874CC99" w14:textId="0E6E05C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Originating procedures</w:t>
      </w:r>
      <w:r>
        <w:rPr>
          <w:noProof/>
        </w:rPr>
        <w:tab/>
      </w:r>
      <w:r>
        <w:rPr>
          <w:noProof/>
        </w:rPr>
        <w:fldChar w:fldCharType="begin" w:fldLock="1"/>
      </w:r>
      <w:r>
        <w:rPr>
          <w:noProof/>
        </w:rPr>
        <w:instrText xml:space="preserve"> PAGEREF _Toc178199343 \h </w:instrText>
      </w:r>
      <w:r>
        <w:rPr>
          <w:noProof/>
        </w:rPr>
      </w:r>
      <w:r>
        <w:rPr>
          <w:noProof/>
        </w:rPr>
        <w:fldChar w:fldCharType="separate"/>
      </w:r>
      <w:r>
        <w:rPr>
          <w:noProof/>
        </w:rPr>
        <w:t>213</w:t>
      </w:r>
      <w:r>
        <w:rPr>
          <w:noProof/>
        </w:rPr>
        <w:fldChar w:fldCharType="end"/>
      </w:r>
    </w:p>
    <w:p w14:paraId="03D9AFE0" w14:textId="0476D29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_Toc178199344 \h </w:instrText>
      </w:r>
      <w:r>
        <w:rPr>
          <w:noProof/>
        </w:rPr>
      </w:r>
      <w:r>
        <w:rPr>
          <w:noProof/>
        </w:rPr>
        <w:fldChar w:fldCharType="separate"/>
      </w:r>
      <w:r>
        <w:rPr>
          <w:noProof/>
        </w:rPr>
        <w:t>213</w:t>
      </w:r>
      <w:r>
        <w:rPr>
          <w:noProof/>
        </w:rPr>
        <w:fldChar w:fldCharType="end"/>
      </w:r>
    </w:p>
    <w:p w14:paraId="513CD0E2" w14:textId="3DE29D3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_Toc178199345 \h </w:instrText>
      </w:r>
      <w:r>
        <w:rPr>
          <w:noProof/>
        </w:rPr>
      </w:r>
      <w:r>
        <w:rPr>
          <w:noProof/>
        </w:rPr>
        <w:fldChar w:fldCharType="separate"/>
      </w:r>
      <w:r>
        <w:rPr>
          <w:noProof/>
        </w:rPr>
        <w:t>216</w:t>
      </w:r>
      <w:r>
        <w:rPr>
          <w:noProof/>
        </w:rPr>
        <w:fldChar w:fldCharType="end"/>
      </w:r>
    </w:p>
    <w:p w14:paraId="252643E5" w14:textId="097812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Terminating Procedures</w:t>
      </w:r>
      <w:r>
        <w:rPr>
          <w:noProof/>
        </w:rPr>
        <w:tab/>
      </w:r>
      <w:r>
        <w:rPr>
          <w:noProof/>
        </w:rPr>
        <w:fldChar w:fldCharType="begin" w:fldLock="1"/>
      </w:r>
      <w:r>
        <w:rPr>
          <w:noProof/>
        </w:rPr>
        <w:instrText xml:space="preserve"> PAGEREF _Toc178199346 \h </w:instrText>
      </w:r>
      <w:r>
        <w:rPr>
          <w:noProof/>
        </w:rPr>
      </w:r>
      <w:r>
        <w:rPr>
          <w:noProof/>
        </w:rPr>
        <w:fldChar w:fldCharType="separate"/>
      </w:r>
      <w:r>
        <w:rPr>
          <w:noProof/>
        </w:rPr>
        <w:t>217</w:t>
      </w:r>
      <w:r>
        <w:rPr>
          <w:noProof/>
        </w:rPr>
        <w:fldChar w:fldCharType="end"/>
      </w:r>
    </w:p>
    <w:p w14:paraId="48078135" w14:textId="7A3799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_Toc178199347 \h </w:instrText>
      </w:r>
      <w:r>
        <w:rPr>
          <w:noProof/>
        </w:rPr>
      </w:r>
      <w:r>
        <w:rPr>
          <w:noProof/>
        </w:rPr>
        <w:fldChar w:fldCharType="separate"/>
      </w:r>
      <w:r>
        <w:rPr>
          <w:noProof/>
        </w:rPr>
        <w:t>218</w:t>
      </w:r>
      <w:r>
        <w:rPr>
          <w:noProof/>
        </w:rPr>
        <w:fldChar w:fldCharType="end"/>
      </w:r>
    </w:p>
    <w:p w14:paraId="62F4A000" w14:textId="1A088AE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_Toc178199348 \h </w:instrText>
      </w:r>
      <w:r>
        <w:rPr>
          <w:noProof/>
        </w:rPr>
      </w:r>
      <w:r>
        <w:rPr>
          <w:noProof/>
        </w:rPr>
        <w:fldChar w:fldCharType="separate"/>
      </w:r>
      <w:r>
        <w:rPr>
          <w:noProof/>
        </w:rPr>
        <w:t>218</w:t>
      </w:r>
      <w:r>
        <w:rPr>
          <w:noProof/>
        </w:rPr>
        <w:fldChar w:fldCharType="end"/>
      </w:r>
    </w:p>
    <w:p w14:paraId="5DAB005B" w14:textId="3450B3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_Toc178199349 \h </w:instrText>
      </w:r>
      <w:r>
        <w:rPr>
          <w:noProof/>
        </w:rPr>
      </w:r>
      <w:r>
        <w:rPr>
          <w:noProof/>
        </w:rPr>
        <w:fldChar w:fldCharType="separate"/>
      </w:r>
      <w:r>
        <w:rPr>
          <w:noProof/>
        </w:rPr>
        <w:t>218</w:t>
      </w:r>
      <w:r>
        <w:rPr>
          <w:noProof/>
        </w:rPr>
        <w:fldChar w:fldCharType="end"/>
      </w:r>
    </w:p>
    <w:p w14:paraId="04399388" w14:textId="3AE246A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_Toc178199350 \h </w:instrText>
      </w:r>
      <w:r>
        <w:rPr>
          <w:noProof/>
        </w:rPr>
      </w:r>
      <w:r>
        <w:rPr>
          <w:noProof/>
        </w:rPr>
        <w:fldChar w:fldCharType="separate"/>
      </w:r>
      <w:r>
        <w:rPr>
          <w:noProof/>
        </w:rPr>
        <w:t>218</w:t>
      </w:r>
      <w:r>
        <w:rPr>
          <w:noProof/>
        </w:rPr>
        <w:fldChar w:fldCharType="end"/>
      </w:r>
    </w:p>
    <w:p w14:paraId="2FDD6E2C" w14:textId="3ACAAF7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sidRPr="004F2868">
        <w:rPr>
          <w:rFonts w:eastAsia="Malgun Gothic"/>
          <w:noProof/>
        </w:rPr>
        <w:t>.</w:t>
      </w:r>
      <w:r>
        <w:rPr>
          <w:noProof/>
          <w:lang w:eastAsia="zh-CN"/>
        </w:rPr>
        <w:t>1</w:t>
      </w:r>
      <w:r w:rsidRPr="004F2868">
        <w:rPr>
          <w:rFonts w:eastAsia="Malgun Gothic"/>
          <w:noProof/>
        </w:rPr>
        <w:t>.3.5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_Toc178199351 \h </w:instrText>
      </w:r>
      <w:r>
        <w:rPr>
          <w:noProof/>
        </w:rPr>
      </w:r>
      <w:r>
        <w:rPr>
          <w:noProof/>
        </w:rPr>
        <w:fldChar w:fldCharType="separate"/>
      </w:r>
      <w:r>
        <w:rPr>
          <w:noProof/>
        </w:rPr>
        <w:t>218</w:t>
      </w:r>
      <w:r>
        <w:rPr>
          <w:noProof/>
        </w:rPr>
        <w:fldChar w:fldCharType="end"/>
      </w:r>
    </w:p>
    <w:p w14:paraId="5CD85670" w14:textId="1EFE88C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_Toc178199352 \h </w:instrText>
      </w:r>
      <w:r>
        <w:rPr>
          <w:noProof/>
        </w:rPr>
      </w:r>
      <w:r>
        <w:rPr>
          <w:noProof/>
        </w:rPr>
        <w:fldChar w:fldCharType="separate"/>
      </w:r>
      <w:r>
        <w:rPr>
          <w:noProof/>
        </w:rPr>
        <w:t>218</w:t>
      </w:r>
      <w:r>
        <w:rPr>
          <w:noProof/>
        </w:rPr>
        <w:fldChar w:fldCharType="end"/>
      </w:r>
    </w:p>
    <w:p w14:paraId="7278F953" w14:textId="2B06687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_Toc178199353 \h </w:instrText>
      </w:r>
      <w:r>
        <w:rPr>
          <w:noProof/>
        </w:rPr>
      </w:r>
      <w:r>
        <w:rPr>
          <w:noProof/>
        </w:rPr>
        <w:fldChar w:fldCharType="separate"/>
      </w:r>
      <w:r>
        <w:rPr>
          <w:noProof/>
        </w:rPr>
        <w:t>218</w:t>
      </w:r>
      <w:r>
        <w:rPr>
          <w:noProof/>
        </w:rPr>
        <w:fldChar w:fldCharType="end"/>
      </w:r>
    </w:p>
    <w:p w14:paraId="2601E1E9" w14:textId="2DC70DD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9.2.1.4</w:t>
      </w:r>
      <w:r>
        <w:rPr>
          <w:rFonts w:asciiTheme="minorHAnsi" w:eastAsiaTheme="minorEastAsia" w:hAnsiTheme="minorHAnsi" w:cstheme="minorBidi"/>
          <w:noProof/>
          <w:kern w:val="2"/>
          <w:sz w:val="22"/>
          <w:szCs w:val="22"/>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_Toc178199354 \h </w:instrText>
      </w:r>
      <w:r>
        <w:rPr>
          <w:noProof/>
        </w:rPr>
      </w:r>
      <w:r>
        <w:rPr>
          <w:noProof/>
        </w:rPr>
        <w:fldChar w:fldCharType="separate"/>
      </w:r>
      <w:r>
        <w:rPr>
          <w:noProof/>
        </w:rPr>
        <w:t>219</w:t>
      </w:r>
      <w:r>
        <w:rPr>
          <w:noProof/>
        </w:rPr>
        <w:fldChar w:fldCharType="end"/>
      </w:r>
    </w:p>
    <w:p w14:paraId="31446BC1" w14:textId="23A01F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_Toc178199355 \h </w:instrText>
      </w:r>
      <w:r>
        <w:rPr>
          <w:noProof/>
        </w:rPr>
      </w:r>
      <w:r>
        <w:rPr>
          <w:noProof/>
        </w:rPr>
        <w:fldChar w:fldCharType="separate"/>
      </w:r>
      <w:r>
        <w:rPr>
          <w:noProof/>
        </w:rPr>
        <w:t>219</w:t>
      </w:r>
      <w:r>
        <w:rPr>
          <w:noProof/>
        </w:rPr>
        <w:fldChar w:fldCharType="end"/>
      </w:r>
    </w:p>
    <w:p w14:paraId="28E6A93A" w14:textId="11BF33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_Toc178199356 \h </w:instrText>
      </w:r>
      <w:r>
        <w:rPr>
          <w:noProof/>
        </w:rPr>
      </w:r>
      <w:r>
        <w:rPr>
          <w:noProof/>
        </w:rPr>
        <w:fldChar w:fldCharType="separate"/>
      </w:r>
      <w:r>
        <w:rPr>
          <w:noProof/>
        </w:rPr>
        <w:t>219</w:t>
      </w:r>
      <w:r>
        <w:rPr>
          <w:noProof/>
        </w:rPr>
        <w:fldChar w:fldCharType="end"/>
      </w:r>
    </w:p>
    <w:p w14:paraId="33F6CEF1" w14:textId="657DEB6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_Toc178199357 \h </w:instrText>
      </w:r>
      <w:r>
        <w:rPr>
          <w:noProof/>
        </w:rPr>
      </w:r>
      <w:r>
        <w:rPr>
          <w:noProof/>
        </w:rPr>
        <w:fldChar w:fldCharType="separate"/>
      </w:r>
      <w:r>
        <w:rPr>
          <w:noProof/>
        </w:rPr>
        <w:t>221</w:t>
      </w:r>
      <w:r>
        <w:rPr>
          <w:noProof/>
        </w:rPr>
        <w:fldChar w:fldCharType="end"/>
      </w:r>
    </w:p>
    <w:p w14:paraId="1E6DC839" w14:textId="428D34D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_Toc178199358 \h </w:instrText>
      </w:r>
      <w:r>
        <w:rPr>
          <w:noProof/>
        </w:rPr>
      </w:r>
      <w:r>
        <w:rPr>
          <w:noProof/>
        </w:rPr>
        <w:fldChar w:fldCharType="separate"/>
      </w:r>
      <w:r>
        <w:rPr>
          <w:noProof/>
        </w:rPr>
        <w:t>222</w:t>
      </w:r>
      <w:r>
        <w:rPr>
          <w:noProof/>
        </w:rPr>
        <w:fldChar w:fldCharType="end"/>
      </w:r>
    </w:p>
    <w:p w14:paraId="74A6EFEC" w14:textId="53BFC6F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_Toc178199359 \h </w:instrText>
      </w:r>
      <w:r>
        <w:rPr>
          <w:noProof/>
        </w:rPr>
      </w:r>
      <w:r>
        <w:rPr>
          <w:noProof/>
        </w:rPr>
        <w:fldChar w:fldCharType="separate"/>
      </w:r>
      <w:r>
        <w:rPr>
          <w:noProof/>
        </w:rPr>
        <w:t>231</w:t>
      </w:r>
      <w:r>
        <w:rPr>
          <w:noProof/>
        </w:rPr>
        <w:fldChar w:fldCharType="end"/>
      </w:r>
    </w:p>
    <w:p w14:paraId="434F19EF" w14:textId="5B5B717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_Toc178199360 \h </w:instrText>
      </w:r>
      <w:r>
        <w:rPr>
          <w:noProof/>
        </w:rPr>
      </w:r>
      <w:r>
        <w:rPr>
          <w:noProof/>
        </w:rPr>
        <w:fldChar w:fldCharType="separate"/>
      </w:r>
      <w:r>
        <w:rPr>
          <w:noProof/>
        </w:rPr>
        <w:t>231</w:t>
      </w:r>
      <w:r>
        <w:rPr>
          <w:noProof/>
        </w:rPr>
        <w:fldChar w:fldCharType="end"/>
      </w:r>
    </w:p>
    <w:p w14:paraId="4CA2C090" w14:textId="306CC41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_Toc178199361 \h </w:instrText>
      </w:r>
      <w:r>
        <w:rPr>
          <w:noProof/>
        </w:rPr>
      </w:r>
      <w:r>
        <w:rPr>
          <w:noProof/>
        </w:rPr>
        <w:fldChar w:fldCharType="separate"/>
      </w:r>
      <w:r>
        <w:rPr>
          <w:noProof/>
        </w:rPr>
        <w:t>231</w:t>
      </w:r>
      <w:r>
        <w:rPr>
          <w:noProof/>
        </w:rPr>
        <w:fldChar w:fldCharType="end"/>
      </w:r>
    </w:p>
    <w:p w14:paraId="1AC22CE1" w14:textId="7AD6C96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_Toc178199362 \h </w:instrText>
      </w:r>
      <w:r>
        <w:rPr>
          <w:noProof/>
        </w:rPr>
      </w:r>
      <w:r>
        <w:rPr>
          <w:noProof/>
        </w:rPr>
        <w:fldChar w:fldCharType="separate"/>
      </w:r>
      <w:r>
        <w:rPr>
          <w:noProof/>
        </w:rPr>
        <w:t>231</w:t>
      </w:r>
      <w:r>
        <w:rPr>
          <w:noProof/>
        </w:rPr>
        <w:fldChar w:fldCharType="end"/>
      </w:r>
    </w:p>
    <w:p w14:paraId="2640820A" w14:textId="0E600B4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_Toc178199363 \h </w:instrText>
      </w:r>
      <w:r>
        <w:rPr>
          <w:noProof/>
        </w:rPr>
      </w:r>
      <w:r>
        <w:rPr>
          <w:noProof/>
        </w:rPr>
        <w:fldChar w:fldCharType="separate"/>
      </w:r>
      <w:r>
        <w:rPr>
          <w:noProof/>
        </w:rPr>
        <w:t>231</w:t>
      </w:r>
      <w:r>
        <w:rPr>
          <w:noProof/>
        </w:rPr>
        <w:fldChar w:fldCharType="end"/>
      </w:r>
    </w:p>
    <w:p w14:paraId="13C98C5B" w14:textId="18D0B9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_Toc178199364 \h </w:instrText>
      </w:r>
      <w:r>
        <w:rPr>
          <w:noProof/>
        </w:rPr>
      </w:r>
      <w:r>
        <w:rPr>
          <w:noProof/>
        </w:rPr>
        <w:fldChar w:fldCharType="separate"/>
      </w:r>
      <w:r>
        <w:rPr>
          <w:noProof/>
        </w:rPr>
        <w:t>231</w:t>
      </w:r>
      <w:r>
        <w:rPr>
          <w:noProof/>
        </w:rPr>
        <w:fldChar w:fldCharType="end"/>
      </w:r>
    </w:p>
    <w:p w14:paraId="361A46EA" w14:textId="1EF93D6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_Toc178199365 \h </w:instrText>
      </w:r>
      <w:r>
        <w:rPr>
          <w:noProof/>
        </w:rPr>
      </w:r>
      <w:r>
        <w:rPr>
          <w:noProof/>
        </w:rPr>
        <w:fldChar w:fldCharType="separate"/>
      </w:r>
      <w:r>
        <w:rPr>
          <w:noProof/>
        </w:rPr>
        <w:t>231</w:t>
      </w:r>
      <w:r>
        <w:rPr>
          <w:noProof/>
        </w:rPr>
        <w:fldChar w:fldCharType="end"/>
      </w:r>
    </w:p>
    <w:p w14:paraId="291F6044" w14:textId="775AF2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_Toc178199366 \h </w:instrText>
      </w:r>
      <w:r>
        <w:rPr>
          <w:noProof/>
        </w:rPr>
      </w:r>
      <w:r>
        <w:rPr>
          <w:noProof/>
        </w:rPr>
        <w:fldChar w:fldCharType="separate"/>
      </w:r>
      <w:r>
        <w:rPr>
          <w:noProof/>
        </w:rPr>
        <w:t>232</w:t>
      </w:r>
      <w:r>
        <w:rPr>
          <w:noProof/>
        </w:rPr>
        <w:fldChar w:fldCharType="end"/>
      </w:r>
    </w:p>
    <w:p w14:paraId="33BCE1B4" w14:textId="753B4EE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_Toc178199367 \h </w:instrText>
      </w:r>
      <w:r>
        <w:rPr>
          <w:noProof/>
        </w:rPr>
      </w:r>
      <w:r>
        <w:rPr>
          <w:noProof/>
        </w:rPr>
        <w:fldChar w:fldCharType="separate"/>
      </w:r>
      <w:r>
        <w:rPr>
          <w:noProof/>
        </w:rPr>
        <w:t>233</w:t>
      </w:r>
      <w:r>
        <w:rPr>
          <w:noProof/>
        </w:rPr>
        <w:fldChar w:fldCharType="end"/>
      </w:r>
    </w:p>
    <w:p w14:paraId="702B776D" w14:textId="0EDAE6D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_Toc178199368 \h </w:instrText>
      </w:r>
      <w:r>
        <w:rPr>
          <w:noProof/>
        </w:rPr>
      </w:r>
      <w:r>
        <w:rPr>
          <w:noProof/>
        </w:rPr>
        <w:fldChar w:fldCharType="separate"/>
      </w:r>
      <w:r>
        <w:rPr>
          <w:noProof/>
        </w:rPr>
        <w:t>236</w:t>
      </w:r>
      <w:r>
        <w:rPr>
          <w:noProof/>
        </w:rPr>
        <w:fldChar w:fldCharType="end"/>
      </w:r>
    </w:p>
    <w:p w14:paraId="4E9183E9" w14:textId="29B1050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_Toc178199369 \h </w:instrText>
      </w:r>
      <w:r>
        <w:rPr>
          <w:noProof/>
        </w:rPr>
      </w:r>
      <w:r>
        <w:rPr>
          <w:noProof/>
        </w:rPr>
        <w:fldChar w:fldCharType="separate"/>
      </w:r>
      <w:r>
        <w:rPr>
          <w:noProof/>
        </w:rPr>
        <w:t>238</w:t>
      </w:r>
      <w:r>
        <w:rPr>
          <w:noProof/>
        </w:rPr>
        <w:fldChar w:fldCharType="end"/>
      </w:r>
    </w:p>
    <w:p w14:paraId="3F7E7077" w14:textId="4B122B4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_Toc178199370 \h </w:instrText>
      </w:r>
      <w:r>
        <w:rPr>
          <w:noProof/>
        </w:rPr>
      </w:r>
      <w:r>
        <w:rPr>
          <w:noProof/>
        </w:rPr>
        <w:fldChar w:fldCharType="separate"/>
      </w:r>
      <w:r>
        <w:rPr>
          <w:noProof/>
        </w:rPr>
        <w:t>238</w:t>
      </w:r>
      <w:r>
        <w:rPr>
          <w:noProof/>
        </w:rPr>
        <w:fldChar w:fldCharType="end"/>
      </w:r>
    </w:p>
    <w:p w14:paraId="70AD5181" w14:textId="21B426A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_Toc178199371 \h </w:instrText>
      </w:r>
      <w:r>
        <w:rPr>
          <w:noProof/>
        </w:rPr>
      </w:r>
      <w:r>
        <w:rPr>
          <w:noProof/>
        </w:rPr>
        <w:fldChar w:fldCharType="separate"/>
      </w:r>
      <w:r>
        <w:rPr>
          <w:noProof/>
        </w:rPr>
        <w:t>238</w:t>
      </w:r>
      <w:r>
        <w:rPr>
          <w:noProof/>
        </w:rPr>
        <w:fldChar w:fldCharType="end"/>
      </w:r>
    </w:p>
    <w:p w14:paraId="441CBE9E" w14:textId="2CAC5CF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.5.2.1</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General</w:t>
      </w:r>
      <w:r>
        <w:rPr>
          <w:noProof/>
        </w:rPr>
        <w:tab/>
      </w:r>
      <w:r>
        <w:rPr>
          <w:noProof/>
        </w:rPr>
        <w:fldChar w:fldCharType="begin" w:fldLock="1"/>
      </w:r>
      <w:r>
        <w:rPr>
          <w:noProof/>
        </w:rPr>
        <w:instrText xml:space="preserve"> PAGEREF _Toc178199372 \h </w:instrText>
      </w:r>
      <w:r>
        <w:rPr>
          <w:noProof/>
        </w:rPr>
      </w:r>
      <w:r>
        <w:rPr>
          <w:noProof/>
        </w:rPr>
        <w:fldChar w:fldCharType="separate"/>
      </w:r>
      <w:r>
        <w:rPr>
          <w:noProof/>
        </w:rPr>
        <w:t>238</w:t>
      </w:r>
      <w:r>
        <w:rPr>
          <w:noProof/>
        </w:rPr>
        <w:fldChar w:fldCharType="end"/>
      </w:r>
    </w:p>
    <w:p w14:paraId="1DC99DE0" w14:textId="00A5076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_Toc178199373 \h </w:instrText>
      </w:r>
      <w:r>
        <w:rPr>
          <w:noProof/>
        </w:rPr>
      </w:r>
      <w:r>
        <w:rPr>
          <w:noProof/>
        </w:rPr>
        <w:fldChar w:fldCharType="separate"/>
      </w:r>
      <w:r>
        <w:rPr>
          <w:noProof/>
        </w:rPr>
        <w:t>239</w:t>
      </w:r>
      <w:r>
        <w:rPr>
          <w:noProof/>
        </w:rPr>
        <w:fldChar w:fldCharType="end"/>
      </w:r>
    </w:p>
    <w:p w14:paraId="5ABA521F" w14:textId="069DF8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.5.2.3</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Joining an ongoing prearranged group call</w:t>
      </w:r>
      <w:r>
        <w:rPr>
          <w:noProof/>
        </w:rPr>
        <w:tab/>
      </w:r>
      <w:r>
        <w:rPr>
          <w:noProof/>
        </w:rPr>
        <w:fldChar w:fldCharType="begin" w:fldLock="1"/>
      </w:r>
      <w:r>
        <w:rPr>
          <w:noProof/>
        </w:rPr>
        <w:instrText xml:space="preserve"> PAGEREF _Toc178199374 \h </w:instrText>
      </w:r>
      <w:r>
        <w:rPr>
          <w:noProof/>
        </w:rPr>
      </w:r>
      <w:r>
        <w:rPr>
          <w:noProof/>
        </w:rPr>
        <w:fldChar w:fldCharType="separate"/>
      </w:r>
      <w:r>
        <w:rPr>
          <w:noProof/>
        </w:rPr>
        <w:t>241</w:t>
      </w:r>
      <w:r>
        <w:rPr>
          <w:noProof/>
        </w:rPr>
        <w:fldChar w:fldCharType="end"/>
      </w:r>
    </w:p>
    <w:p w14:paraId="38ED4E7F" w14:textId="455DED6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sv-SE"/>
        </w:rPr>
        <w:t>.5.2.4</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Splitting an ongoing prearranged group call</w:t>
      </w:r>
      <w:r>
        <w:rPr>
          <w:noProof/>
        </w:rPr>
        <w:tab/>
      </w:r>
      <w:r>
        <w:rPr>
          <w:noProof/>
        </w:rPr>
        <w:fldChar w:fldCharType="begin" w:fldLock="1"/>
      </w:r>
      <w:r>
        <w:rPr>
          <w:noProof/>
        </w:rPr>
        <w:instrText xml:space="preserve"> PAGEREF _Toc178199375 \h </w:instrText>
      </w:r>
      <w:r>
        <w:rPr>
          <w:noProof/>
        </w:rPr>
      </w:r>
      <w:r>
        <w:rPr>
          <w:noProof/>
        </w:rPr>
        <w:fldChar w:fldCharType="separate"/>
      </w:r>
      <w:r>
        <w:rPr>
          <w:noProof/>
        </w:rPr>
        <w:t>241</w:t>
      </w:r>
      <w:r>
        <w:rPr>
          <w:noProof/>
        </w:rPr>
        <w:fldChar w:fldCharType="end"/>
      </w:r>
    </w:p>
    <w:p w14:paraId="02E932CF" w14:textId="0C6282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Rejoin procedures</w:t>
      </w:r>
      <w:r>
        <w:rPr>
          <w:noProof/>
        </w:rPr>
        <w:tab/>
      </w:r>
      <w:r>
        <w:rPr>
          <w:noProof/>
        </w:rPr>
        <w:fldChar w:fldCharType="begin" w:fldLock="1"/>
      </w:r>
      <w:r>
        <w:rPr>
          <w:noProof/>
        </w:rPr>
        <w:instrText xml:space="preserve"> PAGEREF _Toc178199376 \h </w:instrText>
      </w:r>
      <w:r>
        <w:rPr>
          <w:noProof/>
        </w:rPr>
      </w:r>
      <w:r>
        <w:rPr>
          <w:noProof/>
        </w:rPr>
        <w:fldChar w:fldCharType="separate"/>
      </w:r>
      <w:r>
        <w:rPr>
          <w:noProof/>
        </w:rPr>
        <w:t>242</w:t>
      </w:r>
      <w:r>
        <w:rPr>
          <w:noProof/>
        </w:rPr>
        <w:fldChar w:fldCharType="end"/>
      </w:r>
    </w:p>
    <w:p w14:paraId="474EEC6A" w14:textId="3400DE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en-US"/>
        </w:rPr>
        <w:t>.5.3.1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Terminating procedures</w:t>
      </w:r>
      <w:r>
        <w:rPr>
          <w:noProof/>
        </w:rPr>
        <w:tab/>
      </w:r>
      <w:r>
        <w:rPr>
          <w:noProof/>
        </w:rPr>
        <w:fldChar w:fldCharType="begin" w:fldLock="1"/>
      </w:r>
      <w:r>
        <w:rPr>
          <w:noProof/>
        </w:rPr>
        <w:instrText xml:space="preserve"> PAGEREF _Toc178199377 \h </w:instrText>
      </w:r>
      <w:r>
        <w:rPr>
          <w:noProof/>
        </w:rPr>
      </w:r>
      <w:r>
        <w:rPr>
          <w:noProof/>
        </w:rPr>
        <w:fldChar w:fldCharType="separate"/>
      </w:r>
      <w:r>
        <w:rPr>
          <w:noProof/>
        </w:rPr>
        <w:t>242</w:t>
      </w:r>
      <w:r>
        <w:rPr>
          <w:noProof/>
        </w:rPr>
        <w:fldChar w:fldCharType="end"/>
      </w:r>
    </w:p>
    <w:p w14:paraId="39D087B6" w14:textId="01C8422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sv-SE" w:eastAsia="zh-CN"/>
        </w:rPr>
        <w:t>9</w:t>
      </w:r>
      <w:r w:rsidRPr="004F2868">
        <w:rPr>
          <w:noProof/>
          <w:lang w:val="sv-SE"/>
        </w:rPr>
        <w:t>.</w:t>
      </w:r>
      <w:r w:rsidRPr="004F2868">
        <w:rPr>
          <w:noProof/>
          <w:lang w:val="sv-SE" w:eastAsia="zh-CN"/>
        </w:rPr>
        <w:t>2</w:t>
      </w:r>
      <w:r w:rsidRPr="004F2868">
        <w:rPr>
          <w:noProof/>
          <w:lang w:val="sv-SE"/>
        </w:rPr>
        <w:t>.</w:t>
      </w:r>
      <w:r w:rsidRPr="004F2868">
        <w:rPr>
          <w:noProof/>
          <w:lang w:val="sv-SE" w:eastAsia="zh-CN"/>
        </w:rPr>
        <w:t>1</w:t>
      </w:r>
      <w:r w:rsidRPr="004F2868">
        <w:rPr>
          <w:noProof/>
          <w:lang w:val="en-US"/>
        </w:rPr>
        <w:t>.5.3.2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_Toc178199378 \h </w:instrText>
      </w:r>
      <w:r>
        <w:rPr>
          <w:noProof/>
        </w:rPr>
      </w:r>
      <w:r>
        <w:rPr>
          <w:noProof/>
        </w:rPr>
        <w:fldChar w:fldCharType="separate"/>
      </w:r>
      <w:r>
        <w:rPr>
          <w:noProof/>
        </w:rPr>
        <w:t>242</w:t>
      </w:r>
      <w:r>
        <w:rPr>
          <w:noProof/>
        </w:rPr>
        <w:fldChar w:fldCharType="end"/>
      </w:r>
    </w:p>
    <w:p w14:paraId="0FF31C80" w14:textId="0A0938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void</w:t>
      </w:r>
      <w:r>
        <w:rPr>
          <w:noProof/>
        </w:rPr>
        <w:tab/>
      </w:r>
      <w:r>
        <w:rPr>
          <w:noProof/>
        </w:rPr>
        <w:fldChar w:fldCharType="begin" w:fldLock="1"/>
      </w:r>
      <w:r>
        <w:rPr>
          <w:noProof/>
        </w:rPr>
        <w:instrText xml:space="preserve"> PAGEREF _Toc178199379 \h </w:instrText>
      </w:r>
      <w:r>
        <w:rPr>
          <w:noProof/>
        </w:rPr>
      </w:r>
      <w:r>
        <w:rPr>
          <w:noProof/>
        </w:rPr>
        <w:fldChar w:fldCharType="separate"/>
      </w:r>
      <w:r>
        <w:rPr>
          <w:noProof/>
        </w:rPr>
        <w:t>242</w:t>
      </w:r>
      <w:r>
        <w:rPr>
          <w:noProof/>
        </w:rPr>
        <w:fldChar w:fldCharType="end"/>
      </w:r>
    </w:p>
    <w:p w14:paraId="7C9903A2" w14:textId="62367FC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4F2868">
        <w:rPr>
          <w:rFonts w:eastAsia="Malgun Gothic"/>
          <w:noProof/>
          <w:lang w:val="en-US"/>
        </w:rPr>
        <w:t>.5.5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US"/>
        </w:rPr>
        <w:t>Initiating a temporary group session</w:t>
      </w:r>
      <w:r>
        <w:rPr>
          <w:noProof/>
        </w:rPr>
        <w:tab/>
      </w:r>
      <w:r>
        <w:rPr>
          <w:noProof/>
        </w:rPr>
        <w:fldChar w:fldCharType="begin" w:fldLock="1"/>
      </w:r>
      <w:r>
        <w:rPr>
          <w:noProof/>
        </w:rPr>
        <w:instrText xml:space="preserve"> PAGEREF _Toc178199380 \h </w:instrText>
      </w:r>
      <w:r>
        <w:rPr>
          <w:noProof/>
        </w:rPr>
      </w:r>
      <w:r>
        <w:rPr>
          <w:noProof/>
        </w:rPr>
        <w:fldChar w:fldCharType="separate"/>
      </w:r>
      <w:r>
        <w:rPr>
          <w:noProof/>
        </w:rPr>
        <w:t>242</w:t>
      </w:r>
      <w:r>
        <w:rPr>
          <w:noProof/>
        </w:rPr>
        <w:fldChar w:fldCharType="end"/>
      </w:r>
    </w:p>
    <w:p w14:paraId="152D5358" w14:textId="5771E45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_Toc178199381 \h </w:instrText>
      </w:r>
      <w:r>
        <w:rPr>
          <w:noProof/>
        </w:rPr>
      </w:r>
      <w:r>
        <w:rPr>
          <w:noProof/>
        </w:rPr>
        <w:fldChar w:fldCharType="separate"/>
      </w:r>
      <w:r>
        <w:rPr>
          <w:noProof/>
        </w:rPr>
        <w:t>244</w:t>
      </w:r>
      <w:r>
        <w:rPr>
          <w:noProof/>
        </w:rPr>
        <w:fldChar w:fldCharType="end"/>
      </w:r>
    </w:p>
    <w:p w14:paraId="06E30341" w14:textId="207D6F4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_Toc178199382 \h </w:instrText>
      </w:r>
      <w:r>
        <w:rPr>
          <w:noProof/>
        </w:rPr>
      </w:r>
      <w:r>
        <w:rPr>
          <w:noProof/>
        </w:rPr>
        <w:fldChar w:fldCharType="separate"/>
      </w:r>
      <w:r>
        <w:rPr>
          <w:noProof/>
        </w:rPr>
        <w:t>244</w:t>
      </w:r>
      <w:r>
        <w:rPr>
          <w:noProof/>
        </w:rPr>
        <w:fldChar w:fldCharType="end"/>
      </w:r>
    </w:p>
    <w:p w14:paraId="4E009580" w14:textId="32DF5FC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_Toc178199383 \h </w:instrText>
      </w:r>
      <w:r>
        <w:rPr>
          <w:noProof/>
        </w:rPr>
      </w:r>
      <w:r>
        <w:rPr>
          <w:noProof/>
        </w:rPr>
        <w:fldChar w:fldCharType="separate"/>
      </w:r>
      <w:r>
        <w:rPr>
          <w:noProof/>
        </w:rPr>
        <w:t>244</w:t>
      </w:r>
      <w:r>
        <w:rPr>
          <w:noProof/>
        </w:rPr>
        <w:fldChar w:fldCharType="end"/>
      </w:r>
    </w:p>
    <w:p w14:paraId="077434E2" w14:textId="69F4D42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_Toc178199384 \h </w:instrText>
      </w:r>
      <w:r>
        <w:rPr>
          <w:noProof/>
        </w:rPr>
      </w:r>
      <w:r>
        <w:rPr>
          <w:noProof/>
        </w:rPr>
        <w:fldChar w:fldCharType="separate"/>
      </w:r>
      <w:r>
        <w:rPr>
          <w:noProof/>
        </w:rPr>
        <w:t>244</w:t>
      </w:r>
      <w:r>
        <w:rPr>
          <w:noProof/>
        </w:rPr>
        <w:fldChar w:fldCharType="end"/>
      </w:r>
    </w:p>
    <w:p w14:paraId="101D6C5D" w14:textId="592802B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2"/>
          <w:szCs w:val="22"/>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_Toc178199385 \h </w:instrText>
      </w:r>
      <w:r>
        <w:rPr>
          <w:noProof/>
        </w:rPr>
      </w:r>
      <w:r>
        <w:rPr>
          <w:noProof/>
        </w:rPr>
        <w:fldChar w:fldCharType="separate"/>
      </w:r>
      <w:r>
        <w:rPr>
          <w:noProof/>
        </w:rPr>
        <w:t>244</w:t>
      </w:r>
      <w:r>
        <w:rPr>
          <w:noProof/>
        </w:rPr>
        <w:fldChar w:fldCharType="end"/>
      </w:r>
    </w:p>
    <w:p w14:paraId="53D2F058" w14:textId="57FD67C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_Toc178199386 \h </w:instrText>
      </w:r>
      <w:r>
        <w:rPr>
          <w:noProof/>
        </w:rPr>
      </w:r>
      <w:r>
        <w:rPr>
          <w:noProof/>
        </w:rPr>
        <w:fldChar w:fldCharType="separate"/>
      </w:r>
      <w:r>
        <w:rPr>
          <w:noProof/>
        </w:rPr>
        <w:t>246</w:t>
      </w:r>
      <w:r>
        <w:rPr>
          <w:noProof/>
        </w:rPr>
        <w:fldChar w:fldCharType="end"/>
      </w:r>
    </w:p>
    <w:p w14:paraId="5E5B4186" w14:textId="06958C9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_Toc178199387 \h </w:instrText>
      </w:r>
      <w:r>
        <w:rPr>
          <w:noProof/>
        </w:rPr>
      </w:r>
      <w:r>
        <w:rPr>
          <w:noProof/>
        </w:rPr>
        <w:fldChar w:fldCharType="separate"/>
      </w:r>
      <w:r>
        <w:rPr>
          <w:noProof/>
        </w:rPr>
        <w:t>247</w:t>
      </w:r>
      <w:r>
        <w:rPr>
          <w:noProof/>
        </w:rPr>
        <w:fldChar w:fldCharType="end"/>
      </w:r>
    </w:p>
    <w:p w14:paraId="6DED9E8C" w14:textId="7FAC900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_Toc178199388 \h </w:instrText>
      </w:r>
      <w:r>
        <w:rPr>
          <w:noProof/>
        </w:rPr>
      </w:r>
      <w:r>
        <w:rPr>
          <w:noProof/>
        </w:rPr>
        <w:fldChar w:fldCharType="separate"/>
      </w:r>
      <w:r>
        <w:rPr>
          <w:noProof/>
        </w:rPr>
        <w:t>248</w:t>
      </w:r>
      <w:r>
        <w:rPr>
          <w:noProof/>
        </w:rPr>
        <w:fldChar w:fldCharType="end"/>
      </w:r>
    </w:p>
    <w:p w14:paraId="4FE85E24" w14:textId="2C093A7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_Toc178199389 \h </w:instrText>
      </w:r>
      <w:r>
        <w:rPr>
          <w:noProof/>
        </w:rPr>
      </w:r>
      <w:r>
        <w:rPr>
          <w:noProof/>
        </w:rPr>
        <w:fldChar w:fldCharType="separate"/>
      </w:r>
      <w:r>
        <w:rPr>
          <w:noProof/>
        </w:rPr>
        <w:t>249</w:t>
      </w:r>
      <w:r>
        <w:rPr>
          <w:noProof/>
        </w:rPr>
        <w:fldChar w:fldCharType="end"/>
      </w:r>
    </w:p>
    <w:p w14:paraId="20705988" w14:textId="15032B2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2"/>
          <w:szCs w:val="22"/>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_Toc178199390 \h </w:instrText>
      </w:r>
      <w:r>
        <w:rPr>
          <w:noProof/>
        </w:rPr>
      </w:r>
      <w:r>
        <w:rPr>
          <w:noProof/>
        </w:rPr>
        <w:fldChar w:fldCharType="separate"/>
      </w:r>
      <w:r>
        <w:rPr>
          <w:noProof/>
        </w:rPr>
        <w:t>250</w:t>
      </w:r>
      <w:r>
        <w:rPr>
          <w:noProof/>
        </w:rPr>
        <w:fldChar w:fldCharType="end"/>
      </w:r>
    </w:p>
    <w:p w14:paraId="112770B4" w14:textId="09BF0E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4F2868">
        <w:rPr>
          <w:noProof/>
          <w:lang w:val="en-US"/>
        </w:rPr>
        <w:t>2</w:t>
      </w:r>
      <w:r>
        <w:rPr>
          <w:noProof/>
        </w:rPr>
        <w:t>.2.2.</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_Toc178199391 \h </w:instrText>
      </w:r>
      <w:r>
        <w:rPr>
          <w:noProof/>
        </w:rPr>
      </w:r>
      <w:r>
        <w:rPr>
          <w:noProof/>
        </w:rPr>
        <w:fldChar w:fldCharType="separate"/>
      </w:r>
      <w:r>
        <w:rPr>
          <w:noProof/>
        </w:rPr>
        <w:t>252</w:t>
      </w:r>
      <w:r>
        <w:rPr>
          <w:noProof/>
        </w:rPr>
        <w:fldChar w:fldCharType="end"/>
      </w:r>
    </w:p>
    <w:p w14:paraId="311B6902" w14:textId="2D392A1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9</w:t>
      </w:r>
      <w:r>
        <w:rPr>
          <w:noProof/>
          <w:lang w:eastAsia="ko-KR"/>
        </w:rPr>
        <w:t>.</w:t>
      </w:r>
      <w:r w:rsidRPr="004F2868">
        <w:rPr>
          <w:noProof/>
          <w:lang w:val="en-US" w:eastAsia="ko-KR"/>
        </w:rPr>
        <w:t>2</w:t>
      </w:r>
      <w:r>
        <w:rPr>
          <w:noProof/>
          <w:lang w:eastAsia="ko-KR"/>
        </w:rPr>
        <w:t>.2.2.</w:t>
      </w:r>
      <w:r w:rsidRPr="004F2868">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_Toc178199392 \h </w:instrText>
      </w:r>
      <w:r>
        <w:rPr>
          <w:noProof/>
        </w:rPr>
      </w:r>
      <w:r>
        <w:rPr>
          <w:noProof/>
        </w:rPr>
        <w:fldChar w:fldCharType="separate"/>
      </w:r>
      <w:r>
        <w:rPr>
          <w:noProof/>
        </w:rPr>
        <w:t>252</w:t>
      </w:r>
      <w:r>
        <w:rPr>
          <w:noProof/>
        </w:rPr>
        <w:fldChar w:fldCharType="end"/>
      </w:r>
    </w:p>
    <w:p w14:paraId="03982D60" w14:textId="3D4D6D3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9</w:t>
      </w:r>
      <w:r>
        <w:rPr>
          <w:noProof/>
          <w:lang w:eastAsia="ko-KR"/>
        </w:rPr>
        <w:t>.</w:t>
      </w:r>
      <w:r w:rsidRPr="004F2868">
        <w:rPr>
          <w:noProof/>
          <w:lang w:val="en-US" w:eastAsia="ko-KR"/>
        </w:rPr>
        <w:t>2</w:t>
      </w:r>
      <w:r>
        <w:rPr>
          <w:noProof/>
          <w:lang w:eastAsia="ko-KR"/>
        </w:rPr>
        <w:t>.2.2.</w:t>
      </w:r>
      <w:r w:rsidRPr="004F2868">
        <w:rPr>
          <w:noProof/>
          <w:lang w:val="en-US" w:eastAsia="ko-KR"/>
        </w:rPr>
        <w:t>2</w:t>
      </w:r>
      <w:r>
        <w:rPr>
          <w:noProof/>
          <w:lang w:eastAsia="ko-KR"/>
        </w:rPr>
        <w:t>.</w:t>
      </w:r>
      <w:r w:rsidRPr="004F2868">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_Toc178199393 \h </w:instrText>
      </w:r>
      <w:r>
        <w:rPr>
          <w:noProof/>
        </w:rPr>
      </w:r>
      <w:r>
        <w:rPr>
          <w:noProof/>
        </w:rPr>
        <w:fldChar w:fldCharType="separate"/>
      </w:r>
      <w:r>
        <w:rPr>
          <w:noProof/>
        </w:rPr>
        <w:t>252</w:t>
      </w:r>
      <w:r>
        <w:rPr>
          <w:noProof/>
        </w:rPr>
        <w:fldChar w:fldCharType="end"/>
      </w:r>
    </w:p>
    <w:p w14:paraId="00115F78" w14:textId="6D40D78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_Toc178199394 \h </w:instrText>
      </w:r>
      <w:r>
        <w:rPr>
          <w:noProof/>
        </w:rPr>
      </w:r>
      <w:r>
        <w:rPr>
          <w:noProof/>
        </w:rPr>
        <w:fldChar w:fldCharType="separate"/>
      </w:r>
      <w:r>
        <w:rPr>
          <w:noProof/>
        </w:rPr>
        <w:t>252</w:t>
      </w:r>
      <w:r>
        <w:rPr>
          <w:noProof/>
        </w:rPr>
        <w:fldChar w:fldCharType="end"/>
      </w:r>
    </w:p>
    <w:p w14:paraId="35883CC9" w14:textId="4E6854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_Toc178199395 \h </w:instrText>
      </w:r>
      <w:r>
        <w:rPr>
          <w:noProof/>
        </w:rPr>
      </w:r>
      <w:r>
        <w:rPr>
          <w:noProof/>
        </w:rPr>
        <w:fldChar w:fldCharType="separate"/>
      </w:r>
      <w:r>
        <w:rPr>
          <w:noProof/>
        </w:rPr>
        <w:t>252</w:t>
      </w:r>
      <w:r>
        <w:rPr>
          <w:noProof/>
        </w:rPr>
        <w:fldChar w:fldCharType="end"/>
      </w:r>
    </w:p>
    <w:p w14:paraId="4690BBB8" w14:textId="5AAF7D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_Toc178199396 \h </w:instrText>
      </w:r>
      <w:r>
        <w:rPr>
          <w:noProof/>
        </w:rPr>
      </w:r>
      <w:r>
        <w:rPr>
          <w:noProof/>
        </w:rPr>
        <w:fldChar w:fldCharType="separate"/>
      </w:r>
      <w:r>
        <w:rPr>
          <w:noProof/>
        </w:rPr>
        <w:t>252</w:t>
      </w:r>
      <w:r>
        <w:rPr>
          <w:noProof/>
        </w:rPr>
        <w:fldChar w:fldCharType="end"/>
      </w:r>
    </w:p>
    <w:p w14:paraId="397E5B02" w14:textId="4778D9E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_Toc178199397 \h </w:instrText>
      </w:r>
      <w:r>
        <w:rPr>
          <w:noProof/>
        </w:rPr>
      </w:r>
      <w:r>
        <w:rPr>
          <w:noProof/>
        </w:rPr>
        <w:fldChar w:fldCharType="separate"/>
      </w:r>
      <w:r>
        <w:rPr>
          <w:noProof/>
        </w:rPr>
        <w:t>255</w:t>
      </w:r>
      <w:r>
        <w:rPr>
          <w:noProof/>
        </w:rPr>
        <w:fldChar w:fldCharType="end"/>
      </w:r>
    </w:p>
    <w:p w14:paraId="3F763B69" w14:textId="5F9D9AD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_Toc178199398 \h </w:instrText>
      </w:r>
      <w:r>
        <w:rPr>
          <w:noProof/>
        </w:rPr>
      </w:r>
      <w:r>
        <w:rPr>
          <w:noProof/>
        </w:rPr>
        <w:fldChar w:fldCharType="separate"/>
      </w:r>
      <w:r>
        <w:rPr>
          <w:noProof/>
        </w:rPr>
        <w:t>256</w:t>
      </w:r>
      <w:r>
        <w:rPr>
          <w:noProof/>
        </w:rPr>
        <w:fldChar w:fldCharType="end"/>
      </w:r>
    </w:p>
    <w:p w14:paraId="35D20343" w14:textId="70F6B5A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_Toc178199399 \h </w:instrText>
      </w:r>
      <w:r>
        <w:rPr>
          <w:noProof/>
        </w:rPr>
      </w:r>
      <w:r>
        <w:rPr>
          <w:noProof/>
        </w:rPr>
        <w:fldChar w:fldCharType="separate"/>
      </w:r>
      <w:r>
        <w:rPr>
          <w:noProof/>
        </w:rPr>
        <w:t>256</w:t>
      </w:r>
      <w:r>
        <w:rPr>
          <w:noProof/>
        </w:rPr>
        <w:fldChar w:fldCharType="end"/>
      </w:r>
    </w:p>
    <w:p w14:paraId="54D3EC31" w14:textId="59524E6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_Toc178199400 \h </w:instrText>
      </w:r>
      <w:r>
        <w:rPr>
          <w:noProof/>
        </w:rPr>
      </w:r>
      <w:r>
        <w:rPr>
          <w:noProof/>
        </w:rPr>
        <w:fldChar w:fldCharType="separate"/>
      </w:r>
      <w:r>
        <w:rPr>
          <w:noProof/>
        </w:rPr>
        <w:t>257</w:t>
      </w:r>
      <w:r>
        <w:rPr>
          <w:noProof/>
        </w:rPr>
        <w:fldChar w:fldCharType="end"/>
      </w:r>
    </w:p>
    <w:p w14:paraId="6118FF3F" w14:textId="53F6FE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_Toc178199401 \h </w:instrText>
      </w:r>
      <w:r>
        <w:rPr>
          <w:noProof/>
        </w:rPr>
      </w:r>
      <w:r>
        <w:rPr>
          <w:noProof/>
        </w:rPr>
        <w:fldChar w:fldCharType="separate"/>
      </w:r>
      <w:r>
        <w:rPr>
          <w:noProof/>
        </w:rPr>
        <w:t>257</w:t>
      </w:r>
      <w:r>
        <w:rPr>
          <w:noProof/>
        </w:rPr>
        <w:fldChar w:fldCharType="end"/>
      </w:r>
    </w:p>
    <w:p w14:paraId="1704FFDC" w14:textId="1C4E9E9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_Toc178199402 \h </w:instrText>
      </w:r>
      <w:r>
        <w:rPr>
          <w:noProof/>
        </w:rPr>
      </w:r>
      <w:r>
        <w:rPr>
          <w:noProof/>
        </w:rPr>
        <w:fldChar w:fldCharType="separate"/>
      </w:r>
      <w:r>
        <w:rPr>
          <w:noProof/>
        </w:rPr>
        <w:t>257</w:t>
      </w:r>
      <w:r>
        <w:rPr>
          <w:noProof/>
        </w:rPr>
        <w:fldChar w:fldCharType="end"/>
      </w:r>
    </w:p>
    <w:p w14:paraId="35D86AF2" w14:textId="40E2C19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_Toc178199403 \h </w:instrText>
      </w:r>
      <w:r>
        <w:rPr>
          <w:noProof/>
        </w:rPr>
      </w:r>
      <w:r>
        <w:rPr>
          <w:noProof/>
        </w:rPr>
        <w:fldChar w:fldCharType="separate"/>
      </w:r>
      <w:r>
        <w:rPr>
          <w:noProof/>
        </w:rPr>
        <w:t>261</w:t>
      </w:r>
      <w:r>
        <w:rPr>
          <w:noProof/>
        </w:rPr>
        <w:fldChar w:fldCharType="end"/>
      </w:r>
    </w:p>
    <w:p w14:paraId="4A8B9F74" w14:textId="7F09BB0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_Toc178199404 \h </w:instrText>
      </w:r>
      <w:r>
        <w:rPr>
          <w:noProof/>
        </w:rPr>
      </w:r>
      <w:r>
        <w:rPr>
          <w:noProof/>
        </w:rPr>
        <w:fldChar w:fldCharType="separate"/>
      </w:r>
      <w:r>
        <w:rPr>
          <w:noProof/>
        </w:rPr>
        <w:t>265</w:t>
      </w:r>
      <w:r>
        <w:rPr>
          <w:noProof/>
        </w:rPr>
        <w:fldChar w:fldCharType="end"/>
      </w:r>
    </w:p>
    <w:p w14:paraId="6971014D" w14:textId="2BA13A5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_Toc178199405 \h </w:instrText>
      </w:r>
      <w:r>
        <w:rPr>
          <w:noProof/>
        </w:rPr>
      </w:r>
      <w:r>
        <w:rPr>
          <w:noProof/>
        </w:rPr>
        <w:fldChar w:fldCharType="separate"/>
      </w:r>
      <w:r>
        <w:rPr>
          <w:noProof/>
        </w:rPr>
        <w:t>267</w:t>
      </w:r>
      <w:r>
        <w:rPr>
          <w:noProof/>
        </w:rPr>
        <w:fldChar w:fldCharType="end"/>
      </w:r>
    </w:p>
    <w:p w14:paraId="2F4BD0D9" w14:textId="593DE8B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_Toc178199406 \h </w:instrText>
      </w:r>
      <w:r>
        <w:rPr>
          <w:noProof/>
        </w:rPr>
      </w:r>
      <w:r>
        <w:rPr>
          <w:noProof/>
        </w:rPr>
        <w:fldChar w:fldCharType="separate"/>
      </w:r>
      <w:r>
        <w:rPr>
          <w:noProof/>
        </w:rPr>
        <w:t>267</w:t>
      </w:r>
      <w:r>
        <w:rPr>
          <w:noProof/>
        </w:rPr>
        <w:fldChar w:fldCharType="end"/>
      </w:r>
    </w:p>
    <w:p w14:paraId="0A97E190" w14:textId="171B78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9.2.2.4.3.1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_Toc178199407 \h </w:instrText>
      </w:r>
      <w:r>
        <w:rPr>
          <w:noProof/>
        </w:rPr>
      </w:r>
      <w:r>
        <w:rPr>
          <w:noProof/>
        </w:rPr>
        <w:fldChar w:fldCharType="separate"/>
      </w:r>
      <w:r>
        <w:rPr>
          <w:noProof/>
        </w:rPr>
        <w:t>267</w:t>
      </w:r>
      <w:r>
        <w:rPr>
          <w:noProof/>
        </w:rPr>
        <w:fldChar w:fldCharType="end"/>
      </w:r>
    </w:p>
    <w:p w14:paraId="7FB504C9" w14:textId="4A33B3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_Toc178199408 \h </w:instrText>
      </w:r>
      <w:r>
        <w:rPr>
          <w:noProof/>
        </w:rPr>
      </w:r>
      <w:r>
        <w:rPr>
          <w:noProof/>
        </w:rPr>
        <w:fldChar w:fldCharType="separate"/>
      </w:r>
      <w:r>
        <w:rPr>
          <w:noProof/>
        </w:rPr>
        <w:t>267</w:t>
      </w:r>
      <w:r>
        <w:rPr>
          <w:noProof/>
        </w:rPr>
        <w:fldChar w:fldCharType="end"/>
      </w:r>
    </w:p>
    <w:p w14:paraId="5E858B0E" w14:textId="617D749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_Toc178199409 \h </w:instrText>
      </w:r>
      <w:r>
        <w:rPr>
          <w:noProof/>
        </w:rPr>
      </w:r>
      <w:r>
        <w:rPr>
          <w:noProof/>
        </w:rPr>
        <w:fldChar w:fldCharType="separate"/>
      </w:r>
      <w:r>
        <w:rPr>
          <w:noProof/>
        </w:rPr>
        <w:t>267</w:t>
      </w:r>
      <w:r>
        <w:rPr>
          <w:noProof/>
        </w:rPr>
        <w:fldChar w:fldCharType="end"/>
      </w:r>
    </w:p>
    <w:p w14:paraId="443471A0" w14:textId="78E590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_Toc178199410 \h </w:instrText>
      </w:r>
      <w:r>
        <w:rPr>
          <w:noProof/>
        </w:rPr>
      </w:r>
      <w:r>
        <w:rPr>
          <w:noProof/>
        </w:rPr>
        <w:fldChar w:fldCharType="separate"/>
      </w:r>
      <w:r>
        <w:rPr>
          <w:noProof/>
        </w:rPr>
        <w:t>268</w:t>
      </w:r>
      <w:r>
        <w:rPr>
          <w:noProof/>
        </w:rPr>
        <w:fldChar w:fldCharType="end"/>
      </w:r>
    </w:p>
    <w:p w14:paraId="2AF7E34A" w14:textId="4BF558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_Toc178199411 \h </w:instrText>
      </w:r>
      <w:r>
        <w:rPr>
          <w:noProof/>
        </w:rPr>
      </w:r>
      <w:r>
        <w:rPr>
          <w:noProof/>
        </w:rPr>
        <w:fldChar w:fldCharType="separate"/>
      </w:r>
      <w:r>
        <w:rPr>
          <w:noProof/>
        </w:rPr>
        <w:t>268</w:t>
      </w:r>
      <w:r>
        <w:rPr>
          <w:noProof/>
        </w:rPr>
        <w:fldChar w:fldCharType="end"/>
      </w:r>
    </w:p>
    <w:p w14:paraId="02D75166" w14:textId="48D7BC8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_Toc178199412 \h </w:instrText>
      </w:r>
      <w:r>
        <w:rPr>
          <w:noProof/>
        </w:rPr>
      </w:r>
      <w:r>
        <w:rPr>
          <w:noProof/>
        </w:rPr>
        <w:fldChar w:fldCharType="separate"/>
      </w:r>
      <w:r>
        <w:rPr>
          <w:noProof/>
        </w:rPr>
        <w:t>268</w:t>
      </w:r>
      <w:r>
        <w:rPr>
          <w:noProof/>
        </w:rPr>
        <w:fldChar w:fldCharType="end"/>
      </w:r>
    </w:p>
    <w:p w14:paraId="195A5C6C" w14:textId="6B9D3BD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_Toc178199413 \h </w:instrText>
      </w:r>
      <w:r>
        <w:rPr>
          <w:noProof/>
        </w:rPr>
      </w:r>
      <w:r>
        <w:rPr>
          <w:noProof/>
        </w:rPr>
        <w:fldChar w:fldCharType="separate"/>
      </w:r>
      <w:r>
        <w:rPr>
          <w:noProof/>
        </w:rPr>
        <w:t>268</w:t>
      </w:r>
      <w:r>
        <w:rPr>
          <w:noProof/>
        </w:rPr>
        <w:fldChar w:fldCharType="end"/>
      </w:r>
    </w:p>
    <w:p w14:paraId="3A984EB7" w14:textId="2715C1C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_Toc178199414 \h </w:instrText>
      </w:r>
      <w:r>
        <w:rPr>
          <w:noProof/>
        </w:rPr>
      </w:r>
      <w:r>
        <w:rPr>
          <w:noProof/>
        </w:rPr>
        <w:fldChar w:fldCharType="separate"/>
      </w:r>
      <w:r>
        <w:rPr>
          <w:noProof/>
        </w:rPr>
        <w:t>269</w:t>
      </w:r>
      <w:r>
        <w:rPr>
          <w:noProof/>
        </w:rPr>
        <w:fldChar w:fldCharType="end"/>
      </w:r>
    </w:p>
    <w:p w14:paraId="001084CC" w14:textId="261B01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_Toc178199415 \h </w:instrText>
      </w:r>
      <w:r>
        <w:rPr>
          <w:noProof/>
        </w:rPr>
      </w:r>
      <w:r>
        <w:rPr>
          <w:noProof/>
        </w:rPr>
        <w:fldChar w:fldCharType="separate"/>
      </w:r>
      <w:r>
        <w:rPr>
          <w:noProof/>
        </w:rPr>
        <w:t>269</w:t>
      </w:r>
      <w:r>
        <w:rPr>
          <w:noProof/>
        </w:rPr>
        <w:fldChar w:fldCharType="end"/>
      </w:r>
    </w:p>
    <w:p w14:paraId="14C33012" w14:textId="2A88F3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2"/>
          <w:szCs w:val="22"/>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_Toc178199416 \h </w:instrText>
      </w:r>
      <w:r>
        <w:rPr>
          <w:noProof/>
        </w:rPr>
      </w:r>
      <w:r>
        <w:rPr>
          <w:noProof/>
        </w:rPr>
        <w:fldChar w:fldCharType="separate"/>
      </w:r>
      <w:r>
        <w:rPr>
          <w:noProof/>
        </w:rPr>
        <w:t>270</w:t>
      </w:r>
      <w:r>
        <w:rPr>
          <w:noProof/>
        </w:rPr>
        <w:fldChar w:fldCharType="end"/>
      </w:r>
    </w:p>
    <w:p w14:paraId="1F17F198" w14:textId="220A2B0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w:t>
      </w:r>
      <w:r w:rsidRPr="004F2868">
        <w:rPr>
          <w:noProof/>
          <w:lang w:val="en-US"/>
        </w:rPr>
        <w:t>5</w:t>
      </w:r>
      <w:r>
        <w:rPr>
          <w:noProof/>
        </w:rPr>
        <w:t>.1.</w:t>
      </w:r>
      <w:r w:rsidRPr="004F2868">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4F2868">
        <w:rPr>
          <w:noProof/>
          <w:lang w:val="en-US"/>
        </w:rPr>
        <w:t xml:space="preserve"> from an MCVideo client</w:t>
      </w:r>
      <w:r>
        <w:rPr>
          <w:noProof/>
        </w:rPr>
        <w:tab/>
      </w:r>
      <w:r>
        <w:rPr>
          <w:noProof/>
        </w:rPr>
        <w:fldChar w:fldCharType="begin" w:fldLock="1"/>
      </w:r>
      <w:r>
        <w:rPr>
          <w:noProof/>
        </w:rPr>
        <w:instrText xml:space="preserve"> PAGEREF _Toc178199417 \h </w:instrText>
      </w:r>
      <w:r>
        <w:rPr>
          <w:noProof/>
        </w:rPr>
      </w:r>
      <w:r>
        <w:rPr>
          <w:noProof/>
        </w:rPr>
        <w:fldChar w:fldCharType="separate"/>
      </w:r>
      <w:r>
        <w:rPr>
          <w:noProof/>
        </w:rPr>
        <w:t>270</w:t>
      </w:r>
      <w:r>
        <w:rPr>
          <w:noProof/>
        </w:rPr>
        <w:fldChar w:fldCharType="end"/>
      </w:r>
    </w:p>
    <w:p w14:paraId="749C0730" w14:textId="5F46101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.2.5.1.</w:t>
      </w:r>
      <w:r w:rsidRPr="004F2868">
        <w:rPr>
          <w:noProof/>
          <w:lang w:val="sv-SE"/>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_Toc178199418 \h </w:instrText>
      </w:r>
      <w:r>
        <w:rPr>
          <w:noProof/>
        </w:rPr>
      </w:r>
      <w:r>
        <w:rPr>
          <w:noProof/>
        </w:rPr>
        <w:fldChar w:fldCharType="separate"/>
      </w:r>
      <w:r>
        <w:rPr>
          <w:noProof/>
        </w:rPr>
        <w:t>270</w:t>
      </w:r>
      <w:r>
        <w:rPr>
          <w:noProof/>
        </w:rPr>
        <w:fldChar w:fldCharType="end"/>
      </w:r>
    </w:p>
    <w:p w14:paraId="20CCA231" w14:textId="5DDFC98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4F2868">
        <w:rPr>
          <w:rFonts w:eastAsia="Malgun Gothic"/>
          <w:noProof/>
        </w:rPr>
        <w:t>.</w:t>
      </w:r>
      <w:r>
        <w:rPr>
          <w:noProof/>
          <w:lang w:eastAsia="zh-CN"/>
        </w:rPr>
        <w:t>2</w:t>
      </w:r>
      <w:r>
        <w:rPr>
          <w:noProof/>
        </w:rPr>
        <w:t>.2.</w:t>
      </w:r>
      <w:r w:rsidRPr="004F2868">
        <w:rPr>
          <w:noProof/>
          <w:lang w:val="en-US"/>
        </w:rPr>
        <w:t>5</w:t>
      </w:r>
      <w:r>
        <w:rPr>
          <w:noProof/>
        </w:rPr>
        <w:t>.1.</w:t>
      </w:r>
      <w:r w:rsidRPr="004F2868">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Initiating a temporary group session</w:t>
      </w:r>
      <w:r>
        <w:rPr>
          <w:noProof/>
        </w:rPr>
        <w:tab/>
      </w:r>
      <w:r>
        <w:rPr>
          <w:noProof/>
        </w:rPr>
        <w:fldChar w:fldCharType="begin" w:fldLock="1"/>
      </w:r>
      <w:r>
        <w:rPr>
          <w:noProof/>
        </w:rPr>
        <w:instrText xml:space="preserve"> PAGEREF _Toc178199419 \h </w:instrText>
      </w:r>
      <w:r>
        <w:rPr>
          <w:noProof/>
        </w:rPr>
      </w:r>
      <w:r>
        <w:rPr>
          <w:noProof/>
        </w:rPr>
        <w:fldChar w:fldCharType="separate"/>
      </w:r>
      <w:r>
        <w:rPr>
          <w:noProof/>
        </w:rPr>
        <w:t>270</w:t>
      </w:r>
      <w:r>
        <w:rPr>
          <w:noProof/>
        </w:rPr>
        <w:fldChar w:fldCharType="end"/>
      </w:r>
    </w:p>
    <w:p w14:paraId="6576FF0D" w14:textId="2C0CA1B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Subscription to the conference event package</w:t>
      </w:r>
      <w:r>
        <w:rPr>
          <w:noProof/>
        </w:rPr>
        <w:tab/>
      </w:r>
      <w:r>
        <w:rPr>
          <w:noProof/>
        </w:rPr>
        <w:fldChar w:fldCharType="begin" w:fldLock="1"/>
      </w:r>
      <w:r>
        <w:rPr>
          <w:noProof/>
        </w:rPr>
        <w:instrText xml:space="preserve"> PAGEREF _Toc178199420 \h </w:instrText>
      </w:r>
      <w:r>
        <w:rPr>
          <w:noProof/>
        </w:rPr>
      </w:r>
      <w:r>
        <w:rPr>
          <w:noProof/>
        </w:rPr>
        <w:fldChar w:fldCharType="separate"/>
      </w:r>
      <w:r>
        <w:rPr>
          <w:noProof/>
        </w:rPr>
        <w:t>271</w:t>
      </w:r>
      <w:r>
        <w:rPr>
          <w:noProof/>
        </w:rPr>
        <w:fldChar w:fldCharType="end"/>
      </w:r>
    </w:p>
    <w:p w14:paraId="212379FB" w14:textId="4DB0E77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General</w:t>
      </w:r>
      <w:r>
        <w:rPr>
          <w:noProof/>
        </w:rPr>
        <w:tab/>
      </w:r>
      <w:r>
        <w:rPr>
          <w:noProof/>
        </w:rPr>
        <w:fldChar w:fldCharType="begin" w:fldLock="1"/>
      </w:r>
      <w:r>
        <w:rPr>
          <w:noProof/>
        </w:rPr>
        <w:instrText xml:space="preserve"> PAGEREF _Toc178199421 \h </w:instrText>
      </w:r>
      <w:r>
        <w:rPr>
          <w:noProof/>
        </w:rPr>
      </w:r>
      <w:r>
        <w:rPr>
          <w:noProof/>
        </w:rPr>
        <w:fldChar w:fldCharType="separate"/>
      </w:r>
      <w:r>
        <w:rPr>
          <w:noProof/>
        </w:rPr>
        <w:t>271</w:t>
      </w:r>
      <w:r>
        <w:rPr>
          <w:noProof/>
        </w:rPr>
        <w:fldChar w:fldCharType="end"/>
      </w:r>
    </w:p>
    <w:p w14:paraId="690B4702" w14:textId="26D942E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MCVideo client</w:t>
      </w:r>
      <w:r>
        <w:rPr>
          <w:noProof/>
        </w:rPr>
        <w:tab/>
      </w:r>
      <w:r>
        <w:rPr>
          <w:noProof/>
        </w:rPr>
        <w:fldChar w:fldCharType="begin" w:fldLock="1"/>
      </w:r>
      <w:r>
        <w:rPr>
          <w:noProof/>
        </w:rPr>
        <w:instrText xml:space="preserve"> PAGEREF _Toc178199422 \h </w:instrText>
      </w:r>
      <w:r>
        <w:rPr>
          <w:noProof/>
        </w:rPr>
      </w:r>
      <w:r>
        <w:rPr>
          <w:noProof/>
        </w:rPr>
        <w:fldChar w:fldCharType="separate"/>
      </w:r>
      <w:r>
        <w:rPr>
          <w:noProof/>
        </w:rPr>
        <w:t>272</w:t>
      </w:r>
      <w:r>
        <w:rPr>
          <w:noProof/>
        </w:rPr>
        <w:fldChar w:fldCharType="end"/>
      </w:r>
    </w:p>
    <w:p w14:paraId="70AFF3BC" w14:textId="73AF774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Participating MCVideo function</w:t>
      </w:r>
      <w:r>
        <w:rPr>
          <w:noProof/>
        </w:rPr>
        <w:tab/>
      </w:r>
      <w:r>
        <w:rPr>
          <w:noProof/>
        </w:rPr>
        <w:fldChar w:fldCharType="begin" w:fldLock="1"/>
      </w:r>
      <w:r>
        <w:rPr>
          <w:noProof/>
        </w:rPr>
        <w:instrText xml:space="preserve"> PAGEREF _Toc178199423 \h </w:instrText>
      </w:r>
      <w:r>
        <w:rPr>
          <w:noProof/>
        </w:rPr>
      </w:r>
      <w:r>
        <w:rPr>
          <w:noProof/>
        </w:rPr>
        <w:fldChar w:fldCharType="separate"/>
      </w:r>
      <w:r>
        <w:rPr>
          <w:noProof/>
        </w:rPr>
        <w:t>273</w:t>
      </w:r>
      <w:r>
        <w:rPr>
          <w:noProof/>
        </w:rPr>
        <w:fldChar w:fldCharType="end"/>
      </w:r>
    </w:p>
    <w:p w14:paraId="29267599" w14:textId="570973E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9.2.3.4</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Controlling</w:t>
      </w:r>
      <w:r w:rsidRPr="004F2868">
        <w:rPr>
          <w:rFonts w:eastAsia="SimSun"/>
          <w:noProof/>
          <w:lang w:val="en-US"/>
        </w:rPr>
        <w:t xml:space="preserve"> MCVideo function</w:t>
      </w:r>
      <w:r>
        <w:rPr>
          <w:noProof/>
        </w:rPr>
        <w:tab/>
      </w:r>
      <w:r>
        <w:rPr>
          <w:noProof/>
        </w:rPr>
        <w:fldChar w:fldCharType="begin" w:fldLock="1"/>
      </w:r>
      <w:r>
        <w:rPr>
          <w:noProof/>
        </w:rPr>
        <w:instrText xml:space="preserve"> PAGEREF _Toc178199424 \h </w:instrText>
      </w:r>
      <w:r>
        <w:rPr>
          <w:noProof/>
        </w:rPr>
      </w:r>
      <w:r>
        <w:rPr>
          <w:noProof/>
        </w:rPr>
        <w:fldChar w:fldCharType="separate"/>
      </w:r>
      <w:r>
        <w:rPr>
          <w:noProof/>
        </w:rPr>
        <w:t>274</w:t>
      </w:r>
      <w:r>
        <w:rPr>
          <w:noProof/>
        </w:rPr>
        <w:fldChar w:fldCharType="end"/>
      </w:r>
    </w:p>
    <w:p w14:paraId="437A43A0" w14:textId="2D2846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w:t>
      </w:r>
      <w:r w:rsidRPr="004F2868">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Receiving a subscription to the conference event package</w:t>
      </w:r>
      <w:r>
        <w:rPr>
          <w:noProof/>
        </w:rPr>
        <w:tab/>
      </w:r>
      <w:r>
        <w:rPr>
          <w:noProof/>
        </w:rPr>
        <w:fldChar w:fldCharType="begin" w:fldLock="1"/>
      </w:r>
      <w:r>
        <w:rPr>
          <w:noProof/>
        </w:rPr>
        <w:instrText xml:space="preserve"> PAGEREF _Toc178199425 \h </w:instrText>
      </w:r>
      <w:r>
        <w:rPr>
          <w:noProof/>
        </w:rPr>
      </w:r>
      <w:r>
        <w:rPr>
          <w:noProof/>
        </w:rPr>
        <w:fldChar w:fldCharType="separate"/>
      </w:r>
      <w:r>
        <w:rPr>
          <w:noProof/>
        </w:rPr>
        <w:t>274</w:t>
      </w:r>
      <w:r>
        <w:rPr>
          <w:noProof/>
        </w:rPr>
        <w:fldChar w:fldCharType="end"/>
      </w:r>
    </w:p>
    <w:p w14:paraId="4481312F" w14:textId="1B3B06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w:t>
      </w:r>
      <w:r w:rsidRPr="004F2868">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notifications to the conference event package</w:t>
      </w:r>
      <w:r>
        <w:rPr>
          <w:noProof/>
        </w:rPr>
        <w:tab/>
      </w:r>
      <w:r>
        <w:rPr>
          <w:noProof/>
        </w:rPr>
        <w:fldChar w:fldCharType="begin" w:fldLock="1"/>
      </w:r>
      <w:r>
        <w:rPr>
          <w:noProof/>
        </w:rPr>
        <w:instrText xml:space="preserve"> PAGEREF _Toc178199426 \h </w:instrText>
      </w:r>
      <w:r>
        <w:rPr>
          <w:noProof/>
        </w:rPr>
      </w:r>
      <w:r>
        <w:rPr>
          <w:noProof/>
        </w:rPr>
        <w:fldChar w:fldCharType="separate"/>
      </w:r>
      <w:r>
        <w:rPr>
          <w:noProof/>
        </w:rPr>
        <w:t>274</w:t>
      </w:r>
      <w:r>
        <w:rPr>
          <w:noProof/>
        </w:rPr>
        <w:fldChar w:fldCharType="end"/>
      </w:r>
    </w:p>
    <w:p w14:paraId="2B48ACAB" w14:textId="61DA438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9.2.3.4.3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subscriptions to the conference event package</w:t>
      </w:r>
      <w:r>
        <w:rPr>
          <w:noProof/>
        </w:rPr>
        <w:tab/>
      </w:r>
      <w:r>
        <w:rPr>
          <w:noProof/>
        </w:rPr>
        <w:fldChar w:fldCharType="begin" w:fldLock="1"/>
      </w:r>
      <w:r>
        <w:rPr>
          <w:noProof/>
        </w:rPr>
        <w:instrText xml:space="preserve"> PAGEREF _Toc178199427 \h </w:instrText>
      </w:r>
      <w:r>
        <w:rPr>
          <w:noProof/>
        </w:rPr>
      </w:r>
      <w:r>
        <w:rPr>
          <w:noProof/>
        </w:rPr>
        <w:fldChar w:fldCharType="separate"/>
      </w:r>
      <w:r>
        <w:rPr>
          <w:noProof/>
        </w:rPr>
        <w:t>275</w:t>
      </w:r>
      <w:r>
        <w:rPr>
          <w:noProof/>
        </w:rPr>
        <w:fldChar w:fldCharType="end"/>
      </w:r>
    </w:p>
    <w:p w14:paraId="1E14F8BC" w14:textId="320D16F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sv-SE"/>
        </w:rPr>
        <w:t>9.2.3.4.4</w:t>
      </w:r>
      <w:r>
        <w:rPr>
          <w:rFonts w:asciiTheme="minorHAnsi" w:eastAsiaTheme="minorEastAsia" w:hAnsiTheme="minorHAnsi" w:cstheme="minorBidi"/>
          <w:noProof/>
          <w:kern w:val="2"/>
          <w:sz w:val="22"/>
          <w:szCs w:val="22"/>
          <w:lang w:eastAsia="en-GB"/>
          <w14:ligatures w14:val="standardContextual"/>
        </w:rPr>
        <w:tab/>
      </w:r>
      <w:r w:rsidRPr="004F2868">
        <w:rPr>
          <w:noProof/>
          <w:lang w:val="sv-SE"/>
        </w:rPr>
        <w:t>Terminating a subscription</w:t>
      </w:r>
      <w:r>
        <w:rPr>
          <w:noProof/>
        </w:rPr>
        <w:tab/>
      </w:r>
      <w:r>
        <w:rPr>
          <w:noProof/>
        </w:rPr>
        <w:fldChar w:fldCharType="begin" w:fldLock="1"/>
      </w:r>
      <w:r>
        <w:rPr>
          <w:noProof/>
        </w:rPr>
        <w:instrText xml:space="preserve"> PAGEREF _Toc178199428 \h </w:instrText>
      </w:r>
      <w:r>
        <w:rPr>
          <w:noProof/>
        </w:rPr>
      </w:r>
      <w:r>
        <w:rPr>
          <w:noProof/>
        </w:rPr>
        <w:fldChar w:fldCharType="separate"/>
      </w:r>
      <w:r>
        <w:rPr>
          <w:noProof/>
        </w:rPr>
        <w:t>276</w:t>
      </w:r>
      <w:r>
        <w:rPr>
          <w:noProof/>
        </w:rPr>
        <w:fldChar w:fldCharType="end"/>
      </w:r>
    </w:p>
    <w:p w14:paraId="25970B42" w14:textId="6EA6015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9.2.3.5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Non-controlling MCVideo function</w:t>
      </w:r>
      <w:r>
        <w:rPr>
          <w:noProof/>
        </w:rPr>
        <w:tab/>
      </w:r>
      <w:r>
        <w:rPr>
          <w:noProof/>
        </w:rPr>
        <w:fldChar w:fldCharType="begin" w:fldLock="1"/>
      </w:r>
      <w:r>
        <w:rPr>
          <w:noProof/>
        </w:rPr>
        <w:instrText xml:space="preserve"> PAGEREF _Toc178199429 \h </w:instrText>
      </w:r>
      <w:r>
        <w:rPr>
          <w:noProof/>
        </w:rPr>
      </w:r>
      <w:r>
        <w:rPr>
          <w:noProof/>
        </w:rPr>
        <w:fldChar w:fldCharType="separate"/>
      </w:r>
      <w:r>
        <w:rPr>
          <w:noProof/>
        </w:rPr>
        <w:t>276</w:t>
      </w:r>
      <w:r>
        <w:rPr>
          <w:noProof/>
        </w:rPr>
        <w:fldChar w:fldCharType="end"/>
      </w:r>
    </w:p>
    <w:p w14:paraId="2E9796FA" w14:textId="4BC1ECA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w:t>
      </w:r>
      <w:r w:rsidRPr="004F2868">
        <w:rPr>
          <w:rFonts w:eastAsia="SimSun"/>
          <w:noProof/>
          <w:lang w:val="en-US"/>
        </w:rPr>
        <w:t>5</w:t>
      </w:r>
      <w:r w:rsidRPr="004F2868">
        <w:rPr>
          <w:rFonts w:eastAsia="SimSun"/>
          <w:noProof/>
        </w:rPr>
        <w:t>.</w:t>
      </w:r>
      <w:r w:rsidRPr="004F2868">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Receiving subscriptions to the conference event package</w:t>
      </w:r>
      <w:r>
        <w:rPr>
          <w:noProof/>
        </w:rPr>
        <w:tab/>
      </w:r>
      <w:r>
        <w:rPr>
          <w:noProof/>
        </w:rPr>
        <w:fldChar w:fldCharType="begin" w:fldLock="1"/>
      </w:r>
      <w:r>
        <w:rPr>
          <w:noProof/>
        </w:rPr>
        <w:instrText xml:space="preserve"> PAGEREF _Toc178199430 \h </w:instrText>
      </w:r>
      <w:r>
        <w:rPr>
          <w:noProof/>
        </w:rPr>
      </w:r>
      <w:r>
        <w:rPr>
          <w:noProof/>
        </w:rPr>
        <w:fldChar w:fldCharType="separate"/>
      </w:r>
      <w:r>
        <w:rPr>
          <w:noProof/>
        </w:rPr>
        <w:t>276</w:t>
      </w:r>
      <w:r>
        <w:rPr>
          <w:noProof/>
        </w:rPr>
        <w:fldChar w:fldCharType="end"/>
      </w:r>
    </w:p>
    <w:p w14:paraId="0887D0E9" w14:textId="129A91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w:t>
      </w:r>
      <w:r w:rsidRPr="004F2868">
        <w:rPr>
          <w:rFonts w:eastAsia="SimSun"/>
          <w:noProof/>
          <w:lang w:val="en-US"/>
        </w:rPr>
        <w:t>5</w:t>
      </w:r>
      <w:r w:rsidRPr="004F2868">
        <w:rPr>
          <w:rFonts w:eastAsia="SimSun"/>
          <w:noProof/>
        </w:rPr>
        <w:t>.</w:t>
      </w:r>
      <w:r w:rsidRPr="004F2868">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Sending notifications to the conference event package</w:t>
      </w:r>
      <w:r>
        <w:rPr>
          <w:noProof/>
        </w:rPr>
        <w:tab/>
      </w:r>
      <w:r>
        <w:rPr>
          <w:noProof/>
        </w:rPr>
        <w:fldChar w:fldCharType="begin" w:fldLock="1"/>
      </w:r>
      <w:r>
        <w:rPr>
          <w:noProof/>
        </w:rPr>
        <w:instrText xml:space="preserve"> PAGEREF _Toc178199431 \h </w:instrText>
      </w:r>
      <w:r>
        <w:rPr>
          <w:noProof/>
        </w:rPr>
      </w:r>
      <w:r>
        <w:rPr>
          <w:noProof/>
        </w:rPr>
        <w:fldChar w:fldCharType="separate"/>
      </w:r>
      <w:r>
        <w:rPr>
          <w:noProof/>
        </w:rPr>
        <w:t>277</w:t>
      </w:r>
      <w:r>
        <w:rPr>
          <w:noProof/>
        </w:rPr>
        <w:fldChar w:fldCharType="end"/>
      </w:r>
    </w:p>
    <w:p w14:paraId="5D66372F" w14:textId="2092195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US"/>
        </w:rPr>
        <w:t>9.2</w:t>
      </w:r>
      <w:r w:rsidRPr="004F2868">
        <w:rPr>
          <w:rFonts w:eastAsia="SimSun"/>
          <w:noProof/>
        </w:rPr>
        <w:t>.3.5.</w:t>
      </w:r>
      <w:r w:rsidRPr="004F2868">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US"/>
        </w:rPr>
        <w:t>Sending</w:t>
      </w:r>
      <w:r w:rsidRPr="004F2868">
        <w:rPr>
          <w:rFonts w:eastAsia="SimSun"/>
          <w:noProof/>
        </w:rPr>
        <w:t xml:space="preserve"> a subscription to the conference event package</w:t>
      </w:r>
      <w:r>
        <w:rPr>
          <w:noProof/>
        </w:rPr>
        <w:tab/>
      </w:r>
      <w:r>
        <w:rPr>
          <w:noProof/>
        </w:rPr>
        <w:fldChar w:fldCharType="begin" w:fldLock="1"/>
      </w:r>
      <w:r>
        <w:rPr>
          <w:noProof/>
        </w:rPr>
        <w:instrText xml:space="preserve"> PAGEREF _Toc178199432 \h </w:instrText>
      </w:r>
      <w:r>
        <w:rPr>
          <w:noProof/>
        </w:rPr>
      </w:r>
      <w:r>
        <w:rPr>
          <w:noProof/>
        </w:rPr>
        <w:fldChar w:fldCharType="separate"/>
      </w:r>
      <w:r>
        <w:rPr>
          <w:noProof/>
        </w:rPr>
        <w:t>277</w:t>
      </w:r>
      <w:r>
        <w:rPr>
          <w:noProof/>
        </w:rPr>
        <w:fldChar w:fldCharType="end"/>
      </w:r>
    </w:p>
    <w:p w14:paraId="355FFD49" w14:textId="0C0C3F2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_Toc178199433 \h </w:instrText>
      </w:r>
      <w:r>
        <w:rPr>
          <w:noProof/>
        </w:rPr>
      </w:r>
      <w:r>
        <w:rPr>
          <w:noProof/>
        </w:rPr>
        <w:fldChar w:fldCharType="separate"/>
      </w:r>
      <w:r>
        <w:rPr>
          <w:noProof/>
        </w:rPr>
        <w:t>278</w:t>
      </w:r>
      <w:r>
        <w:rPr>
          <w:noProof/>
        </w:rPr>
        <w:fldChar w:fldCharType="end"/>
      </w:r>
    </w:p>
    <w:p w14:paraId="3E84B2FC" w14:textId="7164924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F2868">
        <w:rPr>
          <w:rFonts w:eastAsia="SimSun"/>
          <w:noProof/>
        </w:rPr>
        <w:t>MIME type</w:t>
      </w:r>
      <w:r>
        <w:rPr>
          <w:noProof/>
        </w:rPr>
        <w:tab/>
      </w:r>
      <w:r>
        <w:rPr>
          <w:noProof/>
        </w:rPr>
        <w:fldChar w:fldCharType="begin" w:fldLock="1"/>
      </w:r>
      <w:r>
        <w:rPr>
          <w:noProof/>
        </w:rPr>
        <w:instrText xml:space="preserve"> PAGEREF _Toc178199434 \h </w:instrText>
      </w:r>
      <w:r>
        <w:rPr>
          <w:noProof/>
        </w:rPr>
      </w:r>
      <w:r>
        <w:rPr>
          <w:noProof/>
        </w:rPr>
        <w:fldChar w:fldCharType="separate"/>
      </w:r>
      <w:r>
        <w:rPr>
          <w:noProof/>
        </w:rPr>
        <w:t>278</w:t>
      </w:r>
      <w:r>
        <w:rPr>
          <w:noProof/>
        </w:rPr>
        <w:fldChar w:fldCharType="end"/>
      </w:r>
    </w:p>
    <w:p w14:paraId="03D342BF" w14:textId="67A8A04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_Toc178199435 \h </w:instrText>
      </w:r>
      <w:r>
        <w:rPr>
          <w:noProof/>
        </w:rPr>
      </w:r>
      <w:r>
        <w:rPr>
          <w:noProof/>
        </w:rPr>
        <w:fldChar w:fldCharType="separate"/>
      </w:r>
      <w:r>
        <w:rPr>
          <w:noProof/>
        </w:rPr>
        <w:t>278</w:t>
      </w:r>
      <w:r>
        <w:rPr>
          <w:noProof/>
        </w:rPr>
        <w:fldChar w:fldCharType="end"/>
      </w:r>
    </w:p>
    <w:p w14:paraId="5AB43AA7" w14:textId="1ADC664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_Toc178199436 \h </w:instrText>
      </w:r>
      <w:r>
        <w:rPr>
          <w:noProof/>
        </w:rPr>
      </w:r>
      <w:r>
        <w:rPr>
          <w:noProof/>
        </w:rPr>
        <w:fldChar w:fldCharType="separate"/>
      </w:r>
      <w:r>
        <w:rPr>
          <w:noProof/>
        </w:rPr>
        <w:t>278</w:t>
      </w:r>
      <w:r>
        <w:rPr>
          <w:noProof/>
        </w:rPr>
        <w:fldChar w:fldCharType="end"/>
      </w:r>
    </w:p>
    <w:p w14:paraId="4F3B0B62" w14:textId="1C1A6C4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_Toc178199437 \h </w:instrText>
      </w:r>
      <w:r>
        <w:rPr>
          <w:noProof/>
        </w:rPr>
      </w:r>
      <w:r>
        <w:rPr>
          <w:noProof/>
        </w:rPr>
        <w:fldChar w:fldCharType="separate"/>
      </w:r>
      <w:r>
        <w:rPr>
          <w:noProof/>
        </w:rPr>
        <w:t>279</w:t>
      </w:r>
      <w:r>
        <w:rPr>
          <w:noProof/>
        </w:rPr>
        <w:fldChar w:fldCharType="end"/>
      </w:r>
    </w:p>
    <w:p w14:paraId="27308BF7" w14:textId="2579D8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_Toc178199438 \h </w:instrText>
      </w:r>
      <w:r>
        <w:rPr>
          <w:noProof/>
        </w:rPr>
      </w:r>
      <w:r>
        <w:rPr>
          <w:noProof/>
        </w:rPr>
        <w:fldChar w:fldCharType="separate"/>
      </w:r>
      <w:r>
        <w:rPr>
          <w:noProof/>
        </w:rPr>
        <w:t>279</w:t>
      </w:r>
      <w:r>
        <w:rPr>
          <w:noProof/>
        </w:rPr>
        <w:fldChar w:fldCharType="end"/>
      </w:r>
    </w:p>
    <w:p w14:paraId="0C7642A6" w14:textId="7E969E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_Toc178199439 \h </w:instrText>
      </w:r>
      <w:r>
        <w:rPr>
          <w:noProof/>
        </w:rPr>
      </w:r>
      <w:r>
        <w:rPr>
          <w:noProof/>
        </w:rPr>
        <w:fldChar w:fldCharType="separate"/>
      </w:r>
      <w:r>
        <w:rPr>
          <w:noProof/>
        </w:rPr>
        <w:t>279</w:t>
      </w:r>
      <w:r>
        <w:rPr>
          <w:noProof/>
        </w:rPr>
        <w:fldChar w:fldCharType="end"/>
      </w:r>
    </w:p>
    <w:p w14:paraId="2FE78B75" w14:textId="7450606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_Toc178199440 \h </w:instrText>
      </w:r>
      <w:r>
        <w:rPr>
          <w:noProof/>
        </w:rPr>
      </w:r>
      <w:r>
        <w:rPr>
          <w:noProof/>
        </w:rPr>
        <w:fldChar w:fldCharType="separate"/>
      </w:r>
      <w:r>
        <w:rPr>
          <w:noProof/>
        </w:rPr>
        <w:t>279</w:t>
      </w:r>
      <w:r>
        <w:rPr>
          <w:noProof/>
        </w:rPr>
        <w:fldChar w:fldCharType="end"/>
      </w:r>
    </w:p>
    <w:p w14:paraId="60DDE756" w14:textId="7A52CA6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_Toc178199441 \h </w:instrText>
      </w:r>
      <w:r>
        <w:rPr>
          <w:noProof/>
        </w:rPr>
      </w:r>
      <w:r>
        <w:rPr>
          <w:noProof/>
        </w:rPr>
        <w:fldChar w:fldCharType="separate"/>
      </w:r>
      <w:r>
        <w:rPr>
          <w:noProof/>
        </w:rPr>
        <w:t>280</w:t>
      </w:r>
      <w:r>
        <w:rPr>
          <w:noProof/>
        </w:rPr>
        <w:fldChar w:fldCharType="end"/>
      </w:r>
    </w:p>
    <w:p w14:paraId="3C00B44C" w14:textId="6659C43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_Toc178199442 \h </w:instrText>
      </w:r>
      <w:r>
        <w:rPr>
          <w:noProof/>
        </w:rPr>
      </w:r>
      <w:r>
        <w:rPr>
          <w:noProof/>
        </w:rPr>
        <w:fldChar w:fldCharType="separate"/>
      </w:r>
      <w:r>
        <w:rPr>
          <w:noProof/>
        </w:rPr>
        <w:t>281</w:t>
      </w:r>
      <w:r>
        <w:rPr>
          <w:noProof/>
        </w:rPr>
        <w:fldChar w:fldCharType="end"/>
      </w:r>
    </w:p>
    <w:p w14:paraId="02118A3A" w14:textId="33AC927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_Toc178199443 \h </w:instrText>
      </w:r>
      <w:r>
        <w:rPr>
          <w:noProof/>
        </w:rPr>
      </w:r>
      <w:r>
        <w:rPr>
          <w:noProof/>
        </w:rPr>
        <w:fldChar w:fldCharType="separate"/>
      </w:r>
      <w:r>
        <w:rPr>
          <w:noProof/>
        </w:rPr>
        <w:t>281</w:t>
      </w:r>
      <w:r>
        <w:rPr>
          <w:noProof/>
        </w:rPr>
        <w:fldChar w:fldCharType="end"/>
      </w:r>
    </w:p>
    <w:p w14:paraId="75F0728A" w14:textId="00B8E3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_Toc178199444 \h </w:instrText>
      </w:r>
      <w:r>
        <w:rPr>
          <w:noProof/>
        </w:rPr>
      </w:r>
      <w:r>
        <w:rPr>
          <w:noProof/>
        </w:rPr>
        <w:fldChar w:fldCharType="separate"/>
      </w:r>
      <w:r>
        <w:rPr>
          <w:noProof/>
        </w:rPr>
        <w:t>283</w:t>
      </w:r>
      <w:r>
        <w:rPr>
          <w:noProof/>
        </w:rPr>
        <w:fldChar w:fldCharType="end"/>
      </w:r>
    </w:p>
    <w:p w14:paraId="2466FD11" w14:textId="20DB14E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9.2.4.4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_Toc178199445 \h </w:instrText>
      </w:r>
      <w:r>
        <w:rPr>
          <w:noProof/>
        </w:rPr>
      </w:r>
      <w:r>
        <w:rPr>
          <w:noProof/>
        </w:rPr>
        <w:fldChar w:fldCharType="separate"/>
      </w:r>
      <w:r>
        <w:rPr>
          <w:noProof/>
        </w:rPr>
        <w:t>284</w:t>
      </w:r>
      <w:r>
        <w:rPr>
          <w:noProof/>
        </w:rPr>
        <w:fldChar w:fldCharType="end"/>
      </w:r>
    </w:p>
    <w:p w14:paraId="1E0732FE" w14:textId="1F18DA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_Toc178199446 \h </w:instrText>
      </w:r>
      <w:r>
        <w:rPr>
          <w:noProof/>
        </w:rPr>
      </w:r>
      <w:r>
        <w:rPr>
          <w:noProof/>
        </w:rPr>
        <w:fldChar w:fldCharType="separate"/>
      </w:r>
      <w:r>
        <w:rPr>
          <w:noProof/>
        </w:rPr>
        <w:t>285</w:t>
      </w:r>
      <w:r>
        <w:rPr>
          <w:noProof/>
        </w:rPr>
        <w:fldChar w:fldCharType="end"/>
      </w:r>
    </w:p>
    <w:p w14:paraId="153C0E7F" w14:textId="390553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_Toc178199447 \h </w:instrText>
      </w:r>
      <w:r>
        <w:rPr>
          <w:noProof/>
        </w:rPr>
      </w:r>
      <w:r>
        <w:rPr>
          <w:noProof/>
        </w:rPr>
        <w:fldChar w:fldCharType="separate"/>
      </w:r>
      <w:r>
        <w:rPr>
          <w:noProof/>
        </w:rPr>
        <w:t>285</w:t>
      </w:r>
      <w:r>
        <w:rPr>
          <w:noProof/>
        </w:rPr>
        <w:fldChar w:fldCharType="end"/>
      </w:r>
    </w:p>
    <w:p w14:paraId="3C04D7E8" w14:textId="73025F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_Toc178199448 \h </w:instrText>
      </w:r>
      <w:r>
        <w:rPr>
          <w:noProof/>
        </w:rPr>
      </w:r>
      <w:r>
        <w:rPr>
          <w:noProof/>
        </w:rPr>
        <w:fldChar w:fldCharType="separate"/>
      </w:r>
      <w:r>
        <w:rPr>
          <w:noProof/>
        </w:rPr>
        <w:t>285</w:t>
      </w:r>
      <w:r>
        <w:rPr>
          <w:noProof/>
        </w:rPr>
        <w:fldChar w:fldCharType="end"/>
      </w:r>
    </w:p>
    <w:p w14:paraId="20DBBAD9" w14:textId="01BDE83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_Toc178199449 \h </w:instrText>
      </w:r>
      <w:r>
        <w:rPr>
          <w:noProof/>
        </w:rPr>
      </w:r>
      <w:r>
        <w:rPr>
          <w:noProof/>
        </w:rPr>
        <w:fldChar w:fldCharType="separate"/>
      </w:r>
      <w:r>
        <w:rPr>
          <w:noProof/>
        </w:rPr>
        <w:t>285</w:t>
      </w:r>
      <w:r>
        <w:rPr>
          <w:noProof/>
        </w:rPr>
        <w:fldChar w:fldCharType="end"/>
      </w:r>
    </w:p>
    <w:p w14:paraId="289BC8F6" w14:textId="27F53F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9.2.5.2.2</w:t>
      </w:r>
      <w:r>
        <w:rPr>
          <w:rFonts w:asciiTheme="minorHAnsi" w:eastAsiaTheme="minorEastAsia" w:hAnsiTheme="minorHAnsi" w:cstheme="minorBidi"/>
          <w:noProof/>
          <w:kern w:val="2"/>
          <w:sz w:val="22"/>
          <w:szCs w:val="22"/>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_Toc178199450 \h </w:instrText>
      </w:r>
      <w:r>
        <w:rPr>
          <w:noProof/>
        </w:rPr>
      </w:r>
      <w:r>
        <w:rPr>
          <w:noProof/>
        </w:rPr>
        <w:fldChar w:fldCharType="separate"/>
      </w:r>
      <w:r>
        <w:rPr>
          <w:noProof/>
        </w:rPr>
        <w:t>286</w:t>
      </w:r>
      <w:r>
        <w:rPr>
          <w:noProof/>
        </w:rPr>
        <w:fldChar w:fldCharType="end"/>
      </w:r>
    </w:p>
    <w:p w14:paraId="7B794CB2" w14:textId="75A9FE6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_Toc178199451 \h </w:instrText>
      </w:r>
      <w:r>
        <w:rPr>
          <w:noProof/>
        </w:rPr>
      </w:r>
      <w:r>
        <w:rPr>
          <w:noProof/>
        </w:rPr>
        <w:fldChar w:fldCharType="separate"/>
      </w:r>
      <w:r>
        <w:rPr>
          <w:noProof/>
        </w:rPr>
        <w:t>287</w:t>
      </w:r>
      <w:r>
        <w:rPr>
          <w:noProof/>
        </w:rPr>
        <w:fldChar w:fldCharType="end"/>
      </w:r>
    </w:p>
    <w:p w14:paraId="778045DE" w14:textId="54A1447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_Toc178199452 \h </w:instrText>
      </w:r>
      <w:r>
        <w:rPr>
          <w:noProof/>
        </w:rPr>
      </w:r>
      <w:r>
        <w:rPr>
          <w:noProof/>
        </w:rPr>
        <w:fldChar w:fldCharType="separate"/>
      </w:r>
      <w:r>
        <w:rPr>
          <w:noProof/>
        </w:rPr>
        <w:t>287</w:t>
      </w:r>
      <w:r>
        <w:rPr>
          <w:noProof/>
        </w:rPr>
        <w:fldChar w:fldCharType="end"/>
      </w:r>
    </w:p>
    <w:p w14:paraId="0F054392" w14:textId="19DCC1D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_Toc178199453 \h </w:instrText>
      </w:r>
      <w:r>
        <w:rPr>
          <w:noProof/>
        </w:rPr>
      </w:r>
      <w:r>
        <w:rPr>
          <w:noProof/>
        </w:rPr>
        <w:fldChar w:fldCharType="separate"/>
      </w:r>
      <w:r>
        <w:rPr>
          <w:noProof/>
        </w:rPr>
        <w:t>287</w:t>
      </w:r>
      <w:r>
        <w:rPr>
          <w:noProof/>
        </w:rPr>
        <w:fldChar w:fldCharType="end"/>
      </w:r>
    </w:p>
    <w:p w14:paraId="57FDFD7F" w14:textId="5073DFF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_Toc178199454 \h </w:instrText>
      </w:r>
      <w:r>
        <w:rPr>
          <w:noProof/>
        </w:rPr>
      </w:r>
      <w:r>
        <w:rPr>
          <w:noProof/>
        </w:rPr>
        <w:fldChar w:fldCharType="separate"/>
      </w:r>
      <w:r>
        <w:rPr>
          <w:noProof/>
        </w:rPr>
        <w:t>288</w:t>
      </w:r>
      <w:r>
        <w:rPr>
          <w:noProof/>
        </w:rPr>
        <w:fldChar w:fldCharType="end"/>
      </w:r>
    </w:p>
    <w:p w14:paraId="45F2D996" w14:textId="6323261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_Toc178199455 \h </w:instrText>
      </w:r>
      <w:r>
        <w:rPr>
          <w:noProof/>
        </w:rPr>
      </w:r>
      <w:r>
        <w:rPr>
          <w:noProof/>
        </w:rPr>
        <w:fldChar w:fldCharType="separate"/>
      </w:r>
      <w:r>
        <w:rPr>
          <w:noProof/>
        </w:rPr>
        <w:t>288</w:t>
      </w:r>
      <w:r>
        <w:rPr>
          <w:noProof/>
        </w:rPr>
        <w:fldChar w:fldCharType="end"/>
      </w:r>
    </w:p>
    <w:p w14:paraId="10923147" w14:textId="537565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_Toc178199456 \h </w:instrText>
      </w:r>
      <w:r>
        <w:rPr>
          <w:noProof/>
        </w:rPr>
      </w:r>
      <w:r>
        <w:rPr>
          <w:noProof/>
        </w:rPr>
        <w:fldChar w:fldCharType="separate"/>
      </w:r>
      <w:r>
        <w:rPr>
          <w:noProof/>
        </w:rPr>
        <w:t>289</w:t>
      </w:r>
      <w:r>
        <w:rPr>
          <w:noProof/>
        </w:rPr>
        <w:fldChar w:fldCharType="end"/>
      </w:r>
    </w:p>
    <w:p w14:paraId="537925D7" w14:textId="2BB6953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9.2.5.4.1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_Toc178199457 \h </w:instrText>
      </w:r>
      <w:r>
        <w:rPr>
          <w:noProof/>
        </w:rPr>
      </w:r>
      <w:r>
        <w:rPr>
          <w:noProof/>
        </w:rPr>
        <w:fldChar w:fldCharType="separate"/>
      </w:r>
      <w:r>
        <w:rPr>
          <w:noProof/>
        </w:rPr>
        <w:t>289</w:t>
      </w:r>
      <w:r>
        <w:rPr>
          <w:noProof/>
        </w:rPr>
        <w:fldChar w:fldCharType="end"/>
      </w:r>
    </w:p>
    <w:p w14:paraId="69AD9A05" w14:textId="3D78D9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c)</w:t>
      </w:r>
      <w:r>
        <w:rPr>
          <w:rFonts w:asciiTheme="minorHAnsi" w:eastAsiaTheme="minorEastAsia" w:hAnsiTheme="minorHAnsi" w:cstheme="minorBidi"/>
          <w:noProof/>
          <w:kern w:val="2"/>
          <w:sz w:val="22"/>
          <w:szCs w:val="22"/>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_Toc178199458 \h </w:instrText>
      </w:r>
      <w:r>
        <w:rPr>
          <w:noProof/>
        </w:rPr>
      </w:r>
      <w:r>
        <w:rPr>
          <w:noProof/>
        </w:rPr>
        <w:fldChar w:fldCharType="separate"/>
      </w:r>
      <w:r>
        <w:rPr>
          <w:noProof/>
        </w:rPr>
        <w:t>289</w:t>
      </w:r>
      <w:r>
        <w:rPr>
          <w:noProof/>
        </w:rPr>
        <w:fldChar w:fldCharType="end"/>
      </w:r>
    </w:p>
    <w:p w14:paraId="43FAA7C1" w14:textId="11EB06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_Toc178199459 \h </w:instrText>
      </w:r>
      <w:r>
        <w:rPr>
          <w:noProof/>
        </w:rPr>
      </w:r>
      <w:r>
        <w:rPr>
          <w:noProof/>
        </w:rPr>
        <w:fldChar w:fldCharType="separate"/>
      </w:r>
      <w:r>
        <w:rPr>
          <w:noProof/>
        </w:rPr>
        <w:t>290</w:t>
      </w:r>
      <w:r>
        <w:rPr>
          <w:noProof/>
        </w:rPr>
        <w:fldChar w:fldCharType="end"/>
      </w:r>
    </w:p>
    <w:p w14:paraId="02026D36" w14:textId="6985A8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_Toc178199460 \h </w:instrText>
      </w:r>
      <w:r>
        <w:rPr>
          <w:noProof/>
        </w:rPr>
      </w:r>
      <w:r>
        <w:rPr>
          <w:noProof/>
        </w:rPr>
        <w:fldChar w:fldCharType="separate"/>
      </w:r>
      <w:r>
        <w:rPr>
          <w:noProof/>
        </w:rPr>
        <w:t>290</w:t>
      </w:r>
      <w:r>
        <w:rPr>
          <w:noProof/>
        </w:rPr>
        <w:fldChar w:fldCharType="end"/>
      </w:r>
    </w:p>
    <w:p w14:paraId="322458C8" w14:textId="26035AD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Common Procedures</w:t>
      </w:r>
      <w:r>
        <w:rPr>
          <w:noProof/>
        </w:rPr>
        <w:tab/>
      </w:r>
      <w:r>
        <w:rPr>
          <w:noProof/>
        </w:rPr>
        <w:fldChar w:fldCharType="begin" w:fldLock="1"/>
      </w:r>
      <w:r>
        <w:rPr>
          <w:noProof/>
        </w:rPr>
        <w:instrText xml:space="preserve"> PAGEREF _Toc178199461 \h </w:instrText>
      </w:r>
      <w:r>
        <w:rPr>
          <w:noProof/>
        </w:rPr>
      </w:r>
      <w:r>
        <w:rPr>
          <w:noProof/>
        </w:rPr>
        <w:fldChar w:fldCharType="separate"/>
      </w:r>
      <w:r>
        <w:rPr>
          <w:noProof/>
        </w:rPr>
        <w:t>290</w:t>
      </w:r>
      <w:r>
        <w:rPr>
          <w:noProof/>
        </w:rPr>
        <w:fldChar w:fldCharType="end"/>
      </w:r>
    </w:p>
    <w:p w14:paraId="376EB1EC" w14:textId="493010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9.3.1.1.1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MONP MCVideo  message transport</w:t>
      </w:r>
      <w:r>
        <w:rPr>
          <w:noProof/>
        </w:rPr>
        <w:tab/>
      </w:r>
      <w:r>
        <w:rPr>
          <w:noProof/>
        </w:rPr>
        <w:fldChar w:fldCharType="begin" w:fldLock="1"/>
      </w:r>
      <w:r>
        <w:rPr>
          <w:noProof/>
        </w:rPr>
        <w:instrText xml:space="preserve"> PAGEREF _Toc178199462 \h </w:instrText>
      </w:r>
      <w:r>
        <w:rPr>
          <w:noProof/>
        </w:rPr>
      </w:r>
      <w:r>
        <w:rPr>
          <w:noProof/>
        </w:rPr>
        <w:fldChar w:fldCharType="separate"/>
      </w:r>
      <w:r>
        <w:rPr>
          <w:noProof/>
        </w:rPr>
        <w:t>290</w:t>
      </w:r>
      <w:r>
        <w:rPr>
          <w:noProof/>
        </w:rPr>
        <w:fldChar w:fldCharType="end"/>
      </w:r>
    </w:p>
    <w:p w14:paraId="2CAC7D3B" w14:textId="759E886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9.3.1.1.2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Session description</w:t>
      </w:r>
      <w:r>
        <w:rPr>
          <w:noProof/>
        </w:rPr>
        <w:tab/>
      </w:r>
      <w:r>
        <w:rPr>
          <w:noProof/>
        </w:rPr>
        <w:fldChar w:fldCharType="begin" w:fldLock="1"/>
      </w:r>
      <w:r>
        <w:rPr>
          <w:noProof/>
        </w:rPr>
        <w:instrText xml:space="preserve"> PAGEREF _Toc178199463 \h </w:instrText>
      </w:r>
      <w:r>
        <w:rPr>
          <w:noProof/>
        </w:rPr>
      </w:r>
      <w:r>
        <w:rPr>
          <w:noProof/>
        </w:rPr>
        <w:fldChar w:fldCharType="separate"/>
      </w:r>
      <w:r>
        <w:rPr>
          <w:noProof/>
        </w:rPr>
        <w:t>290</w:t>
      </w:r>
      <w:r>
        <w:rPr>
          <w:noProof/>
        </w:rPr>
        <w:fldChar w:fldCharType="end"/>
      </w:r>
    </w:p>
    <w:p w14:paraId="704D19BF" w14:textId="6E2582D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Basic call control</w:t>
      </w:r>
      <w:r>
        <w:rPr>
          <w:noProof/>
        </w:rPr>
        <w:tab/>
      </w:r>
      <w:r>
        <w:rPr>
          <w:noProof/>
        </w:rPr>
        <w:fldChar w:fldCharType="begin" w:fldLock="1"/>
      </w:r>
      <w:r>
        <w:rPr>
          <w:noProof/>
        </w:rPr>
        <w:instrText xml:space="preserve"> PAGEREF _Toc178199464 \h </w:instrText>
      </w:r>
      <w:r>
        <w:rPr>
          <w:noProof/>
        </w:rPr>
      </w:r>
      <w:r>
        <w:rPr>
          <w:noProof/>
        </w:rPr>
        <w:fldChar w:fldCharType="separate"/>
      </w:r>
      <w:r>
        <w:rPr>
          <w:noProof/>
        </w:rPr>
        <w:t>291</w:t>
      </w:r>
      <w:r>
        <w:rPr>
          <w:noProof/>
        </w:rPr>
        <w:fldChar w:fldCharType="end"/>
      </w:r>
    </w:p>
    <w:p w14:paraId="58E1A201" w14:textId="57288F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_Toc178199465 \h </w:instrText>
      </w:r>
      <w:r>
        <w:rPr>
          <w:noProof/>
        </w:rPr>
      </w:r>
      <w:r>
        <w:rPr>
          <w:noProof/>
        </w:rPr>
        <w:fldChar w:fldCharType="separate"/>
      </w:r>
      <w:r>
        <w:rPr>
          <w:noProof/>
        </w:rPr>
        <w:t>291</w:t>
      </w:r>
      <w:r>
        <w:rPr>
          <w:noProof/>
        </w:rPr>
        <w:fldChar w:fldCharType="end"/>
      </w:r>
    </w:p>
    <w:p w14:paraId="6310F6AC" w14:textId="5037FEC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Basic call control state machine</w:t>
      </w:r>
      <w:r>
        <w:rPr>
          <w:noProof/>
        </w:rPr>
        <w:tab/>
      </w:r>
      <w:r>
        <w:rPr>
          <w:noProof/>
        </w:rPr>
        <w:fldChar w:fldCharType="begin" w:fldLock="1"/>
      </w:r>
      <w:r>
        <w:rPr>
          <w:noProof/>
        </w:rPr>
        <w:instrText xml:space="preserve"> PAGEREF _Toc178199466 \h </w:instrText>
      </w:r>
      <w:r>
        <w:rPr>
          <w:noProof/>
        </w:rPr>
      </w:r>
      <w:r>
        <w:rPr>
          <w:noProof/>
        </w:rPr>
        <w:fldChar w:fldCharType="separate"/>
      </w:r>
      <w:r>
        <w:rPr>
          <w:noProof/>
        </w:rPr>
        <w:t>291</w:t>
      </w:r>
      <w:r>
        <w:rPr>
          <w:noProof/>
        </w:rPr>
        <w:fldChar w:fldCharType="end"/>
      </w:r>
    </w:p>
    <w:p w14:paraId="1CD41D6C" w14:textId="187931D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Control states</w:t>
      </w:r>
      <w:r>
        <w:rPr>
          <w:noProof/>
        </w:rPr>
        <w:tab/>
      </w:r>
      <w:r>
        <w:rPr>
          <w:noProof/>
        </w:rPr>
        <w:fldChar w:fldCharType="begin" w:fldLock="1"/>
      </w:r>
      <w:r>
        <w:rPr>
          <w:noProof/>
        </w:rPr>
        <w:instrText xml:space="preserve"> PAGEREF _Toc178199467 \h </w:instrText>
      </w:r>
      <w:r>
        <w:rPr>
          <w:noProof/>
        </w:rPr>
      </w:r>
      <w:r>
        <w:rPr>
          <w:noProof/>
        </w:rPr>
        <w:fldChar w:fldCharType="separate"/>
      </w:r>
      <w:r>
        <w:rPr>
          <w:noProof/>
        </w:rPr>
        <w:t>292</w:t>
      </w:r>
      <w:r>
        <w:rPr>
          <w:noProof/>
        </w:rPr>
        <w:fldChar w:fldCharType="end"/>
      </w:r>
    </w:p>
    <w:p w14:paraId="10797228" w14:textId="630E0FE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lastRenderedPageBreak/>
        <w:t>9.3.2.3.1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S1: start-stop</w:t>
      </w:r>
      <w:r>
        <w:rPr>
          <w:noProof/>
        </w:rPr>
        <w:tab/>
      </w:r>
      <w:r>
        <w:rPr>
          <w:noProof/>
        </w:rPr>
        <w:fldChar w:fldCharType="begin" w:fldLock="1"/>
      </w:r>
      <w:r>
        <w:rPr>
          <w:noProof/>
        </w:rPr>
        <w:instrText xml:space="preserve"> PAGEREF _Toc178199468 \h </w:instrText>
      </w:r>
      <w:r>
        <w:rPr>
          <w:noProof/>
        </w:rPr>
      </w:r>
      <w:r>
        <w:rPr>
          <w:noProof/>
        </w:rPr>
        <w:fldChar w:fldCharType="separate"/>
      </w:r>
      <w:r>
        <w:rPr>
          <w:noProof/>
        </w:rPr>
        <w:t>292</w:t>
      </w:r>
      <w:r>
        <w:rPr>
          <w:noProof/>
        </w:rPr>
        <w:fldChar w:fldCharType="end"/>
      </w:r>
    </w:p>
    <w:p w14:paraId="1E1D2BAB" w14:textId="7188B4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S2: waiting for call announcement</w:t>
      </w:r>
      <w:r>
        <w:rPr>
          <w:noProof/>
        </w:rPr>
        <w:tab/>
      </w:r>
      <w:r>
        <w:rPr>
          <w:noProof/>
        </w:rPr>
        <w:fldChar w:fldCharType="begin" w:fldLock="1"/>
      </w:r>
      <w:r>
        <w:rPr>
          <w:noProof/>
        </w:rPr>
        <w:instrText xml:space="preserve"> PAGEREF _Toc178199469 \h </w:instrText>
      </w:r>
      <w:r>
        <w:rPr>
          <w:noProof/>
        </w:rPr>
      </w:r>
      <w:r>
        <w:rPr>
          <w:noProof/>
        </w:rPr>
        <w:fldChar w:fldCharType="separate"/>
      </w:r>
      <w:r>
        <w:rPr>
          <w:noProof/>
        </w:rPr>
        <w:t>292</w:t>
      </w:r>
      <w:r>
        <w:rPr>
          <w:noProof/>
        </w:rPr>
        <w:fldChar w:fldCharType="end"/>
      </w:r>
    </w:p>
    <w:p w14:paraId="60210F5E" w14:textId="314D902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S3: part of ongoing call</w:t>
      </w:r>
      <w:r>
        <w:rPr>
          <w:noProof/>
        </w:rPr>
        <w:tab/>
      </w:r>
      <w:r>
        <w:rPr>
          <w:noProof/>
        </w:rPr>
        <w:fldChar w:fldCharType="begin" w:fldLock="1"/>
      </w:r>
      <w:r>
        <w:rPr>
          <w:noProof/>
        </w:rPr>
        <w:instrText xml:space="preserve"> PAGEREF _Toc178199470 \h </w:instrText>
      </w:r>
      <w:r>
        <w:rPr>
          <w:noProof/>
        </w:rPr>
      </w:r>
      <w:r>
        <w:rPr>
          <w:noProof/>
        </w:rPr>
        <w:fldChar w:fldCharType="separate"/>
      </w:r>
      <w:r>
        <w:rPr>
          <w:noProof/>
        </w:rPr>
        <w:t>292</w:t>
      </w:r>
      <w:r>
        <w:rPr>
          <w:noProof/>
        </w:rPr>
        <w:fldChar w:fldCharType="end"/>
      </w:r>
    </w:p>
    <w:p w14:paraId="6F577797" w14:textId="64D376E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S4: pending user action without confirm indication</w:t>
      </w:r>
      <w:r>
        <w:rPr>
          <w:noProof/>
        </w:rPr>
        <w:tab/>
      </w:r>
      <w:r>
        <w:rPr>
          <w:noProof/>
        </w:rPr>
        <w:fldChar w:fldCharType="begin" w:fldLock="1"/>
      </w:r>
      <w:r>
        <w:rPr>
          <w:noProof/>
        </w:rPr>
        <w:instrText xml:space="preserve"> PAGEREF _Toc178199471 \h </w:instrText>
      </w:r>
      <w:r>
        <w:rPr>
          <w:noProof/>
        </w:rPr>
      </w:r>
      <w:r>
        <w:rPr>
          <w:noProof/>
        </w:rPr>
        <w:fldChar w:fldCharType="separate"/>
      </w:r>
      <w:r>
        <w:rPr>
          <w:noProof/>
        </w:rPr>
        <w:t>292</w:t>
      </w:r>
      <w:r>
        <w:rPr>
          <w:noProof/>
        </w:rPr>
        <w:fldChar w:fldCharType="end"/>
      </w:r>
    </w:p>
    <w:p w14:paraId="0993D205" w14:textId="17E6A4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S5: pending user action </w:t>
      </w:r>
      <w:r w:rsidRPr="004F2868">
        <w:rPr>
          <w:noProof/>
          <w:lang w:val="en-IN"/>
        </w:rPr>
        <w:t>with confirm indication</w:t>
      </w:r>
      <w:r>
        <w:rPr>
          <w:noProof/>
        </w:rPr>
        <w:tab/>
      </w:r>
      <w:r>
        <w:rPr>
          <w:noProof/>
        </w:rPr>
        <w:fldChar w:fldCharType="begin" w:fldLock="1"/>
      </w:r>
      <w:r>
        <w:rPr>
          <w:noProof/>
        </w:rPr>
        <w:instrText xml:space="preserve"> PAGEREF _Toc178199472 \h </w:instrText>
      </w:r>
      <w:r>
        <w:rPr>
          <w:noProof/>
        </w:rPr>
      </w:r>
      <w:r>
        <w:rPr>
          <w:noProof/>
        </w:rPr>
        <w:fldChar w:fldCharType="separate"/>
      </w:r>
      <w:r>
        <w:rPr>
          <w:noProof/>
        </w:rPr>
        <w:t>292</w:t>
      </w:r>
      <w:r>
        <w:rPr>
          <w:noProof/>
        </w:rPr>
        <w:fldChar w:fldCharType="end"/>
      </w:r>
    </w:p>
    <w:p w14:paraId="06ECCE88" w14:textId="767087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S6: </w:t>
      </w:r>
      <w:r w:rsidRPr="004F2868">
        <w:rPr>
          <w:noProof/>
          <w:lang w:val="en-IN" w:eastAsia="ko-KR"/>
        </w:rPr>
        <w:t>ignoring incoming call announcements</w:t>
      </w:r>
      <w:r>
        <w:rPr>
          <w:noProof/>
        </w:rPr>
        <w:tab/>
      </w:r>
      <w:r>
        <w:rPr>
          <w:noProof/>
        </w:rPr>
        <w:fldChar w:fldCharType="begin" w:fldLock="1"/>
      </w:r>
      <w:r>
        <w:rPr>
          <w:noProof/>
        </w:rPr>
        <w:instrText xml:space="preserve"> PAGEREF _Toc178199473 \h </w:instrText>
      </w:r>
      <w:r>
        <w:rPr>
          <w:noProof/>
        </w:rPr>
      </w:r>
      <w:r>
        <w:rPr>
          <w:noProof/>
        </w:rPr>
        <w:fldChar w:fldCharType="separate"/>
      </w:r>
      <w:r>
        <w:rPr>
          <w:noProof/>
        </w:rPr>
        <w:t>292</w:t>
      </w:r>
      <w:r>
        <w:rPr>
          <w:noProof/>
        </w:rPr>
        <w:fldChar w:fldCharType="end"/>
      </w:r>
    </w:p>
    <w:p w14:paraId="45BBDA2C" w14:textId="37480C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9.3.2.3.7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S7: waiting for call announcement after call release</w:t>
      </w:r>
      <w:r>
        <w:rPr>
          <w:noProof/>
        </w:rPr>
        <w:tab/>
      </w:r>
      <w:r>
        <w:rPr>
          <w:noProof/>
        </w:rPr>
        <w:fldChar w:fldCharType="begin" w:fldLock="1"/>
      </w:r>
      <w:r>
        <w:rPr>
          <w:noProof/>
        </w:rPr>
        <w:instrText xml:space="preserve"> PAGEREF _Toc178199474 \h </w:instrText>
      </w:r>
      <w:r>
        <w:rPr>
          <w:noProof/>
        </w:rPr>
      </w:r>
      <w:r>
        <w:rPr>
          <w:noProof/>
        </w:rPr>
        <w:fldChar w:fldCharType="separate"/>
      </w:r>
      <w:r>
        <w:rPr>
          <w:noProof/>
        </w:rPr>
        <w:t>292</w:t>
      </w:r>
      <w:r>
        <w:rPr>
          <w:noProof/>
        </w:rPr>
        <w:fldChar w:fldCharType="end"/>
      </w:r>
    </w:p>
    <w:p w14:paraId="52ADAE9D" w14:textId="5AE0A57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Procedures</w:t>
      </w:r>
      <w:r>
        <w:rPr>
          <w:noProof/>
        </w:rPr>
        <w:tab/>
      </w:r>
      <w:r>
        <w:rPr>
          <w:noProof/>
        </w:rPr>
        <w:fldChar w:fldCharType="begin" w:fldLock="1"/>
      </w:r>
      <w:r>
        <w:rPr>
          <w:noProof/>
        </w:rPr>
        <w:instrText xml:space="preserve"> PAGEREF _Toc178199475 \h </w:instrText>
      </w:r>
      <w:r>
        <w:rPr>
          <w:noProof/>
        </w:rPr>
      </w:r>
      <w:r>
        <w:rPr>
          <w:noProof/>
        </w:rPr>
        <w:fldChar w:fldCharType="separate"/>
      </w:r>
      <w:r>
        <w:rPr>
          <w:noProof/>
        </w:rPr>
        <w:t>293</w:t>
      </w:r>
      <w:r>
        <w:rPr>
          <w:noProof/>
        </w:rPr>
        <w:fldChar w:fldCharType="end"/>
      </w:r>
    </w:p>
    <w:p w14:paraId="6C1094B3" w14:textId="1801DDD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General</w:t>
      </w:r>
      <w:r>
        <w:rPr>
          <w:noProof/>
        </w:rPr>
        <w:tab/>
      </w:r>
      <w:r>
        <w:rPr>
          <w:noProof/>
        </w:rPr>
        <w:fldChar w:fldCharType="begin" w:fldLock="1"/>
      </w:r>
      <w:r>
        <w:rPr>
          <w:noProof/>
        </w:rPr>
        <w:instrText xml:space="preserve"> PAGEREF _Toc178199476 \h </w:instrText>
      </w:r>
      <w:r>
        <w:rPr>
          <w:noProof/>
        </w:rPr>
      </w:r>
      <w:r>
        <w:rPr>
          <w:noProof/>
        </w:rPr>
        <w:fldChar w:fldCharType="separate"/>
      </w:r>
      <w:r>
        <w:rPr>
          <w:noProof/>
        </w:rPr>
        <w:t>293</w:t>
      </w:r>
      <w:r>
        <w:rPr>
          <w:noProof/>
        </w:rPr>
        <w:fldChar w:fldCharType="end"/>
      </w:r>
    </w:p>
    <w:p w14:paraId="532584CC" w14:textId="4B0D6E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9.3.2.4.1.1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announcement timer calculation</w:t>
      </w:r>
      <w:r>
        <w:rPr>
          <w:noProof/>
        </w:rPr>
        <w:tab/>
      </w:r>
      <w:r>
        <w:rPr>
          <w:noProof/>
        </w:rPr>
        <w:fldChar w:fldCharType="begin" w:fldLock="1"/>
      </w:r>
      <w:r>
        <w:rPr>
          <w:noProof/>
        </w:rPr>
        <w:instrText xml:space="preserve"> PAGEREF _Toc178199477 \h </w:instrText>
      </w:r>
      <w:r>
        <w:rPr>
          <w:noProof/>
        </w:rPr>
      </w:r>
      <w:r>
        <w:rPr>
          <w:noProof/>
        </w:rPr>
        <w:fldChar w:fldCharType="separate"/>
      </w:r>
      <w:r>
        <w:rPr>
          <w:noProof/>
        </w:rPr>
        <w:t>293</w:t>
      </w:r>
      <w:r>
        <w:rPr>
          <w:noProof/>
        </w:rPr>
        <w:fldChar w:fldCharType="end"/>
      </w:r>
    </w:p>
    <w:p w14:paraId="616463FE" w14:textId="20D1BBD6" w:rsidR="00184F3F" w:rsidRDefault="00184F3F">
      <w:pPr>
        <w:pStyle w:val="TOC7"/>
        <w:rPr>
          <w:rFonts w:asciiTheme="minorHAnsi" w:eastAsiaTheme="minorEastAsia" w:hAnsiTheme="minorHAnsi" w:cstheme="minorBidi"/>
          <w:noProof/>
          <w:kern w:val="2"/>
          <w:sz w:val="22"/>
          <w:szCs w:val="22"/>
          <w:lang w:eastAsia="en-GB"/>
          <w14:ligatures w14:val="standardContextual"/>
        </w:rPr>
      </w:pPr>
      <w:r w:rsidRPr="004F2868">
        <w:rPr>
          <w:noProof/>
          <w:lang w:val="en-IN"/>
        </w:rPr>
        <w:t>9.3.2.4.1.1.1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Periodic call announcement timer calculation</w:t>
      </w:r>
      <w:r>
        <w:rPr>
          <w:noProof/>
        </w:rPr>
        <w:tab/>
      </w:r>
      <w:r>
        <w:rPr>
          <w:noProof/>
        </w:rPr>
        <w:fldChar w:fldCharType="begin" w:fldLock="1"/>
      </w:r>
      <w:r>
        <w:rPr>
          <w:noProof/>
        </w:rPr>
        <w:instrText xml:space="preserve"> PAGEREF _Toc178199478 \h </w:instrText>
      </w:r>
      <w:r>
        <w:rPr>
          <w:noProof/>
        </w:rPr>
      </w:r>
      <w:r>
        <w:rPr>
          <w:noProof/>
        </w:rPr>
        <w:fldChar w:fldCharType="separate"/>
      </w:r>
      <w:r>
        <w:rPr>
          <w:noProof/>
        </w:rPr>
        <w:t>293</w:t>
      </w:r>
      <w:r>
        <w:rPr>
          <w:noProof/>
        </w:rPr>
        <w:fldChar w:fldCharType="end"/>
      </w:r>
    </w:p>
    <w:p w14:paraId="635CF7F7" w14:textId="07453F8B" w:rsidR="00184F3F" w:rsidRDefault="00184F3F">
      <w:pPr>
        <w:pStyle w:val="TOC7"/>
        <w:rPr>
          <w:rFonts w:asciiTheme="minorHAnsi" w:eastAsiaTheme="minorEastAsia" w:hAnsiTheme="minorHAnsi" w:cstheme="minorBidi"/>
          <w:noProof/>
          <w:kern w:val="2"/>
          <w:sz w:val="22"/>
          <w:szCs w:val="22"/>
          <w:lang w:eastAsia="en-GB"/>
          <w14:ligatures w14:val="standardContextual"/>
        </w:rPr>
      </w:pPr>
      <w:r w:rsidRPr="004F2868">
        <w:rPr>
          <w:noProof/>
          <w:lang w:val="en-IN"/>
        </w:rPr>
        <w:t>9.3.2.4.1.1.2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announcement timer calculation after CALL PROBE</w:t>
      </w:r>
      <w:r>
        <w:rPr>
          <w:noProof/>
        </w:rPr>
        <w:tab/>
      </w:r>
      <w:r>
        <w:rPr>
          <w:noProof/>
        </w:rPr>
        <w:fldChar w:fldCharType="begin" w:fldLock="1"/>
      </w:r>
      <w:r>
        <w:rPr>
          <w:noProof/>
        </w:rPr>
        <w:instrText xml:space="preserve"> PAGEREF _Toc178199479 \h </w:instrText>
      </w:r>
      <w:r>
        <w:rPr>
          <w:noProof/>
        </w:rPr>
      </w:r>
      <w:r>
        <w:rPr>
          <w:noProof/>
        </w:rPr>
        <w:fldChar w:fldCharType="separate"/>
      </w:r>
      <w:r>
        <w:rPr>
          <w:noProof/>
        </w:rPr>
        <w:t>293</w:t>
      </w:r>
      <w:r>
        <w:rPr>
          <w:noProof/>
        </w:rPr>
        <w:fldChar w:fldCharType="end"/>
      </w:r>
    </w:p>
    <w:p w14:paraId="00A19FC4" w14:textId="392CF7C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9.3.2.4.1.2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Max duration timer calculation</w:t>
      </w:r>
      <w:r>
        <w:rPr>
          <w:noProof/>
        </w:rPr>
        <w:tab/>
      </w:r>
      <w:r>
        <w:rPr>
          <w:noProof/>
        </w:rPr>
        <w:fldChar w:fldCharType="begin" w:fldLock="1"/>
      </w:r>
      <w:r>
        <w:rPr>
          <w:noProof/>
        </w:rPr>
        <w:instrText xml:space="preserve"> PAGEREF _Toc178199480 \h </w:instrText>
      </w:r>
      <w:r>
        <w:rPr>
          <w:noProof/>
        </w:rPr>
      </w:r>
      <w:r>
        <w:rPr>
          <w:noProof/>
        </w:rPr>
        <w:fldChar w:fldCharType="separate"/>
      </w:r>
      <w:r>
        <w:rPr>
          <w:noProof/>
        </w:rPr>
        <w:t>293</w:t>
      </w:r>
      <w:r>
        <w:rPr>
          <w:noProof/>
        </w:rPr>
        <w:fldChar w:fldCharType="end"/>
      </w:r>
    </w:p>
    <w:p w14:paraId="537ADE4B" w14:textId="7BC2ED7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Call Probe</w:t>
      </w:r>
      <w:r>
        <w:rPr>
          <w:noProof/>
        </w:rPr>
        <w:tab/>
      </w:r>
      <w:r>
        <w:rPr>
          <w:noProof/>
        </w:rPr>
        <w:fldChar w:fldCharType="begin" w:fldLock="1"/>
      </w:r>
      <w:r>
        <w:rPr>
          <w:noProof/>
        </w:rPr>
        <w:instrText xml:space="preserve"> PAGEREF _Toc178199481 \h </w:instrText>
      </w:r>
      <w:r>
        <w:rPr>
          <w:noProof/>
        </w:rPr>
      </w:r>
      <w:r>
        <w:rPr>
          <w:noProof/>
        </w:rPr>
        <w:fldChar w:fldCharType="separate"/>
      </w:r>
      <w:r>
        <w:rPr>
          <w:noProof/>
        </w:rPr>
        <w:t>293</w:t>
      </w:r>
      <w:r>
        <w:rPr>
          <w:noProof/>
        </w:rPr>
        <w:fldChar w:fldCharType="end"/>
      </w:r>
    </w:p>
    <w:p w14:paraId="2BAED703" w14:textId="2716683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probe initiation</w:t>
      </w:r>
      <w:r>
        <w:rPr>
          <w:noProof/>
        </w:rPr>
        <w:tab/>
      </w:r>
      <w:r>
        <w:rPr>
          <w:noProof/>
        </w:rPr>
        <w:fldChar w:fldCharType="begin" w:fldLock="1"/>
      </w:r>
      <w:r>
        <w:rPr>
          <w:noProof/>
        </w:rPr>
        <w:instrText xml:space="preserve"> PAGEREF _Toc178199482 \h </w:instrText>
      </w:r>
      <w:r>
        <w:rPr>
          <w:noProof/>
        </w:rPr>
      </w:r>
      <w:r>
        <w:rPr>
          <w:noProof/>
        </w:rPr>
        <w:fldChar w:fldCharType="separate"/>
      </w:r>
      <w:r>
        <w:rPr>
          <w:noProof/>
        </w:rPr>
        <w:t>293</w:t>
      </w:r>
      <w:r>
        <w:rPr>
          <w:noProof/>
        </w:rPr>
        <w:fldChar w:fldCharType="end"/>
      </w:r>
    </w:p>
    <w:p w14:paraId="6D7B6561" w14:textId="1FE5B22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probe retransmission</w:t>
      </w:r>
      <w:r>
        <w:rPr>
          <w:noProof/>
        </w:rPr>
        <w:tab/>
      </w:r>
      <w:r>
        <w:rPr>
          <w:noProof/>
        </w:rPr>
        <w:fldChar w:fldCharType="begin" w:fldLock="1"/>
      </w:r>
      <w:r>
        <w:rPr>
          <w:noProof/>
        </w:rPr>
        <w:instrText xml:space="preserve"> PAGEREF _Toc178199483 \h </w:instrText>
      </w:r>
      <w:r>
        <w:rPr>
          <w:noProof/>
        </w:rPr>
      </w:r>
      <w:r>
        <w:rPr>
          <w:noProof/>
        </w:rPr>
        <w:fldChar w:fldCharType="separate"/>
      </w:r>
      <w:r>
        <w:rPr>
          <w:noProof/>
        </w:rPr>
        <w:t>294</w:t>
      </w:r>
      <w:r>
        <w:rPr>
          <w:noProof/>
        </w:rPr>
        <w:fldChar w:fldCharType="end"/>
      </w:r>
    </w:p>
    <w:p w14:paraId="31ED2B88" w14:textId="5E945C7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_Toc178199484 \h </w:instrText>
      </w:r>
      <w:r>
        <w:rPr>
          <w:noProof/>
        </w:rPr>
      </w:r>
      <w:r>
        <w:rPr>
          <w:noProof/>
        </w:rPr>
        <w:fldChar w:fldCharType="separate"/>
      </w:r>
      <w:r>
        <w:rPr>
          <w:noProof/>
        </w:rPr>
        <w:t>294</w:t>
      </w:r>
      <w:r>
        <w:rPr>
          <w:noProof/>
        </w:rPr>
        <w:fldChar w:fldCharType="end"/>
      </w:r>
    </w:p>
    <w:p w14:paraId="72ABCC75" w14:textId="53586B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setup</w:t>
      </w:r>
      <w:r>
        <w:rPr>
          <w:noProof/>
        </w:rPr>
        <w:tab/>
      </w:r>
      <w:r>
        <w:rPr>
          <w:noProof/>
        </w:rPr>
        <w:fldChar w:fldCharType="begin" w:fldLock="1"/>
      </w:r>
      <w:r>
        <w:rPr>
          <w:noProof/>
        </w:rPr>
        <w:instrText xml:space="preserve"> PAGEREF _Toc178199485 \h </w:instrText>
      </w:r>
      <w:r>
        <w:rPr>
          <w:noProof/>
        </w:rPr>
      </w:r>
      <w:r>
        <w:rPr>
          <w:noProof/>
        </w:rPr>
        <w:fldChar w:fldCharType="separate"/>
      </w:r>
      <w:r>
        <w:rPr>
          <w:noProof/>
        </w:rPr>
        <w:t>294</w:t>
      </w:r>
      <w:r>
        <w:rPr>
          <w:noProof/>
        </w:rPr>
        <w:fldChar w:fldCharType="end"/>
      </w:r>
    </w:p>
    <w:p w14:paraId="43CF8C5B" w14:textId="66791A6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Not receiving any response to GROUP CALL PROBE message</w:t>
      </w:r>
      <w:r>
        <w:rPr>
          <w:noProof/>
        </w:rPr>
        <w:tab/>
      </w:r>
      <w:r>
        <w:rPr>
          <w:noProof/>
        </w:rPr>
        <w:fldChar w:fldCharType="begin" w:fldLock="1"/>
      </w:r>
      <w:r>
        <w:rPr>
          <w:noProof/>
        </w:rPr>
        <w:instrText xml:space="preserve"> PAGEREF _Toc178199486 \h </w:instrText>
      </w:r>
      <w:r>
        <w:rPr>
          <w:noProof/>
        </w:rPr>
      </w:r>
      <w:r>
        <w:rPr>
          <w:noProof/>
        </w:rPr>
        <w:fldChar w:fldCharType="separate"/>
      </w:r>
      <w:r>
        <w:rPr>
          <w:noProof/>
        </w:rPr>
        <w:t>294</w:t>
      </w:r>
      <w:r>
        <w:rPr>
          <w:noProof/>
        </w:rPr>
        <w:fldChar w:fldCharType="end"/>
      </w:r>
    </w:p>
    <w:p w14:paraId="0C484F9C" w14:textId="1F4CC22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a GROUP CALL ANNOUNCEMENT message</w:t>
      </w:r>
      <w:r>
        <w:rPr>
          <w:noProof/>
        </w:rPr>
        <w:tab/>
      </w:r>
      <w:r>
        <w:rPr>
          <w:noProof/>
        </w:rPr>
        <w:fldChar w:fldCharType="begin" w:fldLock="1"/>
      </w:r>
      <w:r>
        <w:rPr>
          <w:noProof/>
        </w:rPr>
        <w:instrText xml:space="preserve"> PAGEREF _Toc178199487 \h </w:instrText>
      </w:r>
      <w:r>
        <w:rPr>
          <w:noProof/>
        </w:rPr>
      </w:r>
      <w:r>
        <w:rPr>
          <w:noProof/>
        </w:rPr>
        <w:fldChar w:fldCharType="separate"/>
      </w:r>
      <w:r>
        <w:rPr>
          <w:noProof/>
        </w:rPr>
        <w:t>295</w:t>
      </w:r>
      <w:r>
        <w:rPr>
          <w:noProof/>
        </w:rPr>
        <w:fldChar w:fldCharType="end"/>
      </w:r>
    </w:p>
    <w:p w14:paraId="4D22D143" w14:textId="0C35B4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_Toc178199488 \h </w:instrText>
      </w:r>
      <w:r>
        <w:rPr>
          <w:noProof/>
        </w:rPr>
      </w:r>
      <w:r>
        <w:rPr>
          <w:noProof/>
        </w:rPr>
        <w:fldChar w:fldCharType="separate"/>
      </w:r>
      <w:r>
        <w:rPr>
          <w:noProof/>
        </w:rPr>
        <w:t>295</w:t>
      </w:r>
      <w:r>
        <w:rPr>
          <w:noProof/>
        </w:rPr>
        <w:fldChar w:fldCharType="end"/>
      </w:r>
    </w:p>
    <w:p w14:paraId="4BC2DD04" w14:textId="08CBEF5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accepts the terminating call with confirm indication</w:t>
      </w:r>
      <w:r>
        <w:rPr>
          <w:noProof/>
        </w:rPr>
        <w:tab/>
      </w:r>
      <w:r>
        <w:rPr>
          <w:noProof/>
        </w:rPr>
        <w:fldChar w:fldCharType="begin" w:fldLock="1"/>
      </w:r>
      <w:r>
        <w:rPr>
          <w:noProof/>
        </w:rPr>
        <w:instrText xml:space="preserve"> PAGEREF _Toc178199489 \h </w:instrText>
      </w:r>
      <w:r>
        <w:rPr>
          <w:noProof/>
        </w:rPr>
      </w:r>
      <w:r>
        <w:rPr>
          <w:noProof/>
        </w:rPr>
        <w:fldChar w:fldCharType="separate"/>
      </w:r>
      <w:r>
        <w:rPr>
          <w:noProof/>
        </w:rPr>
        <w:t>296</w:t>
      </w:r>
      <w:r>
        <w:rPr>
          <w:noProof/>
        </w:rPr>
        <w:fldChar w:fldCharType="end"/>
      </w:r>
    </w:p>
    <w:p w14:paraId="0DA5CEF4" w14:textId="65B322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_Toc178199490 \h </w:instrText>
      </w:r>
      <w:r>
        <w:rPr>
          <w:noProof/>
        </w:rPr>
      </w:r>
      <w:r>
        <w:rPr>
          <w:noProof/>
        </w:rPr>
        <w:fldChar w:fldCharType="separate"/>
      </w:r>
      <w:r>
        <w:rPr>
          <w:noProof/>
        </w:rPr>
        <w:t>297</w:t>
      </w:r>
      <w:r>
        <w:rPr>
          <w:noProof/>
        </w:rPr>
        <w:fldChar w:fldCharType="end"/>
      </w:r>
    </w:p>
    <w:p w14:paraId="2D011AB8" w14:textId="256D0B1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ACCEPT message</w:t>
      </w:r>
      <w:r>
        <w:rPr>
          <w:noProof/>
        </w:rPr>
        <w:tab/>
      </w:r>
      <w:r>
        <w:rPr>
          <w:noProof/>
        </w:rPr>
        <w:fldChar w:fldCharType="begin" w:fldLock="1"/>
      </w:r>
      <w:r>
        <w:rPr>
          <w:noProof/>
        </w:rPr>
        <w:instrText xml:space="preserve"> PAGEREF _Toc178199491 \h </w:instrText>
      </w:r>
      <w:r>
        <w:rPr>
          <w:noProof/>
        </w:rPr>
      </w:r>
      <w:r>
        <w:rPr>
          <w:noProof/>
        </w:rPr>
        <w:fldChar w:fldCharType="separate"/>
      </w:r>
      <w:r>
        <w:rPr>
          <w:noProof/>
        </w:rPr>
        <w:t>297</w:t>
      </w:r>
      <w:r>
        <w:rPr>
          <w:noProof/>
        </w:rPr>
        <w:fldChar w:fldCharType="end"/>
      </w:r>
    </w:p>
    <w:p w14:paraId="1E6AC18A" w14:textId="39F1360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rejects the terminating call</w:t>
      </w:r>
      <w:r>
        <w:rPr>
          <w:noProof/>
        </w:rPr>
        <w:tab/>
      </w:r>
      <w:r>
        <w:rPr>
          <w:noProof/>
        </w:rPr>
        <w:fldChar w:fldCharType="begin" w:fldLock="1"/>
      </w:r>
      <w:r>
        <w:rPr>
          <w:noProof/>
        </w:rPr>
        <w:instrText xml:space="preserve"> PAGEREF _Toc178199492 \h </w:instrText>
      </w:r>
      <w:r>
        <w:rPr>
          <w:noProof/>
        </w:rPr>
      </w:r>
      <w:r>
        <w:rPr>
          <w:noProof/>
        </w:rPr>
        <w:fldChar w:fldCharType="separate"/>
      </w:r>
      <w:r>
        <w:rPr>
          <w:noProof/>
        </w:rPr>
        <w:t>297</w:t>
      </w:r>
      <w:r>
        <w:rPr>
          <w:noProof/>
        </w:rPr>
        <w:fldChar w:fldCharType="end"/>
      </w:r>
    </w:p>
    <w:p w14:paraId="008F838F" w14:textId="6402DAF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9.3.2.4.3.8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does not act on terminating call</w:t>
      </w:r>
      <w:r>
        <w:rPr>
          <w:noProof/>
        </w:rPr>
        <w:tab/>
      </w:r>
      <w:r>
        <w:rPr>
          <w:noProof/>
        </w:rPr>
        <w:fldChar w:fldCharType="begin" w:fldLock="1"/>
      </w:r>
      <w:r>
        <w:rPr>
          <w:noProof/>
        </w:rPr>
        <w:instrText xml:space="preserve"> PAGEREF _Toc178199493 \h </w:instrText>
      </w:r>
      <w:r>
        <w:rPr>
          <w:noProof/>
        </w:rPr>
      </w:r>
      <w:r>
        <w:rPr>
          <w:noProof/>
        </w:rPr>
        <w:fldChar w:fldCharType="separate"/>
      </w:r>
      <w:r>
        <w:rPr>
          <w:noProof/>
        </w:rPr>
        <w:t>297</w:t>
      </w:r>
      <w:r>
        <w:rPr>
          <w:noProof/>
        </w:rPr>
        <w:fldChar w:fldCharType="end"/>
      </w:r>
    </w:p>
    <w:p w14:paraId="1CB6AFD0" w14:textId="5F52744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Periodic group call announcement</w:t>
      </w:r>
      <w:r>
        <w:rPr>
          <w:noProof/>
        </w:rPr>
        <w:tab/>
      </w:r>
      <w:r>
        <w:rPr>
          <w:noProof/>
        </w:rPr>
        <w:fldChar w:fldCharType="begin" w:fldLock="1"/>
      </w:r>
      <w:r>
        <w:rPr>
          <w:noProof/>
        </w:rPr>
        <w:instrText xml:space="preserve"> PAGEREF _Toc178199494 \h </w:instrText>
      </w:r>
      <w:r>
        <w:rPr>
          <w:noProof/>
        </w:rPr>
      </w:r>
      <w:r>
        <w:rPr>
          <w:noProof/>
        </w:rPr>
        <w:fldChar w:fldCharType="separate"/>
      </w:r>
      <w:r>
        <w:rPr>
          <w:noProof/>
        </w:rPr>
        <w:t>298</w:t>
      </w:r>
      <w:r>
        <w:rPr>
          <w:noProof/>
        </w:rPr>
        <w:fldChar w:fldCharType="end"/>
      </w:r>
    </w:p>
    <w:p w14:paraId="27836E25" w14:textId="71A97CF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Sending periodic call announcement</w:t>
      </w:r>
      <w:r>
        <w:rPr>
          <w:noProof/>
        </w:rPr>
        <w:tab/>
      </w:r>
      <w:r>
        <w:rPr>
          <w:noProof/>
        </w:rPr>
        <w:fldChar w:fldCharType="begin" w:fldLock="1"/>
      </w:r>
      <w:r>
        <w:rPr>
          <w:noProof/>
        </w:rPr>
        <w:instrText xml:space="preserve"> PAGEREF _Toc178199495 \h </w:instrText>
      </w:r>
      <w:r>
        <w:rPr>
          <w:noProof/>
        </w:rPr>
      </w:r>
      <w:r>
        <w:rPr>
          <w:noProof/>
        </w:rPr>
        <w:fldChar w:fldCharType="separate"/>
      </w:r>
      <w:r>
        <w:rPr>
          <w:noProof/>
        </w:rPr>
        <w:t>298</w:t>
      </w:r>
      <w:r>
        <w:rPr>
          <w:noProof/>
        </w:rPr>
        <w:fldChar w:fldCharType="end"/>
      </w:r>
    </w:p>
    <w:p w14:paraId="78254D87" w14:textId="557E89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9.3.2.4.4.2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periodic call announcement</w:t>
      </w:r>
      <w:r>
        <w:rPr>
          <w:noProof/>
        </w:rPr>
        <w:tab/>
      </w:r>
      <w:r>
        <w:rPr>
          <w:noProof/>
        </w:rPr>
        <w:fldChar w:fldCharType="begin" w:fldLock="1"/>
      </w:r>
      <w:r>
        <w:rPr>
          <w:noProof/>
        </w:rPr>
        <w:instrText xml:space="preserve"> PAGEREF _Toc178199496 \h </w:instrText>
      </w:r>
      <w:r>
        <w:rPr>
          <w:noProof/>
        </w:rPr>
      </w:r>
      <w:r>
        <w:rPr>
          <w:noProof/>
        </w:rPr>
        <w:fldChar w:fldCharType="separate"/>
      </w:r>
      <w:r>
        <w:rPr>
          <w:noProof/>
        </w:rPr>
        <w:t>298</w:t>
      </w:r>
      <w:r>
        <w:rPr>
          <w:noProof/>
        </w:rPr>
        <w:fldChar w:fldCharType="end"/>
      </w:r>
    </w:p>
    <w:p w14:paraId="4A1C328F" w14:textId="458E10C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9.3.2.4.5</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Call release</w:t>
      </w:r>
      <w:r>
        <w:rPr>
          <w:noProof/>
        </w:rPr>
        <w:tab/>
      </w:r>
      <w:r>
        <w:rPr>
          <w:noProof/>
        </w:rPr>
        <w:fldChar w:fldCharType="begin" w:fldLock="1"/>
      </w:r>
      <w:r>
        <w:rPr>
          <w:noProof/>
        </w:rPr>
        <w:instrText xml:space="preserve"> PAGEREF _Toc178199497 \h </w:instrText>
      </w:r>
      <w:r>
        <w:rPr>
          <w:noProof/>
        </w:rPr>
      </w:r>
      <w:r>
        <w:rPr>
          <w:noProof/>
        </w:rPr>
        <w:fldChar w:fldCharType="separate"/>
      </w:r>
      <w:r>
        <w:rPr>
          <w:noProof/>
        </w:rPr>
        <w:t>299</w:t>
      </w:r>
      <w:r>
        <w:rPr>
          <w:noProof/>
        </w:rPr>
        <w:fldChar w:fldCharType="end"/>
      </w:r>
    </w:p>
    <w:p w14:paraId="36CC7995" w14:textId="0BF94DD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MCVideo user leaves the call when </w:t>
      </w:r>
      <w:r w:rsidRPr="004F2868">
        <w:rPr>
          <w:noProof/>
          <w:lang w:val="en-IN" w:eastAsia="ko-KR"/>
        </w:rPr>
        <w:t xml:space="preserve">GROUP </w:t>
      </w:r>
      <w:r w:rsidRPr="004F2868">
        <w:rPr>
          <w:noProof/>
          <w:lang w:val="en-IN" w:eastAsia="zh-CN"/>
        </w:rPr>
        <w:t>CALL ANNOUNCEMENT was sent or received</w:t>
      </w:r>
      <w:r>
        <w:rPr>
          <w:noProof/>
        </w:rPr>
        <w:tab/>
      </w:r>
      <w:r>
        <w:rPr>
          <w:noProof/>
        </w:rPr>
        <w:fldChar w:fldCharType="begin" w:fldLock="1"/>
      </w:r>
      <w:r>
        <w:rPr>
          <w:noProof/>
        </w:rPr>
        <w:instrText xml:space="preserve"> PAGEREF _Toc178199498 \h </w:instrText>
      </w:r>
      <w:r>
        <w:rPr>
          <w:noProof/>
        </w:rPr>
      </w:r>
      <w:r>
        <w:rPr>
          <w:noProof/>
        </w:rPr>
        <w:fldChar w:fldCharType="separate"/>
      </w:r>
      <w:r>
        <w:rPr>
          <w:noProof/>
        </w:rPr>
        <w:t>299</w:t>
      </w:r>
      <w:r>
        <w:rPr>
          <w:noProof/>
        </w:rPr>
        <w:fldChar w:fldCharType="end"/>
      </w:r>
    </w:p>
    <w:p w14:paraId="5D61169A" w14:textId="64136B5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Receiving </w:t>
      </w:r>
      <w:r w:rsidRPr="004F2868">
        <w:rPr>
          <w:noProof/>
          <w:lang w:val="en-IN" w:eastAsia="ko-KR"/>
        </w:rPr>
        <w:t xml:space="preserve">GROUP </w:t>
      </w:r>
      <w:r w:rsidRPr="004F2868">
        <w:rPr>
          <w:noProof/>
          <w:lang w:val="en-IN"/>
        </w:rPr>
        <w:t xml:space="preserve">CALL ANNOUNCEMENT message for </w:t>
      </w:r>
      <w:r w:rsidRPr="004F2868">
        <w:rPr>
          <w:noProof/>
          <w:lang w:val="en-IN" w:eastAsia="zh-CN"/>
        </w:rPr>
        <w:t>rejected or released call</w:t>
      </w:r>
      <w:r>
        <w:rPr>
          <w:noProof/>
        </w:rPr>
        <w:tab/>
      </w:r>
      <w:r>
        <w:rPr>
          <w:noProof/>
        </w:rPr>
        <w:fldChar w:fldCharType="begin" w:fldLock="1"/>
      </w:r>
      <w:r>
        <w:rPr>
          <w:noProof/>
        </w:rPr>
        <w:instrText xml:space="preserve"> PAGEREF _Toc178199499 \h </w:instrText>
      </w:r>
      <w:r>
        <w:rPr>
          <w:noProof/>
        </w:rPr>
      </w:r>
      <w:r>
        <w:rPr>
          <w:noProof/>
        </w:rPr>
        <w:fldChar w:fldCharType="separate"/>
      </w:r>
      <w:r>
        <w:rPr>
          <w:noProof/>
        </w:rPr>
        <w:t>299</w:t>
      </w:r>
      <w:r>
        <w:rPr>
          <w:noProof/>
        </w:rPr>
        <w:fldChar w:fldCharType="end"/>
      </w:r>
    </w:p>
    <w:p w14:paraId="70AD0B1A" w14:textId="12615A7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_Toc178199500 \h </w:instrText>
      </w:r>
      <w:r>
        <w:rPr>
          <w:noProof/>
        </w:rPr>
      </w:r>
      <w:r>
        <w:rPr>
          <w:noProof/>
        </w:rPr>
        <w:fldChar w:fldCharType="separate"/>
      </w:r>
      <w:r>
        <w:rPr>
          <w:noProof/>
        </w:rPr>
        <w:t>299</w:t>
      </w:r>
      <w:r>
        <w:rPr>
          <w:noProof/>
        </w:rPr>
        <w:fldChar w:fldCharType="end"/>
      </w:r>
    </w:p>
    <w:p w14:paraId="398FD9A2" w14:textId="765C417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No </w:t>
      </w:r>
      <w:r w:rsidRPr="004F2868">
        <w:rPr>
          <w:noProof/>
          <w:lang w:val="en-IN" w:eastAsia="ko-KR"/>
        </w:rPr>
        <w:t xml:space="preserve">GROUP </w:t>
      </w:r>
      <w:r w:rsidRPr="004F2868">
        <w:rPr>
          <w:noProof/>
          <w:lang w:val="en-IN"/>
        </w:rPr>
        <w:t xml:space="preserve">CALL ANNOUNCEMENT messages for </w:t>
      </w:r>
      <w:r w:rsidRPr="004F2868">
        <w:rPr>
          <w:noProof/>
          <w:lang w:val="en-IN" w:eastAsia="zh-CN"/>
        </w:rPr>
        <w:t>rejected or released call</w:t>
      </w:r>
      <w:r>
        <w:rPr>
          <w:noProof/>
        </w:rPr>
        <w:tab/>
      </w:r>
      <w:r>
        <w:rPr>
          <w:noProof/>
        </w:rPr>
        <w:fldChar w:fldCharType="begin" w:fldLock="1"/>
      </w:r>
      <w:r>
        <w:rPr>
          <w:noProof/>
        </w:rPr>
        <w:instrText xml:space="preserve"> PAGEREF _Toc178199501 \h </w:instrText>
      </w:r>
      <w:r>
        <w:rPr>
          <w:noProof/>
        </w:rPr>
      </w:r>
      <w:r>
        <w:rPr>
          <w:noProof/>
        </w:rPr>
        <w:fldChar w:fldCharType="separate"/>
      </w:r>
      <w:r>
        <w:rPr>
          <w:noProof/>
        </w:rPr>
        <w:t>300</w:t>
      </w:r>
      <w:r>
        <w:rPr>
          <w:noProof/>
        </w:rPr>
        <w:fldChar w:fldCharType="end"/>
      </w:r>
    </w:p>
    <w:p w14:paraId="5E9CF8FC" w14:textId="00A8573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leaves the call when GROUP CALL PROBE was sent</w:t>
      </w:r>
      <w:r>
        <w:rPr>
          <w:noProof/>
        </w:rPr>
        <w:tab/>
      </w:r>
      <w:r>
        <w:rPr>
          <w:noProof/>
        </w:rPr>
        <w:fldChar w:fldCharType="begin" w:fldLock="1"/>
      </w:r>
      <w:r>
        <w:rPr>
          <w:noProof/>
        </w:rPr>
        <w:instrText xml:space="preserve"> PAGEREF _Toc178199502 \h </w:instrText>
      </w:r>
      <w:r>
        <w:rPr>
          <w:noProof/>
        </w:rPr>
      </w:r>
      <w:r>
        <w:rPr>
          <w:noProof/>
        </w:rPr>
        <w:fldChar w:fldCharType="separate"/>
      </w:r>
      <w:r>
        <w:rPr>
          <w:noProof/>
        </w:rPr>
        <w:t>300</w:t>
      </w:r>
      <w:r>
        <w:rPr>
          <w:noProof/>
        </w:rPr>
        <w:fldChar w:fldCharType="end"/>
      </w:r>
    </w:p>
    <w:p w14:paraId="4708D348" w14:textId="601C3BF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initiates originating call for released call</w:t>
      </w:r>
      <w:r>
        <w:rPr>
          <w:noProof/>
        </w:rPr>
        <w:tab/>
      </w:r>
      <w:r>
        <w:rPr>
          <w:noProof/>
        </w:rPr>
        <w:fldChar w:fldCharType="begin" w:fldLock="1"/>
      </w:r>
      <w:r>
        <w:rPr>
          <w:noProof/>
        </w:rPr>
        <w:instrText xml:space="preserve"> PAGEREF _Toc178199503 \h </w:instrText>
      </w:r>
      <w:r>
        <w:rPr>
          <w:noProof/>
        </w:rPr>
      </w:r>
      <w:r>
        <w:rPr>
          <w:noProof/>
        </w:rPr>
        <w:fldChar w:fldCharType="separate"/>
      </w:r>
      <w:r>
        <w:rPr>
          <w:noProof/>
        </w:rPr>
        <w:t>300</w:t>
      </w:r>
      <w:r>
        <w:rPr>
          <w:noProof/>
        </w:rPr>
        <w:fldChar w:fldCharType="end"/>
      </w:r>
    </w:p>
    <w:p w14:paraId="389E5509" w14:textId="237923A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Receiving </w:t>
      </w:r>
      <w:r w:rsidRPr="004F2868">
        <w:rPr>
          <w:noProof/>
          <w:lang w:val="en-IN" w:eastAsia="ko-KR"/>
        </w:rPr>
        <w:t xml:space="preserve">GROUP </w:t>
      </w:r>
      <w:r w:rsidRPr="004F2868">
        <w:rPr>
          <w:noProof/>
          <w:lang w:val="en-IN"/>
        </w:rPr>
        <w:t xml:space="preserve">CALL ANNOUNCEMENT message for </w:t>
      </w:r>
      <w:r w:rsidRPr="004F2868">
        <w:rPr>
          <w:noProof/>
          <w:lang w:val="en-IN" w:eastAsia="zh-CN"/>
        </w:rPr>
        <w:t>released call</w:t>
      </w:r>
      <w:r>
        <w:rPr>
          <w:noProof/>
        </w:rPr>
        <w:tab/>
      </w:r>
      <w:r>
        <w:rPr>
          <w:noProof/>
        </w:rPr>
        <w:fldChar w:fldCharType="begin" w:fldLock="1"/>
      </w:r>
      <w:r>
        <w:rPr>
          <w:noProof/>
        </w:rPr>
        <w:instrText xml:space="preserve"> PAGEREF _Toc178199504 \h </w:instrText>
      </w:r>
      <w:r>
        <w:rPr>
          <w:noProof/>
        </w:rPr>
      </w:r>
      <w:r>
        <w:rPr>
          <w:noProof/>
        </w:rPr>
        <w:fldChar w:fldCharType="separate"/>
      </w:r>
      <w:r>
        <w:rPr>
          <w:noProof/>
        </w:rPr>
        <w:t>300</w:t>
      </w:r>
      <w:r>
        <w:rPr>
          <w:noProof/>
        </w:rPr>
        <w:fldChar w:fldCharType="end"/>
      </w:r>
    </w:p>
    <w:p w14:paraId="2D3118FB" w14:textId="794E9D7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No </w:t>
      </w:r>
      <w:r w:rsidRPr="004F2868">
        <w:rPr>
          <w:noProof/>
          <w:lang w:val="en-IN" w:eastAsia="ko-KR"/>
        </w:rPr>
        <w:t xml:space="preserve">GROUP </w:t>
      </w:r>
      <w:r w:rsidRPr="004F2868">
        <w:rPr>
          <w:noProof/>
          <w:lang w:val="en-IN"/>
        </w:rPr>
        <w:t xml:space="preserve">CALL ANNOUNCEMENT messages for </w:t>
      </w:r>
      <w:r w:rsidRPr="004F2868">
        <w:rPr>
          <w:noProof/>
          <w:lang w:val="en-IN" w:eastAsia="zh-CN"/>
        </w:rPr>
        <w:t>released call</w:t>
      </w:r>
      <w:r>
        <w:rPr>
          <w:noProof/>
        </w:rPr>
        <w:tab/>
      </w:r>
      <w:r>
        <w:rPr>
          <w:noProof/>
        </w:rPr>
        <w:fldChar w:fldCharType="begin" w:fldLock="1"/>
      </w:r>
      <w:r>
        <w:rPr>
          <w:noProof/>
        </w:rPr>
        <w:instrText xml:space="preserve"> PAGEREF _Toc178199505 \h </w:instrText>
      </w:r>
      <w:r>
        <w:rPr>
          <w:noProof/>
        </w:rPr>
      </w:r>
      <w:r>
        <w:rPr>
          <w:noProof/>
        </w:rPr>
        <w:fldChar w:fldCharType="separate"/>
      </w:r>
      <w:r>
        <w:rPr>
          <w:noProof/>
        </w:rPr>
        <w:t>301</w:t>
      </w:r>
      <w:r>
        <w:rPr>
          <w:noProof/>
        </w:rPr>
        <w:fldChar w:fldCharType="end"/>
      </w:r>
    </w:p>
    <w:p w14:paraId="4F981F70" w14:textId="1F34AEF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9.3.2.4.5.9</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Max duration reached</w:t>
      </w:r>
      <w:r>
        <w:rPr>
          <w:noProof/>
        </w:rPr>
        <w:tab/>
      </w:r>
      <w:r>
        <w:rPr>
          <w:noProof/>
        </w:rPr>
        <w:fldChar w:fldCharType="begin" w:fldLock="1"/>
      </w:r>
      <w:r>
        <w:rPr>
          <w:noProof/>
        </w:rPr>
        <w:instrText xml:space="preserve"> PAGEREF _Toc178199506 \h </w:instrText>
      </w:r>
      <w:r>
        <w:rPr>
          <w:noProof/>
        </w:rPr>
      </w:r>
      <w:r>
        <w:rPr>
          <w:noProof/>
        </w:rPr>
        <w:fldChar w:fldCharType="separate"/>
      </w:r>
      <w:r>
        <w:rPr>
          <w:noProof/>
        </w:rPr>
        <w:t>301</w:t>
      </w:r>
      <w:r>
        <w:rPr>
          <w:noProof/>
        </w:rPr>
        <w:fldChar w:fldCharType="end"/>
      </w:r>
    </w:p>
    <w:p w14:paraId="19FAE5C1" w14:textId="21D1E91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SimSun"/>
          <w:noProof/>
          <w:lang w:val="en-IN" w:eastAsia="zh-CN"/>
        </w:rPr>
        <w:t>9.3.2.4.6</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lang w:val="en-IN" w:eastAsia="zh-CN"/>
        </w:rPr>
        <w:t>Merge of calls</w:t>
      </w:r>
      <w:r>
        <w:rPr>
          <w:noProof/>
        </w:rPr>
        <w:tab/>
      </w:r>
      <w:r>
        <w:rPr>
          <w:noProof/>
        </w:rPr>
        <w:fldChar w:fldCharType="begin" w:fldLock="1"/>
      </w:r>
      <w:r>
        <w:rPr>
          <w:noProof/>
        </w:rPr>
        <w:instrText xml:space="preserve"> PAGEREF _Toc178199507 \h </w:instrText>
      </w:r>
      <w:r>
        <w:rPr>
          <w:noProof/>
        </w:rPr>
      </w:r>
      <w:r>
        <w:rPr>
          <w:noProof/>
        </w:rPr>
        <w:fldChar w:fldCharType="separate"/>
      </w:r>
      <w:r>
        <w:rPr>
          <w:noProof/>
        </w:rPr>
        <w:t>301</w:t>
      </w:r>
      <w:r>
        <w:rPr>
          <w:noProof/>
        </w:rPr>
        <w:fldChar w:fldCharType="end"/>
      </w:r>
    </w:p>
    <w:p w14:paraId="494CDD54" w14:textId="0C4197F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9.3.2.4.6.1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Merge of two calls</w:t>
      </w:r>
      <w:r>
        <w:rPr>
          <w:noProof/>
        </w:rPr>
        <w:tab/>
      </w:r>
      <w:r>
        <w:rPr>
          <w:noProof/>
        </w:rPr>
        <w:fldChar w:fldCharType="begin" w:fldLock="1"/>
      </w:r>
      <w:r>
        <w:rPr>
          <w:noProof/>
        </w:rPr>
        <w:instrText xml:space="preserve"> PAGEREF _Toc178199508 \h </w:instrText>
      </w:r>
      <w:r>
        <w:rPr>
          <w:noProof/>
        </w:rPr>
      </w:r>
      <w:r>
        <w:rPr>
          <w:noProof/>
        </w:rPr>
        <w:fldChar w:fldCharType="separate"/>
      </w:r>
      <w:r>
        <w:rPr>
          <w:noProof/>
        </w:rPr>
        <w:t>301</w:t>
      </w:r>
      <w:r>
        <w:rPr>
          <w:noProof/>
        </w:rPr>
        <w:fldChar w:fldCharType="end"/>
      </w:r>
    </w:p>
    <w:p w14:paraId="24D3AC8B" w14:textId="5713617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Error handling</w:t>
      </w:r>
      <w:r>
        <w:rPr>
          <w:noProof/>
        </w:rPr>
        <w:tab/>
      </w:r>
      <w:r>
        <w:rPr>
          <w:noProof/>
        </w:rPr>
        <w:fldChar w:fldCharType="begin" w:fldLock="1"/>
      </w:r>
      <w:r>
        <w:rPr>
          <w:noProof/>
        </w:rPr>
        <w:instrText xml:space="preserve"> PAGEREF _Toc178199509 \h </w:instrText>
      </w:r>
      <w:r>
        <w:rPr>
          <w:noProof/>
        </w:rPr>
      </w:r>
      <w:r>
        <w:rPr>
          <w:noProof/>
        </w:rPr>
        <w:fldChar w:fldCharType="separate"/>
      </w:r>
      <w:r>
        <w:rPr>
          <w:noProof/>
        </w:rPr>
        <w:t>302</w:t>
      </w:r>
      <w:r>
        <w:rPr>
          <w:noProof/>
        </w:rPr>
        <w:fldChar w:fldCharType="end"/>
      </w:r>
    </w:p>
    <w:p w14:paraId="678F1FD8" w14:textId="666B4B6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Unexpected MONP message received</w:t>
      </w:r>
      <w:r>
        <w:rPr>
          <w:noProof/>
        </w:rPr>
        <w:tab/>
      </w:r>
      <w:r>
        <w:rPr>
          <w:noProof/>
        </w:rPr>
        <w:fldChar w:fldCharType="begin" w:fldLock="1"/>
      </w:r>
      <w:r>
        <w:rPr>
          <w:noProof/>
        </w:rPr>
        <w:instrText xml:space="preserve"> PAGEREF _Toc178199510 \h </w:instrText>
      </w:r>
      <w:r>
        <w:rPr>
          <w:noProof/>
        </w:rPr>
      </w:r>
      <w:r>
        <w:rPr>
          <w:noProof/>
        </w:rPr>
        <w:fldChar w:fldCharType="separate"/>
      </w:r>
      <w:r>
        <w:rPr>
          <w:noProof/>
        </w:rPr>
        <w:t>302</w:t>
      </w:r>
      <w:r>
        <w:rPr>
          <w:noProof/>
        </w:rPr>
        <w:fldChar w:fldCharType="end"/>
      </w:r>
    </w:p>
    <w:p w14:paraId="78C58904" w14:textId="42A4613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 xml:space="preserve">Unexpected indication from </w:t>
      </w:r>
      <w:r w:rsidRPr="004F2868">
        <w:rPr>
          <w:noProof/>
          <w:lang w:val="en-IN"/>
        </w:rPr>
        <w:t>MCVideo user</w:t>
      </w:r>
      <w:r>
        <w:rPr>
          <w:noProof/>
        </w:rPr>
        <w:tab/>
      </w:r>
      <w:r>
        <w:rPr>
          <w:noProof/>
        </w:rPr>
        <w:fldChar w:fldCharType="begin" w:fldLock="1"/>
      </w:r>
      <w:r>
        <w:rPr>
          <w:noProof/>
        </w:rPr>
        <w:instrText xml:space="preserve"> PAGEREF _Toc178199511 \h </w:instrText>
      </w:r>
      <w:r>
        <w:rPr>
          <w:noProof/>
        </w:rPr>
      </w:r>
      <w:r>
        <w:rPr>
          <w:noProof/>
        </w:rPr>
        <w:fldChar w:fldCharType="separate"/>
      </w:r>
      <w:r>
        <w:rPr>
          <w:noProof/>
        </w:rPr>
        <w:t>302</w:t>
      </w:r>
      <w:r>
        <w:rPr>
          <w:noProof/>
        </w:rPr>
        <w:fldChar w:fldCharType="end"/>
      </w:r>
    </w:p>
    <w:p w14:paraId="4D265FB4" w14:textId="40AA83D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9.3.2.4.7.3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Unexpected expiration of a timer</w:t>
      </w:r>
      <w:r>
        <w:rPr>
          <w:noProof/>
        </w:rPr>
        <w:tab/>
      </w:r>
      <w:r>
        <w:rPr>
          <w:noProof/>
        </w:rPr>
        <w:fldChar w:fldCharType="begin" w:fldLock="1"/>
      </w:r>
      <w:r>
        <w:rPr>
          <w:noProof/>
        </w:rPr>
        <w:instrText xml:space="preserve"> PAGEREF _Toc178199512 \h </w:instrText>
      </w:r>
      <w:r>
        <w:rPr>
          <w:noProof/>
        </w:rPr>
      </w:r>
      <w:r>
        <w:rPr>
          <w:noProof/>
        </w:rPr>
        <w:fldChar w:fldCharType="separate"/>
      </w:r>
      <w:r>
        <w:rPr>
          <w:noProof/>
        </w:rPr>
        <w:t>302</w:t>
      </w:r>
      <w:r>
        <w:rPr>
          <w:noProof/>
        </w:rPr>
        <w:fldChar w:fldCharType="end"/>
      </w:r>
    </w:p>
    <w:p w14:paraId="543262F7" w14:textId="5D3A5B5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type control</w:t>
      </w:r>
      <w:r>
        <w:rPr>
          <w:noProof/>
        </w:rPr>
        <w:tab/>
      </w:r>
      <w:r>
        <w:rPr>
          <w:noProof/>
        </w:rPr>
        <w:fldChar w:fldCharType="begin" w:fldLock="1"/>
      </w:r>
      <w:r>
        <w:rPr>
          <w:noProof/>
        </w:rPr>
        <w:instrText xml:space="preserve"> PAGEREF _Toc178199513 \h </w:instrText>
      </w:r>
      <w:r>
        <w:rPr>
          <w:noProof/>
        </w:rPr>
      </w:r>
      <w:r>
        <w:rPr>
          <w:noProof/>
        </w:rPr>
        <w:fldChar w:fldCharType="separate"/>
      </w:r>
      <w:r>
        <w:rPr>
          <w:noProof/>
        </w:rPr>
        <w:t>302</w:t>
      </w:r>
      <w:r>
        <w:rPr>
          <w:noProof/>
        </w:rPr>
        <w:fldChar w:fldCharType="end"/>
      </w:r>
    </w:p>
    <w:p w14:paraId="2C0B911F" w14:textId="5901EF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_Toc178199514 \h </w:instrText>
      </w:r>
      <w:r>
        <w:rPr>
          <w:noProof/>
        </w:rPr>
      </w:r>
      <w:r>
        <w:rPr>
          <w:noProof/>
        </w:rPr>
        <w:fldChar w:fldCharType="separate"/>
      </w:r>
      <w:r>
        <w:rPr>
          <w:noProof/>
        </w:rPr>
        <w:t>302</w:t>
      </w:r>
      <w:r>
        <w:rPr>
          <w:noProof/>
        </w:rPr>
        <w:fldChar w:fldCharType="end"/>
      </w:r>
    </w:p>
    <w:p w14:paraId="52CB219C" w14:textId="018E08B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type control state machine</w:t>
      </w:r>
      <w:r>
        <w:rPr>
          <w:noProof/>
        </w:rPr>
        <w:tab/>
      </w:r>
      <w:r>
        <w:rPr>
          <w:noProof/>
        </w:rPr>
        <w:fldChar w:fldCharType="begin" w:fldLock="1"/>
      </w:r>
      <w:r>
        <w:rPr>
          <w:noProof/>
        </w:rPr>
        <w:instrText xml:space="preserve"> PAGEREF _Toc178199515 \h </w:instrText>
      </w:r>
      <w:r>
        <w:rPr>
          <w:noProof/>
        </w:rPr>
      </w:r>
      <w:r>
        <w:rPr>
          <w:noProof/>
        </w:rPr>
        <w:fldChar w:fldCharType="separate"/>
      </w:r>
      <w:r>
        <w:rPr>
          <w:noProof/>
        </w:rPr>
        <w:t>302</w:t>
      </w:r>
      <w:r>
        <w:rPr>
          <w:noProof/>
        </w:rPr>
        <w:fldChar w:fldCharType="end"/>
      </w:r>
    </w:p>
    <w:p w14:paraId="55D54539" w14:textId="244127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Call type control states</w:t>
      </w:r>
      <w:r>
        <w:rPr>
          <w:noProof/>
        </w:rPr>
        <w:tab/>
      </w:r>
      <w:r>
        <w:rPr>
          <w:noProof/>
        </w:rPr>
        <w:fldChar w:fldCharType="begin" w:fldLock="1"/>
      </w:r>
      <w:r>
        <w:rPr>
          <w:noProof/>
        </w:rPr>
        <w:instrText xml:space="preserve"> PAGEREF _Toc178199516 \h </w:instrText>
      </w:r>
      <w:r>
        <w:rPr>
          <w:noProof/>
        </w:rPr>
      </w:r>
      <w:r>
        <w:rPr>
          <w:noProof/>
        </w:rPr>
        <w:fldChar w:fldCharType="separate"/>
      </w:r>
      <w:r>
        <w:rPr>
          <w:noProof/>
        </w:rPr>
        <w:t>303</w:t>
      </w:r>
      <w:r>
        <w:rPr>
          <w:noProof/>
        </w:rPr>
        <w:fldChar w:fldCharType="end"/>
      </w:r>
    </w:p>
    <w:p w14:paraId="71CD7698" w14:textId="09C3857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T0: waiting for call to establish</w:t>
      </w:r>
      <w:r>
        <w:rPr>
          <w:noProof/>
        </w:rPr>
        <w:tab/>
      </w:r>
      <w:r>
        <w:rPr>
          <w:noProof/>
        </w:rPr>
        <w:fldChar w:fldCharType="begin" w:fldLock="1"/>
      </w:r>
      <w:r>
        <w:rPr>
          <w:noProof/>
        </w:rPr>
        <w:instrText xml:space="preserve"> PAGEREF _Toc178199517 \h </w:instrText>
      </w:r>
      <w:r>
        <w:rPr>
          <w:noProof/>
        </w:rPr>
      </w:r>
      <w:r>
        <w:rPr>
          <w:noProof/>
        </w:rPr>
        <w:fldChar w:fldCharType="separate"/>
      </w:r>
      <w:r>
        <w:rPr>
          <w:noProof/>
        </w:rPr>
        <w:t>303</w:t>
      </w:r>
      <w:r>
        <w:rPr>
          <w:noProof/>
        </w:rPr>
        <w:fldChar w:fldCharType="end"/>
      </w:r>
    </w:p>
    <w:p w14:paraId="724B8BB8" w14:textId="4D00E57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9.3.3.3.2</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T1: in-progress emergency group call</w:t>
      </w:r>
      <w:r>
        <w:rPr>
          <w:noProof/>
        </w:rPr>
        <w:tab/>
      </w:r>
      <w:r>
        <w:rPr>
          <w:noProof/>
        </w:rPr>
        <w:fldChar w:fldCharType="begin" w:fldLock="1"/>
      </w:r>
      <w:r>
        <w:rPr>
          <w:noProof/>
        </w:rPr>
        <w:instrText xml:space="preserve"> PAGEREF _Toc178199518 \h </w:instrText>
      </w:r>
      <w:r>
        <w:rPr>
          <w:noProof/>
        </w:rPr>
      </w:r>
      <w:r>
        <w:rPr>
          <w:noProof/>
        </w:rPr>
        <w:fldChar w:fldCharType="separate"/>
      </w:r>
      <w:r>
        <w:rPr>
          <w:noProof/>
        </w:rPr>
        <w:t>304</w:t>
      </w:r>
      <w:r>
        <w:rPr>
          <w:noProof/>
        </w:rPr>
        <w:fldChar w:fldCharType="end"/>
      </w:r>
    </w:p>
    <w:p w14:paraId="573BFE44" w14:textId="1D9721C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9.3.3.3.3</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T2: in-progress basic group call</w:t>
      </w:r>
      <w:r>
        <w:rPr>
          <w:noProof/>
        </w:rPr>
        <w:tab/>
      </w:r>
      <w:r>
        <w:rPr>
          <w:noProof/>
        </w:rPr>
        <w:fldChar w:fldCharType="begin" w:fldLock="1"/>
      </w:r>
      <w:r>
        <w:rPr>
          <w:noProof/>
        </w:rPr>
        <w:instrText xml:space="preserve"> PAGEREF _Toc178199519 \h </w:instrText>
      </w:r>
      <w:r>
        <w:rPr>
          <w:noProof/>
        </w:rPr>
      </w:r>
      <w:r>
        <w:rPr>
          <w:noProof/>
        </w:rPr>
        <w:fldChar w:fldCharType="separate"/>
      </w:r>
      <w:r>
        <w:rPr>
          <w:noProof/>
        </w:rPr>
        <w:t>304</w:t>
      </w:r>
      <w:r>
        <w:rPr>
          <w:noProof/>
        </w:rPr>
        <w:fldChar w:fldCharType="end"/>
      </w:r>
    </w:p>
    <w:p w14:paraId="33964A40" w14:textId="29113D6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9.3.3.3.4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T3: in-progress imminent peril group call</w:t>
      </w:r>
      <w:r>
        <w:rPr>
          <w:noProof/>
        </w:rPr>
        <w:tab/>
      </w:r>
      <w:r>
        <w:rPr>
          <w:noProof/>
        </w:rPr>
        <w:fldChar w:fldCharType="begin" w:fldLock="1"/>
      </w:r>
      <w:r>
        <w:rPr>
          <w:noProof/>
        </w:rPr>
        <w:instrText xml:space="preserve"> PAGEREF _Toc178199520 \h </w:instrText>
      </w:r>
      <w:r>
        <w:rPr>
          <w:noProof/>
        </w:rPr>
      </w:r>
      <w:r>
        <w:rPr>
          <w:noProof/>
        </w:rPr>
        <w:fldChar w:fldCharType="separate"/>
      </w:r>
      <w:r>
        <w:rPr>
          <w:noProof/>
        </w:rPr>
        <w:t>304</w:t>
      </w:r>
      <w:r>
        <w:rPr>
          <w:noProof/>
        </w:rPr>
        <w:fldChar w:fldCharType="end"/>
      </w:r>
    </w:p>
    <w:p w14:paraId="27AB4108" w14:textId="572D0D2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IN"/>
        </w:rPr>
        <w:t>9.3.3.4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Procedures</w:t>
      </w:r>
      <w:r>
        <w:rPr>
          <w:noProof/>
        </w:rPr>
        <w:tab/>
      </w:r>
      <w:r>
        <w:rPr>
          <w:noProof/>
        </w:rPr>
        <w:fldChar w:fldCharType="begin" w:fldLock="1"/>
      </w:r>
      <w:r>
        <w:rPr>
          <w:noProof/>
        </w:rPr>
        <w:instrText xml:space="preserve"> PAGEREF _Toc178199521 \h </w:instrText>
      </w:r>
      <w:r>
        <w:rPr>
          <w:noProof/>
        </w:rPr>
      </w:r>
      <w:r>
        <w:rPr>
          <w:noProof/>
        </w:rPr>
        <w:fldChar w:fldCharType="separate"/>
      </w:r>
      <w:r>
        <w:rPr>
          <w:noProof/>
        </w:rPr>
        <w:t>304</w:t>
      </w:r>
      <w:r>
        <w:rPr>
          <w:noProof/>
        </w:rPr>
        <w:fldChar w:fldCharType="end"/>
      </w:r>
    </w:p>
    <w:p w14:paraId="6FEAAA31" w14:textId="746398B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_Toc178199522 \h </w:instrText>
      </w:r>
      <w:r>
        <w:rPr>
          <w:noProof/>
        </w:rPr>
      </w:r>
      <w:r>
        <w:rPr>
          <w:noProof/>
        </w:rPr>
        <w:fldChar w:fldCharType="separate"/>
      </w:r>
      <w:r>
        <w:rPr>
          <w:noProof/>
        </w:rPr>
        <w:t>304</w:t>
      </w:r>
      <w:r>
        <w:rPr>
          <w:noProof/>
        </w:rPr>
        <w:fldChar w:fldCharType="end"/>
      </w:r>
    </w:p>
    <w:p w14:paraId="18901549" w14:textId="675BB2B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downgrade (emergency) timer calculation</w:t>
      </w:r>
      <w:r>
        <w:rPr>
          <w:noProof/>
        </w:rPr>
        <w:tab/>
      </w:r>
      <w:r>
        <w:rPr>
          <w:noProof/>
        </w:rPr>
        <w:fldChar w:fldCharType="begin" w:fldLock="1"/>
      </w:r>
      <w:r>
        <w:rPr>
          <w:noProof/>
        </w:rPr>
        <w:instrText xml:space="preserve"> PAGEREF _Toc178199523 \h </w:instrText>
      </w:r>
      <w:r>
        <w:rPr>
          <w:noProof/>
        </w:rPr>
      </w:r>
      <w:r>
        <w:rPr>
          <w:noProof/>
        </w:rPr>
        <w:fldChar w:fldCharType="separate"/>
      </w:r>
      <w:r>
        <w:rPr>
          <w:noProof/>
        </w:rPr>
        <w:t>304</w:t>
      </w:r>
      <w:r>
        <w:rPr>
          <w:noProof/>
        </w:rPr>
        <w:fldChar w:fldCharType="end"/>
      </w:r>
    </w:p>
    <w:p w14:paraId="6A8D522E" w14:textId="605B5837"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downgrade (imminent peril) timer calculation</w:t>
      </w:r>
      <w:r>
        <w:rPr>
          <w:noProof/>
        </w:rPr>
        <w:tab/>
      </w:r>
      <w:r>
        <w:rPr>
          <w:noProof/>
        </w:rPr>
        <w:fldChar w:fldCharType="begin" w:fldLock="1"/>
      </w:r>
      <w:r>
        <w:rPr>
          <w:noProof/>
        </w:rPr>
        <w:instrText xml:space="preserve"> PAGEREF _Toc178199524 \h </w:instrText>
      </w:r>
      <w:r>
        <w:rPr>
          <w:noProof/>
        </w:rPr>
      </w:r>
      <w:r>
        <w:rPr>
          <w:noProof/>
        </w:rPr>
        <w:fldChar w:fldCharType="separate"/>
      </w:r>
      <w:r>
        <w:rPr>
          <w:noProof/>
        </w:rPr>
        <w:t>304</w:t>
      </w:r>
      <w:r>
        <w:rPr>
          <w:noProof/>
        </w:rPr>
        <w:fldChar w:fldCharType="end"/>
      </w:r>
    </w:p>
    <w:p w14:paraId="4A96A58C" w14:textId="16F23C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User initiated the call probe</w:t>
      </w:r>
      <w:r>
        <w:rPr>
          <w:noProof/>
        </w:rPr>
        <w:tab/>
      </w:r>
      <w:r>
        <w:rPr>
          <w:noProof/>
        </w:rPr>
        <w:fldChar w:fldCharType="begin" w:fldLock="1"/>
      </w:r>
      <w:r>
        <w:rPr>
          <w:noProof/>
        </w:rPr>
        <w:instrText xml:space="preserve"> PAGEREF _Toc178199525 \h </w:instrText>
      </w:r>
      <w:r>
        <w:rPr>
          <w:noProof/>
        </w:rPr>
      </w:r>
      <w:r>
        <w:rPr>
          <w:noProof/>
        </w:rPr>
        <w:fldChar w:fldCharType="separate"/>
      </w:r>
      <w:r>
        <w:rPr>
          <w:noProof/>
        </w:rPr>
        <w:t>304</w:t>
      </w:r>
      <w:r>
        <w:rPr>
          <w:noProof/>
        </w:rPr>
        <w:fldChar w:fldCharType="end"/>
      </w:r>
    </w:p>
    <w:p w14:paraId="1059C8D9" w14:textId="3C7C58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_Toc178199526 \h </w:instrText>
      </w:r>
      <w:r>
        <w:rPr>
          <w:noProof/>
        </w:rPr>
      </w:r>
      <w:r>
        <w:rPr>
          <w:noProof/>
        </w:rPr>
        <w:fldChar w:fldCharType="separate"/>
      </w:r>
      <w:r>
        <w:rPr>
          <w:noProof/>
        </w:rPr>
        <w:t>305</w:t>
      </w:r>
      <w:r>
        <w:rPr>
          <w:noProof/>
        </w:rPr>
        <w:fldChar w:fldCharType="end"/>
      </w:r>
    </w:p>
    <w:p w14:paraId="5F7AF044" w14:textId="19ECB14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lastRenderedPageBreak/>
        <w:t>9.3.3.4.4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Received GROUP CALL ANNOUNCEMENT</w:t>
      </w:r>
      <w:r w:rsidRPr="004F2868">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_Toc178199527 \h </w:instrText>
      </w:r>
      <w:r>
        <w:rPr>
          <w:noProof/>
        </w:rPr>
      </w:r>
      <w:r>
        <w:rPr>
          <w:noProof/>
        </w:rPr>
        <w:fldChar w:fldCharType="separate"/>
      </w:r>
      <w:r>
        <w:rPr>
          <w:noProof/>
        </w:rPr>
        <w:t>306</w:t>
      </w:r>
      <w:r>
        <w:rPr>
          <w:noProof/>
        </w:rPr>
        <w:fldChar w:fldCharType="end"/>
      </w:r>
    </w:p>
    <w:p w14:paraId="0A604CD4" w14:textId="10B9A94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_Toc178199528 \h </w:instrText>
      </w:r>
      <w:r>
        <w:rPr>
          <w:noProof/>
        </w:rPr>
      </w:r>
      <w:r>
        <w:rPr>
          <w:noProof/>
        </w:rPr>
        <w:fldChar w:fldCharType="separate"/>
      </w:r>
      <w:r>
        <w:rPr>
          <w:noProof/>
        </w:rPr>
        <w:t>306</w:t>
      </w:r>
      <w:r>
        <w:rPr>
          <w:noProof/>
        </w:rPr>
        <w:fldChar w:fldCharType="end"/>
      </w:r>
    </w:p>
    <w:p w14:paraId="2B70189D" w14:textId="2441404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Call started</w:t>
      </w:r>
      <w:r>
        <w:rPr>
          <w:noProof/>
        </w:rPr>
        <w:tab/>
      </w:r>
      <w:r>
        <w:rPr>
          <w:noProof/>
        </w:rPr>
        <w:fldChar w:fldCharType="begin" w:fldLock="1"/>
      </w:r>
      <w:r>
        <w:rPr>
          <w:noProof/>
        </w:rPr>
        <w:instrText xml:space="preserve"> PAGEREF _Toc178199529 \h </w:instrText>
      </w:r>
      <w:r>
        <w:rPr>
          <w:noProof/>
        </w:rPr>
      </w:r>
      <w:r>
        <w:rPr>
          <w:noProof/>
        </w:rPr>
        <w:fldChar w:fldCharType="separate"/>
      </w:r>
      <w:r>
        <w:rPr>
          <w:noProof/>
        </w:rPr>
        <w:t>307</w:t>
      </w:r>
      <w:r>
        <w:rPr>
          <w:noProof/>
        </w:rPr>
        <w:fldChar w:fldCharType="end"/>
      </w:r>
    </w:p>
    <w:p w14:paraId="066D1056" w14:textId="68020F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Upgrade call</w:t>
      </w:r>
      <w:r>
        <w:rPr>
          <w:noProof/>
        </w:rPr>
        <w:tab/>
      </w:r>
      <w:r>
        <w:rPr>
          <w:noProof/>
        </w:rPr>
        <w:fldChar w:fldCharType="begin" w:fldLock="1"/>
      </w:r>
      <w:r>
        <w:rPr>
          <w:noProof/>
        </w:rPr>
        <w:instrText xml:space="preserve"> PAGEREF _Toc178199530 \h </w:instrText>
      </w:r>
      <w:r>
        <w:rPr>
          <w:noProof/>
        </w:rPr>
      </w:r>
      <w:r>
        <w:rPr>
          <w:noProof/>
        </w:rPr>
        <w:fldChar w:fldCharType="separate"/>
      </w:r>
      <w:r>
        <w:rPr>
          <w:noProof/>
        </w:rPr>
        <w:t>308</w:t>
      </w:r>
      <w:r>
        <w:rPr>
          <w:noProof/>
        </w:rPr>
        <w:fldChar w:fldCharType="end"/>
      </w:r>
    </w:p>
    <w:p w14:paraId="211869CB" w14:textId="300A23C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9.3.3.4.7.1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upgrading the call</w:t>
      </w:r>
      <w:r>
        <w:rPr>
          <w:noProof/>
        </w:rPr>
        <w:tab/>
      </w:r>
      <w:r>
        <w:rPr>
          <w:noProof/>
        </w:rPr>
        <w:fldChar w:fldCharType="begin" w:fldLock="1"/>
      </w:r>
      <w:r>
        <w:rPr>
          <w:noProof/>
        </w:rPr>
        <w:instrText xml:space="preserve"> PAGEREF _Toc178199531 \h </w:instrText>
      </w:r>
      <w:r>
        <w:rPr>
          <w:noProof/>
        </w:rPr>
      </w:r>
      <w:r>
        <w:rPr>
          <w:noProof/>
        </w:rPr>
        <w:fldChar w:fldCharType="separate"/>
      </w:r>
      <w:r>
        <w:rPr>
          <w:noProof/>
        </w:rPr>
        <w:t>308</w:t>
      </w:r>
      <w:r>
        <w:rPr>
          <w:noProof/>
        </w:rPr>
        <w:fldChar w:fldCharType="end"/>
      </w:r>
    </w:p>
    <w:p w14:paraId="409F4D37" w14:textId="0C8A1CF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9.3.3.4.7.2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_Toc178199532 \h </w:instrText>
      </w:r>
      <w:r>
        <w:rPr>
          <w:noProof/>
        </w:rPr>
      </w:r>
      <w:r>
        <w:rPr>
          <w:noProof/>
        </w:rPr>
        <w:fldChar w:fldCharType="separate"/>
      </w:r>
      <w:r>
        <w:rPr>
          <w:noProof/>
        </w:rPr>
        <w:t>309</w:t>
      </w:r>
      <w:r>
        <w:rPr>
          <w:noProof/>
        </w:rPr>
        <w:fldChar w:fldCharType="end"/>
      </w:r>
    </w:p>
    <w:p w14:paraId="3A6200DC" w14:textId="7CC3583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9.3.3.4.8</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Downgrade call</w:t>
      </w:r>
      <w:r>
        <w:rPr>
          <w:noProof/>
        </w:rPr>
        <w:tab/>
      </w:r>
      <w:r>
        <w:rPr>
          <w:noProof/>
        </w:rPr>
        <w:fldChar w:fldCharType="begin" w:fldLock="1"/>
      </w:r>
      <w:r>
        <w:rPr>
          <w:noProof/>
        </w:rPr>
        <w:instrText xml:space="preserve"> PAGEREF _Toc178199533 \h </w:instrText>
      </w:r>
      <w:r>
        <w:rPr>
          <w:noProof/>
        </w:rPr>
      </w:r>
      <w:r>
        <w:rPr>
          <w:noProof/>
        </w:rPr>
        <w:fldChar w:fldCharType="separate"/>
      </w:r>
      <w:r>
        <w:rPr>
          <w:noProof/>
        </w:rPr>
        <w:t>310</w:t>
      </w:r>
      <w:r>
        <w:rPr>
          <w:noProof/>
        </w:rPr>
        <w:fldChar w:fldCharType="end"/>
      </w:r>
    </w:p>
    <w:p w14:paraId="5CC7D582" w14:textId="1BF0721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downgrading emergency group call</w:t>
      </w:r>
      <w:r>
        <w:rPr>
          <w:noProof/>
        </w:rPr>
        <w:tab/>
      </w:r>
      <w:r>
        <w:rPr>
          <w:noProof/>
        </w:rPr>
        <w:fldChar w:fldCharType="begin" w:fldLock="1"/>
      </w:r>
      <w:r>
        <w:rPr>
          <w:noProof/>
        </w:rPr>
        <w:instrText xml:space="preserve"> PAGEREF _Toc178199534 \h </w:instrText>
      </w:r>
      <w:r>
        <w:rPr>
          <w:noProof/>
        </w:rPr>
      </w:r>
      <w:r>
        <w:rPr>
          <w:noProof/>
        </w:rPr>
        <w:fldChar w:fldCharType="separate"/>
      </w:r>
      <w:r>
        <w:rPr>
          <w:noProof/>
        </w:rPr>
        <w:t>310</w:t>
      </w:r>
      <w:r>
        <w:rPr>
          <w:noProof/>
        </w:rPr>
        <w:fldChar w:fldCharType="end"/>
      </w:r>
    </w:p>
    <w:p w14:paraId="7956B10B" w14:textId="35999C0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Retransmitting GROUP CALL EMERGENCY END</w:t>
      </w:r>
      <w:r>
        <w:rPr>
          <w:noProof/>
        </w:rPr>
        <w:tab/>
      </w:r>
      <w:r>
        <w:rPr>
          <w:noProof/>
        </w:rPr>
        <w:fldChar w:fldCharType="begin" w:fldLock="1"/>
      </w:r>
      <w:r>
        <w:rPr>
          <w:noProof/>
        </w:rPr>
        <w:instrText xml:space="preserve"> PAGEREF _Toc178199535 \h </w:instrText>
      </w:r>
      <w:r>
        <w:rPr>
          <w:noProof/>
        </w:rPr>
      </w:r>
      <w:r>
        <w:rPr>
          <w:noProof/>
        </w:rPr>
        <w:fldChar w:fldCharType="separate"/>
      </w:r>
      <w:r>
        <w:rPr>
          <w:noProof/>
        </w:rPr>
        <w:t>311</w:t>
      </w:r>
      <w:r>
        <w:rPr>
          <w:noProof/>
        </w:rPr>
        <w:fldChar w:fldCharType="end"/>
      </w:r>
    </w:p>
    <w:p w14:paraId="0DD2E484" w14:textId="7520E13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user downgrading emergency group call</w:t>
      </w:r>
      <w:r>
        <w:rPr>
          <w:noProof/>
        </w:rPr>
        <w:tab/>
      </w:r>
      <w:r>
        <w:rPr>
          <w:noProof/>
        </w:rPr>
        <w:fldChar w:fldCharType="begin" w:fldLock="1"/>
      </w:r>
      <w:r>
        <w:rPr>
          <w:noProof/>
        </w:rPr>
        <w:instrText xml:space="preserve"> PAGEREF _Toc178199536 \h </w:instrText>
      </w:r>
      <w:r>
        <w:rPr>
          <w:noProof/>
        </w:rPr>
      </w:r>
      <w:r>
        <w:rPr>
          <w:noProof/>
        </w:rPr>
        <w:fldChar w:fldCharType="separate"/>
      </w:r>
      <w:r>
        <w:rPr>
          <w:noProof/>
        </w:rPr>
        <w:t>311</w:t>
      </w:r>
      <w:r>
        <w:rPr>
          <w:noProof/>
        </w:rPr>
        <w:fldChar w:fldCharType="end"/>
      </w:r>
    </w:p>
    <w:p w14:paraId="6E95569F" w14:textId="6780ED2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Originating user downgrading imminent peril group call</w:t>
      </w:r>
      <w:r>
        <w:rPr>
          <w:noProof/>
        </w:rPr>
        <w:tab/>
      </w:r>
      <w:r>
        <w:rPr>
          <w:noProof/>
        </w:rPr>
        <w:fldChar w:fldCharType="begin" w:fldLock="1"/>
      </w:r>
      <w:r>
        <w:rPr>
          <w:noProof/>
        </w:rPr>
        <w:instrText xml:space="preserve"> PAGEREF _Toc178199537 \h </w:instrText>
      </w:r>
      <w:r>
        <w:rPr>
          <w:noProof/>
        </w:rPr>
      </w:r>
      <w:r>
        <w:rPr>
          <w:noProof/>
        </w:rPr>
        <w:fldChar w:fldCharType="separate"/>
      </w:r>
      <w:r>
        <w:rPr>
          <w:noProof/>
        </w:rPr>
        <w:t>312</w:t>
      </w:r>
      <w:r>
        <w:rPr>
          <w:noProof/>
        </w:rPr>
        <w:fldChar w:fldCharType="end"/>
      </w:r>
    </w:p>
    <w:p w14:paraId="7228F437" w14:textId="0BAA32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9.3.3.4.8.5</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Retransmitting GROUP CALL IMMINENT PERIL END</w:t>
      </w:r>
      <w:r>
        <w:rPr>
          <w:noProof/>
        </w:rPr>
        <w:tab/>
      </w:r>
      <w:r>
        <w:rPr>
          <w:noProof/>
        </w:rPr>
        <w:fldChar w:fldCharType="begin" w:fldLock="1"/>
      </w:r>
      <w:r>
        <w:rPr>
          <w:noProof/>
        </w:rPr>
        <w:instrText xml:space="preserve"> PAGEREF _Toc178199538 \h </w:instrText>
      </w:r>
      <w:r>
        <w:rPr>
          <w:noProof/>
        </w:rPr>
      </w:r>
      <w:r>
        <w:rPr>
          <w:noProof/>
        </w:rPr>
        <w:fldChar w:fldCharType="separate"/>
      </w:r>
      <w:r>
        <w:rPr>
          <w:noProof/>
        </w:rPr>
        <w:t>312</w:t>
      </w:r>
      <w:r>
        <w:rPr>
          <w:noProof/>
        </w:rPr>
        <w:fldChar w:fldCharType="end"/>
      </w:r>
    </w:p>
    <w:p w14:paraId="282DD5E5" w14:textId="6ABD610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9.3.3.4.8.6</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Terminating user downgrading imminent peril group call</w:t>
      </w:r>
      <w:r>
        <w:rPr>
          <w:noProof/>
        </w:rPr>
        <w:tab/>
      </w:r>
      <w:r>
        <w:rPr>
          <w:noProof/>
        </w:rPr>
        <w:fldChar w:fldCharType="begin" w:fldLock="1"/>
      </w:r>
      <w:r>
        <w:rPr>
          <w:noProof/>
        </w:rPr>
        <w:instrText xml:space="preserve"> PAGEREF _Toc178199539 \h </w:instrText>
      </w:r>
      <w:r>
        <w:rPr>
          <w:noProof/>
        </w:rPr>
      </w:r>
      <w:r>
        <w:rPr>
          <w:noProof/>
        </w:rPr>
        <w:fldChar w:fldCharType="separate"/>
      </w:r>
      <w:r>
        <w:rPr>
          <w:noProof/>
        </w:rPr>
        <w:t>313</w:t>
      </w:r>
      <w:r>
        <w:rPr>
          <w:noProof/>
        </w:rPr>
        <w:fldChar w:fldCharType="end"/>
      </w:r>
    </w:p>
    <w:p w14:paraId="01738C09" w14:textId="46A3926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9.3.3.4.8.7</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emergency priority end</w:t>
      </w:r>
      <w:r>
        <w:rPr>
          <w:noProof/>
        </w:rPr>
        <w:tab/>
      </w:r>
      <w:r>
        <w:rPr>
          <w:noProof/>
        </w:rPr>
        <w:fldChar w:fldCharType="begin" w:fldLock="1"/>
      </w:r>
      <w:r>
        <w:rPr>
          <w:noProof/>
        </w:rPr>
        <w:instrText xml:space="preserve"> PAGEREF _Toc178199540 \h </w:instrText>
      </w:r>
      <w:r>
        <w:rPr>
          <w:noProof/>
        </w:rPr>
      </w:r>
      <w:r>
        <w:rPr>
          <w:noProof/>
        </w:rPr>
        <w:fldChar w:fldCharType="separate"/>
      </w:r>
      <w:r>
        <w:rPr>
          <w:noProof/>
        </w:rPr>
        <w:t>313</w:t>
      </w:r>
      <w:r>
        <w:rPr>
          <w:noProof/>
        </w:rPr>
        <w:fldChar w:fldCharType="end"/>
      </w:r>
    </w:p>
    <w:p w14:paraId="48CFE094" w14:textId="18F5DF7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9.3.3.4.8.8</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Implicit imminent peril priority end</w:t>
      </w:r>
      <w:r>
        <w:rPr>
          <w:noProof/>
        </w:rPr>
        <w:tab/>
      </w:r>
      <w:r>
        <w:rPr>
          <w:noProof/>
        </w:rPr>
        <w:fldChar w:fldCharType="begin" w:fldLock="1"/>
      </w:r>
      <w:r>
        <w:rPr>
          <w:noProof/>
        </w:rPr>
        <w:instrText xml:space="preserve"> PAGEREF _Toc178199541 \h </w:instrText>
      </w:r>
      <w:r>
        <w:rPr>
          <w:noProof/>
        </w:rPr>
      </w:r>
      <w:r>
        <w:rPr>
          <w:noProof/>
        </w:rPr>
        <w:fldChar w:fldCharType="separate"/>
      </w:r>
      <w:r>
        <w:rPr>
          <w:noProof/>
        </w:rPr>
        <w:t>313</w:t>
      </w:r>
      <w:r>
        <w:rPr>
          <w:noProof/>
        </w:rPr>
        <w:fldChar w:fldCharType="end"/>
      </w:r>
    </w:p>
    <w:p w14:paraId="69E76727" w14:textId="6AEB82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9.3.3.4.9</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Merge of two calls</w:t>
      </w:r>
      <w:r>
        <w:rPr>
          <w:noProof/>
        </w:rPr>
        <w:tab/>
      </w:r>
      <w:r>
        <w:rPr>
          <w:noProof/>
        </w:rPr>
        <w:fldChar w:fldCharType="begin" w:fldLock="1"/>
      </w:r>
      <w:r>
        <w:rPr>
          <w:noProof/>
        </w:rPr>
        <w:instrText xml:space="preserve"> PAGEREF _Toc178199542 \h </w:instrText>
      </w:r>
      <w:r>
        <w:rPr>
          <w:noProof/>
        </w:rPr>
      </w:r>
      <w:r>
        <w:rPr>
          <w:noProof/>
        </w:rPr>
        <w:fldChar w:fldCharType="separate"/>
      </w:r>
      <w:r>
        <w:rPr>
          <w:noProof/>
        </w:rPr>
        <w:t>314</w:t>
      </w:r>
      <w:r>
        <w:rPr>
          <w:noProof/>
        </w:rPr>
        <w:fldChar w:fldCharType="end"/>
      </w:r>
    </w:p>
    <w:p w14:paraId="6D6D4338" w14:textId="50A6DB4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9.3.3.4.10</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Call release after call establishment</w:t>
      </w:r>
      <w:r>
        <w:rPr>
          <w:noProof/>
        </w:rPr>
        <w:tab/>
      </w:r>
      <w:r>
        <w:rPr>
          <w:noProof/>
        </w:rPr>
        <w:fldChar w:fldCharType="begin" w:fldLock="1"/>
      </w:r>
      <w:r>
        <w:rPr>
          <w:noProof/>
        </w:rPr>
        <w:instrText xml:space="preserve"> PAGEREF _Toc178199543 \h </w:instrText>
      </w:r>
      <w:r>
        <w:rPr>
          <w:noProof/>
        </w:rPr>
      </w:r>
      <w:r>
        <w:rPr>
          <w:noProof/>
        </w:rPr>
        <w:fldChar w:fldCharType="separate"/>
      </w:r>
      <w:r>
        <w:rPr>
          <w:noProof/>
        </w:rPr>
        <w:t>314</w:t>
      </w:r>
      <w:r>
        <w:rPr>
          <w:noProof/>
        </w:rPr>
        <w:fldChar w:fldCharType="end"/>
      </w:r>
    </w:p>
    <w:p w14:paraId="13B8A572" w14:textId="614CBC6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9.3.3.4.11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Call release or reject before call establishment</w:t>
      </w:r>
      <w:r>
        <w:rPr>
          <w:noProof/>
        </w:rPr>
        <w:tab/>
      </w:r>
      <w:r>
        <w:rPr>
          <w:noProof/>
        </w:rPr>
        <w:fldChar w:fldCharType="begin" w:fldLock="1"/>
      </w:r>
      <w:r>
        <w:rPr>
          <w:noProof/>
        </w:rPr>
        <w:instrText xml:space="preserve"> PAGEREF _Toc178199544 \h </w:instrText>
      </w:r>
      <w:r>
        <w:rPr>
          <w:noProof/>
        </w:rPr>
      </w:r>
      <w:r>
        <w:rPr>
          <w:noProof/>
        </w:rPr>
        <w:fldChar w:fldCharType="separate"/>
      </w:r>
      <w:r>
        <w:rPr>
          <w:noProof/>
        </w:rPr>
        <w:t>315</w:t>
      </w:r>
      <w:r>
        <w:rPr>
          <w:noProof/>
        </w:rPr>
        <w:fldChar w:fldCharType="end"/>
      </w:r>
    </w:p>
    <w:p w14:paraId="2DAFC1AF" w14:textId="6D1786B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Error handling</w:t>
      </w:r>
      <w:r>
        <w:rPr>
          <w:noProof/>
        </w:rPr>
        <w:tab/>
      </w:r>
      <w:r>
        <w:rPr>
          <w:noProof/>
        </w:rPr>
        <w:fldChar w:fldCharType="begin" w:fldLock="1"/>
      </w:r>
      <w:r>
        <w:rPr>
          <w:noProof/>
        </w:rPr>
        <w:instrText xml:space="preserve"> PAGEREF _Toc178199545 \h </w:instrText>
      </w:r>
      <w:r>
        <w:rPr>
          <w:noProof/>
        </w:rPr>
      </w:r>
      <w:r>
        <w:rPr>
          <w:noProof/>
        </w:rPr>
        <w:fldChar w:fldCharType="separate"/>
      </w:r>
      <w:r>
        <w:rPr>
          <w:noProof/>
        </w:rPr>
        <w:t>315</w:t>
      </w:r>
      <w:r>
        <w:rPr>
          <w:noProof/>
        </w:rPr>
        <w:fldChar w:fldCharType="end"/>
      </w:r>
    </w:p>
    <w:p w14:paraId="4AA6240D" w14:textId="0F62F0E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MONP message received</w:t>
      </w:r>
      <w:r>
        <w:rPr>
          <w:noProof/>
        </w:rPr>
        <w:tab/>
      </w:r>
      <w:r>
        <w:rPr>
          <w:noProof/>
        </w:rPr>
        <w:fldChar w:fldCharType="begin" w:fldLock="1"/>
      </w:r>
      <w:r>
        <w:rPr>
          <w:noProof/>
        </w:rPr>
        <w:instrText xml:space="preserve"> PAGEREF _Toc178199546 \h </w:instrText>
      </w:r>
      <w:r>
        <w:rPr>
          <w:noProof/>
        </w:rPr>
      </w:r>
      <w:r>
        <w:rPr>
          <w:noProof/>
        </w:rPr>
        <w:fldChar w:fldCharType="separate"/>
      </w:r>
      <w:r>
        <w:rPr>
          <w:noProof/>
        </w:rPr>
        <w:t>315</w:t>
      </w:r>
      <w:r>
        <w:rPr>
          <w:noProof/>
        </w:rPr>
        <w:fldChar w:fldCharType="end"/>
      </w:r>
    </w:p>
    <w:p w14:paraId="62C1D984" w14:textId="59D6AE9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9.3.3.4.12.2</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indication from MCVideo user</w:t>
      </w:r>
      <w:r>
        <w:rPr>
          <w:noProof/>
        </w:rPr>
        <w:tab/>
      </w:r>
      <w:r>
        <w:rPr>
          <w:noProof/>
        </w:rPr>
        <w:fldChar w:fldCharType="begin" w:fldLock="1"/>
      </w:r>
      <w:r>
        <w:rPr>
          <w:noProof/>
        </w:rPr>
        <w:instrText xml:space="preserve"> PAGEREF _Toc178199547 \h </w:instrText>
      </w:r>
      <w:r>
        <w:rPr>
          <w:noProof/>
        </w:rPr>
      </w:r>
      <w:r>
        <w:rPr>
          <w:noProof/>
        </w:rPr>
        <w:fldChar w:fldCharType="separate"/>
      </w:r>
      <w:r>
        <w:rPr>
          <w:noProof/>
        </w:rPr>
        <w:t>315</w:t>
      </w:r>
      <w:r>
        <w:rPr>
          <w:noProof/>
        </w:rPr>
        <w:fldChar w:fldCharType="end"/>
      </w:r>
    </w:p>
    <w:p w14:paraId="41C29224" w14:textId="37905F6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noProof/>
          <w:lang w:val="en-IN"/>
        </w:rPr>
        <w:t>9.3.3.4.12.3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Unexpected expiration of a timer</w:t>
      </w:r>
      <w:r>
        <w:rPr>
          <w:noProof/>
        </w:rPr>
        <w:tab/>
      </w:r>
      <w:r>
        <w:rPr>
          <w:noProof/>
        </w:rPr>
        <w:fldChar w:fldCharType="begin" w:fldLock="1"/>
      </w:r>
      <w:r>
        <w:rPr>
          <w:noProof/>
        </w:rPr>
        <w:instrText xml:space="preserve"> PAGEREF _Toc178199548 \h </w:instrText>
      </w:r>
      <w:r>
        <w:rPr>
          <w:noProof/>
        </w:rPr>
      </w:r>
      <w:r>
        <w:rPr>
          <w:noProof/>
        </w:rPr>
        <w:fldChar w:fldCharType="separate"/>
      </w:r>
      <w:r>
        <w:rPr>
          <w:noProof/>
        </w:rPr>
        <w:t>315</w:t>
      </w:r>
      <w:r>
        <w:rPr>
          <w:noProof/>
        </w:rPr>
        <w:fldChar w:fldCharType="end"/>
      </w:r>
    </w:p>
    <w:p w14:paraId="606D4C36" w14:textId="79E160F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IN"/>
        </w:rPr>
        <w:t>9.4</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Off-network Broadcast group call</w:t>
      </w:r>
      <w:r>
        <w:rPr>
          <w:noProof/>
        </w:rPr>
        <w:tab/>
      </w:r>
      <w:r>
        <w:rPr>
          <w:noProof/>
        </w:rPr>
        <w:fldChar w:fldCharType="begin" w:fldLock="1"/>
      </w:r>
      <w:r>
        <w:rPr>
          <w:noProof/>
        </w:rPr>
        <w:instrText xml:space="preserve"> PAGEREF _Toc178199549 \h </w:instrText>
      </w:r>
      <w:r>
        <w:rPr>
          <w:noProof/>
        </w:rPr>
      </w:r>
      <w:r>
        <w:rPr>
          <w:noProof/>
        </w:rPr>
        <w:fldChar w:fldCharType="separate"/>
      </w:r>
      <w:r>
        <w:rPr>
          <w:noProof/>
        </w:rPr>
        <w:t>315</w:t>
      </w:r>
      <w:r>
        <w:rPr>
          <w:noProof/>
        </w:rPr>
        <w:fldChar w:fldCharType="end"/>
      </w:r>
    </w:p>
    <w:p w14:paraId="5C11AB5A" w14:textId="46BD4D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IN"/>
        </w:rPr>
        <w:t>9.4.1</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General</w:t>
      </w:r>
      <w:r>
        <w:rPr>
          <w:noProof/>
        </w:rPr>
        <w:tab/>
      </w:r>
      <w:r>
        <w:rPr>
          <w:noProof/>
        </w:rPr>
        <w:fldChar w:fldCharType="begin" w:fldLock="1"/>
      </w:r>
      <w:r>
        <w:rPr>
          <w:noProof/>
        </w:rPr>
        <w:instrText xml:space="preserve"> PAGEREF _Toc178199550 \h </w:instrText>
      </w:r>
      <w:r>
        <w:rPr>
          <w:noProof/>
        </w:rPr>
      </w:r>
      <w:r>
        <w:rPr>
          <w:noProof/>
        </w:rPr>
        <w:fldChar w:fldCharType="separate"/>
      </w:r>
      <w:r>
        <w:rPr>
          <w:noProof/>
        </w:rPr>
        <w:t>315</w:t>
      </w:r>
      <w:r>
        <w:rPr>
          <w:noProof/>
        </w:rPr>
        <w:fldChar w:fldCharType="end"/>
      </w:r>
    </w:p>
    <w:p w14:paraId="2CE77F94" w14:textId="368FFE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Basic call control</w:t>
      </w:r>
      <w:r>
        <w:rPr>
          <w:noProof/>
        </w:rPr>
        <w:tab/>
      </w:r>
      <w:r>
        <w:rPr>
          <w:noProof/>
        </w:rPr>
        <w:fldChar w:fldCharType="begin" w:fldLock="1"/>
      </w:r>
      <w:r>
        <w:rPr>
          <w:noProof/>
        </w:rPr>
        <w:instrText xml:space="preserve"> PAGEREF _Toc178199551 \h </w:instrText>
      </w:r>
      <w:r>
        <w:rPr>
          <w:noProof/>
        </w:rPr>
      </w:r>
      <w:r>
        <w:rPr>
          <w:noProof/>
        </w:rPr>
        <w:fldChar w:fldCharType="separate"/>
      </w:r>
      <w:r>
        <w:rPr>
          <w:noProof/>
        </w:rPr>
        <w:t>315</w:t>
      </w:r>
      <w:r>
        <w:rPr>
          <w:noProof/>
        </w:rPr>
        <w:fldChar w:fldCharType="end"/>
      </w:r>
    </w:p>
    <w:p w14:paraId="4816091D" w14:textId="1E0800F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General</w:t>
      </w:r>
      <w:r>
        <w:rPr>
          <w:noProof/>
        </w:rPr>
        <w:tab/>
      </w:r>
      <w:r>
        <w:rPr>
          <w:noProof/>
        </w:rPr>
        <w:fldChar w:fldCharType="begin" w:fldLock="1"/>
      </w:r>
      <w:r>
        <w:rPr>
          <w:noProof/>
        </w:rPr>
        <w:instrText xml:space="preserve"> PAGEREF _Toc178199552 \h </w:instrText>
      </w:r>
      <w:r>
        <w:rPr>
          <w:noProof/>
        </w:rPr>
      </w:r>
      <w:r>
        <w:rPr>
          <w:noProof/>
        </w:rPr>
        <w:fldChar w:fldCharType="separate"/>
      </w:r>
      <w:r>
        <w:rPr>
          <w:noProof/>
        </w:rPr>
        <w:t>315</w:t>
      </w:r>
      <w:r>
        <w:rPr>
          <w:noProof/>
        </w:rPr>
        <w:fldChar w:fldCharType="end"/>
      </w:r>
    </w:p>
    <w:p w14:paraId="106867CB" w14:textId="63B8586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Broadcast group call control state machine</w:t>
      </w:r>
      <w:r>
        <w:rPr>
          <w:noProof/>
        </w:rPr>
        <w:tab/>
      </w:r>
      <w:r>
        <w:rPr>
          <w:noProof/>
        </w:rPr>
        <w:fldChar w:fldCharType="begin" w:fldLock="1"/>
      </w:r>
      <w:r>
        <w:rPr>
          <w:noProof/>
        </w:rPr>
        <w:instrText xml:space="preserve"> PAGEREF _Toc178199553 \h </w:instrText>
      </w:r>
      <w:r>
        <w:rPr>
          <w:noProof/>
        </w:rPr>
      </w:r>
      <w:r>
        <w:rPr>
          <w:noProof/>
        </w:rPr>
        <w:fldChar w:fldCharType="separate"/>
      </w:r>
      <w:r>
        <w:rPr>
          <w:noProof/>
        </w:rPr>
        <w:t>315</w:t>
      </w:r>
      <w:r>
        <w:rPr>
          <w:noProof/>
        </w:rPr>
        <w:fldChar w:fldCharType="end"/>
      </w:r>
    </w:p>
    <w:p w14:paraId="10628A73" w14:textId="77C5B0B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Broadcast group call Control states</w:t>
      </w:r>
      <w:r>
        <w:rPr>
          <w:noProof/>
        </w:rPr>
        <w:tab/>
      </w:r>
      <w:r>
        <w:rPr>
          <w:noProof/>
        </w:rPr>
        <w:fldChar w:fldCharType="begin" w:fldLock="1"/>
      </w:r>
      <w:r>
        <w:rPr>
          <w:noProof/>
        </w:rPr>
        <w:instrText xml:space="preserve"> PAGEREF _Toc178199554 \h </w:instrText>
      </w:r>
      <w:r>
        <w:rPr>
          <w:noProof/>
        </w:rPr>
      </w:r>
      <w:r>
        <w:rPr>
          <w:noProof/>
        </w:rPr>
        <w:fldChar w:fldCharType="separate"/>
      </w:r>
      <w:r>
        <w:rPr>
          <w:noProof/>
        </w:rPr>
        <w:t>316</w:t>
      </w:r>
      <w:r>
        <w:rPr>
          <w:noProof/>
        </w:rPr>
        <w:fldChar w:fldCharType="end"/>
      </w:r>
    </w:p>
    <w:p w14:paraId="2F661DFE" w14:textId="488018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B1: start-stop</w:t>
      </w:r>
      <w:r>
        <w:rPr>
          <w:noProof/>
        </w:rPr>
        <w:tab/>
      </w:r>
      <w:r>
        <w:rPr>
          <w:noProof/>
        </w:rPr>
        <w:fldChar w:fldCharType="begin" w:fldLock="1"/>
      </w:r>
      <w:r>
        <w:rPr>
          <w:noProof/>
        </w:rPr>
        <w:instrText xml:space="preserve"> PAGEREF _Toc178199555 \h </w:instrText>
      </w:r>
      <w:r>
        <w:rPr>
          <w:noProof/>
        </w:rPr>
      </w:r>
      <w:r>
        <w:rPr>
          <w:noProof/>
        </w:rPr>
        <w:fldChar w:fldCharType="separate"/>
      </w:r>
      <w:r>
        <w:rPr>
          <w:noProof/>
        </w:rPr>
        <w:t>316</w:t>
      </w:r>
      <w:r>
        <w:rPr>
          <w:noProof/>
        </w:rPr>
        <w:fldChar w:fldCharType="end"/>
      </w:r>
    </w:p>
    <w:p w14:paraId="7B99664C" w14:textId="615D33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B2: in-progress broadcast group call</w:t>
      </w:r>
      <w:r>
        <w:rPr>
          <w:noProof/>
        </w:rPr>
        <w:tab/>
      </w:r>
      <w:r>
        <w:rPr>
          <w:noProof/>
        </w:rPr>
        <w:fldChar w:fldCharType="begin" w:fldLock="1"/>
      </w:r>
      <w:r>
        <w:rPr>
          <w:noProof/>
        </w:rPr>
        <w:instrText xml:space="preserve"> PAGEREF _Toc178199556 \h </w:instrText>
      </w:r>
      <w:r>
        <w:rPr>
          <w:noProof/>
        </w:rPr>
      </w:r>
      <w:r>
        <w:rPr>
          <w:noProof/>
        </w:rPr>
        <w:fldChar w:fldCharType="separate"/>
      </w:r>
      <w:r>
        <w:rPr>
          <w:noProof/>
        </w:rPr>
        <w:t>316</w:t>
      </w:r>
      <w:r>
        <w:rPr>
          <w:noProof/>
        </w:rPr>
        <w:fldChar w:fldCharType="end"/>
      </w:r>
    </w:p>
    <w:p w14:paraId="46F66752" w14:textId="06DA58E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B3: pending user action</w:t>
      </w:r>
      <w:r>
        <w:rPr>
          <w:noProof/>
        </w:rPr>
        <w:tab/>
      </w:r>
      <w:r>
        <w:rPr>
          <w:noProof/>
        </w:rPr>
        <w:fldChar w:fldCharType="begin" w:fldLock="1"/>
      </w:r>
      <w:r>
        <w:rPr>
          <w:noProof/>
        </w:rPr>
        <w:instrText xml:space="preserve"> PAGEREF _Toc178199557 \h </w:instrText>
      </w:r>
      <w:r>
        <w:rPr>
          <w:noProof/>
        </w:rPr>
      </w:r>
      <w:r>
        <w:rPr>
          <w:noProof/>
        </w:rPr>
        <w:fldChar w:fldCharType="separate"/>
      </w:r>
      <w:r>
        <w:rPr>
          <w:noProof/>
        </w:rPr>
        <w:t>316</w:t>
      </w:r>
      <w:r>
        <w:rPr>
          <w:noProof/>
        </w:rPr>
        <w:fldChar w:fldCharType="end"/>
      </w:r>
    </w:p>
    <w:p w14:paraId="75E69C69" w14:textId="6AA6A5F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B4: i</w:t>
      </w:r>
      <w:r w:rsidRPr="004F2868">
        <w:rPr>
          <w:rFonts w:eastAsia="Malgun Gothic"/>
          <w:noProof/>
          <w:lang w:val="en-IN" w:eastAsia="ko-KR"/>
        </w:rPr>
        <w:t>gnoring same call ID</w:t>
      </w:r>
      <w:r>
        <w:rPr>
          <w:noProof/>
        </w:rPr>
        <w:tab/>
      </w:r>
      <w:r>
        <w:rPr>
          <w:noProof/>
        </w:rPr>
        <w:fldChar w:fldCharType="begin" w:fldLock="1"/>
      </w:r>
      <w:r>
        <w:rPr>
          <w:noProof/>
        </w:rPr>
        <w:instrText xml:space="preserve"> PAGEREF _Toc178199558 \h </w:instrText>
      </w:r>
      <w:r>
        <w:rPr>
          <w:noProof/>
        </w:rPr>
      </w:r>
      <w:r>
        <w:rPr>
          <w:noProof/>
        </w:rPr>
        <w:fldChar w:fldCharType="separate"/>
      </w:r>
      <w:r>
        <w:rPr>
          <w:noProof/>
        </w:rPr>
        <w:t>316</w:t>
      </w:r>
      <w:r>
        <w:rPr>
          <w:noProof/>
        </w:rPr>
        <w:fldChar w:fldCharType="end"/>
      </w:r>
    </w:p>
    <w:p w14:paraId="2B0B705E" w14:textId="406469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Procedures</w:t>
      </w:r>
      <w:r>
        <w:rPr>
          <w:noProof/>
        </w:rPr>
        <w:tab/>
      </w:r>
      <w:r>
        <w:rPr>
          <w:noProof/>
        </w:rPr>
        <w:fldChar w:fldCharType="begin" w:fldLock="1"/>
      </w:r>
      <w:r>
        <w:rPr>
          <w:noProof/>
        </w:rPr>
        <w:instrText xml:space="preserve"> PAGEREF _Toc178199559 \h </w:instrText>
      </w:r>
      <w:r>
        <w:rPr>
          <w:noProof/>
        </w:rPr>
      </w:r>
      <w:r>
        <w:rPr>
          <w:noProof/>
        </w:rPr>
        <w:fldChar w:fldCharType="separate"/>
      </w:r>
      <w:r>
        <w:rPr>
          <w:noProof/>
        </w:rPr>
        <w:t>317</w:t>
      </w:r>
      <w:r>
        <w:rPr>
          <w:noProof/>
        </w:rPr>
        <w:fldChar w:fldCharType="end"/>
      </w:r>
    </w:p>
    <w:p w14:paraId="70E28250" w14:textId="448D013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_Toc178199560 \h </w:instrText>
      </w:r>
      <w:r>
        <w:rPr>
          <w:noProof/>
        </w:rPr>
      </w:r>
      <w:r>
        <w:rPr>
          <w:noProof/>
        </w:rPr>
        <w:fldChar w:fldCharType="separate"/>
      </w:r>
      <w:r>
        <w:rPr>
          <w:noProof/>
        </w:rPr>
        <w:t>317</w:t>
      </w:r>
      <w:r>
        <w:rPr>
          <w:noProof/>
        </w:rPr>
        <w:fldChar w:fldCharType="end"/>
      </w:r>
    </w:p>
    <w:p w14:paraId="3CAE31CC" w14:textId="41386C2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eastAsia="zh-CN"/>
        </w:rPr>
        <w:t>9.4.2.4.2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_Toc178199561 \h </w:instrText>
      </w:r>
      <w:r>
        <w:rPr>
          <w:noProof/>
        </w:rPr>
      </w:r>
      <w:r>
        <w:rPr>
          <w:noProof/>
        </w:rPr>
        <w:fldChar w:fldCharType="separate"/>
      </w:r>
      <w:r>
        <w:rPr>
          <w:noProof/>
        </w:rPr>
        <w:t>317</w:t>
      </w:r>
      <w:r>
        <w:rPr>
          <w:noProof/>
        </w:rPr>
        <w:fldChar w:fldCharType="end"/>
      </w:r>
    </w:p>
    <w:p w14:paraId="01B926F8" w14:textId="40A08E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rPr>
        <w:t>9.4.2.4.3</w:t>
      </w:r>
      <w:r>
        <w:rPr>
          <w:rFonts w:asciiTheme="minorHAnsi" w:eastAsiaTheme="minorEastAsia" w:hAnsiTheme="minorHAnsi" w:cstheme="minorBidi"/>
          <w:noProof/>
          <w:kern w:val="2"/>
          <w:sz w:val="22"/>
          <w:szCs w:val="22"/>
          <w:lang w:eastAsia="en-GB"/>
          <w14:ligatures w14:val="standardContextual"/>
        </w:rPr>
        <w:tab/>
      </w:r>
      <w:r w:rsidRPr="004F2868">
        <w:rPr>
          <w:noProof/>
          <w:lang w:val="en-IN"/>
        </w:rPr>
        <w:t>MCVideo user accepts the terminating call</w:t>
      </w:r>
      <w:r>
        <w:rPr>
          <w:noProof/>
        </w:rPr>
        <w:tab/>
      </w:r>
      <w:r>
        <w:rPr>
          <w:noProof/>
        </w:rPr>
        <w:fldChar w:fldCharType="begin" w:fldLock="1"/>
      </w:r>
      <w:r>
        <w:rPr>
          <w:noProof/>
        </w:rPr>
        <w:instrText xml:space="preserve"> PAGEREF _Toc178199562 \h </w:instrText>
      </w:r>
      <w:r>
        <w:rPr>
          <w:noProof/>
        </w:rPr>
      </w:r>
      <w:r>
        <w:rPr>
          <w:noProof/>
        </w:rPr>
        <w:fldChar w:fldCharType="separate"/>
      </w:r>
      <w:r>
        <w:rPr>
          <w:noProof/>
        </w:rPr>
        <w:t>318</w:t>
      </w:r>
      <w:r>
        <w:rPr>
          <w:noProof/>
        </w:rPr>
        <w:fldChar w:fldCharType="end"/>
      </w:r>
    </w:p>
    <w:p w14:paraId="3718B2FD" w14:textId="5EF3B6F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val="en-IN"/>
        </w:rPr>
        <w:t>9.4.2.4.4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val="en-IN"/>
        </w:rPr>
        <w:t>MCVideo user rejects the terminating call</w:t>
      </w:r>
      <w:r>
        <w:rPr>
          <w:noProof/>
        </w:rPr>
        <w:tab/>
      </w:r>
      <w:r>
        <w:rPr>
          <w:noProof/>
        </w:rPr>
        <w:fldChar w:fldCharType="begin" w:fldLock="1"/>
      </w:r>
      <w:r>
        <w:rPr>
          <w:noProof/>
        </w:rPr>
        <w:instrText xml:space="preserve"> PAGEREF _Toc178199563 \h </w:instrText>
      </w:r>
      <w:r>
        <w:rPr>
          <w:noProof/>
        </w:rPr>
      </w:r>
      <w:r>
        <w:rPr>
          <w:noProof/>
        </w:rPr>
        <w:fldChar w:fldCharType="separate"/>
      </w:r>
      <w:r>
        <w:rPr>
          <w:noProof/>
        </w:rPr>
        <w:t>318</w:t>
      </w:r>
      <w:r>
        <w:rPr>
          <w:noProof/>
        </w:rPr>
        <w:fldChar w:fldCharType="end"/>
      </w:r>
    </w:p>
    <w:p w14:paraId="499764E9" w14:textId="65CC0A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9.4.2.4.5</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MCVideo user does not act on terminating call</w:t>
      </w:r>
      <w:r>
        <w:rPr>
          <w:noProof/>
        </w:rPr>
        <w:tab/>
      </w:r>
      <w:r>
        <w:rPr>
          <w:noProof/>
        </w:rPr>
        <w:fldChar w:fldCharType="begin" w:fldLock="1"/>
      </w:r>
      <w:r>
        <w:rPr>
          <w:noProof/>
        </w:rPr>
        <w:instrText xml:space="preserve"> PAGEREF _Toc178199564 \h </w:instrText>
      </w:r>
      <w:r>
        <w:rPr>
          <w:noProof/>
        </w:rPr>
      </w:r>
      <w:r>
        <w:rPr>
          <w:noProof/>
        </w:rPr>
        <w:fldChar w:fldCharType="separate"/>
      </w:r>
      <w:r>
        <w:rPr>
          <w:noProof/>
        </w:rPr>
        <w:t>318</w:t>
      </w:r>
      <w:r>
        <w:rPr>
          <w:noProof/>
        </w:rPr>
        <w:fldChar w:fldCharType="end"/>
      </w:r>
    </w:p>
    <w:p w14:paraId="500716AF" w14:textId="38F4FE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9.4.2.4.6</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Terminating user releasing the call</w:t>
      </w:r>
      <w:r>
        <w:rPr>
          <w:noProof/>
        </w:rPr>
        <w:tab/>
      </w:r>
      <w:r>
        <w:rPr>
          <w:noProof/>
        </w:rPr>
        <w:fldChar w:fldCharType="begin" w:fldLock="1"/>
      </w:r>
      <w:r>
        <w:rPr>
          <w:noProof/>
        </w:rPr>
        <w:instrText xml:space="preserve"> PAGEREF _Toc178199565 \h </w:instrText>
      </w:r>
      <w:r>
        <w:rPr>
          <w:noProof/>
        </w:rPr>
      </w:r>
      <w:r>
        <w:rPr>
          <w:noProof/>
        </w:rPr>
        <w:fldChar w:fldCharType="separate"/>
      </w:r>
      <w:r>
        <w:rPr>
          <w:noProof/>
        </w:rPr>
        <w:t>318</w:t>
      </w:r>
      <w:r>
        <w:rPr>
          <w:noProof/>
        </w:rPr>
        <w:fldChar w:fldCharType="end"/>
      </w:r>
    </w:p>
    <w:p w14:paraId="3AFE21D3" w14:textId="6295844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9.4.2.4.7</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Originating user releasing the call</w:t>
      </w:r>
      <w:r>
        <w:rPr>
          <w:noProof/>
        </w:rPr>
        <w:tab/>
      </w:r>
      <w:r>
        <w:rPr>
          <w:noProof/>
        </w:rPr>
        <w:fldChar w:fldCharType="begin" w:fldLock="1"/>
      </w:r>
      <w:r>
        <w:rPr>
          <w:noProof/>
        </w:rPr>
        <w:instrText xml:space="preserve"> PAGEREF _Toc178199566 \h </w:instrText>
      </w:r>
      <w:r>
        <w:rPr>
          <w:noProof/>
        </w:rPr>
      </w:r>
      <w:r>
        <w:rPr>
          <w:noProof/>
        </w:rPr>
        <w:fldChar w:fldCharType="separate"/>
      </w:r>
      <w:r>
        <w:rPr>
          <w:noProof/>
        </w:rPr>
        <w:t>318</w:t>
      </w:r>
      <w:r>
        <w:rPr>
          <w:noProof/>
        </w:rPr>
        <w:fldChar w:fldCharType="end"/>
      </w:r>
    </w:p>
    <w:p w14:paraId="426464DC" w14:textId="3E9E7AA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9.4.2.4.8</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Receiving GROUP CALL BROADCAST END message</w:t>
      </w:r>
      <w:r>
        <w:rPr>
          <w:noProof/>
        </w:rPr>
        <w:tab/>
      </w:r>
      <w:r>
        <w:rPr>
          <w:noProof/>
        </w:rPr>
        <w:fldChar w:fldCharType="begin" w:fldLock="1"/>
      </w:r>
      <w:r>
        <w:rPr>
          <w:noProof/>
        </w:rPr>
        <w:instrText xml:space="preserve"> PAGEREF _Toc178199567 \h </w:instrText>
      </w:r>
      <w:r>
        <w:rPr>
          <w:noProof/>
        </w:rPr>
      </w:r>
      <w:r>
        <w:rPr>
          <w:noProof/>
        </w:rPr>
        <w:fldChar w:fldCharType="separate"/>
      </w:r>
      <w:r>
        <w:rPr>
          <w:noProof/>
        </w:rPr>
        <w:t>319</w:t>
      </w:r>
      <w:r>
        <w:rPr>
          <w:noProof/>
        </w:rPr>
        <w:fldChar w:fldCharType="end"/>
      </w:r>
    </w:p>
    <w:p w14:paraId="207E1128" w14:textId="411D334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9.4.2.4.9</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Originating UE retransmitting GROUP CALL BROADCAST message</w:t>
      </w:r>
      <w:r>
        <w:rPr>
          <w:noProof/>
        </w:rPr>
        <w:tab/>
      </w:r>
      <w:r>
        <w:rPr>
          <w:noProof/>
        </w:rPr>
        <w:fldChar w:fldCharType="begin" w:fldLock="1"/>
      </w:r>
      <w:r>
        <w:rPr>
          <w:noProof/>
        </w:rPr>
        <w:instrText xml:space="preserve"> PAGEREF _Toc178199568 \h </w:instrText>
      </w:r>
      <w:r>
        <w:rPr>
          <w:noProof/>
        </w:rPr>
      </w:r>
      <w:r>
        <w:rPr>
          <w:noProof/>
        </w:rPr>
        <w:fldChar w:fldCharType="separate"/>
      </w:r>
      <w:r>
        <w:rPr>
          <w:noProof/>
        </w:rPr>
        <w:t>319</w:t>
      </w:r>
      <w:r>
        <w:rPr>
          <w:noProof/>
        </w:rPr>
        <w:fldChar w:fldCharType="end"/>
      </w:r>
    </w:p>
    <w:p w14:paraId="1F64FF14" w14:textId="4C4AFB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9.4.2.4.10</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Ignoring same call ID</w:t>
      </w:r>
      <w:r>
        <w:rPr>
          <w:noProof/>
        </w:rPr>
        <w:tab/>
      </w:r>
      <w:r>
        <w:rPr>
          <w:noProof/>
        </w:rPr>
        <w:fldChar w:fldCharType="begin" w:fldLock="1"/>
      </w:r>
      <w:r>
        <w:rPr>
          <w:noProof/>
        </w:rPr>
        <w:instrText xml:space="preserve"> PAGEREF _Toc178199569 \h </w:instrText>
      </w:r>
      <w:r>
        <w:rPr>
          <w:noProof/>
        </w:rPr>
      </w:r>
      <w:r>
        <w:rPr>
          <w:noProof/>
        </w:rPr>
        <w:fldChar w:fldCharType="separate"/>
      </w:r>
      <w:r>
        <w:rPr>
          <w:noProof/>
        </w:rPr>
        <w:t>319</w:t>
      </w:r>
      <w:r>
        <w:rPr>
          <w:noProof/>
        </w:rPr>
        <w:fldChar w:fldCharType="end"/>
      </w:r>
    </w:p>
    <w:p w14:paraId="009A6A0D" w14:textId="5639E30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IN" w:eastAsia="zh-CN"/>
        </w:rPr>
        <w:t>9.4.2.4.11</w:t>
      </w:r>
      <w:r>
        <w:rPr>
          <w:rFonts w:asciiTheme="minorHAnsi" w:eastAsiaTheme="minorEastAsia" w:hAnsiTheme="minorHAnsi" w:cstheme="minorBidi"/>
          <w:noProof/>
          <w:kern w:val="2"/>
          <w:sz w:val="22"/>
          <w:szCs w:val="22"/>
          <w:lang w:eastAsia="en-GB"/>
          <w14:ligatures w14:val="standardContextual"/>
        </w:rPr>
        <w:tab/>
      </w:r>
      <w:r w:rsidRPr="004F2868">
        <w:rPr>
          <w:noProof/>
          <w:lang w:val="en-IN" w:eastAsia="zh-CN"/>
        </w:rPr>
        <w:t>Releasing the call</w:t>
      </w:r>
      <w:r>
        <w:rPr>
          <w:noProof/>
        </w:rPr>
        <w:tab/>
      </w:r>
      <w:r>
        <w:rPr>
          <w:noProof/>
        </w:rPr>
        <w:fldChar w:fldCharType="begin" w:fldLock="1"/>
      </w:r>
      <w:r>
        <w:rPr>
          <w:noProof/>
        </w:rPr>
        <w:instrText xml:space="preserve"> PAGEREF _Toc178199570 \h </w:instrText>
      </w:r>
      <w:r>
        <w:rPr>
          <w:noProof/>
        </w:rPr>
      </w:r>
      <w:r>
        <w:rPr>
          <w:noProof/>
        </w:rPr>
        <w:fldChar w:fldCharType="separate"/>
      </w:r>
      <w:r>
        <w:rPr>
          <w:noProof/>
        </w:rPr>
        <w:t>319</w:t>
      </w:r>
      <w:r>
        <w:rPr>
          <w:noProof/>
        </w:rPr>
        <w:fldChar w:fldCharType="end"/>
      </w:r>
    </w:p>
    <w:p w14:paraId="3EE328A6" w14:textId="40FC58C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_Toc178199571 \h </w:instrText>
      </w:r>
      <w:r>
        <w:rPr>
          <w:noProof/>
        </w:rPr>
      </w:r>
      <w:r>
        <w:rPr>
          <w:noProof/>
        </w:rPr>
        <w:fldChar w:fldCharType="separate"/>
      </w:r>
      <w:r>
        <w:rPr>
          <w:noProof/>
        </w:rPr>
        <w:t>320</w:t>
      </w:r>
      <w:r>
        <w:rPr>
          <w:noProof/>
        </w:rPr>
        <w:fldChar w:fldCharType="end"/>
      </w:r>
    </w:p>
    <w:p w14:paraId="2B9B3D6D" w14:textId="3A0DC07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_Toc178199572 \h </w:instrText>
      </w:r>
      <w:r>
        <w:rPr>
          <w:noProof/>
        </w:rPr>
      </w:r>
      <w:r>
        <w:rPr>
          <w:noProof/>
        </w:rPr>
        <w:fldChar w:fldCharType="separate"/>
      </w:r>
      <w:r>
        <w:rPr>
          <w:noProof/>
        </w:rPr>
        <w:t>320</w:t>
      </w:r>
      <w:r>
        <w:rPr>
          <w:noProof/>
        </w:rPr>
        <w:fldChar w:fldCharType="end"/>
      </w:r>
    </w:p>
    <w:p w14:paraId="7D904AB9" w14:textId="79256E3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_Toc178199573 \h </w:instrText>
      </w:r>
      <w:r>
        <w:rPr>
          <w:noProof/>
        </w:rPr>
      </w:r>
      <w:r>
        <w:rPr>
          <w:noProof/>
        </w:rPr>
        <w:fldChar w:fldCharType="separate"/>
      </w:r>
      <w:r>
        <w:rPr>
          <w:noProof/>
        </w:rPr>
        <w:t>320</w:t>
      </w:r>
      <w:r>
        <w:rPr>
          <w:noProof/>
        </w:rPr>
        <w:fldChar w:fldCharType="end"/>
      </w:r>
    </w:p>
    <w:p w14:paraId="238F8A07" w14:textId="456596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_Toc178199574 \h </w:instrText>
      </w:r>
      <w:r>
        <w:rPr>
          <w:noProof/>
        </w:rPr>
      </w:r>
      <w:r>
        <w:rPr>
          <w:noProof/>
        </w:rPr>
        <w:fldChar w:fldCharType="separate"/>
      </w:r>
      <w:r>
        <w:rPr>
          <w:noProof/>
        </w:rPr>
        <w:t>320</w:t>
      </w:r>
      <w:r>
        <w:rPr>
          <w:noProof/>
        </w:rPr>
        <w:fldChar w:fldCharType="end"/>
      </w:r>
    </w:p>
    <w:p w14:paraId="54AEFAE5" w14:textId="76B75A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eastAsia="ko-KR"/>
        </w:rPr>
        <w:t>P</w:t>
      </w:r>
      <w:r>
        <w:rPr>
          <w:noProof/>
          <w:lang w:eastAsia="ko-KR"/>
        </w:rPr>
        <w:t xml:space="preserve">rivate call </w:t>
      </w:r>
      <w:r w:rsidRPr="004F2868">
        <w:rPr>
          <w:noProof/>
          <w:lang w:val="en-US" w:eastAsia="ko-KR"/>
        </w:rPr>
        <w:t>with transmission control</w:t>
      </w:r>
      <w:r>
        <w:rPr>
          <w:noProof/>
        </w:rPr>
        <w:tab/>
      </w:r>
      <w:r>
        <w:rPr>
          <w:noProof/>
        </w:rPr>
        <w:fldChar w:fldCharType="begin" w:fldLock="1"/>
      </w:r>
      <w:r>
        <w:rPr>
          <w:noProof/>
        </w:rPr>
        <w:instrText xml:space="preserve"> PAGEREF _Toc178199575 \h </w:instrText>
      </w:r>
      <w:r>
        <w:rPr>
          <w:noProof/>
        </w:rPr>
      </w:r>
      <w:r>
        <w:rPr>
          <w:noProof/>
        </w:rPr>
        <w:fldChar w:fldCharType="separate"/>
      </w:r>
      <w:r>
        <w:rPr>
          <w:noProof/>
        </w:rPr>
        <w:t>320</w:t>
      </w:r>
      <w:r>
        <w:rPr>
          <w:noProof/>
        </w:rPr>
        <w:fldChar w:fldCharType="end"/>
      </w:r>
    </w:p>
    <w:p w14:paraId="57DC008D" w14:textId="054A35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_Toc178199576 \h </w:instrText>
      </w:r>
      <w:r>
        <w:rPr>
          <w:noProof/>
        </w:rPr>
      </w:r>
      <w:r>
        <w:rPr>
          <w:noProof/>
        </w:rPr>
        <w:fldChar w:fldCharType="separate"/>
      </w:r>
      <w:r>
        <w:rPr>
          <w:noProof/>
        </w:rPr>
        <w:t>320</w:t>
      </w:r>
      <w:r>
        <w:rPr>
          <w:noProof/>
        </w:rPr>
        <w:fldChar w:fldCharType="end"/>
      </w:r>
    </w:p>
    <w:p w14:paraId="2E0E0780" w14:textId="4E8980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_Toc178199577 \h </w:instrText>
      </w:r>
      <w:r>
        <w:rPr>
          <w:noProof/>
        </w:rPr>
      </w:r>
      <w:r>
        <w:rPr>
          <w:noProof/>
        </w:rPr>
        <w:fldChar w:fldCharType="separate"/>
      </w:r>
      <w:r>
        <w:rPr>
          <w:noProof/>
        </w:rPr>
        <w:t>321</w:t>
      </w:r>
      <w:r>
        <w:rPr>
          <w:noProof/>
        </w:rPr>
        <w:fldChar w:fldCharType="end"/>
      </w:r>
    </w:p>
    <w:p w14:paraId="6B429104" w14:textId="1C7579D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w:t>
      </w:r>
      <w:r w:rsidRPr="004F2868">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_Toc178199578 \h </w:instrText>
      </w:r>
      <w:r>
        <w:rPr>
          <w:noProof/>
        </w:rPr>
      </w:r>
      <w:r>
        <w:rPr>
          <w:noProof/>
        </w:rPr>
        <w:fldChar w:fldCharType="separate"/>
      </w:r>
      <w:r>
        <w:rPr>
          <w:noProof/>
        </w:rPr>
        <w:t>321</w:t>
      </w:r>
      <w:r>
        <w:rPr>
          <w:noProof/>
        </w:rPr>
        <w:fldChar w:fldCharType="end"/>
      </w:r>
    </w:p>
    <w:p w14:paraId="73C22649" w14:textId="11D701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_Toc178199579 \h </w:instrText>
      </w:r>
      <w:r>
        <w:rPr>
          <w:noProof/>
        </w:rPr>
      </w:r>
      <w:r>
        <w:rPr>
          <w:noProof/>
        </w:rPr>
        <w:fldChar w:fldCharType="separate"/>
      </w:r>
      <w:r>
        <w:rPr>
          <w:noProof/>
        </w:rPr>
        <w:t>323</w:t>
      </w:r>
      <w:r>
        <w:rPr>
          <w:noProof/>
        </w:rPr>
        <w:fldChar w:fldCharType="end"/>
      </w:r>
    </w:p>
    <w:p w14:paraId="7A43A4A5" w14:textId="1B539DE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_Toc178199580 \h </w:instrText>
      </w:r>
      <w:r>
        <w:rPr>
          <w:noProof/>
        </w:rPr>
      </w:r>
      <w:r>
        <w:rPr>
          <w:noProof/>
        </w:rPr>
        <w:fldChar w:fldCharType="separate"/>
      </w:r>
      <w:r>
        <w:rPr>
          <w:noProof/>
        </w:rPr>
        <w:t>325</w:t>
      </w:r>
      <w:r>
        <w:rPr>
          <w:noProof/>
        </w:rPr>
        <w:fldChar w:fldCharType="end"/>
      </w:r>
    </w:p>
    <w:p w14:paraId="10103DF6" w14:textId="241601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_Toc178199581 \h </w:instrText>
      </w:r>
      <w:r>
        <w:rPr>
          <w:noProof/>
        </w:rPr>
      </w:r>
      <w:r>
        <w:rPr>
          <w:noProof/>
        </w:rPr>
        <w:fldChar w:fldCharType="separate"/>
      </w:r>
      <w:r>
        <w:rPr>
          <w:noProof/>
        </w:rPr>
        <w:t>326</w:t>
      </w:r>
      <w:r>
        <w:rPr>
          <w:noProof/>
        </w:rPr>
        <w:fldChar w:fldCharType="end"/>
      </w:r>
    </w:p>
    <w:p w14:paraId="5A25CF1F" w14:textId="449F2B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eastAsia="ko-KR"/>
        </w:rPr>
        <w:t>10.2.2.2.5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_Toc178199582 \h </w:instrText>
      </w:r>
      <w:r>
        <w:rPr>
          <w:noProof/>
        </w:rPr>
      </w:r>
      <w:r>
        <w:rPr>
          <w:noProof/>
        </w:rPr>
        <w:fldChar w:fldCharType="separate"/>
      </w:r>
      <w:r>
        <w:rPr>
          <w:noProof/>
        </w:rPr>
        <w:t>327</w:t>
      </w:r>
      <w:r>
        <w:rPr>
          <w:noProof/>
        </w:rPr>
        <w:fldChar w:fldCharType="end"/>
      </w:r>
    </w:p>
    <w:p w14:paraId="7787C069" w14:textId="679EC8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_Toc178199583 \h </w:instrText>
      </w:r>
      <w:r>
        <w:rPr>
          <w:noProof/>
        </w:rPr>
      </w:r>
      <w:r>
        <w:rPr>
          <w:noProof/>
        </w:rPr>
        <w:fldChar w:fldCharType="separate"/>
      </w:r>
      <w:r>
        <w:rPr>
          <w:noProof/>
        </w:rPr>
        <w:t>328</w:t>
      </w:r>
      <w:r>
        <w:rPr>
          <w:noProof/>
        </w:rPr>
        <w:fldChar w:fldCharType="end"/>
      </w:r>
    </w:p>
    <w:p w14:paraId="2DED686B" w14:textId="3E0848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10.2.2.3.1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_Toc178199584 \h </w:instrText>
      </w:r>
      <w:r>
        <w:rPr>
          <w:noProof/>
        </w:rPr>
      </w:r>
      <w:r>
        <w:rPr>
          <w:noProof/>
        </w:rPr>
        <w:fldChar w:fldCharType="separate"/>
      </w:r>
      <w:r>
        <w:rPr>
          <w:noProof/>
        </w:rPr>
        <w:t>328</w:t>
      </w:r>
      <w:r>
        <w:rPr>
          <w:noProof/>
        </w:rPr>
        <w:fldChar w:fldCharType="end"/>
      </w:r>
    </w:p>
    <w:p w14:paraId="07CB967C" w14:textId="6CB1149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_Toc178199585 \h </w:instrText>
      </w:r>
      <w:r>
        <w:rPr>
          <w:noProof/>
        </w:rPr>
      </w:r>
      <w:r>
        <w:rPr>
          <w:noProof/>
        </w:rPr>
        <w:fldChar w:fldCharType="separate"/>
      </w:r>
      <w:r>
        <w:rPr>
          <w:noProof/>
        </w:rPr>
        <w:t>328</w:t>
      </w:r>
      <w:r>
        <w:rPr>
          <w:noProof/>
        </w:rPr>
        <w:fldChar w:fldCharType="end"/>
      </w:r>
    </w:p>
    <w:p w14:paraId="2858BCB5" w14:textId="677F0B0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_Toc178199586 \h </w:instrText>
      </w:r>
      <w:r>
        <w:rPr>
          <w:noProof/>
        </w:rPr>
      </w:r>
      <w:r>
        <w:rPr>
          <w:noProof/>
        </w:rPr>
        <w:fldChar w:fldCharType="separate"/>
      </w:r>
      <w:r>
        <w:rPr>
          <w:noProof/>
        </w:rPr>
        <w:t>332</w:t>
      </w:r>
      <w:r>
        <w:rPr>
          <w:noProof/>
        </w:rPr>
        <w:fldChar w:fldCharType="end"/>
      </w:r>
    </w:p>
    <w:p w14:paraId="6F4C454A" w14:textId="031317D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_Toc178199587 \h </w:instrText>
      </w:r>
      <w:r>
        <w:rPr>
          <w:noProof/>
        </w:rPr>
      </w:r>
      <w:r>
        <w:rPr>
          <w:noProof/>
        </w:rPr>
        <w:fldChar w:fldCharType="separate"/>
      </w:r>
      <w:r>
        <w:rPr>
          <w:noProof/>
        </w:rPr>
        <w:t>335</w:t>
      </w:r>
      <w:r>
        <w:rPr>
          <w:noProof/>
        </w:rPr>
        <w:fldChar w:fldCharType="end"/>
      </w:r>
    </w:p>
    <w:p w14:paraId="5C0B2A68" w14:textId="21D945E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_Toc178199588 \h </w:instrText>
      </w:r>
      <w:r>
        <w:rPr>
          <w:noProof/>
        </w:rPr>
      </w:r>
      <w:r>
        <w:rPr>
          <w:noProof/>
        </w:rPr>
        <w:fldChar w:fldCharType="separate"/>
      </w:r>
      <w:r>
        <w:rPr>
          <w:noProof/>
        </w:rPr>
        <w:t>336</w:t>
      </w:r>
      <w:r>
        <w:rPr>
          <w:noProof/>
        </w:rPr>
        <w:fldChar w:fldCharType="end"/>
      </w:r>
    </w:p>
    <w:p w14:paraId="3366C1CE" w14:textId="11F60D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_Toc178199589 \h </w:instrText>
      </w:r>
      <w:r>
        <w:rPr>
          <w:noProof/>
        </w:rPr>
      </w:r>
      <w:r>
        <w:rPr>
          <w:noProof/>
        </w:rPr>
        <w:fldChar w:fldCharType="separate"/>
      </w:r>
      <w:r>
        <w:rPr>
          <w:noProof/>
        </w:rPr>
        <w:t>338</w:t>
      </w:r>
      <w:r>
        <w:rPr>
          <w:noProof/>
        </w:rPr>
        <w:fldChar w:fldCharType="end"/>
      </w:r>
    </w:p>
    <w:p w14:paraId="0825D681" w14:textId="7987C36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10.2.2.4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_Toc178199590 \h </w:instrText>
      </w:r>
      <w:r>
        <w:rPr>
          <w:noProof/>
        </w:rPr>
      </w:r>
      <w:r>
        <w:rPr>
          <w:noProof/>
        </w:rPr>
        <w:fldChar w:fldCharType="separate"/>
      </w:r>
      <w:r>
        <w:rPr>
          <w:noProof/>
        </w:rPr>
        <w:t>339</w:t>
      </w:r>
      <w:r>
        <w:rPr>
          <w:noProof/>
        </w:rPr>
        <w:fldChar w:fldCharType="end"/>
      </w:r>
    </w:p>
    <w:p w14:paraId="2EA2BE19" w14:textId="49F9EE7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_Toc178199591 \h </w:instrText>
      </w:r>
      <w:r>
        <w:rPr>
          <w:noProof/>
        </w:rPr>
      </w:r>
      <w:r>
        <w:rPr>
          <w:noProof/>
        </w:rPr>
        <w:fldChar w:fldCharType="separate"/>
      </w:r>
      <w:r>
        <w:rPr>
          <w:noProof/>
        </w:rPr>
        <w:t>339</w:t>
      </w:r>
      <w:r>
        <w:rPr>
          <w:noProof/>
        </w:rPr>
        <w:fldChar w:fldCharType="end"/>
      </w:r>
    </w:p>
    <w:p w14:paraId="34639781" w14:textId="727A27F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_Toc178199592 \h </w:instrText>
      </w:r>
      <w:r>
        <w:rPr>
          <w:noProof/>
        </w:rPr>
      </w:r>
      <w:r>
        <w:rPr>
          <w:noProof/>
        </w:rPr>
        <w:fldChar w:fldCharType="separate"/>
      </w:r>
      <w:r>
        <w:rPr>
          <w:noProof/>
        </w:rPr>
        <w:t>340</w:t>
      </w:r>
      <w:r>
        <w:rPr>
          <w:noProof/>
        </w:rPr>
        <w:fldChar w:fldCharType="end"/>
      </w:r>
    </w:p>
    <w:p w14:paraId="6BB80235" w14:textId="4DBB9A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_Toc178199593 \h </w:instrText>
      </w:r>
      <w:r>
        <w:rPr>
          <w:noProof/>
        </w:rPr>
      </w:r>
      <w:r>
        <w:rPr>
          <w:noProof/>
        </w:rPr>
        <w:fldChar w:fldCharType="separate"/>
      </w:r>
      <w:r>
        <w:rPr>
          <w:noProof/>
        </w:rPr>
        <w:t>343</w:t>
      </w:r>
      <w:r>
        <w:rPr>
          <w:noProof/>
        </w:rPr>
        <w:fldChar w:fldCharType="end"/>
      </w:r>
    </w:p>
    <w:p w14:paraId="0D399D00" w14:textId="632A862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_Toc178199594 \h </w:instrText>
      </w:r>
      <w:r>
        <w:rPr>
          <w:noProof/>
        </w:rPr>
      </w:r>
      <w:r>
        <w:rPr>
          <w:noProof/>
        </w:rPr>
        <w:fldChar w:fldCharType="separate"/>
      </w:r>
      <w:r>
        <w:rPr>
          <w:noProof/>
        </w:rPr>
        <w:t>344</w:t>
      </w:r>
      <w:r>
        <w:rPr>
          <w:noProof/>
        </w:rPr>
        <w:fldChar w:fldCharType="end"/>
      </w:r>
    </w:p>
    <w:p w14:paraId="7648B248" w14:textId="166A280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_Toc178199595 \h </w:instrText>
      </w:r>
      <w:r>
        <w:rPr>
          <w:noProof/>
        </w:rPr>
      </w:r>
      <w:r>
        <w:rPr>
          <w:noProof/>
        </w:rPr>
        <w:fldChar w:fldCharType="separate"/>
      </w:r>
      <w:r>
        <w:rPr>
          <w:noProof/>
        </w:rPr>
        <w:t>346</w:t>
      </w:r>
      <w:r>
        <w:rPr>
          <w:noProof/>
        </w:rPr>
        <w:fldChar w:fldCharType="end"/>
      </w:r>
    </w:p>
    <w:p w14:paraId="5DEC7794" w14:textId="633D69D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4F2868">
        <w:rPr>
          <w:noProof/>
          <w:lang w:val="en-US"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_Toc178199596 \h </w:instrText>
      </w:r>
      <w:r>
        <w:rPr>
          <w:noProof/>
        </w:rPr>
      </w:r>
      <w:r>
        <w:rPr>
          <w:noProof/>
        </w:rPr>
        <w:fldChar w:fldCharType="separate"/>
      </w:r>
      <w:r>
        <w:rPr>
          <w:noProof/>
        </w:rPr>
        <w:t>346</w:t>
      </w:r>
      <w:r>
        <w:rPr>
          <w:noProof/>
        </w:rPr>
        <w:fldChar w:fldCharType="end"/>
      </w:r>
    </w:p>
    <w:p w14:paraId="53B459AF" w14:textId="0EB65C6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Private call without transmission control</w:t>
      </w:r>
      <w:r>
        <w:rPr>
          <w:noProof/>
        </w:rPr>
        <w:tab/>
      </w:r>
      <w:r>
        <w:rPr>
          <w:noProof/>
        </w:rPr>
        <w:fldChar w:fldCharType="begin" w:fldLock="1"/>
      </w:r>
      <w:r>
        <w:rPr>
          <w:noProof/>
        </w:rPr>
        <w:instrText xml:space="preserve"> PAGEREF _Toc178199597 \h </w:instrText>
      </w:r>
      <w:r>
        <w:rPr>
          <w:noProof/>
        </w:rPr>
      </w:r>
      <w:r>
        <w:rPr>
          <w:noProof/>
        </w:rPr>
        <w:fldChar w:fldCharType="separate"/>
      </w:r>
      <w:r>
        <w:rPr>
          <w:noProof/>
        </w:rPr>
        <w:t>347</w:t>
      </w:r>
      <w:r>
        <w:rPr>
          <w:noProof/>
        </w:rPr>
        <w:fldChar w:fldCharType="end"/>
      </w:r>
    </w:p>
    <w:p w14:paraId="48E15E26" w14:textId="7BC4D74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_Toc178199598 \h </w:instrText>
      </w:r>
      <w:r>
        <w:rPr>
          <w:noProof/>
        </w:rPr>
      </w:r>
      <w:r>
        <w:rPr>
          <w:noProof/>
        </w:rPr>
        <w:fldChar w:fldCharType="separate"/>
      </w:r>
      <w:r>
        <w:rPr>
          <w:noProof/>
        </w:rPr>
        <w:t>347</w:t>
      </w:r>
      <w:r>
        <w:rPr>
          <w:noProof/>
        </w:rPr>
        <w:fldChar w:fldCharType="end"/>
      </w:r>
    </w:p>
    <w:p w14:paraId="08E5ADE7" w14:textId="60D9B67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Participating MCVideo function procedures</w:t>
      </w:r>
      <w:r>
        <w:rPr>
          <w:noProof/>
        </w:rPr>
        <w:tab/>
      </w:r>
      <w:r>
        <w:rPr>
          <w:noProof/>
        </w:rPr>
        <w:fldChar w:fldCharType="begin" w:fldLock="1"/>
      </w:r>
      <w:r>
        <w:rPr>
          <w:noProof/>
        </w:rPr>
        <w:instrText xml:space="preserve"> PAGEREF _Toc178199599 \h </w:instrText>
      </w:r>
      <w:r>
        <w:rPr>
          <w:noProof/>
        </w:rPr>
      </w:r>
      <w:r>
        <w:rPr>
          <w:noProof/>
        </w:rPr>
        <w:fldChar w:fldCharType="separate"/>
      </w:r>
      <w:r>
        <w:rPr>
          <w:noProof/>
        </w:rPr>
        <w:t>347</w:t>
      </w:r>
      <w:r>
        <w:rPr>
          <w:noProof/>
        </w:rPr>
        <w:fldChar w:fldCharType="end"/>
      </w:r>
    </w:p>
    <w:p w14:paraId="6E4D1F14" w14:textId="0198C7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_Toc178199600 \h </w:instrText>
      </w:r>
      <w:r>
        <w:rPr>
          <w:noProof/>
        </w:rPr>
      </w:r>
      <w:r>
        <w:rPr>
          <w:noProof/>
        </w:rPr>
        <w:fldChar w:fldCharType="separate"/>
      </w:r>
      <w:r>
        <w:rPr>
          <w:noProof/>
        </w:rPr>
        <w:t>347</w:t>
      </w:r>
      <w:r>
        <w:rPr>
          <w:noProof/>
        </w:rPr>
        <w:fldChar w:fldCharType="end"/>
      </w:r>
    </w:p>
    <w:p w14:paraId="1FAE29E5" w14:textId="62C45A3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_Toc178199601 \h </w:instrText>
      </w:r>
      <w:r>
        <w:rPr>
          <w:noProof/>
        </w:rPr>
      </w:r>
      <w:r>
        <w:rPr>
          <w:noProof/>
        </w:rPr>
        <w:fldChar w:fldCharType="separate"/>
      </w:r>
      <w:r>
        <w:rPr>
          <w:noProof/>
        </w:rPr>
        <w:t>347</w:t>
      </w:r>
      <w:r>
        <w:rPr>
          <w:noProof/>
        </w:rPr>
        <w:fldChar w:fldCharType="end"/>
      </w:r>
    </w:p>
    <w:p w14:paraId="7789F1C2" w14:textId="4DA978D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_Toc178199602 \h </w:instrText>
      </w:r>
      <w:r>
        <w:rPr>
          <w:noProof/>
        </w:rPr>
      </w:r>
      <w:r>
        <w:rPr>
          <w:noProof/>
        </w:rPr>
        <w:fldChar w:fldCharType="separate"/>
      </w:r>
      <w:r>
        <w:rPr>
          <w:noProof/>
        </w:rPr>
        <w:t>348</w:t>
      </w:r>
      <w:r>
        <w:rPr>
          <w:noProof/>
        </w:rPr>
        <w:fldChar w:fldCharType="end"/>
      </w:r>
    </w:p>
    <w:p w14:paraId="020C88D4" w14:textId="69499D2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_Toc178199603 \h </w:instrText>
      </w:r>
      <w:r>
        <w:rPr>
          <w:noProof/>
        </w:rPr>
      </w:r>
      <w:r>
        <w:rPr>
          <w:noProof/>
        </w:rPr>
        <w:fldChar w:fldCharType="separate"/>
      </w:r>
      <w:r>
        <w:rPr>
          <w:noProof/>
        </w:rPr>
        <w:t>348</w:t>
      </w:r>
      <w:r>
        <w:rPr>
          <w:noProof/>
        </w:rPr>
        <w:fldChar w:fldCharType="end"/>
      </w:r>
    </w:p>
    <w:p w14:paraId="35E9EF7A" w14:textId="0F23C9F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_Toc178199604 \h </w:instrText>
      </w:r>
      <w:r>
        <w:rPr>
          <w:noProof/>
        </w:rPr>
      </w:r>
      <w:r>
        <w:rPr>
          <w:noProof/>
        </w:rPr>
        <w:fldChar w:fldCharType="separate"/>
      </w:r>
      <w:r>
        <w:rPr>
          <w:noProof/>
        </w:rPr>
        <w:t>348</w:t>
      </w:r>
      <w:r>
        <w:rPr>
          <w:noProof/>
        </w:rPr>
        <w:fldChar w:fldCharType="end"/>
      </w:r>
    </w:p>
    <w:p w14:paraId="6A94F995" w14:textId="66813F7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_Toc178199605 \h </w:instrText>
      </w:r>
      <w:r>
        <w:rPr>
          <w:noProof/>
        </w:rPr>
      </w:r>
      <w:r>
        <w:rPr>
          <w:noProof/>
        </w:rPr>
        <w:fldChar w:fldCharType="separate"/>
      </w:r>
      <w:r>
        <w:rPr>
          <w:noProof/>
        </w:rPr>
        <w:t>348</w:t>
      </w:r>
      <w:r>
        <w:rPr>
          <w:noProof/>
        </w:rPr>
        <w:fldChar w:fldCharType="end"/>
      </w:r>
    </w:p>
    <w:p w14:paraId="7037A6F0" w14:textId="05A234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_Toc178199606 \h </w:instrText>
      </w:r>
      <w:r>
        <w:rPr>
          <w:noProof/>
        </w:rPr>
      </w:r>
      <w:r>
        <w:rPr>
          <w:noProof/>
        </w:rPr>
        <w:fldChar w:fldCharType="separate"/>
      </w:r>
      <w:r>
        <w:rPr>
          <w:noProof/>
        </w:rPr>
        <w:t>348</w:t>
      </w:r>
      <w:r>
        <w:rPr>
          <w:noProof/>
        </w:rPr>
        <w:fldChar w:fldCharType="end"/>
      </w:r>
    </w:p>
    <w:p w14:paraId="220C2EEA" w14:textId="41568A5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_Toc178199607 \h </w:instrText>
      </w:r>
      <w:r>
        <w:rPr>
          <w:noProof/>
        </w:rPr>
      </w:r>
      <w:r>
        <w:rPr>
          <w:noProof/>
        </w:rPr>
        <w:fldChar w:fldCharType="separate"/>
      </w:r>
      <w:r>
        <w:rPr>
          <w:noProof/>
        </w:rPr>
        <w:t>348</w:t>
      </w:r>
      <w:r>
        <w:rPr>
          <w:noProof/>
        </w:rPr>
        <w:fldChar w:fldCharType="end"/>
      </w:r>
    </w:p>
    <w:p w14:paraId="487085DF" w14:textId="5EAA256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_Toc178199608 \h </w:instrText>
      </w:r>
      <w:r>
        <w:rPr>
          <w:noProof/>
        </w:rPr>
      </w:r>
      <w:r>
        <w:rPr>
          <w:noProof/>
        </w:rPr>
        <w:fldChar w:fldCharType="separate"/>
      </w:r>
      <w:r>
        <w:rPr>
          <w:noProof/>
        </w:rPr>
        <w:t>348</w:t>
      </w:r>
      <w:r>
        <w:rPr>
          <w:noProof/>
        </w:rPr>
        <w:fldChar w:fldCharType="end"/>
      </w:r>
    </w:p>
    <w:p w14:paraId="1FCCA510" w14:textId="44D2670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_Toc178199609 \h </w:instrText>
      </w:r>
      <w:r>
        <w:rPr>
          <w:noProof/>
        </w:rPr>
      </w:r>
      <w:r>
        <w:rPr>
          <w:noProof/>
        </w:rPr>
        <w:fldChar w:fldCharType="separate"/>
      </w:r>
      <w:r>
        <w:rPr>
          <w:noProof/>
        </w:rPr>
        <w:t>348</w:t>
      </w:r>
      <w:r>
        <w:rPr>
          <w:noProof/>
        </w:rPr>
        <w:fldChar w:fldCharType="end"/>
      </w:r>
    </w:p>
    <w:p w14:paraId="08E5239E" w14:textId="2DBDF3B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_Toc178199610 \h </w:instrText>
      </w:r>
      <w:r>
        <w:rPr>
          <w:noProof/>
        </w:rPr>
      </w:r>
      <w:r>
        <w:rPr>
          <w:noProof/>
        </w:rPr>
        <w:fldChar w:fldCharType="separate"/>
      </w:r>
      <w:r>
        <w:rPr>
          <w:noProof/>
        </w:rPr>
        <w:t>348</w:t>
      </w:r>
      <w:r>
        <w:rPr>
          <w:noProof/>
        </w:rPr>
        <w:fldChar w:fldCharType="end"/>
      </w:r>
    </w:p>
    <w:p w14:paraId="59941ED7" w14:textId="0892AA5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_Toc178199611 \h </w:instrText>
      </w:r>
      <w:r>
        <w:rPr>
          <w:noProof/>
        </w:rPr>
      </w:r>
      <w:r>
        <w:rPr>
          <w:noProof/>
        </w:rPr>
        <w:fldChar w:fldCharType="separate"/>
      </w:r>
      <w:r>
        <w:rPr>
          <w:noProof/>
        </w:rPr>
        <w:t>348</w:t>
      </w:r>
      <w:r>
        <w:rPr>
          <w:noProof/>
        </w:rPr>
        <w:fldChar w:fldCharType="end"/>
      </w:r>
    </w:p>
    <w:p w14:paraId="22701206" w14:textId="098E3760"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_Toc178199612 \h </w:instrText>
      </w:r>
      <w:r>
        <w:rPr>
          <w:noProof/>
        </w:rPr>
      </w:r>
      <w:r>
        <w:rPr>
          <w:noProof/>
        </w:rPr>
        <w:fldChar w:fldCharType="separate"/>
      </w:r>
      <w:r>
        <w:rPr>
          <w:noProof/>
        </w:rPr>
        <w:t>348</w:t>
      </w:r>
      <w:r>
        <w:rPr>
          <w:noProof/>
        </w:rPr>
        <w:fldChar w:fldCharType="end"/>
      </w:r>
    </w:p>
    <w:p w14:paraId="40702395" w14:textId="17357A8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_Toc178199613 \h </w:instrText>
      </w:r>
      <w:r>
        <w:rPr>
          <w:noProof/>
        </w:rPr>
      </w:r>
      <w:r>
        <w:rPr>
          <w:noProof/>
        </w:rPr>
        <w:fldChar w:fldCharType="separate"/>
      </w:r>
      <w:r>
        <w:rPr>
          <w:noProof/>
        </w:rPr>
        <w:t>348</w:t>
      </w:r>
      <w:r>
        <w:rPr>
          <w:noProof/>
        </w:rPr>
        <w:fldChar w:fldCharType="end"/>
      </w:r>
    </w:p>
    <w:p w14:paraId="2911D5D6" w14:textId="1B4E954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_Toc178199614 \h </w:instrText>
      </w:r>
      <w:r>
        <w:rPr>
          <w:noProof/>
        </w:rPr>
      </w:r>
      <w:r>
        <w:rPr>
          <w:noProof/>
        </w:rPr>
        <w:fldChar w:fldCharType="separate"/>
      </w:r>
      <w:r>
        <w:rPr>
          <w:noProof/>
        </w:rPr>
        <w:t>348</w:t>
      </w:r>
      <w:r>
        <w:rPr>
          <w:noProof/>
        </w:rPr>
        <w:fldChar w:fldCharType="end"/>
      </w:r>
    </w:p>
    <w:p w14:paraId="2C4529E4" w14:textId="1DFAD11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_Toc178199615 \h </w:instrText>
      </w:r>
      <w:r>
        <w:rPr>
          <w:noProof/>
        </w:rPr>
      </w:r>
      <w:r>
        <w:rPr>
          <w:noProof/>
        </w:rPr>
        <w:fldChar w:fldCharType="separate"/>
      </w:r>
      <w:r>
        <w:rPr>
          <w:noProof/>
        </w:rPr>
        <w:t>348</w:t>
      </w:r>
      <w:r>
        <w:rPr>
          <w:noProof/>
        </w:rPr>
        <w:fldChar w:fldCharType="end"/>
      </w:r>
    </w:p>
    <w:p w14:paraId="7464DDAD" w14:textId="3302CAE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_Toc178199616 \h </w:instrText>
      </w:r>
      <w:r>
        <w:rPr>
          <w:noProof/>
        </w:rPr>
      </w:r>
      <w:r>
        <w:rPr>
          <w:noProof/>
        </w:rPr>
        <w:fldChar w:fldCharType="separate"/>
      </w:r>
      <w:r>
        <w:rPr>
          <w:noProof/>
        </w:rPr>
        <w:t>348</w:t>
      </w:r>
      <w:r>
        <w:rPr>
          <w:noProof/>
        </w:rPr>
        <w:fldChar w:fldCharType="end"/>
      </w:r>
    </w:p>
    <w:p w14:paraId="5C992B7C" w14:textId="6A0ED6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_Toc178199617 \h </w:instrText>
      </w:r>
      <w:r>
        <w:rPr>
          <w:noProof/>
        </w:rPr>
      </w:r>
      <w:r>
        <w:rPr>
          <w:noProof/>
        </w:rPr>
        <w:fldChar w:fldCharType="separate"/>
      </w:r>
      <w:r>
        <w:rPr>
          <w:noProof/>
        </w:rPr>
        <w:t>349</w:t>
      </w:r>
      <w:r>
        <w:rPr>
          <w:noProof/>
        </w:rPr>
        <w:fldChar w:fldCharType="end"/>
      </w:r>
    </w:p>
    <w:p w14:paraId="7B2614C7" w14:textId="318684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_Toc178199618 \h </w:instrText>
      </w:r>
      <w:r>
        <w:rPr>
          <w:noProof/>
        </w:rPr>
      </w:r>
      <w:r>
        <w:rPr>
          <w:noProof/>
        </w:rPr>
        <w:fldChar w:fldCharType="separate"/>
      </w:r>
      <w:r>
        <w:rPr>
          <w:noProof/>
        </w:rPr>
        <w:t>349</w:t>
      </w:r>
      <w:r>
        <w:rPr>
          <w:noProof/>
        </w:rPr>
        <w:fldChar w:fldCharType="end"/>
      </w:r>
    </w:p>
    <w:p w14:paraId="7EF8033C" w14:textId="12E7514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_Toc178199619 \h </w:instrText>
      </w:r>
      <w:r>
        <w:rPr>
          <w:noProof/>
        </w:rPr>
      </w:r>
      <w:r>
        <w:rPr>
          <w:noProof/>
        </w:rPr>
        <w:fldChar w:fldCharType="separate"/>
      </w:r>
      <w:r>
        <w:rPr>
          <w:noProof/>
        </w:rPr>
        <w:t>349</w:t>
      </w:r>
      <w:r>
        <w:rPr>
          <w:noProof/>
        </w:rPr>
        <w:fldChar w:fldCharType="end"/>
      </w:r>
    </w:p>
    <w:p w14:paraId="0BA11933" w14:textId="7964EAC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_Toc178199620 \h </w:instrText>
      </w:r>
      <w:r>
        <w:rPr>
          <w:noProof/>
        </w:rPr>
      </w:r>
      <w:r>
        <w:rPr>
          <w:noProof/>
        </w:rPr>
        <w:fldChar w:fldCharType="separate"/>
      </w:r>
      <w:r>
        <w:rPr>
          <w:noProof/>
        </w:rPr>
        <w:t>349</w:t>
      </w:r>
      <w:r>
        <w:rPr>
          <w:noProof/>
        </w:rPr>
        <w:fldChar w:fldCharType="end"/>
      </w:r>
    </w:p>
    <w:p w14:paraId="3E506B81" w14:textId="1DD50F5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_Toc178199621 \h </w:instrText>
      </w:r>
      <w:r>
        <w:rPr>
          <w:noProof/>
        </w:rPr>
      </w:r>
      <w:r>
        <w:rPr>
          <w:noProof/>
        </w:rPr>
        <w:fldChar w:fldCharType="separate"/>
      </w:r>
      <w:r>
        <w:rPr>
          <w:noProof/>
        </w:rPr>
        <w:t>349</w:t>
      </w:r>
      <w:r>
        <w:rPr>
          <w:noProof/>
        </w:rPr>
        <w:fldChar w:fldCharType="end"/>
      </w:r>
    </w:p>
    <w:p w14:paraId="2E3913A0" w14:textId="1EDF20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_Toc178199622 \h </w:instrText>
      </w:r>
      <w:r>
        <w:rPr>
          <w:noProof/>
        </w:rPr>
      </w:r>
      <w:r>
        <w:rPr>
          <w:noProof/>
        </w:rPr>
        <w:fldChar w:fldCharType="separate"/>
      </w:r>
      <w:r>
        <w:rPr>
          <w:noProof/>
        </w:rPr>
        <w:t>349</w:t>
      </w:r>
      <w:r>
        <w:rPr>
          <w:noProof/>
        </w:rPr>
        <w:fldChar w:fldCharType="end"/>
      </w:r>
    </w:p>
    <w:p w14:paraId="5EB299D8" w14:textId="49EF561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10.2.5.3.2.1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_Toc178199623 \h </w:instrText>
      </w:r>
      <w:r>
        <w:rPr>
          <w:noProof/>
        </w:rPr>
      </w:r>
      <w:r>
        <w:rPr>
          <w:noProof/>
        </w:rPr>
        <w:fldChar w:fldCharType="separate"/>
      </w:r>
      <w:r>
        <w:rPr>
          <w:noProof/>
        </w:rPr>
        <w:t>349</w:t>
      </w:r>
      <w:r>
        <w:rPr>
          <w:noProof/>
        </w:rPr>
        <w:fldChar w:fldCharType="end"/>
      </w:r>
    </w:p>
    <w:p w14:paraId="04C4E091" w14:textId="00FDBE6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_Toc178199624 \h </w:instrText>
      </w:r>
      <w:r>
        <w:rPr>
          <w:noProof/>
        </w:rPr>
      </w:r>
      <w:r>
        <w:rPr>
          <w:noProof/>
        </w:rPr>
        <w:fldChar w:fldCharType="separate"/>
      </w:r>
      <w:r>
        <w:rPr>
          <w:noProof/>
        </w:rPr>
        <w:t>349</w:t>
      </w:r>
      <w:r>
        <w:rPr>
          <w:noProof/>
        </w:rPr>
        <w:fldChar w:fldCharType="end"/>
      </w:r>
    </w:p>
    <w:p w14:paraId="0FE7E023" w14:textId="5D9C56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_Toc178199625 \h </w:instrText>
      </w:r>
      <w:r>
        <w:rPr>
          <w:noProof/>
        </w:rPr>
      </w:r>
      <w:r>
        <w:rPr>
          <w:noProof/>
        </w:rPr>
        <w:fldChar w:fldCharType="separate"/>
      </w:r>
      <w:r>
        <w:rPr>
          <w:noProof/>
        </w:rPr>
        <w:t>349</w:t>
      </w:r>
      <w:r>
        <w:rPr>
          <w:noProof/>
        </w:rPr>
        <w:fldChar w:fldCharType="end"/>
      </w:r>
    </w:p>
    <w:p w14:paraId="4D8E60CD" w14:textId="158F8FF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_Toc178199626 \h </w:instrText>
      </w:r>
      <w:r>
        <w:rPr>
          <w:noProof/>
        </w:rPr>
      </w:r>
      <w:r>
        <w:rPr>
          <w:noProof/>
        </w:rPr>
        <w:fldChar w:fldCharType="separate"/>
      </w:r>
      <w:r>
        <w:rPr>
          <w:noProof/>
        </w:rPr>
        <w:t>349</w:t>
      </w:r>
      <w:r>
        <w:rPr>
          <w:noProof/>
        </w:rPr>
        <w:fldChar w:fldCharType="end"/>
      </w:r>
    </w:p>
    <w:p w14:paraId="6A247A40" w14:textId="64D380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_Toc178199627 \h </w:instrText>
      </w:r>
      <w:r>
        <w:rPr>
          <w:noProof/>
        </w:rPr>
      </w:r>
      <w:r>
        <w:rPr>
          <w:noProof/>
        </w:rPr>
        <w:fldChar w:fldCharType="separate"/>
      </w:r>
      <w:r>
        <w:rPr>
          <w:noProof/>
        </w:rPr>
        <w:t>349</w:t>
      </w:r>
      <w:r>
        <w:rPr>
          <w:noProof/>
        </w:rPr>
        <w:fldChar w:fldCharType="end"/>
      </w:r>
    </w:p>
    <w:p w14:paraId="1472EB07" w14:textId="156A2B9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_Toc178199628 \h </w:instrText>
      </w:r>
      <w:r>
        <w:rPr>
          <w:noProof/>
        </w:rPr>
      </w:r>
      <w:r>
        <w:rPr>
          <w:noProof/>
        </w:rPr>
        <w:fldChar w:fldCharType="separate"/>
      </w:r>
      <w:r>
        <w:rPr>
          <w:noProof/>
        </w:rPr>
        <w:t>349</w:t>
      </w:r>
      <w:r>
        <w:rPr>
          <w:noProof/>
        </w:rPr>
        <w:fldChar w:fldCharType="end"/>
      </w:r>
    </w:p>
    <w:p w14:paraId="17AF3619" w14:textId="265C76F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_Toc178199629 \h </w:instrText>
      </w:r>
      <w:r>
        <w:rPr>
          <w:noProof/>
        </w:rPr>
      </w:r>
      <w:r>
        <w:rPr>
          <w:noProof/>
        </w:rPr>
        <w:fldChar w:fldCharType="separate"/>
      </w:r>
      <w:r>
        <w:rPr>
          <w:noProof/>
        </w:rPr>
        <w:t>349</w:t>
      </w:r>
      <w:r>
        <w:rPr>
          <w:noProof/>
        </w:rPr>
        <w:fldChar w:fldCharType="end"/>
      </w:r>
    </w:p>
    <w:p w14:paraId="37BB2CA8" w14:textId="259758C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_Toc178199630 \h </w:instrText>
      </w:r>
      <w:r>
        <w:rPr>
          <w:noProof/>
        </w:rPr>
      </w:r>
      <w:r>
        <w:rPr>
          <w:noProof/>
        </w:rPr>
        <w:fldChar w:fldCharType="separate"/>
      </w:r>
      <w:r>
        <w:rPr>
          <w:noProof/>
        </w:rPr>
        <w:t>351</w:t>
      </w:r>
      <w:r>
        <w:rPr>
          <w:noProof/>
        </w:rPr>
        <w:fldChar w:fldCharType="end"/>
      </w:r>
    </w:p>
    <w:p w14:paraId="22ACFF20" w14:textId="099FED8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_Toc178199631 \h </w:instrText>
      </w:r>
      <w:r>
        <w:rPr>
          <w:noProof/>
        </w:rPr>
      </w:r>
      <w:r>
        <w:rPr>
          <w:noProof/>
        </w:rPr>
        <w:fldChar w:fldCharType="separate"/>
      </w:r>
      <w:r>
        <w:rPr>
          <w:noProof/>
        </w:rPr>
        <w:t>351</w:t>
      </w:r>
      <w:r>
        <w:rPr>
          <w:noProof/>
        </w:rPr>
        <w:fldChar w:fldCharType="end"/>
      </w:r>
    </w:p>
    <w:p w14:paraId="61C43D26" w14:textId="472F50A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_Toc178199632 \h </w:instrText>
      </w:r>
      <w:r>
        <w:rPr>
          <w:noProof/>
        </w:rPr>
      </w:r>
      <w:r>
        <w:rPr>
          <w:noProof/>
        </w:rPr>
        <w:fldChar w:fldCharType="separate"/>
      </w:r>
      <w:r>
        <w:rPr>
          <w:noProof/>
        </w:rPr>
        <w:t>351</w:t>
      </w:r>
      <w:r>
        <w:rPr>
          <w:noProof/>
        </w:rPr>
        <w:fldChar w:fldCharType="end"/>
      </w:r>
    </w:p>
    <w:p w14:paraId="406AC26E" w14:textId="0719319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_Toc178199633 \h </w:instrText>
      </w:r>
      <w:r>
        <w:rPr>
          <w:noProof/>
        </w:rPr>
      </w:r>
      <w:r>
        <w:rPr>
          <w:noProof/>
        </w:rPr>
        <w:fldChar w:fldCharType="separate"/>
      </w:r>
      <w:r>
        <w:rPr>
          <w:noProof/>
        </w:rPr>
        <w:t>351</w:t>
      </w:r>
      <w:r>
        <w:rPr>
          <w:noProof/>
        </w:rPr>
        <w:fldChar w:fldCharType="end"/>
      </w:r>
    </w:p>
    <w:p w14:paraId="5AB1D7D1" w14:textId="60420E8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_Toc178199634 \h </w:instrText>
      </w:r>
      <w:r>
        <w:rPr>
          <w:noProof/>
        </w:rPr>
      </w:r>
      <w:r>
        <w:rPr>
          <w:noProof/>
        </w:rPr>
        <w:fldChar w:fldCharType="separate"/>
      </w:r>
      <w:r>
        <w:rPr>
          <w:noProof/>
        </w:rPr>
        <w:t>351</w:t>
      </w:r>
      <w:r>
        <w:rPr>
          <w:noProof/>
        </w:rPr>
        <w:fldChar w:fldCharType="end"/>
      </w:r>
    </w:p>
    <w:p w14:paraId="73B14F4E" w14:textId="7BBE16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_Toc178199635 \h </w:instrText>
      </w:r>
      <w:r>
        <w:rPr>
          <w:noProof/>
        </w:rPr>
      </w:r>
      <w:r>
        <w:rPr>
          <w:noProof/>
        </w:rPr>
        <w:fldChar w:fldCharType="separate"/>
      </w:r>
      <w:r>
        <w:rPr>
          <w:noProof/>
        </w:rPr>
        <w:t>351</w:t>
      </w:r>
      <w:r>
        <w:rPr>
          <w:noProof/>
        </w:rPr>
        <w:fldChar w:fldCharType="end"/>
      </w:r>
    </w:p>
    <w:p w14:paraId="743C5021" w14:textId="6A95CB0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_Toc178199636 \h </w:instrText>
      </w:r>
      <w:r>
        <w:rPr>
          <w:noProof/>
        </w:rPr>
      </w:r>
      <w:r>
        <w:rPr>
          <w:noProof/>
        </w:rPr>
        <w:fldChar w:fldCharType="separate"/>
      </w:r>
      <w:r>
        <w:rPr>
          <w:noProof/>
        </w:rPr>
        <w:t>352</w:t>
      </w:r>
      <w:r>
        <w:rPr>
          <w:noProof/>
        </w:rPr>
        <w:fldChar w:fldCharType="end"/>
      </w:r>
    </w:p>
    <w:p w14:paraId="48DAF84D" w14:textId="5F58ACA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_Toc178199637 \h </w:instrText>
      </w:r>
      <w:r>
        <w:rPr>
          <w:noProof/>
        </w:rPr>
      </w:r>
      <w:r>
        <w:rPr>
          <w:noProof/>
        </w:rPr>
        <w:fldChar w:fldCharType="separate"/>
      </w:r>
      <w:r>
        <w:rPr>
          <w:noProof/>
        </w:rPr>
        <w:t>352</w:t>
      </w:r>
      <w:r>
        <w:rPr>
          <w:noProof/>
        </w:rPr>
        <w:fldChar w:fldCharType="end"/>
      </w:r>
    </w:p>
    <w:p w14:paraId="1374749F" w14:textId="1621FFC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_Toc178199638 \h </w:instrText>
      </w:r>
      <w:r>
        <w:rPr>
          <w:noProof/>
        </w:rPr>
      </w:r>
      <w:r>
        <w:rPr>
          <w:noProof/>
        </w:rPr>
        <w:fldChar w:fldCharType="separate"/>
      </w:r>
      <w:r>
        <w:rPr>
          <w:noProof/>
        </w:rPr>
        <w:t>352</w:t>
      </w:r>
      <w:r>
        <w:rPr>
          <w:noProof/>
        </w:rPr>
        <w:fldChar w:fldCharType="end"/>
      </w:r>
    </w:p>
    <w:p w14:paraId="75AAB8A6" w14:textId="5728D5A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_Toc178199639 \h </w:instrText>
      </w:r>
      <w:r>
        <w:rPr>
          <w:noProof/>
        </w:rPr>
      </w:r>
      <w:r>
        <w:rPr>
          <w:noProof/>
        </w:rPr>
        <w:fldChar w:fldCharType="separate"/>
      </w:r>
      <w:r>
        <w:rPr>
          <w:noProof/>
        </w:rPr>
        <w:t>352</w:t>
      </w:r>
      <w:r>
        <w:rPr>
          <w:noProof/>
        </w:rPr>
        <w:fldChar w:fldCharType="end"/>
      </w:r>
    </w:p>
    <w:p w14:paraId="317A9DAF" w14:textId="41BC31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Procedures</w:t>
      </w:r>
      <w:r>
        <w:rPr>
          <w:noProof/>
        </w:rPr>
        <w:tab/>
      </w:r>
      <w:r>
        <w:rPr>
          <w:noProof/>
        </w:rPr>
        <w:fldChar w:fldCharType="begin" w:fldLock="1"/>
      </w:r>
      <w:r>
        <w:rPr>
          <w:noProof/>
        </w:rPr>
        <w:instrText xml:space="preserve"> PAGEREF _Toc178199640 \h </w:instrText>
      </w:r>
      <w:r>
        <w:rPr>
          <w:noProof/>
        </w:rPr>
      </w:r>
      <w:r>
        <w:rPr>
          <w:noProof/>
        </w:rPr>
        <w:fldChar w:fldCharType="separate"/>
      </w:r>
      <w:r>
        <w:rPr>
          <w:noProof/>
        </w:rPr>
        <w:t>352</w:t>
      </w:r>
      <w:r>
        <w:rPr>
          <w:noProof/>
        </w:rPr>
        <w:fldChar w:fldCharType="end"/>
      </w:r>
    </w:p>
    <w:p w14:paraId="48001346" w14:textId="6CAB86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_Toc178199641 \h </w:instrText>
      </w:r>
      <w:r>
        <w:rPr>
          <w:noProof/>
        </w:rPr>
      </w:r>
      <w:r>
        <w:rPr>
          <w:noProof/>
        </w:rPr>
        <w:fldChar w:fldCharType="separate"/>
      </w:r>
      <w:r>
        <w:rPr>
          <w:noProof/>
        </w:rPr>
        <w:t>352</w:t>
      </w:r>
      <w:r>
        <w:rPr>
          <w:noProof/>
        </w:rPr>
        <w:fldChar w:fldCharType="end"/>
      </w:r>
    </w:p>
    <w:p w14:paraId="45F02FF5" w14:textId="14E1BEF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_Toc178199642 \h </w:instrText>
      </w:r>
      <w:r>
        <w:rPr>
          <w:noProof/>
        </w:rPr>
      </w:r>
      <w:r>
        <w:rPr>
          <w:noProof/>
        </w:rPr>
        <w:fldChar w:fldCharType="separate"/>
      </w:r>
      <w:r>
        <w:rPr>
          <w:noProof/>
        </w:rPr>
        <w:t>352</w:t>
      </w:r>
      <w:r>
        <w:rPr>
          <w:noProof/>
        </w:rPr>
        <w:fldChar w:fldCharType="end"/>
      </w:r>
    </w:p>
    <w:p w14:paraId="2A6CA771" w14:textId="03CAB73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_Toc178199643 \h </w:instrText>
      </w:r>
      <w:r>
        <w:rPr>
          <w:noProof/>
        </w:rPr>
      </w:r>
      <w:r>
        <w:rPr>
          <w:noProof/>
        </w:rPr>
        <w:fldChar w:fldCharType="separate"/>
      </w:r>
      <w:r>
        <w:rPr>
          <w:noProof/>
        </w:rPr>
        <w:t>352</w:t>
      </w:r>
      <w:r>
        <w:rPr>
          <w:noProof/>
        </w:rPr>
        <w:fldChar w:fldCharType="end"/>
      </w:r>
    </w:p>
    <w:p w14:paraId="256060EF" w14:textId="4B75161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_Toc178199644 \h </w:instrText>
      </w:r>
      <w:r>
        <w:rPr>
          <w:noProof/>
        </w:rPr>
      </w:r>
      <w:r>
        <w:rPr>
          <w:noProof/>
        </w:rPr>
        <w:fldChar w:fldCharType="separate"/>
      </w:r>
      <w:r>
        <w:rPr>
          <w:noProof/>
        </w:rPr>
        <w:t>353</w:t>
      </w:r>
      <w:r>
        <w:rPr>
          <w:noProof/>
        </w:rPr>
        <w:fldChar w:fldCharType="end"/>
      </w:r>
    </w:p>
    <w:p w14:paraId="7D738437" w14:textId="5CB42C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_Toc178199645 \h </w:instrText>
      </w:r>
      <w:r>
        <w:rPr>
          <w:noProof/>
        </w:rPr>
      </w:r>
      <w:r>
        <w:rPr>
          <w:noProof/>
        </w:rPr>
        <w:fldChar w:fldCharType="separate"/>
      </w:r>
      <w:r>
        <w:rPr>
          <w:noProof/>
        </w:rPr>
        <w:t>354</w:t>
      </w:r>
      <w:r>
        <w:rPr>
          <w:noProof/>
        </w:rPr>
        <w:fldChar w:fldCharType="end"/>
      </w:r>
    </w:p>
    <w:p w14:paraId="53A4388D" w14:textId="4B84509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_Toc178199646 \h </w:instrText>
      </w:r>
      <w:r>
        <w:rPr>
          <w:noProof/>
        </w:rPr>
      </w:r>
      <w:r>
        <w:rPr>
          <w:noProof/>
        </w:rPr>
        <w:fldChar w:fldCharType="separate"/>
      </w:r>
      <w:r>
        <w:rPr>
          <w:noProof/>
        </w:rPr>
        <w:t>354</w:t>
      </w:r>
      <w:r>
        <w:rPr>
          <w:noProof/>
        </w:rPr>
        <w:fldChar w:fldCharType="end"/>
      </w:r>
    </w:p>
    <w:p w14:paraId="5E1A5BC0" w14:textId="476AE6F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_Toc178199647 \h </w:instrText>
      </w:r>
      <w:r>
        <w:rPr>
          <w:noProof/>
        </w:rPr>
      </w:r>
      <w:r>
        <w:rPr>
          <w:noProof/>
        </w:rPr>
        <w:fldChar w:fldCharType="separate"/>
      </w:r>
      <w:r>
        <w:rPr>
          <w:noProof/>
        </w:rPr>
        <w:t>354</w:t>
      </w:r>
      <w:r>
        <w:rPr>
          <w:noProof/>
        </w:rPr>
        <w:fldChar w:fldCharType="end"/>
      </w:r>
    </w:p>
    <w:p w14:paraId="343ECF7C" w14:textId="227ADB0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_Toc178199648 \h </w:instrText>
      </w:r>
      <w:r>
        <w:rPr>
          <w:noProof/>
        </w:rPr>
      </w:r>
      <w:r>
        <w:rPr>
          <w:noProof/>
        </w:rPr>
        <w:fldChar w:fldCharType="separate"/>
      </w:r>
      <w:r>
        <w:rPr>
          <w:noProof/>
        </w:rPr>
        <w:t>354</w:t>
      </w:r>
      <w:r>
        <w:rPr>
          <w:noProof/>
        </w:rPr>
        <w:fldChar w:fldCharType="end"/>
      </w:r>
    </w:p>
    <w:p w14:paraId="68AA8FC0" w14:textId="731673A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_Toc178199649 \h </w:instrText>
      </w:r>
      <w:r>
        <w:rPr>
          <w:noProof/>
        </w:rPr>
      </w:r>
      <w:r>
        <w:rPr>
          <w:noProof/>
        </w:rPr>
        <w:fldChar w:fldCharType="separate"/>
      </w:r>
      <w:r>
        <w:rPr>
          <w:noProof/>
        </w:rPr>
        <w:t>354</w:t>
      </w:r>
      <w:r>
        <w:rPr>
          <w:noProof/>
        </w:rPr>
        <w:fldChar w:fldCharType="end"/>
      </w:r>
    </w:p>
    <w:p w14:paraId="7259B26E" w14:textId="43C1B4A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_Toc178199650 \h </w:instrText>
      </w:r>
      <w:r>
        <w:rPr>
          <w:noProof/>
        </w:rPr>
      </w:r>
      <w:r>
        <w:rPr>
          <w:noProof/>
        </w:rPr>
        <w:fldChar w:fldCharType="separate"/>
      </w:r>
      <w:r>
        <w:rPr>
          <w:noProof/>
        </w:rPr>
        <w:t>354</w:t>
      </w:r>
      <w:r>
        <w:rPr>
          <w:noProof/>
        </w:rPr>
        <w:fldChar w:fldCharType="end"/>
      </w:r>
    </w:p>
    <w:p w14:paraId="761F2590" w14:textId="3139B09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_Toc178199651 \h </w:instrText>
      </w:r>
      <w:r>
        <w:rPr>
          <w:noProof/>
        </w:rPr>
      </w:r>
      <w:r>
        <w:rPr>
          <w:noProof/>
        </w:rPr>
        <w:fldChar w:fldCharType="separate"/>
      </w:r>
      <w:r>
        <w:rPr>
          <w:noProof/>
        </w:rPr>
        <w:t>355</w:t>
      </w:r>
      <w:r>
        <w:rPr>
          <w:noProof/>
        </w:rPr>
        <w:fldChar w:fldCharType="end"/>
      </w:r>
    </w:p>
    <w:p w14:paraId="23F0EC0B" w14:textId="7013D5C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setup in automatic commencement mode</w:t>
      </w:r>
      <w:r>
        <w:rPr>
          <w:noProof/>
        </w:rPr>
        <w:tab/>
      </w:r>
      <w:r>
        <w:rPr>
          <w:noProof/>
        </w:rPr>
        <w:fldChar w:fldCharType="begin" w:fldLock="1"/>
      </w:r>
      <w:r>
        <w:rPr>
          <w:noProof/>
        </w:rPr>
        <w:instrText xml:space="preserve"> PAGEREF _Toc178199652 \h </w:instrText>
      </w:r>
      <w:r>
        <w:rPr>
          <w:noProof/>
        </w:rPr>
      </w:r>
      <w:r>
        <w:rPr>
          <w:noProof/>
        </w:rPr>
        <w:fldChar w:fldCharType="separate"/>
      </w:r>
      <w:r>
        <w:rPr>
          <w:noProof/>
        </w:rPr>
        <w:t>355</w:t>
      </w:r>
      <w:r>
        <w:rPr>
          <w:noProof/>
        </w:rPr>
        <w:fldChar w:fldCharType="end"/>
      </w:r>
    </w:p>
    <w:p w14:paraId="6C9C16AB" w14:textId="55DC2F79"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_Toc178199653 \h </w:instrText>
      </w:r>
      <w:r>
        <w:rPr>
          <w:noProof/>
        </w:rPr>
      </w:r>
      <w:r>
        <w:rPr>
          <w:noProof/>
        </w:rPr>
        <w:fldChar w:fldCharType="separate"/>
      </w:r>
      <w:r>
        <w:rPr>
          <w:noProof/>
        </w:rPr>
        <w:t>355</w:t>
      </w:r>
      <w:r>
        <w:rPr>
          <w:noProof/>
        </w:rPr>
        <w:fldChar w:fldCharType="end"/>
      </w:r>
    </w:p>
    <w:p w14:paraId="3B1E928F" w14:textId="31B967A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_Toc178199654 \h </w:instrText>
      </w:r>
      <w:r>
        <w:rPr>
          <w:noProof/>
        </w:rPr>
      </w:r>
      <w:r>
        <w:rPr>
          <w:noProof/>
        </w:rPr>
        <w:fldChar w:fldCharType="separate"/>
      </w:r>
      <w:r>
        <w:rPr>
          <w:noProof/>
        </w:rPr>
        <w:t>356</w:t>
      </w:r>
      <w:r>
        <w:rPr>
          <w:noProof/>
        </w:rPr>
        <w:fldChar w:fldCharType="end"/>
      </w:r>
    </w:p>
    <w:p w14:paraId="1EE95C48" w14:textId="7D867DC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_Toc178199655 \h </w:instrText>
      </w:r>
      <w:r>
        <w:rPr>
          <w:noProof/>
        </w:rPr>
      </w:r>
      <w:r>
        <w:rPr>
          <w:noProof/>
        </w:rPr>
        <w:fldChar w:fldCharType="separate"/>
      </w:r>
      <w:r>
        <w:rPr>
          <w:noProof/>
        </w:rPr>
        <w:t>357</w:t>
      </w:r>
      <w:r>
        <w:rPr>
          <w:noProof/>
        </w:rPr>
        <w:fldChar w:fldCharType="end"/>
      </w:r>
    </w:p>
    <w:p w14:paraId="7985F1F2" w14:textId="4D175F1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_Toc178199656 \h </w:instrText>
      </w:r>
      <w:r>
        <w:rPr>
          <w:noProof/>
        </w:rPr>
      </w:r>
      <w:r>
        <w:rPr>
          <w:noProof/>
        </w:rPr>
        <w:fldChar w:fldCharType="separate"/>
      </w:r>
      <w:r>
        <w:rPr>
          <w:noProof/>
        </w:rPr>
        <w:t>358</w:t>
      </w:r>
      <w:r>
        <w:rPr>
          <w:noProof/>
        </w:rPr>
        <w:fldChar w:fldCharType="end"/>
      </w:r>
    </w:p>
    <w:p w14:paraId="229FCF2C" w14:textId="6B68D32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_Toc178199657 \h </w:instrText>
      </w:r>
      <w:r>
        <w:rPr>
          <w:noProof/>
        </w:rPr>
      </w:r>
      <w:r>
        <w:rPr>
          <w:noProof/>
        </w:rPr>
        <w:fldChar w:fldCharType="separate"/>
      </w:r>
      <w:r>
        <w:rPr>
          <w:noProof/>
        </w:rPr>
        <w:t>358</w:t>
      </w:r>
      <w:r>
        <w:rPr>
          <w:noProof/>
        </w:rPr>
        <w:fldChar w:fldCharType="end"/>
      </w:r>
    </w:p>
    <w:p w14:paraId="67DB8101" w14:textId="392FD1D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setup in manual commencement mode</w:t>
      </w:r>
      <w:r>
        <w:rPr>
          <w:noProof/>
        </w:rPr>
        <w:tab/>
      </w:r>
      <w:r>
        <w:rPr>
          <w:noProof/>
        </w:rPr>
        <w:fldChar w:fldCharType="begin" w:fldLock="1"/>
      </w:r>
      <w:r>
        <w:rPr>
          <w:noProof/>
        </w:rPr>
        <w:instrText xml:space="preserve"> PAGEREF _Toc178199658 \h </w:instrText>
      </w:r>
      <w:r>
        <w:rPr>
          <w:noProof/>
        </w:rPr>
      </w:r>
      <w:r>
        <w:rPr>
          <w:noProof/>
        </w:rPr>
        <w:fldChar w:fldCharType="separate"/>
      </w:r>
      <w:r>
        <w:rPr>
          <w:noProof/>
        </w:rPr>
        <w:t>358</w:t>
      </w:r>
      <w:r>
        <w:rPr>
          <w:noProof/>
        </w:rPr>
        <w:fldChar w:fldCharType="end"/>
      </w:r>
    </w:p>
    <w:p w14:paraId="6AF10224" w14:textId="7C24541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_Toc178199659 \h </w:instrText>
      </w:r>
      <w:r>
        <w:rPr>
          <w:noProof/>
        </w:rPr>
      </w:r>
      <w:r>
        <w:rPr>
          <w:noProof/>
        </w:rPr>
        <w:fldChar w:fldCharType="separate"/>
      </w:r>
      <w:r>
        <w:rPr>
          <w:noProof/>
        </w:rPr>
        <w:t>358</w:t>
      </w:r>
      <w:r>
        <w:rPr>
          <w:noProof/>
        </w:rPr>
        <w:fldChar w:fldCharType="end"/>
      </w:r>
    </w:p>
    <w:p w14:paraId="3AEC05CE" w14:textId="2637875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_Toc178199660 \h </w:instrText>
      </w:r>
      <w:r>
        <w:rPr>
          <w:noProof/>
        </w:rPr>
      </w:r>
      <w:r>
        <w:rPr>
          <w:noProof/>
        </w:rPr>
        <w:fldChar w:fldCharType="separate"/>
      </w:r>
      <w:r>
        <w:rPr>
          <w:noProof/>
        </w:rPr>
        <w:t>359</w:t>
      </w:r>
      <w:r>
        <w:rPr>
          <w:noProof/>
        </w:rPr>
        <w:fldChar w:fldCharType="end"/>
      </w:r>
    </w:p>
    <w:p w14:paraId="0BA78AE1" w14:textId="6077D2F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_Toc178199661 \h </w:instrText>
      </w:r>
      <w:r>
        <w:rPr>
          <w:noProof/>
        </w:rPr>
      </w:r>
      <w:r>
        <w:rPr>
          <w:noProof/>
        </w:rPr>
        <w:fldChar w:fldCharType="separate"/>
      </w:r>
      <w:r>
        <w:rPr>
          <w:noProof/>
        </w:rPr>
        <w:t>359</w:t>
      </w:r>
      <w:r>
        <w:rPr>
          <w:noProof/>
        </w:rPr>
        <w:fldChar w:fldCharType="end"/>
      </w:r>
    </w:p>
    <w:p w14:paraId="35878174" w14:textId="6ACC44E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_Toc178199662 \h </w:instrText>
      </w:r>
      <w:r>
        <w:rPr>
          <w:noProof/>
        </w:rPr>
      </w:r>
      <w:r>
        <w:rPr>
          <w:noProof/>
        </w:rPr>
        <w:fldChar w:fldCharType="separate"/>
      </w:r>
      <w:r>
        <w:rPr>
          <w:noProof/>
        </w:rPr>
        <w:t>360</w:t>
      </w:r>
      <w:r>
        <w:rPr>
          <w:noProof/>
        </w:rPr>
        <w:fldChar w:fldCharType="end"/>
      </w:r>
    </w:p>
    <w:p w14:paraId="2A7DFCF5" w14:textId="37476A4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_Toc178199663 \h </w:instrText>
      </w:r>
      <w:r>
        <w:rPr>
          <w:noProof/>
        </w:rPr>
      </w:r>
      <w:r>
        <w:rPr>
          <w:noProof/>
        </w:rPr>
        <w:fldChar w:fldCharType="separate"/>
      </w:r>
      <w:r>
        <w:rPr>
          <w:noProof/>
        </w:rPr>
        <w:t>361</w:t>
      </w:r>
      <w:r>
        <w:rPr>
          <w:noProof/>
        </w:rPr>
        <w:fldChar w:fldCharType="end"/>
      </w:r>
    </w:p>
    <w:p w14:paraId="3E5E1739" w14:textId="5DC5D1CB"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_Toc178199664 \h </w:instrText>
      </w:r>
      <w:r>
        <w:rPr>
          <w:noProof/>
        </w:rPr>
      </w:r>
      <w:r>
        <w:rPr>
          <w:noProof/>
        </w:rPr>
        <w:fldChar w:fldCharType="separate"/>
      </w:r>
      <w:r>
        <w:rPr>
          <w:noProof/>
        </w:rPr>
        <w:t>361</w:t>
      </w:r>
      <w:r>
        <w:rPr>
          <w:noProof/>
        </w:rPr>
        <w:fldChar w:fldCharType="end"/>
      </w:r>
    </w:p>
    <w:p w14:paraId="3AADC5D7" w14:textId="7B5F6583"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_Toc178199665 \h </w:instrText>
      </w:r>
      <w:r>
        <w:rPr>
          <w:noProof/>
        </w:rPr>
      </w:r>
      <w:r>
        <w:rPr>
          <w:noProof/>
        </w:rPr>
        <w:fldChar w:fldCharType="separate"/>
      </w:r>
      <w:r>
        <w:rPr>
          <w:noProof/>
        </w:rPr>
        <w:t>361</w:t>
      </w:r>
      <w:r>
        <w:rPr>
          <w:noProof/>
        </w:rPr>
        <w:fldChar w:fldCharType="end"/>
      </w:r>
    </w:p>
    <w:p w14:paraId="378BA4AB" w14:textId="25F526C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_Toc178199666 \h </w:instrText>
      </w:r>
      <w:r>
        <w:rPr>
          <w:noProof/>
        </w:rPr>
      </w:r>
      <w:r>
        <w:rPr>
          <w:noProof/>
        </w:rPr>
        <w:fldChar w:fldCharType="separate"/>
      </w:r>
      <w:r>
        <w:rPr>
          <w:noProof/>
        </w:rPr>
        <w:t>361</w:t>
      </w:r>
      <w:r>
        <w:rPr>
          <w:noProof/>
        </w:rPr>
        <w:fldChar w:fldCharType="end"/>
      </w:r>
    </w:p>
    <w:p w14:paraId="03390C9E" w14:textId="753081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10.3.2.4.5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Private call release</w:t>
      </w:r>
      <w:r>
        <w:rPr>
          <w:noProof/>
        </w:rPr>
        <w:tab/>
      </w:r>
      <w:r>
        <w:rPr>
          <w:noProof/>
        </w:rPr>
        <w:fldChar w:fldCharType="begin" w:fldLock="1"/>
      </w:r>
      <w:r>
        <w:rPr>
          <w:noProof/>
        </w:rPr>
        <w:instrText xml:space="preserve"> PAGEREF _Toc178199667 \h </w:instrText>
      </w:r>
      <w:r>
        <w:rPr>
          <w:noProof/>
        </w:rPr>
      </w:r>
      <w:r>
        <w:rPr>
          <w:noProof/>
        </w:rPr>
        <w:fldChar w:fldCharType="separate"/>
      </w:r>
      <w:r>
        <w:rPr>
          <w:noProof/>
        </w:rPr>
        <w:t>362</w:t>
      </w:r>
      <w:r>
        <w:rPr>
          <w:noProof/>
        </w:rPr>
        <w:fldChar w:fldCharType="end"/>
      </w:r>
    </w:p>
    <w:p w14:paraId="3EA5AA5E" w14:textId="68AE9AF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_Toc178199668 \h </w:instrText>
      </w:r>
      <w:r>
        <w:rPr>
          <w:noProof/>
        </w:rPr>
      </w:r>
      <w:r>
        <w:rPr>
          <w:noProof/>
        </w:rPr>
        <w:fldChar w:fldCharType="separate"/>
      </w:r>
      <w:r>
        <w:rPr>
          <w:noProof/>
        </w:rPr>
        <w:t>362</w:t>
      </w:r>
      <w:r>
        <w:rPr>
          <w:noProof/>
        </w:rPr>
        <w:fldChar w:fldCharType="end"/>
      </w:r>
    </w:p>
    <w:p w14:paraId="7485AEFD" w14:textId="26BA582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_Toc178199669 \h </w:instrText>
      </w:r>
      <w:r>
        <w:rPr>
          <w:noProof/>
        </w:rPr>
      </w:r>
      <w:r>
        <w:rPr>
          <w:noProof/>
        </w:rPr>
        <w:fldChar w:fldCharType="separate"/>
      </w:r>
      <w:r>
        <w:rPr>
          <w:noProof/>
        </w:rPr>
        <w:t>362</w:t>
      </w:r>
      <w:r>
        <w:rPr>
          <w:noProof/>
        </w:rPr>
        <w:fldChar w:fldCharType="end"/>
      </w:r>
    </w:p>
    <w:p w14:paraId="479724C2" w14:textId="507463DC"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_Toc178199670 \h </w:instrText>
      </w:r>
      <w:r>
        <w:rPr>
          <w:noProof/>
        </w:rPr>
      </w:r>
      <w:r>
        <w:rPr>
          <w:noProof/>
        </w:rPr>
        <w:fldChar w:fldCharType="separate"/>
      </w:r>
      <w:r>
        <w:rPr>
          <w:noProof/>
        </w:rPr>
        <w:t>363</w:t>
      </w:r>
      <w:r>
        <w:rPr>
          <w:noProof/>
        </w:rPr>
        <w:fldChar w:fldCharType="end"/>
      </w:r>
    </w:p>
    <w:p w14:paraId="0C6A0244" w14:textId="5A7CFFAD"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_Toc178199671 \h </w:instrText>
      </w:r>
      <w:r>
        <w:rPr>
          <w:noProof/>
        </w:rPr>
      </w:r>
      <w:r>
        <w:rPr>
          <w:noProof/>
        </w:rPr>
        <w:fldChar w:fldCharType="separate"/>
      </w:r>
      <w:r>
        <w:rPr>
          <w:noProof/>
        </w:rPr>
        <w:t>363</w:t>
      </w:r>
      <w:r>
        <w:rPr>
          <w:noProof/>
        </w:rPr>
        <w:fldChar w:fldCharType="end"/>
      </w:r>
    </w:p>
    <w:p w14:paraId="59E5B1BC" w14:textId="6838107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_Toc178199672 \h </w:instrText>
      </w:r>
      <w:r>
        <w:rPr>
          <w:noProof/>
        </w:rPr>
      </w:r>
      <w:r>
        <w:rPr>
          <w:noProof/>
        </w:rPr>
        <w:fldChar w:fldCharType="separate"/>
      </w:r>
      <w:r>
        <w:rPr>
          <w:noProof/>
        </w:rPr>
        <w:t>363</w:t>
      </w:r>
      <w:r>
        <w:rPr>
          <w:noProof/>
        </w:rPr>
        <w:fldChar w:fldCharType="end"/>
      </w:r>
    </w:p>
    <w:p w14:paraId="5BE05AA1" w14:textId="1E8020E2"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_Toc178199673 \h </w:instrText>
      </w:r>
      <w:r>
        <w:rPr>
          <w:noProof/>
        </w:rPr>
      </w:r>
      <w:r>
        <w:rPr>
          <w:noProof/>
        </w:rPr>
        <w:fldChar w:fldCharType="separate"/>
      </w:r>
      <w:r>
        <w:rPr>
          <w:noProof/>
        </w:rPr>
        <w:t>363</w:t>
      </w:r>
      <w:r>
        <w:rPr>
          <w:noProof/>
        </w:rPr>
        <w:fldChar w:fldCharType="end"/>
      </w:r>
    </w:p>
    <w:p w14:paraId="4901AA74" w14:textId="0A1F4191"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_Toc178199674 \h </w:instrText>
      </w:r>
      <w:r>
        <w:rPr>
          <w:noProof/>
        </w:rPr>
      </w:r>
      <w:r>
        <w:rPr>
          <w:noProof/>
        </w:rPr>
        <w:fldChar w:fldCharType="separate"/>
      </w:r>
      <w:r>
        <w:rPr>
          <w:noProof/>
        </w:rPr>
        <w:t>363</w:t>
      </w:r>
      <w:r>
        <w:rPr>
          <w:noProof/>
        </w:rPr>
        <w:fldChar w:fldCharType="end"/>
      </w:r>
    </w:p>
    <w:p w14:paraId="5FF5076B" w14:textId="76AC8E04"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_Toc178199675 \h </w:instrText>
      </w:r>
      <w:r>
        <w:rPr>
          <w:noProof/>
        </w:rPr>
      </w:r>
      <w:r>
        <w:rPr>
          <w:noProof/>
        </w:rPr>
        <w:fldChar w:fldCharType="separate"/>
      </w:r>
      <w:r>
        <w:rPr>
          <w:noProof/>
        </w:rPr>
        <w:t>364</w:t>
      </w:r>
      <w:r>
        <w:rPr>
          <w:noProof/>
        </w:rPr>
        <w:fldChar w:fldCharType="end"/>
      </w:r>
    </w:p>
    <w:p w14:paraId="562A878F" w14:textId="6823D7FF"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_Toc178199676 \h </w:instrText>
      </w:r>
      <w:r>
        <w:rPr>
          <w:noProof/>
        </w:rPr>
      </w:r>
      <w:r>
        <w:rPr>
          <w:noProof/>
        </w:rPr>
        <w:fldChar w:fldCharType="separate"/>
      </w:r>
      <w:r>
        <w:rPr>
          <w:noProof/>
        </w:rPr>
        <w:t>364</w:t>
      </w:r>
      <w:r>
        <w:rPr>
          <w:noProof/>
        </w:rPr>
        <w:fldChar w:fldCharType="end"/>
      </w:r>
    </w:p>
    <w:p w14:paraId="389F642C" w14:textId="2C80CAD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_Toc178199677 \h </w:instrText>
      </w:r>
      <w:r>
        <w:rPr>
          <w:noProof/>
        </w:rPr>
      </w:r>
      <w:r>
        <w:rPr>
          <w:noProof/>
        </w:rPr>
        <w:fldChar w:fldCharType="separate"/>
      </w:r>
      <w:r>
        <w:rPr>
          <w:noProof/>
        </w:rPr>
        <w:t>364</w:t>
      </w:r>
      <w:r>
        <w:rPr>
          <w:noProof/>
        </w:rPr>
        <w:fldChar w:fldCharType="end"/>
      </w:r>
    </w:p>
    <w:p w14:paraId="55D2C30D" w14:textId="40CFA8E8"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_Toc178199678 \h </w:instrText>
      </w:r>
      <w:r>
        <w:rPr>
          <w:noProof/>
        </w:rPr>
      </w:r>
      <w:r>
        <w:rPr>
          <w:noProof/>
        </w:rPr>
        <w:fldChar w:fldCharType="separate"/>
      </w:r>
      <w:r>
        <w:rPr>
          <w:noProof/>
        </w:rPr>
        <w:t>364</w:t>
      </w:r>
      <w:r>
        <w:rPr>
          <w:noProof/>
        </w:rPr>
        <w:fldChar w:fldCharType="end"/>
      </w:r>
    </w:p>
    <w:p w14:paraId="1191A61D" w14:textId="78F13D9E"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_Toc178199679 \h </w:instrText>
      </w:r>
      <w:r>
        <w:rPr>
          <w:noProof/>
        </w:rPr>
      </w:r>
      <w:r>
        <w:rPr>
          <w:noProof/>
        </w:rPr>
        <w:fldChar w:fldCharType="separate"/>
      </w:r>
      <w:r>
        <w:rPr>
          <w:noProof/>
        </w:rPr>
        <w:t>364</w:t>
      </w:r>
      <w:r>
        <w:rPr>
          <w:noProof/>
        </w:rPr>
        <w:fldChar w:fldCharType="end"/>
      </w:r>
    </w:p>
    <w:p w14:paraId="1B9E5897" w14:textId="0E363D85"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Pr>
          <w:noProof/>
        </w:rPr>
        <w:t>10.3.2.4.6.3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_Toc178199680 \h </w:instrText>
      </w:r>
      <w:r>
        <w:rPr>
          <w:noProof/>
        </w:rPr>
      </w:r>
      <w:r>
        <w:rPr>
          <w:noProof/>
        </w:rPr>
        <w:fldChar w:fldCharType="separate"/>
      </w:r>
      <w:r>
        <w:rPr>
          <w:noProof/>
        </w:rPr>
        <w:t>364</w:t>
      </w:r>
      <w:r>
        <w:rPr>
          <w:noProof/>
        </w:rPr>
        <w:fldChar w:fldCharType="end"/>
      </w:r>
    </w:p>
    <w:p w14:paraId="24B95939" w14:textId="005F9BF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_Toc178199681 \h </w:instrText>
      </w:r>
      <w:r>
        <w:rPr>
          <w:noProof/>
        </w:rPr>
      </w:r>
      <w:r>
        <w:rPr>
          <w:noProof/>
        </w:rPr>
        <w:fldChar w:fldCharType="separate"/>
      </w:r>
      <w:r>
        <w:rPr>
          <w:noProof/>
        </w:rPr>
        <w:t>364</w:t>
      </w:r>
      <w:r>
        <w:rPr>
          <w:noProof/>
        </w:rPr>
        <w:fldChar w:fldCharType="end"/>
      </w:r>
    </w:p>
    <w:p w14:paraId="75A0944E" w14:textId="7F03F84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_Toc178199682 \h </w:instrText>
      </w:r>
      <w:r>
        <w:rPr>
          <w:noProof/>
        </w:rPr>
      </w:r>
      <w:r>
        <w:rPr>
          <w:noProof/>
        </w:rPr>
        <w:fldChar w:fldCharType="separate"/>
      </w:r>
      <w:r>
        <w:rPr>
          <w:noProof/>
        </w:rPr>
        <w:t>364</w:t>
      </w:r>
      <w:r>
        <w:rPr>
          <w:noProof/>
        </w:rPr>
        <w:fldChar w:fldCharType="end"/>
      </w:r>
    </w:p>
    <w:p w14:paraId="2C6661CF" w14:textId="7F43928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_Toc178199683 \h </w:instrText>
      </w:r>
      <w:r>
        <w:rPr>
          <w:noProof/>
        </w:rPr>
      </w:r>
      <w:r>
        <w:rPr>
          <w:noProof/>
        </w:rPr>
        <w:fldChar w:fldCharType="separate"/>
      </w:r>
      <w:r>
        <w:rPr>
          <w:noProof/>
        </w:rPr>
        <w:t>364</w:t>
      </w:r>
      <w:r>
        <w:rPr>
          <w:noProof/>
        </w:rPr>
        <w:fldChar w:fldCharType="end"/>
      </w:r>
    </w:p>
    <w:p w14:paraId="6EC30435" w14:textId="1314BFE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_Toc178199684 \h </w:instrText>
      </w:r>
      <w:r>
        <w:rPr>
          <w:noProof/>
        </w:rPr>
      </w:r>
      <w:r>
        <w:rPr>
          <w:noProof/>
        </w:rPr>
        <w:fldChar w:fldCharType="separate"/>
      </w:r>
      <w:r>
        <w:rPr>
          <w:noProof/>
        </w:rPr>
        <w:t>364</w:t>
      </w:r>
      <w:r>
        <w:rPr>
          <w:noProof/>
        </w:rPr>
        <w:fldChar w:fldCharType="end"/>
      </w:r>
    </w:p>
    <w:p w14:paraId="4A85666E" w14:textId="41C7DC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origination</w:t>
      </w:r>
      <w:r>
        <w:rPr>
          <w:noProof/>
        </w:rPr>
        <w:tab/>
      </w:r>
      <w:r>
        <w:rPr>
          <w:noProof/>
        </w:rPr>
        <w:fldChar w:fldCharType="begin" w:fldLock="1"/>
      </w:r>
      <w:r>
        <w:rPr>
          <w:noProof/>
        </w:rPr>
        <w:instrText xml:space="preserve"> PAGEREF _Toc178199685 \h </w:instrText>
      </w:r>
      <w:r>
        <w:rPr>
          <w:noProof/>
        </w:rPr>
      </w:r>
      <w:r>
        <w:rPr>
          <w:noProof/>
        </w:rPr>
        <w:fldChar w:fldCharType="separate"/>
      </w:r>
      <w:r>
        <w:rPr>
          <w:noProof/>
        </w:rPr>
        <w:t>364</w:t>
      </w:r>
      <w:r>
        <w:rPr>
          <w:noProof/>
        </w:rPr>
        <w:fldChar w:fldCharType="end"/>
      </w:r>
    </w:p>
    <w:p w14:paraId="7AB7697E" w14:textId="6B1C337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cancellation</w:t>
      </w:r>
      <w:r>
        <w:rPr>
          <w:noProof/>
        </w:rPr>
        <w:tab/>
      </w:r>
      <w:r>
        <w:rPr>
          <w:noProof/>
        </w:rPr>
        <w:fldChar w:fldCharType="begin" w:fldLock="1"/>
      </w:r>
      <w:r>
        <w:rPr>
          <w:noProof/>
        </w:rPr>
        <w:instrText xml:space="preserve"> PAGEREF _Toc178199686 \h </w:instrText>
      </w:r>
      <w:r>
        <w:rPr>
          <w:noProof/>
        </w:rPr>
      </w:r>
      <w:r>
        <w:rPr>
          <w:noProof/>
        </w:rPr>
        <w:fldChar w:fldCharType="separate"/>
      </w:r>
      <w:r>
        <w:rPr>
          <w:noProof/>
        </w:rPr>
        <w:t>366</w:t>
      </w:r>
      <w:r>
        <w:rPr>
          <w:noProof/>
        </w:rPr>
        <w:fldChar w:fldCharType="end"/>
      </w:r>
    </w:p>
    <w:p w14:paraId="6956F750" w14:textId="733F4DD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_Toc178199687 \h </w:instrText>
      </w:r>
      <w:r>
        <w:rPr>
          <w:noProof/>
        </w:rPr>
      </w:r>
      <w:r>
        <w:rPr>
          <w:noProof/>
        </w:rPr>
        <w:fldChar w:fldCharType="separate"/>
      </w:r>
      <w:r>
        <w:rPr>
          <w:noProof/>
        </w:rPr>
        <w:t>367</w:t>
      </w:r>
      <w:r>
        <w:rPr>
          <w:noProof/>
        </w:rPr>
        <w:fldChar w:fldCharType="end"/>
      </w:r>
    </w:p>
    <w:p w14:paraId="485AB1AC" w14:textId="1283108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_Toc178199688 \h </w:instrText>
      </w:r>
      <w:r>
        <w:rPr>
          <w:noProof/>
        </w:rPr>
      </w:r>
      <w:r>
        <w:rPr>
          <w:noProof/>
        </w:rPr>
        <w:fldChar w:fldCharType="separate"/>
      </w:r>
      <w:r>
        <w:rPr>
          <w:noProof/>
        </w:rPr>
        <w:t>369</w:t>
      </w:r>
      <w:r>
        <w:rPr>
          <w:noProof/>
        </w:rPr>
        <w:fldChar w:fldCharType="end"/>
      </w:r>
    </w:p>
    <w:p w14:paraId="5A5EE5C1" w14:textId="3CD8F87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11.2.1.5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MCVideo client receives notification of entry into or exit from </w:t>
      </w:r>
      <w:r>
        <w:rPr>
          <w:noProof/>
          <w:lang w:eastAsia="ko-KR"/>
        </w:rPr>
        <w:t xml:space="preserve">an emergency </w:t>
      </w:r>
      <w:r w:rsidRPr="004F2868">
        <w:rPr>
          <w:noProof/>
          <w:lang w:val="en-US" w:eastAsia="ko-KR"/>
        </w:rPr>
        <w:t>alert area</w:t>
      </w:r>
      <w:r>
        <w:rPr>
          <w:noProof/>
        </w:rPr>
        <w:tab/>
      </w:r>
      <w:r>
        <w:rPr>
          <w:noProof/>
        </w:rPr>
        <w:fldChar w:fldCharType="begin" w:fldLock="1"/>
      </w:r>
      <w:r>
        <w:rPr>
          <w:noProof/>
        </w:rPr>
        <w:instrText xml:space="preserve"> PAGEREF _Toc178199689 \h </w:instrText>
      </w:r>
      <w:r>
        <w:rPr>
          <w:noProof/>
        </w:rPr>
      </w:r>
      <w:r>
        <w:rPr>
          <w:noProof/>
        </w:rPr>
        <w:fldChar w:fldCharType="separate"/>
      </w:r>
      <w:r>
        <w:rPr>
          <w:noProof/>
        </w:rPr>
        <w:t>370</w:t>
      </w:r>
      <w:r>
        <w:rPr>
          <w:noProof/>
        </w:rPr>
        <w:fldChar w:fldCharType="end"/>
      </w:r>
    </w:p>
    <w:p w14:paraId="05A107E4" w14:textId="57B5AB4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_Toc178199690 \h </w:instrText>
      </w:r>
      <w:r>
        <w:rPr>
          <w:noProof/>
        </w:rPr>
      </w:r>
      <w:r>
        <w:rPr>
          <w:noProof/>
        </w:rPr>
        <w:fldChar w:fldCharType="separate"/>
      </w:r>
      <w:r>
        <w:rPr>
          <w:noProof/>
        </w:rPr>
        <w:t>370</w:t>
      </w:r>
      <w:r>
        <w:rPr>
          <w:noProof/>
        </w:rPr>
        <w:fldChar w:fldCharType="end"/>
      </w:r>
    </w:p>
    <w:p w14:paraId="0DB86317" w14:textId="0D14A09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_Toc178199691 \h </w:instrText>
      </w:r>
      <w:r>
        <w:rPr>
          <w:noProof/>
        </w:rPr>
      </w:r>
      <w:r>
        <w:rPr>
          <w:noProof/>
        </w:rPr>
        <w:fldChar w:fldCharType="separate"/>
      </w:r>
      <w:r>
        <w:rPr>
          <w:noProof/>
        </w:rPr>
        <w:t>370</w:t>
      </w:r>
      <w:r>
        <w:rPr>
          <w:noProof/>
        </w:rPr>
        <w:fldChar w:fldCharType="end"/>
      </w:r>
    </w:p>
    <w:p w14:paraId="75BE11BD" w14:textId="36877F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_Toc178199692 \h </w:instrText>
      </w:r>
      <w:r>
        <w:rPr>
          <w:noProof/>
        </w:rPr>
      </w:r>
      <w:r>
        <w:rPr>
          <w:noProof/>
        </w:rPr>
        <w:fldChar w:fldCharType="separate"/>
      </w:r>
      <w:r>
        <w:rPr>
          <w:noProof/>
        </w:rPr>
        <w:t>372</w:t>
      </w:r>
      <w:r>
        <w:rPr>
          <w:noProof/>
        </w:rPr>
        <w:fldChar w:fldCharType="end"/>
      </w:r>
    </w:p>
    <w:p w14:paraId="17BB7C32" w14:textId="381FD3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_Toc178199693 \h </w:instrText>
      </w:r>
      <w:r>
        <w:rPr>
          <w:noProof/>
        </w:rPr>
      </w:r>
      <w:r>
        <w:rPr>
          <w:noProof/>
        </w:rPr>
        <w:fldChar w:fldCharType="separate"/>
      </w:r>
      <w:r>
        <w:rPr>
          <w:noProof/>
        </w:rPr>
        <w:t>372</w:t>
      </w:r>
      <w:r>
        <w:rPr>
          <w:noProof/>
        </w:rPr>
        <w:fldChar w:fldCharType="end"/>
      </w:r>
    </w:p>
    <w:p w14:paraId="0E983972" w14:textId="64DAB9F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_Toc178199694 \h </w:instrText>
      </w:r>
      <w:r>
        <w:rPr>
          <w:noProof/>
        </w:rPr>
      </w:r>
      <w:r>
        <w:rPr>
          <w:noProof/>
        </w:rPr>
        <w:fldChar w:fldCharType="separate"/>
      </w:r>
      <w:r>
        <w:rPr>
          <w:noProof/>
        </w:rPr>
        <w:t>373</w:t>
      </w:r>
      <w:r>
        <w:rPr>
          <w:noProof/>
        </w:rPr>
        <w:fldChar w:fldCharType="end"/>
      </w:r>
    </w:p>
    <w:p w14:paraId="00E0957F" w14:textId="5BEF196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_Toc178199695 \h </w:instrText>
      </w:r>
      <w:r>
        <w:rPr>
          <w:noProof/>
        </w:rPr>
      </w:r>
      <w:r>
        <w:rPr>
          <w:noProof/>
        </w:rPr>
        <w:fldChar w:fldCharType="separate"/>
      </w:r>
      <w:r>
        <w:rPr>
          <w:noProof/>
        </w:rPr>
        <w:t>373</w:t>
      </w:r>
      <w:r>
        <w:rPr>
          <w:noProof/>
        </w:rPr>
        <w:fldChar w:fldCharType="end"/>
      </w:r>
    </w:p>
    <w:p w14:paraId="42D3DCC3" w14:textId="27BFA8D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_Toc178199696 \h </w:instrText>
      </w:r>
      <w:r>
        <w:rPr>
          <w:noProof/>
        </w:rPr>
      </w:r>
      <w:r>
        <w:rPr>
          <w:noProof/>
        </w:rPr>
        <w:fldChar w:fldCharType="separate"/>
      </w:r>
      <w:r>
        <w:rPr>
          <w:noProof/>
        </w:rPr>
        <w:t>374</w:t>
      </w:r>
      <w:r>
        <w:rPr>
          <w:noProof/>
        </w:rPr>
        <w:fldChar w:fldCharType="end"/>
      </w:r>
    </w:p>
    <w:p w14:paraId="54C90473" w14:textId="2C48E0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_Toc178199697 \h </w:instrText>
      </w:r>
      <w:r>
        <w:rPr>
          <w:noProof/>
        </w:rPr>
      </w:r>
      <w:r>
        <w:rPr>
          <w:noProof/>
        </w:rPr>
        <w:fldChar w:fldCharType="separate"/>
      </w:r>
      <w:r>
        <w:rPr>
          <w:noProof/>
        </w:rPr>
        <w:t>377</w:t>
      </w:r>
      <w:r>
        <w:rPr>
          <w:noProof/>
        </w:rPr>
        <w:fldChar w:fldCharType="end"/>
      </w:r>
    </w:p>
    <w:p w14:paraId="3EBC8C64" w14:textId="25C7CF5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_Toc178199698 \h </w:instrText>
      </w:r>
      <w:r>
        <w:rPr>
          <w:noProof/>
        </w:rPr>
      </w:r>
      <w:r>
        <w:rPr>
          <w:noProof/>
        </w:rPr>
        <w:fldChar w:fldCharType="separate"/>
      </w:r>
      <w:r>
        <w:rPr>
          <w:noProof/>
        </w:rPr>
        <w:t>378</w:t>
      </w:r>
      <w:r>
        <w:rPr>
          <w:noProof/>
        </w:rPr>
        <w:fldChar w:fldCharType="end"/>
      </w:r>
    </w:p>
    <w:p w14:paraId="62629F49" w14:textId="05FF135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_Toc178199699 \h </w:instrText>
      </w:r>
      <w:r>
        <w:rPr>
          <w:noProof/>
        </w:rPr>
      </w:r>
      <w:r>
        <w:rPr>
          <w:noProof/>
        </w:rPr>
        <w:fldChar w:fldCharType="separate"/>
      </w:r>
      <w:r>
        <w:rPr>
          <w:noProof/>
        </w:rPr>
        <w:t>378</w:t>
      </w:r>
      <w:r>
        <w:rPr>
          <w:noProof/>
        </w:rPr>
        <w:fldChar w:fldCharType="end"/>
      </w:r>
    </w:p>
    <w:p w14:paraId="7C858DE1" w14:textId="1B4F450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Basic state machine</w:t>
      </w:r>
      <w:r>
        <w:rPr>
          <w:noProof/>
        </w:rPr>
        <w:tab/>
      </w:r>
      <w:r>
        <w:rPr>
          <w:noProof/>
        </w:rPr>
        <w:fldChar w:fldCharType="begin" w:fldLock="1"/>
      </w:r>
      <w:r>
        <w:rPr>
          <w:noProof/>
        </w:rPr>
        <w:instrText xml:space="preserve"> PAGEREF _Toc178199700 \h </w:instrText>
      </w:r>
      <w:r>
        <w:rPr>
          <w:noProof/>
        </w:rPr>
      </w:r>
      <w:r>
        <w:rPr>
          <w:noProof/>
        </w:rPr>
        <w:fldChar w:fldCharType="separate"/>
      </w:r>
      <w:r>
        <w:rPr>
          <w:noProof/>
        </w:rPr>
        <w:t>378</w:t>
      </w:r>
      <w:r>
        <w:rPr>
          <w:noProof/>
        </w:rPr>
        <w:fldChar w:fldCharType="end"/>
      </w:r>
    </w:p>
    <w:p w14:paraId="2AA0F331" w14:textId="461802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_Toc178199701 \h </w:instrText>
      </w:r>
      <w:r>
        <w:rPr>
          <w:noProof/>
        </w:rPr>
      </w:r>
      <w:r>
        <w:rPr>
          <w:noProof/>
        </w:rPr>
        <w:fldChar w:fldCharType="separate"/>
      </w:r>
      <w:r>
        <w:rPr>
          <w:noProof/>
        </w:rPr>
        <w:t>378</w:t>
      </w:r>
      <w:r>
        <w:rPr>
          <w:noProof/>
        </w:rPr>
        <w:fldChar w:fldCharType="end"/>
      </w:r>
    </w:p>
    <w:p w14:paraId="7B9E5B6A" w14:textId="50BCB2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w:t>
      </w:r>
      <w:r w:rsidRPr="004F2868">
        <w:rPr>
          <w:rFonts w:eastAsia="Malgun Gothic"/>
          <w:noProof/>
          <w:lang w:eastAsia="zh-CN"/>
        </w:rPr>
        <w:t xml:space="preserve"> alert state machine</w:t>
      </w:r>
      <w:r>
        <w:rPr>
          <w:noProof/>
        </w:rPr>
        <w:tab/>
      </w:r>
      <w:r>
        <w:rPr>
          <w:noProof/>
        </w:rPr>
        <w:fldChar w:fldCharType="begin" w:fldLock="1"/>
      </w:r>
      <w:r>
        <w:rPr>
          <w:noProof/>
        </w:rPr>
        <w:instrText xml:space="preserve"> PAGEREF _Toc178199702 \h </w:instrText>
      </w:r>
      <w:r>
        <w:rPr>
          <w:noProof/>
        </w:rPr>
      </w:r>
      <w:r>
        <w:rPr>
          <w:noProof/>
        </w:rPr>
        <w:fldChar w:fldCharType="separate"/>
      </w:r>
      <w:r>
        <w:rPr>
          <w:noProof/>
        </w:rPr>
        <w:t>378</w:t>
      </w:r>
      <w:r>
        <w:rPr>
          <w:noProof/>
        </w:rPr>
        <w:fldChar w:fldCharType="end"/>
      </w:r>
    </w:p>
    <w:p w14:paraId="0525EFB1" w14:textId="58BBA7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w:t>
      </w:r>
      <w:r w:rsidRPr="004F2868">
        <w:rPr>
          <w:rFonts w:eastAsia="Malgun Gothic"/>
          <w:noProof/>
          <w:lang w:eastAsia="zh-CN"/>
        </w:rPr>
        <w:t xml:space="preserve"> states</w:t>
      </w:r>
      <w:r>
        <w:rPr>
          <w:noProof/>
        </w:rPr>
        <w:tab/>
      </w:r>
      <w:r>
        <w:rPr>
          <w:noProof/>
        </w:rPr>
        <w:fldChar w:fldCharType="begin" w:fldLock="1"/>
      </w:r>
      <w:r>
        <w:rPr>
          <w:noProof/>
        </w:rPr>
        <w:instrText xml:space="preserve"> PAGEREF _Toc178199703 \h </w:instrText>
      </w:r>
      <w:r>
        <w:rPr>
          <w:noProof/>
        </w:rPr>
      </w:r>
      <w:r>
        <w:rPr>
          <w:noProof/>
        </w:rPr>
        <w:fldChar w:fldCharType="separate"/>
      </w:r>
      <w:r>
        <w:rPr>
          <w:noProof/>
        </w:rPr>
        <w:t>378</w:t>
      </w:r>
      <w:r>
        <w:rPr>
          <w:noProof/>
        </w:rPr>
        <w:fldChar w:fldCharType="end"/>
      </w:r>
    </w:p>
    <w:p w14:paraId="1B690849" w14:textId="437130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E1: Not in emergency state</w:t>
      </w:r>
      <w:r>
        <w:rPr>
          <w:noProof/>
        </w:rPr>
        <w:tab/>
      </w:r>
      <w:r>
        <w:rPr>
          <w:noProof/>
        </w:rPr>
        <w:fldChar w:fldCharType="begin" w:fldLock="1"/>
      </w:r>
      <w:r>
        <w:rPr>
          <w:noProof/>
        </w:rPr>
        <w:instrText xml:space="preserve"> PAGEREF _Toc178199704 \h </w:instrText>
      </w:r>
      <w:r>
        <w:rPr>
          <w:noProof/>
        </w:rPr>
      </w:r>
      <w:r>
        <w:rPr>
          <w:noProof/>
        </w:rPr>
        <w:fldChar w:fldCharType="separate"/>
      </w:r>
      <w:r>
        <w:rPr>
          <w:noProof/>
        </w:rPr>
        <w:t>378</w:t>
      </w:r>
      <w:r>
        <w:rPr>
          <w:noProof/>
        </w:rPr>
        <w:fldChar w:fldCharType="end"/>
      </w:r>
    </w:p>
    <w:p w14:paraId="276F87BA" w14:textId="3FCC4A1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zh-CN"/>
        </w:rPr>
        <w:t>11.3.2.3.2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zh-CN"/>
        </w:rPr>
        <w:t>E2: Emergency state</w:t>
      </w:r>
      <w:r>
        <w:rPr>
          <w:noProof/>
        </w:rPr>
        <w:tab/>
      </w:r>
      <w:r>
        <w:rPr>
          <w:noProof/>
        </w:rPr>
        <w:fldChar w:fldCharType="begin" w:fldLock="1"/>
      </w:r>
      <w:r>
        <w:rPr>
          <w:noProof/>
        </w:rPr>
        <w:instrText xml:space="preserve"> PAGEREF _Toc178199705 \h </w:instrText>
      </w:r>
      <w:r>
        <w:rPr>
          <w:noProof/>
        </w:rPr>
      </w:r>
      <w:r>
        <w:rPr>
          <w:noProof/>
        </w:rPr>
        <w:fldChar w:fldCharType="separate"/>
      </w:r>
      <w:r>
        <w:rPr>
          <w:noProof/>
        </w:rPr>
        <w:t>378</w:t>
      </w:r>
      <w:r>
        <w:rPr>
          <w:noProof/>
        </w:rPr>
        <w:fldChar w:fldCharType="end"/>
      </w:r>
    </w:p>
    <w:p w14:paraId="7CB6AEAD" w14:textId="00B760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_Toc178199706 \h </w:instrText>
      </w:r>
      <w:r>
        <w:rPr>
          <w:noProof/>
        </w:rPr>
      </w:r>
      <w:r>
        <w:rPr>
          <w:noProof/>
        </w:rPr>
        <w:fldChar w:fldCharType="separate"/>
      </w:r>
      <w:r>
        <w:rPr>
          <w:noProof/>
        </w:rPr>
        <w:t>379</w:t>
      </w:r>
      <w:r>
        <w:rPr>
          <w:noProof/>
        </w:rPr>
        <w:fldChar w:fldCharType="end"/>
      </w:r>
    </w:p>
    <w:p w14:paraId="07582753" w14:textId="577128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_Toc178199707 \h </w:instrText>
      </w:r>
      <w:r>
        <w:rPr>
          <w:noProof/>
        </w:rPr>
      </w:r>
      <w:r>
        <w:rPr>
          <w:noProof/>
        </w:rPr>
        <w:fldChar w:fldCharType="separate"/>
      </w:r>
      <w:r>
        <w:rPr>
          <w:noProof/>
        </w:rPr>
        <w:t>379</w:t>
      </w:r>
      <w:r>
        <w:rPr>
          <w:noProof/>
        </w:rPr>
        <w:fldChar w:fldCharType="end"/>
      </w:r>
    </w:p>
    <w:p w14:paraId="5BE95406" w14:textId="0DEC6D3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Emergency alert retransmission</w:t>
      </w:r>
      <w:r>
        <w:rPr>
          <w:noProof/>
        </w:rPr>
        <w:tab/>
      </w:r>
      <w:r>
        <w:rPr>
          <w:noProof/>
        </w:rPr>
        <w:fldChar w:fldCharType="begin" w:fldLock="1"/>
      </w:r>
      <w:r>
        <w:rPr>
          <w:noProof/>
        </w:rPr>
        <w:instrText xml:space="preserve"> PAGEREF _Toc178199708 \h </w:instrText>
      </w:r>
      <w:r>
        <w:rPr>
          <w:noProof/>
        </w:rPr>
      </w:r>
      <w:r>
        <w:rPr>
          <w:noProof/>
        </w:rPr>
        <w:fldChar w:fldCharType="separate"/>
      </w:r>
      <w:r>
        <w:rPr>
          <w:noProof/>
        </w:rPr>
        <w:t>379</w:t>
      </w:r>
      <w:r>
        <w:rPr>
          <w:noProof/>
        </w:rPr>
        <w:fldChar w:fldCharType="end"/>
      </w:r>
    </w:p>
    <w:p w14:paraId="21493EDA" w14:textId="2A8F26A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_Toc178199709 \h </w:instrText>
      </w:r>
      <w:r>
        <w:rPr>
          <w:noProof/>
        </w:rPr>
      </w:r>
      <w:r>
        <w:rPr>
          <w:noProof/>
        </w:rPr>
        <w:fldChar w:fldCharType="separate"/>
      </w:r>
      <w:r>
        <w:rPr>
          <w:noProof/>
        </w:rPr>
        <w:t>379</w:t>
      </w:r>
      <w:r>
        <w:rPr>
          <w:noProof/>
        </w:rPr>
        <w:fldChar w:fldCharType="end"/>
      </w:r>
    </w:p>
    <w:p w14:paraId="11FCEE6A" w14:textId="211E8B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Terminating user receiving retransmitted emergency alert</w:t>
      </w:r>
      <w:r>
        <w:rPr>
          <w:noProof/>
        </w:rPr>
        <w:tab/>
      </w:r>
      <w:r>
        <w:rPr>
          <w:noProof/>
        </w:rPr>
        <w:fldChar w:fldCharType="begin" w:fldLock="1"/>
      </w:r>
      <w:r>
        <w:rPr>
          <w:noProof/>
        </w:rPr>
        <w:instrText xml:space="preserve"> PAGEREF _Toc178199710 \h </w:instrText>
      </w:r>
      <w:r>
        <w:rPr>
          <w:noProof/>
        </w:rPr>
      </w:r>
      <w:r>
        <w:rPr>
          <w:noProof/>
        </w:rPr>
        <w:fldChar w:fldCharType="separate"/>
      </w:r>
      <w:r>
        <w:rPr>
          <w:noProof/>
        </w:rPr>
        <w:t>380</w:t>
      </w:r>
      <w:r>
        <w:rPr>
          <w:noProof/>
        </w:rPr>
        <w:fldChar w:fldCharType="end"/>
      </w:r>
    </w:p>
    <w:p w14:paraId="2F531B58" w14:textId="594C84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_Toc178199711 \h </w:instrText>
      </w:r>
      <w:r>
        <w:rPr>
          <w:noProof/>
        </w:rPr>
      </w:r>
      <w:r>
        <w:rPr>
          <w:noProof/>
        </w:rPr>
        <w:fldChar w:fldCharType="separate"/>
      </w:r>
      <w:r>
        <w:rPr>
          <w:noProof/>
        </w:rPr>
        <w:t>380</w:t>
      </w:r>
      <w:r>
        <w:rPr>
          <w:noProof/>
        </w:rPr>
        <w:fldChar w:fldCharType="end"/>
      </w:r>
    </w:p>
    <w:p w14:paraId="224CD9B6" w14:textId="78FCCB2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_Toc178199712 \h </w:instrText>
      </w:r>
      <w:r>
        <w:rPr>
          <w:noProof/>
        </w:rPr>
      </w:r>
      <w:r>
        <w:rPr>
          <w:noProof/>
        </w:rPr>
        <w:fldChar w:fldCharType="separate"/>
      </w:r>
      <w:r>
        <w:rPr>
          <w:noProof/>
        </w:rPr>
        <w:t>380</w:t>
      </w:r>
      <w:r>
        <w:rPr>
          <w:noProof/>
        </w:rPr>
        <w:fldChar w:fldCharType="end"/>
      </w:r>
    </w:p>
    <w:p w14:paraId="7948CD51" w14:textId="27DCDCF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11.3.3.7</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Implicit emergency alert cancel</w:t>
      </w:r>
      <w:r>
        <w:rPr>
          <w:noProof/>
        </w:rPr>
        <w:tab/>
      </w:r>
      <w:r>
        <w:rPr>
          <w:noProof/>
        </w:rPr>
        <w:fldChar w:fldCharType="begin" w:fldLock="1"/>
      </w:r>
      <w:r>
        <w:rPr>
          <w:noProof/>
        </w:rPr>
        <w:instrText xml:space="preserve"> PAGEREF _Toc178199713 \h </w:instrText>
      </w:r>
      <w:r>
        <w:rPr>
          <w:noProof/>
        </w:rPr>
      </w:r>
      <w:r>
        <w:rPr>
          <w:noProof/>
        </w:rPr>
        <w:fldChar w:fldCharType="separate"/>
      </w:r>
      <w:r>
        <w:rPr>
          <w:noProof/>
        </w:rPr>
        <w:t>381</w:t>
      </w:r>
      <w:r>
        <w:rPr>
          <w:noProof/>
        </w:rPr>
        <w:fldChar w:fldCharType="end"/>
      </w:r>
    </w:p>
    <w:p w14:paraId="78F99116" w14:textId="4B3F3FA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Video Pull</w:t>
      </w:r>
      <w:r>
        <w:rPr>
          <w:noProof/>
        </w:rPr>
        <w:tab/>
      </w:r>
      <w:r>
        <w:rPr>
          <w:noProof/>
        </w:rPr>
        <w:fldChar w:fldCharType="begin" w:fldLock="1"/>
      </w:r>
      <w:r>
        <w:rPr>
          <w:noProof/>
        </w:rPr>
        <w:instrText xml:space="preserve"> PAGEREF _Toc178199714 \h </w:instrText>
      </w:r>
      <w:r>
        <w:rPr>
          <w:noProof/>
        </w:rPr>
      </w:r>
      <w:r>
        <w:rPr>
          <w:noProof/>
        </w:rPr>
        <w:fldChar w:fldCharType="separate"/>
      </w:r>
      <w:r>
        <w:rPr>
          <w:noProof/>
        </w:rPr>
        <w:t>381</w:t>
      </w:r>
      <w:r>
        <w:rPr>
          <w:noProof/>
        </w:rPr>
        <w:fldChar w:fldCharType="end"/>
      </w:r>
    </w:p>
    <w:p w14:paraId="193FF227" w14:textId="38707CC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_Toc178199715 \h </w:instrText>
      </w:r>
      <w:r>
        <w:rPr>
          <w:noProof/>
        </w:rPr>
      </w:r>
      <w:r>
        <w:rPr>
          <w:noProof/>
        </w:rPr>
        <w:fldChar w:fldCharType="separate"/>
      </w:r>
      <w:r>
        <w:rPr>
          <w:noProof/>
        </w:rPr>
        <w:t>381</w:t>
      </w:r>
      <w:r>
        <w:rPr>
          <w:noProof/>
        </w:rPr>
        <w:fldChar w:fldCharType="end"/>
      </w:r>
    </w:p>
    <w:p w14:paraId="45399111" w14:textId="34E8DC3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video pull</w:t>
      </w:r>
      <w:r>
        <w:rPr>
          <w:noProof/>
        </w:rPr>
        <w:tab/>
      </w:r>
      <w:r>
        <w:rPr>
          <w:noProof/>
        </w:rPr>
        <w:fldChar w:fldCharType="begin" w:fldLock="1"/>
      </w:r>
      <w:r>
        <w:rPr>
          <w:noProof/>
        </w:rPr>
        <w:instrText xml:space="preserve"> PAGEREF _Toc178199716 \h </w:instrText>
      </w:r>
      <w:r>
        <w:rPr>
          <w:noProof/>
        </w:rPr>
      </w:r>
      <w:r>
        <w:rPr>
          <w:noProof/>
        </w:rPr>
        <w:fldChar w:fldCharType="separate"/>
      </w:r>
      <w:r>
        <w:rPr>
          <w:noProof/>
        </w:rPr>
        <w:t>381</w:t>
      </w:r>
      <w:r>
        <w:rPr>
          <w:noProof/>
        </w:rPr>
        <w:fldChar w:fldCharType="end"/>
      </w:r>
    </w:p>
    <w:p w14:paraId="4C7F1D48" w14:textId="1E93BEE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_Toc178199717 \h </w:instrText>
      </w:r>
      <w:r>
        <w:rPr>
          <w:noProof/>
        </w:rPr>
      </w:r>
      <w:r>
        <w:rPr>
          <w:noProof/>
        </w:rPr>
        <w:fldChar w:fldCharType="separate"/>
      </w:r>
      <w:r>
        <w:rPr>
          <w:noProof/>
        </w:rPr>
        <w:t>381</w:t>
      </w:r>
      <w:r>
        <w:rPr>
          <w:noProof/>
        </w:rPr>
        <w:fldChar w:fldCharType="end"/>
      </w:r>
    </w:p>
    <w:p w14:paraId="43932068" w14:textId="525DE7A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On-network MCVideo adhoc group emergency alert</w:t>
      </w:r>
      <w:r>
        <w:rPr>
          <w:noProof/>
        </w:rPr>
        <w:tab/>
      </w:r>
      <w:r>
        <w:rPr>
          <w:noProof/>
        </w:rPr>
        <w:fldChar w:fldCharType="begin" w:fldLock="1"/>
      </w:r>
      <w:r>
        <w:rPr>
          <w:noProof/>
        </w:rPr>
        <w:instrText xml:space="preserve"> PAGEREF _Toc178199718 \h </w:instrText>
      </w:r>
      <w:r>
        <w:rPr>
          <w:noProof/>
        </w:rPr>
      </w:r>
      <w:r>
        <w:rPr>
          <w:noProof/>
        </w:rPr>
        <w:fldChar w:fldCharType="separate"/>
      </w:r>
      <w:r>
        <w:rPr>
          <w:noProof/>
        </w:rPr>
        <w:t>381</w:t>
      </w:r>
      <w:r>
        <w:rPr>
          <w:noProof/>
        </w:rPr>
        <w:fldChar w:fldCharType="end"/>
      </w:r>
    </w:p>
    <w:p w14:paraId="7E4F1A08" w14:textId="6832E59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_Toc178199719 \h </w:instrText>
      </w:r>
      <w:r>
        <w:rPr>
          <w:noProof/>
        </w:rPr>
      </w:r>
      <w:r>
        <w:rPr>
          <w:noProof/>
        </w:rPr>
        <w:fldChar w:fldCharType="separate"/>
      </w:r>
      <w:r>
        <w:rPr>
          <w:noProof/>
        </w:rPr>
        <w:t>381</w:t>
      </w:r>
      <w:r>
        <w:rPr>
          <w:noProof/>
        </w:rPr>
        <w:fldChar w:fldCharType="end"/>
      </w:r>
    </w:p>
    <w:p w14:paraId="3BA6A675" w14:textId="077CCBF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 hoc group emergency alert origination</w:t>
      </w:r>
      <w:r>
        <w:rPr>
          <w:noProof/>
        </w:rPr>
        <w:tab/>
      </w:r>
      <w:r>
        <w:rPr>
          <w:noProof/>
        </w:rPr>
        <w:fldChar w:fldCharType="begin" w:fldLock="1"/>
      </w:r>
      <w:r>
        <w:rPr>
          <w:noProof/>
        </w:rPr>
        <w:instrText xml:space="preserve"> PAGEREF _Toc178199720 \h </w:instrText>
      </w:r>
      <w:r>
        <w:rPr>
          <w:noProof/>
        </w:rPr>
      </w:r>
      <w:r>
        <w:rPr>
          <w:noProof/>
        </w:rPr>
        <w:fldChar w:fldCharType="separate"/>
      </w:r>
      <w:r>
        <w:rPr>
          <w:noProof/>
        </w:rPr>
        <w:t>381</w:t>
      </w:r>
      <w:r>
        <w:rPr>
          <w:noProof/>
        </w:rPr>
        <w:fldChar w:fldCharType="end"/>
      </w:r>
    </w:p>
    <w:p w14:paraId="034CB298" w14:textId="297A409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 hoc group emergency alert cancellation</w:t>
      </w:r>
      <w:r>
        <w:rPr>
          <w:noProof/>
        </w:rPr>
        <w:tab/>
      </w:r>
      <w:r>
        <w:rPr>
          <w:noProof/>
        </w:rPr>
        <w:fldChar w:fldCharType="begin" w:fldLock="1"/>
      </w:r>
      <w:r>
        <w:rPr>
          <w:noProof/>
        </w:rPr>
        <w:instrText xml:space="preserve"> PAGEREF _Toc178199721 \h </w:instrText>
      </w:r>
      <w:r>
        <w:rPr>
          <w:noProof/>
        </w:rPr>
      </w:r>
      <w:r>
        <w:rPr>
          <w:noProof/>
        </w:rPr>
        <w:fldChar w:fldCharType="separate"/>
      </w:r>
      <w:r>
        <w:rPr>
          <w:noProof/>
        </w:rPr>
        <w:t>383</w:t>
      </w:r>
      <w:r>
        <w:rPr>
          <w:noProof/>
        </w:rPr>
        <w:fldChar w:fldCharType="end"/>
      </w:r>
    </w:p>
    <w:p w14:paraId="306C2DC3" w14:textId="19756EF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_Toc178199722 \h </w:instrText>
      </w:r>
      <w:r>
        <w:rPr>
          <w:noProof/>
        </w:rPr>
      </w:r>
      <w:r>
        <w:rPr>
          <w:noProof/>
        </w:rPr>
        <w:fldChar w:fldCharType="separate"/>
      </w:r>
      <w:r>
        <w:rPr>
          <w:noProof/>
        </w:rPr>
        <w:t>384</w:t>
      </w:r>
      <w:r>
        <w:rPr>
          <w:noProof/>
        </w:rPr>
        <w:fldChar w:fldCharType="end"/>
      </w:r>
    </w:p>
    <w:p w14:paraId="412462B1" w14:textId="54017A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12.1A.2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_Toc178199723 \h </w:instrText>
      </w:r>
      <w:r>
        <w:rPr>
          <w:noProof/>
        </w:rPr>
      </w:r>
      <w:r>
        <w:rPr>
          <w:noProof/>
        </w:rPr>
        <w:fldChar w:fldCharType="separate"/>
      </w:r>
      <w:r>
        <w:rPr>
          <w:noProof/>
        </w:rPr>
        <w:t>385</w:t>
      </w:r>
      <w:r>
        <w:rPr>
          <w:noProof/>
        </w:rPr>
        <w:fldChar w:fldCharType="end"/>
      </w:r>
    </w:p>
    <w:p w14:paraId="2BEAEA68" w14:textId="49618A7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_Toc178199724 \h </w:instrText>
      </w:r>
      <w:r>
        <w:rPr>
          <w:noProof/>
        </w:rPr>
      </w:r>
      <w:r>
        <w:rPr>
          <w:noProof/>
        </w:rPr>
        <w:fldChar w:fldCharType="separate"/>
      </w:r>
      <w:r>
        <w:rPr>
          <w:noProof/>
        </w:rPr>
        <w:t>385</w:t>
      </w:r>
      <w:r>
        <w:rPr>
          <w:noProof/>
        </w:rPr>
        <w:fldChar w:fldCharType="end"/>
      </w:r>
    </w:p>
    <w:p w14:paraId="6E2F63E8" w14:textId="61A09CB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_Toc178199725 \h </w:instrText>
      </w:r>
      <w:r>
        <w:rPr>
          <w:noProof/>
        </w:rPr>
      </w:r>
      <w:r>
        <w:rPr>
          <w:noProof/>
        </w:rPr>
        <w:fldChar w:fldCharType="separate"/>
      </w:r>
      <w:r>
        <w:rPr>
          <w:noProof/>
        </w:rPr>
        <w:t>386</w:t>
      </w:r>
      <w:r>
        <w:rPr>
          <w:noProof/>
        </w:rPr>
        <w:fldChar w:fldCharType="end"/>
      </w:r>
    </w:p>
    <w:p w14:paraId="2B18AA1A" w14:textId="758FEDD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_Toc178199726 \h </w:instrText>
      </w:r>
      <w:r>
        <w:rPr>
          <w:noProof/>
        </w:rPr>
      </w:r>
      <w:r>
        <w:rPr>
          <w:noProof/>
        </w:rPr>
        <w:fldChar w:fldCharType="separate"/>
      </w:r>
      <w:r>
        <w:rPr>
          <w:noProof/>
        </w:rPr>
        <w:t>387</w:t>
      </w:r>
      <w:r>
        <w:rPr>
          <w:noProof/>
        </w:rPr>
        <w:fldChar w:fldCharType="end"/>
      </w:r>
    </w:p>
    <w:p w14:paraId="6C4273CB" w14:textId="7B92A4F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12.1A.2.4</w:t>
      </w:r>
      <w:r>
        <w:rPr>
          <w:rFonts w:asciiTheme="minorHAnsi" w:eastAsiaTheme="minorEastAsia" w:hAnsiTheme="minorHAnsi" w:cstheme="minorBidi"/>
          <w:noProof/>
          <w:kern w:val="2"/>
          <w:sz w:val="22"/>
          <w:szCs w:val="22"/>
          <w:lang w:eastAsia="en-GB"/>
          <w14:ligatures w14:val="standardContextual"/>
        </w:rPr>
        <w:tab/>
      </w:r>
      <w:r>
        <w:rPr>
          <w:noProof/>
        </w:rPr>
        <w:t xml:space="preserve">Adhoc group emergency alert </w:t>
      </w:r>
      <w:r w:rsidRPr="004F2868">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_Toc178199727 \h </w:instrText>
      </w:r>
      <w:r>
        <w:rPr>
          <w:noProof/>
        </w:rPr>
      </w:r>
      <w:r>
        <w:rPr>
          <w:noProof/>
        </w:rPr>
        <w:fldChar w:fldCharType="separate"/>
      </w:r>
      <w:r>
        <w:rPr>
          <w:noProof/>
        </w:rPr>
        <w:t>388</w:t>
      </w:r>
      <w:r>
        <w:rPr>
          <w:noProof/>
        </w:rPr>
        <w:fldChar w:fldCharType="end"/>
      </w:r>
    </w:p>
    <w:p w14:paraId="4C613678" w14:textId="10DF84B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12.1A.3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_Toc178199728 \h </w:instrText>
      </w:r>
      <w:r>
        <w:rPr>
          <w:noProof/>
        </w:rPr>
      </w:r>
      <w:r>
        <w:rPr>
          <w:noProof/>
        </w:rPr>
        <w:fldChar w:fldCharType="separate"/>
      </w:r>
      <w:r>
        <w:rPr>
          <w:noProof/>
        </w:rPr>
        <w:t>388</w:t>
      </w:r>
      <w:r>
        <w:rPr>
          <w:noProof/>
        </w:rPr>
        <w:fldChar w:fldCharType="end"/>
      </w:r>
    </w:p>
    <w:p w14:paraId="48738005" w14:textId="005B3F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12.1A.3.1</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_Toc178199729 \h </w:instrText>
      </w:r>
      <w:r>
        <w:rPr>
          <w:noProof/>
        </w:rPr>
      </w:r>
      <w:r>
        <w:rPr>
          <w:noProof/>
        </w:rPr>
        <w:fldChar w:fldCharType="separate"/>
      </w:r>
      <w:r>
        <w:rPr>
          <w:noProof/>
        </w:rPr>
        <w:t>388</w:t>
      </w:r>
      <w:r>
        <w:rPr>
          <w:noProof/>
        </w:rPr>
        <w:fldChar w:fldCharType="end"/>
      </w:r>
    </w:p>
    <w:p w14:paraId="12032546" w14:textId="51F365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12.1A.3.2</w:t>
      </w:r>
      <w:r>
        <w:rPr>
          <w:rFonts w:asciiTheme="minorHAnsi" w:eastAsiaTheme="minorEastAsia" w:hAnsiTheme="minorHAnsi" w:cstheme="minorBidi"/>
          <w:noProof/>
          <w:kern w:val="2"/>
          <w:sz w:val="22"/>
          <w:szCs w:val="22"/>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_Toc178199730 \h </w:instrText>
      </w:r>
      <w:r>
        <w:rPr>
          <w:noProof/>
        </w:rPr>
      </w:r>
      <w:r>
        <w:rPr>
          <w:noProof/>
        </w:rPr>
        <w:fldChar w:fldCharType="separate"/>
      </w:r>
      <w:r>
        <w:rPr>
          <w:noProof/>
        </w:rPr>
        <w:t>389</w:t>
      </w:r>
      <w:r>
        <w:rPr>
          <w:noProof/>
        </w:rPr>
        <w:fldChar w:fldCharType="end"/>
      </w:r>
    </w:p>
    <w:p w14:paraId="1DB99FA9" w14:textId="7DE7D45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12.1A.3.3</w:t>
      </w:r>
      <w:r>
        <w:rPr>
          <w:rFonts w:asciiTheme="minorHAnsi" w:eastAsiaTheme="minorEastAsia" w:hAnsiTheme="minorHAnsi" w:cstheme="minorBidi"/>
          <w:noProof/>
          <w:kern w:val="2"/>
          <w:sz w:val="22"/>
          <w:szCs w:val="22"/>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_Toc178199731 \h </w:instrText>
      </w:r>
      <w:r>
        <w:rPr>
          <w:noProof/>
        </w:rPr>
      </w:r>
      <w:r>
        <w:rPr>
          <w:noProof/>
        </w:rPr>
        <w:fldChar w:fldCharType="separate"/>
      </w:r>
      <w:r>
        <w:rPr>
          <w:noProof/>
        </w:rPr>
        <w:t>390</w:t>
      </w:r>
      <w:r>
        <w:rPr>
          <w:noProof/>
        </w:rPr>
        <w:fldChar w:fldCharType="end"/>
      </w:r>
    </w:p>
    <w:p w14:paraId="752ED6D4" w14:textId="79FC24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12.1A.3.4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Handling of a</w:t>
      </w:r>
      <w:r>
        <w:rPr>
          <w:noProof/>
        </w:rPr>
        <w:t xml:space="preserve">dhoc group emergency alert </w:t>
      </w:r>
      <w:r w:rsidRPr="004F2868">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_Toc178199732 \h </w:instrText>
      </w:r>
      <w:r>
        <w:rPr>
          <w:noProof/>
        </w:rPr>
      </w:r>
      <w:r>
        <w:rPr>
          <w:noProof/>
        </w:rPr>
        <w:fldChar w:fldCharType="separate"/>
      </w:r>
      <w:r>
        <w:rPr>
          <w:noProof/>
        </w:rPr>
        <w:t>391</w:t>
      </w:r>
      <w:r>
        <w:rPr>
          <w:noProof/>
        </w:rPr>
        <w:fldChar w:fldCharType="end"/>
      </w:r>
    </w:p>
    <w:p w14:paraId="20F48B50" w14:textId="3C0C01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_Toc178199733 \h </w:instrText>
      </w:r>
      <w:r>
        <w:rPr>
          <w:noProof/>
        </w:rPr>
      </w:r>
      <w:r>
        <w:rPr>
          <w:noProof/>
        </w:rPr>
        <w:fldChar w:fldCharType="separate"/>
      </w:r>
      <w:r>
        <w:rPr>
          <w:noProof/>
        </w:rPr>
        <w:t>392</w:t>
      </w:r>
      <w:r>
        <w:rPr>
          <w:noProof/>
        </w:rPr>
        <w:fldChar w:fldCharType="end"/>
      </w:r>
    </w:p>
    <w:p w14:paraId="60913F1F" w14:textId="69F99EE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_Toc178199734 \h </w:instrText>
      </w:r>
      <w:r>
        <w:rPr>
          <w:noProof/>
        </w:rPr>
      </w:r>
      <w:r>
        <w:rPr>
          <w:noProof/>
        </w:rPr>
        <w:fldChar w:fldCharType="separate"/>
      </w:r>
      <w:r>
        <w:rPr>
          <w:noProof/>
        </w:rPr>
        <w:t>392</w:t>
      </w:r>
      <w:r>
        <w:rPr>
          <w:noProof/>
        </w:rPr>
        <w:fldChar w:fldCharType="end"/>
      </w:r>
    </w:p>
    <w:p w14:paraId="3F2F77E8" w14:textId="4DB5E76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_Toc178199735 \h </w:instrText>
      </w:r>
      <w:r>
        <w:rPr>
          <w:noProof/>
        </w:rPr>
      </w:r>
      <w:r>
        <w:rPr>
          <w:noProof/>
        </w:rPr>
        <w:fldChar w:fldCharType="separate"/>
      </w:r>
      <w:r>
        <w:rPr>
          <w:noProof/>
        </w:rPr>
        <w:t>392</w:t>
      </w:r>
      <w:r>
        <w:rPr>
          <w:noProof/>
        </w:rPr>
        <w:fldChar w:fldCharType="end"/>
      </w:r>
    </w:p>
    <w:p w14:paraId="1B17CB7C" w14:textId="5CF1CD0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_Toc178199736 \h </w:instrText>
      </w:r>
      <w:r>
        <w:rPr>
          <w:noProof/>
        </w:rPr>
      </w:r>
      <w:r>
        <w:rPr>
          <w:noProof/>
        </w:rPr>
        <w:fldChar w:fldCharType="separate"/>
      </w:r>
      <w:r>
        <w:rPr>
          <w:noProof/>
        </w:rPr>
        <w:t>392</w:t>
      </w:r>
      <w:r>
        <w:rPr>
          <w:noProof/>
        </w:rPr>
        <w:fldChar w:fldCharType="end"/>
      </w:r>
    </w:p>
    <w:p w14:paraId="7AE62378" w14:textId="5B503DF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_Toc178199737 \h </w:instrText>
      </w:r>
      <w:r>
        <w:rPr>
          <w:noProof/>
        </w:rPr>
      </w:r>
      <w:r>
        <w:rPr>
          <w:noProof/>
        </w:rPr>
        <w:fldChar w:fldCharType="separate"/>
      </w:r>
      <w:r>
        <w:rPr>
          <w:noProof/>
        </w:rPr>
        <w:t>392</w:t>
      </w:r>
      <w:r>
        <w:rPr>
          <w:noProof/>
        </w:rPr>
        <w:fldChar w:fldCharType="end"/>
      </w:r>
    </w:p>
    <w:p w14:paraId="69EBA11C" w14:textId="1A3CAD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_Toc178199738 \h </w:instrText>
      </w:r>
      <w:r>
        <w:rPr>
          <w:noProof/>
        </w:rPr>
      </w:r>
      <w:r>
        <w:rPr>
          <w:noProof/>
        </w:rPr>
        <w:fldChar w:fldCharType="separate"/>
      </w:r>
      <w:r>
        <w:rPr>
          <w:noProof/>
        </w:rPr>
        <w:t>392</w:t>
      </w:r>
      <w:r>
        <w:rPr>
          <w:noProof/>
        </w:rPr>
        <w:fldChar w:fldCharType="end"/>
      </w:r>
    </w:p>
    <w:p w14:paraId="0F90AC61" w14:textId="19AA929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_Toc178199739 \h </w:instrText>
      </w:r>
      <w:r>
        <w:rPr>
          <w:noProof/>
        </w:rPr>
      </w:r>
      <w:r>
        <w:rPr>
          <w:noProof/>
        </w:rPr>
        <w:fldChar w:fldCharType="separate"/>
      </w:r>
      <w:r>
        <w:rPr>
          <w:noProof/>
        </w:rPr>
        <w:t>392</w:t>
      </w:r>
      <w:r>
        <w:rPr>
          <w:noProof/>
        </w:rPr>
        <w:fldChar w:fldCharType="end"/>
      </w:r>
    </w:p>
    <w:p w14:paraId="3C31CCB8" w14:textId="1467316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_Toc178199740 \h </w:instrText>
      </w:r>
      <w:r>
        <w:rPr>
          <w:noProof/>
        </w:rPr>
      </w:r>
      <w:r>
        <w:rPr>
          <w:noProof/>
        </w:rPr>
        <w:fldChar w:fldCharType="separate"/>
      </w:r>
      <w:r>
        <w:rPr>
          <w:noProof/>
        </w:rPr>
        <w:t>393</w:t>
      </w:r>
      <w:r>
        <w:rPr>
          <w:noProof/>
        </w:rPr>
        <w:fldChar w:fldCharType="end"/>
      </w:r>
    </w:p>
    <w:p w14:paraId="5D87939F" w14:textId="46B5310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_Toc178199741 \h </w:instrText>
      </w:r>
      <w:r>
        <w:rPr>
          <w:noProof/>
        </w:rPr>
      </w:r>
      <w:r>
        <w:rPr>
          <w:noProof/>
        </w:rPr>
        <w:fldChar w:fldCharType="separate"/>
      </w:r>
      <w:r>
        <w:rPr>
          <w:noProof/>
        </w:rPr>
        <w:t>393</w:t>
      </w:r>
      <w:r>
        <w:rPr>
          <w:noProof/>
        </w:rPr>
        <w:fldChar w:fldCharType="end"/>
      </w:r>
    </w:p>
    <w:p w14:paraId="3537205E" w14:textId="0DAD4AE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_Toc178199742 \h </w:instrText>
      </w:r>
      <w:r>
        <w:rPr>
          <w:noProof/>
        </w:rPr>
      </w:r>
      <w:r>
        <w:rPr>
          <w:noProof/>
        </w:rPr>
        <w:fldChar w:fldCharType="separate"/>
      </w:r>
      <w:r>
        <w:rPr>
          <w:noProof/>
        </w:rPr>
        <w:t>393</w:t>
      </w:r>
      <w:r>
        <w:rPr>
          <w:noProof/>
        </w:rPr>
        <w:fldChar w:fldCharType="end"/>
      </w:r>
    </w:p>
    <w:p w14:paraId="1EE17551" w14:textId="3C7677A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_Toc178199743 \h </w:instrText>
      </w:r>
      <w:r>
        <w:rPr>
          <w:noProof/>
        </w:rPr>
      </w:r>
      <w:r>
        <w:rPr>
          <w:noProof/>
        </w:rPr>
        <w:fldChar w:fldCharType="separate"/>
      </w:r>
      <w:r>
        <w:rPr>
          <w:noProof/>
        </w:rPr>
        <w:t>393</w:t>
      </w:r>
      <w:r>
        <w:rPr>
          <w:noProof/>
        </w:rPr>
        <w:fldChar w:fldCharType="end"/>
      </w:r>
    </w:p>
    <w:p w14:paraId="4A5E5C9F" w14:textId="68A650C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_Toc178199744 \h </w:instrText>
      </w:r>
      <w:r>
        <w:rPr>
          <w:noProof/>
        </w:rPr>
      </w:r>
      <w:r>
        <w:rPr>
          <w:noProof/>
        </w:rPr>
        <w:fldChar w:fldCharType="separate"/>
      </w:r>
      <w:r>
        <w:rPr>
          <w:noProof/>
        </w:rPr>
        <w:t>393</w:t>
      </w:r>
      <w:r>
        <w:rPr>
          <w:noProof/>
        </w:rPr>
        <w:fldChar w:fldCharType="end"/>
      </w:r>
    </w:p>
    <w:p w14:paraId="21142272" w14:textId="3EA88CD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_Toc178199745 \h </w:instrText>
      </w:r>
      <w:r>
        <w:rPr>
          <w:noProof/>
        </w:rPr>
      </w:r>
      <w:r>
        <w:rPr>
          <w:noProof/>
        </w:rPr>
        <w:fldChar w:fldCharType="separate"/>
      </w:r>
      <w:r>
        <w:rPr>
          <w:noProof/>
        </w:rPr>
        <w:t>393</w:t>
      </w:r>
      <w:r>
        <w:rPr>
          <w:noProof/>
        </w:rPr>
        <w:fldChar w:fldCharType="end"/>
      </w:r>
    </w:p>
    <w:p w14:paraId="1C7A2B5C" w14:textId="3000509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_Toc178199746 \h </w:instrText>
      </w:r>
      <w:r>
        <w:rPr>
          <w:noProof/>
        </w:rPr>
      </w:r>
      <w:r>
        <w:rPr>
          <w:noProof/>
        </w:rPr>
        <w:fldChar w:fldCharType="separate"/>
      </w:r>
      <w:r>
        <w:rPr>
          <w:noProof/>
        </w:rPr>
        <w:t>393</w:t>
      </w:r>
      <w:r>
        <w:rPr>
          <w:noProof/>
        </w:rPr>
        <w:fldChar w:fldCharType="end"/>
      </w:r>
    </w:p>
    <w:p w14:paraId="15DE27E4" w14:textId="39DA398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_Toc178199747 \h </w:instrText>
      </w:r>
      <w:r>
        <w:rPr>
          <w:noProof/>
        </w:rPr>
      </w:r>
      <w:r>
        <w:rPr>
          <w:noProof/>
        </w:rPr>
        <w:fldChar w:fldCharType="separate"/>
      </w:r>
      <w:r>
        <w:rPr>
          <w:noProof/>
        </w:rPr>
        <w:t>393</w:t>
      </w:r>
      <w:r>
        <w:rPr>
          <w:noProof/>
        </w:rPr>
        <w:fldChar w:fldCharType="end"/>
      </w:r>
    </w:p>
    <w:p w14:paraId="06AD038A" w14:textId="30FFD53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_Toc178199748 \h </w:instrText>
      </w:r>
      <w:r>
        <w:rPr>
          <w:noProof/>
        </w:rPr>
      </w:r>
      <w:r>
        <w:rPr>
          <w:noProof/>
        </w:rPr>
        <w:fldChar w:fldCharType="separate"/>
      </w:r>
      <w:r>
        <w:rPr>
          <w:noProof/>
        </w:rPr>
        <w:t>393</w:t>
      </w:r>
      <w:r>
        <w:rPr>
          <w:noProof/>
        </w:rPr>
        <w:fldChar w:fldCharType="end"/>
      </w:r>
    </w:p>
    <w:p w14:paraId="366D70F7" w14:textId="1E374A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_Toc178199749 \h </w:instrText>
      </w:r>
      <w:r>
        <w:rPr>
          <w:noProof/>
        </w:rPr>
      </w:r>
      <w:r>
        <w:rPr>
          <w:noProof/>
        </w:rPr>
        <w:fldChar w:fldCharType="separate"/>
      </w:r>
      <w:r>
        <w:rPr>
          <w:noProof/>
        </w:rPr>
        <w:t>393</w:t>
      </w:r>
      <w:r>
        <w:rPr>
          <w:noProof/>
        </w:rPr>
        <w:fldChar w:fldCharType="end"/>
      </w:r>
    </w:p>
    <w:p w14:paraId="1F93978A" w14:textId="5CD94E9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_Toc178199750 \h </w:instrText>
      </w:r>
      <w:r>
        <w:rPr>
          <w:noProof/>
        </w:rPr>
      </w:r>
      <w:r>
        <w:rPr>
          <w:noProof/>
        </w:rPr>
        <w:fldChar w:fldCharType="separate"/>
      </w:r>
      <w:r>
        <w:rPr>
          <w:noProof/>
        </w:rPr>
        <w:t>393</w:t>
      </w:r>
      <w:r>
        <w:rPr>
          <w:noProof/>
        </w:rPr>
        <w:fldChar w:fldCharType="end"/>
      </w:r>
    </w:p>
    <w:p w14:paraId="7C293A82" w14:textId="6B75163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_Toc178199751 \h </w:instrText>
      </w:r>
      <w:r>
        <w:rPr>
          <w:noProof/>
        </w:rPr>
      </w:r>
      <w:r>
        <w:rPr>
          <w:noProof/>
        </w:rPr>
        <w:fldChar w:fldCharType="separate"/>
      </w:r>
      <w:r>
        <w:rPr>
          <w:noProof/>
        </w:rPr>
        <w:t>394</w:t>
      </w:r>
      <w:r>
        <w:rPr>
          <w:noProof/>
        </w:rPr>
        <w:fldChar w:fldCharType="end"/>
      </w:r>
    </w:p>
    <w:p w14:paraId="54B681F7" w14:textId="26C2D8C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_Toc178199752 \h </w:instrText>
      </w:r>
      <w:r>
        <w:rPr>
          <w:noProof/>
        </w:rPr>
      </w:r>
      <w:r>
        <w:rPr>
          <w:noProof/>
        </w:rPr>
        <w:fldChar w:fldCharType="separate"/>
      </w:r>
      <w:r>
        <w:rPr>
          <w:noProof/>
        </w:rPr>
        <w:t>394</w:t>
      </w:r>
      <w:r>
        <w:rPr>
          <w:noProof/>
        </w:rPr>
        <w:fldChar w:fldCharType="end"/>
      </w:r>
    </w:p>
    <w:p w14:paraId="78A4BA91" w14:textId="45C88C5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_Toc178199753 \h </w:instrText>
      </w:r>
      <w:r>
        <w:rPr>
          <w:noProof/>
        </w:rPr>
      </w:r>
      <w:r>
        <w:rPr>
          <w:noProof/>
        </w:rPr>
        <w:fldChar w:fldCharType="separate"/>
      </w:r>
      <w:r>
        <w:rPr>
          <w:noProof/>
        </w:rPr>
        <w:t>394</w:t>
      </w:r>
      <w:r>
        <w:rPr>
          <w:noProof/>
        </w:rPr>
        <w:fldChar w:fldCharType="end"/>
      </w:r>
    </w:p>
    <w:p w14:paraId="629644B6" w14:textId="11DEA42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4F2868">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_Toc178199754 \h </w:instrText>
      </w:r>
      <w:r>
        <w:rPr>
          <w:noProof/>
        </w:rPr>
      </w:r>
      <w:r>
        <w:rPr>
          <w:noProof/>
        </w:rPr>
        <w:fldChar w:fldCharType="separate"/>
      </w:r>
      <w:r>
        <w:rPr>
          <w:noProof/>
        </w:rPr>
        <w:t>394</w:t>
      </w:r>
      <w:r>
        <w:rPr>
          <w:noProof/>
        </w:rPr>
        <w:fldChar w:fldCharType="end"/>
      </w:r>
    </w:p>
    <w:p w14:paraId="39D6D3A8" w14:textId="086FA8D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video pull</w:t>
      </w:r>
      <w:r>
        <w:rPr>
          <w:noProof/>
        </w:rPr>
        <w:tab/>
      </w:r>
      <w:r>
        <w:rPr>
          <w:noProof/>
        </w:rPr>
        <w:fldChar w:fldCharType="begin" w:fldLock="1"/>
      </w:r>
      <w:r>
        <w:rPr>
          <w:noProof/>
        </w:rPr>
        <w:instrText xml:space="preserve"> PAGEREF _Toc178199755 \h </w:instrText>
      </w:r>
      <w:r>
        <w:rPr>
          <w:noProof/>
        </w:rPr>
      </w:r>
      <w:r>
        <w:rPr>
          <w:noProof/>
        </w:rPr>
        <w:fldChar w:fldCharType="separate"/>
      </w:r>
      <w:r>
        <w:rPr>
          <w:noProof/>
        </w:rPr>
        <w:t>394</w:t>
      </w:r>
      <w:r>
        <w:rPr>
          <w:noProof/>
        </w:rPr>
        <w:fldChar w:fldCharType="end"/>
      </w:r>
    </w:p>
    <w:p w14:paraId="0182B032" w14:textId="433EA52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_Toc178199756 \h </w:instrText>
      </w:r>
      <w:r>
        <w:rPr>
          <w:noProof/>
        </w:rPr>
      </w:r>
      <w:r>
        <w:rPr>
          <w:noProof/>
        </w:rPr>
        <w:fldChar w:fldCharType="separate"/>
      </w:r>
      <w:r>
        <w:rPr>
          <w:noProof/>
        </w:rPr>
        <w:t>394</w:t>
      </w:r>
      <w:r>
        <w:rPr>
          <w:noProof/>
        </w:rPr>
        <w:fldChar w:fldCharType="end"/>
      </w:r>
    </w:p>
    <w:p w14:paraId="0DAE31AE" w14:textId="40ACAAE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_Toc178199757 \h </w:instrText>
      </w:r>
      <w:r>
        <w:rPr>
          <w:noProof/>
        </w:rPr>
      </w:r>
      <w:r>
        <w:rPr>
          <w:noProof/>
        </w:rPr>
        <w:fldChar w:fldCharType="separate"/>
      </w:r>
      <w:r>
        <w:rPr>
          <w:noProof/>
        </w:rPr>
        <w:t>394</w:t>
      </w:r>
      <w:r>
        <w:rPr>
          <w:noProof/>
        </w:rPr>
        <w:fldChar w:fldCharType="end"/>
      </w:r>
    </w:p>
    <w:p w14:paraId="6EB48693" w14:textId="694A605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_Toc178199758 \h </w:instrText>
      </w:r>
      <w:r>
        <w:rPr>
          <w:noProof/>
        </w:rPr>
      </w:r>
      <w:r>
        <w:rPr>
          <w:noProof/>
        </w:rPr>
        <w:fldChar w:fldCharType="separate"/>
      </w:r>
      <w:r>
        <w:rPr>
          <w:noProof/>
        </w:rPr>
        <w:t>394</w:t>
      </w:r>
      <w:r>
        <w:rPr>
          <w:noProof/>
        </w:rPr>
        <w:fldChar w:fldCharType="end"/>
      </w:r>
    </w:p>
    <w:p w14:paraId="1E9B9ABF" w14:textId="7B5D86E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12.3.2.1.1</w:t>
      </w:r>
      <w:r>
        <w:rPr>
          <w:rFonts w:asciiTheme="minorHAnsi" w:eastAsiaTheme="minorEastAsia" w:hAnsiTheme="minorHAnsi" w:cstheme="minorBidi"/>
          <w:noProof/>
          <w:kern w:val="2"/>
          <w:sz w:val="22"/>
          <w:szCs w:val="22"/>
          <w:lang w:eastAsia="en-GB"/>
          <w14:ligatures w14:val="standardContextual"/>
        </w:rPr>
        <w:tab/>
      </w:r>
      <w:r>
        <w:rPr>
          <w:noProof/>
        </w:rPr>
        <w:t>Initiating video pull</w:t>
      </w:r>
      <w:r>
        <w:rPr>
          <w:noProof/>
        </w:rPr>
        <w:tab/>
      </w:r>
      <w:r>
        <w:rPr>
          <w:noProof/>
        </w:rPr>
        <w:fldChar w:fldCharType="begin" w:fldLock="1"/>
      </w:r>
      <w:r>
        <w:rPr>
          <w:noProof/>
        </w:rPr>
        <w:instrText xml:space="preserve"> PAGEREF _Toc178199759 \h </w:instrText>
      </w:r>
      <w:r>
        <w:rPr>
          <w:noProof/>
        </w:rPr>
      </w:r>
      <w:r>
        <w:rPr>
          <w:noProof/>
        </w:rPr>
        <w:fldChar w:fldCharType="separate"/>
      </w:r>
      <w:r>
        <w:rPr>
          <w:noProof/>
        </w:rPr>
        <w:t>394</w:t>
      </w:r>
      <w:r>
        <w:rPr>
          <w:noProof/>
        </w:rPr>
        <w:fldChar w:fldCharType="end"/>
      </w:r>
    </w:p>
    <w:p w14:paraId="528C4B75" w14:textId="0007314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12.3.2.1.2</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_Toc178199760 \h </w:instrText>
      </w:r>
      <w:r>
        <w:rPr>
          <w:noProof/>
        </w:rPr>
      </w:r>
      <w:r>
        <w:rPr>
          <w:noProof/>
        </w:rPr>
        <w:fldChar w:fldCharType="separate"/>
      </w:r>
      <w:r>
        <w:rPr>
          <w:noProof/>
        </w:rPr>
        <w:t>395</w:t>
      </w:r>
      <w:r>
        <w:rPr>
          <w:noProof/>
        </w:rPr>
        <w:fldChar w:fldCharType="end"/>
      </w:r>
    </w:p>
    <w:p w14:paraId="6B379893" w14:textId="6EFC4C6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Off network video pull setup in automatic commencement mode</w:t>
      </w:r>
      <w:r>
        <w:rPr>
          <w:noProof/>
        </w:rPr>
        <w:tab/>
      </w:r>
      <w:r>
        <w:rPr>
          <w:noProof/>
        </w:rPr>
        <w:fldChar w:fldCharType="begin" w:fldLock="1"/>
      </w:r>
      <w:r>
        <w:rPr>
          <w:noProof/>
        </w:rPr>
        <w:instrText xml:space="preserve"> PAGEREF _Toc178199761 \h </w:instrText>
      </w:r>
      <w:r>
        <w:rPr>
          <w:noProof/>
        </w:rPr>
      </w:r>
      <w:r>
        <w:rPr>
          <w:noProof/>
        </w:rPr>
        <w:fldChar w:fldCharType="separate"/>
      </w:r>
      <w:r>
        <w:rPr>
          <w:noProof/>
        </w:rPr>
        <w:t>395</w:t>
      </w:r>
      <w:r>
        <w:rPr>
          <w:noProof/>
        </w:rPr>
        <w:fldChar w:fldCharType="end"/>
      </w:r>
    </w:p>
    <w:p w14:paraId="4EE52DC5" w14:textId="4708B28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12.3.2.2.1</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_Toc178199762 \h </w:instrText>
      </w:r>
      <w:r>
        <w:rPr>
          <w:noProof/>
        </w:rPr>
      </w:r>
      <w:r>
        <w:rPr>
          <w:noProof/>
        </w:rPr>
        <w:fldChar w:fldCharType="separate"/>
      </w:r>
      <w:r>
        <w:rPr>
          <w:noProof/>
        </w:rPr>
        <w:t>395</w:t>
      </w:r>
      <w:r>
        <w:rPr>
          <w:noProof/>
        </w:rPr>
        <w:fldChar w:fldCharType="end"/>
      </w:r>
    </w:p>
    <w:p w14:paraId="4919CDD6" w14:textId="5D64B3D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12.3.2.2.2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_Toc178199763 \h </w:instrText>
      </w:r>
      <w:r>
        <w:rPr>
          <w:noProof/>
        </w:rPr>
      </w:r>
      <w:r>
        <w:rPr>
          <w:noProof/>
        </w:rPr>
        <w:fldChar w:fldCharType="separate"/>
      </w:r>
      <w:r>
        <w:rPr>
          <w:noProof/>
        </w:rPr>
        <w:t>395</w:t>
      </w:r>
      <w:r>
        <w:rPr>
          <w:noProof/>
        </w:rPr>
        <w:fldChar w:fldCharType="end"/>
      </w:r>
    </w:p>
    <w:p w14:paraId="7DFA5A76" w14:textId="124A2B8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Video Push</w:t>
      </w:r>
      <w:r>
        <w:rPr>
          <w:noProof/>
        </w:rPr>
        <w:tab/>
      </w:r>
      <w:r>
        <w:rPr>
          <w:noProof/>
        </w:rPr>
        <w:fldChar w:fldCharType="begin" w:fldLock="1"/>
      </w:r>
      <w:r>
        <w:rPr>
          <w:noProof/>
        </w:rPr>
        <w:instrText xml:space="preserve"> PAGEREF _Toc178199764 \h </w:instrText>
      </w:r>
      <w:r>
        <w:rPr>
          <w:noProof/>
        </w:rPr>
      </w:r>
      <w:r>
        <w:rPr>
          <w:noProof/>
        </w:rPr>
        <w:fldChar w:fldCharType="separate"/>
      </w:r>
      <w:r>
        <w:rPr>
          <w:noProof/>
        </w:rPr>
        <w:t>395</w:t>
      </w:r>
      <w:r>
        <w:rPr>
          <w:noProof/>
        </w:rPr>
        <w:fldChar w:fldCharType="end"/>
      </w:r>
    </w:p>
    <w:p w14:paraId="086D6B43" w14:textId="7B64A71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_Toc178199765 \h </w:instrText>
      </w:r>
      <w:r>
        <w:rPr>
          <w:noProof/>
        </w:rPr>
      </w:r>
      <w:r>
        <w:rPr>
          <w:noProof/>
        </w:rPr>
        <w:fldChar w:fldCharType="separate"/>
      </w:r>
      <w:r>
        <w:rPr>
          <w:noProof/>
        </w:rPr>
        <w:t>395</w:t>
      </w:r>
      <w:r>
        <w:rPr>
          <w:noProof/>
        </w:rPr>
        <w:fldChar w:fldCharType="end"/>
      </w:r>
    </w:p>
    <w:p w14:paraId="68B8AFB2" w14:textId="0AF71B2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 video push</w:t>
      </w:r>
      <w:r>
        <w:rPr>
          <w:noProof/>
        </w:rPr>
        <w:tab/>
      </w:r>
      <w:r>
        <w:rPr>
          <w:noProof/>
        </w:rPr>
        <w:fldChar w:fldCharType="begin" w:fldLock="1"/>
      </w:r>
      <w:r>
        <w:rPr>
          <w:noProof/>
        </w:rPr>
        <w:instrText xml:space="preserve"> PAGEREF _Toc178199766 \h </w:instrText>
      </w:r>
      <w:r>
        <w:rPr>
          <w:noProof/>
        </w:rPr>
      </w:r>
      <w:r>
        <w:rPr>
          <w:noProof/>
        </w:rPr>
        <w:fldChar w:fldCharType="separate"/>
      </w:r>
      <w:r>
        <w:rPr>
          <w:noProof/>
        </w:rPr>
        <w:t>395</w:t>
      </w:r>
      <w:r>
        <w:rPr>
          <w:noProof/>
        </w:rPr>
        <w:fldChar w:fldCharType="end"/>
      </w:r>
    </w:p>
    <w:p w14:paraId="10392F03" w14:textId="28ABEA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_Toc178199767 \h </w:instrText>
      </w:r>
      <w:r>
        <w:rPr>
          <w:noProof/>
        </w:rPr>
      </w:r>
      <w:r>
        <w:rPr>
          <w:noProof/>
        </w:rPr>
        <w:fldChar w:fldCharType="separate"/>
      </w:r>
      <w:r>
        <w:rPr>
          <w:noProof/>
        </w:rPr>
        <w:t>395</w:t>
      </w:r>
      <w:r>
        <w:rPr>
          <w:noProof/>
        </w:rPr>
        <w:fldChar w:fldCharType="end"/>
      </w:r>
    </w:p>
    <w:p w14:paraId="7CCD366A" w14:textId="3995C43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_Toc178199768 \h </w:instrText>
      </w:r>
      <w:r>
        <w:rPr>
          <w:noProof/>
        </w:rPr>
      </w:r>
      <w:r>
        <w:rPr>
          <w:noProof/>
        </w:rPr>
        <w:fldChar w:fldCharType="separate"/>
      </w:r>
      <w:r>
        <w:rPr>
          <w:noProof/>
        </w:rPr>
        <w:t>395</w:t>
      </w:r>
      <w:r>
        <w:rPr>
          <w:noProof/>
        </w:rPr>
        <w:fldChar w:fldCharType="end"/>
      </w:r>
    </w:p>
    <w:p w14:paraId="67AD86C7" w14:textId="7D9EB7D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_Toc178199769 \h </w:instrText>
      </w:r>
      <w:r>
        <w:rPr>
          <w:noProof/>
        </w:rPr>
      </w:r>
      <w:r>
        <w:rPr>
          <w:noProof/>
        </w:rPr>
        <w:fldChar w:fldCharType="separate"/>
      </w:r>
      <w:r>
        <w:rPr>
          <w:noProof/>
        </w:rPr>
        <w:t>395</w:t>
      </w:r>
      <w:r>
        <w:rPr>
          <w:noProof/>
        </w:rPr>
        <w:fldChar w:fldCharType="end"/>
      </w:r>
    </w:p>
    <w:p w14:paraId="07186D51" w14:textId="5EA558D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_Toc178199770 \h </w:instrText>
      </w:r>
      <w:r>
        <w:rPr>
          <w:noProof/>
        </w:rPr>
      </w:r>
      <w:r>
        <w:rPr>
          <w:noProof/>
        </w:rPr>
        <w:fldChar w:fldCharType="separate"/>
      </w:r>
      <w:r>
        <w:rPr>
          <w:noProof/>
        </w:rPr>
        <w:t>396</w:t>
      </w:r>
      <w:r>
        <w:rPr>
          <w:noProof/>
        </w:rPr>
        <w:fldChar w:fldCharType="end"/>
      </w:r>
    </w:p>
    <w:p w14:paraId="4F267AEA" w14:textId="49DF4C4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_Toc178199771 \h </w:instrText>
      </w:r>
      <w:r>
        <w:rPr>
          <w:noProof/>
        </w:rPr>
      </w:r>
      <w:r>
        <w:rPr>
          <w:noProof/>
        </w:rPr>
        <w:fldChar w:fldCharType="separate"/>
      </w:r>
      <w:r>
        <w:rPr>
          <w:noProof/>
        </w:rPr>
        <w:t>396</w:t>
      </w:r>
      <w:r>
        <w:rPr>
          <w:noProof/>
        </w:rPr>
        <w:fldChar w:fldCharType="end"/>
      </w:r>
    </w:p>
    <w:p w14:paraId="12464F95" w14:textId="52B1A29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_Toc178199772 \h </w:instrText>
      </w:r>
      <w:r>
        <w:rPr>
          <w:noProof/>
        </w:rPr>
      </w:r>
      <w:r>
        <w:rPr>
          <w:noProof/>
        </w:rPr>
        <w:fldChar w:fldCharType="separate"/>
      </w:r>
      <w:r>
        <w:rPr>
          <w:noProof/>
        </w:rPr>
        <w:t>396</w:t>
      </w:r>
      <w:r>
        <w:rPr>
          <w:noProof/>
        </w:rPr>
        <w:fldChar w:fldCharType="end"/>
      </w:r>
    </w:p>
    <w:p w14:paraId="2E67C22C" w14:textId="5BBADAD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_Toc178199773 \h </w:instrText>
      </w:r>
      <w:r>
        <w:rPr>
          <w:noProof/>
        </w:rPr>
      </w:r>
      <w:r>
        <w:rPr>
          <w:noProof/>
        </w:rPr>
        <w:fldChar w:fldCharType="separate"/>
      </w:r>
      <w:r>
        <w:rPr>
          <w:noProof/>
        </w:rPr>
        <w:t>396</w:t>
      </w:r>
      <w:r>
        <w:rPr>
          <w:noProof/>
        </w:rPr>
        <w:fldChar w:fldCharType="end"/>
      </w:r>
    </w:p>
    <w:p w14:paraId="5D90F0EB" w14:textId="55F1BF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_Toc178199774 \h </w:instrText>
      </w:r>
      <w:r>
        <w:rPr>
          <w:noProof/>
        </w:rPr>
      </w:r>
      <w:r>
        <w:rPr>
          <w:noProof/>
        </w:rPr>
        <w:fldChar w:fldCharType="separate"/>
      </w:r>
      <w:r>
        <w:rPr>
          <w:noProof/>
        </w:rPr>
        <w:t>396</w:t>
      </w:r>
      <w:r>
        <w:rPr>
          <w:noProof/>
        </w:rPr>
        <w:fldChar w:fldCharType="end"/>
      </w:r>
    </w:p>
    <w:p w14:paraId="1C774688" w14:textId="0929D44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_Toc178199775 \h </w:instrText>
      </w:r>
      <w:r>
        <w:rPr>
          <w:noProof/>
        </w:rPr>
      </w:r>
      <w:r>
        <w:rPr>
          <w:noProof/>
        </w:rPr>
        <w:fldChar w:fldCharType="separate"/>
      </w:r>
      <w:r>
        <w:rPr>
          <w:noProof/>
        </w:rPr>
        <w:t>396</w:t>
      </w:r>
      <w:r>
        <w:rPr>
          <w:noProof/>
        </w:rPr>
        <w:fldChar w:fldCharType="end"/>
      </w:r>
    </w:p>
    <w:p w14:paraId="26D99D1C" w14:textId="09DE620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_Toc178199776 \h </w:instrText>
      </w:r>
      <w:r>
        <w:rPr>
          <w:noProof/>
        </w:rPr>
      </w:r>
      <w:r>
        <w:rPr>
          <w:noProof/>
        </w:rPr>
        <w:fldChar w:fldCharType="separate"/>
      </w:r>
      <w:r>
        <w:rPr>
          <w:noProof/>
        </w:rPr>
        <w:t>396</w:t>
      </w:r>
      <w:r>
        <w:rPr>
          <w:noProof/>
        </w:rPr>
        <w:fldChar w:fldCharType="end"/>
      </w:r>
    </w:p>
    <w:p w14:paraId="056CFC83" w14:textId="38D28D1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_Toc178199777 \h </w:instrText>
      </w:r>
      <w:r>
        <w:rPr>
          <w:noProof/>
        </w:rPr>
      </w:r>
      <w:r>
        <w:rPr>
          <w:noProof/>
        </w:rPr>
        <w:fldChar w:fldCharType="separate"/>
      </w:r>
      <w:r>
        <w:rPr>
          <w:noProof/>
        </w:rPr>
        <w:t>396</w:t>
      </w:r>
      <w:r>
        <w:rPr>
          <w:noProof/>
        </w:rPr>
        <w:fldChar w:fldCharType="end"/>
      </w:r>
    </w:p>
    <w:p w14:paraId="411FF00D" w14:textId="239D852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_Toc178199778 \h </w:instrText>
      </w:r>
      <w:r>
        <w:rPr>
          <w:noProof/>
        </w:rPr>
      </w:r>
      <w:r>
        <w:rPr>
          <w:noProof/>
        </w:rPr>
        <w:fldChar w:fldCharType="separate"/>
      </w:r>
      <w:r>
        <w:rPr>
          <w:noProof/>
        </w:rPr>
        <w:t>397</w:t>
      </w:r>
      <w:r>
        <w:rPr>
          <w:noProof/>
        </w:rPr>
        <w:fldChar w:fldCharType="end"/>
      </w:r>
    </w:p>
    <w:p w14:paraId="014900FD" w14:textId="6C5B1E8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_Toc178199779 \h </w:instrText>
      </w:r>
      <w:r>
        <w:rPr>
          <w:noProof/>
        </w:rPr>
      </w:r>
      <w:r>
        <w:rPr>
          <w:noProof/>
        </w:rPr>
        <w:fldChar w:fldCharType="separate"/>
      </w:r>
      <w:r>
        <w:rPr>
          <w:noProof/>
        </w:rPr>
        <w:t>397</w:t>
      </w:r>
      <w:r>
        <w:rPr>
          <w:noProof/>
        </w:rPr>
        <w:fldChar w:fldCharType="end"/>
      </w:r>
    </w:p>
    <w:p w14:paraId="68B78A5A" w14:textId="1FAE9C6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_Toc178199780 \h </w:instrText>
      </w:r>
      <w:r>
        <w:rPr>
          <w:noProof/>
        </w:rPr>
      </w:r>
      <w:r>
        <w:rPr>
          <w:noProof/>
        </w:rPr>
        <w:fldChar w:fldCharType="separate"/>
      </w:r>
      <w:r>
        <w:rPr>
          <w:noProof/>
        </w:rPr>
        <w:t>397</w:t>
      </w:r>
      <w:r>
        <w:rPr>
          <w:noProof/>
        </w:rPr>
        <w:fldChar w:fldCharType="end"/>
      </w:r>
    </w:p>
    <w:p w14:paraId="6443917C" w14:textId="13FA561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_Toc178199781 \h </w:instrText>
      </w:r>
      <w:r>
        <w:rPr>
          <w:noProof/>
        </w:rPr>
      </w:r>
      <w:r>
        <w:rPr>
          <w:noProof/>
        </w:rPr>
        <w:fldChar w:fldCharType="separate"/>
      </w:r>
      <w:r>
        <w:rPr>
          <w:noProof/>
        </w:rPr>
        <w:t>397</w:t>
      </w:r>
      <w:r>
        <w:rPr>
          <w:noProof/>
        </w:rPr>
        <w:fldChar w:fldCharType="end"/>
      </w:r>
    </w:p>
    <w:p w14:paraId="0F3131D8" w14:textId="5A93CA7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_Toc178199782 \h </w:instrText>
      </w:r>
      <w:r>
        <w:rPr>
          <w:noProof/>
        </w:rPr>
      </w:r>
      <w:r>
        <w:rPr>
          <w:noProof/>
        </w:rPr>
        <w:fldChar w:fldCharType="separate"/>
      </w:r>
      <w:r>
        <w:rPr>
          <w:noProof/>
        </w:rPr>
        <w:t>397</w:t>
      </w:r>
      <w:r>
        <w:rPr>
          <w:noProof/>
        </w:rPr>
        <w:fldChar w:fldCharType="end"/>
      </w:r>
    </w:p>
    <w:p w14:paraId="6D51DF3E" w14:textId="6095551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_Toc178199783 \h </w:instrText>
      </w:r>
      <w:r>
        <w:rPr>
          <w:noProof/>
        </w:rPr>
      </w:r>
      <w:r>
        <w:rPr>
          <w:noProof/>
        </w:rPr>
        <w:fldChar w:fldCharType="separate"/>
      </w:r>
      <w:r>
        <w:rPr>
          <w:noProof/>
        </w:rPr>
        <w:t>397</w:t>
      </w:r>
      <w:r>
        <w:rPr>
          <w:noProof/>
        </w:rPr>
        <w:fldChar w:fldCharType="end"/>
      </w:r>
    </w:p>
    <w:p w14:paraId="78EE3B11" w14:textId="10FD519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_Toc178199784 \h </w:instrText>
      </w:r>
      <w:r>
        <w:rPr>
          <w:noProof/>
        </w:rPr>
      </w:r>
      <w:r>
        <w:rPr>
          <w:noProof/>
        </w:rPr>
        <w:fldChar w:fldCharType="separate"/>
      </w:r>
      <w:r>
        <w:rPr>
          <w:noProof/>
        </w:rPr>
        <w:t>398</w:t>
      </w:r>
      <w:r>
        <w:rPr>
          <w:noProof/>
        </w:rPr>
        <w:fldChar w:fldCharType="end"/>
      </w:r>
    </w:p>
    <w:p w14:paraId="665CEA98" w14:textId="00DF14F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4F2868">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_Toc178199785 \h </w:instrText>
      </w:r>
      <w:r>
        <w:rPr>
          <w:noProof/>
        </w:rPr>
      </w:r>
      <w:r>
        <w:rPr>
          <w:noProof/>
        </w:rPr>
        <w:fldChar w:fldCharType="separate"/>
      </w:r>
      <w:r>
        <w:rPr>
          <w:noProof/>
        </w:rPr>
        <w:t>398</w:t>
      </w:r>
      <w:r>
        <w:rPr>
          <w:noProof/>
        </w:rPr>
        <w:fldChar w:fldCharType="end"/>
      </w:r>
    </w:p>
    <w:p w14:paraId="15A0A6F5" w14:textId="6A0DA3D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Off-network video push</w:t>
      </w:r>
      <w:r>
        <w:rPr>
          <w:noProof/>
        </w:rPr>
        <w:tab/>
      </w:r>
      <w:r>
        <w:rPr>
          <w:noProof/>
        </w:rPr>
        <w:fldChar w:fldCharType="begin" w:fldLock="1"/>
      </w:r>
      <w:r>
        <w:rPr>
          <w:noProof/>
        </w:rPr>
        <w:instrText xml:space="preserve"> PAGEREF _Toc178199786 \h </w:instrText>
      </w:r>
      <w:r>
        <w:rPr>
          <w:noProof/>
        </w:rPr>
      </w:r>
      <w:r>
        <w:rPr>
          <w:noProof/>
        </w:rPr>
        <w:fldChar w:fldCharType="separate"/>
      </w:r>
      <w:r>
        <w:rPr>
          <w:noProof/>
        </w:rPr>
        <w:t>398</w:t>
      </w:r>
      <w:r>
        <w:rPr>
          <w:noProof/>
        </w:rPr>
        <w:fldChar w:fldCharType="end"/>
      </w:r>
    </w:p>
    <w:p w14:paraId="4F31C165" w14:textId="2DCE46E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_Toc178199787 \h </w:instrText>
      </w:r>
      <w:r>
        <w:rPr>
          <w:noProof/>
        </w:rPr>
      </w:r>
      <w:r>
        <w:rPr>
          <w:noProof/>
        </w:rPr>
        <w:fldChar w:fldCharType="separate"/>
      </w:r>
      <w:r>
        <w:rPr>
          <w:noProof/>
        </w:rPr>
        <w:t>398</w:t>
      </w:r>
      <w:r>
        <w:rPr>
          <w:noProof/>
        </w:rPr>
        <w:fldChar w:fldCharType="end"/>
      </w:r>
    </w:p>
    <w:p w14:paraId="42D528F7" w14:textId="353DF99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13.3.1</w:t>
      </w:r>
      <w:r w:rsidRPr="004F2868">
        <w:rPr>
          <w:rFonts w:eastAsia="Calibri"/>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lang w:val="en-US"/>
        </w:rPr>
        <w:t>Common Procedures</w:t>
      </w:r>
      <w:r>
        <w:rPr>
          <w:noProof/>
        </w:rPr>
        <w:tab/>
      </w:r>
      <w:r>
        <w:rPr>
          <w:noProof/>
        </w:rPr>
        <w:fldChar w:fldCharType="begin" w:fldLock="1"/>
      </w:r>
      <w:r>
        <w:rPr>
          <w:noProof/>
        </w:rPr>
        <w:instrText xml:space="preserve"> PAGEREF _Toc178199788 \h </w:instrText>
      </w:r>
      <w:r>
        <w:rPr>
          <w:noProof/>
        </w:rPr>
      </w:r>
      <w:r>
        <w:rPr>
          <w:noProof/>
        </w:rPr>
        <w:fldChar w:fldCharType="separate"/>
      </w:r>
      <w:r>
        <w:rPr>
          <w:noProof/>
        </w:rPr>
        <w:t>398</w:t>
      </w:r>
      <w:r>
        <w:rPr>
          <w:noProof/>
        </w:rPr>
        <w:fldChar w:fldCharType="end"/>
      </w:r>
    </w:p>
    <w:p w14:paraId="06916D71" w14:textId="23DD282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.3.1.1.1</w:t>
      </w:r>
      <w:r>
        <w:rPr>
          <w:rFonts w:asciiTheme="minorHAnsi" w:eastAsiaTheme="minorEastAsia" w:hAnsiTheme="minorHAnsi" w:cstheme="minorBidi"/>
          <w:noProof/>
          <w:kern w:val="2"/>
          <w:sz w:val="22"/>
          <w:szCs w:val="22"/>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_Toc178199789 \h </w:instrText>
      </w:r>
      <w:r>
        <w:rPr>
          <w:noProof/>
        </w:rPr>
      </w:r>
      <w:r>
        <w:rPr>
          <w:noProof/>
        </w:rPr>
        <w:fldChar w:fldCharType="separate"/>
      </w:r>
      <w:r>
        <w:rPr>
          <w:noProof/>
        </w:rPr>
        <w:t>398</w:t>
      </w:r>
      <w:r>
        <w:rPr>
          <w:noProof/>
        </w:rPr>
        <w:fldChar w:fldCharType="end"/>
      </w:r>
    </w:p>
    <w:p w14:paraId="14203622" w14:textId="0F87259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_Toc178199790 \h </w:instrText>
      </w:r>
      <w:r>
        <w:rPr>
          <w:noProof/>
        </w:rPr>
      </w:r>
      <w:r>
        <w:rPr>
          <w:noProof/>
        </w:rPr>
        <w:fldChar w:fldCharType="separate"/>
      </w:r>
      <w:r>
        <w:rPr>
          <w:noProof/>
        </w:rPr>
        <w:t>399</w:t>
      </w:r>
      <w:r>
        <w:rPr>
          <w:noProof/>
        </w:rPr>
        <w:fldChar w:fldCharType="end"/>
      </w:r>
    </w:p>
    <w:p w14:paraId="32C98507" w14:textId="4464A0A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Video push to another MCVideo user</w:t>
      </w:r>
      <w:r>
        <w:rPr>
          <w:noProof/>
        </w:rPr>
        <w:tab/>
      </w:r>
      <w:r>
        <w:rPr>
          <w:noProof/>
        </w:rPr>
        <w:fldChar w:fldCharType="begin" w:fldLock="1"/>
      </w:r>
      <w:r>
        <w:rPr>
          <w:noProof/>
        </w:rPr>
        <w:instrText xml:space="preserve"> PAGEREF _Toc178199791 \h </w:instrText>
      </w:r>
      <w:r>
        <w:rPr>
          <w:noProof/>
        </w:rPr>
      </w:r>
      <w:r>
        <w:rPr>
          <w:noProof/>
        </w:rPr>
        <w:fldChar w:fldCharType="separate"/>
      </w:r>
      <w:r>
        <w:rPr>
          <w:noProof/>
        </w:rPr>
        <w:t>399</w:t>
      </w:r>
      <w:r>
        <w:rPr>
          <w:noProof/>
        </w:rPr>
        <w:fldChar w:fldCharType="end"/>
      </w:r>
    </w:p>
    <w:p w14:paraId="78012CBD" w14:textId="374B4F1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w:t>
      </w:r>
      <w:r>
        <w:rPr>
          <w:noProof/>
        </w:rPr>
        <w:tab/>
      </w:r>
      <w:r>
        <w:rPr>
          <w:noProof/>
        </w:rPr>
        <w:fldChar w:fldCharType="begin" w:fldLock="1"/>
      </w:r>
      <w:r>
        <w:rPr>
          <w:noProof/>
        </w:rPr>
        <w:instrText xml:space="preserve"> PAGEREF _Toc178199792 \h </w:instrText>
      </w:r>
      <w:r>
        <w:rPr>
          <w:noProof/>
        </w:rPr>
      </w:r>
      <w:r>
        <w:rPr>
          <w:noProof/>
        </w:rPr>
        <w:fldChar w:fldCharType="separate"/>
      </w:r>
      <w:r>
        <w:rPr>
          <w:noProof/>
        </w:rPr>
        <w:t>399</w:t>
      </w:r>
      <w:r>
        <w:rPr>
          <w:noProof/>
        </w:rPr>
        <w:fldChar w:fldCharType="end"/>
      </w:r>
    </w:p>
    <w:p w14:paraId="601E4EA3" w14:textId="6CED3AE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 in manual commencement mode</w:t>
      </w:r>
      <w:r>
        <w:rPr>
          <w:noProof/>
        </w:rPr>
        <w:tab/>
      </w:r>
      <w:r>
        <w:rPr>
          <w:noProof/>
        </w:rPr>
        <w:fldChar w:fldCharType="begin" w:fldLock="1"/>
      </w:r>
      <w:r>
        <w:rPr>
          <w:noProof/>
        </w:rPr>
        <w:instrText xml:space="preserve"> PAGEREF _Toc178199793 \h </w:instrText>
      </w:r>
      <w:r>
        <w:rPr>
          <w:noProof/>
        </w:rPr>
      </w:r>
      <w:r>
        <w:rPr>
          <w:noProof/>
        </w:rPr>
        <w:fldChar w:fldCharType="separate"/>
      </w:r>
      <w:r>
        <w:rPr>
          <w:noProof/>
        </w:rPr>
        <w:t>399</w:t>
      </w:r>
      <w:r>
        <w:rPr>
          <w:noProof/>
        </w:rPr>
        <w:fldChar w:fldCharType="end"/>
      </w:r>
    </w:p>
    <w:p w14:paraId="05BBA659" w14:textId="30FCE8A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release</w:t>
      </w:r>
      <w:r>
        <w:rPr>
          <w:noProof/>
        </w:rPr>
        <w:tab/>
      </w:r>
      <w:r>
        <w:rPr>
          <w:noProof/>
        </w:rPr>
        <w:fldChar w:fldCharType="begin" w:fldLock="1"/>
      </w:r>
      <w:r>
        <w:rPr>
          <w:noProof/>
        </w:rPr>
        <w:instrText xml:space="preserve"> PAGEREF _Toc178199794 \h </w:instrText>
      </w:r>
      <w:r>
        <w:rPr>
          <w:noProof/>
        </w:rPr>
      </w:r>
      <w:r>
        <w:rPr>
          <w:noProof/>
        </w:rPr>
        <w:fldChar w:fldCharType="separate"/>
      </w:r>
      <w:r>
        <w:rPr>
          <w:noProof/>
        </w:rPr>
        <w:t>399</w:t>
      </w:r>
      <w:r>
        <w:rPr>
          <w:noProof/>
        </w:rPr>
        <w:fldChar w:fldCharType="end"/>
      </w:r>
    </w:p>
    <w:p w14:paraId="0AE963BA" w14:textId="758E01F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13.3.2.1.4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_Toc178199795 \h </w:instrText>
      </w:r>
      <w:r>
        <w:rPr>
          <w:noProof/>
        </w:rPr>
      </w:r>
      <w:r>
        <w:rPr>
          <w:noProof/>
        </w:rPr>
        <w:fldChar w:fldCharType="separate"/>
      </w:r>
      <w:r>
        <w:rPr>
          <w:noProof/>
        </w:rPr>
        <w:t>399</w:t>
      </w:r>
      <w:r>
        <w:rPr>
          <w:noProof/>
        </w:rPr>
        <w:fldChar w:fldCharType="end"/>
      </w:r>
    </w:p>
    <w:p w14:paraId="36A37D4F" w14:textId="732A0E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13.3.2.1.5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Receiving</w:t>
      </w:r>
      <w:r>
        <w:rPr>
          <w:noProof/>
        </w:rPr>
        <w:t xml:space="preserve"> </w:t>
      </w:r>
      <w:r w:rsidRPr="004F2868">
        <w:rPr>
          <w:noProof/>
          <w:lang w:val="en-US"/>
        </w:rPr>
        <w:t>v</w:t>
      </w:r>
      <w:r>
        <w:rPr>
          <w:noProof/>
        </w:rPr>
        <w:t xml:space="preserve">ideo </w:t>
      </w:r>
      <w:r w:rsidRPr="004F2868">
        <w:rPr>
          <w:noProof/>
          <w:lang w:val="en-US"/>
        </w:rPr>
        <w:t>p</w:t>
      </w:r>
      <w:r>
        <w:rPr>
          <w:noProof/>
        </w:rPr>
        <w:t>ush</w:t>
      </w:r>
      <w:r w:rsidRPr="004F2868">
        <w:rPr>
          <w:noProof/>
          <w:lang w:val="en-US"/>
        </w:rPr>
        <w:t xml:space="preserve"> notification</w:t>
      </w:r>
      <w:r>
        <w:rPr>
          <w:noProof/>
        </w:rPr>
        <w:tab/>
      </w:r>
      <w:r>
        <w:rPr>
          <w:noProof/>
        </w:rPr>
        <w:fldChar w:fldCharType="begin" w:fldLock="1"/>
      </w:r>
      <w:r>
        <w:rPr>
          <w:noProof/>
        </w:rPr>
        <w:instrText xml:space="preserve"> PAGEREF _Toc178199796 \h </w:instrText>
      </w:r>
      <w:r>
        <w:rPr>
          <w:noProof/>
        </w:rPr>
      </w:r>
      <w:r>
        <w:rPr>
          <w:noProof/>
        </w:rPr>
        <w:fldChar w:fldCharType="separate"/>
      </w:r>
      <w:r>
        <w:rPr>
          <w:noProof/>
        </w:rPr>
        <w:t>400</w:t>
      </w:r>
      <w:r>
        <w:rPr>
          <w:noProof/>
        </w:rPr>
        <w:fldChar w:fldCharType="end"/>
      </w:r>
    </w:p>
    <w:p w14:paraId="390B1604" w14:textId="6B81A97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Remotely initiated video push</w:t>
      </w:r>
      <w:r>
        <w:rPr>
          <w:noProof/>
        </w:rPr>
        <w:tab/>
      </w:r>
      <w:r>
        <w:rPr>
          <w:noProof/>
        </w:rPr>
        <w:fldChar w:fldCharType="begin" w:fldLock="1"/>
      </w:r>
      <w:r>
        <w:rPr>
          <w:noProof/>
        </w:rPr>
        <w:instrText xml:space="preserve"> PAGEREF _Toc178199797 \h </w:instrText>
      </w:r>
      <w:r>
        <w:rPr>
          <w:noProof/>
        </w:rPr>
      </w:r>
      <w:r>
        <w:rPr>
          <w:noProof/>
        </w:rPr>
        <w:fldChar w:fldCharType="separate"/>
      </w:r>
      <w:r>
        <w:rPr>
          <w:noProof/>
        </w:rPr>
        <w:t>400</w:t>
      </w:r>
      <w:r>
        <w:rPr>
          <w:noProof/>
        </w:rPr>
        <w:fldChar w:fldCharType="end"/>
      </w:r>
    </w:p>
    <w:p w14:paraId="79587AE1" w14:textId="550CB5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_Toc178199798 \h </w:instrText>
      </w:r>
      <w:r>
        <w:rPr>
          <w:noProof/>
        </w:rPr>
      </w:r>
      <w:r>
        <w:rPr>
          <w:noProof/>
        </w:rPr>
        <w:fldChar w:fldCharType="separate"/>
      </w:r>
      <w:r>
        <w:rPr>
          <w:noProof/>
        </w:rPr>
        <w:t>400</w:t>
      </w:r>
      <w:r>
        <w:rPr>
          <w:noProof/>
        </w:rPr>
        <w:fldChar w:fldCharType="end"/>
      </w:r>
    </w:p>
    <w:p w14:paraId="526F0B5D" w14:textId="1A3CF28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13.3.2.2.2</w:t>
      </w:r>
      <w:r>
        <w:rPr>
          <w:rFonts w:asciiTheme="minorHAnsi" w:eastAsiaTheme="minorEastAsia" w:hAnsiTheme="minorHAnsi" w:cstheme="minorBidi"/>
          <w:noProof/>
          <w:kern w:val="2"/>
          <w:sz w:val="22"/>
          <w:szCs w:val="22"/>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_Toc178199799 \h </w:instrText>
      </w:r>
      <w:r>
        <w:rPr>
          <w:noProof/>
        </w:rPr>
      </w:r>
      <w:r>
        <w:rPr>
          <w:noProof/>
        </w:rPr>
        <w:fldChar w:fldCharType="separate"/>
      </w:r>
      <w:r>
        <w:rPr>
          <w:noProof/>
        </w:rPr>
        <w:t>400</w:t>
      </w:r>
      <w:r>
        <w:rPr>
          <w:noProof/>
        </w:rPr>
        <w:fldChar w:fldCharType="end"/>
      </w:r>
    </w:p>
    <w:p w14:paraId="0913D1EB" w14:textId="5EA4DF5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rPr>
        <w:t>rivate video push call setup</w:t>
      </w:r>
      <w:r>
        <w:rPr>
          <w:noProof/>
        </w:rPr>
        <w:tab/>
      </w:r>
      <w:r>
        <w:rPr>
          <w:noProof/>
        </w:rPr>
        <w:fldChar w:fldCharType="begin" w:fldLock="1"/>
      </w:r>
      <w:r>
        <w:rPr>
          <w:noProof/>
        </w:rPr>
        <w:instrText xml:space="preserve"> PAGEREF _Toc178199800 \h </w:instrText>
      </w:r>
      <w:r>
        <w:rPr>
          <w:noProof/>
        </w:rPr>
      </w:r>
      <w:r>
        <w:rPr>
          <w:noProof/>
        </w:rPr>
        <w:fldChar w:fldCharType="separate"/>
      </w:r>
      <w:r>
        <w:rPr>
          <w:noProof/>
        </w:rPr>
        <w:t>401</w:t>
      </w:r>
      <w:r>
        <w:rPr>
          <w:noProof/>
        </w:rPr>
        <w:fldChar w:fldCharType="end"/>
      </w:r>
    </w:p>
    <w:p w14:paraId="5868E3C2" w14:textId="3A03BE0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setup in manual commencement mode</w:t>
      </w:r>
      <w:r>
        <w:rPr>
          <w:noProof/>
        </w:rPr>
        <w:tab/>
      </w:r>
      <w:r>
        <w:rPr>
          <w:noProof/>
        </w:rPr>
        <w:fldChar w:fldCharType="begin" w:fldLock="1"/>
      </w:r>
      <w:r>
        <w:rPr>
          <w:noProof/>
        </w:rPr>
        <w:instrText xml:space="preserve"> PAGEREF _Toc178199801 \h </w:instrText>
      </w:r>
      <w:r>
        <w:rPr>
          <w:noProof/>
        </w:rPr>
      </w:r>
      <w:r>
        <w:rPr>
          <w:noProof/>
        </w:rPr>
        <w:fldChar w:fldCharType="separate"/>
      </w:r>
      <w:r>
        <w:rPr>
          <w:noProof/>
        </w:rPr>
        <w:t>401</w:t>
      </w:r>
      <w:r>
        <w:rPr>
          <w:noProof/>
        </w:rPr>
        <w:fldChar w:fldCharType="end"/>
      </w:r>
    </w:p>
    <w:p w14:paraId="4AF67CF1" w14:textId="1E47106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4F2868">
        <w:rPr>
          <w:noProof/>
          <w:lang w:val="en-US"/>
        </w:rPr>
        <w:t>3</w:t>
      </w:r>
      <w:r>
        <w:rPr>
          <w:noProof/>
        </w:rPr>
        <w:t>.3.</w:t>
      </w:r>
      <w:r w:rsidRPr="004F2868">
        <w:rPr>
          <w:noProof/>
          <w:lang w:val="en-US"/>
        </w:rPr>
        <w:t>2</w:t>
      </w:r>
      <w:r>
        <w:rPr>
          <w:noProof/>
        </w:rPr>
        <w:t>.</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w:t>
      </w:r>
      <w:r>
        <w:rPr>
          <w:noProof/>
          <w:lang w:eastAsia="ko-KR"/>
        </w:rPr>
        <w:t xml:space="preserve">rivate </w:t>
      </w:r>
      <w:r w:rsidRPr="004F2868">
        <w:rPr>
          <w:noProof/>
          <w:lang w:val="en-US"/>
        </w:rPr>
        <w:t>video push call release</w:t>
      </w:r>
      <w:r>
        <w:rPr>
          <w:noProof/>
        </w:rPr>
        <w:tab/>
      </w:r>
      <w:r>
        <w:rPr>
          <w:noProof/>
        </w:rPr>
        <w:fldChar w:fldCharType="begin" w:fldLock="1"/>
      </w:r>
      <w:r>
        <w:rPr>
          <w:noProof/>
        </w:rPr>
        <w:instrText xml:space="preserve"> PAGEREF _Toc178199802 \h </w:instrText>
      </w:r>
      <w:r>
        <w:rPr>
          <w:noProof/>
        </w:rPr>
      </w:r>
      <w:r>
        <w:rPr>
          <w:noProof/>
        </w:rPr>
        <w:fldChar w:fldCharType="separate"/>
      </w:r>
      <w:r>
        <w:rPr>
          <w:noProof/>
        </w:rPr>
        <w:t>401</w:t>
      </w:r>
      <w:r>
        <w:rPr>
          <w:noProof/>
        </w:rPr>
        <w:fldChar w:fldCharType="end"/>
      </w:r>
    </w:p>
    <w:p w14:paraId="6D23FFDE" w14:textId="05CBC8A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13.3.2.2.6</w:t>
      </w:r>
      <w:r>
        <w:rPr>
          <w:rFonts w:asciiTheme="minorHAnsi" w:eastAsiaTheme="minorEastAsia" w:hAnsiTheme="minorHAnsi" w:cstheme="minorBidi"/>
          <w:noProof/>
          <w:kern w:val="2"/>
          <w:sz w:val="22"/>
          <w:szCs w:val="22"/>
          <w:lang w:eastAsia="en-GB"/>
          <w14:ligatures w14:val="standardContextual"/>
        </w:rPr>
        <w:tab/>
      </w:r>
      <w:r>
        <w:rPr>
          <w:noProof/>
        </w:rPr>
        <w:t>Sending</w:t>
      </w:r>
      <w:r w:rsidRPr="004F2868">
        <w:rPr>
          <w:noProof/>
          <w:lang w:val="en-US"/>
        </w:rPr>
        <w:t xml:space="preserve"> </w:t>
      </w:r>
      <w:r>
        <w:rPr>
          <w:noProof/>
        </w:rPr>
        <w:t>video push</w:t>
      </w:r>
      <w:r w:rsidRPr="004F2868">
        <w:rPr>
          <w:noProof/>
          <w:lang w:val="en-US"/>
        </w:rPr>
        <w:t xml:space="preserve"> notification</w:t>
      </w:r>
      <w:r>
        <w:rPr>
          <w:noProof/>
        </w:rPr>
        <w:tab/>
      </w:r>
      <w:r>
        <w:rPr>
          <w:noProof/>
        </w:rPr>
        <w:fldChar w:fldCharType="begin" w:fldLock="1"/>
      </w:r>
      <w:r>
        <w:rPr>
          <w:noProof/>
        </w:rPr>
        <w:instrText xml:space="preserve"> PAGEREF _Toc178199803 \h </w:instrText>
      </w:r>
      <w:r>
        <w:rPr>
          <w:noProof/>
        </w:rPr>
      </w:r>
      <w:r>
        <w:rPr>
          <w:noProof/>
        </w:rPr>
        <w:fldChar w:fldCharType="separate"/>
      </w:r>
      <w:r>
        <w:rPr>
          <w:noProof/>
        </w:rPr>
        <w:t>401</w:t>
      </w:r>
      <w:r>
        <w:rPr>
          <w:noProof/>
        </w:rPr>
        <w:fldChar w:fldCharType="end"/>
      </w:r>
    </w:p>
    <w:p w14:paraId="191BCB15" w14:textId="47F4113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Receiving </w:t>
      </w:r>
      <w:r>
        <w:rPr>
          <w:noProof/>
        </w:rPr>
        <w:t>video push</w:t>
      </w:r>
      <w:r w:rsidRPr="004F2868">
        <w:rPr>
          <w:noProof/>
          <w:lang w:val="en-US"/>
        </w:rPr>
        <w:t xml:space="preserve"> notification</w:t>
      </w:r>
      <w:r>
        <w:rPr>
          <w:noProof/>
        </w:rPr>
        <w:tab/>
      </w:r>
      <w:r>
        <w:rPr>
          <w:noProof/>
        </w:rPr>
        <w:fldChar w:fldCharType="begin" w:fldLock="1"/>
      </w:r>
      <w:r>
        <w:rPr>
          <w:noProof/>
        </w:rPr>
        <w:instrText xml:space="preserve"> PAGEREF _Toc178199804 \h </w:instrText>
      </w:r>
      <w:r>
        <w:rPr>
          <w:noProof/>
        </w:rPr>
      </w:r>
      <w:r>
        <w:rPr>
          <w:noProof/>
        </w:rPr>
        <w:fldChar w:fldCharType="separate"/>
      </w:r>
      <w:r>
        <w:rPr>
          <w:noProof/>
        </w:rPr>
        <w:t>402</w:t>
      </w:r>
      <w:r>
        <w:rPr>
          <w:noProof/>
        </w:rPr>
        <w:fldChar w:fldCharType="end"/>
      </w:r>
    </w:p>
    <w:p w14:paraId="5A4A999A" w14:textId="2599D81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13.3.</w:t>
      </w:r>
      <w:r w:rsidRPr="004F2868">
        <w:rPr>
          <w:rFonts w:eastAsia="Calibri"/>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Remotely initiated video push to a group</w:t>
      </w:r>
      <w:r>
        <w:rPr>
          <w:noProof/>
        </w:rPr>
        <w:tab/>
      </w:r>
      <w:r>
        <w:rPr>
          <w:noProof/>
        </w:rPr>
        <w:fldChar w:fldCharType="begin" w:fldLock="1"/>
      </w:r>
      <w:r>
        <w:rPr>
          <w:noProof/>
        </w:rPr>
        <w:instrText xml:space="preserve"> PAGEREF _Toc178199805 \h </w:instrText>
      </w:r>
      <w:r>
        <w:rPr>
          <w:noProof/>
        </w:rPr>
      </w:r>
      <w:r>
        <w:rPr>
          <w:noProof/>
        </w:rPr>
        <w:fldChar w:fldCharType="separate"/>
      </w:r>
      <w:r>
        <w:rPr>
          <w:noProof/>
        </w:rPr>
        <w:t>402</w:t>
      </w:r>
      <w:r>
        <w:rPr>
          <w:noProof/>
        </w:rPr>
        <w:fldChar w:fldCharType="end"/>
      </w:r>
    </w:p>
    <w:p w14:paraId="7AF392E4" w14:textId="52ED455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4F2868">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sidRPr="004F2868">
        <w:rPr>
          <w:noProof/>
          <w:lang w:val="en-US"/>
        </w:rPr>
        <w:t xml:space="preserve"> to a group</w:t>
      </w:r>
      <w:r>
        <w:rPr>
          <w:noProof/>
        </w:rPr>
        <w:tab/>
      </w:r>
      <w:r>
        <w:rPr>
          <w:noProof/>
        </w:rPr>
        <w:fldChar w:fldCharType="begin" w:fldLock="1"/>
      </w:r>
      <w:r>
        <w:rPr>
          <w:noProof/>
        </w:rPr>
        <w:instrText xml:space="preserve"> PAGEREF _Toc178199806 \h </w:instrText>
      </w:r>
      <w:r>
        <w:rPr>
          <w:noProof/>
        </w:rPr>
      </w:r>
      <w:r>
        <w:rPr>
          <w:noProof/>
        </w:rPr>
        <w:fldChar w:fldCharType="separate"/>
      </w:r>
      <w:r>
        <w:rPr>
          <w:noProof/>
        </w:rPr>
        <w:t>402</w:t>
      </w:r>
      <w:r>
        <w:rPr>
          <w:noProof/>
        </w:rPr>
        <w:fldChar w:fldCharType="end"/>
      </w:r>
    </w:p>
    <w:p w14:paraId="6D572EE2" w14:textId="482B63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4F2868">
        <w:rPr>
          <w:noProof/>
          <w:lang w:val="en-US"/>
        </w:rPr>
        <w:t>3</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Group</w:t>
      </w:r>
      <w:r>
        <w:rPr>
          <w:noProof/>
        </w:rPr>
        <w:t xml:space="preserve"> video push call</w:t>
      </w:r>
      <w:r w:rsidRPr="004F2868">
        <w:rPr>
          <w:noProof/>
          <w:lang w:val="en-US"/>
        </w:rPr>
        <w:t xml:space="preserve"> setup</w:t>
      </w:r>
      <w:r>
        <w:rPr>
          <w:noProof/>
        </w:rPr>
        <w:tab/>
      </w:r>
      <w:r>
        <w:rPr>
          <w:noProof/>
        </w:rPr>
        <w:fldChar w:fldCharType="begin" w:fldLock="1"/>
      </w:r>
      <w:r>
        <w:rPr>
          <w:noProof/>
        </w:rPr>
        <w:instrText xml:space="preserve"> PAGEREF _Toc178199807 \h </w:instrText>
      </w:r>
      <w:r>
        <w:rPr>
          <w:noProof/>
        </w:rPr>
      </w:r>
      <w:r>
        <w:rPr>
          <w:noProof/>
        </w:rPr>
        <w:fldChar w:fldCharType="separate"/>
      </w:r>
      <w:r>
        <w:rPr>
          <w:noProof/>
        </w:rPr>
        <w:t>402</w:t>
      </w:r>
      <w:r>
        <w:rPr>
          <w:noProof/>
        </w:rPr>
        <w:fldChar w:fldCharType="end"/>
      </w:r>
    </w:p>
    <w:p w14:paraId="44AE9042" w14:textId="7A927E3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_Toc178199808 \h </w:instrText>
      </w:r>
      <w:r>
        <w:rPr>
          <w:noProof/>
        </w:rPr>
      </w:r>
      <w:r>
        <w:rPr>
          <w:noProof/>
        </w:rPr>
        <w:fldChar w:fldCharType="separate"/>
      </w:r>
      <w:r>
        <w:rPr>
          <w:noProof/>
        </w:rPr>
        <w:t>403</w:t>
      </w:r>
      <w:r>
        <w:rPr>
          <w:noProof/>
        </w:rPr>
        <w:fldChar w:fldCharType="end"/>
      </w:r>
    </w:p>
    <w:p w14:paraId="77E10D10" w14:textId="163982A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_Toc178199809 \h </w:instrText>
      </w:r>
      <w:r>
        <w:rPr>
          <w:noProof/>
        </w:rPr>
      </w:r>
      <w:r>
        <w:rPr>
          <w:noProof/>
        </w:rPr>
        <w:fldChar w:fldCharType="separate"/>
      </w:r>
      <w:r>
        <w:rPr>
          <w:noProof/>
        </w:rPr>
        <w:t>403</w:t>
      </w:r>
      <w:r>
        <w:rPr>
          <w:noProof/>
        </w:rPr>
        <w:fldChar w:fldCharType="end"/>
      </w:r>
    </w:p>
    <w:p w14:paraId="0FBF1DE5" w14:textId="4AA4BB0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_Toc178199810 \h </w:instrText>
      </w:r>
      <w:r>
        <w:rPr>
          <w:noProof/>
        </w:rPr>
      </w:r>
      <w:r>
        <w:rPr>
          <w:noProof/>
        </w:rPr>
        <w:fldChar w:fldCharType="separate"/>
      </w:r>
      <w:r>
        <w:rPr>
          <w:noProof/>
        </w:rPr>
        <w:t>403</w:t>
      </w:r>
      <w:r>
        <w:rPr>
          <w:noProof/>
        </w:rPr>
        <w:fldChar w:fldCharType="end"/>
      </w:r>
    </w:p>
    <w:p w14:paraId="31EA9011" w14:textId="5A9D0A2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_Toc178199811 \h </w:instrText>
      </w:r>
      <w:r>
        <w:rPr>
          <w:noProof/>
        </w:rPr>
      </w:r>
      <w:r>
        <w:rPr>
          <w:noProof/>
        </w:rPr>
        <w:fldChar w:fldCharType="separate"/>
      </w:r>
      <w:r>
        <w:rPr>
          <w:noProof/>
        </w:rPr>
        <w:t>403</w:t>
      </w:r>
      <w:r>
        <w:rPr>
          <w:noProof/>
        </w:rPr>
        <w:fldChar w:fldCharType="end"/>
      </w:r>
    </w:p>
    <w:p w14:paraId="0EA5A6A8" w14:textId="144CF60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_Toc178199812 \h </w:instrText>
      </w:r>
      <w:r>
        <w:rPr>
          <w:noProof/>
        </w:rPr>
      </w:r>
      <w:r>
        <w:rPr>
          <w:noProof/>
        </w:rPr>
        <w:fldChar w:fldCharType="separate"/>
      </w:r>
      <w:r>
        <w:rPr>
          <w:noProof/>
        </w:rPr>
        <w:t>403</w:t>
      </w:r>
      <w:r>
        <w:rPr>
          <w:noProof/>
        </w:rPr>
        <w:fldChar w:fldCharType="end"/>
      </w:r>
    </w:p>
    <w:p w14:paraId="03F743A4" w14:textId="7BF1127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_Toc178199813 \h </w:instrText>
      </w:r>
      <w:r>
        <w:rPr>
          <w:noProof/>
        </w:rPr>
      </w:r>
      <w:r>
        <w:rPr>
          <w:noProof/>
        </w:rPr>
        <w:fldChar w:fldCharType="separate"/>
      </w:r>
      <w:r>
        <w:rPr>
          <w:noProof/>
        </w:rPr>
        <w:t>403</w:t>
      </w:r>
      <w:r>
        <w:rPr>
          <w:noProof/>
        </w:rPr>
        <w:fldChar w:fldCharType="end"/>
      </w:r>
    </w:p>
    <w:p w14:paraId="3FEA9E6E" w14:textId="5F8C8F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_Toc178199814 \h </w:instrText>
      </w:r>
      <w:r>
        <w:rPr>
          <w:noProof/>
        </w:rPr>
      </w:r>
      <w:r>
        <w:rPr>
          <w:noProof/>
        </w:rPr>
        <w:fldChar w:fldCharType="separate"/>
      </w:r>
      <w:r>
        <w:rPr>
          <w:noProof/>
        </w:rPr>
        <w:t>403</w:t>
      </w:r>
      <w:r>
        <w:rPr>
          <w:noProof/>
        </w:rPr>
        <w:fldChar w:fldCharType="end"/>
      </w:r>
    </w:p>
    <w:p w14:paraId="26CCB01D" w14:textId="5EED38E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_Toc178199815 \h </w:instrText>
      </w:r>
      <w:r>
        <w:rPr>
          <w:noProof/>
        </w:rPr>
      </w:r>
      <w:r>
        <w:rPr>
          <w:noProof/>
        </w:rPr>
        <w:fldChar w:fldCharType="separate"/>
      </w:r>
      <w:r>
        <w:rPr>
          <w:noProof/>
        </w:rPr>
        <w:t>403</w:t>
      </w:r>
      <w:r>
        <w:rPr>
          <w:noProof/>
        </w:rPr>
        <w:fldChar w:fldCharType="end"/>
      </w:r>
    </w:p>
    <w:p w14:paraId="158D0D52" w14:textId="2FEA4D8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_Toc178199816 \h </w:instrText>
      </w:r>
      <w:r>
        <w:rPr>
          <w:noProof/>
        </w:rPr>
      </w:r>
      <w:r>
        <w:rPr>
          <w:noProof/>
        </w:rPr>
        <w:fldChar w:fldCharType="separate"/>
      </w:r>
      <w:r>
        <w:rPr>
          <w:noProof/>
        </w:rPr>
        <w:t>403</w:t>
      </w:r>
      <w:r>
        <w:rPr>
          <w:noProof/>
        </w:rPr>
        <w:fldChar w:fldCharType="end"/>
      </w:r>
    </w:p>
    <w:p w14:paraId="5F44D2E3" w14:textId="35DE2CC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_Toc178199817 \h </w:instrText>
      </w:r>
      <w:r>
        <w:rPr>
          <w:noProof/>
        </w:rPr>
      </w:r>
      <w:r>
        <w:rPr>
          <w:noProof/>
        </w:rPr>
        <w:fldChar w:fldCharType="separate"/>
      </w:r>
      <w:r>
        <w:rPr>
          <w:noProof/>
        </w:rPr>
        <w:t>403</w:t>
      </w:r>
      <w:r>
        <w:rPr>
          <w:noProof/>
        </w:rPr>
        <w:fldChar w:fldCharType="end"/>
      </w:r>
    </w:p>
    <w:p w14:paraId="6E5B2EF8" w14:textId="1A7C6B7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_Toc178199818 \h </w:instrText>
      </w:r>
      <w:r>
        <w:rPr>
          <w:noProof/>
        </w:rPr>
      </w:r>
      <w:r>
        <w:rPr>
          <w:noProof/>
        </w:rPr>
        <w:fldChar w:fldCharType="separate"/>
      </w:r>
      <w:r>
        <w:rPr>
          <w:noProof/>
        </w:rPr>
        <w:t>403</w:t>
      </w:r>
      <w:r>
        <w:rPr>
          <w:noProof/>
        </w:rPr>
        <w:fldChar w:fldCharType="end"/>
      </w:r>
    </w:p>
    <w:p w14:paraId="3B25DE80" w14:textId="69E2683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Ambient viewing call</w:t>
      </w:r>
      <w:r>
        <w:rPr>
          <w:noProof/>
        </w:rPr>
        <w:tab/>
      </w:r>
      <w:r>
        <w:rPr>
          <w:noProof/>
        </w:rPr>
        <w:fldChar w:fldCharType="begin" w:fldLock="1"/>
      </w:r>
      <w:r>
        <w:rPr>
          <w:noProof/>
        </w:rPr>
        <w:instrText xml:space="preserve"> PAGEREF _Toc178199819 \h </w:instrText>
      </w:r>
      <w:r>
        <w:rPr>
          <w:noProof/>
        </w:rPr>
      </w:r>
      <w:r>
        <w:rPr>
          <w:noProof/>
        </w:rPr>
        <w:fldChar w:fldCharType="separate"/>
      </w:r>
      <w:r>
        <w:rPr>
          <w:noProof/>
        </w:rPr>
        <w:t>403</w:t>
      </w:r>
      <w:r>
        <w:rPr>
          <w:noProof/>
        </w:rPr>
        <w:fldChar w:fldCharType="end"/>
      </w:r>
    </w:p>
    <w:p w14:paraId="36D59876" w14:textId="724DC73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_Toc178199820 \h </w:instrText>
      </w:r>
      <w:r>
        <w:rPr>
          <w:noProof/>
        </w:rPr>
      </w:r>
      <w:r>
        <w:rPr>
          <w:noProof/>
        </w:rPr>
        <w:fldChar w:fldCharType="separate"/>
      </w:r>
      <w:r>
        <w:rPr>
          <w:noProof/>
        </w:rPr>
        <w:t>403</w:t>
      </w:r>
      <w:r>
        <w:rPr>
          <w:noProof/>
        </w:rPr>
        <w:fldChar w:fldCharType="end"/>
      </w:r>
    </w:p>
    <w:p w14:paraId="3B46B70B" w14:textId="7245391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_Toc178199821 \h </w:instrText>
      </w:r>
      <w:r>
        <w:rPr>
          <w:noProof/>
        </w:rPr>
      </w:r>
      <w:r>
        <w:rPr>
          <w:noProof/>
        </w:rPr>
        <w:fldChar w:fldCharType="separate"/>
      </w:r>
      <w:r>
        <w:rPr>
          <w:noProof/>
        </w:rPr>
        <w:t>404</w:t>
      </w:r>
      <w:r>
        <w:rPr>
          <w:noProof/>
        </w:rPr>
        <w:fldChar w:fldCharType="end"/>
      </w:r>
    </w:p>
    <w:p w14:paraId="22E8E21C" w14:textId="3291D2A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_Toc178199822 \h </w:instrText>
      </w:r>
      <w:r>
        <w:rPr>
          <w:noProof/>
        </w:rPr>
      </w:r>
      <w:r>
        <w:rPr>
          <w:noProof/>
        </w:rPr>
        <w:fldChar w:fldCharType="separate"/>
      </w:r>
      <w:r>
        <w:rPr>
          <w:noProof/>
        </w:rPr>
        <w:t>404</w:t>
      </w:r>
      <w:r>
        <w:rPr>
          <w:noProof/>
        </w:rPr>
        <w:fldChar w:fldCharType="end"/>
      </w:r>
    </w:p>
    <w:p w14:paraId="5B372017" w14:textId="022F94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15.2.1.1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_Toc178199823 \h </w:instrText>
      </w:r>
      <w:r>
        <w:rPr>
          <w:noProof/>
        </w:rPr>
      </w:r>
      <w:r>
        <w:rPr>
          <w:noProof/>
        </w:rPr>
        <w:fldChar w:fldCharType="separate"/>
      </w:r>
      <w:r>
        <w:rPr>
          <w:noProof/>
        </w:rPr>
        <w:t>404</w:t>
      </w:r>
      <w:r>
        <w:rPr>
          <w:noProof/>
        </w:rPr>
        <w:fldChar w:fldCharType="end"/>
      </w:r>
    </w:p>
    <w:p w14:paraId="6CD6FCFA" w14:textId="0159E53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_Toc178199824 \h </w:instrText>
      </w:r>
      <w:r>
        <w:rPr>
          <w:noProof/>
        </w:rPr>
      </w:r>
      <w:r>
        <w:rPr>
          <w:noProof/>
        </w:rPr>
        <w:fldChar w:fldCharType="separate"/>
      </w:r>
      <w:r>
        <w:rPr>
          <w:noProof/>
        </w:rPr>
        <w:t>406</w:t>
      </w:r>
      <w:r>
        <w:rPr>
          <w:noProof/>
        </w:rPr>
        <w:fldChar w:fldCharType="end"/>
      </w:r>
    </w:p>
    <w:p w14:paraId="0EB3EEDF" w14:textId="0F52652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_Toc178199825 \h </w:instrText>
      </w:r>
      <w:r>
        <w:rPr>
          <w:noProof/>
        </w:rPr>
      </w:r>
      <w:r>
        <w:rPr>
          <w:noProof/>
        </w:rPr>
        <w:fldChar w:fldCharType="separate"/>
      </w:r>
      <w:r>
        <w:rPr>
          <w:noProof/>
        </w:rPr>
        <w:t>407</w:t>
      </w:r>
      <w:r>
        <w:rPr>
          <w:noProof/>
        </w:rPr>
        <w:fldChar w:fldCharType="end"/>
      </w:r>
    </w:p>
    <w:p w14:paraId="27DF91CB" w14:textId="4612B1F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_Toc178199826 \h </w:instrText>
      </w:r>
      <w:r>
        <w:rPr>
          <w:noProof/>
        </w:rPr>
      </w:r>
      <w:r>
        <w:rPr>
          <w:noProof/>
        </w:rPr>
        <w:fldChar w:fldCharType="separate"/>
      </w:r>
      <w:r>
        <w:rPr>
          <w:noProof/>
        </w:rPr>
        <w:t>408</w:t>
      </w:r>
      <w:r>
        <w:rPr>
          <w:noProof/>
        </w:rPr>
        <w:fldChar w:fldCharType="end"/>
      </w:r>
    </w:p>
    <w:p w14:paraId="46E8D5BD" w14:textId="5FBE46B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_Toc178199827 \h </w:instrText>
      </w:r>
      <w:r>
        <w:rPr>
          <w:noProof/>
        </w:rPr>
      </w:r>
      <w:r>
        <w:rPr>
          <w:noProof/>
        </w:rPr>
        <w:fldChar w:fldCharType="separate"/>
      </w:r>
      <w:r>
        <w:rPr>
          <w:noProof/>
        </w:rPr>
        <w:t>408</w:t>
      </w:r>
      <w:r>
        <w:rPr>
          <w:noProof/>
        </w:rPr>
        <w:fldChar w:fldCharType="end"/>
      </w:r>
    </w:p>
    <w:p w14:paraId="6D5C87F4" w14:textId="4FE8B7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_Toc178199828 \h </w:instrText>
      </w:r>
      <w:r>
        <w:rPr>
          <w:noProof/>
        </w:rPr>
      </w:r>
      <w:r>
        <w:rPr>
          <w:noProof/>
        </w:rPr>
        <w:fldChar w:fldCharType="separate"/>
      </w:r>
      <w:r>
        <w:rPr>
          <w:noProof/>
        </w:rPr>
        <w:t>408</w:t>
      </w:r>
      <w:r>
        <w:rPr>
          <w:noProof/>
        </w:rPr>
        <w:fldChar w:fldCharType="end"/>
      </w:r>
    </w:p>
    <w:p w14:paraId="11D882BF" w14:textId="5E9307A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_Toc178199829 \h </w:instrText>
      </w:r>
      <w:r>
        <w:rPr>
          <w:noProof/>
        </w:rPr>
      </w:r>
      <w:r>
        <w:rPr>
          <w:noProof/>
        </w:rPr>
        <w:fldChar w:fldCharType="separate"/>
      </w:r>
      <w:r>
        <w:rPr>
          <w:noProof/>
        </w:rPr>
        <w:t>410</w:t>
      </w:r>
      <w:r>
        <w:rPr>
          <w:noProof/>
        </w:rPr>
        <w:fldChar w:fldCharType="end"/>
      </w:r>
    </w:p>
    <w:p w14:paraId="3A1C8A77" w14:textId="3BE5BC2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_Toc178199830 \h </w:instrText>
      </w:r>
      <w:r>
        <w:rPr>
          <w:noProof/>
        </w:rPr>
      </w:r>
      <w:r>
        <w:rPr>
          <w:noProof/>
        </w:rPr>
        <w:fldChar w:fldCharType="separate"/>
      </w:r>
      <w:r>
        <w:rPr>
          <w:noProof/>
        </w:rPr>
        <w:t>410</w:t>
      </w:r>
      <w:r>
        <w:rPr>
          <w:noProof/>
        </w:rPr>
        <w:fldChar w:fldCharType="end"/>
      </w:r>
    </w:p>
    <w:p w14:paraId="73F8D018" w14:textId="1E78078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_Toc178199831 \h </w:instrText>
      </w:r>
      <w:r>
        <w:rPr>
          <w:noProof/>
        </w:rPr>
      </w:r>
      <w:r>
        <w:rPr>
          <w:noProof/>
        </w:rPr>
        <w:fldChar w:fldCharType="separate"/>
      </w:r>
      <w:r>
        <w:rPr>
          <w:noProof/>
        </w:rPr>
        <w:t>411</w:t>
      </w:r>
      <w:r>
        <w:rPr>
          <w:noProof/>
        </w:rPr>
        <w:fldChar w:fldCharType="end"/>
      </w:r>
    </w:p>
    <w:p w14:paraId="2B5412E5" w14:textId="02FFE20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_Toc178199832 \h </w:instrText>
      </w:r>
      <w:r>
        <w:rPr>
          <w:noProof/>
        </w:rPr>
      </w:r>
      <w:r>
        <w:rPr>
          <w:noProof/>
        </w:rPr>
        <w:fldChar w:fldCharType="separate"/>
      </w:r>
      <w:r>
        <w:rPr>
          <w:noProof/>
        </w:rPr>
        <w:t>411</w:t>
      </w:r>
      <w:r>
        <w:rPr>
          <w:noProof/>
        </w:rPr>
        <w:fldChar w:fldCharType="end"/>
      </w:r>
    </w:p>
    <w:p w14:paraId="53659D81" w14:textId="2DFE325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_Toc178199833 \h </w:instrText>
      </w:r>
      <w:r>
        <w:rPr>
          <w:noProof/>
        </w:rPr>
      </w:r>
      <w:r>
        <w:rPr>
          <w:noProof/>
        </w:rPr>
        <w:fldChar w:fldCharType="separate"/>
      </w:r>
      <w:r>
        <w:rPr>
          <w:noProof/>
        </w:rPr>
        <w:t>411</w:t>
      </w:r>
      <w:r>
        <w:rPr>
          <w:noProof/>
        </w:rPr>
        <w:fldChar w:fldCharType="end"/>
      </w:r>
    </w:p>
    <w:p w14:paraId="7C582E2F" w14:textId="73A9A12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_Toc178199834 \h </w:instrText>
      </w:r>
      <w:r>
        <w:rPr>
          <w:noProof/>
        </w:rPr>
      </w:r>
      <w:r>
        <w:rPr>
          <w:noProof/>
        </w:rPr>
        <w:fldChar w:fldCharType="separate"/>
      </w:r>
      <w:r>
        <w:rPr>
          <w:noProof/>
        </w:rPr>
        <w:t>411</w:t>
      </w:r>
      <w:r>
        <w:rPr>
          <w:noProof/>
        </w:rPr>
        <w:fldChar w:fldCharType="end"/>
      </w:r>
    </w:p>
    <w:p w14:paraId="5DF0B67C" w14:textId="6C97B52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_Toc178199835 \h </w:instrText>
      </w:r>
      <w:r>
        <w:rPr>
          <w:noProof/>
        </w:rPr>
      </w:r>
      <w:r>
        <w:rPr>
          <w:noProof/>
        </w:rPr>
        <w:fldChar w:fldCharType="separate"/>
      </w:r>
      <w:r>
        <w:rPr>
          <w:noProof/>
        </w:rPr>
        <w:t>411</w:t>
      </w:r>
      <w:r>
        <w:rPr>
          <w:noProof/>
        </w:rPr>
        <w:fldChar w:fldCharType="end"/>
      </w:r>
    </w:p>
    <w:p w14:paraId="7695A529" w14:textId="67C9E35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_Toc178199836 \h </w:instrText>
      </w:r>
      <w:r>
        <w:rPr>
          <w:noProof/>
        </w:rPr>
      </w:r>
      <w:r>
        <w:rPr>
          <w:noProof/>
        </w:rPr>
        <w:fldChar w:fldCharType="separate"/>
      </w:r>
      <w:r>
        <w:rPr>
          <w:noProof/>
        </w:rPr>
        <w:t>413</w:t>
      </w:r>
      <w:r>
        <w:rPr>
          <w:noProof/>
        </w:rPr>
        <w:fldChar w:fldCharType="end"/>
      </w:r>
    </w:p>
    <w:p w14:paraId="65EE083C" w14:textId="50279CA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15.3.1.3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w:t>
      </w:r>
      <w:r w:rsidRPr="004F2868">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_Toc178199837 \h </w:instrText>
      </w:r>
      <w:r>
        <w:rPr>
          <w:noProof/>
        </w:rPr>
      </w:r>
      <w:r>
        <w:rPr>
          <w:noProof/>
        </w:rPr>
        <w:fldChar w:fldCharType="separate"/>
      </w:r>
      <w:r>
        <w:rPr>
          <w:noProof/>
        </w:rPr>
        <w:t>413</w:t>
      </w:r>
      <w:r>
        <w:rPr>
          <w:noProof/>
        </w:rPr>
        <w:fldChar w:fldCharType="end"/>
      </w:r>
    </w:p>
    <w:p w14:paraId="77BEC6D3" w14:textId="01BBFF9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lang w:eastAsia="ko-KR"/>
        </w:rPr>
        <w:t>15.3.1.4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_Toc178199838 \h </w:instrText>
      </w:r>
      <w:r>
        <w:rPr>
          <w:noProof/>
        </w:rPr>
      </w:r>
      <w:r>
        <w:rPr>
          <w:noProof/>
        </w:rPr>
        <w:fldChar w:fldCharType="separate"/>
      </w:r>
      <w:r>
        <w:rPr>
          <w:noProof/>
        </w:rPr>
        <w:t>413</w:t>
      </w:r>
      <w:r>
        <w:rPr>
          <w:noProof/>
        </w:rPr>
        <w:fldChar w:fldCharType="end"/>
      </w:r>
    </w:p>
    <w:p w14:paraId="6CDE9578" w14:textId="52FE7AE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_Toc178199839 \h </w:instrText>
      </w:r>
      <w:r>
        <w:rPr>
          <w:noProof/>
        </w:rPr>
      </w:r>
      <w:r>
        <w:rPr>
          <w:noProof/>
        </w:rPr>
        <w:fldChar w:fldCharType="separate"/>
      </w:r>
      <w:r>
        <w:rPr>
          <w:noProof/>
        </w:rPr>
        <w:t>416</w:t>
      </w:r>
      <w:r>
        <w:rPr>
          <w:noProof/>
        </w:rPr>
        <w:fldChar w:fldCharType="end"/>
      </w:r>
    </w:p>
    <w:p w14:paraId="32191082" w14:textId="7EB0F3E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15</w:t>
      </w:r>
      <w:r>
        <w:rPr>
          <w:noProof/>
          <w:lang w:eastAsia="ko-KR"/>
        </w:rPr>
        <w:t>.3.2.1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_Toc178199840 \h </w:instrText>
      </w:r>
      <w:r>
        <w:rPr>
          <w:noProof/>
        </w:rPr>
      </w:r>
      <w:r>
        <w:rPr>
          <w:noProof/>
        </w:rPr>
        <w:fldChar w:fldCharType="separate"/>
      </w:r>
      <w:r>
        <w:rPr>
          <w:noProof/>
        </w:rPr>
        <w:t>416</w:t>
      </w:r>
      <w:r>
        <w:rPr>
          <w:noProof/>
        </w:rPr>
        <w:fldChar w:fldCharType="end"/>
      </w:r>
    </w:p>
    <w:p w14:paraId="069B2512" w14:textId="5FC7DAE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_Toc178199841 \h </w:instrText>
      </w:r>
      <w:r>
        <w:rPr>
          <w:noProof/>
        </w:rPr>
      </w:r>
      <w:r>
        <w:rPr>
          <w:noProof/>
        </w:rPr>
        <w:fldChar w:fldCharType="separate"/>
      </w:r>
      <w:r>
        <w:rPr>
          <w:noProof/>
        </w:rPr>
        <w:t>416</w:t>
      </w:r>
      <w:r>
        <w:rPr>
          <w:noProof/>
        </w:rPr>
        <w:fldChar w:fldCharType="end"/>
      </w:r>
    </w:p>
    <w:p w14:paraId="08E9CEDA" w14:textId="22AE839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_Toc178199842 \h </w:instrText>
      </w:r>
      <w:r>
        <w:rPr>
          <w:noProof/>
        </w:rPr>
      </w:r>
      <w:r>
        <w:rPr>
          <w:noProof/>
        </w:rPr>
        <w:fldChar w:fldCharType="separate"/>
      </w:r>
      <w:r>
        <w:rPr>
          <w:noProof/>
        </w:rPr>
        <w:t>417</w:t>
      </w:r>
      <w:r>
        <w:rPr>
          <w:noProof/>
        </w:rPr>
        <w:fldChar w:fldCharType="end"/>
      </w:r>
    </w:p>
    <w:p w14:paraId="0CB1343A" w14:textId="27A116D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_Toc178199843 \h </w:instrText>
      </w:r>
      <w:r>
        <w:rPr>
          <w:noProof/>
        </w:rPr>
      </w:r>
      <w:r>
        <w:rPr>
          <w:noProof/>
        </w:rPr>
        <w:fldChar w:fldCharType="separate"/>
      </w:r>
      <w:r>
        <w:rPr>
          <w:noProof/>
        </w:rPr>
        <w:t>417</w:t>
      </w:r>
      <w:r>
        <w:rPr>
          <w:noProof/>
        </w:rPr>
        <w:fldChar w:fldCharType="end"/>
      </w:r>
    </w:p>
    <w:p w14:paraId="052D3CF0" w14:textId="0EE6FEE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_Toc178199844 \h </w:instrText>
      </w:r>
      <w:r>
        <w:rPr>
          <w:noProof/>
        </w:rPr>
      </w:r>
      <w:r>
        <w:rPr>
          <w:noProof/>
        </w:rPr>
        <w:fldChar w:fldCharType="separate"/>
      </w:r>
      <w:r>
        <w:rPr>
          <w:noProof/>
        </w:rPr>
        <w:t>417</w:t>
      </w:r>
      <w:r>
        <w:rPr>
          <w:noProof/>
        </w:rPr>
        <w:fldChar w:fldCharType="end"/>
      </w:r>
    </w:p>
    <w:p w14:paraId="33876894" w14:textId="408ECE1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_Toc178199845 \h </w:instrText>
      </w:r>
      <w:r>
        <w:rPr>
          <w:noProof/>
        </w:rPr>
      </w:r>
      <w:r>
        <w:rPr>
          <w:noProof/>
        </w:rPr>
        <w:fldChar w:fldCharType="separate"/>
      </w:r>
      <w:r>
        <w:rPr>
          <w:noProof/>
        </w:rPr>
        <w:t>418</w:t>
      </w:r>
      <w:r>
        <w:rPr>
          <w:noProof/>
        </w:rPr>
        <w:fldChar w:fldCharType="end"/>
      </w:r>
    </w:p>
    <w:p w14:paraId="6CC3C1BE" w14:textId="735ADC0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_Toc178199846 \h </w:instrText>
      </w:r>
      <w:r>
        <w:rPr>
          <w:noProof/>
        </w:rPr>
      </w:r>
      <w:r>
        <w:rPr>
          <w:noProof/>
        </w:rPr>
        <w:fldChar w:fldCharType="separate"/>
      </w:r>
      <w:r>
        <w:rPr>
          <w:noProof/>
        </w:rPr>
        <w:t>419</w:t>
      </w:r>
      <w:r>
        <w:rPr>
          <w:noProof/>
        </w:rPr>
        <w:fldChar w:fldCharType="end"/>
      </w:r>
    </w:p>
    <w:p w14:paraId="2CEC76E8" w14:textId="73484C8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_Toc178199847 \h </w:instrText>
      </w:r>
      <w:r>
        <w:rPr>
          <w:noProof/>
        </w:rPr>
      </w:r>
      <w:r>
        <w:rPr>
          <w:noProof/>
        </w:rPr>
        <w:fldChar w:fldCharType="separate"/>
      </w:r>
      <w:r>
        <w:rPr>
          <w:noProof/>
        </w:rPr>
        <w:t>420</w:t>
      </w:r>
      <w:r>
        <w:rPr>
          <w:noProof/>
        </w:rPr>
        <w:fldChar w:fldCharType="end"/>
      </w:r>
    </w:p>
    <w:p w14:paraId="069A76E1" w14:textId="0BAC041E"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_Toc178199848 \h </w:instrText>
      </w:r>
      <w:r>
        <w:rPr>
          <w:noProof/>
        </w:rPr>
      </w:r>
      <w:r>
        <w:rPr>
          <w:noProof/>
        </w:rPr>
        <w:fldChar w:fldCharType="separate"/>
      </w:r>
      <w:r>
        <w:rPr>
          <w:noProof/>
        </w:rPr>
        <w:t>420</w:t>
      </w:r>
      <w:r>
        <w:rPr>
          <w:noProof/>
        </w:rPr>
        <w:fldChar w:fldCharType="end"/>
      </w:r>
    </w:p>
    <w:p w14:paraId="6ECF4BFC" w14:textId="3CCC152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_Toc178199849 \h </w:instrText>
      </w:r>
      <w:r>
        <w:rPr>
          <w:noProof/>
        </w:rPr>
      </w:r>
      <w:r>
        <w:rPr>
          <w:noProof/>
        </w:rPr>
        <w:fldChar w:fldCharType="separate"/>
      </w:r>
      <w:r>
        <w:rPr>
          <w:noProof/>
        </w:rPr>
        <w:t>421</w:t>
      </w:r>
      <w:r>
        <w:rPr>
          <w:noProof/>
        </w:rPr>
        <w:fldChar w:fldCharType="end"/>
      </w:r>
    </w:p>
    <w:p w14:paraId="21A2EFDF" w14:textId="5FD4011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_Toc178199850 \h </w:instrText>
      </w:r>
      <w:r>
        <w:rPr>
          <w:noProof/>
        </w:rPr>
      </w:r>
      <w:r>
        <w:rPr>
          <w:noProof/>
        </w:rPr>
        <w:fldChar w:fldCharType="separate"/>
      </w:r>
      <w:r>
        <w:rPr>
          <w:noProof/>
        </w:rPr>
        <w:t>421</w:t>
      </w:r>
      <w:r>
        <w:rPr>
          <w:noProof/>
        </w:rPr>
        <w:fldChar w:fldCharType="end"/>
      </w:r>
    </w:p>
    <w:p w14:paraId="02D8F217" w14:textId="6EED7D3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_Toc178199851 \h </w:instrText>
      </w:r>
      <w:r>
        <w:rPr>
          <w:noProof/>
        </w:rPr>
      </w:r>
      <w:r>
        <w:rPr>
          <w:noProof/>
        </w:rPr>
        <w:fldChar w:fldCharType="separate"/>
      </w:r>
      <w:r>
        <w:rPr>
          <w:noProof/>
        </w:rPr>
        <w:t>421</w:t>
      </w:r>
      <w:r>
        <w:rPr>
          <w:noProof/>
        </w:rPr>
        <w:fldChar w:fldCharType="end"/>
      </w:r>
    </w:p>
    <w:p w14:paraId="57CC190C" w14:textId="66149DA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_Toc178199852 \h </w:instrText>
      </w:r>
      <w:r>
        <w:rPr>
          <w:noProof/>
        </w:rPr>
      </w:r>
      <w:r>
        <w:rPr>
          <w:noProof/>
        </w:rPr>
        <w:fldChar w:fldCharType="separate"/>
      </w:r>
      <w:r>
        <w:rPr>
          <w:noProof/>
        </w:rPr>
        <w:t>421</w:t>
      </w:r>
      <w:r>
        <w:rPr>
          <w:noProof/>
        </w:rPr>
        <w:fldChar w:fldCharType="end"/>
      </w:r>
    </w:p>
    <w:p w14:paraId="4BE9C025" w14:textId="1A9D1AB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_Toc178199853 \h </w:instrText>
      </w:r>
      <w:r>
        <w:rPr>
          <w:noProof/>
        </w:rPr>
      </w:r>
      <w:r>
        <w:rPr>
          <w:noProof/>
        </w:rPr>
        <w:fldChar w:fldCharType="separate"/>
      </w:r>
      <w:r>
        <w:rPr>
          <w:noProof/>
        </w:rPr>
        <w:t>422</w:t>
      </w:r>
      <w:r>
        <w:rPr>
          <w:noProof/>
        </w:rPr>
        <w:fldChar w:fldCharType="end"/>
      </w:r>
    </w:p>
    <w:p w14:paraId="617D33AA" w14:textId="289C7A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_Toc178199854 \h </w:instrText>
      </w:r>
      <w:r>
        <w:rPr>
          <w:noProof/>
        </w:rPr>
      </w:r>
      <w:r>
        <w:rPr>
          <w:noProof/>
        </w:rPr>
        <w:fldChar w:fldCharType="separate"/>
      </w:r>
      <w:r>
        <w:rPr>
          <w:noProof/>
        </w:rPr>
        <w:t>422</w:t>
      </w:r>
      <w:r>
        <w:rPr>
          <w:noProof/>
        </w:rPr>
        <w:fldChar w:fldCharType="end"/>
      </w:r>
    </w:p>
    <w:p w14:paraId="1B33F400" w14:textId="32369F1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16.2.3.2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_Toc178199855 \h </w:instrText>
      </w:r>
      <w:r>
        <w:rPr>
          <w:noProof/>
        </w:rPr>
      </w:r>
      <w:r>
        <w:rPr>
          <w:noProof/>
        </w:rPr>
        <w:fldChar w:fldCharType="separate"/>
      </w:r>
      <w:r>
        <w:rPr>
          <w:noProof/>
        </w:rPr>
        <w:t>423</w:t>
      </w:r>
      <w:r>
        <w:rPr>
          <w:noProof/>
        </w:rPr>
        <w:fldChar w:fldCharType="end"/>
      </w:r>
    </w:p>
    <w:p w14:paraId="3324656A" w14:textId="4C12DA5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_Toc178199856 \h </w:instrText>
      </w:r>
      <w:r>
        <w:rPr>
          <w:noProof/>
        </w:rPr>
      </w:r>
      <w:r>
        <w:rPr>
          <w:noProof/>
        </w:rPr>
        <w:fldChar w:fldCharType="separate"/>
      </w:r>
      <w:r>
        <w:rPr>
          <w:noProof/>
        </w:rPr>
        <w:t>425</w:t>
      </w:r>
      <w:r>
        <w:rPr>
          <w:noProof/>
        </w:rPr>
        <w:fldChar w:fldCharType="end"/>
      </w:r>
    </w:p>
    <w:p w14:paraId="16535CF1" w14:textId="49CF81D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_Toc178199857 \h </w:instrText>
      </w:r>
      <w:r>
        <w:rPr>
          <w:noProof/>
        </w:rPr>
      </w:r>
      <w:r>
        <w:rPr>
          <w:noProof/>
        </w:rPr>
        <w:fldChar w:fldCharType="separate"/>
      </w:r>
      <w:r>
        <w:rPr>
          <w:noProof/>
        </w:rPr>
        <w:t>427</w:t>
      </w:r>
      <w:r>
        <w:rPr>
          <w:noProof/>
        </w:rPr>
        <w:fldChar w:fldCharType="end"/>
      </w:r>
    </w:p>
    <w:p w14:paraId="17213D54" w14:textId="3FEBB3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_Toc178199858 \h </w:instrText>
      </w:r>
      <w:r>
        <w:rPr>
          <w:noProof/>
        </w:rPr>
      </w:r>
      <w:r>
        <w:rPr>
          <w:noProof/>
        </w:rPr>
        <w:fldChar w:fldCharType="separate"/>
      </w:r>
      <w:r>
        <w:rPr>
          <w:noProof/>
        </w:rPr>
        <w:t>427</w:t>
      </w:r>
      <w:r>
        <w:rPr>
          <w:noProof/>
        </w:rPr>
        <w:fldChar w:fldCharType="end"/>
      </w:r>
    </w:p>
    <w:p w14:paraId="713A86B2" w14:textId="1A3A69C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_Toc178199859 \h </w:instrText>
      </w:r>
      <w:r>
        <w:rPr>
          <w:noProof/>
        </w:rPr>
      </w:r>
      <w:r>
        <w:rPr>
          <w:noProof/>
        </w:rPr>
        <w:fldChar w:fldCharType="separate"/>
      </w:r>
      <w:r>
        <w:rPr>
          <w:noProof/>
        </w:rPr>
        <w:t>427</w:t>
      </w:r>
      <w:r>
        <w:rPr>
          <w:noProof/>
        </w:rPr>
        <w:fldChar w:fldCharType="end"/>
      </w:r>
    </w:p>
    <w:p w14:paraId="6D4E49EE" w14:textId="70B24B0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_Toc178199860 \h </w:instrText>
      </w:r>
      <w:r>
        <w:rPr>
          <w:noProof/>
        </w:rPr>
      </w:r>
      <w:r>
        <w:rPr>
          <w:noProof/>
        </w:rPr>
        <w:fldChar w:fldCharType="separate"/>
      </w:r>
      <w:r>
        <w:rPr>
          <w:noProof/>
        </w:rPr>
        <w:t>427</w:t>
      </w:r>
      <w:r>
        <w:rPr>
          <w:noProof/>
        </w:rPr>
        <w:fldChar w:fldCharType="end"/>
      </w:r>
    </w:p>
    <w:p w14:paraId="6F77259F" w14:textId="7D6D6E8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_Toc178199861 \h </w:instrText>
      </w:r>
      <w:r>
        <w:rPr>
          <w:noProof/>
        </w:rPr>
      </w:r>
      <w:r>
        <w:rPr>
          <w:noProof/>
        </w:rPr>
        <w:fldChar w:fldCharType="separate"/>
      </w:r>
      <w:r>
        <w:rPr>
          <w:noProof/>
        </w:rPr>
        <w:t>427</w:t>
      </w:r>
      <w:r>
        <w:rPr>
          <w:noProof/>
        </w:rPr>
        <w:fldChar w:fldCharType="end"/>
      </w:r>
    </w:p>
    <w:p w14:paraId="48EB2FD6" w14:textId="10463DB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_Toc178199862 \h </w:instrText>
      </w:r>
      <w:r>
        <w:rPr>
          <w:noProof/>
        </w:rPr>
      </w:r>
      <w:r>
        <w:rPr>
          <w:noProof/>
        </w:rPr>
        <w:fldChar w:fldCharType="separate"/>
      </w:r>
      <w:r>
        <w:rPr>
          <w:noProof/>
        </w:rPr>
        <w:t>430</w:t>
      </w:r>
      <w:r>
        <w:rPr>
          <w:noProof/>
        </w:rPr>
        <w:fldChar w:fldCharType="end"/>
      </w:r>
    </w:p>
    <w:p w14:paraId="0196EDF4" w14:textId="66B29CA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_Toc178199863 \h </w:instrText>
      </w:r>
      <w:r>
        <w:rPr>
          <w:noProof/>
        </w:rPr>
      </w:r>
      <w:r>
        <w:rPr>
          <w:noProof/>
        </w:rPr>
        <w:fldChar w:fldCharType="separate"/>
      </w:r>
      <w:r>
        <w:rPr>
          <w:noProof/>
        </w:rPr>
        <w:t>430</w:t>
      </w:r>
      <w:r>
        <w:rPr>
          <w:noProof/>
        </w:rPr>
        <w:fldChar w:fldCharType="end"/>
      </w:r>
    </w:p>
    <w:p w14:paraId="16334884" w14:textId="0721ABF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_Toc178199864 \h </w:instrText>
      </w:r>
      <w:r>
        <w:rPr>
          <w:noProof/>
        </w:rPr>
      </w:r>
      <w:r>
        <w:rPr>
          <w:noProof/>
        </w:rPr>
        <w:fldChar w:fldCharType="separate"/>
      </w:r>
      <w:r>
        <w:rPr>
          <w:noProof/>
        </w:rPr>
        <w:t>430</w:t>
      </w:r>
      <w:r>
        <w:rPr>
          <w:noProof/>
        </w:rPr>
        <w:fldChar w:fldCharType="end"/>
      </w:r>
    </w:p>
    <w:p w14:paraId="48719D23" w14:textId="0385590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_Toc178199865 \h </w:instrText>
      </w:r>
      <w:r>
        <w:rPr>
          <w:noProof/>
        </w:rPr>
      </w:r>
      <w:r>
        <w:rPr>
          <w:noProof/>
        </w:rPr>
        <w:fldChar w:fldCharType="separate"/>
      </w:r>
      <w:r>
        <w:rPr>
          <w:noProof/>
        </w:rPr>
        <w:t>431</w:t>
      </w:r>
      <w:r>
        <w:rPr>
          <w:noProof/>
        </w:rPr>
        <w:fldChar w:fldCharType="end"/>
      </w:r>
    </w:p>
    <w:p w14:paraId="49A61AFF" w14:textId="3F0CC3D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16.3.4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_Toc178199866 \h </w:instrText>
      </w:r>
      <w:r>
        <w:rPr>
          <w:noProof/>
        </w:rPr>
      </w:r>
      <w:r>
        <w:rPr>
          <w:noProof/>
        </w:rPr>
        <w:fldChar w:fldCharType="separate"/>
      </w:r>
      <w:r>
        <w:rPr>
          <w:noProof/>
        </w:rPr>
        <w:t>433</w:t>
      </w:r>
      <w:r>
        <w:rPr>
          <w:noProof/>
        </w:rPr>
        <w:fldChar w:fldCharType="end"/>
      </w:r>
    </w:p>
    <w:p w14:paraId="0466918A" w14:textId="7C20A873"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16A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_Toc178199867 \h </w:instrText>
      </w:r>
      <w:r>
        <w:rPr>
          <w:noProof/>
        </w:rPr>
      </w:r>
      <w:r>
        <w:rPr>
          <w:noProof/>
        </w:rPr>
        <w:fldChar w:fldCharType="separate"/>
      </w:r>
      <w:r>
        <w:rPr>
          <w:noProof/>
        </w:rPr>
        <w:t>433</w:t>
      </w:r>
      <w:r>
        <w:rPr>
          <w:noProof/>
        </w:rPr>
        <w:fldChar w:fldCharType="end"/>
      </w:r>
    </w:p>
    <w:p w14:paraId="6DEA19FF" w14:textId="214A48B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_Toc178199868 \h </w:instrText>
      </w:r>
      <w:r>
        <w:rPr>
          <w:noProof/>
        </w:rPr>
      </w:r>
      <w:r>
        <w:rPr>
          <w:noProof/>
        </w:rPr>
        <w:fldChar w:fldCharType="separate"/>
      </w:r>
      <w:r>
        <w:rPr>
          <w:noProof/>
        </w:rPr>
        <w:t>433</w:t>
      </w:r>
      <w:r>
        <w:rPr>
          <w:noProof/>
        </w:rPr>
        <w:fldChar w:fldCharType="end"/>
      </w:r>
    </w:p>
    <w:p w14:paraId="48F434B0" w14:textId="5405D80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_Toc178199869 \h </w:instrText>
      </w:r>
      <w:r>
        <w:rPr>
          <w:noProof/>
        </w:rPr>
      </w:r>
      <w:r>
        <w:rPr>
          <w:noProof/>
        </w:rPr>
        <w:fldChar w:fldCharType="separate"/>
      </w:r>
      <w:r>
        <w:rPr>
          <w:noProof/>
        </w:rPr>
        <w:t>433</w:t>
      </w:r>
      <w:r>
        <w:rPr>
          <w:noProof/>
        </w:rPr>
        <w:fldChar w:fldCharType="end"/>
      </w:r>
    </w:p>
    <w:p w14:paraId="5B9610E3" w14:textId="7987EAE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_Toc178199870 \h </w:instrText>
      </w:r>
      <w:r>
        <w:rPr>
          <w:noProof/>
        </w:rPr>
      </w:r>
      <w:r>
        <w:rPr>
          <w:noProof/>
        </w:rPr>
        <w:fldChar w:fldCharType="separate"/>
      </w:r>
      <w:r>
        <w:rPr>
          <w:noProof/>
        </w:rPr>
        <w:t>433</w:t>
      </w:r>
      <w:r>
        <w:rPr>
          <w:noProof/>
        </w:rPr>
        <w:fldChar w:fldCharType="end"/>
      </w:r>
    </w:p>
    <w:p w14:paraId="2712C336" w14:textId="28D3974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_Toc178199871 \h </w:instrText>
      </w:r>
      <w:r>
        <w:rPr>
          <w:noProof/>
        </w:rPr>
      </w:r>
      <w:r>
        <w:rPr>
          <w:noProof/>
        </w:rPr>
        <w:fldChar w:fldCharType="separate"/>
      </w:r>
      <w:r>
        <w:rPr>
          <w:noProof/>
        </w:rPr>
        <w:t>433</w:t>
      </w:r>
      <w:r>
        <w:rPr>
          <w:noProof/>
        </w:rPr>
        <w:fldChar w:fldCharType="end"/>
      </w:r>
    </w:p>
    <w:p w14:paraId="15D7B3EE" w14:textId="75583C5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_Toc178199872 \h </w:instrText>
      </w:r>
      <w:r>
        <w:rPr>
          <w:noProof/>
        </w:rPr>
      </w:r>
      <w:r>
        <w:rPr>
          <w:noProof/>
        </w:rPr>
        <w:fldChar w:fldCharType="separate"/>
      </w:r>
      <w:r>
        <w:rPr>
          <w:noProof/>
        </w:rPr>
        <w:t>434</w:t>
      </w:r>
      <w:r>
        <w:rPr>
          <w:noProof/>
        </w:rPr>
        <w:fldChar w:fldCharType="end"/>
      </w:r>
    </w:p>
    <w:p w14:paraId="0F1E659D" w14:textId="112C290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_Toc178199873 \h </w:instrText>
      </w:r>
      <w:r>
        <w:rPr>
          <w:noProof/>
        </w:rPr>
      </w:r>
      <w:r>
        <w:rPr>
          <w:noProof/>
        </w:rPr>
        <w:fldChar w:fldCharType="separate"/>
      </w:r>
      <w:r>
        <w:rPr>
          <w:noProof/>
        </w:rPr>
        <w:t>434</w:t>
      </w:r>
      <w:r>
        <w:rPr>
          <w:noProof/>
        </w:rPr>
        <w:fldChar w:fldCharType="end"/>
      </w:r>
    </w:p>
    <w:p w14:paraId="1C2CFBB3" w14:textId="0284A2C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_Toc178199874 \h </w:instrText>
      </w:r>
      <w:r>
        <w:rPr>
          <w:noProof/>
        </w:rPr>
      </w:r>
      <w:r>
        <w:rPr>
          <w:noProof/>
        </w:rPr>
        <w:fldChar w:fldCharType="separate"/>
      </w:r>
      <w:r>
        <w:rPr>
          <w:noProof/>
        </w:rPr>
        <w:t>434</w:t>
      </w:r>
      <w:r>
        <w:rPr>
          <w:noProof/>
        </w:rPr>
        <w:fldChar w:fldCharType="end"/>
      </w:r>
    </w:p>
    <w:p w14:paraId="04C0B655" w14:textId="576705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_Toc178199875 \h </w:instrText>
      </w:r>
      <w:r>
        <w:rPr>
          <w:noProof/>
        </w:rPr>
      </w:r>
      <w:r>
        <w:rPr>
          <w:noProof/>
        </w:rPr>
        <w:fldChar w:fldCharType="separate"/>
      </w:r>
      <w:r>
        <w:rPr>
          <w:noProof/>
        </w:rPr>
        <w:t>434</w:t>
      </w:r>
      <w:r>
        <w:rPr>
          <w:noProof/>
        </w:rPr>
        <w:fldChar w:fldCharType="end"/>
      </w:r>
    </w:p>
    <w:p w14:paraId="701F861C" w14:textId="6C41D0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_Toc178199876 \h </w:instrText>
      </w:r>
      <w:r>
        <w:rPr>
          <w:noProof/>
        </w:rPr>
      </w:r>
      <w:r>
        <w:rPr>
          <w:noProof/>
        </w:rPr>
        <w:fldChar w:fldCharType="separate"/>
      </w:r>
      <w:r>
        <w:rPr>
          <w:noProof/>
        </w:rPr>
        <w:t>434</w:t>
      </w:r>
      <w:r>
        <w:rPr>
          <w:noProof/>
        </w:rPr>
        <w:fldChar w:fldCharType="end"/>
      </w:r>
    </w:p>
    <w:p w14:paraId="0468D8F6" w14:textId="259EA6C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_Toc178199877 \h </w:instrText>
      </w:r>
      <w:r>
        <w:rPr>
          <w:noProof/>
        </w:rPr>
      </w:r>
      <w:r>
        <w:rPr>
          <w:noProof/>
        </w:rPr>
        <w:fldChar w:fldCharType="separate"/>
      </w:r>
      <w:r>
        <w:rPr>
          <w:noProof/>
        </w:rPr>
        <w:t>434</w:t>
      </w:r>
      <w:r>
        <w:rPr>
          <w:noProof/>
        </w:rPr>
        <w:fldChar w:fldCharType="end"/>
      </w:r>
    </w:p>
    <w:p w14:paraId="4558015A" w14:textId="1D556C9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_Toc178199878 \h </w:instrText>
      </w:r>
      <w:r>
        <w:rPr>
          <w:noProof/>
        </w:rPr>
      </w:r>
      <w:r>
        <w:rPr>
          <w:noProof/>
        </w:rPr>
        <w:fldChar w:fldCharType="separate"/>
      </w:r>
      <w:r>
        <w:rPr>
          <w:noProof/>
        </w:rPr>
        <w:t>435</w:t>
      </w:r>
      <w:r>
        <w:rPr>
          <w:noProof/>
        </w:rPr>
        <w:fldChar w:fldCharType="end"/>
      </w:r>
    </w:p>
    <w:p w14:paraId="5C38A512" w14:textId="42F7B1B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_Toc178199879 \h </w:instrText>
      </w:r>
      <w:r>
        <w:rPr>
          <w:noProof/>
        </w:rPr>
      </w:r>
      <w:r>
        <w:rPr>
          <w:noProof/>
        </w:rPr>
        <w:fldChar w:fldCharType="separate"/>
      </w:r>
      <w:r>
        <w:rPr>
          <w:noProof/>
        </w:rPr>
        <w:t>436</w:t>
      </w:r>
      <w:r>
        <w:rPr>
          <w:noProof/>
        </w:rPr>
        <w:fldChar w:fldCharType="end"/>
      </w:r>
    </w:p>
    <w:p w14:paraId="04219968" w14:textId="0E3B6B4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16A.3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_Toc178199880 \h </w:instrText>
      </w:r>
      <w:r>
        <w:rPr>
          <w:noProof/>
        </w:rPr>
      </w:r>
      <w:r>
        <w:rPr>
          <w:noProof/>
        </w:rPr>
        <w:fldChar w:fldCharType="separate"/>
      </w:r>
      <w:r>
        <w:rPr>
          <w:noProof/>
        </w:rPr>
        <w:t>437</w:t>
      </w:r>
      <w:r>
        <w:rPr>
          <w:noProof/>
        </w:rPr>
        <w:fldChar w:fldCharType="end"/>
      </w:r>
    </w:p>
    <w:p w14:paraId="1806D38C" w14:textId="48A18A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_Toc178199881 \h </w:instrText>
      </w:r>
      <w:r>
        <w:rPr>
          <w:noProof/>
        </w:rPr>
      </w:r>
      <w:r>
        <w:rPr>
          <w:noProof/>
        </w:rPr>
        <w:fldChar w:fldCharType="separate"/>
      </w:r>
      <w:r>
        <w:rPr>
          <w:noProof/>
        </w:rPr>
        <w:t>437</w:t>
      </w:r>
      <w:r>
        <w:rPr>
          <w:noProof/>
        </w:rPr>
        <w:fldChar w:fldCharType="end"/>
      </w:r>
    </w:p>
    <w:p w14:paraId="58EE4E24" w14:textId="6D01C0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_Toc178199882 \h </w:instrText>
      </w:r>
      <w:r>
        <w:rPr>
          <w:noProof/>
        </w:rPr>
      </w:r>
      <w:r>
        <w:rPr>
          <w:noProof/>
        </w:rPr>
        <w:fldChar w:fldCharType="separate"/>
      </w:r>
      <w:r>
        <w:rPr>
          <w:noProof/>
        </w:rPr>
        <w:t>437</w:t>
      </w:r>
      <w:r>
        <w:rPr>
          <w:noProof/>
        </w:rPr>
        <w:fldChar w:fldCharType="end"/>
      </w:r>
    </w:p>
    <w:p w14:paraId="4938A254" w14:textId="2F1D8A4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_Toc178199883 \h </w:instrText>
      </w:r>
      <w:r>
        <w:rPr>
          <w:noProof/>
        </w:rPr>
      </w:r>
      <w:r>
        <w:rPr>
          <w:noProof/>
        </w:rPr>
        <w:fldChar w:fldCharType="separate"/>
      </w:r>
      <w:r>
        <w:rPr>
          <w:noProof/>
        </w:rPr>
        <w:t>437</w:t>
      </w:r>
      <w:r>
        <w:rPr>
          <w:noProof/>
        </w:rPr>
        <w:fldChar w:fldCharType="end"/>
      </w:r>
    </w:p>
    <w:p w14:paraId="1CB855E5" w14:textId="1DED4F2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_Toc178199884 \h </w:instrText>
      </w:r>
      <w:r>
        <w:rPr>
          <w:noProof/>
        </w:rPr>
      </w:r>
      <w:r>
        <w:rPr>
          <w:noProof/>
        </w:rPr>
        <w:fldChar w:fldCharType="separate"/>
      </w:r>
      <w:r>
        <w:rPr>
          <w:noProof/>
        </w:rPr>
        <w:t>437</w:t>
      </w:r>
      <w:r>
        <w:rPr>
          <w:noProof/>
        </w:rPr>
        <w:fldChar w:fldCharType="end"/>
      </w:r>
    </w:p>
    <w:p w14:paraId="66C402D0" w14:textId="77ADCA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_Toc178199885 \h </w:instrText>
      </w:r>
      <w:r>
        <w:rPr>
          <w:noProof/>
        </w:rPr>
      </w:r>
      <w:r>
        <w:rPr>
          <w:noProof/>
        </w:rPr>
        <w:fldChar w:fldCharType="separate"/>
      </w:r>
      <w:r>
        <w:rPr>
          <w:noProof/>
        </w:rPr>
        <w:t>438</w:t>
      </w:r>
      <w:r>
        <w:rPr>
          <w:noProof/>
        </w:rPr>
        <w:fldChar w:fldCharType="end"/>
      </w:r>
    </w:p>
    <w:p w14:paraId="08ACD07D" w14:textId="6016804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_Toc178199886 \h </w:instrText>
      </w:r>
      <w:r>
        <w:rPr>
          <w:noProof/>
        </w:rPr>
      </w:r>
      <w:r>
        <w:rPr>
          <w:noProof/>
        </w:rPr>
        <w:fldChar w:fldCharType="separate"/>
      </w:r>
      <w:r>
        <w:rPr>
          <w:noProof/>
        </w:rPr>
        <w:t>438</w:t>
      </w:r>
      <w:r>
        <w:rPr>
          <w:noProof/>
        </w:rPr>
        <w:fldChar w:fldCharType="end"/>
      </w:r>
    </w:p>
    <w:p w14:paraId="68C7069A" w14:textId="3748369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16A.3.2.5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_Toc178199887 \h </w:instrText>
      </w:r>
      <w:r>
        <w:rPr>
          <w:noProof/>
        </w:rPr>
      </w:r>
      <w:r>
        <w:rPr>
          <w:noProof/>
        </w:rPr>
        <w:fldChar w:fldCharType="separate"/>
      </w:r>
      <w:r>
        <w:rPr>
          <w:noProof/>
        </w:rPr>
        <w:t>438</w:t>
      </w:r>
      <w:r>
        <w:rPr>
          <w:noProof/>
        </w:rPr>
        <w:fldChar w:fldCharType="end"/>
      </w:r>
    </w:p>
    <w:p w14:paraId="36552ED1" w14:textId="1C80AF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_Toc178199888 \h </w:instrText>
      </w:r>
      <w:r>
        <w:rPr>
          <w:noProof/>
        </w:rPr>
      </w:r>
      <w:r>
        <w:rPr>
          <w:noProof/>
        </w:rPr>
        <w:fldChar w:fldCharType="separate"/>
      </w:r>
      <w:r>
        <w:rPr>
          <w:noProof/>
        </w:rPr>
        <w:t>438</w:t>
      </w:r>
      <w:r>
        <w:rPr>
          <w:noProof/>
        </w:rPr>
        <w:fldChar w:fldCharType="end"/>
      </w:r>
    </w:p>
    <w:p w14:paraId="7CF1DED7" w14:textId="3B603B0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_Toc178199889 \h </w:instrText>
      </w:r>
      <w:r>
        <w:rPr>
          <w:noProof/>
        </w:rPr>
      </w:r>
      <w:r>
        <w:rPr>
          <w:noProof/>
        </w:rPr>
        <w:fldChar w:fldCharType="separate"/>
      </w:r>
      <w:r>
        <w:rPr>
          <w:noProof/>
        </w:rPr>
        <w:t>439</w:t>
      </w:r>
      <w:r>
        <w:rPr>
          <w:noProof/>
        </w:rPr>
        <w:fldChar w:fldCharType="end"/>
      </w:r>
    </w:p>
    <w:p w14:paraId="65FED2EB" w14:textId="297A677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16A.3.5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_Toc178199890 \h </w:instrText>
      </w:r>
      <w:r>
        <w:rPr>
          <w:noProof/>
        </w:rPr>
      </w:r>
      <w:r>
        <w:rPr>
          <w:noProof/>
        </w:rPr>
        <w:fldChar w:fldCharType="separate"/>
      </w:r>
      <w:r>
        <w:rPr>
          <w:noProof/>
        </w:rPr>
        <w:t>439</w:t>
      </w:r>
      <w:r>
        <w:rPr>
          <w:noProof/>
        </w:rPr>
        <w:fldChar w:fldCharType="end"/>
      </w:r>
    </w:p>
    <w:p w14:paraId="7BEE621A" w14:textId="3B17DB5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_Toc178199891 \h </w:instrText>
      </w:r>
      <w:r>
        <w:rPr>
          <w:noProof/>
        </w:rPr>
      </w:r>
      <w:r>
        <w:rPr>
          <w:noProof/>
        </w:rPr>
        <w:fldChar w:fldCharType="separate"/>
      </w:r>
      <w:r>
        <w:rPr>
          <w:noProof/>
        </w:rPr>
        <w:t>440</w:t>
      </w:r>
      <w:r>
        <w:rPr>
          <w:noProof/>
        </w:rPr>
        <w:fldChar w:fldCharType="end"/>
      </w:r>
    </w:p>
    <w:p w14:paraId="03366C65" w14:textId="2887AA6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 xml:space="preserve">MONP </w:t>
      </w:r>
      <w:r w:rsidRPr="004F2868">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_Toc178199892 \h </w:instrText>
      </w:r>
      <w:r>
        <w:rPr>
          <w:noProof/>
        </w:rPr>
      </w:r>
      <w:r>
        <w:rPr>
          <w:noProof/>
        </w:rPr>
        <w:fldChar w:fldCharType="separate"/>
      </w:r>
      <w:r>
        <w:rPr>
          <w:noProof/>
        </w:rPr>
        <w:t>440</w:t>
      </w:r>
      <w:r>
        <w:rPr>
          <w:noProof/>
        </w:rPr>
        <w:fldChar w:fldCharType="end"/>
      </w:r>
    </w:p>
    <w:p w14:paraId="59E9165D" w14:textId="00BB914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_Toc178199893 \h </w:instrText>
      </w:r>
      <w:r>
        <w:rPr>
          <w:noProof/>
        </w:rPr>
      </w:r>
      <w:r>
        <w:rPr>
          <w:noProof/>
        </w:rPr>
        <w:fldChar w:fldCharType="separate"/>
      </w:r>
      <w:r>
        <w:rPr>
          <w:noProof/>
        </w:rPr>
        <w:t>440</w:t>
      </w:r>
      <w:r>
        <w:rPr>
          <w:noProof/>
        </w:rPr>
        <w:fldChar w:fldCharType="end"/>
      </w:r>
    </w:p>
    <w:p w14:paraId="5E0BC60D" w14:textId="6232584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_Toc178199894 \h </w:instrText>
      </w:r>
      <w:r>
        <w:rPr>
          <w:noProof/>
        </w:rPr>
      </w:r>
      <w:r>
        <w:rPr>
          <w:noProof/>
        </w:rPr>
        <w:fldChar w:fldCharType="separate"/>
      </w:r>
      <w:r>
        <w:rPr>
          <w:noProof/>
        </w:rPr>
        <w:t>440</w:t>
      </w:r>
      <w:r>
        <w:rPr>
          <w:noProof/>
        </w:rPr>
        <w:fldChar w:fldCharType="end"/>
      </w:r>
    </w:p>
    <w:p w14:paraId="04B9D085" w14:textId="3C76733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_Toc178199895 \h </w:instrText>
      </w:r>
      <w:r>
        <w:rPr>
          <w:noProof/>
        </w:rPr>
      </w:r>
      <w:r>
        <w:rPr>
          <w:noProof/>
        </w:rPr>
        <w:fldChar w:fldCharType="separate"/>
      </w:r>
      <w:r>
        <w:rPr>
          <w:noProof/>
        </w:rPr>
        <w:t>440</w:t>
      </w:r>
      <w:r>
        <w:rPr>
          <w:noProof/>
        </w:rPr>
        <w:fldChar w:fldCharType="end"/>
      </w:r>
    </w:p>
    <w:p w14:paraId="67813217" w14:textId="089C28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_Toc178199896 \h </w:instrText>
      </w:r>
      <w:r>
        <w:rPr>
          <w:noProof/>
        </w:rPr>
      </w:r>
      <w:r>
        <w:rPr>
          <w:noProof/>
        </w:rPr>
        <w:fldChar w:fldCharType="separate"/>
      </w:r>
      <w:r>
        <w:rPr>
          <w:noProof/>
        </w:rPr>
        <w:t>440</w:t>
      </w:r>
      <w:r>
        <w:rPr>
          <w:noProof/>
        </w:rPr>
        <w:fldChar w:fldCharType="end"/>
      </w:r>
    </w:p>
    <w:p w14:paraId="626B89E6" w14:textId="6395292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_Toc178199897 \h </w:instrText>
      </w:r>
      <w:r>
        <w:rPr>
          <w:noProof/>
        </w:rPr>
      </w:r>
      <w:r>
        <w:rPr>
          <w:noProof/>
        </w:rPr>
        <w:fldChar w:fldCharType="separate"/>
      </w:r>
      <w:r>
        <w:rPr>
          <w:noProof/>
        </w:rPr>
        <w:t>440</w:t>
      </w:r>
      <w:r>
        <w:rPr>
          <w:noProof/>
        </w:rPr>
        <w:fldChar w:fldCharType="end"/>
      </w:r>
    </w:p>
    <w:p w14:paraId="52962BD3" w14:textId="1AD51B9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_Toc178199898 \h </w:instrText>
      </w:r>
      <w:r>
        <w:rPr>
          <w:noProof/>
        </w:rPr>
      </w:r>
      <w:r>
        <w:rPr>
          <w:noProof/>
        </w:rPr>
        <w:fldChar w:fldCharType="separate"/>
      </w:r>
      <w:r>
        <w:rPr>
          <w:noProof/>
        </w:rPr>
        <w:t>441</w:t>
      </w:r>
      <w:r>
        <w:rPr>
          <w:noProof/>
        </w:rPr>
        <w:fldChar w:fldCharType="end"/>
      </w:r>
    </w:p>
    <w:p w14:paraId="661C0D60" w14:textId="5C0AA2A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_Toc178199899 \h </w:instrText>
      </w:r>
      <w:r>
        <w:rPr>
          <w:noProof/>
        </w:rPr>
      </w:r>
      <w:r>
        <w:rPr>
          <w:noProof/>
        </w:rPr>
        <w:fldChar w:fldCharType="separate"/>
      </w:r>
      <w:r>
        <w:rPr>
          <w:noProof/>
        </w:rPr>
        <w:t>441</w:t>
      </w:r>
      <w:r>
        <w:rPr>
          <w:noProof/>
        </w:rPr>
        <w:fldChar w:fldCharType="end"/>
      </w:r>
    </w:p>
    <w:p w14:paraId="5D39FFE7" w14:textId="5E532D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_Toc178199900 \h </w:instrText>
      </w:r>
      <w:r>
        <w:rPr>
          <w:noProof/>
        </w:rPr>
      </w:r>
      <w:r>
        <w:rPr>
          <w:noProof/>
        </w:rPr>
        <w:fldChar w:fldCharType="separate"/>
      </w:r>
      <w:r>
        <w:rPr>
          <w:noProof/>
        </w:rPr>
        <w:t>441</w:t>
      </w:r>
      <w:r>
        <w:rPr>
          <w:noProof/>
        </w:rPr>
        <w:fldChar w:fldCharType="end"/>
      </w:r>
    </w:p>
    <w:p w14:paraId="151B2D91" w14:textId="5B6DD6E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_Toc178199901 \h </w:instrText>
      </w:r>
      <w:r>
        <w:rPr>
          <w:noProof/>
        </w:rPr>
      </w:r>
      <w:r>
        <w:rPr>
          <w:noProof/>
        </w:rPr>
        <w:fldChar w:fldCharType="separate"/>
      </w:r>
      <w:r>
        <w:rPr>
          <w:noProof/>
        </w:rPr>
        <w:t>441</w:t>
      </w:r>
      <w:r>
        <w:rPr>
          <w:noProof/>
        </w:rPr>
        <w:fldChar w:fldCharType="end"/>
      </w:r>
    </w:p>
    <w:p w14:paraId="4EAFD5B0" w14:textId="00440C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_Toc178199902 \h </w:instrText>
      </w:r>
      <w:r>
        <w:rPr>
          <w:noProof/>
        </w:rPr>
      </w:r>
      <w:r>
        <w:rPr>
          <w:noProof/>
        </w:rPr>
        <w:fldChar w:fldCharType="separate"/>
      </w:r>
      <w:r>
        <w:rPr>
          <w:noProof/>
        </w:rPr>
        <w:t>442</w:t>
      </w:r>
      <w:r>
        <w:rPr>
          <w:noProof/>
        </w:rPr>
        <w:fldChar w:fldCharType="end"/>
      </w:r>
    </w:p>
    <w:p w14:paraId="4AA59BC0" w14:textId="606D3E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_Toc178199903 \h </w:instrText>
      </w:r>
      <w:r>
        <w:rPr>
          <w:noProof/>
        </w:rPr>
      </w:r>
      <w:r>
        <w:rPr>
          <w:noProof/>
        </w:rPr>
        <w:fldChar w:fldCharType="separate"/>
      </w:r>
      <w:r>
        <w:rPr>
          <w:noProof/>
        </w:rPr>
        <w:t>442</w:t>
      </w:r>
      <w:r>
        <w:rPr>
          <w:noProof/>
        </w:rPr>
        <w:fldChar w:fldCharType="end"/>
      </w:r>
    </w:p>
    <w:p w14:paraId="4E54F448" w14:textId="0C55B1D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_Toc178199904 \h </w:instrText>
      </w:r>
      <w:r>
        <w:rPr>
          <w:noProof/>
        </w:rPr>
      </w:r>
      <w:r>
        <w:rPr>
          <w:noProof/>
        </w:rPr>
        <w:fldChar w:fldCharType="separate"/>
      </w:r>
      <w:r>
        <w:rPr>
          <w:noProof/>
        </w:rPr>
        <w:t>442</w:t>
      </w:r>
      <w:r>
        <w:rPr>
          <w:noProof/>
        </w:rPr>
        <w:fldChar w:fldCharType="end"/>
      </w:r>
    </w:p>
    <w:p w14:paraId="2C2C5EB3" w14:textId="044D47A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_Toc178199905 \h </w:instrText>
      </w:r>
      <w:r>
        <w:rPr>
          <w:noProof/>
        </w:rPr>
      </w:r>
      <w:r>
        <w:rPr>
          <w:noProof/>
        </w:rPr>
        <w:fldChar w:fldCharType="separate"/>
      </w:r>
      <w:r>
        <w:rPr>
          <w:noProof/>
        </w:rPr>
        <w:t>442</w:t>
      </w:r>
      <w:r>
        <w:rPr>
          <w:noProof/>
        </w:rPr>
        <w:fldChar w:fldCharType="end"/>
      </w:r>
    </w:p>
    <w:p w14:paraId="3D39CC20" w14:textId="6AC502C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_Toc178199906 \h </w:instrText>
      </w:r>
      <w:r>
        <w:rPr>
          <w:noProof/>
        </w:rPr>
      </w:r>
      <w:r>
        <w:rPr>
          <w:noProof/>
        </w:rPr>
        <w:fldChar w:fldCharType="separate"/>
      </w:r>
      <w:r>
        <w:rPr>
          <w:noProof/>
        </w:rPr>
        <w:t>443</w:t>
      </w:r>
      <w:r>
        <w:rPr>
          <w:noProof/>
        </w:rPr>
        <w:fldChar w:fldCharType="end"/>
      </w:r>
    </w:p>
    <w:p w14:paraId="6D58ABF5" w14:textId="67C330A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_Toc178199907 \h </w:instrText>
      </w:r>
      <w:r>
        <w:rPr>
          <w:noProof/>
        </w:rPr>
      </w:r>
      <w:r>
        <w:rPr>
          <w:noProof/>
        </w:rPr>
        <w:fldChar w:fldCharType="separate"/>
      </w:r>
      <w:r>
        <w:rPr>
          <w:noProof/>
        </w:rPr>
        <w:t>443</w:t>
      </w:r>
      <w:r>
        <w:rPr>
          <w:noProof/>
        </w:rPr>
        <w:fldChar w:fldCharType="end"/>
      </w:r>
    </w:p>
    <w:p w14:paraId="7DC9C904" w14:textId="44EB0E3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_Toc178199908 \h </w:instrText>
      </w:r>
      <w:r>
        <w:rPr>
          <w:noProof/>
        </w:rPr>
      </w:r>
      <w:r>
        <w:rPr>
          <w:noProof/>
        </w:rPr>
        <w:fldChar w:fldCharType="separate"/>
      </w:r>
      <w:r>
        <w:rPr>
          <w:noProof/>
        </w:rPr>
        <w:t>443</w:t>
      </w:r>
      <w:r>
        <w:rPr>
          <w:noProof/>
        </w:rPr>
        <w:fldChar w:fldCharType="end"/>
      </w:r>
    </w:p>
    <w:p w14:paraId="413197C3" w14:textId="52B75A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_Toc178199909 \h </w:instrText>
      </w:r>
      <w:r>
        <w:rPr>
          <w:noProof/>
        </w:rPr>
      </w:r>
      <w:r>
        <w:rPr>
          <w:noProof/>
        </w:rPr>
        <w:fldChar w:fldCharType="separate"/>
      </w:r>
      <w:r>
        <w:rPr>
          <w:noProof/>
        </w:rPr>
        <w:t>443</w:t>
      </w:r>
      <w:r>
        <w:rPr>
          <w:noProof/>
        </w:rPr>
        <w:fldChar w:fldCharType="end"/>
      </w:r>
    </w:p>
    <w:p w14:paraId="2697F0AE" w14:textId="505E68A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_Toc178199910 \h </w:instrText>
      </w:r>
      <w:r>
        <w:rPr>
          <w:noProof/>
        </w:rPr>
      </w:r>
      <w:r>
        <w:rPr>
          <w:noProof/>
        </w:rPr>
        <w:fldChar w:fldCharType="separate"/>
      </w:r>
      <w:r>
        <w:rPr>
          <w:noProof/>
        </w:rPr>
        <w:t>444</w:t>
      </w:r>
      <w:r>
        <w:rPr>
          <w:noProof/>
        </w:rPr>
        <w:fldChar w:fldCharType="end"/>
      </w:r>
    </w:p>
    <w:p w14:paraId="2DF8F8B6" w14:textId="0FAB80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_Toc178199911 \h </w:instrText>
      </w:r>
      <w:r>
        <w:rPr>
          <w:noProof/>
        </w:rPr>
      </w:r>
      <w:r>
        <w:rPr>
          <w:noProof/>
        </w:rPr>
        <w:fldChar w:fldCharType="separate"/>
      </w:r>
      <w:r>
        <w:rPr>
          <w:noProof/>
        </w:rPr>
        <w:t>444</w:t>
      </w:r>
      <w:r>
        <w:rPr>
          <w:noProof/>
        </w:rPr>
        <w:fldChar w:fldCharType="end"/>
      </w:r>
    </w:p>
    <w:p w14:paraId="436A2C1E" w14:textId="22EC24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_Toc178199912 \h </w:instrText>
      </w:r>
      <w:r>
        <w:rPr>
          <w:noProof/>
        </w:rPr>
      </w:r>
      <w:r>
        <w:rPr>
          <w:noProof/>
        </w:rPr>
        <w:fldChar w:fldCharType="separate"/>
      </w:r>
      <w:r>
        <w:rPr>
          <w:noProof/>
        </w:rPr>
        <w:t>444</w:t>
      </w:r>
      <w:r>
        <w:rPr>
          <w:noProof/>
        </w:rPr>
        <w:fldChar w:fldCharType="end"/>
      </w:r>
    </w:p>
    <w:p w14:paraId="5B2B581C" w14:textId="7BB1C9F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_Toc178199913 \h </w:instrText>
      </w:r>
      <w:r>
        <w:rPr>
          <w:noProof/>
        </w:rPr>
      </w:r>
      <w:r>
        <w:rPr>
          <w:noProof/>
        </w:rPr>
        <w:fldChar w:fldCharType="separate"/>
      </w:r>
      <w:r>
        <w:rPr>
          <w:noProof/>
        </w:rPr>
        <w:t>444</w:t>
      </w:r>
      <w:r>
        <w:rPr>
          <w:noProof/>
        </w:rPr>
        <w:fldChar w:fldCharType="end"/>
      </w:r>
    </w:p>
    <w:p w14:paraId="28E00284" w14:textId="01012B3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_Toc178199914 \h </w:instrText>
      </w:r>
      <w:r>
        <w:rPr>
          <w:noProof/>
        </w:rPr>
      </w:r>
      <w:r>
        <w:rPr>
          <w:noProof/>
        </w:rPr>
        <w:fldChar w:fldCharType="separate"/>
      </w:r>
      <w:r>
        <w:rPr>
          <w:noProof/>
        </w:rPr>
        <w:t>445</w:t>
      </w:r>
      <w:r>
        <w:rPr>
          <w:noProof/>
        </w:rPr>
        <w:fldChar w:fldCharType="end"/>
      </w:r>
    </w:p>
    <w:p w14:paraId="34CD3B59" w14:textId="068237B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_Toc178199915 \h </w:instrText>
      </w:r>
      <w:r>
        <w:rPr>
          <w:noProof/>
        </w:rPr>
      </w:r>
      <w:r>
        <w:rPr>
          <w:noProof/>
        </w:rPr>
        <w:fldChar w:fldCharType="separate"/>
      </w:r>
      <w:r>
        <w:rPr>
          <w:noProof/>
        </w:rPr>
        <w:t>445</w:t>
      </w:r>
      <w:r>
        <w:rPr>
          <w:noProof/>
        </w:rPr>
        <w:fldChar w:fldCharType="end"/>
      </w:r>
    </w:p>
    <w:p w14:paraId="406AA46B" w14:textId="75CA17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_Toc178199916 \h </w:instrText>
      </w:r>
      <w:r>
        <w:rPr>
          <w:noProof/>
        </w:rPr>
      </w:r>
      <w:r>
        <w:rPr>
          <w:noProof/>
        </w:rPr>
        <w:fldChar w:fldCharType="separate"/>
      </w:r>
      <w:r>
        <w:rPr>
          <w:noProof/>
        </w:rPr>
        <w:t>445</w:t>
      </w:r>
      <w:r>
        <w:rPr>
          <w:noProof/>
        </w:rPr>
        <w:fldChar w:fldCharType="end"/>
      </w:r>
    </w:p>
    <w:p w14:paraId="5632639A" w14:textId="7239926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_Toc178199917 \h </w:instrText>
      </w:r>
      <w:r>
        <w:rPr>
          <w:noProof/>
        </w:rPr>
      </w:r>
      <w:r>
        <w:rPr>
          <w:noProof/>
        </w:rPr>
        <w:fldChar w:fldCharType="separate"/>
      </w:r>
      <w:r>
        <w:rPr>
          <w:noProof/>
        </w:rPr>
        <w:t>445</w:t>
      </w:r>
      <w:r>
        <w:rPr>
          <w:noProof/>
        </w:rPr>
        <w:fldChar w:fldCharType="end"/>
      </w:r>
    </w:p>
    <w:p w14:paraId="6623F6C4" w14:textId="7339B0C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_Toc178199918 \h </w:instrText>
      </w:r>
      <w:r>
        <w:rPr>
          <w:noProof/>
        </w:rPr>
      </w:r>
      <w:r>
        <w:rPr>
          <w:noProof/>
        </w:rPr>
        <w:fldChar w:fldCharType="separate"/>
      </w:r>
      <w:r>
        <w:rPr>
          <w:noProof/>
        </w:rPr>
        <w:t>446</w:t>
      </w:r>
      <w:r>
        <w:rPr>
          <w:noProof/>
        </w:rPr>
        <w:fldChar w:fldCharType="end"/>
      </w:r>
    </w:p>
    <w:p w14:paraId="0CBEA5A8" w14:textId="7525A80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_Toc178199919 \h </w:instrText>
      </w:r>
      <w:r>
        <w:rPr>
          <w:noProof/>
        </w:rPr>
      </w:r>
      <w:r>
        <w:rPr>
          <w:noProof/>
        </w:rPr>
        <w:fldChar w:fldCharType="separate"/>
      </w:r>
      <w:r>
        <w:rPr>
          <w:noProof/>
        </w:rPr>
        <w:t>446</w:t>
      </w:r>
      <w:r>
        <w:rPr>
          <w:noProof/>
        </w:rPr>
        <w:fldChar w:fldCharType="end"/>
      </w:r>
    </w:p>
    <w:p w14:paraId="08E5D974" w14:textId="075F18E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_Toc178199920 \h </w:instrText>
      </w:r>
      <w:r>
        <w:rPr>
          <w:noProof/>
        </w:rPr>
      </w:r>
      <w:r>
        <w:rPr>
          <w:noProof/>
        </w:rPr>
        <w:fldChar w:fldCharType="separate"/>
      </w:r>
      <w:r>
        <w:rPr>
          <w:noProof/>
        </w:rPr>
        <w:t>446</w:t>
      </w:r>
      <w:r>
        <w:rPr>
          <w:noProof/>
        </w:rPr>
        <w:fldChar w:fldCharType="end"/>
      </w:r>
    </w:p>
    <w:p w14:paraId="74D3EC30" w14:textId="7BA73CE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_Toc178199921 \h </w:instrText>
      </w:r>
      <w:r>
        <w:rPr>
          <w:noProof/>
        </w:rPr>
      </w:r>
      <w:r>
        <w:rPr>
          <w:noProof/>
        </w:rPr>
        <w:fldChar w:fldCharType="separate"/>
      </w:r>
      <w:r>
        <w:rPr>
          <w:noProof/>
        </w:rPr>
        <w:t>446</w:t>
      </w:r>
      <w:r>
        <w:rPr>
          <w:noProof/>
        </w:rPr>
        <w:fldChar w:fldCharType="end"/>
      </w:r>
    </w:p>
    <w:p w14:paraId="0118DE5C" w14:textId="1B1890D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_Toc178199922 \h </w:instrText>
      </w:r>
      <w:r>
        <w:rPr>
          <w:noProof/>
        </w:rPr>
      </w:r>
      <w:r>
        <w:rPr>
          <w:noProof/>
        </w:rPr>
        <w:fldChar w:fldCharType="separate"/>
      </w:r>
      <w:r>
        <w:rPr>
          <w:noProof/>
        </w:rPr>
        <w:t>446</w:t>
      </w:r>
      <w:r>
        <w:rPr>
          <w:noProof/>
        </w:rPr>
        <w:fldChar w:fldCharType="end"/>
      </w:r>
    </w:p>
    <w:p w14:paraId="321718B5" w14:textId="4F9DE1C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_Toc178199923 \h </w:instrText>
      </w:r>
      <w:r>
        <w:rPr>
          <w:noProof/>
        </w:rPr>
      </w:r>
      <w:r>
        <w:rPr>
          <w:noProof/>
        </w:rPr>
        <w:fldChar w:fldCharType="separate"/>
      </w:r>
      <w:r>
        <w:rPr>
          <w:noProof/>
        </w:rPr>
        <w:t>446</w:t>
      </w:r>
      <w:r>
        <w:rPr>
          <w:noProof/>
        </w:rPr>
        <w:fldChar w:fldCharType="end"/>
      </w:r>
    </w:p>
    <w:p w14:paraId="3B1BB4D1" w14:textId="0878EB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_Toc178199924 \h </w:instrText>
      </w:r>
      <w:r>
        <w:rPr>
          <w:noProof/>
        </w:rPr>
      </w:r>
      <w:r>
        <w:rPr>
          <w:noProof/>
        </w:rPr>
        <w:fldChar w:fldCharType="separate"/>
      </w:r>
      <w:r>
        <w:rPr>
          <w:noProof/>
        </w:rPr>
        <w:t>447</w:t>
      </w:r>
      <w:r>
        <w:rPr>
          <w:noProof/>
        </w:rPr>
        <w:fldChar w:fldCharType="end"/>
      </w:r>
    </w:p>
    <w:p w14:paraId="30F48BD5" w14:textId="461AB65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_Toc178199925 \h </w:instrText>
      </w:r>
      <w:r>
        <w:rPr>
          <w:noProof/>
        </w:rPr>
      </w:r>
      <w:r>
        <w:rPr>
          <w:noProof/>
        </w:rPr>
        <w:fldChar w:fldCharType="separate"/>
      </w:r>
      <w:r>
        <w:rPr>
          <w:noProof/>
        </w:rPr>
        <w:t>447</w:t>
      </w:r>
      <w:r>
        <w:rPr>
          <w:noProof/>
        </w:rPr>
        <w:fldChar w:fldCharType="end"/>
      </w:r>
    </w:p>
    <w:p w14:paraId="30A53AB4" w14:textId="533C606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17.1.18</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_Toc178199926 \h </w:instrText>
      </w:r>
      <w:r>
        <w:rPr>
          <w:noProof/>
        </w:rPr>
      </w:r>
      <w:r>
        <w:rPr>
          <w:noProof/>
        </w:rPr>
        <w:fldChar w:fldCharType="separate"/>
      </w:r>
      <w:r>
        <w:rPr>
          <w:noProof/>
        </w:rPr>
        <w:t>447</w:t>
      </w:r>
      <w:r>
        <w:rPr>
          <w:noProof/>
        </w:rPr>
        <w:fldChar w:fldCharType="end"/>
      </w:r>
    </w:p>
    <w:p w14:paraId="4DC9DA71" w14:textId="01C2498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_Toc178199927 \h </w:instrText>
      </w:r>
      <w:r>
        <w:rPr>
          <w:noProof/>
        </w:rPr>
      </w:r>
      <w:r>
        <w:rPr>
          <w:noProof/>
        </w:rPr>
        <w:fldChar w:fldCharType="separate"/>
      </w:r>
      <w:r>
        <w:rPr>
          <w:noProof/>
        </w:rPr>
        <w:t>447</w:t>
      </w:r>
      <w:r>
        <w:rPr>
          <w:noProof/>
        </w:rPr>
        <w:fldChar w:fldCharType="end"/>
      </w:r>
    </w:p>
    <w:p w14:paraId="53CDECBA" w14:textId="03BE81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_Toc178199928 \h </w:instrText>
      </w:r>
      <w:r>
        <w:rPr>
          <w:noProof/>
        </w:rPr>
      </w:r>
      <w:r>
        <w:rPr>
          <w:noProof/>
        </w:rPr>
        <w:fldChar w:fldCharType="separate"/>
      </w:r>
      <w:r>
        <w:rPr>
          <w:noProof/>
        </w:rPr>
        <w:t>448</w:t>
      </w:r>
      <w:r>
        <w:rPr>
          <w:noProof/>
        </w:rPr>
        <w:fldChar w:fldCharType="end"/>
      </w:r>
    </w:p>
    <w:p w14:paraId="1DFF86F2" w14:textId="0B3D38C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_Toc178199929 \h </w:instrText>
      </w:r>
      <w:r>
        <w:rPr>
          <w:noProof/>
        </w:rPr>
      </w:r>
      <w:r>
        <w:rPr>
          <w:noProof/>
        </w:rPr>
        <w:fldChar w:fldCharType="separate"/>
      </w:r>
      <w:r>
        <w:rPr>
          <w:noProof/>
        </w:rPr>
        <w:t>448</w:t>
      </w:r>
      <w:r>
        <w:rPr>
          <w:noProof/>
        </w:rPr>
        <w:fldChar w:fldCharType="end"/>
      </w:r>
    </w:p>
    <w:p w14:paraId="6EE8B08D" w14:textId="50D0316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17.1.20</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PRIVATE REMOTE VIDEO PUSH REQUEST message</w:t>
      </w:r>
      <w:r>
        <w:rPr>
          <w:noProof/>
        </w:rPr>
        <w:tab/>
      </w:r>
      <w:r>
        <w:rPr>
          <w:noProof/>
        </w:rPr>
        <w:fldChar w:fldCharType="begin" w:fldLock="1"/>
      </w:r>
      <w:r>
        <w:rPr>
          <w:noProof/>
        </w:rPr>
        <w:instrText xml:space="preserve"> PAGEREF _Toc178199930 \h </w:instrText>
      </w:r>
      <w:r>
        <w:rPr>
          <w:noProof/>
        </w:rPr>
      </w:r>
      <w:r>
        <w:rPr>
          <w:noProof/>
        </w:rPr>
        <w:fldChar w:fldCharType="separate"/>
      </w:r>
      <w:r>
        <w:rPr>
          <w:noProof/>
        </w:rPr>
        <w:t>448</w:t>
      </w:r>
      <w:r>
        <w:rPr>
          <w:noProof/>
        </w:rPr>
        <w:fldChar w:fldCharType="end"/>
      </w:r>
    </w:p>
    <w:p w14:paraId="6FCA0BBA" w14:textId="684996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_Toc178199931 \h </w:instrText>
      </w:r>
      <w:r>
        <w:rPr>
          <w:noProof/>
        </w:rPr>
      </w:r>
      <w:r>
        <w:rPr>
          <w:noProof/>
        </w:rPr>
        <w:fldChar w:fldCharType="separate"/>
      </w:r>
      <w:r>
        <w:rPr>
          <w:noProof/>
        </w:rPr>
        <w:t>448</w:t>
      </w:r>
      <w:r>
        <w:rPr>
          <w:noProof/>
        </w:rPr>
        <w:fldChar w:fldCharType="end"/>
      </w:r>
    </w:p>
    <w:p w14:paraId="3530DE2D" w14:textId="0437668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17.1.21</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GROUP REMOTE VIDEO PUSH REQUEST message</w:t>
      </w:r>
      <w:r>
        <w:rPr>
          <w:noProof/>
        </w:rPr>
        <w:tab/>
      </w:r>
      <w:r>
        <w:rPr>
          <w:noProof/>
        </w:rPr>
        <w:fldChar w:fldCharType="begin" w:fldLock="1"/>
      </w:r>
      <w:r>
        <w:rPr>
          <w:noProof/>
        </w:rPr>
        <w:instrText xml:space="preserve"> PAGEREF _Toc178199932 \h </w:instrText>
      </w:r>
      <w:r>
        <w:rPr>
          <w:noProof/>
        </w:rPr>
      </w:r>
      <w:r>
        <w:rPr>
          <w:noProof/>
        </w:rPr>
        <w:fldChar w:fldCharType="separate"/>
      </w:r>
      <w:r>
        <w:rPr>
          <w:noProof/>
        </w:rPr>
        <w:t>449</w:t>
      </w:r>
      <w:r>
        <w:rPr>
          <w:noProof/>
        </w:rPr>
        <w:fldChar w:fldCharType="end"/>
      </w:r>
    </w:p>
    <w:p w14:paraId="2EC824B6" w14:textId="0859383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_Toc178199933 \h </w:instrText>
      </w:r>
      <w:r>
        <w:rPr>
          <w:noProof/>
        </w:rPr>
      </w:r>
      <w:r>
        <w:rPr>
          <w:noProof/>
        </w:rPr>
        <w:fldChar w:fldCharType="separate"/>
      </w:r>
      <w:r>
        <w:rPr>
          <w:noProof/>
        </w:rPr>
        <w:t>449</w:t>
      </w:r>
      <w:r>
        <w:rPr>
          <w:noProof/>
        </w:rPr>
        <w:fldChar w:fldCharType="end"/>
      </w:r>
    </w:p>
    <w:p w14:paraId="4F353514" w14:textId="7AEF438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17.1.22</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VIDEO PUSH TRYING RESPONSE message</w:t>
      </w:r>
      <w:r>
        <w:rPr>
          <w:noProof/>
        </w:rPr>
        <w:tab/>
      </w:r>
      <w:r>
        <w:rPr>
          <w:noProof/>
        </w:rPr>
        <w:fldChar w:fldCharType="begin" w:fldLock="1"/>
      </w:r>
      <w:r>
        <w:rPr>
          <w:noProof/>
        </w:rPr>
        <w:instrText xml:space="preserve"> PAGEREF _Toc178199934 \h </w:instrText>
      </w:r>
      <w:r>
        <w:rPr>
          <w:noProof/>
        </w:rPr>
      </w:r>
      <w:r>
        <w:rPr>
          <w:noProof/>
        </w:rPr>
        <w:fldChar w:fldCharType="separate"/>
      </w:r>
      <w:r>
        <w:rPr>
          <w:noProof/>
        </w:rPr>
        <w:t>449</w:t>
      </w:r>
      <w:r>
        <w:rPr>
          <w:noProof/>
        </w:rPr>
        <w:fldChar w:fldCharType="end"/>
      </w:r>
    </w:p>
    <w:p w14:paraId="47422DBC" w14:textId="3FF2BA1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_Toc178199935 \h </w:instrText>
      </w:r>
      <w:r>
        <w:rPr>
          <w:noProof/>
        </w:rPr>
      </w:r>
      <w:r>
        <w:rPr>
          <w:noProof/>
        </w:rPr>
        <w:fldChar w:fldCharType="separate"/>
      </w:r>
      <w:r>
        <w:rPr>
          <w:noProof/>
        </w:rPr>
        <w:t>449</w:t>
      </w:r>
      <w:r>
        <w:rPr>
          <w:noProof/>
        </w:rPr>
        <w:fldChar w:fldCharType="end"/>
      </w:r>
    </w:p>
    <w:p w14:paraId="50E16D99" w14:textId="6C9A12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Calibri"/>
          <w:noProof/>
        </w:rPr>
        <w:t>17.1.23</w:t>
      </w:r>
      <w:r>
        <w:rPr>
          <w:rFonts w:asciiTheme="minorHAnsi" w:eastAsiaTheme="minorEastAsia" w:hAnsiTheme="minorHAnsi" w:cstheme="minorBidi"/>
          <w:noProof/>
          <w:kern w:val="2"/>
          <w:sz w:val="22"/>
          <w:szCs w:val="22"/>
          <w:lang w:eastAsia="en-GB"/>
          <w14:ligatures w14:val="standardContextual"/>
        </w:rPr>
        <w:tab/>
      </w:r>
      <w:r w:rsidRPr="004F2868">
        <w:rPr>
          <w:rFonts w:eastAsia="Calibri"/>
          <w:noProof/>
        </w:rPr>
        <w:t>NOTIFY VIDEO PUSH message</w:t>
      </w:r>
      <w:r>
        <w:rPr>
          <w:noProof/>
        </w:rPr>
        <w:tab/>
      </w:r>
      <w:r>
        <w:rPr>
          <w:noProof/>
        </w:rPr>
        <w:fldChar w:fldCharType="begin" w:fldLock="1"/>
      </w:r>
      <w:r>
        <w:rPr>
          <w:noProof/>
        </w:rPr>
        <w:instrText xml:space="preserve"> PAGEREF _Toc178199936 \h </w:instrText>
      </w:r>
      <w:r>
        <w:rPr>
          <w:noProof/>
        </w:rPr>
      </w:r>
      <w:r>
        <w:rPr>
          <w:noProof/>
        </w:rPr>
        <w:fldChar w:fldCharType="separate"/>
      </w:r>
      <w:r>
        <w:rPr>
          <w:noProof/>
        </w:rPr>
        <w:t>450</w:t>
      </w:r>
      <w:r>
        <w:rPr>
          <w:noProof/>
        </w:rPr>
        <w:fldChar w:fldCharType="end"/>
      </w:r>
    </w:p>
    <w:p w14:paraId="73365A6D" w14:textId="1C6A90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17.1.23.1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_Toc178199937 \h </w:instrText>
      </w:r>
      <w:r>
        <w:rPr>
          <w:noProof/>
        </w:rPr>
      </w:r>
      <w:r>
        <w:rPr>
          <w:noProof/>
        </w:rPr>
        <w:fldChar w:fldCharType="separate"/>
      </w:r>
      <w:r>
        <w:rPr>
          <w:noProof/>
        </w:rPr>
        <w:t>450</w:t>
      </w:r>
      <w:r>
        <w:rPr>
          <w:noProof/>
        </w:rPr>
        <w:fldChar w:fldCharType="end"/>
      </w:r>
    </w:p>
    <w:p w14:paraId="0737EB42" w14:textId="70BD45E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_Toc178199938 \h </w:instrText>
      </w:r>
      <w:r>
        <w:rPr>
          <w:noProof/>
        </w:rPr>
      </w:r>
      <w:r>
        <w:rPr>
          <w:noProof/>
        </w:rPr>
        <w:fldChar w:fldCharType="separate"/>
      </w:r>
      <w:r>
        <w:rPr>
          <w:noProof/>
        </w:rPr>
        <w:t>450</w:t>
      </w:r>
      <w:r>
        <w:rPr>
          <w:noProof/>
        </w:rPr>
        <w:fldChar w:fldCharType="end"/>
      </w:r>
    </w:p>
    <w:p w14:paraId="0748E692" w14:textId="067D6E3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_Toc178199939 \h </w:instrText>
      </w:r>
      <w:r>
        <w:rPr>
          <w:noProof/>
        </w:rPr>
      </w:r>
      <w:r>
        <w:rPr>
          <w:noProof/>
        </w:rPr>
        <w:fldChar w:fldCharType="separate"/>
      </w:r>
      <w:r>
        <w:rPr>
          <w:noProof/>
        </w:rPr>
        <w:t>450</w:t>
      </w:r>
      <w:r>
        <w:rPr>
          <w:noProof/>
        </w:rPr>
        <w:fldChar w:fldCharType="end"/>
      </w:r>
    </w:p>
    <w:p w14:paraId="12C22D3C" w14:textId="6DDB5FB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_Toc178199940 \h </w:instrText>
      </w:r>
      <w:r>
        <w:rPr>
          <w:noProof/>
        </w:rPr>
      </w:r>
      <w:r>
        <w:rPr>
          <w:noProof/>
        </w:rPr>
        <w:fldChar w:fldCharType="separate"/>
      </w:r>
      <w:r>
        <w:rPr>
          <w:noProof/>
        </w:rPr>
        <w:t>451</w:t>
      </w:r>
      <w:r>
        <w:rPr>
          <w:noProof/>
        </w:rPr>
        <w:fldChar w:fldCharType="end"/>
      </w:r>
    </w:p>
    <w:p w14:paraId="3E4E0122" w14:textId="00C6573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_Toc178199941 \h </w:instrText>
      </w:r>
      <w:r>
        <w:rPr>
          <w:noProof/>
        </w:rPr>
      </w:r>
      <w:r>
        <w:rPr>
          <w:noProof/>
        </w:rPr>
        <w:fldChar w:fldCharType="separate"/>
      </w:r>
      <w:r>
        <w:rPr>
          <w:noProof/>
        </w:rPr>
        <w:t>452</w:t>
      </w:r>
      <w:r>
        <w:rPr>
          <w:noProof/>
        </w:rPr>
        <w:fldChar w:fldCharType="end"/>
      </w:r>
    </w:p>
    <w:p w14:paraId="518E40E1" w14:textId="0756076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_Toc178199942 \h </w:instrText>
      </w:r>
      <w:r>
        <w:rPr>
          <w:noProof/>
        </w:rPr>
      </w:r>
      <w:r>
        <w:rPr>
          <w:noProof/>
        </w:rPr>
        <w:fldChar w:fldCharType="separate"/>
      </w:r>
      <w:r>
        <w:rPr>
          <w:noProof/>
        </w:rPr>
        <w:t>452</w:t>
      </w:r>
      <w:r>
        <w:rPr>
          <w:noProof/>
        </w:rPr>
        <w:fldChar w:fldCharType="end"/>
      </w:r>
    </w:p>
    <w:p w14:paraId="595BD52C" w14:textId="0E23D6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MCVideo group ID</w:t>
      </w:r>
      <w:r>
        <w:rPr>
          <w:noProof/>
        </w:rPr>
        <w:tab/>
      </w:r>
      <w:r>
        <w:rPr>
          <w:noProof/>
        </w:rPr>
        <w:fldChar w:fldCharType="begin" w:fldLock="1"/>
      </w:r>
      <w:r>
        <w:rPr>
          <w:noProof/>
        </w:rPr>
        <w:instrText xml:space="preserve"> PAGEREF _Toc178199943 \h </w:instrText>
      </w:r>
      <w:r>
        <w:rPr>
          <w:noProof/>
        </w:rPr>
      </w:r>
      <w:r>
        <w:rPr>
          <w:noProof/>
        </w:rPr>
        <w:fldChar w:fldCharType="separate"/>
      </w:r>
      <w:r>
        <w:rPr>
          <w:noProof/>
        </w:rPr>
        <w:t>453</w:t>
      </w:r>
      <w:r>
        <w:rPr>
          <w:noProof/>
        </w:rPr>
        <w:fldChar w:fldCharType="end"/>
      </w:r>
    </w:p>
    <w:p w14:paraId="330DE63B" w14:textId="50067F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17.2.6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_Toc178199944 \h </w:instrText>
      </w:r>
      <w:r>
        <w:rPr>
          <w:noProof/>
        </w:rPr>
      </w:r>
      <w:r>
        <w:rPr>
          <w:noProof/>
        </w:rPr>
        <w:fldChar w:fldCharType="separate"/>
      </w:r>
      <w:r>
        <w:rPr>
          <w:noProof/>
        </w:rPr>
        <w:t>453</w:t>
      </w:r>
      <w:r>
        <w:rPr>
          <w:noProof/>
        </w:rPr>
        <w:fldChar w:fldCharType="end"/>
      </w:r>
    </w:p>
    <w:p w14:paraId="374638D4" w14:textId="127144A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_Toc178199945 \h </w:instrText>
      </w:r>
      <w:r>
        <w:rPr>
          <w:noProof/>
        </w:rPr>
      </w:r>
      <w:r>
        <w:rPr>
          <w:noProof/>
        </w:rPr>
        <w:fldChar w:fldCharType="separate"/>
      </w:r>
      <w:r>
        <w:rPr>
          <w:noProof/>
        </w:rPr>
        <w:t>454</w:t>
      </w:r>
      <w:r>
        <w:rPr>
          <w:noProof/>
        </w:rPr>
        <w:fldChar w:fldCharType="end"/>
      </w:r>
    </w:p>
    <w:p w14:paraId="1BFEFD3A" w14:textId="00C9171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_Toc178199946 \h </w:instrText>
      </w:r>
      <w:r>
        <w:rPr>
          <w:noProof/>
        </w:rPr>
      </w:r>
      <w:r>
        <w:rPr>
          <w:noProof/>
        </w:rPr>
        <w:fldChar w:fldCharType="separate"/>
      </w:r>
      <w:r>
        <w:rPr>
          <w:noProof/>
        </w:rPr>
        <w:t>454</w:t>
      </w:r>
      <w:r>
        <w:rPr>
          <w:noProof/>
        </w:rPr>
        <w:fldChar w:fldCharType="end"/>
      </w:r>
    </w:p>
    <w:p w14:paraId="2045563D" w14:textId="0CC6B2F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_Toc178199947 \h </w:instrText>
      </w:r>
      <w:r>
        <w:rPr>
          <w:noProof/>
        </w:rPr>
      </w:r>
      <w:r>
        <w:rPr>
          <w:noProof/>
        </w:rPr>
        <w:fldChar w:fldCharType="separate"/>
      </w:r>
      <w:r>
        <w:rPr>
          <w:noProof/>
        </w:rPr>
        <w:t>454</w:t>
      </w:r>
      <w:r>
        <w:rPr>
          <w:noProof/>
        </w:rPr>
        <w:fldChar w:fldCharType="end"/>
      </w:r>
    </w:p>
    <w:p w14:paraId="1F0A3688" w14:textId="10A5CCA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17.2.10</w:t>
      </w:r>
      <w:r>
        <w:rPr>
          <w:rFonts w:asciiTheme="minorHAnsi" w:eastAsiaTheme="minorEastAsia" w:hAnsiTheme="minorHAnsi" w:cstheme="minorBidi"/>
          <w:noProof/>
          <w:kern w:val="2"/>
          <w:sz w:val="22"/>
          <w:szCs w:val="22"/>
          <w:lang w:eastAsia="en-GB"/>
          <w14:ligatures w14:val="standardContextual"/>
        </w:rPr>
        <w:tab/>
      </w:r>
      <w:r>
        <w:rPr>
          <w:noProof/>
        </w:rPr>
        <w:t>MCVideo user ID</w:t>
      </w:r>
      <w:r>
        <w:rPr>
          <w:noProof/>
        </w:rPr>
        <w:tab/>
      </w:r>
      <w:r>
        <w:rPr>
          <w:noProof/>
        </w:rPr>
        <w:fldChar w:fldCharType="begin" w:fldLock="1"/>
      </w:r>
      <w:r>
        <w:rPr>
          <w:noProof/>
        </w:rPr>
        <w:instrText xml:space="preserve"> PAGEREF _Toc178199948 \h </w:instrText>
      </w:r>
      <w:r>
        <w:rPr>
          <w:noProof/>
        </w:rPr>
      </w:r>
      <w:r>
        <w:rPr>
          <w:noProof/>
        </w:rPr>
        <w:fldChar w:fldCharType="separate"/>
      </w:r>
      <w:r>
        <w:rPr>
          <w:noProof/>
        </w:rPr>
        <w:t>455</w:t>
      </w:r>
      <w:r>
        <w:rPr>
          <w:noProof/>
        </w:rPr>
        <w:fldChar w:fldCharType="end"/>
      </w:r>
    </w:p>
    <w:p w14:paraId="65DAC71C" w14:textId="626BD07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_Toc178199949 \h </w:instrText>
      </w:r>
      <w:r>
        <w:rPr>
          <w:noProof/>
        </w:rPr>
      </w:r>
      <w:r>
        <w:rPr>
          <w:noProof/>
        </w:rPr>
        <w:fldChar w:fldCharType="separate"/>
      </w:r>
      <w:r>
        <w:rPr>
          <w:noProof/>
        </w:rPr>
        <w:t>455</w:t>
      </w:r>
      <w:r>
        <w:rPr>
          <w:noProof/>
        </w:rPr>
        <w:fldChar w:fldCharType="end"/>
      </w:r>
    </w:p>
    <w:p w14:paraId="151576DC" w14:textId="74F2303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_Toc178199950 \h </w:instrText>
      </w:r>
      <w:r>
        <w:rPr>
          <w:noProof/>
        </w:rPr>
      </w:r>
      <w:r>
        <w:rPr>
          <w:noProof/>
        </w:rPr>
        <w:fldChar w:fldCharType="separate"/>
      </w:r>
      <w:r>
        <w:rPr>
          <w:noProof/>
        </w:rPr>
        <w:t>455</w:t>
      </w:r>
      <w:r>
        <w:rPr>
          <w:noProof/>
        </w:rPr>
        <w:fldChar w:fldCharType="end"/>
      </w:r>
    </w:p>
    <w:p w14:paraId="737D88CC" w14:textId="42A759E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_Toc178199951 \h </w:instrText>
      </w:r>
      <w:r>
        <w:rPr>
          <w:noProof/>
        </w:rPr>
      </w:r>
      <w:r>
        <w:rPr>
          <w:noProof/>
        </w:rPr>
        <w:fldChar w:fldCharType="separate"/>
      </w:r>
      <w:r>
        <w:rPr>
          <w:noProof/>
        </w:rPr>
        <w:t>456</w:t>
      </w:r>
      <w:r>
        <w:rPr>
          <w:noProof/>
        </w:rPr>
        <w:fldChar w:fldCharType="end"/>
      </w:r>
    </w:p>
    <w:p w14:paraId="31F5E0C3" w14:textId="7FF5FAE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_Toc178199952 \h </w:instrText>
      </w:r>
      <w:r>
        <w:rPr>
          <w:noProof/>
        </w:rPr>
      </w:r>
      <w:r>
        <w:rPr>
          <w:noProof/>
        </w:rPr>
        <w:fldChar w:fldCharType="separate"/>
      </w:r>
      <w:r>
        <w:rPr>
          <w:noProof/>
        </w:rPr>
        <w:t>456</w:t>
      </w:r>
      <w:r>
        <w:rPr>
          <w:noProof/>
        </w:rPr>
        <w:fldChar w:fldCharType="end"/>
      </w:r>
    </w:p>
    <w:p w14:paraId="40BC6CFC" w14:textId="421FD97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17.2.15</w:t>
      </w:r>
      <w:r>
        <w:rPr>
          <w:rFonts w:asciiTheme="minorHAnsi" w:eastAsiaTheme="minorEastAsia" w:hAnsiTheme="minorHAnsi" w:cstheme="minorBidi"/>
          <w:noProof/>
          <w:kern w:val="2"/>
          <w:sz w:val="22"/>
          <w:szCs w:val="22"/>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_Toc178199953 \h </w:instrText>
      </w:r>
      <w:r>
        <w:rPr>
          <w:noProof/>
        </w:rPr>
      </w:r>
      <w:r>
        <w:rPr>
          <w:noProof/>
        </w:rPr>
        <w:fldChar w:fldCharType="separate"/>
      </w:r>
      <w:r>
        <w:rPr>
          <w:noProof/>
        </w:rPr>
        <w:t>457</w:t>
      </w:r>
      <w:r>
        <w:rPr>
          <w:noProof/>
        </w:rPr>
        <w:fldChar w:fldCharType="end"/>
      </w:r>
    </w:p>
    <w:p w14:paraId="17ADD8B7" w14:textId="6B85731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17.2.16</w:t>
      </w:r>
      <w:r>
        <w:rPr>
          <w:rFonts w:asciiTheme="minorHAnsi" w:eastAsiaTheme="minorEastAsia" w:hAnsiTheme="minorHAnsi" w:cstheme="minorBidi"/>
          <w:noProof/>
          <w:kern w:val="2"/>
          <w:sz w:val="22"/>
          <w:szCs w:val="22"/>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_Toc178199954 \h </w:instrText>
      </w:r>
      <w:r>
        <w:rPr>
          <w:noProof/>
        </w:rPr>
      </w:r>
      <w:r>
        <w:rPr>
          <w:noProof/>
        </w:rPr>
        <w:fldChar w:fldCharType="separate"/>
      </w:r>
      <w:r>
        <w:rPr>
          <w:noProof/>
        </w:rPr>
        <w:t>457</w:t>
      </w:r>
      <w:r>
        <w:rPr>
          <w:noProof/>
        </w:rPr>
        <w:fldChar w:fldCharType="end"/>
      </w:r>
    </w:p>
    <w:p w14:paraId="035F9DCE" w14:textId="429F955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Video </w:t>
      </w:r>
      <w:r>
        <w:rPr>
          <w:noProof/>
        </w:rPr>
        <w:t>Information</w:t>
      </w:r>
      <w:r>
        <w:rPr>
          <w:noProof/>
        </w:rPr>
        <w:tab/>
      </w:r>
      <w:r>
        <w:rPr>
          <w:noProof/>
        </w:rPr>
        <w:fldChar w:fldCharType="begin" w:fldLock="1"/>
      </w:r>
      <w:r>
        <w:rPr>
          <w:noProof/>
        </w:rPr>
        <w:instrText xml:space="preserve"> PAGEREF _Toc178199955 \h </w:instrText>
      </w:r>
      <w:r>
        <w:rPr>
          <w:noProof/>
        </w:rPr>
      </w:r>
      <w:r>
        <w:rPr>
          <w:noProof/>
        </w:rPr>
        <w:fldChar w:fldCharType="separate"/>
      </w:r>
      <w:r>
        <w:rPr>
          <w:noProof/>
        </w:rPr>
        <w:t>457</w:t>
      </w:r>
      <w:r>
        <w:rPr>
          <w:noProof/>
        </w:rPr>
        <w:fldChar w:fldCharType="end"/>
      </w:r>
    </w:p>
    <w:p w14:paraId="06359998" w14:textId="5A4DB78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17.2.18</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_Toc178199956 \h </w:instrText>
      </w:r>
      <w:r>
        <w:rPr>
          <w:noProof/>
        </w:rPr>
      </w:r>
      <w:r>
        <w:rPr>
          <w:noProof/>
        </w:rPr>
        <w:fldChar w:fldCharType="separate"/>
      </w:r>
      <w:r>
        <w:rPr>
          <w:noProof/>
        </w:rPr>
        <w:t>458</w:t>
      </w:r>
      <w:r>
        <w:rPr>
          <w:noProof/>
        </w:rPr>
        <w:fldChar w:fldCharType="end"/>
      </w:r>
    </w:p>
    <w:p w14:paraId="515200B5" w14:textId="67ADF3B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_Toc178199957 \h </w:instrText>
      </w:r>
      <w:r>
        <w:rPr>
          <w:noProof/>
        </w:rPr>
      </w:r>
      <w:r>
        <w:rPr>
          <w:noProof/>
        </w:rPr>
        <w:fldChar w:fldCharType="separate"/>
      </w:r>
      <w:r>
        <w:rPr>
          <w:noProof/>
        </w:rPr>
        <w:t>458</w:t>
      </w:r>
      <w:r>
        <w:rPr>
          <w:noProof/>
        </w:rPr>
        <w:fldChar w:fldCharType="end"/>
      </w:r>
    </w:p>
    <w:p w14:paraId="51F20B33" w14:textId="2B708B7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_Toc178199958 \h </w:instrText>
      </w:r>
      <w:r>
        <w:rPr>
          <w:noProof/>
        </w:rPr>
      </w:r>
      <w:r>
        <w:rPr>
          <w:noProof/>
        </w:rPr>
        <w:fldChar w:fldCharType="separate"/>
      </w:r>
      <w:r>
        <w:rPr>
          <w:noProof/>
        </w:rPr>
        <w:t>458</w:t>
      </w:r>
      <w:r>
        <w:rPr>
          <w:noProof/>
        </w:rPr>
        <w:fldChar w:fldCharType="end"/>
      </w:r>
    </w:p>
    <w:p w14:paraId="4DA48F80" w14:textId="2FCDD9F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_Toc178199959 \h </w:instrText>
      </w:r>
      <w:r>
        <w:rPr>
          <w:noProof/>
        </w:rPr>
      </w:r>
      <w:r>
        <w:rPr>
          <w:noProof/>
        </w:rPr>
        <w:fldChar w:fldCharType="separate"/>
      </w:r>
      <w:r>
        <w:rPr>
          <w:noProof/>
        </w:rPr>
        <w:t>459</w:t>
      </w:r>
      <w:r>
        <w:rPr>
          <w:noProof/>
        </w:rPr>
        <w:fldChar w:fldCharType="end"/>
      </w:r>
    </w:p>
    <w:p w14:paraId="3D21F186" w14:textId="23083A3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_Toc178199960 \h </w:instrText>
      </w:r>
      <w:r>
        <w:rPr>
          <w:noProof/>
        </w:rPr>
      </w:r>
      <w:r>
        <w:rPr>
          <w:noProof/>
        </w:rPr>
        <w:fldChar w:fldCharType="separate"/>
      </w:r>
      <w:r>
        <w:rPr>
          <w:noProof/>
        </w:rPr>
        <w:t>459</w:t>
      </w:r>
      <w:r>
        <w:rPr>
          <w:noProof/>
        </w:rPr>
        <w:fldChar w:fldCharType="end"/>
      </w:r>
    </w:p>
    <w:p w14:paraId="5A3B7B38" w14:textId="37AEC4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_Toc178199961 \h </w:instrText>
      </w:r>
      <w:r>
        <w:rPr>
          <w:noProof/>
        </w:rPr>
      </w:r>
      <w:r>
        <w:rPr>
          <w:noProof/>
        </w:rPr>
        <w:fldChar w:fldCharType="separate"/>
      </w:r>
      <w:r>
        <w:rPr>
          <w:noProof/>
        </w:rPr>
        <w:t>459</w:t>
      </w:r>
      <w:r>
        <w:rPr>
          <w:noProof/>
        </w:rPr>
        <w:fldChar w:fldCharType="end"/>
      </w:r>
    </w:p>
    <w:p w14:paraId="36F2EF82" w14:textId="61E5513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_Toc178199962 \h </w:instrText>
      </w:r>
      <w:r>
        <w:rPr>
          <w:noProof/>
        </w:rPr>
      </w:r>
      <w:r>
        <w:rPr>
          <w:noProof/>
        </w:rPr>
        <w:fldChar w:fldCharType="separate"/>
      </w:r>
      <w:r>
        <w:rPr>
          <w:noProof/>
        </w:rPr>
        <w:t>459</w:t>
      </w:r>
      <w:r>
        <w:rPr>
          <w:noProof/>
        </w:rPr>
        <w:fldChar w:fldCharType="end"/>
      </w:r>
    </w:p>
    <w:p w14:paraId="20DB11BD" w14:textId="4041F01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_Toc178199963 \h </w:instrText>
      </w:r>
      <w:r>
        <w:rPr>
          <w:noProof/>
        </w:rPr>
      </w:r>
      <w:r>
        <w:rPr>
          <w:noProof/>
        </w:rPr>
        <w:fldChar w:fldCharType="separate"/>
      </w:r>
      <w:r>
        <w:rPr>
          <w:noProof/>
        </w:rPr>
        <w:t>461</w:t>
      </w:r>
      <w:r>
        <w:rPr>
          <w:noProof/>
        </w:rPr>
        <w:fldChar w:fldCharType="end"/>
      </w:r>
    </w:p>
    <w:p w14:paraId="0F444C64" w14:textId="4C0586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_Toc178199964 \h </w:instrText>
      </w:r>
      <w:r>
        <w:rPr>
          <w:noProof/>
        </w:rPr>
      </w:r>
      <w:r>
        <w:rPr>
          <w:noProof/>
        </w:rPr>
        <w:fldChar w:fldCharType="separate"/>
      </w:r>
      <w:r>
        <w:rPr>
          <w:noProof/>
        </w:rPr>
        <w:t>461</w:t>
      </w:r>
      <w:r>
        <w:rPr>
          <w:noProof/>
        </w:rPr>
        <w:fldChar w:fldCharType="end"/>
      </w:r>
    </w:p>
    <w:p w14:paraId="4A334BCE" w14:textId="74FB861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_Toc178199965 \h </w:instrText>
      </w:r>
      <w:r>
        <w:rPr>
          <w:noProof/>
        </w:rPr>
      </w:r>
      <w:r>
        <w:rPr>
          <w:noProof/>
        </w:rPr>
        <w:fldChar w:fldCharType="separate"/>
      </w:r>
      <w:r>
        <w:rPr>
          <w:noProof/>
        </w:rPr>
        <w:t>461</w:t>
      </w:r>
      <w:r>
        <w:rPr>
          <w:noProof/>
        </w:rPr>
        <w:fldChar w:fldCharType="end"/>
      </w:r>
    </w:p>
    <w:p w14:paraId="2CEFEF82" w14:textId="0151E6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_Toc178199966 \h </w:instrText>
      </w:r>
      <w:r>
        <w:rPr>
          <w:noProof/>
        </w:rPr>
      </w:r>
      <w:r>
        <w:rPr>
          <w:noProof/>
        </w:rPr>
        <w:fldChar w:fldCharType="separate"/>
      </w:r>
      <w:r>
        <w:rPr>
          <w:noProof/>
        </w:rPr>
        <w:t>461</w:t>
      </w:r>
      <w:r>
        <w:rPr>
          <w:noProof/>
        </w:rPr>
        <w:fldChar w:fldCharType="end"/>
      </w:r>
    </w:p>
    <w:p w14:paraId="0BC4279F" w14:textId="0363243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_Toc178199967 \h </w:instrText>
      </w:r>
      <w:r>
        <w:rPr>
          <w:noProof/>
        </w:rPr>
      </w:r>
      <w:r>
        <w:rPr>
          <w:noProof/>
        </w:rPr>
        <w:fldChar w:fldCharType="separate"/>
      </w:r>
      <w:r>
        <w:rPr>
          <w:noProof/>
        </w:rPr>
        <w:t>463</w:t>
      </w:r>
      <w:r>
        <w:rPr>
          <w:noProof/>
        </w:rPr>
        <w:fldChar w:fldCharType="end"/>
      </w:r>
    </w:p>
    <w:p w14:paraId="7F30A69F" w14:textId="251FB1B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_Toc178199968 \h </w:instrText>
      </w:r>
      <w:r>
        <w:rPr>
          <w:noProof/>
        </w:rPr>
      </w:r>
      <w:r>
        <w:rPr>
          <w:noProof/>
        </w:rPr>
        <w:fldChar w:fldCharType="separate"/>
      </w:r>
      <w:r>
        <w:rPr>
          <w:noProof/>
        </w:rPr>
        <w:t>465</w:t>
      </w:r>
      <w:r>
        <w:rPr>
          <w:noProof/>
        </w:rPr>
        <w:fldChar w:fldCharType="end"/>
      </w:r>
    </w:p>
    <w:p w14:paraId="087513E2" w14:textId="7315FBA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_Toc178199969 \h </w:instrText>
      </w:r>
      <w:r>
        <w:rPr>
          <w:noProof/>
        </w:rPr>
      </w:r>
      <w:r>
        <w:rPr>
          <w:noProof/>
        </w:rPr>
        <w:fldChar w:fldCharType="separate"/>
      </w:r>
      <w:r>
        <w:rPr>
          <w:noProof/>
        </w:rPr>
        <w:t>465</w:t>
      </w:r>
      <w:r>
        <w:rPr>
          <w:noProof/>
        </w:rPr>
        <w:fldChar w:fldCharType="end"/>
      </w:r>
    </w:p>
    <w:p w14:paraId="0E886ACB" w14:textId="706D8E5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_Toc178199970 \h </w:instrText>
      </w:r>
      <w:r>
        <w:rPr>
          <w:noProof/>
        </w:rPr>
      </w:r>
      <w:r>
        <w:rPr>
          <w:noProof/>
        </w:rPr>
        <w:fldChar w:fldCharType="separate"/>
      </w:r>
      <w:r>
        <w:rPr>
          <w:noProof/>
        </w:rPr>
        <w:t>465</w:t>
      </w:r>
      <w:r>
        <w:rPr>
          <w:noProof/>
        </w:rPr>
        <w:fldChar w:fldCharType="end"/>
      </w:r>
    </w:p>
    <w:p w14:paraId="2275AF3C" w14:textId="05EE480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_Toc178199971 \h </w:instrText>
      </w:r>
      <w:r>
        <w:rPr>
          <w:noProof/>
        </w:rPr>
      </w:r>
      <w:r>
        <w:rPr>
          <w:noProof/>
        </w:rPr>
        <w:fldChar w:fldCharType="separate"/>
      </w:r>
      <w:r>
        <w:rPr>
          <w:noProof/>
        </w:rPr>
        <w:t>465</w:t>
      </w:r>
      <w:r>
        <w:rPr>
          <w:noProof/>
        </w:rPr>
        <w:fldChar w:fldCharType="end"/>
      </w:r>
    </w:p>
    <w:p w14:paraId="17D06133" w14:textId="728B16D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_Toc178199972 \h </w:instrText>
      </w:r>
      <w:r>
        <w:rPr>
          <w:noProof/>
        </w:rPr>
      </w:r>
      <w:r>
        <w:rPr>
          <w:noProof/>
        </w:rPr>
        <w:fldChar w:fldCharType="separate"/>
      </w:r>
      <w:r>
        <w:rPr>
          <w:noProof/>
        </w:rPr>
        <w:t>466</w:t>
      </w:r>
      <w:r>
        <w:rPr>
          <w:noProof/>
        </w:rPr>
        <w:fldChar w:fldCharType="end"/>
      </w:r>
    </w:p>
    <w:p w14:paraId="302D912F" w14:textId="6E51B0D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_Toc178199973 \h </w:instrText>
      </w:r>
      <w:r>
        <w:rPr>
          <w:noProof/>
        </w:rPr>
      </w:r>
      <w:r>
        <w:rPr>
          <w:noProof/>
        </w:rPr>
        <w:fldChar w:fldCharType="separate"/>
      </w:r>
      <w:r>
        <w:rPr>
          <w:noProof/>
        </w:rPr>
        <w:t>466</w:t>
      </w:r>
      <w:r>
        <w:rPr>
          <w:noProof/>
        </w:rPr>
        <w:fldChar w:fldCharType="end"/>
      </w:r>
    </w:p>
    <w:p w14:paraId="5F277FA1" w14:textId="2A670140"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Location reporting configuration</w:t>
      </w:r>
      <w:r>
        <w:rPr>
          <w:noProof/>
        </w:rPr>
        <w:tab/>
      </w:r>
      <w:r>
        <w:rPr>
          <w:noProof/>
        </w:rPr>
        <w:fldChar w:fldCharType="begin" w:fldLock="1"/>
      </w:r>
      <w:r>
        <w:rPr>
          <w:noProof/>
        </w:rPr>
        <w:instrText xml:space="preserve"> PAGEREF _Toc178199974 \h </w:instrText>
      </w:r>
      <w:r>
        <w:rPr>
          <w:noProof/>
        </w:rPr>
      </w:r>
      <w:r>
        <w:rPr>
          <w:noProof/>
        </w:rPr>
        <w:fldChar w:fldCharType="separate"/>
      </w:r>
      <w:r>
        <w:rPr>
          <w:noProof/>
        </w:rPr>
        <w:t>466</w:t>
      </w:r>
      <w:r>
        <w:rPr>
          <w:noProof/>
        </w:rPr>
        <w:fldChar w:fldCharType="end"/>
      </w:r>
    </w:p>
    <w:p w14:paraId="09582F3D" w14:textId="5BEDEC3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receiving location reporting configuration</w:t>
      </w:r>
      <w:r>
        <w:rPr>
          <w:noProof/>
        </w:rPr>
        <w:tab/>
      </w:r>
      <w:r>
        <w:rPr>
          <w:noProof/>
        </w:rPr>
        <w:fldChar w:fldCharType="begin" w:fldLock="1"/>
      </w:r>
      <w:r>
        <w:rPr>
          <w:noProof/>
        </w:rPr>
        <w:instrText xml:space="preserve"> PAGEREF _Toc178199975 \h </w:instrText>
      </w:r>
      <w:r>
        <w:rPr>
          <w:noProof/>
        </w:rPr>
      </w:r>
      <w:r>
        <w:rPr>
          <w:noProof/>
        </w:rPr>
        <w:fldChar w:fldCharType="separate"/>
      </w:r>
      <w:r>
        <w:rPr>
          <w:noProof/>
        </w:rPr>
        <w:t>466</w:t>
      </w:r>
      <w:r>
        <w:rPr>
          <w:noProof/>
        </w:rPr>
        <w:fldChar w:fldCharType="end"/>
      </w:r>
    </w:p>
    <w:p w14:paraId="1718F248" w14:textId="0750028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18.3.2.2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Authorized MCVideo client sending location reporting configuration</w:t>
      </w:r>
      <w:r>
        <w:rPr>
          <w:noProof/>
        </w:rPr>
        <w:tab/>
      </w:r>
      <w:r>
        <w:rPr>
          <w:noProof/>
        </w:rPr>
        <w:fldChar w:fldCharType="begin" w:fldLock="1"/>
      </w:r>
      <w:r>
        <w:rPr>
          <w:noProof/>
        </w:rPr>
        <w:instrText xml:space="preserve"> PAGEREF _Toc178199976 \h </w:instrText>
      </w:r>
      <w:r>
        <w:rPr>
          <w:noProof/>
        </w:rPr>
      </w:r>
      <w:r>
        <w:rPr>
          <w:noProof/>
        </w:rPr>
        <w:fldChar w:fldCharType="separate"/>
      </w:r>
      <w:r>
        <w:rPr>
          <w:noProof/>
        </w:rPr>
        <w:t>466</w:t>
      </w:r>
      <w:r>
        <w:rPr>
          <w:noProof/>
        </w:rPr>
        <w:fldChar w:fldCharType="end"/>
      </w:r>
    </w:p>
    <w:p w14:paraId="331373B2" w14:textId="52CE785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_Toc178199977 \h </w:instrText>
      </w:r>
      <w:r>
        <w:rPr>
          <w:noProof/>
        </w:rPr>
      </w:r>
      <w:r>
        <w:rPr>
          <w:noProof/>
        </w:rPr>
        <w:fldChar w:fldCharType="separate"/>
      </w:r>
      <w:r>
        <w:rPr>
          <w:noProof/>
        </w:rPr>
        <w:t>467</w:t>
      </w:r>
      <w:r>
        <w:rPr>
          <w:noProof/>
        </w:rPr>
        <w:fldChar w:fldCharType="end"/>
      </w:r>
    </w:p>
    <w:p w14:paraId="0C4A4EB5" w14:textId="089F72A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_Toc178199978 \h </w:instrText>
      </w:r>
      <w:r>
        <w:rPr>
          <w:noProof/>
        </w:rPr>
      </w:r>
      <w:r>
        <w:rPr>
          <w:noProof/>
        </w:rPr>
        <w:fldChar w:fldCharType="separate"/>
      </w:r>
      <w:r>
        <w:rPr>
          <w:noProof/>
        </w:rPr>
        <w:t>467</w:t>
      </w:r>
      <w:r>
        <w:rPr>
          <w:noProof/>
        </w:rPr>
        <w:fldChar w:fldCharType="end"/>
      </w:r>
    </w:p>
    <w:p w14:paraId="19BA1D78" w14:textId="195F8A2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_Toc178199979 \h </w:instrText>
      </w:r>
      <w:r>
        <w:rPr>
          <w:noProof/>
        </w:rPr>
      </w:r>
      <w:r>
        <w:rPr>
          <w:noProof/>
        </w:rPr>
        <w:fldChar w:fldCharType="separate"/>
      </w:r>
      <w:r>
        <w:rPr>
          <w:noProof/>
        </w:rPr>
        <w:t>467</w:t>
      </w:r>
      <w:r>
        <w:rPr>
          <w:noProof/>
        </w:rPr>
        <w:fldChar w:fldCharType="end"/>
      </w:r>
    </w:p>
    <w:p w14:paraId="1409426A" w14:textId="2171E74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_Toc178199980 \h </w:instrText>
      </w:r>
      <w:r>
        <w:rPr>
          <w:noProof/>
        </w:rPr>
      </w:r>
      <w:r>
        <w:rPr>
          <w:noProof/>
        </w:rPr>
        <w:fldChar w:fldCharType="separate"/>
      </w:r>
      <w:r>
        <w:rPr>
          <w:noProof/>
        </w:rPr>
        <w:t>468</w:t>
      </w:r>
      <w:r>
        <w:rPr>
          <w:noProof/>
        </w:rPr>
        <w:fldChar w:fldCharType="end"/>
      </w:r>
    </w:p>
    <w:p w14:paraId="42458A5D" w14:textId="07C3DD5D"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_Toc178199981 \h </w:instrText>
      </w:r>
      <w:r>
        <w:rPr>
          <w:noProof/>
        </w:rPr>
      </w:r>
      <w:r>
        <w:rPr>
          <w:noProof/>
        </w:rPr>
        <w:fldChar w:fldCharType="separate"/>
      </w:r>
      <w:r>
        <w:rPr>
          <w:noProof/>
        </w:rPr>
        <w:t>468</w:t>
      </w:r>
      <w:r>
        <w:rPr>
          <w:noProof/>
        </w:rPr>
        <w:fldChar w:fldCharType="end"/>
      </w:r>
    </w:p>
    <w:p w14:paraId="00D9F1EC" w14:textId="65C4B39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_Toc178199982 \h </w:instrText>
      </w:r>
      <w:r>
        <w:rPr>
          <w:noProof/>
        </w:rPr>
      </w:r>
      <w:r>
        <w:rPr>
          <w:noProof/>
        </w:rPr>
        <w:fldChar w:fldCharType="separate"/>
      </w:r>
      <w:r>
        <w:rPr>
          <w:noProof/>
        </w:rPr>
        <w:t>468</w:t>
      </w:r>
      <w:r>
        <w:rPr>
          <w:noProof/>
        </w:rPr>
        <w:fldChar w:fldCharType="end"/>
      </w:r>
    </w:p>
    <w:p w14:paraId="44229FEF" w14:textId="67BCD0D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_Toc178199983 \h </w:instrText>
      </w:r>
      <w:r>
        <w:rPr>
          <w:noProof/>
        </w:rPr>
      </w:r>
      <w:r>
        <w:rPr>
          <w:noProof/>
        </w:rPr>
        <w:fldChar w:fldCharType="separate"/>
      </w:r>
      <w:r>
        <w:rPr>
          <w:noProof/>
        </w:rPr>
        <w:t>469</w:t>
      </w:r>
      <w:r>
        <w:rPr>
          <w:noProof/>
        </w:rPr>
        <w:fldChar w:fldCharType="end"/>
      </w:r>
    </w:p>
    <w:p w14:paraId="7F5E6C50" w14:textId="65CB737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_Toc178199984 \h </w:instrText>
      </w:r>
      <w:r>
        <w:rPr>
          <w:noProof/>
        </w:rPr>
      </w:r>
      <w:r>
        <w:rPr>
          <w:noProof/>
        </w:rPr>
        <w:fldChar w:fldCharType="separate"/>
      </w:r>
      <w:r>
        <w:rPr>
          <w:noProof/>
        </w:rPr>
        <w:t>469</w:t>
      </w:r>
      <w:r>
        <w:rPr>
          <w:noProof/>
        </w:rPr>
        <w:fldChar w:fldCharType="end"/>
      </w:r>
    </w:p>
    <w:p w14:paraId="646E3238" w14:textId="28A7919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_Toc178199985 \h </w:instrText>
      </w:r>
      <w:r>
        <w:rPr>
          <w:noProof/>
        </w:rPr>
      </w:r>
      <w:r>
        <w:rPr>
          <w:noProof/>
        </w:rPr>
        <w:fldChar w:fldCharType="separate"/>
      </w:r>
      <w:r>
        <w:rPr>
          <w:noProof/>
        </w:rPr>
        <w:t>469</w:t>
      </w:r>
      <w:r>
        <w:rPr>
          <w:noProof/>
        </w:rPr>
        <w:fldChar w:fldCharType="end"/>
      </w:r>
    </w:p>
    <w:p w14:paraId="7289839B" w14:textId="1BDC759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_Toc178199986 \h </w:instrText>
      </w:r>
      <w:r>
        <w:rPr>
          <w:noProof/>
        </w:rPr>
      </w:r>
      <w:r>
        <w:rPr>
          <w:noProof/>
        </w:rPr>
        <w:fldChar w:fldCharType="separate"/>
      </w:r>
      <w:r>
        <w:rPr>
          <w:noProof/>
        </w:rPr>
        <w:t>469</w:t>
      </w:r>
      <w:r>
        <w:rPr>
          <w:noProof/>
        </w:rPr>
        <w:fldChar w:fldCharType="end"/>
      </w:r>
    </w:p>
    <w:p w14:paraId="208AB56A" w14:textId="7F59277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_Toc178199987 \h </w:instrText>
      </w:r>
      <w:r>
        <w:rPr>
          <w:noProof/>
        </w:rPr>
      </w:r>
      <w:r>
        <w:rPr>
          <w:noProof/>
        </w:rPr>
        <w:fldChar w:fldCharType="separate"/>
      </w:r>
      <w:r>
        <w:rPr>
          <w:noProof/>
        </w:rPr>
        <w:t>470</w:t>
      </w:r>
      <w:r>
        <w:rPr>
          <w:noProof/>
        </w:rPr>
        <w:fldChar w:fldCharType="end"/>
      </w:r>
    </w:p>
    <w:p w14:paraId="045E70C3" w14:textId="7CD612B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_Toc178199988 \h </w:instrText>
      </w:r>
      <w:r>
        <w:rPr>
          <w:noProof/>
        </w:rPr>
      </w:r>
      <w:r>
        <w:rPr>
          <w:noProof/>
        </w:rPr>
        <w:fldChar w:fldCharType="separate"/>
      </w:r>
      <w:r>
        <w:rPr>
          <w:noProof/>
        </w:rPr>
        <w:t>470</w:t>
      </w:r>
      <w:r>
        <w:rPr>
          <w:noProof/>
        </w:rPr>
        <w:fldChar w:fldCharType="end"/>
      </w:r>
    </w:p>
    <w:p w14:paraId="3618A6BB" w14:textId="39B2350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_Toc178199989 \h </w:instrText>
      </w:r>
      <w:r>
        <w:rPr>
          <w:noProof/>
        </w:rPr>
      </w:r>
      <w:r>
        <w:rPr>
          <w:noProof/>
        </w:rPr>
        <w:fldChar w:fldCharType="separate"/>
      </w:r>
      <w:r>
        <w:rPr>
          <w:noProof/>
        </w:rPr>
        <w:t>470</w:t>
      </w:r>
      <w:r>
        <w:rPr>
          <w:noProof/>
        </w:rPr>
        <w:fldChar w:fldCharType="end"/>
      </w:r>
    </w:p>
    <w:p w14:paraId="6AC12F1E" w14:textId="75B8EA9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_Toc178199990 \h </w:instrText>
      </w:r>
      <w:r>
        <w:rPr>
          <w:noProof/>
        </w:rPr>
      </w:r>
      <w:r>
        <w:rPr>
          <w:noProof/>
        </w:rPr>
        <w:fldChar w:fldCharType="separate"/>
      </w:r>
      <w:r>
        <w:rPr>
          <w:noProof/>
        </w:rPr>
        <w:t>471</w:t>
      </w:r>
      <w:r>
        <w:rPr>
          <w:noProof/>
        </w:rPr>
        <w:fldChar w:fldCharType="end"/>
      </w:r>
    </w:p>
    <w:p w14:paraId="10399447" w14:textId="7EA35113" w:rsidR="00184F3F" w:rsidRDefault="00184F3F">
      <w:pPr>
        <w:pStyle w:val="TOC1"/>
        <w:rPr>
          <w:rFonts w:asciiTheme="minorHAnsi" w:eastAsiaTheme="minorEastAsia" w:hAnsiTheme="minorHAnsi" w:cstheme="minorBidi"/>
          <w:noProof/>
          <w:kern w:val="2"/>
          <w:szCs w:val="22"/>
          <w:lang w:eastAsia="en-GB"/>
          <w14:ligatures w14:val="standardContextual"/>
        </w:rPr>
      </w:pPr>
      <w:r w:rsidRPr="004F2868">
        <w:rPr>
          <w:rFonts w:eastAsia="Malgun Gothic"/>
          <w:noProof/>
          <w:lang w:val="en-US"/>
        </w:rPr>
        <w:t>20</w:t>
      </w:r>
      <w:r>
        <w:rPr>
          <w:rFonts w:asciiTheme="minorHAnsi" w:eastAsiaTheme="minorEastAsia" w:hAnsiTheme="minorHAnsi" w:cstheme="minorBidi"/>
          <w:noProof/>
          <w:kern w:val="2"/>
          <w:szCs w:val="22"/>
          <w:lang w:eastAsia="en-GB"/>
          <w14:ligatures w14:val="standardContextual"/>
        </w:rPr>
        <w:tab/>
      </w:r>
      <w:r w:rsidRPr="004F2868">
        <w:rPr>
          <w:rFonts w:eastAsia="Malgun Gothic"/>
          <w:noProof/>
          <w:lang w:val="en-US"/>
        </w:rPr>
        <w:t>Functional alias</w:t>
      </w:r>
      <w:r>
        <w:rPr>
          <w:noProof/>
        </w:rPr>
        <w:tab/>
      </w:r>
      <w:r>
        <w:rPr>
          <w:noProof/>
        </w:rPr>
        <w:fldChar w:fldCharType="begin" w:fldLock="1"/>
      </w:r>
      <w:r>
        <w:rPr>
          <w:noProof/>
        </w:rPr>
        <w:instrText xml:space="preserve"> PAGEREF _Toc178199991 \h </w:instrText>
      </w:r>
      <w:r>
        <w:rPr>
          <w:noProof/>
        </w:rPr>
      </w:r>
      <w:r>
        <w:rPr>
          <w:noProof/>
        </w:rPr>
        <w:fldChar w:fldCharType="separate"/>
      </w:r>
      <w:r>
        <w:rPr>
          <w:noProof/>
        </w:rPr>
        <w:t>471</w:t>
      </w:r>
      <w:r>
        <w:rPr>
          <w:noProof/>
        </w:rPr>
        <w:fldChar w:fldCharType="end"/>
      </w:r>
    </w:p>
    <w:p w14:paraId="0BFA1D5F" w14:textId="636D158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_Toc178199992 \h </w:instrText>
      </w:r>
      <w:r>
        <w:rPr>
          <w:noProof/>
        </w:rPr>
      </w:r>
      <w:r>
        <w:rPr>
          <w:noProof/>
        </w:rPr>
        <w:fldChar w:fldCharType="separate"/>
      </w:r>
      <w:r>
        <w:rPr>
          <w:noProof/>
        </w:rPr>
        <w:t>471</w:t>
      </w:r>
      <w:r>
        <w:rPr>
          <w:noProof/>
        </w:rPr>
        <w:fldChar w:fldCharType="end"/>
      </w:r>
    </w:p>
    <w:p w14:paraId="1545741F" w14:textId="114D196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Procedures</w:t>
      </w:r>
      <w:r>
        <w:rPr>
          <w:noProof/>
        </w:rPr>
        <w:tab/>
      </w:r>
      <w:r>
        <w:rPr>
          <w:noProof/>
        </w:rPr>
        <w:fldChar w:fldCharType="begin" w:fldLock="1"/>
      </w:r>
      <w:r>
        <w:rPr>
          <w:noProof/>
        </w:rPr>
        <w:instrText xml:space="preserve"> PAGEREF _Toc178199993 \h </w:instrText>
      </w:r>
      <w:r>
        <w:rPr>
          <w:noProof/>
        </w:rPr>
      </w:r>
      <w:r>
        <w:rPr>
          <w:noProof/>
        </w:rPr>
        <w:fldChar w:fldCharType="separate"/>
      </w:r>
      <w:r>
        <w:rPr>
          <w:noProof/>
        </w:rPr>
        <w:t>471</w:t>
      </w:r>
      <w:r>
        <w:rPr>
          <w:noProof/>
        </w:rPr>
        <w:fldChar w:fldCharType="end"/>
      </w:r>
    </w:p>
    <w:p w14:paraId="24847BFD" w14:textId="3E62571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client procedures</w:t>
      </w:r>
      <w:r>
        <w:rPr>
          <w:noProof/>
        </w:rPr>
        <w:tab/>
      </w:r>
      <w:r>
        <w:rPr>
          <w:noProof/>
        </w:rPr>
        <w:fldChar w:fldCharType="begin" w:fldLock="1"/>
      </w:r>
      <w:r>
        <w:rPr>
          <w:noProof/>
        </w:rPr>
        <w:instrText xml:space="preserve"> PAGEREF _Toc178199994 \h </w:instrText>
      </w:r>
      <w:r>
        <w:rPr>
          <w:noProof/>
        </w:rPr>
      </w:r>
      <w:r>
        <w:rPr>
          <w:noProof/>
        </w:rPr>
        <w:fldChar w:fldCharType="separate"/>
      </w:r>
      <w:r>
        <w:rPr>
          <w:noProof/>
        </w:rPr>
        <w:t>471</w:t>
      </w:r>
      <w:r>
        <w:rPr>
          <w:noProof/>
        </w:rPr>
        <w:fldChar w:fldCharType="end"/>
      </w:r>
    </w:p>
    <w:p w14:paraId="099571A1" w14:textId="42A99FA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_Toc178199995 \h </w:instrText>
      </w:r>
      <w:r>
        <w:rPr>
          <w:noProof/>
        </w:rPr>
      </w:r>
      <w:r>
        <w:rPr>
          <w:noProof/>
        </w:rPr>
        <w:fldChar w:fldCharType="separate"/>
      </w:r>
      <w:r>
        <w:rPr>
          <w:noProof/>
        </w:rPr>
        <w:t>471</w:t>
      </w:r>
      <w:r>
        <w:rPr>
          <w:noProof/>
        </w:rPr>
        <w:fldChar w:fldCharType="end"/>
      </w:r>
    </w:p>
    <w:p w14:paraId="4534E35D" w14:textId="760DF8E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status change procedure</w:t>
      </w:r>
      <w:r>
        <w:rPr>
          <w:noProof/>
        </w:rPr>
        <w:tab/>
      </w:r>
      <w:r>
        <w:rPr>
          <w:noProof/>
        </w:rPr>
        <w:fldChar w:fldCharType="begin" w:fldLock="1"/>
      </w:r>
      <w:r>
        <w:rPr>
          <w:noProof/>
        </w:rPr>
        <w:instrText xml:space="preserve"> PAGEREF _Toc178199996 \h </w:instrText>
      </w:r>
      <w:r>
        <w:rPr>
          <w:noProof/>
        </w:rPr>
      </w:r>
      <w:r>
        <w:rPr>
          <w:noProof/>
        </w:rPr>
        <w:fldChar w:fldCharType="separate"/>
      </w:r>
      <w:r>
        <w:rPr>
          <w:noProof/>
        </w:rPr>
        <w:t>471</w:t>
      </w:r>
      <w:r>
        <w:rPr>
          <w:noProof/>
        </w:rPr>
        <w:fldChar w:fldCharType="end"/>
      </w:r>
    </w:p>
    <w:p w14:paraId="19033144" w14:textId="0D40E0E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_Toc178199997 \h </w:instrText>
      </w:r>
      <w:r>
        <w:rPr>
          <w:noProof/>
        </w:rPr>
      </w:r>
      <w:r>
        <w:rPr>
          <w:noProof/>
        </w:rPr>
        <w:fldChar w:fldCharType="separate"/>
      </w:r>
      <w:r>
        <w:rPr>
          <w:noProof/>
        </w:rPr>
        <w:t>472</w:t>
      </w:r>
      <w:r>
        <w:rPr>
          <w:noProof/>
        </w:rPr>
        <w:fldChar w:fldCharType="end"/>
      </w:r>
    </w:p>
    <w:p w14:paraId="2A85C64F" w14:textId="4E8CB49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_Toc178199998 \h </w:instrText>
      </w:r>
      <w:r>
        <w:rPr>
          <w:noProof/>
        </w:rPr>
      </w:r>
      <w:r>
        <w:rPr>
          <w:noProof/>
        </w:rPr>
        <w:fldChar w:fldCharType="separate"/>
      </w:r>
      <w:r>
        <w:rPr>
          <w:noProof/>
        </w:rPr>
        <w:t>473</w:t>
      </w:r>
      <w:r>
        <w:rPr>
          <w:noProof/>
        </w:rPr>
        <w:fldChar w:fldCharType="end"/>
      </w:r>
    </w:p>
    <w:p w14:paraId="69159EE9" w14:textId="3A91EB2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MCVideo server procedures</w:t>
      </w:r>
      <w:r>
        <w:rPr>
          <w:noProof/>
        </w:rPr>
        <w:tab/>
      </w:r>
      <w:r>
        <w:rPr>
          <w:noProof/>
        </w:rPr>
        <w:fldChar w:fldCharType="begin" w:fldLock="1"/>
      </w:r>
      <w:r>
        <w:rPr>
          <w:noProof/>
        </w:rPr>
        <w:instrText xml:space="preserve"> PAGEREF _Toc178199999 \h </w:instrText>
      </w:r>
      <w:r>
        <w:rPr>
          <w:noProof/>
        </w:rPr>
      </w:r>
      <w:r>
        <w:rPr>
          <w:noProof/>
        </w:rPr>
        <w:fldChar w:fldCharType="separate"/>
      </w:r>
      <w:r>
        <w:rPr>
          <w:noProof/>
        </w:rPr>
        <w:t>473</w:t>
      </w:r>
      <w:r>
        <w:rPr>
          <w:noProof/>
        </w:rPr>
        <w:fldChar w:fldCharType="end"/>
      </w:r>
    </w:p>
    <w:p w14:paraId="7D7E4528" w14:textId="0903011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_Toc178200000 \h </w:instrText>
      </w:r>
      <w:r>
        <w:rPr>
          <w:noProof/>
        </w:rPr>
      </w:r>
      <w:r>
        <w:rPr>
          <w:noProof/>
        </w:rPr>
        <w:fldChar w:fldCharType="separate"/>
      </w:r>
      <w:r>
        <w:rPr>
          <w:noProof/>
        </w:rPr>
        <w:t>473</w:t>
      </w:r>
      <w:r>
        <w:rPr>
          <w:noProof/>
        </w:rPr>
        <w:fldChar w:fldCharType="end"/>
      </w:r>
    </w:p>
    <w:p w14:paraId="702FFAAD" w14:textId="496911C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_Toc178200001 \h </w:instrText>
      </w:r>
      <w:r>
        <w:rPr>
          <w:noProof/>
        </w:rPr>
      </w:r>
      <w:r>
        <w:rPr>
          <w:noProof/>
        </w:rPr>
        <w:fldChar w:fldCharType="separate"/>
      </w:r>
      <w:r>
        <w:rPr>
          <w:noProof/>
        </w:rPr>
        <w:t>474</w:t>
      </w:r>
      <w:r>
        <w:rPr>
          <w:noProof/>
        </w:rPr>
        <w:fldChar w:fldCharType="end"/>
      </w:r>
    </w:p>
    <w:p w14:paraId="7BB0B575" w14:textId="27CDE9F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_Toc178200002 \h </w:instrText>
      </w:r>
      <w:r>
        <w:rPr>
          <w:noProof/>
        </w:rPr>
      </w:r>
      <w:r>
        <w:rPr>
          <w:noProof/>
        </w:rPr>
        <w:fldChar w:fldCharType="separate"/>
      </w:r>
      <w:r>
        <w:rPr>
          <w:noProof/>
        </w:rPr>
        <w:t>474</w:t>
      </w:r>
      <w:r>
        <w:rPr>
          <w:noProof/>
        </w:rPr>
        <w:fldChar w:fldCharType="end"/>
      </w:r>
    </w:p>
    <w:p w14:paraId="452E3806" w14:textId="2AC15BB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_Toc178200003 \h </w:instrText>
      </w:r>
      <w:r>
        <w:rPr>
          <w:noProof/>
        </w:rPr>
      </w:r>
      <w:r>
        <w:rPr>
          <w:noProof/>
        </w:rPr>
        <w:fldChar w:fldCharType="separate"/>
      </w:r>
      <w:r>
        <w:rPr>
          <w:noProof/>
        </w:rPr>
        <w:t>474</w:t>
      </w:r>
      <w:r>
        <w:rPr>
          <w:noProof/>
        </w:rPr>
        <w:fldChar w:fldCharType="end"/>
      </w:r>
    </w:p>
    <w:p w14:paraId="19281506" w14:textId="3C963A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lastRenderedPageBreak/>
        <w:t>20</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_Toc178200004 \h </w:instrText>
      </w:r>
      <w:r>
        <w:rPr>
          <w:noProof/>
        </w:rPr>
      </w:r>
      <w:r>
        <w:rPr>
          <w:noProof/>
        </w:rPr>
        <w:fldChar w:fldCharType="separate"/>
      </w:r>
      <w:r>
        <w:rPr>
          <w:noProof/>
        </w:rPr>
        <w:t>474</w:t>
      </w:r>
      <w:r>
        <w:rPr>
          <w:noProof/>
        </w:rPr>
        <w:fldChar w:fldCharType="end"/>
      </w:r>
    </w:p>
    <w:p w14:paraId="31BB4EAA" w14:textId="46FA24D3"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_Toc178200005 \h </w:instrText>
      </w:r>
      <w:r>
        <w:rPr>
          <w:noProof/>
        </w:rPr>
      </w:r>
      <w:r>
        <w:rPr>
          <w:noProof/>
        </w:rPr>
        <w:fldChar w:fldCharType="separate"/>
      </w:r>
      <w:r>
        <w:rPr>
          <w:noProof/>
        </w:rPr>
        <w:t>477</w:t>
      </w:r>
      <w:r>
        <w:rPr>
          <w:noProof/>
        </w:rPr>
        <w:fldChar w:fldCharType="end"/>
      </w:r>
    </w:p>
    <w:p w14:paraId="79C58E2B" w14:textId="561037F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_Toc178200006 \h </w:instrText>
      </w:r>
      <w:r>
        <w:rPr>
          <w:noProof/>
        </w:rPr>
      </w:r>
      <w:r>
        <w:rPr>
          <w:noProof/>
        </w:rPr>
        <w:fldChar w:fldCharType="separate"/>
      </w:r>
      <w:r>
        <w:rPr>
          <w:noProof/>
        </w:rPr>
        <w:t>478</w:t>
      </w:r>
      <w:r>
        <w:rPr>
          <w:noProof/>
        </w:rPr>
        <w:fldChar w:fldCharType="end"/>
      </w:r>
    </w:p>
    <w:p w14:paraId="2AEC1397" w14:textId="7F062B2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_Toc178200007 \h </w:instrText>
      </w:r>
      <w:r>
        <w:rPr>
          <w:noProof/>
        </w:rPr>
      </w:r>
      <w:r>
        <w:rPr>
          <w:noProof/>
        </w:rPr>
        <w:fldChar w:fldCharType="separate"/>
      </w:r>
      <w:r>
        <w:rPr>
          <w:noProof/>
        </w:rPr>
        <w:t>478</w:t>
      </w:r>
      <w:r>
        <w:rPr>
          <w:noProof/>
        </w:rPr>
        <w:fldChar w:fldCharType="end"/>
      </w:r>
    </w:p>
    <w:p w14:paraId="3DB84705" w14:textId="1DC44D1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w:t>
      </w:r>
      <w:r>
        <w:rPr>
          <w:noProof/>
        </w:rPr>
        <w:t xml:space="preserve"> status determination </w:t>
      </w:r>
      <w:r w:rsidRPr="004F2868">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_Toc178200008 \h </w:instrText>
      </w:r>
      <w:r>
        <w:rPr>
          <w:noProof/>
        </w:rPr>
      </w:r>
      <w:r>
        <w:rPr>
          <w:noProof/>
        </w:rPr>
        <w:fldChar w:fldCharType="separate"/>
      </w:r>
      <w:r>
        <w:rPr>
          <w:noProof/>
        </w:rPr>
        <w:t>480</w:t>
      </w:r>
      <w:r>
        <w:rPr>
          <w:noProof/>
        </w:rPr>
        <w:fldChar w:fldCharType="end"/>
      </w:r>
    </w:p>
    <w:p w14:paraId="61896960" w14:textId="2414384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noProof/>
          <w:lang w:val="en-US"/>
        </w:rPr>
        <w:t>20.2.2.2.8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w:t>
      </w:r>
      <w:r>
        <w:rPr>
          <w:noProof/>
        </w:rPr>
        <w:t xml:space="preserve"> resolution </w:t>
      </w:r>
      <w:r w:rsidRPr="004F2868">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_Toc178200009 \h </w:instrText>
      </w:r>
      <w:r>
        <w:rPr>
          <w:noProof/>
        </w:rPr>
      </w:r>
      <w:r>
        <w:rPr>
          <w:noProof/>
        </w:rPr>
        <w:fldChar w:fldCharType="separate"/>
      </w:r>
      <w:r>
        <w:rPr>
          <w:noProof/>
        </w:rPr>
        <w:t>482</w:t>
      </w:r>
      <w:r>
        <w:rPr>
          <w:noProof/>
        </w:rPr>
        <w:fldChar w:fldCharType="end"/>
      </w:r>
    </w:p>
    <w:p w14:paraId="6F9C6A8E" w14:textId="0C2BBF6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.2.2.2.</w:t>
      </w:r>
      <w:r w:rsidRPr="004F2868">
        <w:rPr>
          <w:noProof/>
          <w:lang w:val="en-US"/>
        </w:rPr>
        <w:t>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 xml:space="preserve">Forwarding subscription to functional alias status towards another MCVideo </w:t>
      </w:r>
      <w:r>
        <w:rPr>
          <w:noProof/>
        </w:rPr>
        <w:t>server</w:t>
      </w:r>
      <w:r w:rsidRPr="004F2868">
        <w:rPr>
          <w:noProof/>
          <w:lang w:val="en-US"/>
        </w:rPr>
        <w:t xml:space="preserve"> procedure</w:t>
      </w:r>
      <w:r>
        <w:rPr>
          <w:noProof/>
        </w:rPr>
        <w:tab/>
      </w:r>
      <w:r>
        <w:rPr>
          <w:noProof/>
        </w:rPr>
        <w:fldChar w:fldCharType="begin" w:fldLock="1"/>
      </w:r>
      <w:r>
        <w:rPr>
          <w:noProof/>
        </w:rPr>
        <w:instrText xml:space="preserve"> PAGEREF _Toc178200010 \h </w:instrText>
      </w:r>
      <w:r>
        <w:rPr>
          <w:noProof/>
        </w:rPr>
      </w:r>
      <w:r>
        <w:rPr>
          <w:noProof/>
        </w:rPr>
        <w:fldChar w:fldCharType="separate"/>
      </w:r>
      <w:r>
        <w:rPr>
          <w:noProof/>
        </w:rPr>
        <w:t>483</w:t>
      </w:r>
      <w:r>
        <w:rPr>
          <w:noProof/>
        </w:rPr>
        <w:fldChar w:fldCharType="end"/>
      </w:r>
    </w:p>
    <w:p w14:paraId="5EB0ABE4" w14:textId="647EAF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_Toc178200011 \h </w:instrText>
      </w:r>
      <w:r>
        <w:rPr>
          <w:noProof/>
        </w:rPr>
      </w:r>
      <w:r>
        <w:rPr>
          <w:noProof/>
        </w:rPr>
        <w:fldChar w:fldCharType="separate"/>
      </w:r>
      <w:r>
        <w:rPr>
          <w:noProof/>
        </w:rPr>
        <w:t>484</w:t>
      </w:r>
      <w:r>
        <w:rPr>
          <w:noProof/>
        </w:rPr>
        <w:fldChar w:fldCharType="end"/>
      </w:r>
    </w:p>
    <w:p w14:paraId="3ABF2FA8" w14:textId="6C7C015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_Toc178200012 \h </w:instrText>
      </w:r>
      <w:r>
        <w:rPr>
          <w:noProof/>
        </w:rPr>
      </w:r>
      <w:r>
        <w:rPr>
          <w:noProof/>
        </w:rPr>
        <w:fldChar w:fldCharType="separate"/>
      </w:r>
      <w:r>
        <w:rPr>
          <w:noProof/>
        </w:rPr>
        <w:t>484</w:t>
      </w:r>
      <w:r>
        <w:rPr>
          <w:noProof/>
        </w:rPr>
        <w:fldChar w:fldCharType="end"/>
      </w:r>
    </w:p>
    <w:p w14:paraId="5394141A" w14:textId="33D6646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_Toc178200013 \h </w:instrText>
      </w:r>
      <w:r>
        <w:rPr>
          <w:noProof/>
        </w:rPr>
      </w:r>
      <w:r>
        <w:rPr>
          <w:noProof/>
        </w:rPr>
        <w:fldChar w:fldCharType="separate"/>
      </w:r>
      <w:r>
        <w:rPr>
          <w:noProof/>
        </w:rPr>
        <w:t>484</w:t>
      </w:r>
      <w:r>
        <w:rPr>
          <w:noProof/>
        </w:rPr>
        <w:fldChar w:fldCharType="end"/>
      </w:r>
    </w:p>
    <w:p w14:paraId="72D3FBA4" w14:textId="3EEC7F2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F2868">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_Toc178200014 \h </w:instrText>
      </w:r>
      <w:r>
        <w:rPr>
          <w:noProof/>
        </w:rPr>
      </w:r>
      <w:r>
        <w:rPr>
          <w:noProof/>
        </w:rPr>
        <w:fldChar w:fldCharType="separate"/>
      </w:r>
      <w:r>
        <w:rPr>
          <w:noProof/>
        </w:rPr>
        <w:t>484</w:t>
      </w:r>
      <w:r>
        <w:rPr>
          <w:noProof/>
        </w:rPr>
        <w:fldChar w:fldCharType="end"/>
      </w:r>
    </w:p>
    <w:p w14:paraId="4969A662" w14:textId="3B2B5D2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_Toc178200015 \h </w:instrText>
      </w:r>
      <w:r>
        <w:rPr>
          <w:noProof/>
        </w:rPr>
      </w:r>
      <w:r>
        <w:rPr>
          <w:noProof/>
        </w:rPr>
        <w:fldChar w:fldCharType="separate"/>
      </w:r>
      <w:r>
        <w:rPr>
          <w:noProof/>
        </w:rPr>
        <w:t>486</w:t>
      </w:r>
      <w:r>
        <w:rPr>
          <w:noProof/>
        </w:rPr>
        <w:fldChar w:fldCharType="end"/>
      </w:r>
    </w:p>
    <w:p w14:paraId="7520D557" w14:textId="4FF18D0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Pr>
          <w:noProof/>
        </w:rPr>
        <w:t>2.2.3.</w:t>
      </w:r>
      <w:r w:rsidRPr="004F2868">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_Toc178200016 \h </w:instrText>
      </w:r>
      <w:r>
        <w:rPr>
          <w:noProof/>
        </w:rPr>
      </w:r>
      <w:r>
        <w:rPr>
          <w:noProof/>
        </w:rPr>
        <w:fldChar w:fldCharType="separate"/>
      </w:r>
      <w:r>
        <w:rPr>
          <w:noProof/>
        </w:rPr>
        <w:t>487</w:t>
      </w:r>
      <w:r>
        <w:rPr>
          <w:noProof/>
        </w:rPr>
        <w:fldChar w:fldCharType="end"/>
      </w:r>
    </w:p>
    <w:p w14:paraId="07A55F59" w14:textId="307B321D"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w:t>
      </w:r>
      <w:r w:rsidRPr="004F2868">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Functional alias status automatic deactivation procedure</w:t>
      </w:r>
      <w:r>
        <w:rPr>
          <w:noProof/>
        </w:rPr>
        <w:tab/>
      </w:r>
      <w:r>
        <w:rPr>
          <w:noProof/>
        </w:rPr>
        <w:fldChar w:fldCharType="begin" w:fldLock="1"/>
      </w:r>
      <w:r>
        <w:rPr>
          <w:noProof/>
        </w:rPr>
        <w:instrText xml:space="preserve"> PAGEREF _Toc178200017 \h </w:instrText>
      </w:r>
      <w:r>
        <w:rPr>
          <w:noProof/>
        </w:rPr>
      </w:r>
      <w:r>
        <w:rPr>
          <w:noProof/>
        </w:rPr>
        <w:fldChar w:fldCharType="separate"/>
      </w:r>
      <w:r>
        <w:rPr>
          <w:noProof/>
        </w:rPr>
        <w:t>487</w:t>
      </w:r>
      <w:r>
        <w:rPr>
          <w:noProof/>
        </w:rPr>
        <w:fldChar w:fldCharType="end"/>
      </w:r>
    </w:p>
    <w:p w14:paraId="6E478CCE" w14:textId="0A42CCB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_Toc178200018 \h </w:instrText>
      </w:r>
      <w:r>
        <w:rPr>
          <w:noProof/>
        </w:rPr>
      </w:r>
      <w:r>
        <w:rPr>
          <w:noProof/>
        </w:rPr>
        <w:fldChar w:fldCharType="separate"/>
      </w:r>
      <w:r>
        <w:rPr>
          <w:noProof/>
        </w:rPr>
        <w:t>488</w:t>
      </w:r>
      <w:r>
        <w:rPr>
          <w:noProof/>
        </w:rPr>
        <w:fldChar w:fldCharType="end"/>
      </w:r>
    </w:p>
    <w:p w14:paraId="49F1B2DF" w14:textId="23B977D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application/pidf+xml MIME type</w:t>
      </w:r>
      <w:r>
        <w:rPr>
          <w:noProof/>
        </w:rPr>
        <w:tab/>
      </w:r>
      <w:r>
        <w:rPr>
          <w:noProof/>
        </w:rPr>
        <w:fldChar w:fldCharType="begin" w:fldLock="1"/>
      </w:r>
      <w:r>
        <w:rPr>
          <w:noProof/>
        </w:rPr>
        <w:instrText xml:space="preserve"> PAGEREF _Toc178200019 \h </w:instrText>
      </w:r>
      <w:r>
        <w:rPr>
          <w:noProof/>
        </w:rPr>
      </w:r>
      <w:r>
        <w:rPr>
          <w:noProof/>
        </w:rPr>
        <w:fldChar w:fldCharType="separate"/>
      </w:r>
      <w:r>
        <w:rPr>
          <w:noProof/>
        </w:rPr>
        <w:t>488</w:t>
      </w:r>
      <w:r>
        <w:rPr>
          <w:noProof/>
        </w:rPr>
        <w:fldChar w:fldCharType="end"/>
      </w:r>
    </w:p>
    <w:p w14:paraId="5867EE8D" w14:textId="7D53848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_Toc178200020 \h </w:instrText>
      </w:r>
      <w:r>
        <w:rPr>
          <w:noProof/>
        </w:rPr>
      </w:r>
      <w:r>
        <w:rPr>
          <w:noProof/>
        </w:rPr>
        <w:fldChar w:fldCharType="separate"/>
      </w:r>
      <w:r>
        <w:rPr>
          <w:noProof/>
        </w:rPr>
        <w:t>488</w:t>
      </w:r>
      <w:r>
        <w:rPr>
          <w:noProof/>
        </w:rPr>
        <w:fldChar w:fldCharType="end"/>
      </w:r>
    </w:p>
    <w:p w14:paraId="26377363" w14:textId="1830CE0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noProof/>
          <w:lang w:val="en-US"/>
        </w:rPr>
        <w:t>20.</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_Toc178200021 \h </w:instrText>
      </w:r>
      <w:r>
        <w:rPr>
          <w:noProof/>
        </w:rPr>
      </w:r>
      <w:r>
        <w:rPr>
          <w:noProof/>
        </w:rPr>
        <w:fldChar w:fldCharType="separate"/>
      </w:r>
      <w:r>
        <w:rPr>
          <w:noProof/>
        </w:rPr>
        <w:t>488</w:t>
      </w:r>
      <w:r>
        <w:rPr>
          <w:noProof/>
        </w:rPr>
        <w:fldChar w:fldCharType="end"/>
      </w:r>
    </w:p>
    <w:p w14:paraId="3852607A" w14:textId="1D6AC78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F2868">
        <w:rPr>
          <w:rFonts w:eastAsia="SimSun"/>
          <w:noProof/>
        </w:rPr>
        <w:t>application/simple-filter+xml MIME type</w:t>
      </w:r>
      <w:r>
        <w:rPr>
          <w:noProof/>
        </w:rPr>
        <w:tab/>
      </w:r>
      <w:r>
        <w:rPr>
          <w:noProof/>
        </w:rPr>
        <w:fldChar w:fldCharType="begin" w:fldLock="1"/>
      </w:r>
      <w:r>
        <w:rPr>
          <w:noProof/>
        </w:rPr>
        <w:instrText xml:space="preserve"> PAGEREF _Toc178200022 \h </w:instrText>
      </w:r>
      <w:r>
        <w:rPr>
          <w:noProof/>
        </w:rPr>
      </w:r>
      <w:r>
        <w:rPr>
          <w:noProof/>
        </w:rPr>
        <w:fldChar w:fldCharType="separate"/>
      </w:r>
      <w:r>
        <w:rPr>
          <w:noProof/>
        </w:rPr>
        <w:t>490</w:t>
      </w:r>
      <w:r>
        <w:rPr>
          <w:noProof/>
        </w:rPr>
        <w:fldChar w:fldCharType="end"/>
      </w:r>
    </w:p>
    <w:p w14:paraId="4B4BF50C" w14:textId="603901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_Toc178200023 \h </w:instrText>
      </w:r>
      <w:r>
        <w:rPr>
          <w:noProof/>
        </w:rPr>
      </w:r>
      <w:r>
        <w:rPr>
          <w:noProof/>
        </w:rPr>
        <w:fldChar w:fldCharType="separate"/>
      </w:r>
      <w:r>
        <w:rPr>
          <w:noProof/>
        </w:rPr>
        <w:t>490</w:t>
      </w:r>
      <w:r>
        <w:rPr>
          <w:noProof/>
        </w:rPr>
        <w:fldChar w:fldCharType="end"/>
      </w:r>
    </w:p>
    <w:p w14:paraId="3C04A733" w14:textId="1DE488B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20.3.2.2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_Toc178200024 \h </w:instrText>
      </w:r>
      <w:r>
        <w:rPr>
          <w:noProof/>
        </w:rPr>
      </w:r>
      <w:r>
        <w:rPr>
          <w:noProof/>
        </w:rPr>
        <w:fldChar w:fldCharType="separate"/>
      </w:r>
      <w:r>
        <w:rPr>
          <w:noProof/>
        </w:rPr>
        <w:t>490</w:t>
      </w:r>
      <w:r>
        <w:rPr>
          <w:noProof/>
        </w:rPr>
        <w:fldChar w:fldCharType="end"/>
      </w:r>
    </w:p>
    <w:p w14:paraId="198F2134" w14:textId="42D5412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binding for the MCVideo user procedures</w:t>
      </w:r>
      <w:r>
        <w:rPr>
          <w:noProof/>
        </w:rPr>
        <w:tab/>
      </w:r>
      <w:r>
        <w:rPr>
          <w:noProof/>
        </w:rPr>
        <w:fldChar w:fldCharType="begin" w:fldLock="1"/>
      </w:r>
      <w:r>
        <w:rPr>
          <w:noProof/>
        </w:rPr>
        <w:instrText xml:space="preserve"> PAGEREF _Toc178200025 \h </w:instrText>
      </w:r>
      <w:r>
        <w:rPr>
          <w:noProof/>
        </w:rPr>
      </w:r>
      <w:r>
        <w:rPr>
          <w:noProof/>
        </w:rPr>
        <w:fldChar w:fldCharType="separate"/>
      </w:r>
      <w:r>
        <w:rPr>
          <w:noProof/>
        </w:rPr>
        <w:t>491</w:t>
      </w:r>
      <w:r>
        <w:rPr>
          <w:noProof/>
        </w:rPr>
        <w:fldChar w:fldCharType="end"/>
      </w:r>
    </w:p>
    <w:p w14:paraId="22F97AEB" w14:textId="3B61E5F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_Toc178200026 \h </w:instrText>
      </w:r>
      <w:r>
        <w:rPr>
          <w:noProof/>
        </w:rPr>
      </w:r>
      <w:r>
        <w:rPr>
          <w:noProof/>
        </w:rPr>
        <w:fldChar w:fldCharType="separate"/>
      </w:r>
      <w:r>
        <w:rPr>
          <w:noProof/>
        </w:rPr>
        <w:t>491</w:t>
      </w:r>
      <w:r>
        <w:rPr>
          <w:noProof/>
        </w:rPr>
        <w:fldChar w:fldCharType="end"/>
      </w:r>
    </w:p>
    <w:p w14:paraId="57ED5798" w14:textId="5ADA732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On-network functional alias to group binding</w:t>
      </w:r>
      <w:r>
        <w:rPr>
          <w:noProof/>
        </w:rPr>
        <w:tab/>
      </w:r>
      <w:r>
        <w:rPr>
          <w:noProof/>
        </w:rPr>
        <w:fldChar w:fldCharType="begin" w:fldLock="1"/>
      </w:r>
      <w:r>
        <w:rPr>
          <w:noProof/>
        </w:rPr>
        <w:instrText xml:space="preserve"> PAGEREF _Toc178200027 \h </w:instrText>
      </w:r>
      <w:r>
        <w:rPr>
          <w:noProof/>
        </w:rPr>
      </w:r>
      <w:r>
        <w:rPr>
          <w:noProof/>
        </w:rPr>
        <w:fldChar w:fldCharType="separate"/>
      </w:r>
      <w:r>
        <w:rPr>
          <w:noProof/>
        </w:rPr>
        <w:t>491</w:t>
      </w:r>
      <w:r>
        <w:rPr>
          <w:noProof/>
        </w:rPr>
        <w:fldChar w:fldCharType="end"/>
      </w:r>
    </w:p>
    <w:p w14:paraId="47465456" w14:textId="44407F5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Client procedures</w:t>
      </w:r>
      <w:r>
        <w:rPr>
          <w:noProof/>
        </w:rPr>
        <w:tab/>
      </w:r>
      <w:r>
        <w:rPr>
          <w:noProof/>
        </w:rPr>
        <w:fldChar w:fldCharType="begin" w:fldLock="1"/>
      </w:r>
      <w:r>
        <w:rPr>
          <w:noProof/>
        </w:rPr>
        <w:instrText xml:space="preserve"> PAGEREF _Toc178200028 \h </w:instrText>
      </w:r>
      <w:r>
        <w:rPr>
          <w:noProof/>
        </w:rPr>
      </w:r>
      <w:r>
        <w:rPr>
          <w:noProof/>
        </w:rPr>
        <w:fldChar w:fldCharType="separate"/>
      </w:r>
      <w:r>
        <w:rPr>
          <w:noProof/>
        </w:rPr>
        <w:t>491</w:t>
      </w:r>
      <w:r>
        <w:rPr>
          <w:noProof/>
        </w:rPr>
        <w:fldChar w:fldCharType="end"/>
      </w:r>
    </w:p>
    <w:p w14:paraId="701E3338" w14:textId="52964E5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_Toc178200029 \h </w:instrText>
      </w:r>
      <w:r>
        <w:rPr>
          <w:noProof/>
        </w:rPr>
      </w:r>
      <w:r>
        <w:rPr>
          <w:noProof/>
        </w:rPr>
        <w:fldChar w:fldCharType="separate"/>
      </w:r>
      <w:r>
        <w:rPr>
          <w:noProof/>
        </w:rPr>
        <w:t>491</w:t>
      </w:r>
      <w:r>
        <w:rPr>
          <w:noProof/>
        </w:rPr>
        <w:fldChar w:fldCharType="end"/>
      </w:r>
    </w:p>
    <w:p w14:paraId="519FCC3A" w14:textId="5AE1239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binding</w:t>
      </w:r>
      <w:r>
        <w:rPr>
          <w:noProof/>
        </w:rPr>
        <w:tab/>
      </w:r>
      <w:r>
        <w:rPr>
          <w:noProof/>
        </w:rPr>
        <w:fldChar w:fldCharType="begin" w:fldLock="1"/>
      </w:r>
      <w:r>
        <w:rPr>
          <w:noProof/>
        </w:rPr>
        <w:instrText xml:space="preserve"> PAGEREF _Toc178200030 \h </w:instrText>
      </w:r>
      <w:r>
        <w:rPr>
          <w:noProof/>
        </w:rPr>
      </w:r>
      <w:r>
        <w:rPr>
          <w:noProof/>
        </w:rPr>
        <w:fldChar w:fldCharType="separate"/>
      </w:r>
      <w:r>
        <w:rPr>
          <w:noProof/>
        </w:rPr>
        <w:t>491</w:t>
      </w:r>
      <w:r>
        <w:rPr>
          <w:noProof/>
        </w:rPr>
        <w:fldChar w:fldCharType="end"/>
      </w:r>
    </w:p>
    <w:p w14:paraId="7A6AA1A9" w14:textId="599000E4"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20.4.2.1.3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Functional alias to group unbinding</w:t>
      </w:r>
      <w:r>
        <w:rPr>
          <w:noProof/>
        </w:rPr>
        <w:tab/>
      </w:r>
      <w:r>
        <w:rPr>
          <w:noProof/>
        </w:rPr>
        <w:fldChar w:fldCharType="begin" w:fldLock="1"/>
      </w:r>
      <w:r>
        <w:rPr>
          <w:noProof/>
        </w:rPr>
        <w:instrText xml:space="preserve"> PAGEREF _Toc178200031 \h </w:instrText>
      </w:r>
      <w:r>
        <w:rPr>
          <w:noProof/>
        </w:rPr>
      </w:r>
      <w:r>
        <w:rPr>
          <w:noProof/>
        </w:rPr>
        <w:fldChar w:fldCharType="separate"/>
      </w:r>
      <w:r>
        <w:rPr>
          <w:noProof/>
        </w:rPr>
        <w:t>492</w:t>
      </w:r>
      <w:r>
        <w:rPr>
          <w:noProof/>
        </w:rPr>
        <w:fldChar w:fldCharType="end"/>
      </w:r>
    </w:p>
    <w:p w14:paraId="67C8D35E" w14:textId="05EEBB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Participating </w:t>
      </w:r>
      <w:r>
        <w:rPr>
          <w:noProof/>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_Toc178200032 \h </w:instrText>
      </w:r>
      <w:r>
        <w:rPr>
          <w:noProof/>
        </w:rPr>
      </w:r>
      <w:r>
        <w:rPr>
          <w:noProof/>
        </w:rPr>
        <w:fldChar w:fldCharType="separate"/>
      </w:r>
      <w:r>
        <w:rPr>
          <w:noProof/>
        </w:rPr>
        <w:t>493</w:t>
      </w:r>
      <w:r>
        <w:rPr>
          <w:noProof/>
        </w:rPr>
        <w:fldChar w:fldCharType="end"/>
      </w:r>
    </w:p>
    <w:p w14:paraId="1E61AA79" w14:textId="66E9A1B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_Toc178200033 \h </w:instrText>
      </w:r>
      <w:r>
        <w:rPr>
          <w:noProof/>
        </w:rPr>
      </w:r>
      <w:r>
        <w:rPr>
          <w:noProof/>
        </w:rPr>
        <w:fldChar w:fldCharType="separate"/>
      </w:r>
      <w:r>
        <w:rPr>
          <w:noProof/>
        </w:rPr>
        <w:t>493</w:t>
      </w:r>
      <w:r>
        <w:rPr>
          <w:noProof/>
        </w:rPr>
        <w:fldChar w:fldCharType="end"/>
      </w:r>
    </w:p>
    <w:p w14:paraId="23D597F6" w14:textId="1624DC4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Receipt of a SIP MESSAGE request for binding/unbinding of a functional alias with the </w:t>
      </w:r>
      <w:r>
        <w:rPr>
          <w:noProof/>
        </w:rPr>
        <w:t xml:space="preserve">MCVideo </w:t>
      </w:r>
      <w:r w:rsidRPr="004F2868">
        <w:rPr>
          <w:rFonts w:eastAsia="Malgun Gothic"/>
          <w:noProof/>
        </w:rPr>
        <w:t>group(s)</w:t>
      </w:r>
      <w:r>
        <w:rPr>
          <w:noProof/>
        </w:rPr>
        <w:t xml:space="preserve"> for the </w:t>
      </w:r>
      <w:r w:rsidRPr="004F2868">
        <w:rPr>
          <w:rFonts w:eastAsia="Malgun Gothic"/>
          <w:noProof/>
        </w:rPr>
        <w:t xml:space="preserve">MCVideo </w:t>
      </w:r>
      <w:r>
        <w:rPr>
          <w:noProof/>
        </w:rPr>
        <w:t>user</w:t>
      </w:r>
      <w:r>
        <w:rPr>
          <w:noProof/>
        </w:rPr>
        <w:tab/>
      </w:r>
      <w:r>
        <w:rPr>
          <w:noProof/>
        </w:rPr>
        <w:fldChar w:fldCharType="begin" w:fldLock="1"/>
      </w:r>
      <w:r>
        <w:rPr>
          <w:noProof/>
        </w:rPr>
        <w:instrText xml:space="preserve"> PAGEREF _Toc178200034 \h </w:instrText>
      </w:r>
      <w:r>
        <w:rPr>
          <w:noProof/>
        </w:rPr>
      </w:r>
      <w:r>
        <w:rPr>
          <w:noProof/>
        </w:rPr>
        <w:fldChar w:fldCharType="separate"/>
      </w:r>
      <w:r>
        <w:rPr>
          <w:noProof/>
        </w:rPr>
        <w:t>493</w:t>
      </w:r>
      <w:r>
        <w:rPr>
          <w:noProof/>
        </w:rPr>
        <w:fldChar w:fldCharType="end"/>
      </w:r>
    </w:p>
    <w:p w14:paraId="54336E17" w14:textId="104943F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Controlling </w:t>
      </w:r>
      <w:r>
        <w:rPr>
          <w:noProof/>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_Toc178200035 \h </w:instrText>
      </w:r>
      <w:r>
        <w:rPr>
          <w:noProof/>
        </w:rPr>
      </w:r>
      <w:r>
        <w:rPr>
          <w:noProof/>
        </w:rPr>
        <w:fldChar w:fldCharType="separate"/>
      </w:r>
      <w:r>
        <w:rPr>
          <w:noProof/>
        </w:rPr>
        <w:t>495</w:t>
      </w:r>
      <w:r>
        <w:rPr>
          <w:noProof/>
        </w:rPr>
        <w:fldChar w:fldCharType="end"/>
      </w:r>
    </w:p>
    <w:p w14:paraId="54134B43" w14:textId="3993B9C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_Toc178200036 \h </w:instrText>
      </w:r>
      <w:r>
        <w:rPr>
          <w:noProof/>
        </w:rPr>
      </w:r>
      <w:r>
        <w:rPr>
          <w:noProof/>
        </w:rPr>
        <w:fldChar w:fldCharType="separate"/>
      </w:r>
      <w:r>
        <w:rPr>
          <w:noProof/>
        </w:rPr>
        <w:t>495</w:t>
      </w:r>
      <w:r>
        <w:rPr>
          <w:noProof/>
        </w:rPr>
        <w:fldChar w:fldCharType="end"/>
      </w:r>
    </w:p>
    <w:p w14:paraId="033B1A31" w14:textId="5D31D2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20.4.2.3.2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Receipt of a SIP MESSAGE request for binding/unbinding of a functional alias with the </w:t>
      </w:r>
      <w:r>
        <w:rPr>
          <w:noProof/>
        </w:rPr>
        <w:t xml:space="preserve">MCVideo </w:t>
      </w:r>
      <w:r w:rsidRPr="004F2868">
        <w:rPr>
          <w:rFonts w:eastAsia="Malgun Gothic"/>
          <w:noProof/>
        </w:rPr>
        <w:t>group(s)</w:t>
      </w:r>
      <w:r>
        <w:rPr>
          <w:noProof/>
        </w:rPr>
        <w:t xml:space="preserve"> for the </w:t>
      </w:r>
      <w:r w:rsidRPr="004F2868">
        <w:rPr>
          <w:rFonts w:eastAsia="Malgun Gothic"/>
          <w:noProof/>
        </w:rPr>
        <w:t xml:space="preserve">MCVideo </w:t>
      </w:r>
      <w:r>
        <w:rPr>
          <w:noProof/>
        </w:rPr>
        <w:t>user</w:t>
      </w:r>
      <w:r>
        <w:rPr>
          <w:noProof/>
        </w:rPr>
        <w:tab/>
      </w:r>
      <w:r>
        <w:rPr>
          <w:noProof/>
        </w:rPr>
        <w:fldChar w:fldCharType="begin" w:fldLock="1"/>
      </w:r>
      <w:r>
        <w:rPr>
          <w:noProof/>
        </w:rPr>
        <w:instrText xml:space="preserve"> PAGEREF _Toc178200037 \h </w:instrText>
      </w:r>
      <w:r>
        <w:rPr>
          <w:noProof/>
        </w:rPr>
      </w:r>
      <w:r>
        <w:rPr>
          <w:noProof/>
        </w:rPr>
        <w:fldChar w:fldCharType="separate"/>
      </w:r>
      <w:r>
        <w:rPr>
          <w:noProof/>
        </w:rPr>
        <w:t>495</w:t>
      </w:r>
      <w:r>
        <w:rPr>
          <w:noProof/>
        </w:rPr>
        <w:fldChar w:fldCharType="end"/>
      </w:r>
    </w:p>
    <w:p w14:paraId="0D687CE8" w14:textId="284A6E0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sidRPr="004F2868">
        <w:rPr>
          <w:noProof/>
          <w:lang w:val="en-US"/>
        </w:rPr>
        <w:t>Regroup using a preconfigured group</w:t>
      </w:r>
      <w:r>
        <w:rPr>
          <w:noProof/>
        </w:rPr>
        <w:tab/>
      </w:r>
      <w:r>
        <w:rPr>
          <w:noProof/>
        </w:rPr>
        <w:fldChar w:fldCharType="begin" w:fldLock="1"/>
      </w:r>
      <w:r>
        <w:rPr>
          <w:noProof/>
        </w:rPr>
        <w:instrText xml:space="preserve"> PAGEREF _Toc178200038 \h </w:instrText>
      </w:r>
      <w:r>
        <w:rPr>
          <w:noProof/>
        </w:rPr>
      </w:r>
      <w:r>
        <w:rPr>
          <w:noProof/>
        </w:rPr>
        <w:fldChar w:fldCharType="separate"/>
      </w:r>
      <w:r>
        <w:rPr>
          <w:noProof/>
        </w:rPr>
        <w:t>496</w:t>
      </w:r>
      <w:r>
        <w:rPr>
          <w:noProof/>
        </w:rPr>
        <w:fldChar w:fldCharType="end"/>
      </w:r>
    </w:p>
    <w:p w14:paraId="7C8C7F1C" w14:textId="42651CD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_Toc178200039 \h </w:instrText>
      </w:r>
      <w:r>
        <w:rPr>
          <w:noProof/>
        </w:rPr>
      </w:r>
      <w:r>
        <w:rPr>
          <w:noProof/>
        </w:rPr>
        <w:fldChar w:fldCharType="separate"/>
      </w:r>
      <w:r>
        <w:rPr>
          <w:noProof/>
        </w:rPr>
        <w:t>496</w:t>
      </w:r>
      <w:r>
        <w:rPr>
          <w:noProof/>
        </w:rPr>
        <w:fldChar w:fldCharType="end"/>
      </w:r>
    </w:p>
    <w:p w14:paraId="34F55A2C" w14:textId="6873558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Group regroup using a preconfigured group</w:t>
      </w:r>
      <w:r>
        <w:rPr>
          <w:noProof/>
        </w:rPr>
        <w:tab/>
      </w:r>
      <w:r>
        <w:rPr>
          <w:noProof/>
        </w:rPr>
        <w:fldChar w:fldCharType="begin" w:fldLock="1"/>
      </w:r>
      <w:r>
        <w:rPr>
          <w:noProof/>
        </w:rPr>
        <w:instrText xml:space="preserve"> PAGEREF _Toc178200040 \h </w:instrText>
      </w:r>
      <w:r>
        <w:rPr>
          <w:noProof/>
        </w:rPr>
      </w:r>
      <w:r>
        <w:rPr>
          <w:noProof/>
        </w:rPr>
        <w:fldChar w:fldCharType="separate"/>
      </w:r>
      <w:r>
        <w:rPr>
          <w:noProof/>
        </w:rPr>
        <w:t>496</w:t>
      </w:r>
      <w:r>
        <w:rPr>
          <w:noProof/>
        </w:rPr>
        <w:fldChar w:fldCharType="end"/>
      </w:r>
    </w:p>
    <w:p w14:paraId="43910D58" w14:textId="557B9AF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Client procedures</w:t>
      </w:r>
      <w:r>
        <w:rPr>
          <w:noProof/>
        </w:rPr>
        <w:tab/>
      </w:r>
      <w:r>
        <w:rPr>
          <w:noProof/>
        </w:rPr>
        <w:fldChar w:fldCharType="begin" w:fldLock="1"/>
      </w:r>
      <w:r>
        <w:rPr>
          <w:noProof/>
        </w:rPr>
        <w:instrText xml:space="preserve"> PAGEREF _Toc178200041 \h </w:instrText>
      </w:r>
      <w:r>
        <w:rPr>
          <w:noProof/>
        </w:rPr>
      </w:r>
      <w:r>
        <w:rPr>
          <w:noProof/>
        </w:rPr>
        <w:fldChar w:fldCharType="separate"/>
      </w:r>
      <w:r>
        <w:rPr>
          <w:noProof/>
        </w:rPr>
        <w:t>496</w:t>
      </w:r>
      <w:r>
        <w:rPr>
          <w:noProof/>
        </w:rPr>
        <w:fldChar w:fldCharType="end"/>
      </w:r>
    </w:p>
    <w:p w14:paraId="2EB9CE20" w14:textId="32D4674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group regroup using a preconfigured group</w:t>
      </w:r>
      <w:r>
        <w:rPr>
          <w:noProof/>
        </w:rPr>
        <w:tab/>
      </w:r>
      <w:r>
        <w:rPr>
          <w:noProof/>
        </w:rPr>
        <w:fldChar w:fldCharType="begin" w:fldLock="1"/>
      </w:r>
      <w:r>
        <w:rPr>
          <w:noProof/>
        </w:rPr>
        <w:instrText xml:space="preserve"> PAGEREF _Toc178200042 \h </w:instrText>
      </w:r>
      <w:r>
        <w:rPr>
          <w:noProof/>
        </w:rPr>
      </w:r>
      <w:r>
        <w:rPr>
          <w:noProof/>
        </w:rPr>
        <w:fldChar w:fldCharType="separate"/>
      </w:r>
      <w:r>
        <w:rPr>
          <w:noProof/>
        </w:rPr>
        <w:t>496</w:t>
      </w:r>
      <w:r>
        <w:rPr>
          <w:noProof/>
        </w:rPr>
        <w:fldChar w:fldCharType="end"/>
      </w:r>
    </w:p>
    <w:p w14:paraId="29255D58" w14:textId="71FEB6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_Toc178200043 \h </w:instrText>
      </w:r>
      <w:r>
        <w:rPr>
          <w:noProof/>
        </w:rPr>
      </w:r>
      <w:r>
        <w:rPr>
          <w:noProof/>
        </w:rPr>
        <w:fldChar w:fldCharType="separate"/>
      </w:r>
      <w:r>
        <w:rPr>
          <w:noProof/>
        </w:rPr>
        <w:t>497</w:t>
      </w:r>
      <w:r>
        <w:rPr>
          <w:noProof/>
        </w:rPr>
        <w:fldChar w:fldCharType="end"/>
      </w:r>
    </w:p>
    <w:p w14:paraId="197AC9E5" w14:textId="5C5B2CC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F2868">
        <w:rPr>
          <w:noProof/>
          <w:lang w:val="en-US"/>
        </w:rPr>
        <w:t xml:space="preserve"> creation of a regroup using preconfigured group</w:t>
      </w:r>
      <w:r>
        <w:rPr>
          <w:noProof/>
        </w:rPr>
        <w:tab/>
      </w:r>
      <w:r>
        <w:rPr>
          <w:noProof/>
        </w:rPr>
        <w:fldChar w:fldCharType="begin" w:fldLock="1"/>
      </w:r>
      <w:r>
        <w:rPr>
          <w:noProof/>
        </w:rPr>
        <w:instrText xml:space="preserve"> PAGEREF _Toc178200044 \h </w:instrText>
      </w:r>
      <w:r>
        <w:rPr>
          <w:noProof/>
        </w:rPr>
      </w:r>
      <w:r>
        <w:rPr>
          <w:noProof/>
        </w:rPr>
        <w:fldChar w:fldCharType="separate"/>
      </w:r>
      <w:r>
        <w:rPr>
          <w:noProof/>
        </w:rPr>
        <w:t>498</w:t>
      </w:r>
      <w:r>
        <w:rPr>
          <w:noProof/>
        </w:rPr>
        <w:fldChar w:fldCharType="end"/>
      </w:r>
    </w:p>
    <w:p w14:paraId="16A01044" w14:textId="732B913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F2868">
        <w:rPr>
          <w:noProof/>
          <w:lang w:val="en-US"/>
        </w:rPr>
        <w:t xml:space="preserve"> removal of a regroup using preconfigured group</w:t>
      </w:r>
      <w:r>
        <w:rPr>
          <w:noProof/>
        </w:rPr>
        <w:tab/>
      </w:r>
      <w:r>
        <w:rPr>
          <w:noProof/>
        </w:rPr>
        <w:fldChar w:fldCharType="begin" w:fldLock="1"/>
      </w:r>
      <w:r>
        <w:rPr>
          <w:noProof/>
        </w:rPr>
        <w:instrText xml:space="preserve"> PAGEREF _Toc178200045 \h </w:instrText>
      </w:r>
      <w:r>
        <w:rPr>
          <w:noProof/>
        </w:rPr>
      </w:r>
      <w:r>
        <w:rPr>
          <w:noProof/>
        </w:rPr>
        <w:fldChar w:fldCharType="separate"/>
      </w:r>
      <w:r>
        <w:rPr>
          <w:noProof/>
        </w:rPr>
        <w:t>498</w:t>
      </w:r>
      <w:r>
        <w:rPr>
          <w:noProof/>
        </w:rPr>
        <w:fldChar w:fldCharType="end"/>
      </w:r>
    </w:p>
    <w:p w14:paraId="159CAB6A" w14:textId="2DB2A04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Participating MCVideo function procedures</w:t>
      </w:r>
      <w:r>
        <w:rPr>
          <w:noProof/>
        </w:rPr>
        <w:tab/>
      </w:r>
      <w:r>
        <w:rPr>
          <w:noProof/>
        </w:rPr>
        <w:fldChar w:fldCharType="begin" w:fldLock="1"/>
      </w:r>
      <w:r>
        <w:rPr>
          <w:noProof/>
        </w:rPr>
        <w:instrText xml:space="preserve"> PAGEREF _Toc178200046 \h </w:instrText>
      </w:r>
      <w:r>
        <w:rPr>
          <w:noProof/>
        </w:rPr>
      </w:r>
      <w:r>
        <w:rPr>
          <w:noProof/>
        </w:rPr>
        <w:fldChar w:fldCharType="separate"/>
      </w:r>
      <w:r>
        <w:rPr>
          <w:noProof/>
        </w:rPr>
        <w:t>499</w:t>
      </w:r>
      <w:r>
        <w:rPr>
          <w:noProof/>
        </w:rPr>
        <w:fldChar w:fldCharType="end"/>
      </w:r>
    </w:p>
    <w:p w14:paraId="3668C984" w14:textId="15C6DC3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General</w:t>
      </w:r>
      <w:r>
        <w:rPr>
          <w:noProof/>
        </w:rPr>
        <w:tab/>
      </w:r>
      <w:r>
        <w:rPr>
          <w:noProof/>
        </w:rPr>
        <w:fldChar w:fldCharType="begin" w:fldLock="1"/>
      </w:r>
      <w:r>
        <w:rPr>
          <w:noProof/>
        </w:rPr>
        <w:instrText xml:space="preserve"> PAGEREF _Toc178200047 \h </w:instrText>
      </w:r>
      <w:r>
        <w:rPr>
          <w:noProof/>
        </w:rPr>
      </w:r>
      <w:r>
        <w:rPr>
          <w:noProof/>
        </w:rPr>
        <w:fldChar w:fldCharType="separate"/>
      </w:r>
      <w:r>
        <w:rPr>
          <w:noProof/>
        </w:rPr>
        <w:t>499</w:t>
      </w:r>
      <w:r>
        <w:rPr>
          <w:noProof/>
        </w:rPr>
        <w:fldChar w:fldCharType="end"/>
      </w:r>
    </w:p>
    <w:p w14:paraId="6D0795C8" w14:textId="222546A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group regroup using a preconfigured group</w:t>
      </w:r>
      <w:r>
        <w:rPr>
          <w:noProof/>
        </w:rPr>
        <w:tab/>
      </w:r>
      <w:r>
        <w:rPr>
          <w:noProof/>
        </w:rPr>
        <w:fldChar w:fldCharType="begin" w:fldLock="1"/>
      </w:r>
      <w:r>
        <w:rPr>
          <w:noProof/>
        </w:rPr>
        <w:instrText xml:space="preserve"> PAGEREF _Toc178200048 \h </w:instrText>
      </w:r>
      <w:r>
        <w:rPr>
          <w:noProof/>
        </w:rPr>
      </w:r>
      <w:r>
        <w:rPr>
          <w:noProof/>
        </w:rPr>
        <w:fldChar w:fldCharType="separate"/>
      </w:r>
      <w:r>
        <w:rPr>
          <w:noProof/>
        </w:rPr>
        <w:t>499</w:t>
      </w:r>
      <w:r>
        <w:rPr>
          <w:noProof/>
        </w:rPr>
        <w:fldChar w:fldCharType="end"/>
      </w:r>
    </w:p>
    <w:p w14:paraId="570A08C6" w14:textId="002635C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_Toc178200049 \h </w:instrText>
      </w:r>
      <w:r>
        <w:rPr>
          <w:noProof/>
        </w:rPr>
      </w:r>
      <w:r>
        <w:rPr>
          <w:noProof/>
        </w:rPr>
        <w:fldChar w:fldCharType="separate"/>
      </w:r>
      <w:r>
        <w:rPr>
          <w:noProof/>
        </w:rPr>
        <w:t>500</w:t>
      </w:r>
      <w:r>
        <w:rPr>
          <w:noProof/>
        </w:rPr>
        <w:fldChar w:fldCharType="end"/>
      </w:r>
    </w:p>
    <w:p w14:paraId="36FF7C28" w14:textId="616C558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regroup using preconfigured group</w:t>
      </w:r>
      <w:r>
        <w:rPr>
          <w:noProof/>
        </w:rPr>
        <w:tab/>
      </w:r>
      <w:r>
        <w:rPr>
          <w:noProof/>
        </w:rPr>
        <w:fldChar w:fldCharType="begin" w:fldLock="1"/>
      </w:r>
      <w:r>
        <w:rPr>
          <w:noProof/>
        </w:rPr>
        <w:instrText xml:space="preserve"> PAGEREF _Toc178200050 \h </w:instrText>
      </w:r>
      <w:r>
        <w:rPr>
          <w:noProof/>
        </w:rPr>
      </w:r>
      <w:r>
        <w:rPr>
          <w:noProof/>
        </w:rPr>
        <w:fldChar w:fldCharType="separate"/>
      </w:r>
      <w:r>
        <w:rPr>
          <w:noProof/>
        </w:rPr>
        <w:t>502</w:t>
      </w:r>
      <w:r>
        <w:rPr>
          <w:noProof/>
        </w:rPr>
        <w:fldChar w:fldCharType="end"/>
      </w:r>
    </w:p>
    <w:p w14:paraId="024AD769" w14:textId="6E97621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regroup using preconfigured group</w:t>
      </w:r>
      <w:r>
        <w:rPr>
          <w:noProof/>
        </w:rPr>
        <w:tab/>
      </w:r>
      <w:r>
        <w:rPr>
          <w:noProof/>
        </w:rPr>
        <w:fldChar w:fldCharType="begin" w:fldLock="1"/>
      </w:r>
      <w:r>
        <w:rPr>
          <w:noProof/>
        </w:rPr>
        <w:instrText xml:space="preserve"> PAGEREF _Toc178200051 \h </w:instrText>
      </w:r>
      <w:r>
        <w:rPr>
          <w:noProof/>
        </w:rPr>
      </w:r>
      <w:r>
        <w:rPr>
          <w:noProof/>
        </w:rPr>
        <w:fldChar w:fldCharType="separate"/>
      </w:r>
      <w:r>
        <w:rPr>
          <w:noProof/>
        </w:rPr>
        <w:t>502</w:t>
      </w:r>
      <w:r>
        <w:rPr>
          <w:noProof/>
        </w:rPr>
        <w:fldChar w:fldCharType="end"/>
      </w:r>
    </w:p>
    <w:p w14:paraId="0C36988F" w14:textId="3BD94E9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Controlling MCVideo function procedures</w:t>
      </w:r>
      <w:r>
        <w:rPr>
          <w:noProof/>
        </w:rPr>
        <w:tab/>
      </w:r>
      <w:r>
        <w:rPr>
          <w:noProof/>
        </w:rPr>
        <w:fldChar w:fldCharType="begin" w:fldLock="1"/>
      </w:r>
      <w:r>
        <w:rPr>
          <w:noProof/>
        </w:rPr>
        <w:instrText xml:space="preserve"> PAGEREF _Toc178200052 \h </w:instrText>
      </w:r>
      <w:r>
        <w:rPr>
          <w:noProof/>
        </w:rPr>
      </w:r>
      <w:r>
        <w:rPr>
          <w:noProof/>
        </w:rPr>
        <w:fldChar w:fldCharType="separate"/>
      </w:r>
      <w:r>
        <w:rPr>
          <w:noProof/>
        </w:rPr>
        <w:t>503</w:t>
      </w:r>
      <w:r>
        <w:rPr>
          <w:noProof/>
        </w:rPr>
        <w:fldChar w:fldCharType="end"/>
      </w:r>
    </w:p>
    <w:p w14:paraId="25876F62" w14:textId="6A48F17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create a group regroup using preconfigured group</w:t>
      </w:r>
      <w:r>
        <w:rPr>
          <w:noProof/>
        </w:rPr>
        <w:tab/>
      </w:r>
      <w:r>
        <w:rPr>
          <w:noProof/>
        </w:rPr>
        <w:fldChar w:fldCharType="begin" w:fldLock="1"/>
      </w:r>
      <w:r>
        <w:rPr>
          <w:noProof/>
        </w:rPr>
        <w:instrText xml:space="preserve"> PAGEREF _Toc178200053 \h </w:instrText>
      </w:r>
      <w:r>
        <w:rPr>
          <w:noProof/>
        </w:rPr>
      </w:r>
      <w:r>
        <w:rPr>
          <w:noProof/>
        </w:rPr>
        <w:fldChar w:fldCharType="separate"/>
      </w:r>
      <w:r>
        <w:rPr>
          <w:noProof/>
        </w:rPr>
        <w:t>503</w:t>
      </w:r>
      <w:r>
        <w:rPr>
          <w:noProof/>
        </w:rPr>
        <w:fldChar w:fldCharType="end"/>
      </w:r>
    </w:p>
    <w:p w14:paraId="57C8CD5F" w14:textId="4B88566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remove a regroup using preconfigured group</w:t>
      </w:r>
      <w:r>
        <w:rPr>
          <w:noProof/>
        </w:rPr>
        <w:tab/>
      </w:r>
      <w:r>
        <w:rPr>
          <w:noProof/>
        </w:rPr>
        <w:fldChar w:fldCharType="begin" w:fldLock="1"/>
      </w:r>
      <w:r>
        <w:rPr>
          <w:noProof/>
        </w:rPr>
        <w:instrText xml:space="preserve"> PAGEREF _Toc178200054 \h </w:instrText>
      </w:r>
      <w:r>
        <w:rPr>
          <w:noProof/>
        </w:rPr>
      </w:r>
      <w:r>
        <w:rPr>
          <w:noProof/>
        </w:rPr>
        <w:fldChar w:fldCharType="separate"/>
      </w:r>
      <w:r>
        <w:rPr>
          <w:noProof/>
        </w:rPr>
        <w:t>505</w:t>
      </w:r>
      <w:r>
        <w:rPr>
          <w:noProof/>
        </w:rPr>
        <w:fldChar w:fldCharType="end"/>
      </w:r>
    </w:p>
    <w:p w14:paraId="4D7B8ABE" w14:textId="6DBB002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Decision to remove a regroup using preconfigured group</w:t>
      </w:r>
      <w:r>
        <w:rPr>
          <w:noProof/>
        </w:rPr>
        <w:tab/>
      </w:r>
      <w:r>
        <w:rPr>
          <w:noProof/>
        </w:rPr>
        <w:fldChar w:fldCharType="begin" w:fldLock="1"/>
      </w:r>
      <w:r>
        <w:rPr>
          <w:noProof/>
        </w:rPr>
        <w:instrText xml:space="preserve"> PAGEREF _Toc178200055 \h </w:instrText>
      </w:r>
      <w:r>
        <w:rPr>
          <w:noProof/>
        </w:rPr>
      </w:r>
      <w:r>
        <w:rPr>
          <w:noProof/>
        </w:rPr>
        <w:fldChar w:fldCharType="separate"/>
      </w:r>
      <w:r>
        <w:rPr>
          <w:noProof/>
        </w:rPr>
        <w:t>506</w:t>
      </w:r>
      <w:r>
        <w:rPr>
          <w:noProof/>
        </w:rPr>
        <w:fldChar w:fldCharType="end"/>
      </w:r>
    </w:p>
    <w:p w14:paraId="17867949" w14:textId="32A2E544"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Non-controlling MCVideo function procedures</w:t>
      </w:r>
      <w:r>
        <w:rPr>
          <w:noProof/>
        </w:rPr>
        <w:tab/>
      </w:r>
      <w:r>
        <w:rPr>
          <w:noProof/>
        </w:rPr>
        <w:fldChar w:fldCharType="begin" w:fldLock="1"/>
      </w:r>
      <w:r>
        <w:rPr>
          <w:noProof/>
        </w:rPr>
        <w:instrText xml:space="preserve"> PAGEREF _Toc178200056 \h </w:instrText>
      </w:r>
      <w:r>
        <w:rPr>
          <w:noProof/>
        </w:rPr>
      </w:r>
      <w:r>
        <w:rPr>
          <w:noProof/>
        </w:rPr>
        <w:fldChar w:fldCharType="separate"/>
      </w:r>
      <w:r>
        <w:rPr>
          <w:noProof/>
        </w:rPr>
        <w:t>508</w:t>
      </w:r>
      <w:r>
        <w:rPr>
          <w:noProof/>
        </w:rPr>
        <w:fldChar w:fldCharType="end"/>
      </w:r>
    </w:p>
    <w:p w14:paraId="1CE7AC54" w14:textId="78E2B8D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group regroup using preconfigured group</w:t>
      </w:r>
      <w:r>
        <w:rPr>
          <w:noProof/>
        </w:rPr>
        <w:tab/>
      </w:r>
      <w:r>
        <w:rPr>
          <w:noProof/>
        </w:rPr>
        <w:fldChar w:fldCharType="begin" w:fldLock="1"/>
      </w:r>
      <w:r>
        <w:rPr>
          <w:noProof/>
        </w:rPr>
        <w:instrText xml:space="preserve"> PAGEREF _Toc178200057 \h </w:instrText>
      </w:r>
      <w:r>
        <w:rPr>
          <w:noProof/>
        </w:rPr>
      </w:r>
      <w:r>
        <w:rPr>
          <w:noProof/>
        </w:rPr>
        <w:fldChar w:fldCharType="separate"/>
      </w:r>
      <w:r>
        <w:rPr>
          <w:noProof/>
        </w:rPr>
        <w:t>508</w:t>
      </w:r>
      <w:r>
        <w:rPr>
          <w:noProof/>
        </w:rPr>
        <w:fldChar w:fldCharType="end"/>
      </w:r>
    </w:p>
    <w:p w14:paraId="7ECADEF0" w14:textId="6E6C296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group regroup using preconfigured group</w:t>
      </w:r>
      <w:r>
        <w:rPr>
          <w:noProof/>
        </w:rPr>
        <w:tab/>
      </w:r>
      <w:r>
        <w:rPr>
          <w:noProof/>
        </w:rPr>
        <w:fldChar w:fldCharType="begin" w:fldLock="1"/>
      </w:r>
      <w:r>
        <w:rPr>
          <w:noProof/>
        </w:rPr>
        <w:instrText xml:space="preserve"> PAGEREF _Toc178200058 \h </w:instrText>
      </w:r>
      <w:r>
        <w:rPr>
          <w:noProof/>
        </w:rPr>
      </w:r>
      <w:r>
        <w:rPr>
          <w:noProof/>
        </w:rPr>
        <w:fldChar w:fldCharType="separate"/>
      </w:r>
      <w:r>
        <w:rPr>
          <w:noProof/>
        </w:rPr>
        <w:t>509</w:t>
      </w:r>
      <w:r>
        <w:rPr>
          <w:noProof/>
        </w:rPr>
        <w:fldChar w:fldCharType="end"/>
      </w:r>
    </w:p>
    <w:p w14:paraId="47D7A7E1" w14:textId="2D0537D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4F2868">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additional members of a group regroup using preconfigured group</w:t>
      </w:r>
      <w:r>
        <w:rPr>
          <w:noProof/>
        </w:rPr>
        <w:tab/>
      </w:r>
      <w:r>
        <w:rPr>
          <w:noProof/>
        </w:rPr>
        <w:fldChar w:fldCharType="begin" w:fldLock="1"/>
      </w:r>
      <w:r>
        <w:rPr>
          <w:noProof/>
        </w:rPr>
        <w:instrText xml:space="preserve"> PAGEREF _Toc178200059 \h </w:instrText>
      </w:r>
      <w:r>
        <w:rPr>
          <w:noProof/>
        </w:rPr>
      </w:r>
      <w:r>
        <w:rPr>
          <w:noProof/>
        </w:rPr>
        <w:fldChar w:fldCharType="separate"/>
      </w:r>
      <w:r>
        <w:rPr>
          <w:noProof/>
        </w:rPr>
        <w:t>510</w:t>
      </w:r>
      <w:r>
        <w:rPr>
          <w:noProof/>
        </w:rPr>
        <w:fldChar w:fldCharType="end"/>
      </w:r>
    </w:p>
    <w:p w14:paraId="375044F8" w14:textId="115590D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21.</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User regroup using a preconfigured group</w:t>
      </w:r>
      <w:r>
        <w:rPr>
          <w:noProof/>
        </w:rPr>
        <w:tab/>
      </w:r>
      <w:r>
        <w:rPr>
          <w:noProof/>
        </w:rPr>
        <w:fldChar w:fldCharType="begin" w:fldLock="1"/>
      </w:r>
      <w:r>
        <w:rPr>
          <w:noProof/>
        </w:rPr>
        <w:instrText xml:space="preserve"> PAGEREF _Toc178200060 \h </w:instrText>
      </w:r>
      <w:r>
        <w:rPr>
          <w:noProof/>
        </w:rPr>
      </w:r>
      <w:r>
        <w:rPr>
          <w:noProof/>
        </w:rPr>
        <w:fldChar w:fldCharType="separate"/>
      </w:r>
      <w:r>
        <w:rPr>
          <w:noProof/>
        </w:rPr>
        <w:t>511</w:t>
      </w:r>
      <w:r>
        <w:rPr>
          <w:noProof/>
        </w:rPr>
        <w:fldChar w:fldCharType="end"/>
      </w:r>
    </w:p>
    <w:p w14:paraId="1D72BCF5" w14:textId="4FC8482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Client procedures</w:t>
      </w:r>
      <w:r>
        <w:rPr>
          <w:noProof/>
        </w:rPr>
        <w:tab/>
      </w:r>
      <w:r>
        <w:rPr>
          <w:noProof/>
        </w:rPr>
        <w:fldChar w:fldCharType="begin" w:fldLock="1"/>
      </w:r>
      <w:r>
        <w:rPr>
          <w:noProof/>
        </w:rPr>
        <w:instrText xml:space="preserve"> PAGEREF _Toc178200061 \h </w:instrText>
      </w:r>
      <w:r>
        <w:rPr>
          <w:noProof/>
        </w:rPr>
      </w:r>
      <w:r>
        <w:rPr>
          <w:noProof/>
        </w:rPr>
        <w:fldChar w:fldCharType="separate"/>
      </w:r>
      <w:r>
        <w:rPr>
          <w:noProof/>
        </w:rPr>
        <w:t>511</w:t>
      </w:r>
      <w:r>
        <w:rPr>
          <w:noProof/>
        </w:rPr>
        <w:fldChar w:fldCharType="end"/>
      </w:r>
    </w:p>
    <w:p w14:paraId="55C7B4D5" w14:textId="7B38605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user regroup using a preconfigured group</w:t>
      </w:r>
      <w:r>
        <w:rPr>
          <w:noProof/>
        </w:rPr>
        <w:tab/>
      </w:r>
      <w:r>
        <w:rPr>
          <w:noProof/>
        </w:rPr>
        <w:fldChar w:fldCharType="begin" w:fldLock="1"/>
      </w:r>
      <w:r>
        <w:rPr>
          <w:noProof/>
        </w:rPr>
        <w:instrText xml:space="preserve"> PAGEREF _Toc178200062 \h </w:instrText>
      </w:r>
      <w:r>
        <w:rPr>
          <w:noProof/>
        </w:rPr>
      </w:r>
      <w:r>
        <w:rPr>
          <w:noProof/>
        </w:rPr>
        <w:fldChar w:fldCharType="separate"/>
      </w:r>
      <w:r>
        <w:rPr>
          <w:noProof/>
        </w:rPr>
        <w:t>511</w:t>
      </w:r>
      <w:r>
        <w:rPr>
          <w:noProof/>
        </w:rPr>
        <w:fldChar w:fldCharType="end"/>
      </w:r>
    </w:p>
    <w:p w14:paraId="69712133" w14:textId="3B698B7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_Toc178200063 \h </w:instrText>
      </w:r>
      <w:r>
        <w:rPr>
          <w:noProof/>
        </w:rPr>
      </w:r>
      <w:r>
        <w:rPr>
          <w:noProof/>
        </w:rPr>
        <w:fldChar w:fldCharType="separate"/>
      </w:r>
      <w:r>
        <w:rPr>
          <w:noProof/>
        </w:rPr>
        <w:t>512</w:t>
      </w:r>
      <w:r>
        <w:rPr>
          <w:noProof/>
        </w:rPr>
        <w:fldChar w:fldCharType="end"/>
      </w:r>
    </w:p>
    <w:p w14:paraId="341388DB" w14:textId="5B777E1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Creating a user regroup using preconfigured group</w:t>
      </w:r>
      <w:r>
        <w:rPr>
          <w:noProof/>
        </w:rPr>
        <w:tab/>
      </w:r>
      <w:r>
        <w:rPr>
          <w:noProof/>
        </w:rPr>
        <w:fldChar w:fldCharType="begin" w:fldLock="1"/>
      </w:r>
      <w:r>
        <w:rPr>
          <w:noProof/>
        </w:rPr>
        <w:instrText xml:space="preserve"> PAGEREF _Toc178200064 \h </w:instrText>
      </w:r>
      <w:r>
        <w:rPr>
          <w:noProof/>
        </w:rPr>
      </w:r>
      <w:r>
        <w:rPr>
          <w:noProof/>
        </w:rPr>
        <w:fldChar w:fldCharType="separate"/>
      </w:r>
      <w:r>
        <w:rPr>
          <w:noProof/>
        </w:rPr>
        <w:t>512</w:t>
      </w:r>
      <w:r>
        <w:rPr>
          <w:noProof/>
        </w:rPr>
        <w:fldChar w:fldCharType="end"/>
      </w:r>
    </w:p>
    <w:p w14:paraId="6C75FF8A" w14:textId="209CE23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user regroup using preconfigured group</w:t>
      </w:r>
      <w:r>
        <w:rPr>
          <w:noProof/>
        </w:rPr>
        <w:tab/>
      </w:r>
      <w:r>
        <w:rPr>
          <w:noProof/>
        </w:rPr>
        <w:fldChar w:fldCharType="begin" w:fldLock="1"/>
      </w:r>
      <w:r>
        <w:rPr>
          <w:noProof/>
        </w:rPr>
        <w:instrText xml:space="preserve"> PAGEREF _Toc178200065 \h </w:instrText>
      </w:r>
      <w:r>
        <w:rPr>
          <w:noProof/>
        </w:rPr>
      </w:r>
      <w:r>
        <w:rPr>
          <w:noProof/>
        </w:rPr>
        <w:fldChar w:fldCharType="separate"/>
      </w:r>
      <w:r>
        <w:rPr>
          <w:noProof/>
        </w:rPr>
        <w:t>512</w:t>
      </w:r>
      <w:r>
        <w:rPr>
          <w:noProof/>
        </w:rPr>
        <w:fldChar w:fldCharType="end"/>
      </w:r>
    </w:p>
    <w:p w14:paraId="05D94400" w14:textId="12B9BA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Participating MCVideo function procedures</w:t>
      </w:r>
      <w:r>
        <w:rPr>
          <w:noProof/>
        </w:rPr>
        <w:tab/>
      </w:r>
      <w:r>
        <w:rPr>
          <w:noProof/>
        </w:rPr>
        <w:fldChar w:fldCharType="begin" w:fldLock="1"/>
      </w:r>
      <w:r>
        <w:rPr>
          <w:noProof/>
        </w:rPr>
        <w:instrText xml:space="preserve"> PAGEREF _Toc178200066 \h </w:instrText>
      </w:r>
      <w:r>
        <w:rPr>
          <w:noProof/>
        </w:rPr>
      </w:r>
      <w:r>
        <w:rPr>
          <w:noProof/>
        </w:rPr>
        <w:fldChar w:fldCharType="separate"/>
      </w:r>
      <w:r>
        <w:rPr>
          <w:noProof/>
        </w:rPr>
        <w:t>512</w:t>
      </w:r>
      <w:r>
        <w:rPr>
          <w:noProof/>
        </w:rPr>
        <w:fldChar w:fldCharType="end"/>
      </w:r>
    </w:p>
    <w:p w14:paraId="7B127901" w14:textId="4A8BECB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_Toc178200067 \h </w:instrText>
      </w:r>
      <w:r>
        <w:rPr>
          <w:noProof/>
        </w:rPr>
      </w:r>
      <w:r>
        <w:rPr>
          <w:noProof/>
        </w:rPr>
        <w:fldChar w:fldCharType="separate"/>
      </w:r>
      <w:r>
        <w:rPr>
          <w:noProof/>
        </w:rPr>
        <w:t>512</w:t>
      </w:r>
      <w:r>
        <w:rPr>
          <w:noProof/>
        </w:rPr>
        <w:fldChar w:fldCharType="end"/>
      </w:r>
    </w:p>
    <w:p w14:paraId="0EB926BC" w14:textId="51AB2623"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Requesting a user regroup using a preconfigured group</w:t>
      </w:r>
      <w:r>
        <w:rPr>
          <w:noProof/>
        </w:rPr>
        <w:tab/>
      </w:r>
      <w:r>
        <w:rPr>
          <w:noProof/>
        </w:rPr>
        <w:fldChar w:fldCharType="begin" w:fldLock="1"/>
      </w:r>
      <w:r>
        <w:rPr>
          <w:noProof/>
        </w:rPr>
        <w:instrText xml:space="preserve"> PAGEREF _Toc178200068 \h </w:instrText>
      </w:r>
      <w:r>
        <w:rPr>
          <w:noProof/>
        </w:rPr>
      </w:r>
      <w:r>
        <w:rPr>
          <w:noProof/>
        </w:rPr>
        <w:fldChar w:fldCharType="separate"/>
      </w:r>
      <w:r>
        <w:rPr>
          <w:noProof/>
        </w:rPr>
        <w:t>513</w:t>
      </w:r>
      <w:r>
        <w:rPr>
          <w:noProof/>
        </w:rPr>
        <w:fldChar w:fldCharType="end"/>
      </w:r>
    </w:p>
    <w:p w14:paraId="700FA813" w14:textId="210662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Removing a regroup using preconfigured group</w:t>
      </w:r>
      <w:r>
        <w:rPr>
          <w:noProof/>
        </w:rPr>
        <w:tab/>
      </w:r>
      <w:r>
        <w:rPr>
          <w:noProof/>
        </w:rPr>
        <w:fldChar w:fldCharType="begin" w:fldLock="1"/>
      </w:r>
      <w:r>
        <w:rPr>
          <w:noProof/>
        </w:rPr>
        <w:instrText xml:space="preserve"> PAGEREF _Toc178200069 \h </w:instrText>
      </w:r>
      <w:r>
        <w:rPr>
          <w:noProof/>
        </w:rPr>
      </w:r>
      <w:r>
        <w:rPr>
          <w:noProof/>
        </w:rPr>
        <w:fldChar w:fldCharType="separate"/>
      </w:r>
      <w:r>
        <w:rPr>
          <w:noProof/>
        </w:rPr>
        <w:t>514</w:t>
      </w:r>
      <w:r>
        <w:rPr>
          <w:noProof/>
        </w:rPr>
        <w:fldChar w:fldCharType="end"/>
      </w:r>
    </w:p>
    <w:p w14:paraId="23AFE06F" w14:textId="1AB867A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creation of a user regroup using preconfigured group</w:t>
      </w:r>
      <w:r>
        <w:rPr>
          <w:noProof/>
        </w:rPr>
        <w:tab/>
      </w:r>
      <w:r>
        <w:rPr>
          <w:noProof/>
        </w:rPr>
        <w:fldChar w:fldCharType="begin" w:fldLock="1"/>
      </w:r>
      <w:r>
        <w:rPr>
          <w:noProof/>
        </w:rPr>
        <w:instrText xml:space="preserve"> PAGEREF _Toc178200070 \h </w:instrText>
      </w:r>
      <w:r>
        <w:rPr>
          <w:noProof/>
        </w:rPr>
      </w:r>
      <w:r>
        <w:rPr>
          <w:noProof/>
        </w:rPr>
        <w:fldChar w:fldCharType="separate"/>
      </w:r>
      <w:r>
        <w:rPr>
          <w:noProof/>
        </w:rPr>
        <w:t>514</w:t>
      </w:r>
      <w:r>
        <w:rPr>
          <w:noProof/>
        </w:rPr>
        <w:fldChar w:fldCharType="end"/>
      </w:r>
    </w:p>
    <w:p w14:paraId="2D41BBCC" w14:textId="730E423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Notification of removal of a user regroup using preconfigured group</w:t>
      </w:r>
      <w:r>
        <w:rPr>
          <w:noProof/>
        </w:rPr>
        <w:tab/>
      </w:r>
      <w:r>
        <w:rPr>
          <w:noProof/>
        </w:rPr>
        <w:fldChar w:fldCharType="begin" w:fldLock="1"/>
      </w:r>
      <w:r>
        <w:rPr>
          <w:noProof/>
        </w:rPr>
        <w:instrText xml:space="preserve"> PAGEREF _Toc178200071 \h </w:instrText>
      </w:r>
      <w:r>
        <w:rPr>
          <w:noProof/>
        </w:rPr>
      </w:r>
      <w:r>
        <w:rPr>
          <w:noProof/>
        </w:rPr>
        <w:fldChar w:fldCharType="separate"/>
      </w:r>
      <w:r>
        <w:rPr>
          <w:noProof/>
        </w:rPr>
        <w:t>515</w:t>
      </w:r>
      <w:r>
        <w:rPr>
          <w:noProof/>
        </w:rPr>
        <w:fldChar w:fldCharType="end"/>
      </w:r>
    </w:p>
    <w:p w14:paraId="4DCE40CC" w14:textId="76F1CA5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Controlling MCVideo function procedures</w:t>
      </w:r>
      <w:r>
        <w:rPr>
          <w:noProof/>
        </w:rPr>
        <w:tab/>
      </w:r>
      <w:r>
        <w:rPr>
          <w:noProof/>
        </w:rPr>
        <w:fldChar w:fldCharType="begin" w:fldLock="1"/>
      </w:r>
      <w:r>
        <w:rPr>
          <w:noProof/>
        </w:rPr>
        <w:instrText xml:space="preserve"> PAGEREF _Toc178200072 \h </w:instrText>
      </w:r>
      <w:r>
        <w:rPr>
          <w:noProof/>
        </w:rPr>
      </w:r>
      <w:r>
        <w:rPr>
          <w:noProof/>
        </w:rPr>
        <w:fldChar w:fldCharType="separate"/>
      </w:r>
      <w:r>
        <w:rPr>
          <w:noProof/>
        </w:rPr>
        <w:t>515</w:t>
      </w:r>
      <w:r>
        <w:rPr>
          <w:noProof/>
        </w:rPr>
        <w:fldChar w:fldCharType="end"/>
      </w:r>
    </w:p>
    <w:p w14:paraId="7C98BB15" w14:textId="5F81FC8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create a user regroup using preconfigured group</w:t>
      </w:r>
      <w:r>
        <w:rPr>
          <w:noProof/>
        </w:rPr>
        <w:tab/>
      </w:r>
      <w:r>
        <w:rPr>
          <w:noProof/>
        </w:rPr>
        <w:fldChar w:fldCharType="begin" w:fldLock="1"/>
      </w:r>
      <w:r>
        <w:rPr>
          <w:noProof/>
        </w:rPr>
        <w:instrText xml:space="preserve"> PAGEREF _Toc178200073 \h </w:instrText>
      </w:r>
      <w:r>
        <w:rPr>
          <w:noProof/>
        </w:rPr>
      </w:r>
      <w:r>
        <w:rPr>
          <w:noProof/>
        </w:rPr>
        <w:fldChar w:fldCharType="separate"/>
      </w:r>
      <w:r>
        <w:rPr>
          <w:noProof/>
        </w:rPr>
        <w:t>515</w:t>
      </w:r>
      <w:r>
        <w:rPr>
          <w:noProof/>
        </w:rPr>
        <w:fldChar w:fldCharType="end"/>
      </w:r>
    </w:p>
    <w:p w14:paraId="0A4E00D4" w14:textId="543C5B4E"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Request to remove a user regroup using preconfigured group</w:t>
      </w:r>
      <w:r>
        <w:rPr>
          <w:noProof/>
        </w:rPr>
        <w:tab/>
      </w:r>
      <w:r>
        <w:rPr>
          <w:noProof/>
        </w:rPr>
        <w:fldChar w:fldCharType="begin" w:fldLock="1"/>
      </w:r>
      <w:r>
        <w:rPr>
          <w:noProof/>
        </w:rPr>
        <w:instrText xml:space="preserve"> PAGEREF _Toc178200074 \h </w:instrText>
      </w:r>
      <w:r>
        <w:rPr>
          <w:noProof/>
        </w:rPr>
      </w:r>
      <w:r>
        <w:rPr>
          <w:noProof/>
        </w:rPr>
        <w:fldChar w:fldCharType="separate"/>
      </w:r>
      <w:r>
        <w:rPr>
          <w:noProof/>
        </w:rPr>
        <w:t>517</w:t>
      </w:r>
      <w:r>
        <w:rPr>
          <w:noProof/>
        </w:rPr>
        <w:fldChar w:fldCharType="end"/>
      </w:r>
    </w:p>
    <w:p w14:paraId="6D828394" w14:textId="368C3C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4F2868">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Decision to remove a regroup using preconfigured group</w:t>
      </w:r>
      <w:r>
        <w:rPr>
          <w:noProof/>
        </w:rPr>
        <w:tab/>
      </w:r>
      <w:r>
        <w:rPr>
          <w:noProof/>
        </w:rPr>
        <w:fldChar w:fldCharType="begin" w:fldLock="1"/>
      </w:r>
      <w:r>
        <w:rPr>
          <w:noProof/>
        </w:rPr>
        <w:instrText xml:space="preserve"> PAGEREF _Toc178200075 \h </w:instrText>
      </w:r>
      <w:r>
        <w:rPr>
          <w:noProof/>
        </w:rPr>
      </w:r>
      <w:r>
        <w:rPr>
          <w:noProof/>
        </w:rPr>
        <w:fldChar w:fldCharType="separate"/>
      </w:r>
      <w:r>
        <w:rPr>
          <w:noProof/>
        </w:rPr>
        <w:t>517</w:t>
      </w:r>
      <w:r>
        <w:rPr>
          <w:noProof/>
        </w:rPr>
        <w:fldChar w:fldCharType="end"/>
      </w:r>
    </w:p>
    <w:p w14:paraId="42FEB84E" w14:textId="3802634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ko-KR"/>
        </w:rPr>
        <w:t>22</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_Toc178200076 \h </w:instrText>
      </w:r>
      <w:r>
        <w:rPr>
          <w:noProof/>
        </w:rPr>
      </w:r>
      <w:r>
        <w:rPr>
          <w:noProof/>
        </w:rPr>
        <w:fldChar w:fldCharType="separate"/>
      </w:r>
      <w:r>
        <w:rPr>
          <w:noProof/>
        </w:rPr>
        <w:t>517</w:t>
      </w:r>
      <w:r>
        <w:rPr>
          <w:noProof/>
        </w:rPr>
        <w:fldChar w:fldCharType="end"/>
      </w:r>
    </w:p>
    <w:p w14:paraId="40F165C6" w14:textId="1ACE7E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_Toc178200077 \h </w:instrText>
      </w:r>
      <w:r>
        <w:rPr>
          <w:noProof/>
        </w:rPr>
      </w:r>
      <w:r>
        <w:rPr>
          <w:noProof/>
        </w:rPr>
        <w:fldChar w:fldCharType="separate"/>
      </w:r>
      <w:r>
        <w:rPr>
          <w:noProof/>
        </w:rPr>
        <w:t>517</w:t>
      </w:r>
      <w:r>
        <w:rPr>
          <w:noProof/>
        </w:rPr>
        <w:fldChar w:fldCharType="end"/>
      </w:r>
    </w:p>
    <w:p w14:paraId="07DA23D1" w14:textId="3D2712C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22.2</w:t>
      </w:r>
      <w:r>
        <w:rPr>
          <w:rFonts w:asciiTheme="minorHAnsi" w:eastAsiaTheme="minorEastAsia" w:hAnsiTheme="minorHAnsi" w:cstheme="minorBidi"/>
          <w:noProof/>
          <w:kern w:val="2"/>
          <w:sz w:val="22"/>
          <w:szCs w:val="22"/>
          <w:lang w:eastAsia="en-GB"/>
          <w14:ligatures w14:val="standardContextual"/>
        </w:rPr>
        <w:tab/>
      </w:r>
      <w:r w:rsidRPr="004F2868">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_Toc178200078 \h </w:instrText>
      </w:r>
      <w:r>
        <w:rPr>
          <w:noProof/>
        </w:rPr>
      </w:r>
      <w:r>
        <w:rPr>
          <w:noProof/>
        </w:rPr>
        <w:fldChar w:fldCharType="separate"/>
      </w:r>
      <w:r>
        <w:rPr>
          <w:noProof/>
        </w:rPr>
        <w:t>517</w:t>
      </w:r>
      <w:r>
        <w:rPr>
          <w:noProof/>
        </w:rPr>
        <w:fldChar w:fldCharType="end"/>
      </w:r>
    </w:p>
    <w:p w14:paraId="569CB5F5" w14:textId="4443282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_Toc178200079 \h </w:instrText>
      </w:r>
      <w:r>
        <w:rPr>
          <w:noProof/>
        </w:rPr>
      </w:r>
      <w:r>
        <w:rPr>
          <w:noProof/>
        </w:rPr>
        <w:fldChar w:fldCharType="separate"/>
      </w:r>
      <w:r>
        <w:rPr>
          <w:noProof/>
        </w:rPr>
        <w:t>517</w:t>
      </w:r>
      <w:r>
        <w:rPr>
          <w:noProof/>
        </w:rPr>
        <w:fldChar w:fldCharType="end"/>
      </w:r>
    </w:p>
    <w:p w14:paraId="54FD5836" w14:textId="3FEDEFC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_Toc178200080 \h </w:instrText>
      </w:r>
      <w:r>
        <w:rPr>
          <w:noProof/>
        </w:rPr>
      </w:r>
      <w:r>
        <w:rPr>
          <w:noProof/>
        </w:rPr>
        <w:fldChar w:fldCharType="separate"/>
      </w:r>
      <w:r>
        <w:rPr>
          <w:noProof/>
        </w:rPr>
        <w:t>517</w:t>
      </w:r>
      <w:r>
        <w:rPr>
          <w:noProof/>
        </w:rPr>
        <w:fldChar w:fldCharType="end"/>
      </w:r>
    </w:p>
    <w:p w14:paraId="162DF227" w14:textId="5B59C66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on-demand session</w:t>
      </w:r>
      <w:r>
        <w:rPr>
          <w:noProof/>
        </w:rPr>
        <w:tab/>
      </w:r>
      <w:r>
        <w:rPr>
          <w:noProof/>
        </w:rPr>
        <w:fldChar w:fldCharType="begin" w:fldLock="1"/>
      </w:r>
      <w:r>
        <w:rPr>
          <w:noProof/>
        </w:rPr>
        <w:instrText xml:space="preserve"> PAGEREF _Toc178200081 \h </w:instrText>
      </w:r>
      <w:r>
        <w:rPr>
          <w:noProof/>
        </w:rPr>
      </w:r>
      <w:r>
        <w:rPr>
          <w:noProof/>
        </w:rPr>
        <w:fldChar w:fldCharType="separate"/>
      </w:r>
      <w:r>
        <w:rPr>
          <w:noProof/>
        </w:rPr>
        <w:t>517</w:t>
      </w:r>
      <w:r>
        <w:rPr>
          <w:noProof/>
        </w:rPr>
        <w:fldChar w:fldCharType="end"/>
      </w:r>
    </w:p>
    <w:p w14:paraId="7BAF702C" w14:textId="1F1116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_Toc178200082 \h </w:instrText>
      </w:r>
      <w:r>
        <w:rPr>
          <w:noProof/>
        </w:rPr>
      </w:r>
      <w:r>
        <w:rPr>
          <w:noProof/>
        </w:rPr>
        <w:fldChar w:fldCharType="separate"/>
      </w:r>
      <w:r>
        <w:rPr>
          <w:noProof/>
        </w:rPr>
        <w:t>517</w:t>
      </w:r>
      <w:r>
        <w:rPr>
          <w:noProof/>
        </w:rPr>
        <w:fldChar w:fldCharType="end"/>
      </w:r>
    </w:p>
    <w:p w14:paraId="146F360F" w14:textId="583E4DF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_Toc178200083 \h </w:instrText>
      </w:r>
      <w:r>
        <w:rPr>
          <w:noProof/>
        </w:rPr>
      </w:r>
      <w:r>
        <w:rPr>
          <w:noProof/>
        </w:rPr>
        <w:fldChar w:fldCharType="separate"/>
      </w:r>
      <w:r>
        <w:rPr>
          <w:noProof/>
        </w:rPr>
        <w:t>519</w:t>
      </w:r>
      <w:r>
        <w:rPr>
          <w:noProof/>
        </w:rPr>
        <w:fldChar w:fldCharType="end"/>
      </w:r>
    </w:p>
    <w:p w14:paraId="09798A7C" w14:textId="1B6157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pre-established session</w:t>
      </w:r>
      <w:r>
        <w:rPr>
          <w:noProof/>
        </w:rPr>
        <w:tab/>
      </w:r>
      <w:r>
        <w:rPr>
          <w:noProof/>
        </w:rPr>
        <w:fldChar w:fldCharType="begin" w:fldLock="1"/>
      </w:r>
      <w:r>
        <w:rPr>
          <w:noProof/>
        </w:rPr>
        <w:instrText xml:space="preserve"> PAGEREF _Toc178200084 \h </w:instrText>
      </w:r>
      <w:r>
        <w:rPr>
          <w:noProof/>
        </w:rPr>
      </w:r>
      <w:r>
        <w:rPr>
          <w:noProof/>
        </w:rPr>
        <w:fldChar w:fldCharType="separate"/>
      </w:r>
      <w:r>
        <w:rPr>
          <w:noProof/>
        </w:rPr>
        <w:t>521</w:t>
      </w:r>
      <w:r>
        <w:rPr>
          <w:noProof/>
        </w:rPr>
        <w:fldChar w:fldCharType="end"/>
      </w:r>
    </w:p>
    <w:p w14:paraId="16C270E5" w14:textId="04047F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_Toc178200085 \h </w:instrText>
      </w:r>
      <w:r>
        <w:rPr>
          <w:noProof/>
        </w:rPr>
      </w:r>
      <w:r>
        <w:rPr>
          <w:noProof/>
        </w:rPr>
        <w:fldChar w:fldCharType="separate"/>
      </w:r>
      <w:r>
        <w:rPr>
          <w:noProof/>
        </w:rPr>
        <w:t>521</w:t>
      </w:r>
      <w:r>
        <w:rPr>
          <w:noProof/>
        </w:rPr>
        <w:fldChar w:fldCharType="end"/>
      </w:r>
    </w:p>
    <w:p w14:paraId="3C71BD5C" w14:textId="3B078C8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_Toc178200086 \h </w:instrText>
      </w:r>
      <w:r>
        <w:rPr>
          <w:noProof/>
        </w:rPr>
      </w:r>
      <w:r>
        <w:rPr>
          <w:noProof/>
        </w:rPr>
        <w:fldChar w:fldCharType="separate"/>
      </w:r>
      <w:r>
        <w:rPr>
          <w:noProof/>
        </w:rPr>
        <w:t>524</w:t>
      </w:r>
      <w:r>
        <w:rPr>
          <w:noProof/>
        </w:rPr>
        <w:fldChar w:fldCharType="end"/>
      </w:r>
    </w:p>
    <w:p w14:paraId="727A46CA" w14:textId="27F5E7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_Toc178200087 \h </w:instrText>
      </w:r>
      <w:r>
        <w:rPr>
          <w:noProof/>
        </w:rPr>
      </w:r>
      <w:r>
        <w:rPr>
          <w:noProof/>
        </w:rPr>
        <w:fldChar w:fldCharType="separate"/>
      </w:r>
      <w:r>
        <w:rPr>
          <w:noProof/>
        </w:rPr>
        <w:t>525</w:t>
      </w:r>
      <w:r>
        <w:rPr>
          <w:noProof/>
        </w:rPr>
        <w:fldChar w:fldCharType="end"/>
      </w:r>
    </w:p>
    <w:p w14:paraId="57FAA174" w14:textId="3BB7E5F8"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on-demand session</w:t>
      </w:r>
      <w:r>
        <w:rPr>
          <w:noProof/>
        </w:rPr>
        <w:tab/>
      </w:r>
      <w:r>
        <w:rPr>
          <w:noProof/>
        </w:rPr>
        <w:fldChar w:fldCharType="begin" w:fldLock="1"/>
      </w:r>
      <w:r>
        <w:rPr>
          <w:noProof/>
        </w:rPr>
        <w:instrText xml:space="preserve"> PAGEREF _Toc178200088 \h </w:instrText>
      </w:r>
      <w:r>
        <w:rPr>
          <w:noProof/>
        </w:rPr>
      </w:r>
      <w:r>
        <w:rPr>
          <w:noProof/>
        </w:rPr>
        <w:fldChar w:fldCharType="separate"/>
      </w:r>
      <w:r>
        <w:rPr>
          <w:noProof/>
        </w:rPr>
        <w:t>525</w:t>
      </w:r>
      <w:r>
        <w:rPr>
          <w:noProof/>
        </w:rPr>
        <w:fldChar w:fldCharType="end"/>
      </w:r>
    </w:p>
    <w:p w14:paraId="4510B289" w14:textId="186C942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_Toc178200089 \h </w:instrText>
      </w:r>
      <w:r>
        <w:rPr>
          <w:noProof/>
        </w:rPr>
      </w:r>
      <w:r>
        <w:rPr>
          <w:noProof/>
        </w:rPr>
        <w:fldChar w:fldCharType="separate"/>
      </w:r>
      <w:r>
        <w:rPr>
          <w:noProof/>
        </w:rPr>
        <w:t>525</w:t>
      </w:r>
      <w:r>
        <w:rPr>
          <w:noProof/>
        </w:rPr>
        <w:fldChar w:fldCharType="end"/>
      </w:r>
    </w:p>
    <w:p w14:paraId="2C9E11FB" w14:textId="30D6126E"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_Toc178200090 \h </w:instrText>
      </w:r>
      <w:r>
        <w:rPr>
          <w:noProof/>
        </w:rPr>
      </w:r>
      <w:r>
        <w:rPr>
          <w:noProof/>
        </w:rPr>
        <w:fldChar w:fldCharType="separate"/>
      </w:r>
      <w:r>
        <w:rPr>
          <w:noProof/>
        </w:rPr>
        <w:t>525</w:t>
      </w:r>
      <w:r>
        <w:rPr>
          <w:noProof/>
        </w:rPr>
        <w:fldChar w:fldCharType="end"/>
      </w:r>
    </w:p>
    <w:p w14:paraId="4724865A" w14:textId="1714BE8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pre-established session</w:t>
      </w:r>
      <w:r>
        <w:rPr>
          <w:noProof/>
        </w:rPr>
        <w:tab/>
      </w:r>
      <w:r>
        <w:rPr>
          <w:noProof/>
        </w:rPr>
        <w:fldChar w:fldCharType="begin" w:fldLock="1"/>
      </w:r>
      <w:r>
        <w:rPr>
          <w:noProof/>
        </w:rPr>
        <w:instrText xml:space="preserve"> PAGEREF _Toc178200091 \h </w:instrText>
      </w:r>
      <w:r>
        <w:rPr>
          <w:noProof/>
        </w:rPr>
      </w:r>
      <w:r>
        <w:rPr>
          <w:noProof/>
        </w:rPr>
        <w:fldChar w:fldCharType="separate"/>
      </w:r>
      <w:r>
        <w:rPr>
          <w:noProof/>
        </w:rPr>
        <w:t>525</w:t>
      </w:r>
      <w:r>
        <w:rPr>
          <w:noProof/>
        </w:rPr>
        <w:fldChar w:fldCharType="end"/>
      </w:r>
    </w:p>
    <w:p w14:paraId="5F42FF10" w14:textId="39CB7898"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_Toc178200092 \h </w:instrText>
      </w:r>
      <w:r>
        <w:rPr>
          <w:noProof/>
        </w:rPr>
      </w:r>
      <w:r>
        <w:rPr>
          <w:noProof/>
        </w:rPr>
        <w:fldChar w:fldCharType="separate"/>
      </w:r>
      <w:r>
        <w:rPr>
          <w:noProof/>
        </w:rPr>
        <w:t>525</w:t>
      </w:r>
      <w:r>
        <w:rPr>
          <w:noProof/>
        </w:rPr>
        <w:fldChar w:fldCharType="end"/>
      </w:r>
    </w:p>
    <w:p w14:paraId="283FF6E2" w14:textId="11ED635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leave</w:t>
      </w:r>
      <w:r>
        <w:rPr>
          <w:noProof/>
        </w:rPr>
        <w:tab/>
      </w:r>
      <w:r>
        <w:rPr>
          <w:noProof/>
        </w:rPr>
        <w:fldChar w:fldCharType="begin" w:fldLock="1"/>
      </w:r>
      <w:r>
        <w:rPr>
          <w:noProof/>
        </w:rPr>
        <w:instrText xml:space="preserve"> PAGEREF _Toc178200093 \h </w:instrText>
      </w:r>
      <w:r>
        <w:rPr>
          <w:noProof/>
        </w:rPr>
      </w:r>
      <w:r>
        <w:rPr>
          <w:noProof/>
        </w:rPr>
        <w:fldChar w:fldCharType="separate"/>
      </w:r>
      <w:r>
        <w:rPr>
          <w:noProof/>
        </w:rPr>
        <w:t>525</w:t>
      </w:r>
      <w:r>
        <w:rPr>
          <w:noProof/>
        </w:rPr>
        <w:fldChar w:fldCharType="end"/>
      </w:r>
    </w:p>
    <w:p w14:paraId="38EF0F6C" w14:textId="21FAEEC5"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on-demand session</w:t>
      </w:r>
      <w:r>
        <w:rPr>
          <w:noProof/>
        </w:rPr>
        <w:tab/>
      </w:r>
      <w:r>
        <w:rPr>
          <w:noProof/>
        </w:rPr>
        <w:fldChar w:fldCharType="begin" w:fldLock="1"/>
      </w:r>
      <w:r>
        <w:rPr>
          <w:noProof/>
        </w:rPr>
        <w:instrText xml:space="preserve"> PAGEREF _Toc178200094 \h </w:instrText>
      </w:r>
      <w:r>
        <w:rPr>
          <w:noProof/>
        </w:rPr>
      </w:r>
      <w:r>
        <w:rPr>
          <w:noProof/>
        </w:rPr>
        <w:fldChar w:fldCharType="separate"/>
      </w:r>
      <w:r>
        <w:rPr>
          <w:noProof/>
        </w:rPr>
        <w:t>525</w:t>
      </w:r>
      <w:r>
        <w:rPr>
          <w:noProof/>
        </w:rPr>
        <w:fldChar w:fldCharType="end"/>
      </w:r>
    </w:p>
    <w:p w14:paraId="462F7B79" w14:textId="0F0FE83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_Toc178200095 \h </w:instrText>
      </w:r>
      <w:r>
        <w:rPr>
          <w:noProof/>
        </w:rPr>
      </w:r>
      <w:r>
        <w:rPr>
          <w:noProof/>
        </w:rPr>
        <w:fldChar w:fldCharType="separate"/>
      </w:r>
      <w:r>
        <w:rPr>
          <w:noProof/>
        </w:rPr>
        <w:t>525</w:t>
      </w:r>
      <w:r>
        <w:rPr>
          <w:noProof/>
        </w:rPr>
        <w:fldChar w:fldCharType="end"/>
      </w:r>
    </w:p>
    <w:p w14:paraId="26A0B79C" w14:textId="6CE195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_Toc178200096 \h </w:instrText>
      </w:r>
      <w:r>
        <w:rPr>
          <w:noProof/>
        </w:rPr>
      </w:r>
      <w:r>
        <w:rPr>
          <w:noProof/>
        </w:rPr>
        <w:fldChar w:fldCharType="separate"/>
      </w:r>
      <w:r>
        <w:rPr>
          <w:noProof/>
        </w:rPr>
        <w:t>525</w:t>
      </w:r>
      <w:r>
        <w:rPr>
          <w:noProof/>
        </w:rPr>
        <w:fldChar w:fldCharType="end"/>
      </w:r>
    </w:p>
    <w:p w14:paraId="7EB0AFAA" w14:textId="4F68AA3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pre-established session</w:t>
      </w:r>
      <w:r>
        <w:rPr>
          <w:noProof/>
        </w:rPr>
        <w:tab/>
      </w:r>
      <w:r>
        <w:rPr>
          <w:noProof/>
        </w:rPr>
        <w:fldChar w:fldCharType="begin" w:fldLock="1"/>
      </w:r>
      <w:r>
        <w:rPr>
          <w:noProof/>
        </w:rPr>
        <w:instrText xml:space="preserve"> PAGEREF _Toc178200097 \h </w:instrText>
      </w:r>
      <w:r>
        <w:rPr>
          <w:noProof/>
        </w:rPr>
      </w:r>
      <w:r>
        <w:rPr>
          <w:noProof/>
        </w:rPr>
        <w:fldChar w:fldCharType="separate"/>
      </w:r>
      <w:r>
        <w:rPr>
          <w:noProof/>
        </w:rPr>
        <w:t>525</w:t>
      </w:r>
      <w:r>
        <w:rPr>
          <w:noProof/>
        </w:rPr>
        <w:fldChar w:fldCharType="end"/>
      </w:r>
    </w:p>
    <w:p w14:paraId="5B4FFE59" w14:textId="0C58797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_Toc178200098 \h </w:instrText>
      </w:r>
      <w:r>
        <w:rPr>
          <w:noProof/>
        </w:rPr>
      </w:r>
      <w:r>
        <w:rPr>
          <w:noProof/>
        </w:rPr>
        <w:fldChar w:fldCharType="separate"/>
      </w:r>
      <w:r>
        <w:rPr>
          <w:noProof/>
        </w:rPr>
        <w:t>525</w:t>
      </w:r>
      <w:r>
        <w:rPr>
          <w:noProof/>
        </w:rPr>
        <w:fldChar w:fldCharType="end"/>
      </w:r>
    </w:p>
    <w:p w14:paraId="26DD8442" w14:textId="40A1B34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_Toc178200099 \h </w:instrText>
      </w:r>
      <w:r>
        <w:rPr>
          <w:noProof/>
        </w:rPr>
      </w:r>
      <w:r>
        <w:rPr>
          <w:noProof/>
        </w:rPr>
        <w:fldChar w:fldCharType="separate"/>
      </w:r>
      <w:r>
        <w:rPr>
          <w:noProof/>
        </w:rPr>
        <w:t>526</w:t>
      </w:r>
      <w:r>
        <w:rPr>
          <w:noProof/>
        </w:rPr>
        <w:fldChar w:fldCharType="end"/>
      </w:r>
    </w:p>
    <w:p w14:paraId="1B27AF58" w14:textId="4CAA582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leave procedures using on-demand session</w:t>
      </w:r>
      <w:r>
        <w:rPr>
          <w:noProof/>
        </w:rPr>
        <w:tab/>
      </w:r>
      <w:r>
        <w:rPr>
          <w:noProof/>
        </w:rPr>
        <w:fldChar w:fldCharType="begin" w:fldLock="1"/>
      </w:r>
      <w:r>
        <w:rPr>
          <w:noProof/>
        </w:rPr>
        <w:instrText xml:space="preserve"> PAGEREF _Toc178200100 \h </w:instrText>
      </w:r>
      <w:r>
        <w:rPr>
          <w:noProof/>
        </w:rPr>
      </w:r>
      <w:r>
        <w:rPr>
          <w:noProof/>
        </w:rPr>
        <w:fldChar w:fldCharType="separate"/>
      </w:r>
      <w:r>
        <w:rPr>
          <w:noProof/>
        </w:rPr>
        <w:t>526</w:t>
      </w:r>
      <w:r>
        <w:rPr>
          <w:noProof/>
        </w:rPr>
        <w:fldChar w:fldCharType="end"/>
      </w:r>
    </w:p>
    <w:p w14:paraId="5C7E94DD" w14:textId="45D0441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_Toc178200101 \h </w:instrText>
      </w:r>
      <w:r>
        <w:rPr>
          <w:noProof/>
        </w:rPr>
      </w:r>
      <w:r>
        <w:rPr>
          <w:noProof/>
        </w:rPr>
        <w:fldChar w:fldCharType="separate"/>
      </w:r>
      <w:r>
        <w:rPr>
          <w:noProof/>
        </w:rPr>
        <w:t>526</w:t>
      </w:r>
      <w:r>
        <w:rPr>
          <w:noProof/>
        </w:rPr>
        <w:fldChar w:fldCharType="end"/>
      </w:r>
    </w:p>
    <w:p w14:paraId="7F21D093" w14:textId="65CED4E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pre-established session</w:t>
      </w:r>
      <w:r>
        <w:rPr>
          <w:noProof/>
        </w:rPr>
        <w:tab/>
      </w:r>
      <w:r>
        <w:rPr>
          <w:noProof/>
        </w:rPr>
        <w:fldChar w:fldCharType="begin" w:fldLock="1"/>
      </w:r>
      <w:r>
        <w:rPr>
          <w:noProof/>
        </w:rPr>
        <w:instrText xml:space="preserve"> PAGEREF _Toc178200102 \h </w:instrText>
      </w:r>
      <w:r>
        <w:rPr>
          <w:noProof/>
        </w:rPr>
      </w:r>
      <w:r>
        <w:rPr>
          <w:noProof/>
        </w:rPr>
        <w:fldChar w:fldCharType="separate"/>
      </w:r>
      <w:r>
        <w:rPr>
          <w:noProof/>
        </w:rPr>
        <w:t>526</w:t>
      </w:r>
      <w:r>
        <w:rPr>
          <w:noProof/>
        </w:rPr>
        <w:fldChar w:fldCharType="end"/>
      </w:r>
    </w:p>
    <w:p w14:paraId="4F4BA5FE" w14:textId="3CD4FE5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_Toc178200103 \h </w:instrText>
      </w:r>
      <w:r>
        <w:rPr>
          <w:noProof/>
        </w:rPr>
      </w:r>
      <w:r>
        <w:rPr>
          <w:noProof/>
        </w:rPr>
        <w:fldChar w:fldCharType="separate"/>
      </w:r>
      <w:r>
        <w:rPr>
          <w:noProof/>
        </w:rPr>
        <w:t>526</w:t>
      </w:r>
      <w:r>
        <w:rPr>
          <w:noProof/>
        </w:rPr>
        <w:fldChar w:fldCharType="end"/>
      </w:r>
    </w:p>
    <w:p w14:paraId="242BCE3A" w14:textId="2921ECA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_Toc178200104 \h </w:instrText>
      </w:r>
      <w:r>
        <w:rPr>
          <w:noProof/>
        </w:rPr>
      </w:r>
      <w:r>
        <w:rPr>
          <w:noProof/>
        </w:rPr>
        <w:fldChar w:fldCharType="separate"/>
      </w:r>
      <w:r>
        <w:rPr>
          <w:noProof/>
        </w:rPr>
        <w:t>526</w:t>
      </w:r>
      <w:r>
        <w:rPr>
          <w:noProof/>
        </w:rPr>
        <w:fldChar w:fldCharType="end"/>
      </w:r>
    </w:p>
    <w:p w14:paraId="3F934F74" w14:textId="2568256C"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_Toc178200105 \h </w:instrText>
      </w:r>
      <w:r>
        <w:rPr>
          <w:noProof/>
        </w:rPr>
      </w:r>
      <w:r>
        <w:rPr>
          <w:noProof/>
        </w:rPr>
        <w:fldChar w:fldCharType="separate"/>
      </w:r>
      <w:r>
        <w:rPr>
          <w:noProof/>
        </w:rPr>
        <w:t>526</w:t>
      </w:r>
      <w:r>
        <w:rPr>
          <w:noProof/>
        </w:rPr>
        <w:fldChar w:fldCharType="end"/>
      </w:r>
    </w:p>
    <w:p w14:paraId="115BDA74" w14:textId="43716E1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_Toc178200106 \h </w:instrText>
      </w:r>
      <w:r>
        <w:rPr>
          <w:noProof/>
        </w:rPr>
      </w:r>
      <w:r>
        <w:rPr>
          <w:noProof/>
        </w:rPr>
        <w:fldChar w:fldCharType="separate"/>
      </w:r>
      <w:r>
        <w:rPr>
          <w:noProof/>
        </w:rPr>
        <w:t>526</w:t>
      </w:r>
      <w:r>
        <w:rPr>
          <w:noProof/>
        </w:rPr>
        <w:fldChar w:fldCharType="end"/>
      </w:r>
    </w:p>
    <w:p w14:paraId="0BD8484B" w14:textId="22B459A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 xml:space="preserve">Participating </w:t>
      </w:r>
      <w:r w:rsidRPr="004F2868">
        <w:rPr>
          <w:noProof/>
          <w:lang w:val="nl-NL"/>
        </w:rPr>
        <w:t xml:space="preserve">MCVideo </w:t>
      </w:r>
      <w:r w:rsidRPr="004F2868">
        <w:rPr>
          <w:rFonts w:eastAsia="Malgun Gothic"/>
          <w:noProof/>
        </w:rPr>
        <w:t>function procedures</w:t>
      </w:r>
      <w:r>
        <w:rPr>
          <w:noProof/>
        </w:rPr>
        <w:tab/>
      </w:r>
      <w:r>
        <w:rPr>
          <w:noProof/>
        </w:rPr>
        <w:fldChar w:fldCharType="begin" w:fldLock="1"/>
      </w:r>
      <w:r>
        <w:rPr>
          <w:noProof/>
        </w:rPr>
        <w:instrText xml:space="preserve"> PAGEREF _Toc178200107 \h </w:instrText>
      </w:r>
      <w:r>
        <w:rPr>
          <w:noProof/>
        </w:rPr>
      </w:r>
      <w:r>
        <w:rPr>
          <w:noProof/>
        </w:rPr>
        <w:fldChar w:fldCharType="separate"/>
      </w:r>
      <w:r>
        <w:rPr>
          <w:noProof/>
        </w:rPr>
        <w:t>527</w:t>
      </w:r>
      <w:r>
        <w:rPr>
          <w:noProof/>
        </w:rPr>
        <w:fldChar w:fldCharType="end"/>
      </w:r>
    </w:p>
    <w:p w14:paraId="035A28E9" w14:textId="44CA33A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_Toc178200108 \h </w:instrText>
      </w:r>
      <w:r>
        <w:rPr>
          <w:noProof/>
        </w:rPr>
      </w:r>
      <w:r>
        <w:rPr>
          <w:noProof/>
        </w:rPr>
        <w:fldChar w:fldCharType="separate"/>
      </w:r>
      <w:r>
        <w:rPr>
          <w:noProof/>
        </w:rPr>
        <w:t>527</w:t>
      </w:r>
      <w:r>
        <w:rPr>
          <w:noProof/>
        </w:rPr>
        <w:fldChar w:fldCharType="end"/>
      </w:r>
    </w:p>
    <w:p w14:paraId="34E026F2" w14:textId="4EEB47C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_Toc178200109 \h </w:instrText>
      </w:r>
      <w:r>
        <w:rPr>
          <w:noProof/>
        </w:rPr>
      </w:r>
      <w:r>
        <w:rPr>
          <w:noProof/>
        </w:rPr>
        <w:fldChar w:fldCharType="separate"/>
      </w:r>
      <w:r>
        <w:rPr>
          <w:noProof/>
        </w:rPr>
        <w:t>527</w:t>
      </w:r>
      <w:r>
        <w:rPr>
          <w:noProof/>
        </w:rPr>
        <w:fldChar w:fldCharType="end"/>
      </w:r>
    </w:p>
    <w:p w14:paraId="1642E384" w14:textId="0839368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on-demand session</w:t>
      </w:r>
      <w:r>
        <w:rPr>
          <w:noProof/>
        </w:rPr>
        <w:tab/>
      </w:r>
      <w:r>
        <w:rPr>
          <w:noProof/>
        </w:rPr>
        <w:fldChar w:fldCharType="begin" w:fldLock="1"/>
      </w:r>
      <w:r>
        <w:rPr>
          <w:noProof/>
        </w:rPr>
        <w:instrText xml:space="preserve"> PAGEREF _Toc178200110 \h </w:instrText>
      </w:r>
      <w:r>
        <w:rPr>
          <w:noProof/>
        </w:rPr>
      </w:r>
      <w:r>
        <w:rPr>
          <w:noProof/>
        </w:rPr>
        <w:fldChar w:fldCharType="separate"/>
      </w:r>
      <w:r>
        <w:rPr>
          <w:noProof/>
        </w:rPr>
        <w:t>527</w:t>
      </w:r>
      <w:r>
        <w:rPr>
          <w:noProof/>
        </w:rPr>
        <w:fldChar w:fldCharType="end"/>
      </w:r>
    </w:p>
    <w:p w14:paraId="1F1EEB03" w14:textId="6528B21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_Toc178200111 \h </w:instrText>
      </w:r>
      <w:r>
        <w:rPr>
          <w:noProof/>
        </w:rPr>
      </w:r>
      <w:r>
        <w:rPr>
          <w:noProof/>
        </w:rPr>
        <w:fldChar w:fldCharType="separate"/>
      </w:r>
      <w:r>
        <w:rPr>
          <w:noProof/>
        </w:rPr>
        <w:t>527</w:t>
      </w:r>
      <w:r>
        <w:rPr>
          <w:noProof/>
        </w:rPr>
        <w:fldChar w:fldCharType="end"/>
      </w:r>
    </w:p>
    <w:p w14:paraId="002AA471" w14:textId="3082D66F"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_Toc178200112 \h </w:instrText>
      </w:r>
      <w:r>
        <w:rPr>
          <w:noProof/>
        </w:rPr>
      </w:r>
      <w:r>
        <w:rPr>
          <w:noProof/>
        </w:rPr>
        <w:fldChar w:fldCharType="separate"/>
      </w:r>
      <w:r>
        <w:rPr>
          <w:noProof/>
        </w:rPr>
        <w:t>530</w:t>
      </w:r>
      <w:r>
        <w:rPr>
          <w:noProof/>
        </w:rPr>
        <w:fldChar w:fldCharType="end"/>
      </w:r>
    </w:p>
    <w:p w14:paraId="7EF32810" w14:textId="50AF500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setup procedures using pre-established session</w:t>
      </w:r>
      <w:r>
        <w:rPr>
          <w:noProof/>
        </w:rPr>
        <w:tab/>
      </w:r>
      <w:r>
        <w:rPr>
          <w:noProof/>
        </w:rPr>
        <w:fldChar w:fldCharType="begin" w:fldLock="1"/>
      </w:r>
      <w:r>
        <w:rPr>
          <w:noProof/>
        </w:rPr>
        <w:instrText xml:space="preserve"> PAGEREF _Toc178200113 \h </w:instrText>
      </w:r>
      <w:r>
        <w:rPr>
          <w:noProof/>
        </w:rPr>
      </w:r>
      <w:r>
        <w:rPr>
          <w:noProof/>
        </w:rPr>
        <w:fldChar w:fldCharType="separate"/>
      </w:r>
      <w:r>
        <w:rPr>
          <w:noProof/>
        </w:rPr>
        <w:t>531</w:t>
      </w:r>
      <w:r>
        <w:rPr>
          <w:noProof/>
        </w:rPr>
        <w:fldChar w:fldCharType="end"/>
      </w:r>
    </w:p>
    <w:p w14:paraId="5154E3AD" w14:textId="49D123DB"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_Toc178200114 \h </w:instrText>
      </w:r>
      <w:r>
        <w:rPr>
          <w:noProof/>
        </w:rPr>
      </w:r>
      <w:r>
        <w:rPr>
          <w:noProof/>
        </w:rPr>
        <w:fldChar w:fldCharType="separate"/>
      </w:r>
      <w:r>
        <w:rPr>
          <w:noProof/>
        </w:rPr>
        <w:t>531</w:t>
      </w:r>
      <w:r>
        <w:rPr>
          <w:noProof/>
        </w:rPr>
        <w:fldChar w:fldCharType="end"/>
      </w:r>
    </w:p>
    <w:p w14:paraId="40AF416F" w14:textId="2DC8A9D5"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_Toc178200115 \h </w:instrText>
      </w:r>
      <w:r>
        <w:rPr>
          <w:noProof/>
        </w:rPr>
      </w:r>
      <w:r>
        <w:rPr>
          <w:noProof/>
        </w:rPr>
        <w:fldChar w:fldCharType="separate"/>
      </w:r>
      <w:r>
        <w:rPr>
          <w:noProof/>
        </w:rPr>
        <w:t>535</w:t>
      </w:r>
      <w:r>
        <w:rPr>
          <w:noProof/>
        </w:rPr>
        <w:fldChar w:fldCharType="end"/>
      </w:r>
    </w:p>
    <w:p w14:paraId="1E6E1425" w14:textId="6664259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_Toc178200116 \h </w:instrText>
      </w:r>
      <w:r>
        <w:rPr>
          <w:noProof/>
        </w:rPr>
      </w:r>
      <w:r>
        <w:rPr>
          <w:noProof/>
        </w:rPr>
        <w:fldChar w:fldCharType="separate"/>
      </w:r>
      <w:r>
        <w:rPr>
          <w:noProof/>
        </w:rPr>
        <w:t>535</w:t>
      </w:r>
      <w:r>
        <w:rPr>
          <w:noProof/>
        </w:rPr>
        <w:fldChar w:fldCharType="end"/>
      </w:r>
    </w:p>
    <w:p w14:paraId="00079A99" w14:textId="7ED05680"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on-demand session</w:t>
      </w:r>
      <w:r>
        <w:rPr>
          <w:noProof/>
        </w:rPr>
        <w:tab/>
      </w:r>
      <w:r>
        <w:rPr>
          <w:noProof/>
        </w:rPr>
        <w:fldChar w:fldCharType="begin" w:fldLock="1"/>
      </w:r>
      <w:r>
        <w:rPr>
          <w:noProof/>
        </w:rPr>
        <w:instrText xml:space="preserve"> PAGEREF _Toc178200117 \h </w:instrText>
      </w:r>
      <w:r>
        <w:rPr>
          <w:noProof/>
        </w:rPr>
      </w:r>
      <w:r>
        <w:rPr>
          <w:noProof/>
        </w:rPr>
        <w:fldChar w:fldCharType="separate"/>
      </w:r>
      <w:r>
        <w:rPr>
          <w:noProof/>
        </w:rPr>
        <w:t>535</w:t>
      </w:r>
      <w:r>
        <w:rPr>
          <w:noProof/>
        </w:rPr>
        <w:fldChar w:fldCharType="end"/>
      </w:r>
    </w:p>
    <w:p w14:paraId="3EC29A2D" w14:textId="7BE008C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_Toc178200118 \h </w:instrText>
      </w:r>
      <w:r>
        <w:rPr>
          <w:noProof/>
        </w:rPr>
      </w:r>
      <w:r>
        <w:rPr>
          <w:noProof/>
        </w:rPr>
        <w:fldChar w:fldCharType="separate"/>
      </w:r>
      <w:r>
        <w:rPr>
          <w:noProof/>
        </w:rPr>
        <w:t>535</w:t>
      </w:r>
      <w:r>
        <w:rPr>
          <w:noProof/>
        </w:rPr>
        <w:fldChar w:fldCharType="end"/>
      </w:r>
    </w:p>
    <w:p w14:paraId="4AA18BD6" w14:textId="09ED2AD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_Toc178200119 \h </w:instrText>
      </w:r>
      <w:r>
        <w:rPr>
          <w:noProof/>
        </w:rPr>
      </w:r>
      <w:r>
        <w:rPr>
          <w:noProof/>
        </w:rPr>
        <w:fldChar w:fldCharType="separate"/>
      </w:r>
      <w:r>
        <w:rPr>
          <w:noProof/>
        </w:rPr>
        <w:t>535</w:t>
      </w:r>
      <w:r>
        <w:rPr>
          <w:noProof/>
        </w:rPr>
        <w:fldChar w:fldCharType="end"/>
      </w:r>
    </w:p>
    <w:p w14:paraId="327E6FE7" w14:textId="65697D3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release procedures using pre-established session</w:t>
      </w:r>
      <w:r>
        <w:rPr>
          <w:noProof/>
        </w:rPr>
        <w:tab/>
      </w:r>
      <w:r>
        <w:rPr>
          <w:noProof/>
        </w:rPr>
        <w:fldChar w:fldCharType="begin" w:fldLock="1"/>
      </w:r>
      <w:r>
        <w:rPr>
          <w:noProof/>
        </w:rPr>
        <w:instrText xml:space="preserve"> PAGEREF _Toc178200120 \h </w:instrText>
      </w:r>
      <w:r>
        <w:rPr>
          <w:noProof/>
        </w:rPr>
      </w:r>
      <w:r>
        <w:rPr>
          <w:noProof/>
        </w:rPr>
        <w:fldChar w:fldCharType="separate"/>
      </w:r>
      <w:r>
        <w:rPr>
          <w:noProof/>
        </w:rPr>
        <w:t>535</w:t>
      </w:r>
      <w:r>
        <w:rPr>
          <w:noProof/>
        </w:rPr>
        <w:fldChar w:fldCharType="end"/>
      </w:r>
    </w:p>
    <w:p w14:paraId="3797BE9F" w14:textId="7093099A"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lastRenderedPageBreak/>
        <w:t>22.3.3.2.1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_Toc178200121 \h </w:instrText>
      </w:r>
      <w:r>
        <w:rPr>
          <w:noProof/>
        </w:rPr>
      </w:r>
      <w:r>
        <w:rPr>
          <w:noProof/>
        </w:rPr>
        <w:fldChar w:fldCharType="separate"/>
      </w:r>
      <w:r>
        <w:rPr>
          <w:noProof/>
        </w:rPr>
        <w:t>535</w:t>
      </w:r>
      <w:r>
        <w:rPr>
          <w:noProof/>
        </w:rPr>
        <w:fldChar w:fldCharType="end"/>
      </w:r>
    </w:p>
    <w:p w14:paraId="53789B19" w14:textId="6487F9A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_Toc178200122 \h </w:instrText>
      </w:r>
      <w:r>
        <w:rPr>
          <w:noProof/>
        </w:rPr>
      </w:r>
      <w:r>
        <w:rPr>
          <w:noProof/>
        </w:rPr>
        <w:fldChar w:fldCharType="separate"/>
      </w:r>
      <w:r>
        <w:rPr>
          <w:noProof/>
        </w:rPr>
        <w:t>535</w:t>
      </w:r>
      <w:r>
        <w:rPr>
          <w:noProof/>
        </w:rPr>
        <w:fldChar w:fldCharType="end"/>
      </w:r>
    </w:p>
    <w:p w14:paraId="54E2F6E8" w14:textId="29DCFD6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_Toc178200123 \h </w:instrText>
      </w:r>
      <w:r>
        <w:rPr>
          <w:noProof/>
        </w:rPr>
      </w:r>
      <w:r>
        <w:rPr>
          <w:noProof/>
        </w:rPr>
        <w:fldChar w:fldCharType="separate"/>
      </w:r>
      <w:r>
        <w:rPr>
          <w:noProof/>
        </w:rPr>
        <w:t>535</w:t>
      </w:r>
      <w:r>
        <w:rPr>
          <w:noProof/>
        </w:rPr>
        <w:fldChar w:fldCharType="end"/>
      </w:r>
    </w:p>
    <w:p w14:paraId="2227008B" w14:textId="576458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on-demand session</w:t>
      </w:r>
      <w:r>
        <w:rPr>
          <w:noProof/>
        </w:rPr>
        <w:tab/>
      </w:r>
      <w:r>
        <w:rPr>
          <w:noProof/>
        </w:rPr>
        <w:fldChar w:fldCharType="begin" w:fldLock="1"/>
      </w:r>
      <w:r>
        <w:rPr>
          <w:noProof/>
        </w:rPr>
        <w:instrText xml:space="preserve"> PAGEREF _Toc178200124 \h </w:instrText>
      </w:r>
      <w:r>
        <w:rPr>
          <w:noProof/>
        </w:rPr>
      </w:r>
      <w:r>
        <w:rPr>
          <w:noProof/>
        </w:rPr>
        <w:fldChar w:fldCharType="separate"/>
      </w:r>
      <w:r>
        <w:rPr>
          <w:noProof/>
        </w:rPr>
        <w:t>535</w:t>
      </w:r>
      <w:r>
        <w:rPr>
          <w:noProof/>
        </w:rPr>
        <w:fldChar w:fldCharType="end"/>
      </w:r>
    </w:p>
    <w:p w14:paraId="4D4C9B4E" w14:textId="5E892E2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_Toc178200125 \h </w:instrText>
      </w:r>
      <w:r>
        <w:rPr>
          <w:noProof/>
        </w:rPr>
      </w:r>
      <w:r>
        <w:rPr>
          <w:noProof/>
        </w:rPr>
        <w:fldChar w:fldCharType="separate"/>
      </w:r>
      <w:r>
        <w:rPr>
          <w:noProof/>
        </w:rPr>
        <w:t>535</w:t>
      </w:r>
      <w:r>
        <w:rPr>
          <w:noProof/>
        </w:rPr>
        <w:fldChar w:fldCharType="end"/>
      </w:r>
    </w:p>
    <w:p w14:paraId="0EEECBC4" w14:textId="6A8CB1A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pre-established session</w:t>
      </w:r>
      <w:r>
        <w:rPr>
          <w:noProof/>
        </w:rPr>
        <w:tab/>
      </w:r>
      <w:r>
        <w:rPr>
          <w:noProof/>
        </w:rPr>
        <w:fldChar w:fldCharType="begin" w:fldLock="1"/>
      </w:r>
      <w:r>
        <w:rPr>
          <w:noProof/>
        </w:rPr>
        <w:instrText xml:space="preserve"> PAGEREF _Toc178200126 \h </w:instrText>
      </w:r>
      <w:r>
        <w:rPr>
          <w:noProof/>
        </w:rPr>
      </w:r>
      <w:r>
        <w:rPr>
          <w:noProof/>
        </w:rPr>
        <w:fldChar w:fldCharType="separate"/>
      </w:r>
      <w:r>
        <w:rPr>
          <w:noProof/>
        </w:rPr>
        <w:t>535</w:t>
      </w:r>
      <w:r>
        <w:rPr>
          <w:noProof/>
        </w:rPr>
        <w:fldChar w:fldCharType="end"/>
      </w:r>
    </w:p>
    <w:p w14:paraId="7A0BDC2A" w14:textId="530EA32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_Toc178200127 \h </w:instrText>
      </w:r>
      <w:r>
        <w:rPr>
          <w:noProof/>
        </w:rPr>
      </w:r>
      <w:r>
        <w:rPr>
          <w:noProof/>
        </w:rPr>
        <w:fldChar w:fldCharType="separate"/>
      </w:r>
      <w:r>
        <w:rPr>
          <w:noProof/>
        </w:rPr>
        <w:t>535</w:t>
      </w:r>
      <w:r>
        <w:rPr>
          <w:noProof/>
        </w:rPr>
        <w:fldChar w:fldCharType="end"/>
      </w:r>
    </w:p>
    <w:p w14:paraId="340A3FC7" w14:textId="3FA05A1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_Toc178200128 \h </w:instrText>
      </w:r>
      <w:r>
        <w:rPr>
          <w:noProof/>
        </w:rPr>
      </w:r>
      <w:r>
        <w:rPr>
          <w:noProof/>
        </w:rPr>
        <w:fldChar w:fldCharType="separate"/>
      </w:r>
      <w:r>
        <w:rPr>
          <w:noProof/>
        </w:rPr>
        <w:t>536</w:t>
      </w:r>
      <w:r>
        <w:rPr>
          <w:noProof/>
        </w:rPr>
        <w:fldChar w:fldCharType="end"/>
      </w:r>
    </w:p>
    <w:p w14:paraId="083D8D56" w14:textId="081BD9D9"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_Toc178200129 \h </w:instrText>
      </w:r>
      <w:r>
        <w:rPr>
          <w:noProof/>
        </w:rPr>
      </w:r>
      <w:r>
        <w:rPr>
          <w:noProof/>
        </w:rPr>
        <w:fldChar w:fldCharType="separate"/>
      </w:r>
      <w:r>
        <w:rPr>
          <w:noProof/>
        </w:rPr>
        <w:t>536</w:t>
      </w:r>
      <w:r>
        <w:rPr>
          <w:noProof/>
        </w:rPr>
        <w:fldChar w:fldCharType="end"/>
      </w:r>
    </w:p>
    <w:p w14:paraId="3C63E021" w14:textId="136A6A3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_Toc178200130 \h </w:instrText>
      </w:r>
      <w:r>
        <w:rPr>
          <w:noProof/>
        </w:rPr>
      </w:r>
      <w:r>
        <w:rPr>
          <w:noProof/>
        </w:rPr>
        <w:fldChar w:fldCharType="separate"/>
      </w:r>
      <w:r>
        <w:rPr>
          <w:noProof/>
        </w:rPr>
        <w:t>536</w:t>
      </w:r>
      <w:r>
        <w:rPr>
          <w:noProof/>
        </w:rPr>
        <w:fldChar w:fldCharType="end"/>
      </w:r>
    </w:p>
    <w:p w14:paraId="5E9A1B31" w14:textId="2060B45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_Toc178200131 \h </w:instrText>
      </w:r>
      <w:r>
        <w:rPr>
          <w:noProof/>
        </w:rPr>
      </w:r>
      <w:r>
        <w:rPr>
          <w:noProof/>
        </w:rPr>
        <w:fldChar w:fldCharType="separate"/>
      </w:r>
      <w:r>
        <w:rPr>
          <w:noProof/>
        </w:rPr>
        <w:t>537</w:t>
      </w:r>
      <w:r>
        <w:rPr>
          <w:noProof/>
        </w:rPr>
        <w:fldChar w:fldCharType="end"/>
      </w:r>
    </w:p>
    <w:p w14:paraId="59121266" w14:textId="01AAD982"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_Toc178200132 \h </w:instrText>
      </w:r>
      <w:r>
        <w:rPr>
          <w:noProof/>
        </w:rPr>
      </w:r>
      <w:r>
        <w:rPr>
          <w:noProof/>
        </w:rPr>
        <w:fldChar w:fldCharType="separate"/>
      </w:r>
      <w:r>
        <w:rPr>
          <w:noProof/>
        </w:rPr>
        <w:t>537</w:t>
      </w:r>
      <w:r>
        <w:rPr>
          <w:noProof/>
        </w:rPr>
        <w:fldChar w:fldCharType="end"/>
      </w:r>
    </w:p>
    <w:p w14:paraId="2558A69A" w14:textId="15874E6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determination</w:t>
      </w:r>
      <w:r>
        <w:rPr>
          <w:noProof/>
        </w:rPr>
        <w:tab/>
      </w:r>
      <w:r>
        <w:rPr>
          <w:noProof/>
        </w:rPr>
        <w:fldChar w:fldCharType="begin" w:fldLock="1"/>
      </w:r>
      <w:r>
        <w:rPr>
          <w:noProof/>
        </w:rPr>
        <w:instrText xml:space="preserve"> PAGEREF _Toc178200133 \h </w:instrText>
      </w:r>
      <w:r>
        <w:rPr>
          <w:noProof/>
        </w:rPr>
      </w:r>
      <w:r>
        <w:rPr>
          <w:noProof/>
        </w:rPr>
        <w:fldChar w:fldCharType="separate"/>
      </w:r>
      <w:r>
        <w:rPr>
          <w:noProof/>
        </w:rPr>
        <w:t>538</w:t>
      </w:r>
      <w:r>
        <w:rPr>
          <w:noProof/>
        </w:rPr>
        <w:fldChar w:fldCharType="end"/>
      </w:r>
    </w:p>
    <w:p w14:paraId="54FC29BA" w14:textId="6A9C0EF6"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procedures</w:t>
      </w:r>
      <w:r>
        <w:rPr>
          <w:noProof/>
        </w:rPr>
        <w:tab/>
      </w:r>
      <w:r>
        <w:rPr>
          <w:noProof/>
        </w:rPr>
        <w:fldChar w:fldCharType="begin" w:fldLock="1"/>
      </w:r>
      <w:r>
        <w:rPr>
          <w:noProof/>
        </w:rPr>
        <w:instrText xml:space="preserve"> PAGEREF _Toc178200134 \h </w:instrText>
      </w:r>
      <w:r>
        <w:rPr>
          <w:noProof/>
        </w:rPr>
      </w:r>
      <w:r>
        <w:rPr>
          <w:noProof/>
        </w:rPr>
        <w:fldChar w:fldCharType="separate"/>
      </w:r>
      <w:r>
        <w:rPr>
          <w:noProof/>
        </w:rPr>
        <w:t>538</w:t>
      </w:r>
      <w:r>
        <w:rPr>
          <w:noProof/>
        </w:rPr>
        <w:fldChar w:fldCharType="end"/>
      </w:r>
    </w:p>
    <w:p w14:paraId="68D99EDB" w14:textId="1389DDF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22.3.6.2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stop procedures</w:t>
      </w:r>
      <w:r>
        <w:rPr>
          <w:noProof/>
        </w:rPr>
        <w:tab/>
      </w:r>
      <w:r>
        <w:rPr>
          <w:noProof/>
        </w:rPr>
        <w:fldChar w:fldCharType="begin" w:fldLock="1"/>
      </w:r>
      <w:r>
        <w:rPr>
          <w:noProof/>
        </w:rPr>
        <w:instrText xml:space="preserve"> PAGEREF _Toc178200135 \h </w:instrText>
      </w:r>
      <w:r>
        <w:rPr>
          <w:noProof/>
        </w:rPr>
      </w:r>
      <w:r>
        <w:rPr>
          <w:noProof/>
        </w:rPr>
        <w:fldChar w:fldCharType="separate"/>
      </w:r>
      <w:r>
        <w:rPr>
          <w:noProof/>
        </w:rPr>
        <w:t>539</w:t>
      </w:r>
      <w:r>
        <w:rPr>
          <w:noProof/>
        </w:rPr>
        <w:fldChar w:fldCharType="end"/>
      </w:r>
    </w:p>
    <w:p w14:paraId="7FB03309" w14:textId="27BDF93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22.4</w:t>
      </w:r>
      <w:r>
        <w:rPr>
          <w:rFonts w:asciiTheme="minorHAnsi" w:eastAsiaTheme="minorEastAsia" w:hAnsiTheme="minorHAnsi" w:cstheme="minorBidi"/>
          <w:noProof/>
          <w:kern w:val="2"/>
          <w:sz w:val="22"/>
          <w:szCs w:val="22"/>
          <w:lang w:eastAsia="en-GB"/>
          <w14:ligatures w14:val="standardContextual"/>
        </w:rPr>
        <w:tab/>
      </w:r>
      <w:r>
        <w:rPr>
          <w:noProof/>
        </w:rPr>
        <w:t xml:space="preserve">Controlling </w:t>
      </w:r>
      <w:r w:rsidRPr="004F2868">
        <w:rPr>
          <w:noProof/>
          <w:lang w:val="nl-NL"/>
        </w:rPr>
        <w:t>MCVideo</w:t>
      </w:r>
      <w:r>
        <w:rPr>
          <w:noProof/>
        </w:rPr>
        <w:t xml:space="preserve"> function procedures</w:t>
      </w:r>
      <w:r>
        <w:rPr>
          <w:noProof/>
        </w:rPr>
        <w:tab/>
      </w:r>
      <w:r>
        <w:rPr>
          <w:noProof/>
        </w:rPr>
        <w:fldChar w:fldCharType="begin" w:fldLock="1"/>
      </w:r>
      <w:r>
        <w:rPr>
          <w:noProof/>
        </w:rPr>
        <w:instrText xml:space="preserve"> PAGEREF _Toc178200136 \h </w:instrText>
      </w:r>
      <w:r>
        <w:rPr>
          <w:noProof/>
        </w:rPr>
      </w:r>
      <w:r>
        <w:rPr>
          <w:noProof/>
        </w:rPr>
        <w:fldChar w:fldCharType="separate"/>
      </w:r>
      <w:r>
        <w:rPr>
          <w:noProof/>
        </w:rPr>
        <w:t>540</w:t>
      </w:r>
      <w:r>
        <w:rPr>
          <w:noProof/>
        </w:rPr>
        <w:fldChar w:fldCharType="end"/>
      </w:r>
    </w:p>
    <w:p w14:paraId="25A2EDA9" w14:textId="4C8E436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General</w:t>
      </w:r>
      <w:r>
        <w:rPr>
          <w:noProof/>
        </w:rPr>
        <w:tab/>
      </w:r>
      <w:r>
        <w:rPr>
          <w:noProof/>
        </w:rPr>
        <w:fldChar w:fldCharType="begin" w:fldLock="1"/>
      </w:r>
      <w:r>
        <w:rPr>
          <w:noProof/>
        </w:rPr>
        <w:instrText xml:space="preserve"> PAGEREF _Toc178200137 \h </w:instrText>
      </w:r>
      <w:r>
        <w:rPr>
          <w:noProof/>
        </w:rPr>
      </w:r>
      <w:r>
        <w:rPr>
          <w:noProof/>
        </w:rPr>
        <w:fldChar w:fldCharType="separate"/>
      </w:r>
      <w:r>
        <w:rPr>
          <w:noProof/>
        </w:rPr>
        <w:t>540</w:t>
      </w:r>
      <w:r>
        <w:rPr>
          <w:noProof/>
        </w:rPr>
        <w:fldChar w:fldCharType="end"/>
      </w:r>
    </w:p>
    <w:p w14:paraId="76843CF0" w14:textId="72009FD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setup</w:t>
      </w:r>
      <w:r>
        <w:rPr>
          <w:noProof/>
        </w:rPr>
        <w:tab/>
      </w:r>
      <w:r>
        <w:rPr>
          <w:noProof/>
        </w:rPr>
        <w:fldChar w:fldCharType="begin" w:fldLock="1"/>
      </w:r>
      <w:r>
        <w:rPr>
          <w:noProof/>
        </w:rPr>
        <w:instrText xml:space="preserve"> PAGEREF _Toc178200138 \h </w:instrText>
      </w:r>
      <w:r>
        <w:rPr>
          <w:noProof/>
        </w:rPr>
      </w:r>
      <w:r>
        <w:rPr>
          <w:noProof/>
        </w:rPr>
        <w:fldChar w:fldCharType="separate"/>
      </w:r>
      <w:r>
        <w:rPr>
          <w:noProof/>
        </w:rPr>
        <w:t>540</w:t>
      </w:r>
      <w:r>
        <w:rPr>
          <w:noProof/>
        </w:rPr>
        <w:fldChar w:fldCharType="end"/>
      </w:r>
    </w:p>
    <w:p w14:paraId="4A22CD81" w14:textId="61227D41"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_Toc178200139 \h </w:instrText>
      </w:r>
      <w:r>
        <w:rPr>
          <w:noProof/>
        </w:rPr>
      </w:r>
      <w:r>
        <w:rPr>
          <w:noProof/>
        </w:rPr>
        <w:fldChar w:fldCharType="separate"/>
      </w:r>
      <w:r>
        <w:rPr>
          <w:noProof/>
        </w:rPr>
        <w:t>540</w:t>
      </w:r>
      <w:r>
        <w:rPr>
          <w:noProof/>
        </w:rPr>
        <w:fldChar w:fldCharType="end"/>
      </w:r>
    </w:p>
    <w:p w14:paraId="3432B3B1" w14:textId="38C474A6"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INVITE targeted to an </w:t>
      </w:r>
      <w:r w:rsidRPr="004F2868">
        <w:rPr>
          <w:noProof/>
          <w:lang w:val="nl-NL"/>
        </w:rPr>
        <w:t>MCVideo</w:t>
      </w:r>
      <w:r>
        <w:rPr>
          <w:noProof/>
        </w:rPr>
        <w:t xml:space="preserve"> client</w:t>
      </w:r>
      <w:r>
        <w:rPr>
          <w:noProof/>
        </w:rPr>
        <w:tab/>
      </w:r>
      <w:r>
        <w:rPr>
          <w:noProof/>
        </w:rPr>
        <w:fldChar w:fldCharType="begin" w:fldLock="1"/>
      </w:r>
      <w:r>
        <w:rPr>
          <w:noProof/>
        </w:rPr>
        <w:instrText xml:space="preserve"> PAGEREF _Toc178200140 \h </w:instrText>
      </w:r>
      <w:r>
        <w:rPr>
          <w:noProof/>
        </w:rPr>
      </w:r>
      <w:r>
        <w:rPr>
          <w:noProof/>
        </w:rPr>
        <w:fldChar w:fldCharType="separate"/>
      </w:r>
      <w:r>
        <w:rPr>
          <w:noProof/>
        </w:rPr>
        <w:t>540</w:t>
      </w:r>
      <w:r>
        <w:rPr>
          <w:noProof/>
        </w:rPr>
        <w:fldChar w:fldCharType="end"/>
      </w:r>
    </w:p>
    <w:p w14:paraId="18246160" w14:textId="36A323BB"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_Toc178200141 \h </w:instrText>
      </w:r>
      <w:r>
        <w:rPr>
          <w:noProof/>
        </w:rPr>
      </w:r>
      <w:r>
        <w:rPr>
          <w:noProof/>
        </w:rPr>
        <w:fldChar w:fldCharType="separate"/>
      </w:r>
      <w:r>
        <w:rPr>
          <w:noProof/>
        </w:rPr>
        <w:t>541</w:t>
      </w:r>
      <w:r>
        <w:rPr>
          <w:noProof/>
        </w:rPr>
        <w:fldChar w:fldCharType="end"/>
      </w:r>
    </w:p>
    <w:p w14:paraId="46B84BB5" w14:textId="66DCD55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ab/>
      </w:r>
      <w:r>
        <w:rPr>
          <w:noProof/>
        </w:rPr>
        <w:fldChar w:fldCharType="begin" w:fldLock="1"/>
      </w:r>
      <w:r>
        <w:rPr>
          <w:noProof/>
        </w:rPr>
        <w:instrText xml:space="preserve"> PAGEREF _Toc178200142 \h </w:instrText>
      </w:r>
      <w:r>
        <w:rPr>
          <w:noProof/>
        </w:rPr>
      </w:r>
      <w:r>
        <w:rPr>
          <w:noProof/>
        </w:rPr>
        <w:fldChar w:fldCharType="separate"/>
      </w:r>
      <w:r>
        <w:rPr>
          <w:noProof/>
        </w:rPr>
        <w:t>545</w:t>
      </w:r>
      <w:r>
        <w:rPr>
          <w:noProof/>
        </w:rPr>
        <w:fldChar w:fldCharType="end"/>
      </w:r>
    </w:p>
    <w:p w14:paraId="273D428F" w14:textId="5EA0203F"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_Toc178200143 \h </w:instrText>
      </w:r>
      <w:r>
        <w:rPr>
          <w:noProof/>
        </w:rPr>
      </w:r>
      <w:r>
        <w:rPr>
          <w:noProof/>
        </w:rPr>
        <w:fldChar w:fldCharType="separate"/>
      </w:r>
      <w:r>
        <w:rPr>
          <w:noProof/>
        </w:rPr>
        <w:t>546</w:t>
      </w:r>
      <w:r>
        <w:rPr>
          <w:noProof/>
        </w:rPr>
        <w:fldChar w:fldCharType="end"/>
      </w:r>
    </w:p>
    <w:p w14:paraId="742F3FB0" w14:textId="7CE540F0"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release</w:t>
      </w:r>
      <w:r>
        <w:rPr>
          <w:noProof/>
        </w:rPr>
        <w:t xml:space="preserve"> initiated by the controlling </w:t>
      </w:r>
      <w:r w:rsidRPr="004F2868">
        <w:rPr>
          <w:noProof/>
          <w:lang w:val="nl-NL"/>
        </w:rPr>
        <w:t>MCVideo</w:t>
      </w:r>
      <w:r>
        <w:rPr>
          <w:noProof/>
        </w:rPr>
        <w:t xml:space="preserve"> function</w:t>
      </w:r>
      <w:r>
        <w:rPr>
          <w:noProof/>
        </w:rPr>
        <w:tab/>
      </w:r>
      <w:r>
        <w:rPr>
          <w:noProof/>
        </w:rPr>
        <w:fldChar w:fldCharType="begin" w:fldLock="1"/>
      </w:r>
      <w:r>
        <w:rPr>
          <w:noProof/>
        </w:rPr>
        <w:instrText xml:space="preserve"> PAGEREF _Toc178200144 \h </w:instrText>
      </w:r>
      <w:r>
        <w:rPr>
          <w:noProof/>
        </w:rPr>
      </w:r>
      <w:r>
        <w:rPr>
          <w:noProof/>
        </w:rPr>
        <w:fldChar w:fldCharType="separate"/>
      </w:r>
      <w:r>
        <w:rPr>
          <w:noProof/>
        </w:rPr>
        <w:t>546</w:t>
      </w:r>
      <w:r>
        <w:rPr>
          <w:noProof/>
        </w:rPr>
        <w:fldChar w:fldCharType="end"/>
      </w:r>
    </w:p>
    <w:p w14:paraId="53AB37AD" w14:textId="575DB74A"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4F2868">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_Toc178200145 \h </w:instrText>
      </w:r>
      <w:r>
        <w:rPr>
          <w:noProof/>
        </w:rPr>
      </w:r>
      <w:r>
        <w:rPr>
          <w:noProof/>
        </w:rPr>
        <w:fldChar w:fldCharType="separate"/>
      </w:r>
      <w:r>
        <w:rPr>
          <w:noProof/>
        </w:rPr>
        <w:t>546</w:t>
      </w:r>
      <w:r>
        <w:rPr>
          <w:noProof/>
        </w:rPr>
        <w:fldChar w:fldCharType="end"/>
      </w:r>
    </w:p>
    <w:p w14:paraId="6A83C1AF" w14:textId="026B7AB1"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leave</w:t>
      </w:r>
      <w:r>
        <w:rPr>
          <w:noProof/>
        </w:rPr>
        <w:t xml:space="preserve"> initiated by the controlling </w:t>
      </w:r>
      <w:r w:rsidRPr="004F2868">
        <w:rPr>
          <w:noProof/>
          <w:lang w:val="nl-NL"/>
        </w:rPr>
        <w:t>MCVideo</w:t>
      </w:r>
      <w:r>
        <w:rPr>
          <w:noProof/>
        </w:rPr>
        <w:t xml:space="preserve"> function</w:t>
      </w:r>
      <w:r>
        <w:rPr>
          <w:noProof/>
        </w:rPr>
        <w:tab/>
      </w:r>
      <w:r>
        <w:rPr>
          <w:noProof/>
        </w:rPr>
        <w:fldChar w:fldCharType="begin" w:fldLock="1"/>
      </w:r>
      <w:r>
        <w:rPr>
          <w:noProof/>
        </w:rPr>
        <w:instrText xml:space="preserve"> PAGEREF _Toc178200146 \h </w:instrText>
      </w:r>
      <w:r>
        <w:rPr>
          <w:noProof/>
        </w:rPr>
      </w:r>
      <w:r>
        <w:rPr>
          <w:noProof/>
        </w:rPr>
        <w:fldChar w:fldCharType="separate"/>
      </w:r>
      <w:r>
        <w:rPr>
          <w:noProof/>
        </w:rPr>
        <w:t>546</w:t>
      </w:r>
      <w:r>
        <w:rPr>
          <w:noProof/>
        </w:rPr>
        <w:fldChar w:fldCharType="end"/>
      </w:r>
    </w:p>
    <w:p w14:paraId="5BAA4E9C" w14:textId="0D47AFE6" w:rsidR="00184F3F" w:rsidRDefault="00184F3F">
      <w:pPr>
        <w:pStyle w:val="TOC6"/>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22.4.3.1</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4F2868">
        <w:rPr>
          <w:noProof/>
          <w:lang w:val="nl-NL"/>
        </w:rPr>
        <w:t>MCVideo</w:t>
      </w:r>
      <w:r>
        <w:rPr>
          <w:noProof/>
          <w:lang w:eastAsia="ko-KR"/>
        </w:rPr>
        <w:t xml:space="preserve"> client from </w:t>
      </w:r>
      <w:r w:rsidRPr="004F2868">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_Toc178200147 \h </w:instrText>
      </w:r>
      <w:r>
        <w:rPr>
          <w:noProof/>
        </w:rPr>
      </w:r>
      <w:r>
        <w:rPr>
          <w:noProof/>
        </w:rPr>
        <w:fldChar w:fldCharType="separate"/>
      </w:r>
      <w:r>
        <w:rPr>
          <w:noProof/>
        </w:rPr>
        <w:t>546</w:t>
      </w:r>
      <w:r>
        <w:rPr>
          <w:noProof/>
        </w:rPr>
        <w:fldChar w:fldCharType="end"/>
      </w:r>
    </w:p>
    <w:p w14:paraId="2F969010" w14:textId="36494F9A"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_Toc178200148 \h </w:instrText>
      </w:r>
      <w:r>
        <w:rPr>
          <w:noProof/>
        </w:rPr>
      </w:r>
      <w:r>
        <w:rPr>
          <w:noProof/>
        </w:rPr>
        <w:fldChar w:fldCharType="separate"/>
      </w:r>
      <w:r>
        <w:rPr>
          <w:noProof/>
        </w:rPr>
        <w:t>546</w:t>
      </w:r>
      <w:r>
        <w:rPr>
          <w:noProof/>
        </w:rPr>
        <w:fldChar w:fldCharType="end"/>
      </w:r>
    </w:p>
    <w:p w14:paraId="3E21840A" w14:textId="058DE2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rejoin</w:t>
      </w:r>
      <w:r>
        <w:rPr>
          <w:noProof/>
        </w:rPr>
        <w:tab/>
      </w:r>
      <w:r>
        <w:rPr>
          <w:noProof/>
        </w:rPr>
        <w:fldChar w:fldCharType="begin" w:fldLock="1"/>
      </w:r>
      <w:r>
        <w:rPr>
          <w:noProof/>
        </w:rPr>
        <w:instrText xml:space="preserve"> PAGEREF _Toc178200149 \h </w:instrText>
      </w:r>
      <w:r>
        <w:rPr>
          <w:noProof/>
        </w:rPr>
      </w:r>
      <w:r>
        <w:rPr>
          <w:noProof/>
        </w:rPr>
        <w:fldChar w:fldCharType="separate"/>
      </w:r>
      <w:r>
        <w:rPr>
          <w:noProof/>
        </w:rPr>
        <w:t>546</w:t>
      </w:r>
      <w:r>
        <w:rPr>
          <w:noProof/>
        </w:rPr>
        <w:fldChar w:fldCharType="end"/>
      </w:r>
    </w:p>
    <w:p w14:paraId="26D33F63" w14:textId="341E952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rejoin procedures using on-demand session</w:t>
      </w:r>
      <w:r>
        <w:rPr>
          <w:noProof/>
        </w:rPr>
        <w:tab/>
      </w:r>
      <w:r>
        <w:rPr>
          <w:noProof/>
        </w:rPr>
        <w:fldChar w:fldCharType="begin" w:fldLock="1"/>
      </w:r>
      <w:r>
        <w:rPr>
          <w:noProof/>
        </w:rPr>
        <w:instrText xml:space="preserve"> PAGEREF _Toc178200150 \h </w:instrText>
      </w:r>
      <w:r>
        <w:rPr>
          <w:noProof/>
        </w:rPr>
      </w:r>
      <w:r>
        <w:rPr>
          <w:noProof/>
        </w:rPr>
        <w:fldChar w:fldCharType="separate"/>
      </w:r>
      <w:r>
        <w:rPr>
          <w:noProof/>
        </w:rPr>
        <w:t>546</w:t>
      </w:r>
      <w:r>
        <w:rPr>
          <w:noProof/>
        </w:rPr>
        <w:fldChar w:fldCharType="end"/>
      </w:r>
    </w:p>
    <w:p w14:paraId="113384F2" w14:textId="004C7F17"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_Toc178200151 \h </w:instrText>
      </w:r>
      <w:r>
        <w:rPr>
          <w:noProof/>
        </w:rPr>
      </w:r>
      <w:r>
        <w:rPr>
          <w:noProof/>
        </w:rPr>
        <w:fldChar w:fldCharType="separate"/>
      </w:r>
      <w:r>
        <w:rPr>
          <w:noProof/>
        </w:rPr>
        <w:t>546</w:t>
      </w:r>
      <w:r>
        <w:rPr>
          <w:noProof/>
        </w:rPr>
        <w:fldChar w:fldCharType="end"/>
      </w:r>
    </w:p>
    <w:p w14:paraId="007FF270" w14:textId="42CEE8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modify</w:t>
      </w:r>
      <w:r>
        <w:rPr>
          <w:noProof/>
        </w:rPr>
        <w:tab/>
      </w:r>
      <w:r>
        <w:rPr>
          <w:noProof/>
        </w:rPr>
        <w:fldChar w:fldCharType="begin" w:fldLock="1"/>
      </w:r>
      <w:r>
        <w:rPr>
          <w:noProof/>
        </w:rPr>
        <w:instrText xml:space="preserve"> PAGEREF _Toc178200152 \h </w:instrText>
      </w:r>
      <w:r>
        <w:rPr>
          <w:noProof/>
        </w:rPr>
      </w:r>
      <w:r>
        <w:rPr>
          <w:noProof/>
        </w:rPr>
        <w:fldChar w:fldCharType="separate"/>
      </w:r>
      <w:r>
        <w:rPr>
          <w:noProof/>
        </w:rPr>
        <w:t>547</w:t>
      </w:r>
      <w:r>
        <w:rPr>
          <w:noProof/>
        </w:rPr>
        <w:fldChar w:fldCharType="end"/>
      </w:r>
    </w:p>
    <w:p w14:paraId="478460D8" w14:textId="24A05F12"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using on-demand session</w:t>
      </w:r>
      <w:r>
        <w:rPr>
          <w:noProof/>
        </w:rPr>
        <w:tab/>
      </w:r>
      <w:r>
        <w:rPr>
          <w:noProof/>
        </w:rPr>
        <w:fldChar w:fldCharType="begin" w:fldLock="1"/>
      </w:r>
      <w:r>
        <w:rPr>
          <w:noProof/>
        </w:rPr>
        <w:instrText xml:space="preserve"> PAGEREF _Toc178200153 \h </w:instrText>
      </w:r>
      <w:r>
        <w:rPr>
          <w:noProof/>
        </w:rPr>
      </w:r>
      <w:r>
        <w:rPr>
          <w:noProof/>
        </w:rPr>
        <w:fldChar w:fldCharType="separate"/>
      </w:r>
      <w:r>
        <w:rPr>
          <w:noProof/>
        </w:rPr>
        <w:t>547</w:t>
      </w:r>
      <w:r>
        <w:rPr>
          <w:noProof/>
        </w:rPr>
        <w:fldChar w:fldCharType="end"/>
      </w:r>
    </w:p>
    <w:p w14:paraId="3C84141D" w14:textId="6A5B5339"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_Toc178200154 \h </w:instrText>
      </w:r>
      <w:r>
        <w:rPr>
          <w:noProof/>
        </w:rPr>
      </w:r>
      <w:r>
        <w:rPr>
          <w:noProof/>
        </w:rPr>
        <w:fldChar w:fldCharType="separate"/>
      </w:r>
      <w:r>
        <w:rPr>
          <w:noProof/>
        </w:rPr>
        <w:t>547</w:t>
      </w:r>
      <w:r>
        <w:rPr>
          <w:noProof/>
        </w:rPr>
        <w:fldChar w:fldCharType="end"/>
      </w:r>
    </w:p>
    <w:p w14:paraId="32047314" w14:textId="0066EBC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_Toc178200155 \h </w:instrText>
      </w:r>
      <w:r>
        <w:rPr>
          <w:noProof/>
        </w:rPr>
      </w:r>
      <w:r>
        <w:rPr>
          <w:noProof/>
        </w:rPr>
        <w:fldChar w:fldCharType="separate"/>
      </w:r>
      <w:r>
        <w:rPr>
          <w:noProof/>
        </w:rPr>
        <w:t>549</w:t>
      </w:r>
      <w:r>
        <w:rPr>
          <w:noProof/>
        </w:rPr>
        <w:fldChar w:fldCharType="end"/>
      </w:r>
    </w:p>
    <w:p w14:paraId="6FBF983C" w14:textId="7BDCA19C" w:rsidR="00184F3F" w:rsidRDefault="00184F3F">
      <w:pPr>
        <w:pStyle w:val="TOC5"/>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_Toc178200156 \h </w:instrText>
      </w:r>
      <w:r>
        <w:rPr>
          <w:noProof/>
        </w:rPr>
      </w:r>
      <w:r>
        <w:rPr>
          <w:noProof/>
        </w:rPr>
        <w:fldChar w:fldCharType="separate"/>
      </w:r>
      <w:r>
        <w:rPr>
          <w:noProof/>
        </w:rPr>
        <w:t>549</w:t>
      </w:r>
      <w:r>
        <w:rPr>
          <w:noProof/>
        </w:rPr>
        <w:fldChar w:fldCharType="end"/>
      </w:r>
    </w:p>
    <w:p w14:paraId="24402B10" w14:textId="41660D3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Adhoc group call participants determination</w:t>
      </w:r>
      <w:r>
        <w:rPr>
          <w:noProof/>
        </w:rPr>
        <w:tab/>
      </w:r>
      <w:r>
        <w:rPr>
          <w:noProof/>
        </w:rPr>
        <w:fldChar w:fldCharType="begin" w:fldLock="1"/>
      </w:r>
      <w:r>
        <w:rPr>
          <w:noProof/>
        </w:rPr>
        <w:instrText xml:space="preserve"> PAGEREF _Toc178200157 \h </w:instrText>
      </w:r>
      <w:r>
        <w:rPr>
          <w:noProof/>
        </w:rPr>
      </w:r>
      <w:r>
        <w:rPr>
          <w:noProof/>
        </w:rPr>
        <w:fldChar w:fldCharType="separate"/>
      </w:r>
      <w:r>
        <w:rPr>
          <w:noProof/>
        </w:rPr>
        <w:t>550</w:t>
      </w:r>
      <w:r>
        <w:rPr>
          <w:noProof/>
        </w:rPr>
        <w:fldChar w:fldCharType="end"/>
      </w:r>
    </w:p>
    <w:p w14:paraId="4CC0C2A1" w14:textId="6055E8B7"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procedures</w:t>
      </w:r>
      <w:r>
        <w:rPr>
          <w:noProof/>
        </w:rPr>
        <w:tab/>
      </w:r>
      <w:r>
        <w:rPr>
          <w:noProof/>
        </w:rPr>
        <w:fldChar w:fldCharType="begin" w:fldLock="1"/>
      </w:r>
      <w:r>
        <w:rPr>
          <w:noProof/>
        </w:rPr>
        <w:instrText xml:space="preserve"> PAGEREF _Toc178200158 \h </w:instrText>
      </w:r>
      <w:r>
        <w:rPr>
          <w:noProof/>
        </w:rPr>
      </w:r>
      <w:r>
        <w:rPr>
          <w:noProof/>
        </w:rPr>
        <w:fldChar w:fldCharType="separate"/>
      </w:r>
      <w:r>
        <w:rPr>
          <w:noProof/>
        </w:rPr>
        <w:t>550</w:t>
      </w:r>
      <w:r>
        <w:rPr>
          <w:noProof/>
        </w:rPr>
        <w:fldChar w:fldCharType="end"/>
      </w:r>
    </w:p>
    <w:p w14:paraId="19F76EB6" w14:textId="74CA9D54" w:rsidR="00184F3F" w:rsidRDefault="00184F3F">
      <w:pPr>
        <w:pStyle w:val="TOC4"/>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22.4.6.2</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Call participants determination stop procedures</w:t>
      </w:r>
      <w:r>
        <w:rPr>
          <w:noProof/>
        </w:rPr>
        <w:tab/>
      </w:r>
      <w:r>
        <w:rPr>
          <w:noProof/>
        </w:rPr>
        <w:fldChar w:fldCharType="begin" w:fldLock="1"/>
      </w:r>
      <w:r>
        <w:rPr>
          <w:noProof/>
        </w:rPr>
        <w:instrText xml:space="preserve"> PAGEREF _Toc178200159 \h </w:instrText>
      </w:r>
      <w:r>
        <w:rPr>
          <w:noProof/>
        </w:rPr>
      </w:r>
      <w:r>
        <w:rPr>
          <w:noProof/>
        </w:rPr>
        <w:fldChar w:fldCharType="separate"/>
      </w:r>
      <w:r>
        <w:rPr>
          <w:noProof/>
        </w:rPr>
        <w:t>551</w:t>
      </w:r>
      <w:r>
        <w:rPr>
          <w:noProof/>
        </w:rPr>
        <w:fldChar w:fldCharType="end"/>
      </w:r>
    </w:p>
    <w:p w14:paraId="445EF5E3" w14:textId="673E0DB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_Toc178200160 \h </w:instrText>
      </w:r>
      <w:r>
        <w:rPr>
          <w:noProof/>
        </w:rPr>
      </w:r>
      <w:r>
        <w:rPr>
          <w:noProof/>
        </w:rPr>
        <w:fldChar w:fldCharType="separate"/>
      </w:r>
      <w:r>
        <w:rPr>
          <w:noProof/>
        </w:rPr>
        <w:t>553</w:t>
      </w:r>
      <w:r>
        <w:rPr>
          <w:noProof/>
        </w:rPr>
        <w:fldChar w:fldCharType="end"/>
      </w:r>
    </w:p>
    <w:p w14:paraId="0A0BE108" w14:textId="31DB3ED9"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_Toc178200161 \h </w:instrText>
      </w:r>
      <w:r>
        <w:rPr>
          <w:noProof/>
        </w:rPr>
      </w:r>
      <w:r>
        <w:rPr>
          <w:noProof/>
        </w:rPr>
        <w:fldChar w:fldCharType="separate"/>
      </w:r>
      <w:r>
        <w:rPr>
          <w:noProof/>
        </w:rPr>
        <w:t>554</w:t>
      </w:r>
      <w:r>
        <w:rPr>
          <w:noProof/>
        </w:rPr>
        <w:fldChar w:fldCharType="end"/>
      </w:r>
    </w:p>
    <w:p w14:paraId="04C4A20A" w14:textId="15991BD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_Toc178200162 \h </w:instrText>
      </w:r>
      <w:r>
        <w:rPr>
          <w:noProof/>
        </w:rPr>
      </w:r>
      <w:r>
        <w:rPr>
          <w:noProof/>
        </w:rPr>
        <w:fldChar w:fldCharType="separate"/>
      </w:r>
      <w:r>
        <w:rPr>
          <w:noProof/>
        </w:rPr>
        <w:t>554</w:t>
      </w:r>
      <w:r>
        <w:rPr>
          <w:noProof/>
        </w:rPr>
        <w:fldChar w:fldCharType="end"/>
      </w:r>
    </w:p>
    <w:p w14:paraId="0688FA9B" w14:textId="25BCF0A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_Toc178200163 \h </w:instrText>
      </w:r>
      <w:r>
        <w:rPr>
          <w:noProof/>
        </w:rPr>
      </w:r>
      <w:r>
        <w:rPr>
          <w:noProof/>
        </w:rPr>
        <w:fldChar w:fldCharType="separate"/>
      </w:r>
      <w:r>
        <w:rPr>
          <w:noProof/>
        </w:rPr>
        <w:t>554</w:t>
      </w:r>
      <w:r>
        <w:rPr>
          <w:noProof/>
        </w:rPr>
        <w:fldChar w:fldCharType="end"/>
      </w:r>
    </w:p>
    <w:p w14:paraId="5002BCC9" w14:textId="45E602A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_Toc178200164 \h </w:instrText>
      </w:r>
      <w:r>
        <w:rPr>
          <w:noProof/>
        </w:rPr>
      </w:r>
      <w:r>
        <w:rPr>
          <w:noProof/>
        </w:rPr>
        <w:fldChar w:fldCharType="separate"/>
      </w:r>
      <w:r>
        <w:rPr>
          <w:noProof/>
        </w:rPr>
        <w:t>554</w:t>
      </w:r>
      <w:r>
        <w:rPr>
          <w:noProof/>
        </w:rPr>
        <w:fldChar w:fldCharType="end"/>
      </w:r>
    </w:p>
    <w:p w14:paraId="141158DE" w14:textId="56E38E7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_Toc178200165 \h </w:instrText>
      </w:r>
      <w:r>
        <w:rPr>
          <w:noProof/>
        </w:rPr>
      </w:r>
      <w:r>
        <w:rPr>
          <w:noProof/>
        </w:rPr>
        <w:fldChar w:fldCharType="separate"/>
      </w:r>
      <w:r>
        <w:rPr>
          <w:noProof/>
        </w:rPr>
        <w:t>555</w:t>
      </w:r>
      <w:r>
        <w:rPr>
          <w:noProof/>
        </w:rPr>
        <w:fldChar w:fldCharType="end"/>
      </w:r>
    </w:p>
    <w:p w14:paraId="788AFB10" w14:textId="3835626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_Toc178200166 \h </w:instrText>
      </w:r>
      <w:r>
        <w:rPr>
          <w:noProof/>
        </w:rPr>
      </w:r>
      <w:r>
        <w:rPr>
          <w:noProof/>
        </w:rPr>
        <w:fldChar w:fldCharType="separate"/>
      </w:r>
      <w:r>
        <w:rPr>
          <w:noProof/>
        </w:rPr>
        <w:t>555</w:t>
      </w:r>
      <w:r>
        <w:rPr>
          <w:noProof/>
        </w:rPr>
        <w:fldChar w:fldCharType="end"/>
      </w:r>
    </w:p>
    <w:p w14:paraId="06CE7A6B" w14:textId="4A12F1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_Toc178200167 \h </w:instrText>
      </w:r>
      <w:r>
        <w:rPr>
          <w:noProof/>
        </w:rPr>
      </w:r>
      <w:r>
        <w:rPr>
          <w:noProof/>
        </w:rPr>
        <w:fldChar w:fldCharType="separate"/>
      </w:r>
      <w:r>
        <w:rPr>
          <w:noProof/>
        </w:rPr>
        <w:t>555</w:t>
      </w:r>
      <w:r>
        <w:rPr>
          <w:noProof/>
        </w:rPr>
        <w:fldChar w:fldCharType="end"/>
      </w:r>
    </w:p>
    <w:p w14:paraId="3A3B1A09" w14:textId="0D7E9B5A"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_Toc178200168 \h </w:instrText>
      </w:r>
      <w:r>
        <w:rPr>
          <w:noProof/>
        </w:rPr>
      </w:r>
      <w:r>
        <w:rPr>
          <w:noProof/>
        </w:rPr>
        <w:fldChar w:fldCharType="separate"/>
      </w:r>
      <w:r>
        <w:rPr>
          <w:noProof/>
        </w:rPr>
        <w:t>556</w:t>
      </w:r>
      <w:r>
        <w:rPr>
          <w:noProof/>
        </w:rPr>
        <w:fldChar w:fldCharType="end"/>
      </w:r>
    </w:p>
    <w:p w14:paraId="0862A9D5" w14:textId="648CA5E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_Toc178200169 \h </w:instrText>
      </w:r>
      <w:r>
        <w:rPr>
          <w:noProof/>
        </w:rPr>
      </w:r>
      <w:r>
        <w:rPr>
          <w:noProof/>
        </w:rPr>
        <w:fldChar w:fldCharType="separate"/>
      </w:r>
      <w:r>
        <w:rPr>
          <w:noProof/>
        </w:rPr>
        <w:t>557</w:t>
      </w:r>
      <w:r>
        <w:rPr>
          <w:noProof/>
        </w:rPr>
        <w:fldChar w:fldCharType="end"/>
      </w:r>
    </w:p>
    <w:p w14:paraId="4C1A0CB2" w14:textId="4367A3B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_Toc178200170 \h </w:instrText>
      </w:r>
      <w:r>
        <w:rPr>
          <w:noProof/>
        </w:rPr>
      </w:r>
      <w:r>
        <w:rPr>
          <w:noProof/>
        </w:rPr>
        <w:fldChar w:fldCharType="separate"/>
      </w:r>
      <w:r>
        <w:rPr>
          <w:noProof/>
        </w:rPr>
        <w:t>560</w:t>
      </w:r>
      <w:r>
        <w:rPr>
          <w:noProof/>
        </w:rPr>
        <w:fldChar w:fldCharType="end"/>
      </w:r>
    </w:p>
    <w:p w14:paraId="1E65EAF9" w14:textId="765840E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Timers in off-network emergency alert</w:t>
      </w:r>
      <w:r>
        <w:rPr>
          <w:noProof/>
        </w:rPr>
        <w:tab/>
      </w:r>
      <w:r>
        <w:rPr>
          <w:noProof/>
        </w:rPr>
        <w:fldChar w:fldCharType="begin" w:fldLock="1"/>
      </w:r>
      <w:r>
        <w:rPr>
          <w:noProof/>
        </w:rPr>
        <w:instrText xml:space="preserve"> PAGEREF _Toc178200171 \h </w:instrText>
      </w:r>
      <w:r>
        <w:rPr>
          <w:noProof/>
        </w:rPr>
      </w:r>
      <w:r>
        <w:rPr>
          <w:noProof/>
        </w:rPr>
        <w:fldChar w:fldCharType="separate"/>
      </w:r>
      <w:r>
        <w:rPr>
          <w:noProof/>
        </w:rPr>
        <w:t>560</w:t>
      </w:r>
      <w:r>
        <w:rPr>
          <w:noProof/>
        </w:rPr>
        <w:fldChar w:fldCharType="end"/>
      </w:r>
    </w:p>
    <w:p w14:paraId="46F411EC" w14:textId="7AA7AA58"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_Toc178200172 \h </w:instrText>
      </w:r>
      <w:r>
        <w:rPr>
          <w:noProof/>
        </w:rPr>
      </w:r>
      <w:r>
        <w:rPr>
          <w:noProof/>
        </w:rPr>
        <w:fldChar w:fldCharType="separate"/>
      </w:r>
      <w:r>
        <w:rPr>
          <w:noProof/>
        </w:rPr>
        <w:t>562</w:t>
      </w:r>
      <w:r>
        <w:rPr>
          <w:noProof/>
        </w:rPr>
        <w:fldChar w:fldCharType="end"/>
      </w:r>
    </w:p>
    <w:p w14:paraId="1C605ECE" w14:textId="6CB91FE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_Toc178200173 \h </w:instrText>
      </w:r>
      <w:r>
        <w:rPr>
          <w:noProof/>
        </w:rPr>
      </w:r>
      <w:r>
        <w:rPr>
          <w:noProof/>
        </w:rPr>
        <w:fldChar w:fldCharType="separate"/>
      </w:r>
      <w:r>
        <w:rPr>
          <w:noProof/>
        </w:rPr>
        <w:t>562</w:t>
      </w:r>
      <w:r>
        <w:rPr>
          <w:noProof/>
        </w:rPr>
        <w:fldChar w:fldCharType="end"/>
      </w:r>
    </w:p>
    <w:p w14:paraId="3821D708" w14:textId="3578B3CD"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_Toc178200174 \h </w:instrText>
      </w:r>
      <w:r>
        <w:rPr>
          <w:noProof/>
        </w:rPr>
      </w:r>
      <w:r>
        <w:rPr>
          <w:noProof/>
        </w:rPr>
        <w:fldChar w:fldCharType="separate"/>
      </w:r>
      <w:r>
        <w:rPr>
          <w:noProof/>
        </w:rPr>
        <w:t>562</w:t>
      </w:r>
      <w:r>
        <w:rPr>
          <w:noProof/>
        </w:rPr>
        <w:fldChar w:fldCharType="end"/>
      </w:r>
    </w:p>
    <w:p w14:paraId="054331B7" w14:textId="191AD51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Counters in off-network group call</w:t>
      </w:r>
      <w:r>
        <w:rPr>
          <w:noProof/>
        </w:rPr>
        <w:tab/>
      </w:r>
      <w:r>
        <w:rPr>
          <w:noProof/>
        </w:rPr>
        <w:fldChar w:fldCharType="begin" w:fldLock="1"/>
      </w:r>
      <w:r>
        <w:rPr>
          <w:noProof/>
        </w:rPr>
        <w:instrText xml:space="preserve"> PAGEREF _Toc178200175 \h </w:instrText>
      </w:r>
      <w:r>
        <w:rPr>
          <w:noProof/>
        </w:rPr>
      </w:r>
      <w:r>
        <w:rPr>
          <w:noProof/>
        </w:rPr>
        <w:fldChar w:fldCharType="separate"/>
      </w:r>
      <w:r>
        <w:rPr>
          <w:noProof/>
        </w:rPr>
        <w:t>562</w:t>
      </w:r>
      <w:r>
        <w:rPr>
          <w:noProof/>
        </w:rPr>
        <w:fldChar w:fldCharType="end"/>
      </w:r>
    </w:p>
    <w:p w14:paraId="7DD6EADB" w14:textId="0A16582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_Toc178200176 \h </w:instrText>
      </w:r>
      <w:r>
        <w:rPr>
          <w:noProof/>
        </w:rPr>
      </w:r>
      <w:r>
        <w:rPr>
          <w:noProof/>
        </w:rPr>
        <w:fldChar w:fldCharType="separate"/>
      </w:r>
      <w:r>
        <w:rPr>
          <w:noProof/>
        </w:rPr>
        <w:t>562</w:t>
      </w:r>
      <w:r>
        <w:rPr>
          <w:noProof/>
        </w:rPr>
        <w:fldChar w:fldCharType="end"/>
      </w:r>
    </w:p>
    <w:p w14:paraId="38FCC84C" w14:textId="3FE675E0"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_Toc178200177 \h </w:instrText>
      </w:r>
      <w:r>
        <w:rPr>
          <w:noProof/>
        </w:rPr>
      </w:r>
      <w:r>
        <w:rPr>
          <w:noProof/>
        </w:rPr>
        <w:fldChar w:fldCharType="separate"/>
      </w:r>
      <w:r>
        <w:rPr>
          <w:noProof/>
        </w:rPr>
        <w:t>564</w:t>
      </w:r>
      <w:r>
        <w:rPr>
          <w:noProof/>
        </w:rPr>
        <w:fldChar w:fldCharType="end"/>
      </w:r>
    </w:p>
    <w:p w14:paraId="549CE573" w14:textId="4069178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_Toc178200178 \h </w:instrText>
      </w:r>
      <w:r>
        <w:rPr>
          <w:noProof/>
        </w:rPr>
      </w:r>
      <w:r>
        <w:rPr>
          <w:noProof/>
        </w:rPr>
        <w:fldChar w:fldCharType="separate"/>
      </w:r>
      <w:r>
        <w:rPr>
          <w:noProof/>
        </w:rPr>
        <w:t>564</w:t>
      </w:r>
      <w:r>
        <w:rPr>
          <w:noProof/>
        </w:rPr>
        <w:fldChar w:fldCharType="end"/>
      </w:r>
    </w:p>
    <w:p w14:paraId="221B3E74" w14:textId="1DD2F1F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_Toc178200179 \h </w:instrText>
      </w:r>
      <w:r>
        <w:rPr>
          <w:noProof/>
        </w:rPr>
      </w:r>
      <w:r>
        <w:rPr>
          <w:noProof/>
        </w:rPr>
        <w:fldChar w:fldCharType="separate"/>
      </w:r>
      <w:r>
        <w:rPr>
          <w:noProof/>
        </w:rPr>
        <w:t>564</w:t>
      </w:r>
      <w:r>
        <w:rPr>
          <w:noProof/>
        </w:rPr>
        <w:fldChar w:fldCharType="end"/>
      </w:r>
    </w:p>
    <w:p w14:paraId="0A379B2C" w14:textId="7E533B92"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_Toc178200180 \h </w:instrText>
      </w:r>
      <w:r>
        <w:rPr>
          <w:noProof/>
        </w:rPr>
      </w:r>
      <w:r>
        <w:rPr>
          <w:noProof/>
        </w:rPr>
        <w:fldChar w:fldCharType="separate"/>
      </w:r>
      <w:r>
        <w:rPr>
          <w:noProof/>
        </w:rPr>
        <w:t>564</w:t>
      </w:r>
      <w:r>
        <w:rPr>
          <w:noProof/>
        </w:rPr>
        <w:fldChar w:fldCharType="end"/>
      </w:r>
    </w:p>
    <w:p w14:paraId="12488ED9" w14:textId="77720AD1"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_Toc178200181 \h </w:instrText>
      </w:r>
      <w:r>
        <w:rPr>
          <w:noProof/>
        </w:rPr>
      </w:r>
      <w:r>
        <w:rPr>
          <w:noProof/>
        </w:rPr>
        <w:fldChar w:fldCharType="separate"/>
      </w:r>
      <w:r>
        <w:rPr>
          <w:noProof/>
        </w:rPr>
        <w:t>565</w:t>
      </w:r>
      <w:r>
        <w:rPr>
          <w:noProof/>
        </w:rPr>
        <w:fldChar w:fldCharType="end"/>
      </w:r>
    </w:p>
    <w:p w14:paraId="049CE697" w14:textId="0230D7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_Toc178200182 \h </w:instrText>
      </w:r>
      <w:r>
        <w:rPr>
          <w:noProof/>
        </w:rPr>
      </w:r>
      <w:r>
        <w:rPr>
          <w:noProof/>
        </w:rPr>
        <w:fldChar w:fldCharType="separate"/>
      </w:r>
      <w:r>
        <w:rPr>
          <w:noProof/>
        </w:rPr>
        <w:t>565</w:t>
      </w:r>
      <w:r>
        <w:rPr>
          <w:noProof/>
        </w:rPr>
        <w:fldChar w:fldCharType="end"/>
      </w:r>
    </w:p>
    <w:p w14:paraId="1246D479" w14:textId="12703FB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_Toc178200183 \h </w:instrText>
      </w:r>
      <w:r>
        <w:rPr>
          <w:noProof/>
        </w:rPr>
      </w:r>
      <w:r>
        <w:rPr>
          <w:noProof/>
        </w:rPr>
        <w:fldChar w:fldCharType="separate"/>
      </w:r>
      <w:r>
        <w:rPr>
          <w:noProof/>
        </w:rPr>
        <w:t>565</w:t>
      </w:r>
      <w:r>
        <w:rPr>
          <w:noProof/>
        </w:rPr>
        <w:fldChar w:fldCharType="end"/>
      </w:r>
    </w:p>
    <w:p w14:paraId="4251E07A" w14:textId="1EB2EFD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F2868">
        <w:rPr>
          <w:rFonts w:eastAsia="Malgun Gothic"/>
          <w:noProof/>
        </w:rPr>
        <w:t>URN</w:t>
      </w:r>
      <w:r>
        <w:rPr>
          <w:noProof/>
        </w:rPr>
        <w:tab/>
      </w:r>
      <w:r>
        <w:rPr>
          <w:noProof/>
        </w:rPr>
        <w:fldChar w:fldCharType="begin" w:fldLock="1"/>
      </w:r>
      <w:r>
        <w:rPr>
          <w:noProof/>
        </w:rPr>
        <w:instrText xml:space="preserve"> PAGEREF _Toc178200184 \h </w:instrText>
      </w:r>
      <w:r>
        <w:rPr>
          <w:noProof/>
        </w:rPr>
      </w:r>
      <w:r>
        <w:rPr>
          <w:noProof/>
        </w:rPr>
        <w:fldChar w:fldCharType="separate"/>
      </w:r>
      <w:r>
        <w:rPr>
          <w:noProof/>
        </w:rPr>
        <w:t>565</w:t>
      </w:r>
      <w:r>
        <w:rPr>
          <w:noProof/>
        </w:rPr>
        <w:fldChar w:fldCharType="end"/>
      </w:r>
    </w:p>
    <w:p w14:paraId="5A1D7CD7" w14:textId="58EAA90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F2868">
        <w:rPr>
          <w:rFonts w:eastAsia="SimSun"/>
          <w:noProof/>
        </w:rPr>
        <w:t>Description</w:t>
      </w:r>
      <w:r>
        <w:rPr>
          <w:noProof/>
        </w:rPr>
        <w:tab/>
      </w:r>
      <w:r>
        <w:rPr>
          <w:noProof/>
        </w:rPr>
        <w:fldChar w:fldCharType="begin" w:fldLock="1"/>
      </w:r>
      <w:r>
        <w:rPr>
          <w:noProof/>
        </w:rPr>
        <w:instrText xml:space="preserve"> PAGEREF _Toc178200185 \h </w:instrText>
      </w:r>
      <w:r>
        <w:rPr>
          <w:noProof/>
        </w:rPr>
      </w:r>
      <w:r>
        <w:rPr>
          <w:noProof/>
        </w:rPr>
        <w:fldChar w:fldCharType="separate"/>
      </w:r>
      <w:r>
        <w:rPr>
          <w:noProof/>
        </w:rPr>
        <w:t>565</w:t>
      </w:r>
      <w:r>
        <w:rPr>
          <w:noProof/>
        </w:rPr>
        <w:fldChar w:fldCharType="end"/>
      </w:r>
    </w:p>
    <w:p w14:paraId="384B19C0" w14:textId="01C022B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_Toc178200186 \h </w:instrText>
      </w:r>
      <w:r>
        <w:rPr>
          <w:noProof/>
        </w:rPr>
      </w:r>
      <w:r>
        <w:rPr>
          <w:noProof/>
        </w:rPr>
        <w:fldChar w:fldCharType="separate"/>
      </w:r>
      <w:r>
        <w:rPr>
          <w:noProof/>
        </w:rPr>
        <w:t>565</w:t>
      </w:r>
      <w:r>
        <w:rPr>
          <w:noProof/>
        </w:rPr>
        <w:fldChar w:fldCharType="end"/>
      </w:r>
    </w:p>
    <w:p w14:paraId="3427A5D4" w14:textId="58E305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_Toc178200187 \h </w:instrText>
      </w:r>
      <w:r>
        <w:rPr>
          <w:noProof/>
        </w:rPr>
      </w:r>
      <w:r>
        <w:rPr>
          <w:noProof/>
        </w:rPr>
        <w:fldChar w:fldCharType="separate"/>
      </w:r>
      <w:r>
        <w:rPr>
          <w:noProof/>
        </w:rPr>
        <w:t>565</w:t>
      </w:r>
      <w:r>
        <w:rPr>
          <w:noProof/>
        </w:rPr>
        <w:fldChar w:fldCharType="end"/>
      </w:r>
    </w:p>
    <w:p w14:paraId="70119000" w14:textId="001BCBD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_Toc178200188 \h </w:instrText>
      </w:r>
      <w:r>
        <w:rPr>
          <w:noProof/>
        </w:rPr>
      </w:r>
      <w:r>
        <w:rPr>
          <w:noProof/>
        </w:rPr>
        <w:fldChar w:fldCharType="separate"/>
      </w:r>
      <w:r>
        <w:rPr>
          <w:noProof/>
        </w:rPr>
        <w:t>565</w:t>
      </w:r>
      <w:r>
        <w:rPr>
          <w:noProof/>
        </w:rPr>
        <w:fldChar w:fldCharType="end"/>
      </w:r>
    </w:p>
    <w:p w14:paraId="6CCE55F8" w14:textId="2C1B371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_Toc178200189 \h </w:instrText>
      </w:r>
      <w:r>
        <w:rPr>
          <w:noProof/>
        </w:rPr>
      </w:r>
      <w:r>
        <w:rPr>
          <w:noProof/>
        </w:rPr>
        <w:fldChar w:fldCharType="separate"/>
      </w:r>
      <w:r>
        <w:rPr>
          <w:noProof/>
        </w:rPr>
        <w:t>565</w:t>
      </w:r>
      <w:r>
        <w:rPr>
          <w:noProof/>
        </w:rPr>
        <w:fldChar w:fldCharType="end"/>
      </w:r>
    </w:p>
    <w:p w14:paraId="42C5029B" w14:textId="7D8E4FC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_Toc178200190 \h </w:instrText>
      </w:r>
      <w:r>
        <w:rPr>
          <w:noProof/>
        </w:rPr>
      </w:r>
      <w:r>
        <w:rPr>
          <w:noProof/>
        </w:rPr>
        <w:fldChar w:fldCharType="separate"/>
      </w:r>
      <w:r>
        <w:rPr>
          <w:noProof/>
        </w:rPr>
        <w:t>566</w:t>
      </w:r>
      <w:r>
        <w:rPr>
          <w:noProof/>
        </w:rPr>
        <w:fldChar w:fldCharType="end"/>
      </w:r>
    </w:p>
    <w:p w14:paraId="1B01C35C" w14:textId="1AB9B91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_Toc178200191 \h </w:instrText>
      </w:r>
      <w:r>
        <w:rPr>
          <w:noProof/>
        </w:rPr>
      </w:r>
      <w:r>
        <w:rPr>
          <w:noProof/>
        </w:rPr>
        <w:fldChar w:fldCharType="separate"/>
      </w:r>
      <w:r>
        <w:rPr>
          <w:noProof/>
        </w:rPr>
        <w:t>566</w:t>
      </w:r>
      <w:r>
        <w:rPr>
          <w:noProof/>
        </w:rPr>
        <w:fldChar w:fldCharType="end"/>
      </w:r>
    </w:p>
    <w:p w14:paraId="2DB06C1A" w14:textId="20D82E3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_Toc178200192 \h </w:instrText>
      </w:r>
      <w:r>
        <w:rPr>
          <w:noProof/>
        </w:rPr>
      </w:r>
      <w:r>
        <w:rPr>
          <w:noProof/>
        </w:rPr>
        <w:fldChar w:fldCharType="separate"/>
      </w:r>
      <w:r>
        <w:rPr>
          <w:noProof/>
        </w:rPr>
        <w:t>566</w:t>
      </w:r>
      <w:r>
        <w:rPr>
          <w:noProof/>
        </w:rPr>
        <w:fldChar w:fldCharType="end"/>
      </w:r>
    </w:p>
    <w:p w14:paraId="642FE674" w14:textId="037AEF4E"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_Toc178200193 \h </w:instrText>
      </w:r>
      <w:r>
        <w:rPr>
          <w:noProof/>
        </w:rPr>
      </w:r>
      <w:r>
        <w:rPr>
          <w:noProof/>
        </w:rPr>
        <w:fldChar w:fldCharType="separate"/>
      </w:r>
      <w:r>
        <w:rPr>
          <w:noProof/>
        </w:rPr>
        <w:t>566</w:t>
      </w:r>
      <w:r>
        <w:rPr>
          <w:noProof/>
        </w:rPr>
        <w:fldChar w:fldCharType="end"/>
      </w:r>
    </w:p>
    <w:p w14:paraId="1CA8D525" w14:textId="098F29A6"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_Toc178200194 \h </w:instrText>
      </w:r>
      <w:r>
        <w:rPr>
          <w:noProof/>
        </w:rPr>
      </w:r>
      <w:r>
        <w:rPr>
          <w:noProof/>
        </w:rPr>
        <w:fldChar w:fldCharType="separate"/>
      </w:r>
      <w:r>
        <w:rPr>
          <w:noProof/>
        </w:rPr>
        <w:t>568</w:t>
      </w:r>
      <w:r>
        <w:rPr>
          <w:noProof/>
        </w:rPr>
        <w:fldChar w:fldCharType="end"/>
      </w:r>
    </w:p>
    <w:p w14:paraId="1405C097" w14:textId="04EF362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_Toc178200195 \h </w:instrText>
      </w:r>
      <w:r>
        <w:rPr>
          <w:noProof/>
        </w:rPr>
      </w:r>
      <w:r>
        <w:rPr>
          <w:noProof/>
        </w:rPr>
        <w:fldChar w:fldCharType="separate"/>
      </w:r>
      <w:r>
        <w:rPr>
          <w:noProof/>
        </w:rPr>
        <w:t>574</w:t>
      </w:r>
      <w:r>
        <w:rPr>
          <w:noProof/>
        </w:rPr>
        <w:fldChar w:fldCharType="end"/>
      </w:r>
    </w:p>
    <w:p w14:paraId="3BBA13A8" w14:textId="4E1B2059"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_Toc178200196 \h </w:instrText>
      </w:r>
      <w:r>
        <w:rPr>
          <w:noProof/>
        </w:rPr>
      </w:r>
      <w:r>
        <w:rPr>
          <w:noProof/>
        </w:rPr>
        <w:fldChar w:fldCharType="separate"/>
      </w:r>
      <w:r>
        <w:rPr>
          <w:noProof/>
        </w:rPr>
        <w:t>576</w:t>
      </w:r>
      <w:r>
        <w:rPr>
          <w:noProof/>
        </w:rPr>
        <w:fldChar w:fldCharType="end"/>
      </w:r>
    </w:p>
    <w:p w14:paraId="6C90F3B6" w14:textId="4B6AAE9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_Toc178200197 \h </w:instrText>
      </w:r>
      <w:r>
        <w:rPr>
          <w:noProof/>
        </w:rPr>
      </w:r>
      <w:r>
        <w:rPr>
          <w:noProof/>
        </w:rPr>
        <w:fldChar w:fldCharType="separate"/>
      </w:r>
      <w:r>
        <w:rPr>
          <w:noProof/>
        </w:rPr>
        <w:t>576</w:t>
      </w:r>
      <w:r>
        <w:rPr>
          <w:noProof/>
        </w:rPr>
        <w:fldChar w:fldCharType="end"/>
      </w:r>
    </w:p>
    <w:p w14:paraId="0FE28B99" w14:textId="148D7A0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_Toc178200198 \h </w:instrText>
      </w:r>
      <w:r>
        <w:rPr>
          <w:noProof/>
        </w:rPr>
      </w:r>
      <w:r>
        <w:rPr>
          <w:noProof/>
        </w:rPr>
        <w:fldChar w:fldCharType="separate"/>
      </w:r>
      <w:r>
        <w:rPr>
          <w:noProof/>
        </w:rPr>
        <w:t>576</w:t>
      </w:r>
      <w:r>
        <w:rPr>
          <w:noProof/>
        </w:rPr>
        <w:fldChar w:fldCharType="end"/>
      </w:r>
    </w:p>
    <w:p w14:paraId="01123771" w14:textId="464C8B7A"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_Toc178200199 \h </w:instrText>
      </w:r>
      <w:r>
        <w:rPr>
          <w:noProof/>
        </w:rPr>
      </w:r>
      <w:r>
        <w:rPr>
          <w:noProof/>
        </w:rPr>
        <w:fldChar w:fldCharType="separate"/>
      </w:r>
      <w:r>
        <w:rPr>
          <w:noProof/>
        </w:rPr>
        <w:t>577</w:t>
      </w:r>
      <w:r>
        <w:rPr>
          <w:noProof/>
        </w:rPr>
        <w:fldChar w:fldCharType="end"/>
      </w:r>
    </w:p>
    <w:p w14:paraId="32E588C6" w14:textId="5121FB9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_Toc178200200 \h </w:instrText>
      </w:r>
      <w:r>
        <w:rPr>
          <w:noProof/>
        </w:rPr>
      </w:r>
      <w:r>
        <w:rPr>
          <w:noProof/>
        </w:rPr>
        <w:fldChar w:fldCharType="separate"/>
      </w:r>
      <w:r>
        <w:rPr>
          <w:noProof/>
        </w:rPr>
        <w:t>579</w:t>
      </w:r>
      <w:r>
        <w:rPr>
          <w:noProof/>
        </w:rPr>
        <w:fldChar w:fldCharType="end"/>
      </w:r>
    </w:p>
    <w:p w14:paraId="2ABCD98A" w14:textId="2FDB7A4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_Toc178200201 \h </w:instrText>
      </w:r>
      <w:r>
        <w:rPr>
          <w:noProof/>
        </w:rPr>
      </w:r>
      <w:r>
        <w:rPr>
          <w:noProof/>
        </w:rPr>
        <w:fldChar w:fldCharType="separate"/>
      </w:r>
      <w:r>
        <w:rPr>
          <w:noProof/>
        </w:rPr>
        <w:t>581</w:t>
      </w:r>
      <w:r>
        <w:rPr>
          <w:noProof/>
        </w:rPr>
        <w:fldChar w:fldCharType="end"/>
      </w:r>
    </w:p>
    <w:p w14:paraId="29F25EA9" w14:textId="7DD1BAC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_Toc178200202 \h </w:instrText>
      </w:r>
      <w:r>
        <w:rPr>
          <w:noProof/>
        </w:rPr>
      </w:r>
      <w:r>
        <w:rPr>
          <w:noProof/>
        </w:rPr>
        <w:fldChar w:fldCharType="separate"/>
      </w:r>
      <w:r>
        <w:rPr>
          <w:noProof/>
        </w:rPr>
        <w:t>581</w:t>
      </w:r>
      <w:r>
        <w:rPr>
          <w:noProof/>
        </w:rPr>
        <w:fldChar w:fldCharType="end"/>
      </w:r>
    </w:p>
    <w:p w14:paraId="52263B38" w14:textId="00776FD0"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_Toc178200203 \h </w:instrText>
      </w:r>
      <w:r>
        <w:rPr>
          <w:noProof/>
        </w:rPr>
      </w:r>
      <w:r>
        <w:rPr>
          <w:noProof/>
        </w:rPr>
        <w:fldChar w:fldCharType="separate"/>
      </w:r>
      <w:r>
        <w:rPr>
          <w:noProof/>
        </w:rPr>
        <w:t>581</w:t>
      </w:r>
      <w:r>
        <w:rPr>
          <w:noProof/>
        </w:rPr>
        <w:fldChar w:fldCharType="end"/>
      </w:r>
    </w:p>
    <w:p w14:paraId="1FBAAFEC" w14:textId="2A7BE84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_Toc178200204 \h </w:instrText>
      </w:r>
      <w:r>
        <w:rPr>
          <w:noProof/>
        </w:rPr>
      </w:r>
      <w:r>
        <w:rPr>
          <w:noProof/>
        </w:rPr>
        <w:fldChar w:fldCharType="separate"/>
      </w:r>
      <w:r>
        <w:rPr>
          <w:noProof/>
        </w:rPr>
        <w:t>584</w:t>
      </w:r>
      <w:r>
        <w:rPr>
          <w:noProof/>
        </w:rPr>
        <w:fldChar w:fldCharType="end"/>
      </w:r>
    </w:p>
    <w:p w14:paraId="57FBA0FD" w14:textId="0FB8B87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_Toc178200205 \h </w:instrText>
      </w:r>
      <w:r>
        <w:rPr>
          <w:noProof/>
        </w:rPr>
      </w:r>
      <w:r>
        <w:rPr>
          <w:noProof/>
        </w:rPr>
        <w:fldChar w:fldCharType="separate"/>
      </w:r>
      <w:r>
        <w:rPr>
          <w:noProof/>
        </w:rPr>
        <w:t>586</w:t>
      </w:r>
      <w:r>
        <w:rPr>
          <w:noProof/>
        </w:rPr>
        <w:fldChar w:fldCharType="end"/>
      </w:r>
    </w:p>
    <w:p w14:paraId="6B5BE2D9" w14:textId="3D59C96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_Toc178200206 \h </w:instrText>
      </w:r>
      <w:r>
        <w:rPr>
          <w:noProof/>
        </w:rPr>
      </w:r>
      <w:r>
        <w:rPr>
          <w:noProof/>
        </w:rPr>
        <w:fldChar w:fldCharType="separate"/>
      </w:r>
      <w:r>
        <w:rPr>
          <w:noProof/>
        </w:rPr>
        <w:t>587</w:t>
      </w:r>
      <w:r>
        <w:rPr>
          <w:noProof/>
        </w:rPr>
        <w:fldChar w:fldCharType="end"/>
      </w:r>
    </w:p>
    <w:p w14:paraId="3F1A8FF9" w14:textId="1B428EC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_Toc178200207 \h </w:instrText>
      </w:r>
      <w:r>
        <w:rPr>
          <w:noProof/>
        </w:rPr>
      </w:r>
      <w:r>
        <w:rPr>
          <w:noProof/>
        </w:rPr>
        <w:fldChar w:fldCharType="separate"/>
      </w:r>
      <w:r>
        <w:rPr>
          <w:noProof/>
        </w:rPr>
        <w:t>587</w:t>
      </w:r>
      <w:r>
        <w:rPr>
          <w:noProof/>
        </w:rPr>
        <w:fldChar w:fldCharType="end"/>
      </w:r>
    </w:p>
    <w:p w14:paraId="79122815" w14:textId="08CBBCC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_Toc178200208 \h </w:instrText>
      </w:r>
      <w:r>
        <w:rPr>
          <w:noProof/>
        </w:rPr>
      </w:r>
      <w:r>
        <w:rPr>
          <w:noProof/>
        </w:rPr>
        <w:fldChar w:fldCharType="separate"/>
      </w:r>
      <w:r>
        <w:rPr>
          <w:noProof/>
        </w:rPr>
        <w:t>587</w:t>
      </w:r>
      <w:r>
        <w:rPr>
          <w:noProof/>
        </w:rPr>
        <w:fldChar w:fldCharType="end"/>
      </w:r>
    </w:p>
    <w:p w14:paraId="4898ABA8" w14:textId="1148E2C7"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_Toc178200209 \h </w:instrText>
      </w:r>
      <w:r>
        <w:rPr>
          <w:noProof/>
        </w:rPr>
      </w:r>
      <w:r>
        <w:rPr>
          <w:noProof/>
        </w:rPr>
        <w:fldChar w:fldCharType="separate"/>
      </w:r>
      <w:r>
        <w:rPr>
          <w:noProof/>
        </w:rPr>
        <w:t>595</w:t>
      </w:r>
      <w:r>
        <w:rPr>
          <w:noProof/>
        </w:rPr>
        <w:fldChar w:fldCharType="end"/>
      </w:r>
    </w:p>
    <w:p w14:paraId="23FE39F4" w14:textId="111600ED"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_Toc178200210 \h </w:instrText>
      </w:r>
      <w:r>
        <w:rPr>
          <w:noProof/>
        </w:rPr>
      </w:r>
      <w:r>
        <w:rPr>
          <w:noProof/>
        </w:rPr>
        <w:fldChar w:fldCharType="separate"/>
      </w:r>
      <w:r>
        <w:rPr>
          <w:noProof/>
        </w:rPr>
        <w:t>604</w:t>
      </w:r>
      <w:r>
        <w:rPr>
          <w:noProof/>
        </w:rPr>
        <w:fldChar w:fldCharType="end"/>
      </w:r>
    </w:p>
    <w:p w14:paraId="6B020B06" w14:textId="3E6C180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_Toc178200211 \h </w:instrText>
      </w:r>
      <w:r>
        <w:rPr>
          <w:noProof/>
        </w:rPr>
      </w:r>
      <w:r>
        <w:rPr>
          <w:noProof/>
        </w:rPr>
        <w:fldChar w:fldCharType="separate"/>
      </w:r>
      <w:r>
        <w:rPr>
          <w:noProof/>
        </w:rPr>
        <w:t>606</w:t>
      </w:r>
      <w:r>
        <w:rPr>
          <w:noProof/>
        </w:rPr>
        <w:fldChar w:fldCharType="end"/>
      </w:r>
    </w:p>
    <w:p w14:paraId="486DC6A9" w14:textId="0F7B2D98"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_Toc178200212 \h </w:instrText>
      </w:r>
      <w:r>
        <w:rPr>
          <w:noProof/>
        </w:rPr>
      </w:r>
      <w:r>
        <w:rPr>
          <w:noProof/>
        </w:rPr>
        <w:fldChar w:fldCharType="separate"/>
      </w:r>
      <w:r>
        <w:rPr>
          <w:noProof/>
        </w:rPr>
        <w:t>606</w:t>
      </w:r>
      <w:r>
        <w:rPr>
          <w:noProof/>
        </w:rPr>
        <w:fldChar w:fldCharType="end"/>
      </w:r>
    </w:p>
    <w:p w14:paraId="366B275F" w14:textId="374C631C"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eastAsia="zh-CN"/>
        </w:rPr>
        <w:t>F.4</w:t>
      </w:r>
      <w:r w:rsidRPr="004F2868">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XML schema</w:t>
      </w:r>
      <w:r>
        <w:rPr>
          <w:noProof/>
        </w:rPr>
        <w:tab/>
      </w:r>
      <w:r>
        <w:rPr>
          <w:noProof/>
        </w:rPr>
        <w:fldChar w:fldCharType="begin" w:fldLock="1"/>
      </w:r>
      <w:r>
        <w:rPr>
          <w:noProof/>
        </w:rPr>
        <w:instrText xml:space="preserve"> PAGEREF _Toc178200213 \h </w:instrText>
      </w:r>
      <w:r>
        <w:rPr>
          <w:noProof/>
        </w:rPr>
      </w:r>
      <w:r>
        <w:rPr>
          <w:noProof/>
        </w:rPr>
        <w:fldChar w:fldCharType="separate"/>
      </w:r>
      <w:r>
        <w:rPr>
          <w:noProof/>
        </w:rPr>
        <w:t>606</w:t>
      </w:r>
      <w:r>
        <w:rPr>
          <w:noProof/>
        </w:rPr>
        <w:fldChar w:fldCharType="end"/>
      </w:r>
    </w:p>
    <w:p w14:paraId="47D24985" w14:textId="5D2C7F8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_Toc178200214 \h </w:instrText>
      </w:r>
      <w:r>
        <w:rPr>
          <w:noProof/>
        </w:rPr>
      </w:r>
      <w:r>
        <w:rPr>
          <w:noProof/>
        </w:rPr>
        <w:fldChar w:fldCharType="separate"/>
      </w:r>
      <w:r>
        <w:rPr>
          <w:noProof/>
        </w:rPr>
        <w:t>607</w:t>
      </w:r>
      <w:r>
        <w:rPr>
          <w:noProof/>
        </w:rPr>
        <w:fldChar w:fldCharType="end"/>
      </w:r>
    </w:p>
    <w:p w14:paraId="695B3D45" w14:textId="206101B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_Toc178200215 \h </w:instrText>
      </w:r>
      <w:r>
        <w:rPr>
          <w:noProof/>
        </w:rPr>
      </w:r>
      <w:r>
        <w:rPr>
          <w:noProof/>
        </w:rPr>
        <w:fldChar w:fldCharType="separate"/>
      </w:r>
      <w:r>
        <w:rPr>
          <w:noProof/>
        </w:rPr>
        <w:t>607</w:t>
      </w:r>
      <w:r>
        <w:rPr>
          <w:noProof/>
        </w:rPr>
        <w:fldChar w:fldCharType="end"/>
      </w:r>
    </w:p>
    <w:p w14:paraId="6C4A649E" w14:textId="0DF371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_Toc178200216 \h </w:instrText>
      </w:r>
      <w:r>
        <w:rPr>
          <w:noProof/>
        </w:rPr>
      </w:r>
      <w:r>
        <w:rPr>
          <w:noProof/>
        </w:rPr>
        <w:fldChar w:fldCharType="separate"/>
      </w:r>
      <w:r>
        <w:rPr>
          <w:noProof/>
        </w:rPr>
        <w:t>609</w:t>
      </w:r>
      <w:r>
        <w:rPr>
          <w:noProof/>
        </w:rPr>
        <w:fldChar w:fldCharType="end"/>
      </w:r>
    </w:p>
    <w:p w14:paraId="7D02F875" w14:textId="0093B78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_Toc178200217 \h </w:instrText>
      </w:r>
      <w:r>
        <w:rPr>
          <w:noProof/>
        </w:rPr>
      </w:r>
      <w:r>
        <w:rPr>
          <w:noProof/>
        </w:rPr>
        <w:fldChar w:fldCharType="separate"/>
      </w:r>
      <w:r>
        <w:rPr>
          <w:noProof/>
        </w:rPr>
        <w:t>609</w:t>
      </w:r>
      <w:r>
        <w:rPr>
          <w:noProof/>
        </w:rPr>
        <w:fldChar w:fldCharType="end"/>
      </w:r>
    </w:p>
    <w:p w14:paraId="76029278" w14:textId="0BB4B6F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_Toc178200218 \h </w:instrText>
      </w:r>
      <w:r>
        <w:rPr>
          <w:noProof/>
        </w:rPr>
      </w:r>
      <w:r>
        <w:rPr>
          <w:noProof/>
        </w:rPr>
        <w:fldChar w:fldCharType="separate"/>
      </w:r>
      <w:r>
        <w:rPr>
          <w:noProof/>
        </w:rPr>
        <w:t>609</w:t>
      </w:r>
      <w:r>
        <w:rPr>
          <w:noProof/>
        </w:rPr>
        <w:fldChar w:fldCharType="end"/>
      </w:r>
    </w:p>
    <w:p w14:paraId="5BB9EA12" w14:textId="27CAEA3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_Toc178200219 \h </w:instrText>
      </w:r>
      <w:r>
        <w:rPr>
          <w:noProof/>
        </w:rPr>
      </w:r>
      <w:r>
        <w:rPr>
          <w:noProof/>
        </w:rPr>
        <w:fldChar w:fldCharType="separate"/>
      </w:r>
      <w:r>
        <w:rPr>
          <w:noProof/>
        </w:rPr>
        <w:t>609</w:t>
      </w:r>
      <w:r>
        <w:rPr>
          <w:noProof/>
        </w:rPr>
        <w:fldChar w:fldCharType="end"/>
      </w:r>
    </w:p>
    <w:p w14:paraId="0655A4B6" w14:textId="5D5B3CC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_Toc178200220 \h </w:instrText>
      </w:r>
      <w:r>
        <w:rPr>
          <w:noProof/>
        </w:rPr>
      </w:r>
      <w:r>
        <w:rPr>
          <w:noProof/>
        </w:rPr>
        <w:fldChar w:fldCharType="separate"/>
      </w:r>
      <w:r>
        <w:rPr>
          <w:noProof/>
        </w:rPr>
        <w:t>610</w:t>
      </w:r>
      <w:r>
        <w:rPr>
          <w:noProof/>
        </w:rPr>
        <w:fldChar w:fldCharType="end"/>
      </w:r>
    </w:p>
    <w:p w14:paraId="1E9C8A60" w14:textId="3D2494E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_Toc178200221 \h </w:instrText>
      </w:r>
      <w:r>
        <w:rPr>
          <w:noProof/>
        </w:rPr>
      </w:r>
      <w:r>
        <w:rPr>
          <w:noProof/>
        </w:rPr>
        <w:fldChar w:fldCharType="separate"/>
      </w:r>
      <w:r>
        <w:rPr>
          <w:noProof/>
        </w:rPr>
        <w:t>611</w:t>
      </w:r>
      <w:r>
        <w:rPr>
          <w:noProof/>
        </w:rPr>
        <w:fldChar w:fldCharType="end"/>
      </w:r>
    </w:p>
    <w:p w14:paraId="76753773" w14:textId="207F964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_Toc178200222 \h </w:instrText>
      </w:r>
      <w:r>
        <w:rPr>
          <w:noProof/>
        </w:rPr>
      </w:r>
      <w:r>
        <w:rPr>
          <w:noProof/>
        </w:rPr>
        <w:fldChar w:fldCharType="separate"/>
      </w:r>
      <w:r>
        <w:rPr>
          <w:noProof/>
        </w:rPr>
        <w:t>611</w:t>
      </w:r>
      <w:r>
        <w:rPr>
          <w:noProof/>
        </w:rPr>
        <w:fldChar w:fldCharType="end"/>
      </w:r>
    </w:p>
    <w:p w14:paraId="09DD27EC" w14:textId="3D96922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de-DE" w:eastAsia="zh-CN"/>
        </w:rPr>
        <w:t>F.6</w:t>
      </w:r>
      <w:r w:rsidRPr="004F2868">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F2868">
        <w:rPr>
          <w:noProof/>
          <w:lang w:val="de-DE"/>
        </w:rPr>
        <w:t>XML schema</w:t>
      </w:r>
      <w:r>
        <w:rPr>
          <w:noProof/>
        </w:rPr>
        <w:tab/>
      </w:r>
      <w:r>
        <w:rPr>
          <w:noProof/>
        </w:rPr>
        <w:fldChar w:fldCharType="begin" w:fldLock="1"/>
      </w:r>
      <w:r>
        <w:rPr>
          <w:noProof/>
        </w:rPr>
        <w:instrText xml:space="preserve"> PAGEREF _Toc178200223 \h </w:instrText>
      </w:r>
      <w:r>
        <w:rPr>
          <w:noProof/>
        </w:rPr>
      </w:r>
      <w:r>
        <w:rPr>
          <w:noProof/>
        </w:rPr>
        <w:fldChar w:fldCharType="separate"/>
      </w:r>
      <w:r>
        <w:rPr>
          <w:noProof/>
        </w:rPr>
        <w:t>611</w:t>
      </w:r>
      <w:r>
        <w:rPr>
          <w:noProof/>
        </w:rPr>
        <w:fldChar w:fldCharType="end"/>
      </w:r>
    </w:p>
    <w:p w14:paraId="04514701" w14:textId="46DC06F3"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_Toc178200224 \h </w:instrText>
      </w:r>
      <w:r>
        <w:rPr>
          <w:noProof/>
        </w:rPr>
      </w:r>
      <w:r>
        <w:rPr>
          <w:noProof/>
        </w:rPr>
        <w:fldChar w:fldCharType="separate"/>
      </w:r>
      <w:r>
        <w:rPr>
          <w:noProof/>
        </w:rPr>
        <w:t>612</w:t>
      </w:r>
      <w:r>
        <w:rPr>
          <w:noProof/>
        </w:rPr>
        <w:fldChar w:fldCharType="end"/>
      </w:r>
    </w:p>
    <w:p w14:paraId="3D1DA2AB" w14:textId="475B548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_Toc178200225 \h </w:instrText>
      </w:r>
      <w:r>
        <w:rPr>
          <w:noProof/>
        </w:rPr>
      </w:r>
      <w:r>
        <w:rPr>
          <w:noProof/>
        </w:rPr>
        <w:fldChar w:fldCharType="separate"/>
      </w:r>
      <w:r>
        <w:rPr>
          <w:noProof/>
        </w:rPr>
        <w:t>613</w:t>
      </w:r>
      <w:r>
        <w:rPr>
          <w:noProof/>
        </w:rPr>
        <w:fldChar w:fldCharType="end"/>
      </w:r>
    </w:p>
    <w:p w14:paraId="34F64187" w14:textId="11C2EB6B"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On-network emergency and imminent peril related states</w:t>
      </w:r>
      <w:r>
        <w:rPr>
          <w:noProof/>
        </w:rPr>
        <w:tab/>
      </w:r>
      <w:r>
        <w:rPr>
          <w:noProof/>
        </w:rPr>
        <w:fldChar w:fldCharType="begin" w:fldLock="1"/>
      </w:r>
      <w:r>
        <w:rPr>
          <w:noProof/>
        </w:rPr>
        <w:instrText xml:space="preserve"> PAGEREF _Toc178200226 \h </w:instrText>
      </w:r>
      <w:r>
        <w:rPr>
          <w:noProof/>
        </w:rPr>
      </w:r>
      <w:r>
        <w:rPr>
          <w:noProof/>
        </w:rPr>
        <w:fldChar w:fldCharType="separate"/>
      </w:r>
      <w:r>
        <w:rPr>
          <w:noProof/>
        </w:rPr>
        <w:t>616</w:t>
      </w:r>
      <w:r>
        <w:rPr>
          <w:noProof/>
        </w:rPr>
        <w:fldChar w:fldCharType="end"/>
      </w:r>
    </w:p>
    <w:p w14:paraId="663CB5DA" w14:textId="261CA77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_Toc178200227 \h </w:instrText>
      </w:r>
      <w:r>
        <w:rPr>
          <w:noProof/>
        </w:rPr>
      </w:r>
      <w:r>
        <w:rPr>
          <w:noProof/>
        </w:rPr>
        <w:fldChar w:fldCharType="separate"/>
      </w:r>
      <w:r>
        <w:rPr>
          <w:noProof/>
        </w:rPr>
        <w:t>616</w:t>
      </w:r>
      <w:r>
        <w:rPr>
          <w:noProof/>
        </w:rPr>
        <w:fldChar w:fldCharType="end"/>
      </w:r>
    </w:p>
    <w:p w14:paraId="421955EB" w14:textId="62804DA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_Toc178200228 \h </w:instrText>
      </w:r>
      <w:r>
        <w:rPr>
          <w:noProof/>
        </w:rPr>
      </w:r>
      <w:r>
        <w:rPr>
          <w:noProof/>
        </w:rPr>
        <w:fldChar w:fldCharType="separate"/>
      </w:r>
      <w:r>
        <w:rPr>
          <w:noProof/>
        </w:rPr>
        <w:t>616</w:t>
      </w:r>
      <w:r>
        <w:rPr>
          <w:noProof/>
        </w:rPr>
        <w:fldChar w:fldCharType="end"/>
      </w:r>
    </w:p>
    <w:p w14:paraId="6101FD86" w14:textId="5C56229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_Toc178200229 \h </w:instrText>
      </w:r>
      <w:r>
        <w:rPr>
          <w:noProof/>
        </w:rPr>
      </w:r>
      <w:r>
        <w:rPr>
          <w:noProof/>
        </w:rPr>
        <w:fldChar w:fldCharType="separate"/>
      </w:r>
      <w:r>
        <w:rPr>
          <w:noProof/>
        </w:rPr>
        <w:t>617</w:t>
      </w:r>
      <w:r>
        <w:rPr>
          <w:noProof/>
        </w:rPr>
        <w:fldChar w:fldCharType="end"/>
      </w:r>
    </w:p>
    <w:p w14:paraId="2467DFC3" w14:textId="49BAC38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_Toc178200230 \h </w:instrText>
      </w:r>
      <w:r>
        <w:rPr>
          <w:noProof/>
        </w:rPr>
      </w:r>
      <w:r>
        <w:rPr>
          <w:noProof/>
        </w:rPr>
        <w:fldChar w:fldCharType="separate"/>
      </w:r>
      <w:r>
        <w:rPr>
          <w:noProof/>
        </w:rPr>
        <w:t>618</w:t>
      </w:r>
      <w:r>
        <w:rPr>
          <w:noProof/>
        </w:rPr>
        <w:fldChar w:fldCharType="end"/>
      </w:r>
    </w:p>
    <w:p w14:paraId="40000CC3" w14:textId="193B35B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_Toc178200231 \h </w:instrText>
      </w:r>
      <w:r>
        <w:rPr>
          <w:noProof/>
        </w:rPr>
      </w:r>
      <w:r>
        <w:rPr>
          <w:noProof/>
        </w:rPr>
        <w:fldChar w:fldCharType="separate"/>
      </w:r>
      <w:r>
        <w:rPr>
          <w:noProof/>
        </w:rPr>
        <w:t>619</w:t>
      </w:r>
      <w:r>
        <w:rPr>
          <w:noProof/>
        </w:rPr>
        <w:fldChar w:fldCharType="end"/>
      </w:r>
    </w:p>
    <w:p w14:paraId="5CF67545" w14:textId="0B09351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_Toc178200232 \h </w:instrText>
      </w:r>
      <w:r>
        <w:rPr>
          <w:noProof/>
        </w:rPr>
      </w:r>
      <w:r>
        <w:rPr>
          <w:noProof/>
        </w:rPr>
        <w:fldChar w:fldCharType="separate"/>
      </w:r>
      <w:r>
        <w:rPr>
          <w:noProof/>
        </w:rPr>
        <w:t>621</w:t>
      </w:r>
      <w:r>
        <w:rPr>
          <w:noProof/>
        </w:rPr>
        <w:fldChar w:fldCharType="end"/>
      </w:r>
    </w:p>
    <w:p w14:paraId="75FDCF80" w14:textId="796427F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_Toc178200233 \h </w:instrText>
      </w:r>
      <w:r>
        <w:rPr>
          <w:noProof/>
        </w:rPr>
      </w:r>
      <w:r>
        <w:rPr>
          <w:noProof/>
        </w:rPr>
        <w:fldChar w:fldCharType="separate"/>
      </w:r>
      <w:r>
        <w:rPr>
          <w:noProof/>
        </w:rPr>
        <w:t>621</w:t>
      </w:r>
      <w:r>
        <w:rPr>
          <w:noProof/>
        </w:rPr>
        <w:fldChar w:fldCharType="end"/>
      </w:r>
    </w:p>
    <w:p w14:paraId="250E4FDF" w14:textId="3768636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_Toc178200234 \h </w:instrText>
      </w:r>
      <w:r>
        <w:rPr>
          <w:noProof/>
        </w:rPr>
      </w:r>
      <w:r>
        <w:rPr>
          <w:noProof/>
        </w:rPr>
        <w:fldChar w:fldCharType="separate"/>
      </w:r>
      <w:r>
        <w:rPr>
          <w:noProof/>
        </w:rPr>
        <w:t>622</w:t>
      </w:r>
      <w:r>
        <w:rPr>
          <w:noProof/>
        </w:rPr>
        <w:fldChar w:fldCharType="end"/>
      </w:r>
    </w:p>
    <w:p w14:paraId="311AE6EB" w14:textId="56CDE14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_Toc178200235 \h </w:instrText>
      </w:r>
      <w:r>
        <w:rPr>
          <w:noProof/>
        </w:rPr>
      </w:r>
      <w:r>
        <w:rPr>
          <w:noProof/>
        </w:rPr>
        <w:fldChar w:fldCharType="separate"/>
      </w:r>
      <w:r>
        <w:rPr>
          <w:noProof/>
        </w:rPr>
        <w:t>623</w:t>
      </w:r>
      <w:r>
        <w:rPr>
          <w:noProof/>
        </w:rPr>
        <w:fldChar w:fldCharType="end"/>
      </w:r>
    </w:p>
    <w:p w14:paraId="70199518" w14:textId="65592B8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_Toc178200236 \h </w:instrText>
      </w:r>
      <w:r>
        <w:rPr>
          <w:noProof/>
        </w:rPr>
      </w:r>
      <w:r>
        <w:rPr>
          <w:noProof/>
        </w:rPr>
        <w:fldChar w:fldCharType="separate"/>
      </w:r>
      <w:r>
        <w:rPr>
          <w:noProof/>
        </w:rPr>
        <w:t>623</w:t>
      </w:r>
      <w:r>
        <w:rPr>
          <w:noProof/>
        </w:rPr>
        <w:fldChar w:fldCharType="end"/>
      </w:r>
    </w:p>
    <w:p w14:paraId="20799DC0" w14:textId="1EE266C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_Toc178200237 \h </w:instrText>
      </w:r>
      <w:r>
        <w:rPr>
          <w:noProof/>
        </w:rPr>
      </w:r>
      <w:r>
        <w:rPr>
          <w:noProof/>
        </w:rPr>
        <w:fldChar w:fldCharType="separate"/>
      </w:r>
      <w:r>
        <w:rPr>
          <w:noProof/>
        </w:rPr>
        <w:t>624</w:t>
      </w:r>
      <w:r>
        <w:rPr>
          <w:noProof/>
        </w:rPr>
        <w:fldChar w:fldCharType="end"/>
      </w:r>
    </w:p>
    <w:p w14:paraId="74A5951B" w14:textId="34AC97B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_Toc178200238 \h </w:instrText>
      </w:r>
      <w:r>
        <w:rPr>
          <w:noProof/>
        </w:rPr>
      </w:r>
      <w:r>
        <w:rPr>
          <w:noProof/>
        </w:rPr>
        <w:fldChar w:fldCharType="separate"/>
      </w:r>
      <w:r>
        <w:rPr>
          <w:noProof/>
        </w:rPr>
        <w:t>625</w:t>
      </w:r>
      <w:r>
        <w:rPr>
          <w:noProof/>
        </w:rPr>
        <w:fldChar w:fldCharType="end"/>
      </w:r>
    </w:p>
    <w:p w14:paraId="0F561C28" w14:textId="76A0A7C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_Toc178200239 \h </w:instrText>
      </w:r>
      <w:r>
        <w:rPr>
          <w:noProof/>
        </w:rPr>
      </w:r>
      <w:r>
        <w:rPr>
          <w:noProof/>
        </w:rPr>
        <w:fldChar w:fldCharType="separate"/>
      </w:r>
      <w:r>
        <w:rPr>
          <w:noProof/>
        </w:rPr>
        <w:t>626</w:t>
      </w:r>
      <w:r>
        <w:rPr>
          <w:noProof/>
        </w:rPr>
        <w:fldChar w:fldCharType="end"/>
      </w:r>
    </w:p>
    <w:p w14:paraId="7582DB02" w14:textId="6D05D0A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_Toc178200240 \h </w:instrText>
      </w:r>
      <w:r>
        <w:rPr>
          <w:noProof/>
        </w:rPr>
      </w:r>
      <w:r>
        <w:rPr>
          <w:noProof/>
        </w:rPr>
        <w:fldChar w:fldCharType="separate"/>
      </w:r>
      <w:r>
        <w:rPr>
          <w:noProof/>
        </w:rPr>
        <w:t>627</w:t>
      </w:r>
      <w:r>
        <w:rPr>
          <w:noProof/>
        </w:rPr>
        <w:fldChar w:fldCharType="end"/>
      </w:r>
    </w:p>
    <w:p w14:paraId="3818C992" w14:textId="6475AA41"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G.15</w:t>
      </w:r>
      <w:r>
        <w:rPr>
          <w:rFonts w:asciiTheme="minorHAnsi" w:eastAsiaTheme="minorEastAsia" w:hAnsiTheme="minorHAnsi" w:cstheme="minorBidi"/>
          <w:noProof/>
          <w:kern w:val="2"/>
          <w:szCs w:val="22"/>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_Toc178200241 \h </w:instrText>
      </w:r>
      <w:r>
        <w:rPr>
          <w:noProof/>
        </w:rPr>
      </w:r>
      <w:r>
        <w:rPr>
          <w:noProof/>
        </w:rPr>
        <w:fldChar w:fldCharType="separate"/>
      </w:r>
      <w:r>
        <w:rPr>
          <w:noProof/>
        </w:rPr>
        <w:t>627</w:t>
      </w:r>
      <w:r>
        <w:rPr>
          <w:noProof/>
        </w:rPr>
        <w:fldChar w:fldCharType="end"/>
      </w:r>
    </w:p>
    <w:p w14:paraId="29F9CAF8" w14:textId="6F4BECEC"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_Toc178200242 \h </w:instrText>
      </w:r>
      <w:r>
        <w:rPr>
          <w:noProof/>
        </w:rPr>
      </w:r>
      <w:r>
        <w:rPr>
          <w:noProof/>
        </w:rPr>
        <w:fldChar w:fldCharType="separate"/>
      </w:r>
      <w:r>
        <w:rPr>
          <w:noProof/>
        </w:rPr>
        <w:t>628</w:t>
      </w:r>
      <w:r>
        <w:rPr>
          <w:noProof/>
        </w:rPr>
        <w:fldChar w:fldCharType="end"/>
      </w:r>
    </w:p>
    <w:p w14:paraId="6EEC5944" w14:textId="44EB74D8"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_Toc178200243 \h </w:instrText>
      </w:r>
      <w:r>
        <w:rPr>
          <w:noProof/>
        </w:rPr>
      </w:r>
      <w:r>
        <w:rPr>
          <w:noProof/>
        </w:rPr>
        <w:fldChar w:fldCharType="separate"/>
      </w:r>
      <w:r>
        <w:rPr>
          <w:noProof/>
        </w:rPr>
        <w:t>628</w:t>
      </w:r>
      <w:r>
        <w:rPr>
          <w:noProof/>
        </w:rPr>
        <w:fldChar w:fldCharType="end"/>
      </w:r>
    </w:p>
    <w:p w14:paraId="7C298959" w14:textId="77EE52E0"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G.18</w:t>
      </w:r>
      <w:r>
        <w:rPr>
          <w:rFonts w:asciiTheme="minorHAnsi" w:eastAsiaTheme="minorEastAsia" w:hAnsiTheme="minorHAnsi" w:cstheme="minorBidi"/>
          <w:noProof/>
          <w:kern w:val="2"/>
          <w:szCs w:val="22"/>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_Toc178200244 \h </w:instrText>
      </w:r>
      <w:r>
        <w:rPr>
          <w:noProof/>
        </w:rPr>
      </w:r>
      <w:r>
        <w:rPr>
          <w:noProof/>
        </w:rPr>
        <w:fldChar w:fldCharType="separate"/>
      </w:r>
      <w:r>
        <w:rPr>
          <w:noProof/>
        </w:rPr>
        <w:t>629</w:t>
      </w:r>
      <w:r>
        <w:rPr>
          <w:noProof/>
        </w:rPr>
        <w:fldChar w:fldCharType="end"/>
      </w:r>
    </w:p>
    <w:p w14:paraId="60872114" w14:textId="130AA79B"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G.20</w:t>
      </w:r>
      <w:r>
        <w:rPr>
          <w:rFonts w:asciiTheme="minorHAnsi" w:eastAsiaTheme="minorEastAsia" w:hAnsiTheme="minorHAnsi" w:cstheme="minorBidi"/>
          <w:noProof/>
          <w:kern w:val="2"/>
          <w:szCs w:val="22"/>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_Toc178200245 \h </w:instrText>
      </w:r>
      <w:r>
        <w:rPr>
          <w:noProof/>
        </w:rPr>
      </w:r>
      <w:r>
        <w:rPr>
          <w:noProof/>
        </w:rPr>
        <w:fldChar w:fldCharType="separate"/>
      </w:r>
      <w:r>
        <w:rPr>
          <w:noProof/>
        </w:rPr>
        <w:t>630</w:t>
      </w:r>
      <w:r>
        <w:rPr>
          <w:noProof/>
        </w:rPr>
        <w:fldChar w:fldCharType="end"/>
      </w:r>
    </w:p>
    <w:p w14:paraId="3B0CDEF2" w14:textId="69CD768A"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_Toc178200246 \h </w:instrText>
      </w:r>
      <w:r>
        <w:rPr>
          <w:noProof/>
        </w:rPr>
      </w:r>
      <w:r>
        <w:rPr>
          <w:noProof/>
        </w:rPr>
        <w:fldChar w:fldCharType="separate"/>
      </w:r>
      <w:r>
        <w:rPr>
          <w:noProof/>
        </w:rPr>
        <w:t>631</w:t>
      </w:r>
      <w:r>
        <w:rPr>
          <w:noProof/>
        </w:rPr>
        <w:fldChar w:fldCharType="end"/>
      </w:r>
    </w:p>
    <w:p w14:paraId="77D1CC38" w14:textId="1DA936D2"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_Toc178200247 \h </w:instrText>
      </w:r>
      <w:r>
        <w:rPr>
          <w:noProof/>
        </w:rPr>
      </w:r>
      <w:r>
        <w:rPr>
          <w:noProof/>
        </w:rPr>
        <w:fldChar w:fldCharType="separate"/>
      </w:r>
      <w:r>
        <w:rPr>
          <w:noProof/>
        </w:rPr>
        <w:t>631</w:t>
      </w:r>
      <w:r>
        <w:rPr>
          <w:noProof/>
        </w:rPr>
        <w:fldChar w:fldCharType="end"/>
      </w:r>
    </w:p>
    <w:p w14:paraId="4694662C" w14:textId="04DF16DF"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_Toc178200248 \h </w:instrText>
      </w:r>
      <w:r>
        <w:rPr>
          <w:noProof/>
        </w:rPr>
      </w:r>
      <w:r>
        <w:rPr>
          <w:noProof/>
        </w:rPr>
        <w:fldChar w:fldCharType="separate"/>
      </w:r>
      <w:r>
        <w:rPr>
          <w:noProof/>
        </w:rPr>
        <w:t>631</w:t>
      </w:r>
      <w:r>
        <w:rPr>
          <w:noProof/>
        </w:rPr>
        <w:fldChar w:fldCharType="end"/>
      </w:r>
    </w:p>
    <w:p w14:paraId="46207A21" w14:textId="732EFD64"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_Toc178200249 \h </w:instrText>
      </w:r>
      <w:r>
        <w:rPr>
          <w:noProof/>
        </w:rPr>
      </w:r>
      <w:r>
        <w:rPr>
          <w:noProof/>
        </w:rPr>
        <w:fldChar w:fldCharType="separate"/>
      </w:r>
      <w:r>
        <w:rPr>
          <w:noProof/>
        </w:rPr>
        <w:t>635</w:t>
      </w:r>
      <w:r>
        <w:rPr>
          <w:noProof/>
        </w:rPr>
        <w:fldChar w:fldCharType="end"/>
      </w:r>
    </w:p>
    <w:p w14:paraId="66FA1D27" w14:textId="42C1CF1B"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sidRPr="004F2868">
        <w:rPr>
          <w:noProof/>
          <w:lang w:val="en-US"/>
        </w:rPr>
        <w:t>Annex I (informative</w:t>
      </w:r>
      <w:r>
        <w:rPr>
          <w:noProof/>
          <w:lang w:val="en-US"/>
        </w:rPr>
        <w:t>):</w:t>
      </w:r>
      <w:r>
        <w:rPr>
          <w:noProof/>
          <w:lang w:val="en-US"/>
        </w:rPr>
        <w:tab/>
      </w:r>
      <w:r w:rsidRPr="004F2868">
        <w:rPr>
          <w:noProof/>
          <w:lang w:val="en-US"/>
        </w:rPr>
        <w:t>INFO packages defined in the present document</w:t>
      </w:r>
      <w:r>
        <w:rPr>
          <w:noProof/>
        </w:rPr>
        <w:tab/>
      </w:r>
      <w:r>
        <w:rPr>
          <w:noProof/>
        </w:rPr>
        <w:fldChar w:fldCharType="begin" w:fldLock="1"/>
      </w:r>
      <w:r>
        <w:rPr>
          <w:noProof/>
        </w:rPr>
        <w:instrText xml:space="preserve"> PAGEREF _Toc178200250 \h </w:instrText>
      </w:r>
      <w:r>
        <w:rPr>
          <w:noProof/>
        </w:rPr>
      </w:r>
      <w:r>
        <w:rPr>
          <w:noProof/>
        </w:rPr>
        <w:fldChar w:fldCharType="separate"/>
      </w:r>
      <w:r>
        <w:rPr>
          <w:noProof/>
        </w:rPr>
        <w:t>636</w:t>
      </w:r>
      <w:r>
        <w:rPr>
          <w:noProof/>
        </w:rPr>
        <w:fldChar w:fldCharType="end"/>
      </w:r>
    </w:p>
    <w:p w14:paraId="243D40DA" w14:textId="787A3A97"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_Toc178200251 \h </w:instrText>
      </w:r>
      <w:r>
        <w:rPr>
          <w:noProof/>
        </w:rPr>
      </w:r>
      <w:r>
        <w:rPr>
          <w:noProof/>
        </w:rPr>
        <w:fldChar w:fldCharType="separate"/>
      </w:r>
      <w:r>
        <w:rPr>
          <w:noProof/>
        </w:rPr>
        <w:t>636</w:t>
      </w:r>
      <w:r>
        <w:rPr>
          <w:noProof/>
        </w:rPr>
        <w:fldChar w:fldCharType="end"/>
      </w:r>
    </w:p>
    <w:p w14:paraId="5CEDC34F" w14:textId="375DA09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Scope</w:t>
      </w:r>
      <w:r>
        <w:rPr>
          <w:noProof/>
        </w:rPr>
        <w:tab/>
      </w:r>
      <w:r>
        <w:rPr>
          <w:noProof/>
        </w:rPr>
        <w:fldChar w:fldCharType="begin" w:fldLock="1"/>
      </w:r>
      <w:r>
        <w:rPr>
          <w:noProof/>
        </w:rPr>
        <w:instrText xml:space="preserve"> PAGEREF _Toc178200252 \h </w:instrText>
      </w:r>
      <w:r>
        <w:rPr>
          <w:noProof/>
        </w:rPr>
      </w:r>
      <w:r>
        <w:rPr>
          <w:noProof/>
        </w:rPr>
        <w:fldChar w:fldCharType="separate"/>
      </w:r>
      <w:r>
        <w:rPr>
          <w:noProof/>
        </w:rPr>
        <w:t>636</w:t>
      </w:r>
      <w:r>
        <w:rPr>
          <w:noProof/>
        </w:rPr>
        <w:fldChar w:fldCharType="end"/>
      </w:r>
    </w:p>
    <w:p w14:paraId="286A9EEB" w14:textId="34658162"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I.1.2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g.3gpp.mcvideo-transmission-request info package</w:t>
      </w:r>
      <w:r>
        <w:rPr>
          <w:noProof/>
        </w:rPr>
        <w:tab/>
      </w:r>
      <w:r>
        <w:rPr>
          <w:noProof/>
        </w:rPr>
        <w:fldChar w:fldCharType="begin" w:fldLock="1"/>
      </w:r>
      <w:r>
        <w:rPr>
          <w:noProof/>
        </w:rPr>
        <w:instrText xml:space="preserve"> PAGEREF _Toc178200253 \h </w:instrText>
      </w:r>
      <w:r>
        <w:rPr>
          <w:noProof/>
        </w:rPr>
      </w:r>
      <w:r>
        <w:rPr>
          <w:noProof/>
        </w:rPr>
        <w:fldChar w:fldCharType="separate"/>
      </w:r>
      <w:r>
        <w:rPr>
          <w:noProof/>
        </w:rPr>
        <w:t>636</w:t>
      </w:r>
      <w:r>
        <w:rPr>
          <w:noProof/>
        </w:rPr>
        <w:fldChar w:fldCharType="end"/>
      </w:r>
    </w:p>
    <w:p w14:paraId="1D5F6275" w14:textId="6B347322"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Overall description</w:t>
      </w:r>
      <w:r>
        <w:rPr>
          <w:noProof/>
        </w:rPr>
        <w:tab/>
      </w:r>
      <w:r>
        <w:rPr>
          <w:noProof/>
        </w:rPr>
        <w:fldChar w:fldCharType="begin" w:fldLock="1"/>
      </w:r>
      <w:r>
        <w:rPr>
          <w:noProof/>
        </w:rPr>
        <w:instrText xml:space="preserve"> PAGEREF _Toc178200254 \h </w:instrText>
      </w:r>
      <w:r>
        <w:rPr>
          <w:noProof/>
        </w:rPr>
      </w:r>
      <w:r>
        <w:rPr>
          <w:noProof/>
        </w:rPr>
        <w:fldChar w:fldCharType="separate"/>
      </w:r>
      <w:r>
        <w:rPr>
          <w:noProof/>
        </w:rPr>
        <w:t>636</w:t>
      </w:r>
      <w:r>
        <w:rPr>
          <w:noProof/>
        </w:rPr>
        <w:fldChar w:fldCharType="end"/>
      </w:r>
    </w:p>
    <w:p w14:paraId="6F50E81C" w14:textId="161170E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Applicability</w:t>
      </w:r>
      <w:r>
        <w:rPr>
          <w:noProof/>
        </w:rPr>
        <w:tab/>
      </w:r>
      <w:r>
        <w:rPr>
          <w:noProof/>
        </w:rPr>
        <w:fldChar w:fldCharType="begin" w:fldLock="1"/>
      </w:r>
      <w:r>
        <w:rPr>
          <w:noProof/>
        </w:rPr>
        <w:instrText xml:space="preserve"> PAGEREF _Toc178200255 \h </w:instrText>
      </w:r>
      <w:r>
        <w:rPr>
          <w:noProof/>
        </w:rPr>
      </w:r>
      <w:r>
        <w:rPr>
          <w:noProof/>
        </w:rPr>
        <w:fldChar w:fldCharType="separate"/>
      </w:r>
      <w:r>
        <w:rPr>
          <w:noProof/>
        </w:rPr>
        <w:t>636</w:t>
      </w:r>
      <w:r>
        <w:rPr>
          <w:noProof/>
        </w:rPr>
        <w:fldChar w:fldCharType="end"/>
      </w:r>
    </w:p>
    <w:p w14:paraId="0DE57090" w14:textId="02AF17A1"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_Toc178200256 \h </w:instrText>
      </w:r>
      <w:r>
        <w:rPr>
          <w:noProof/>
        </w:rPr>
      </w:r>
      <w:r>
        <w:rPr>
          <w:noProof/>
        </w:rPr>
        <w:fldChar w:fldCharType="separate"/>
      </w:r>
      <w:r>
        <w:rPr>
          <w:noProof/>
        </w:rPr>
        <w:t>636</w:t>
      </w:r>
      <w:r>
        <w:rPr>
          <w:noProof/>
        </w:rPr>
        <w:fldChar w:fldCharType="end"/>
      </w:r>
    </w:p>
    <w:p w14:paraId="361BF77D" w14:textId="6F3E90CD"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name</w:t>
      </w:r>
      <w:r>
        <w:rPr>
          <w:noProof/>
        </w:rPr>
        <w:tab/>
      </w:r>
      <w:r>
        <w:rPr>
          <w:noProof/>
        </w:rPr>
        <w:fldChar w:fldCharType="begin" w:fldLock="1"/>
      </w:r>
      <w:r>
        <w:rPr>
          <w:noProof/>
        </w:rPr>
        <w:instrText xml:space="preserve"> PAGEREF _Toc178200257 \h </w:instrText>
      </w:r>
      <w:r>
        <w:rPr>
          <w:noProof/>
        </w:rPr>
      </w:r>
      <w:r>
        <w:rPr>
          <w:noProof/>
        </w:rPr>
        <w:fldChar w:fldCharType="separate"/>
      </w:r>
      <w:r>
        <w:rPr>
          <w:noProof/>
        </w:rPr>
        <w:t>637</w:t>
      </w:r>
      <w:r>
        <w:rPr>
          <w:noProof/>
        </w:rPr>
        <w:fldChar w:fldCharType="end"/>
      </w:r>
    </w:p>
    <w:p w14:paraId="69F25292" w14:textId="6FB01F8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_Toc178200258 \h </w:instrText>
      </w:r>
      <w:r>
        <w:rPr>
          <w:noProof/>
        </w:rPr>
      </w:r>
      <w:r>
        <w:rPr>
          <w:noProof/>
        </w:rPr>
        <w:fldChar w:fldCharType="separate"/>
      </w:r>
      <w:r>
        <w:rPr>
          <w:noProof/>
        </w:rPr>
        <w:t>637</w:t>
      </w:r>
      <w:r>
        <w:rPr>
          <w:noProof/>
        </w:rPr>
        <w:fldChar w:fldCharType="end"/>
      </w:r>
    </w:p>
    <w:p w14:paraId="105694EA" w14:textId="5EF3381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_Toc178200259 \h </w:instrText>
      </w:r>
      <w:r>
        <w:rPr>
          <w:noProof/>
        </w:rPr>
      </w:r>
      <w:r>
        <w:rPr>
          <w:noProof/>
        </w:rPr>
        <w:fldChar w:fldCharType="separate"/>
      </w:r>
      <w:r>
        <w:rPr>
          <w:noProof/>
        </w:rPr>
        <w:t>637</w:t>
      </w:r>
      <w:r>
        <w:rPr>
          <w:noProof/>
        </w:rPr>
        <w:fldChar w:fldCharType="end"/>
      </w:r>
    </w:p>
    <w:p w14:paraId="649BA1BC" w14:textId="6A3E5CB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I.1.2.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message body parts</w:t>
      </w:r>
      <w:r>
        <w:rPr>
          <w:noProof/>
        </w:rPr>
        <w:tab/>
      </w:r>
      <w:r>
        <w:rPr>
          <w:noProof/>
        </w:rPr>
        <w:fldChar w:fldCharType="begin" w:fldLock="1"/>
      </w:r>
      <w:r>
        <w:rPr>
          <w:noProof/>
        </w:rPr>
        <w:instrText xml:space="preserve"> PAGEREF _Toc178200260 \h </w:instrText>
      </w:r>
      <w:r>
        <w:rPr>
          <w:noProof/>
        </w:rPr>
      </w:r>
      <w:r>
        <w:rPr>
          <w:noProof/>
        </w:rPr>
        <w:fldChar w:fldCharType="separate"/>
      </w:r>
      <w:r>
        <w:rPr>
          <w:noProof/>
        </w:rPr>
        <w:t>637</w:t>
      </w:r>
      <w:r>
        <w:rPr>
          <w:noProof/>
        </w:rPr>
        <w:fldChar w:fldCharType="end"/>
      </w:r>
    </w:p>
    <w:p w14:paraId="41988323" w14:textId="7F6D78E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usage restrictions</w:t>
      </w:r>
      <w:r>
        <w:rPr>
          <w:noProof/>
        </w:rPr>
        <w:tab/>
      </w:r>
      <w:r>
        <w:rPr>
          <w:noProof/>
        </w:rPr>
        <w:fldChar w:fldCharType="begin" w:fldLock="1"/>
      </w:r>
      <w:r>
        <w:rPr>
          <w:noProof/>
        </w:rPr>
        <w:instrText xml:space="preserve"> PAGEREF _Toc178200261 \h </w:instrText>
      </w:r>
      <w:r>
        <w:rPr>
          <w:noProof/>
        </w:rPr>
      </w:r>
      <w:r>
        <w:rPr>
          <w:noProof/>
        </w:rPr>
        <w:fldChar w:fldCharType="separate"/>
      </w:r>
      <w:r>
        <w:rPr>
          <w:noProof/>
        </w:rPr>
        <w:t>637</w:t>
      </w:r>
      <w:r>
        <w:rPr>
          <w:noProof/>
        </w:rPr>
        <w:fldChar w:fldCharType="end"/>
      </w:r>
    </w:p>
    <w:p w14:paraId="12EBA764" w14:textId="283AAE27"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Rate of INFO Requests</w:t>
      </w:r>
      <w:r>
        <w:rPr>
          <w:noProof/>
        </w:rPr>
        <w:tab/>
      </w:r>
      <w:r>
        <w:rPr>
          <w:noProof/>
        </w:rPr>
        <w:fldChar w:fldCharType="begin" w:fldLock="1"/>
      </w:r>
      <w:r>
        <w:rPr>
          <w:noProof/>
        </w:rPr>
        <w:instrText xml:space="preserve"> PAGEREF _Toc178200262 \h </w:instrText>
      </w:r>
      <w:r>
        <w:rPr>
          <w:noProof/>
        </w:rPr>
      </w:r>
      <w:r>
        <w:rPr>
          <w:noProof/>
        </w:rPr>
        <w:fldChar w:fldCharType="separate"/>
      </w:r>
      <w:r>
        <w:rPr>
          <w:noProof/>
        </w:rPr>
        <w:t>637</w:t>
      </w:r>
      <w:r>
        <w:rPr>
          <w:noProof/>
        </w:rPr>
        <w:fldChar w:fldCharType="end"/>
      </w:r>
    </w:p>
    <w:p w14:paraId="75815A5A" w14:textId="5B59E3A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security considerations</w:t>
      </w:r>
      <w:r>
        <w:rPr>
          <w:noProof/>
        </w:rPr>
        <w:tab/>
      </w:r>
      <w:r>
        <w:rPr>
          <w:noProof/>
        </w:rPr>
        <w:fldChar w:fldCharType="begin" w:fldLock="1"/>
      </w:r>
      <w:r>
        <w:rPr>
          <w:noProof/>
        </w:rPr>
        <w:instrText xml:space="preserve"> PAGEREF _Toc178200263 \h </w:instrText>
      </w:r>
      <w:r>
        <w:rPr>
          <w:noProof/>
        </w:rPr>
      </w:r>
      <w:r>
        <w:rPr>
          <w:noProof/>
        </w:rPr>
        <w:fldChar w:fldCharType="separate"/>
      </w:r>
      <w:r>
        <w:rPr>
          <w:noProof/>
        </w:rPr>
        <w:t>637</w:t>
      </w:r>
      <w:r>
        <w:rPr>
          <w:noProof/>
        </w:rPr>
        <w:fldChar w:fldCharType="end"/>
      </w:r>
    </w:p>
    <w:p w14:paraId="7E742348" w14:textId="6CC460E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I.1.2.11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Implementation details and examples</w:t>
      </w:r>
      <w:r>
        <w:rPr>
          <w:noProof/>
        </w:rPr>
        <w:tab/>
      </w:r>
      <w:r>
        <w:rPr>
          <w:noProof/>
        </w:rPr>
        <w:fldChar w:fldCharType="begin" w:fldLock="1"/>
      </w:r>
      <w:r>
        <w:rPr>
          <w:noProof/>
        </w:rPr>
        <w:instrText xml:space="preserve"> PAGEREF _Toc178200264 \h </w:instrText>
      </w:r>
      <w:r>
        <w:rPr>
          <w:noProof/>
        </w:rPr>
      </w:r>
      <w:r>
        <w:rPr>
          <w:noProof/>
        </w:rPr>
        <w:fldChar w:fldCharType="separate"/>
      </w:r>
      <w:r>
        <w:rPr>
          <w:noProof/>
        </w:rPr>
        <w:t>637</w:t>
      </w:r>
      <w:r>
        <w:rPr>
          <w:noProof/>
        </w:rPr>
        <w:fldChar w:fldCharType="end"/>
      </w:r>
    </w:p>
    <w:p w14:paraId="487A7346" w14:textId="521A61EE"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_Toc178200265 \h </w:instrText>
      </w:r>
      <w:r>
        <w:rPr>
          <w:noProof/>
        </w:rPr>
      </w:r>
      <w:r>
        <w:rPr>
          <w:noProof/>
        </w:rPr>
        <w:fldChar w:fldCharType="separate"/>
      </w:r>
      <w:r>
        <w:rPr>
          <w:noProof/>
        </w:rPr>
        <w:t>637</w:t>
      </w:r>
      <w:r>
        <w:rPr>
          <w:noProof/>
        </w:rPr>
        <w:fldChar w:fldCharType="end"/>
      </w:r>
    </w:p>
    <w:p w14:paraId="1CA5107C" w14:textId="59E8D07F"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Scope</w:t>
      </w:r>
      <w:r>
        <w:rPr>
          <w:noProof/>
        </w:rPr>
        <w:tab/>
      </w:r>
      <w:r>
        <w:rPr>
          <w:noProof/>
        </w:rPr>
        <w:fldChar w:fldCharType="begin" w:fldLock="1"/>
      </w:r>
      <w:r>
        <w:rPr>
          <w:noProof/>
        </w:rPr>
        <w:instrText xml:space="preserve"> PAGEREF _Toc178200266 \h </w:instrText>
      </w:r>
      <w:r>
        <w:rPr>
          <w:noProof/>
        </w:rPr>
      </w:r>
      <w:r>
        <w:rPr>
          <w:noProof/>
        </w:rPr>
        <w:fldChar w:fldCharType="separate"/>
      </w:r>
      <w:r>
        <w:rPr>
          <w:noProof/>
        </w:rPr>
        <w:t>637</w:t>
      </w:r>
      <w:r>
        <w:rPr>
          <w:noProof/>
        </w:rPr>
        <w:fldChar w:fldCharType="end"/>
      </w:r>
    </w:p>
    <w:p w14:paraId="0376268A" w14:textId="4040A134"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sidRPr="004F2868">
        <w:rPr>
          <w:noProof/>
          <w:lang w:val="en-US"/>
        </w:rPr>
        <w:t>I.2.2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g.3gpp.mcvideo-info info package</w:t>
      </w:r>
      <w:r>
        <w:rPr>
          <w:noProof/>
        </w:rPr>
        <w:tab/>
      </w:r>
      <w:r>
        <w:rPr>
          <w:noProof/>
        </w:rPr>
        <w:fldChar w:fldCharType="begin" w:fldLock="1"/>
      </w:r>
      <w:r>
        <w:rPr>
          <w:noProof/>
        </w:rPr>
        <w:instrText xml:space="preserve"> PAGEREF _Toc178200267 \h </w:instrText>
      </w:r>
      <w:r>
        <w:rPr>
          <w:noProof/>
        </w:rPr>
      </w:r>
      <w:r>
        <w:rPr>
          <w:noProof/>
        </w:rPr>
        <w:fldChar w:fldCharType="separate"/>
      </w:r>
      <w:r>
        <w:rPr>
          <w:noProof/>
        </w:rPr>
        <w:t>638</w:t>
      </w:r>
      <w:r>
        <w:rPr>
          <w:noProof/>
        </w:rPr>
        <w:fldChar w:fldCharType="end"/>
      </w:r>
    </w:p>
    <w:p w14:paraId="66B1262A" w14:textId="3DA4B71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Overall description</w:t>
      </w:r>
      <w:r>
        <w:rPr>
          <w:noProof/>
        </w:rPr>
        <w:tab/>
      </w:r>
      <w:r>
        <w:rPr>
          <w:noProof/>
        </w:rPr>
        <w:fldChar w:fldCharType="begin" w:fldLock="1"/>
      </w:r>
      <w:r>
        <w:rPr>
          <w:noProof/>
        </w:rPr>
        <w:instrText xml:space="preserve"> PAGEREF _Toc178200268 \h </w:instrText>
      </w:r>
      <w:r>
        <w:rPr>
          <w:noProof/>
        </w:rPr>
      </w:r>
      <w:r>
        <w:rPr>
          <w:noProof/>
        </w:rPr>
        <w:fldChar w:fldCharType="separate"/>
      </w:r>
      <w:r>
        <w:rPr>
          <w:noProof/>
        </w:rPr>
        <w:t>638</w:t>
      </w:r>
      <w:r>
        <w:rPr>
          <w:noProof/>
        </w:rPr>
        <w:fldChar w:fldCharType="end"/>
      </w:r>
    </w:p>
    <w:p w14:paraId="351215A4" w14:textId="4B7A1D7E"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t>I.2.2.2</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Applicability</w:t>
      </w:r>
      <w:r>
        <w:rPr>
          <w:noProof/>
        </w:rPr>
        <w:tab/>
      </w:r>
      <w:r>
        <w:rPr>
          <w:noProof/>
        </w:rPr>
        <w:fldChar w:fldCharType="begin" w:fldLock="1"/>
      </w:r>
      <w:r>
        <w:rPr>
          <w:noProof/>
        </w:rPr>
        <w:instrText xml:space="preserve"> PAGEREF _Toc178200269 \h </w:instrText>
      </w:r>
      <w:r>
        <w:rPr>
          <w:noProof/>
        </w:rPr>
      </w:r>
      <w:r>
        <w:rPr>
          <w:noProof/>
        </w:rPr>
        <w:fldChar w:fldCharType="separate"/>
      </w:r>
      <w:r>
        <w:rPr>
          <w:noProof/>
        </w:rPr>
        <w:t>638</w:t>
      </w:r>
      <w:r>
        <w:rPr>
          <w:noProof/>
        </w:rPr>
        <w:fldChar w:fldCharType="end"/>
      </w:r>
    </w:p>
    <w:p w14:paraId="11D4FC23" w14:textId="7F0EB80F"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_Toc178200270 \h </w:instrText>
      </w:r>
      <w:r>
        <w:rPr>
          <w:noProof/>
        </w:rPr>
      </w:r>
      <w:r>
        <w:rPr>
          <w:noProof/>
        </w:rPr>
        <w:fldChar w:fldCharType="separate"/>
      </w:r>
      <w:r>
        <w:rPr>
          <w:noProof/>
        </w:rPr>
        <w:t>638</w:t>
      </w:r>
      <w:r>
        <w:rPr>
          <w:noProof/>
        </w:rPr>
        <w:fldChar w:fldCharType="end"/>
      </w:r>
    </w:p>
    <w:p w14:paraId="32D99019" w14:textId="16BFE383"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sidRPr="004F2868">
        <w:rPr>
          <w:noProof/>
          <w:lang w:val="en-US"/>
        </w:rPr>
        <w:lastRenderedPageBreak/>
        <w:t>I.2.2.4</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name</w:t>
      </w:r>
      <w:r>
        <w:rPr>
          <w:noProof/>
        </w:rPr>
        <w:tab/>
      </w:r>
      <w:r>
        <w:rPr>
          <w:noProof/>
        </w:rPr>
        <w:fldChar w:fldCharType="begin" w:fldLock="1"/>
      </w:r>
      <w:r>
        <w:rPr>
          <w:noProof/>
        </w:rPr>
        <w:instrText xml:space="preserve"> PAGEREF _Toc178200271 \h </w:instrText>
      </w:r>
      <w:r>
        <w:rPr>
          <w:noProof/>
        </w:rPr>
      </w:r>
      <w:r>
        <w:rPr>
          <w:noProof/>
        </w:rPr>
        <w:fldChar w:fldCharType="separate"/>
      </w:r>
      <w:r>
        <w:rPr>
          <w:noProof/>
        </w:rPr>
        <w:t>638</w:t>
      </w:r>
      <w:r>
        <w:rPr>
          <w:noProof/>
        </w:rPr>
        <w:fldChar w:fldCharType="end"/>
      </w:r>
    </w:p>
    <w:p w14:paraId="5F79F090" w14:textId="1C5225D6"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_Toc178200272 \h </w:instrText>
      </w:r>
      <w:r>
        <w:rPr>
          <w:noProof/>
        </w:rPr>
      </w:r>
      <w:r>
        <w:rPr>
          <w:noProof/>
        </w:rPr>
        <w:fldChar w:fldCharType="separate"/>
      </w:r>
      <w:r>
        <w:rPr>
          <w:noProof/>
        </w:rPr>
        <w:t>638</w:t>
      </w:r>
      <w:r>
        <w:rPr>
          <w:noProof/>
        </w:rPr>
        <w:fldChar w:fldCharType="end"/>
      </w:r>
    </w:p>
    <w:p w14:paraId="640EAA37" w14:textId="2FE076D8"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_Toc178200273 \h </w:instrText>
      </w:r>
      <w:r>
        <w:rPr>
          <w:noProof/>
        </w:rPr>
      </w:r>
      <w:r>
        <w:rPr>
          <w:noProof/>
        </w:rPr>
        <w:fldChar w:fldCharType="separate"/>
      </w:r>
      <w:r>
        <w:rPr>
          <w:noProof/>
        </w:rPr>
        <w:t>639</w:t>
      </w:r>
      <w:r>
        <w:rPr>
          <w:noProof/>
        </w:rPr>
        <w:fldChar w:fldCharType="end"/>
      </w:r>
    </w:p>
    <w:p w14:paraId="21A4DB05" w14:textId="65C946D9"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I.2.2.</w:t>
      </w:r>
      <w:r w:rsidRPr="004F2868">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message body parts</w:t>
      </w:r>
      <w:r>
        <w:rPr>
          <w:noProof/>
        </w:rPr>
        <w:tab/>
      </w:r>
      <w:r>
        <w:rPr>
          <w:noProof/>
        </w:rPr>
        <w:fldChar w:fldCharType="begin" w:fldLock="1"/>
      </w:r>
      <w:r>
        <w:rPr>
          <w:noProof/>
        </w:rPr>
        <w:instrText xml:space="preserve"> PAGEREF _Toc178200274 \h </w:instrText>
      </w:r>
      <w:r>
        <w:rPr>
          <w:noProof/>
        </w:rPr>
      </w:r>
      <w:r>
        <w:rPr>
          <w:noProof/>
        </w:rPr>
        <w:fldChar w:fldCharType="separate"/>
      </w:r>
      <w:r>
        <w:rPr>
          <w:noProof/>
        </w:rPr>
        <w:t>639</w:t>
      </w:r>
      <w:r>
        <w:rPr>
          <w:noProof/>
        </w:rPr>
        <w:fldChar w:fldCharType="end"/>
      </w:r>
    </w:p>
    <w:p w14:paraId="4C731CE4" w14:textId="15261DA5"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2.2.8</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usage restrictions</w:t>
      </w:r>
      <w:r>
        <w:rPr>
          <w:noProof/>
        </w:rPr>
        <w:tab/>
      </w:r>
      <w:r>
        <w:rPr>
          <w:noProof/>
        </w:rPr>
        <w:fldChar w:fldCharType="begin" w:fldLock="1"/>
      </w:r>
      <w:r>
        <w:rPr>
          <w:noProof/>
        </w:rPr>
        <w:instrText xml:space="preserve"> PAGEREF _Toc178200275 \h </w:instrText>
      </w:r>
      <w:r>
        <w:rPr>
          <w:noProof/>
        </w:rPr>
      </w:r>
      <w:r>
        <w:rPr>
          <w:noProof/>
        </w:rPr>
        <w:fldChar w:fldCharType="separate"/>
      </w:r>
      <w:r>
        <w:rPr>
          <w:noProof/>
        </w:rPr>
        <w:t>639</w:t>
      </w:r>
      <w:r>
        <w:rPr>
          <w:noProof/>
        </w:rPr>
        <w:fldChar w:fldCharType="end"/>
      </w:r>
    </w:p>
    <w:p w14:paraId="77283B01" w14:textId="3825BB7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2.2.9</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Rate of INFO Requests</w:t>
      </w:r>
      <w:r>
        <w:rPr>
          <w:noProof/>
        </w:rPr>
        <w:tab/>
      </w:r>
      <w:r>
        <w:rPr>
          <w:noProof/>
        </w:rPr>
        <w:fldChar w:fldCharType="begin" w:fldLock="1"/>
      </w:r>
      <w:r>
        <w:rPr>
          <w:noProof/>
        </w:rPr>
        <w:instrText xml:space="preserve"> PAGEREF _Toc178200276 \h </w:instrText>
      </w:r>
      <w:r>
        <w:rPr>
          <w:noProof/>
        </w:rPr>
      </w:r>
      <w:r>
        <w:rPr>
          <w:noProof/>
        </w:rPr>
        <w:fldChar w:fldCharType="separate"/>
      </w:r>
      <w:r>
        <w:rPr>
          <w:noProof/>
        </w:rPr>
        <w:t>639</w:t>
      </w:r>
      <w:r>
        <w:rPr>
          <w:noProof/>
        </w:rPr>
        <w:fldChar w:fldCharType="end"/>
      </w:r>
    </w:p>
    <w:p w14:paraId="5D6C8FF2" w14:textId="71794ACB"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2.2.10</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Info package security considerations</w:t>
      </w:r>
      <w:r>
        <w:rPr>
          <w:noProof/>
        </w:rPr>
        <w:tab/>
      </w:r>
      <w:r>
        <w:rPr>
          <w:noProof/>
        </w:rPr>
        <w:fldChar w:fldCharType="begin" w:fldLock="1"/>
      </w:r>
      <w:r>
        <w:rPr>
          <w:noProof/>
        </w:rPr>
        <w:instrText xml:space="preserve"> PAGEREF _Toc178200277 \h </w:instrText>
      </w:r>
      <w:r>
        <w:rPr>
          <w:noProof/>
        </w:rPr>
      </w:r>
      <w:r>
        <w:rPr>
          <w:noProof/>
        </w:rPr>
        <w:fldChar w:fldCharType="separate"/>
      </w:r>
      <w:r>
        <w:rPr>
          <w:noProof/>
        </w:rPr>
        <w:t>639</w:t>
      </w:r>
      <w:r>
        <w:rPr>
          <w:noProof/>
        </w:rPr>
        <w:fldChar w:fldCharType="end"/>
      </w:r>
    </w:p>
    <w:p w14:paraId="28DB170C" w14:textId="5929710C" w:rsidR="00184F3F" w:rsidRDefault="00184F3F">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4F2868">
        <w:rPr>
          <w:noProof/>
          <w:lang w:val="en-US"/>
        </w:rPr>
        <w:t>2.2.11</w:t>
      </w:r>
      <w:r>
        <w:rPr>
          <w:rFonts w:asciiTheme="minorHAnsi" w:eastAsiaTheme="minorEastAsia" w:hAnsiTheme="minorHAnsi" w:cstheme="minorBidi"/>
          <w:noProof/>
          <w:kern w:val="2"/>
          <w:sz w:val="22"/>
          <w:szCs w:val="22"/>
          <w:lang w:eastAsia="en-GB"/>
          <w14:ligatures w14:val="standardContextual"/>
        </w:rPr>
        <w:tab/>
      </w:r>
      <w:r w:rsidRPr="004F2868">
        <w:rPr>
          <w:noProof/>
          <w:lang w:val="en-US"/>
        </w:rPr>
        <w:t>Implementation details and examples</w:t>
      </w:r>
      <w:r>
        <w:rPr>
          <w:noProof/>
        </w:rPr>
        <w:tab/>
      </w:r>
      <w:r>
        <w:rPr>
          <w:noProof/>
        </w:rPr>
        <w:fldChar w:fldCharType="begin" w:fldLock="1"/>
      </w:r>
      <w:r>
        <w:rPr>
          <w:noProof/>
        </w:rPr>
        <w:instrText xml:space="preserve"> PAGEREF _Toc178200278 \h </w:instrText>
      </w:r>
      <w:r>
        <w:rPr>
          <w:noProof/>
        </w:rPr>
      </w:r>
      <w:r>
        <w:rPr>
          <w:noProof/>
        </w:rPr>
        <w:fldChar w:fldCharType="separate"/>
      </w:r>
      <w:r>
        <w:rPr>
          <w:noProof/>
        </w:rPr>
        <w:t>639</w:t>
      </w:r>
      <w:r>
        <w:rPr>
          <w:noProof/>
        </w:rPr>
        <w:fldChar w:fldCharType="end"/>
      </w:r>
    </w:p>
    <w:p w14:paraId="781002EB" w14:textId="604E8C1E"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J (normative):</w:t>
      </w:r>
      <w:r>
        <w:rPr>
          <w:noProof/>
        </w:rPr>
        <w:tab/>
        <w:t xml:space="preserve">MCVideo session control specific concepts for the support of mission critical services over </w:t>
      </w:r>
      <w:r w:rsidRPr="004F2868">
        <w:rPr>
          <w:rFonts w:cs="Arial"/>
          <w:noProof/>
          <w:lang w:eastAsia="zh-CN"/>
        </w:rPr>
        <w:t>5GS</w:t>
      </w:r>
      <w:r>
        <w:rPr>
          <w:noProof/>
        </w:rPr>
        <w:tab/>
      </w:r>
      <w:r>
        <w:rPr>
          <w:noProof/>
        </w:rPr>
        <w:fldChar w:fldCharType="begin" w:fldLock="1"/>
      </w:r>
      <w:r>
        <w:rPr>
          <w:noProof/>
        </w:rPr>
        <w:instrText xml:space="preserve"> PAGEREF _Toc178200279 \h </w:instrText>
      </w:r>
      <w:r>
        <w:rPr>
          <w:noProof/>
        </w:rPr>
      </w:r>
      <w:r>
        <w:rPr>
          <w:noProof/>
        </w:rPr>
        <w:fldChar w:fldCharType="separate"/>
      </w:r>
      <w:r>
        <w:rPr>
          <w:noProof/>
        </w:rPr>
        <w:t>639</w:t>
      </w:r>
      <w:r>
        <w:rPr>
          <w:noProof/>
        </w:rPr>
        <w:fldChar w:fldCharType="end"/>
      </w:r>
    </w:p>
    <w:p w14:paraId="194CF03A" w14:textId="65ED3245"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_Toc178200280 \h </w:instrText>
      </w:r>
      <w:r>
        <w:rPr>
          <w:noProof/>
        </w:rPr>
      </w:r>
      <w:r>
        <w:rPr>
          <w:noProof/>
        </w:rPr>
        <w:fldChar w:fldCharType="separate"/>
      </w:r>
      <w:r>
        <w:rPr>
          <w:noProof/>
        </w:rPr>
        <w:t>639</w:t>
      </w:r>
      <w:r>
        <w:rPr>
          <w:noProof/>
        </w:rPr>
        <w:fldChar w:fldCharType="end"/>
      </w:r>
    </w:p>
    <w:p w14:paraId="37A8A87A" w14:textId="5EF3066A"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_Toc178200281 \h </w:instrText>
      </w:r>
      <w:r>
        <w:rPr>
          <w:noProof/>
        </w:rPr>
      </w:r>
      <w:r>
        <w:rPr>
          <w:noProof/>
        </w:rPr>
        <w:fldChar w:fldCharType="separate"/>
      </w:r>
      <w:r>
        <w:rPr>
          <w:noProof/>
        </w:rPr>
        <w:t>639</w:t>
      </w:r>
      <w:r>
        <w:rPr>
          <w:noProof/>
        </w:rPr>
        <w:fldChar w:fldCharType="end"/>
      </w:r>
    </w:p>
    <w:p w14:paraId="5C542E21" w14:textId="7611AB96" w:rsidR="00184F3F" w:rsidRDefault="00184F3F">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_Toc178200282 \h </w:instrText>
      </w:r>
      <w:r>
        <w:rPr>
          <w:noProof/>
        </w:rPr>
      </w:r>
      <w:r>
        <w:rPr>
          <w:noProof/>
        </w:rPr>
        <w:fldChar w:fldCharType="separate"/>
      </w:r>
      <w:r>
        <w:rPr>
          <w:noProof/>
        </w:rPr>
        <w:t>640</w:t>
      </w:r>
      <w:r>
        <w:rPr>
          <w:noProof/>
        </w:rPr>
        <w:fldChar w:fldCharType="end"/>
      </w:r>
    </w:p>
    <w:p w14:paraId="247A91B7" w14:textId="07ABE799"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_Toc178200283 \h </w:instrText>
      </w:r>
      <w:r>
        <w:rPr>
          <w:noProof/>
        </w:rPr>
      </w:r>
      <w:r>
        <w:rPr>
          <w:noProof/>
        </w:rPr>
        <w:fldChar w:fldCharType="separate"/>
      </w:r>
      <w:r>
        <w:rPr>
          <w:noProof/>
        </w:rPr>
        <w:t>640</w:t>
      </w:r>
      <w:r>
        <w:rPr>
          <w:noProof/>
        </w:rPr>
        <w:fldChar w:fldCharType="end"/>
      </w:r>
    </w:p>
    <w:p w14:paraId="0D34D846" w14:textId="75067715"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_Toc178200284 \h </w:instrText>
      </w:r>
      <w:r>
        <w:rPr>
          <w:noProof/>
        </w:rPr>
      </w:r>
      <w:r>
        <w:rPr>
          <w:noProof/>
        </w:rPr>
        <w:fldChar w:fldCharType="separate"/>
      </w:r>
      <w:r>
        <w:rPr>
          <w:noProof/>
        </w:rPr>
        <w:t>640</w:t>
      </w:r>
      <w:r>
        <w:rPr>
          <w:noProof/>
        </w:rPr>
        <w:fldChar w:fldCharType="end"/>
      </w:r>
    </w:p>
    <w:p w14:paraId="3F59B126" w14:textId="2220DD41"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rPr>
        <w:t>J.3.3</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_Toc178200285 \h </w:instrText>
      </w:r>
      <w:r>
        <w:rPr>
          <w:noProof/>
        </w:rPr>
      </w:r>
      <w:r>
        <w:rPr>
          <w:noProof/>
        </w:rPr>
        <w:fldChar w:fldCharType="separate"/>
      </w:r>
      <w:r>
        <w:rPr>
          <w:noProof/>
        </w:rPr>
        <w:t>640</w:t>
      </w:r>
      <w:r>
        <w:rPr>
          <w:noProof/>
        </w:rPr>
        <w:fldChar w:fldCharType="end"/>
      </w:r>
    </w:p>
    <w:p w14:paraId="6EEDCFBA" w14:textId="62F9779B" w:rsidR="00184F3F" w:rsidRDefault="00184F3F">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_Toc178200286 \h </w:instrText>
      </w:r>
      <w:r>
        <w:rPr>
          <w:noProof/>
        </w:rPr>
      </w:r>
      <w:r>
        <w:rPr>
          <w:noProof/>
        </w:rPr>
        <w:fldChar w:fldCharType="separate"/>
      </w:r>
      <w:r>
        <w:rPr>
          <w:noProof/>
        </w:rPr>
        <w:t>640</w:t>
      </w:r>
      <w:r>
        <w:rPr>
          <w:noProof/>
        </w:rPr>
        <w:fldChar w:fldCharType="end"/>
      </w:r>
    </w:p>
    <w:p w14:paraId="3446F301" w14:textId="148DB151" w:rsidR="00184F3F" w:rsidRDefault="00184F3F" w:rsidP="00184F3F">
      <w:pPr>
        <w:pStyle w:val="TOC8"/>
        <w:rPr>
          <w:rFonts w:asciiTheme="minorHAnsi" w:eastAsiaTheme="minorEastAsia" w:hAnsiTheme="minorHAnsi" w:cstheme="minorBidi"/>
          <w:b w:val="0"/>
          <w:noProof/>
          <w:kern w:val="2"/>
          <w:szCs w:val="22"/>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_Toc178200287 \h </w:instrText>
      </w:r>
      <w:r>
        <w:rPr>
          <w:noProof/>
        </w:rPr>
      </w:r>
      <w:r>
        <w:rPr>
          <w:noProof/>
        </w:rPr>
        <w:fldChar w:fldCharType="separate"/>
      </w:r>
      <w:r>
        <w:rPr>
          <w:noProof/>
        </w:rPr>
        <w:t>641</w:t>
      </w:r>
      <w:r>
        <w:rPr>
          <w:noProof/>
        </w:rPr>
        <w:fldChar w:fldCharType="end"/>
      </w:r>
    </w:p>
    <w:p w14:paraId="72C34554" w14:textId="20E53E83"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78198946"/>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78198947"/>
      <w:r w:rsidRPr="0079589D">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78198948"/>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178198949"/>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78198950"/>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78198951"/>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78198952"/>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78198953"/>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78198954"/>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78198955"/>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78198956"/>
      <w:bookmarkEnd w:id="68"/>
      <w:r w:rsidRPr="00067ADB">
        <w:rPr>
          <w:rFonts w:eastAsia="SimSun"/>
        </w:rPr>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78198957"/>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78198958"/>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78198959"/>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t>Table </w:t>
      </w:r>
      <w:bookmarkEnd w:id="93"/>
      <w:r w:rsidRPr="00895B73">
        <w:t>4.4.2-2: Warning texts defined for the Warning header field</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2"/>
        <w:gridCol w:w="113"/>
        <w:gridCol w:w="113"/>
        <w:gridCol w:w="369"/>
        <w:gridCol w:w="29"/>
        <w:gridCol w:w="117"/>
        <w:gridCol w:w="109"/>
        <w:gridCol w:w="113"/>
        <w:gridCol w:w="4837"/>
        <w:gridCol w:w="35"/>
        <w:gridCol w:w="82"/>
        <w:gridCol w:w="58"/>
        <w:gridCol w:w="51"/>
        <w:gridCol w:w="92"/>
        <w:gridCol w:w="21"/>
        <w:gridCol w:w="3353"/>
        <w:gridCol w:w="25"/>
        <w:gridCol w:w="92"/>
        <w:gridCol w:w="109"/>
        <w:gridCol w:w="81"/>
        <w:gridCol w:w="44"/>
      </w:tblGrid>
      <w:tr w:rsidR="00FB400D" w:rsidRPr="00895B73" w14:paraId="40FB4EA9" w14:textId="77777777" w:rsidTr="00D17B23">
        <w:trPr>
          <w:gridBefore w:val="1"/>
          <w:gridAfter w:val="5"/>
          <w:wBefore w:w="113" w:type="dxa"/>
          <w:wAfter w:w="348" w:type="dxa"/>
          <w:jc w:val="center"/>
        </w:trPr>
        <w:tc>
          <w:tcPr>
            <w:tcW w:w="736" w:type="dxa"/>
            <w:gridSpan w:val="5"/>
          </w:tcPr>
          <w:p w14:paraId="514AF154" w14:textId="77777777" w:rsidR="00FB400D" w:rsidRPr="00895B73" w:rsidRDefault="00FB400D" w:rsidP="00FB400D">
            <w:pPr>
              <w:pStyle w:val="TAH"/>
            </w:pPr>
            <w:r w:rsidRPr="00895B73">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7"/>
          </w:tcPr>
          <w:p w14:paraId="33939D03" w14:textId="77777777" w:rsidR="00FB400D" w:rsidRPr="00895B73" w:rsidRDefault="00FB400D" w:rsidP="00FB400D">
            <w:pPr>
              <w:pStyle w:val="TAH"/>
            </w:pPr>
            <w:r w:rsidRPr="00895B73">
              <w:t>Description</w:t>
            </w:r>
          </w:p>
        </w:tc>
      </w:tr>
      <w:tr w:rsidR="00FB400D" w:rsidRPr="00895B73" w14:paraId="0029F06C" w14:textId="77777777" w:rsidTr="00D17B23">
        <w:trPr>
          <w:gridBefore w:val="1"/>
          <w:gridAfter w:val="5"/>
          <w:wBefore w:w="113" w:type="dxa"/>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7"/>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D17B23">
        <w:trPr>
          <w:gridBefore w:val="1"/>
          <w:gridAfter w:val="5"/>
          <w:wBefore w:w="113" w:type="dxa"/>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7"/>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D17B23">
        <w:trPr>
          <w:gridBefore w:val="1"/>
          <w:gridAfter w:val="5"/>
          <w:wBefore w:w="113" w:type="dxa"/>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7"/>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D17B23">
        <w:trPr>
          <w:gridBefore w:val="1"/>
          <w:gridAfter w:val="5"/>
          <w:wBefore w:w="113" w:type="dxa"/>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3" w:type="dxa"/>
            <w:gridSpan w:val="7"/>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D17B23">
        <w:trPr>
          <w:gridBefore w:val="1"/>
          <w:gridAfter w:val="5"/>
          <w:wBefore w:w="113" w:type="dxa"/>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r w:rsidRPr="00895B73">
              <w:t>isfocus not assigned</w:t>
            </w:r>
          </w:p>
        </w:tc>
        <w:tc>
          <w:tcPr>
            <w:tcW w:w="3693" w:type="dxa"/>
            <w:gridSpan w:val="7"/>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D17B23">
        <w:trPr>
          <w:gridBefore w:val="1"/>
          <w:gridAfter w:val="5"/>
          <w:wBefore w:w="113" w:type="dxa"/>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7"/>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D17B23">
        <w:trPr>
          <w:gridBefore w:val="1"/>
          <w:gridAfter w:val="5"/>
          <w:wBefore w:w="113" w:type="dxa"/>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7"/>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D17B23">
        <w:trPr>
          <w:gridBefore w:val="1"/>
          <w:gridAfter w:val="5"/>
          <w:wBefore w:w="113" w:type="dxa"/>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7"/>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D17B23">
        <w:trPr>
          <w:gridBefore w:val="1"/>
          <w:gridAfter w:val="5"/>
          <w:wBefore w:w="113" w:type="dxa"/>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7"/>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D17B23">
        <w:trPr>
          <w:gridBefore w:val="1"/>
          <w:gridAfter w:val="5"/>
          <w:wBefore w:w="113" w:type="dxa"/>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7"/>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D17B23">
        <w:trPr>
          <w:gridBefore w:val="1"/>
          <w:gridAfter w:val="5"/>
          <w:wBefore w:w="113" w:type="dxa"/>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7"/>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D17B23">
        <w:trPr>
          <w:gridBefore w:val="1"/>
          <w:gridAfter w:val="5"/>
          <w:wBefore w:w="113" w:type="dxa"/>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7"/>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D17B23">
        <w:trPr>
          <w:gridBefore w:val="1"/>
          <w:gridAfter w:val="5"/>
          <w:wBefore w:w="113" w:type="dxa"/>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7"/>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D17B23">
        <w:trPr>
          <w:gridBefore w:val="1"/>
          <w:gridAfter w:val="5"/>
          <w:wBefore w:w="113" w:type="dxa"/>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7"/>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D17B23">
        <w:trPr>
          <w:gridBefore w:val="1"/>
          <w:gridAfter w:val="5"/>
          <w:wBefore w:w="113" w:type="dxa"/>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7"/>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D17B23">
        <w:trPr>
          <w:gridBefore w:val="1"/>
          <w:gridAfter w:val="5"/>
          <w:wBefore w:w="113" w:type="dxa"/>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7"/>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D17B23">
        <w:trPr>
          <w:gridBefore w:val="1"/>
          <w:gridAfter w:val="5"/>
          <w:wBefore w:w="113" w:type="dxa"/>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3" w:type="dxa"/>
            <w:gridSpan w:val="7"/>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D17B23">
        <w:trPr>
          <w:gridBefore w:val="1"/>
          <w:gridAfter w:val="5"/>
          <w:wBefore w:w="113" w:type="dxa"/>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7"/>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D17B23">
        <w:trPr>
          <w:gridBefore w:val="1"/>
          <w:gridAfter w:val="5"/>
          <w:wBefore w:w="113" w:type="dxa"/>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7"/>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D17B23">
        <w:trPr>
          <w:gridBefore w:val="1"/>
          <w:gridAfter w:val="5"/>
          <w:wBefore w:w="113" w:type="dxa"/>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7"/>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D17B23">
        <w:trPr>
          <w:gridBefore w:val="1"/>
          <w:gridAfter w:val="5"/>
          <w:wBefore w:w="113" w:type="dxa"/>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7"/>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D17B23">
        <w:trPr>
          <w:gridBefore w:val="1"/>
          <w:gridAfter w:val="5"/>
          <w:wBefore w:w="113" w:type="dxa"/>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7"/>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D17B23">
        <w:trPr>
          <w:gridBefore w:val="1"/>
          <w:gridAfter w:val="5"/>
          <w:wBefore w:w="113" w:type="dxa"/>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7"/>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D17B23">
        <w:trPr>
          <w:gridBefore w:val="1"/>
          <w:gridAfter w:val="5"/>
          <w:wBefore w:w="113" w:type="dxa"/>
          <w:wAfter w:w="348" w:type="dxa"/>
          <w:jc w:val="center"/>
        </w:trPr>
        <w:tc>
          <w:tcPr>
            <w:tcW w:w="736" w:type="dxa"/>
            <w:gridSpan w:val="5"/>
          </w:tcPr>
          <w:p w14:paraId="13F9ABFA" w14:textId="77777777" w:rsidR="00FB400D" w:rsidRPr="00895B73" w:rsidRDefault="00FB400D" w:rsidP="00FB400D">
            <w:pPr>
              <w:pStyle w:val="TAL"/>
            </w:pPr>
            <w:r w:rsidRPr="00895B73">
              <w:t>123</w:t>
            </w:r>
          </w:p>
        </w:tc>
        <w:tc>
          <w:tcPr>
            <w:tcW w:w="5178"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3" w:type="dxa"/>
            <w:gridSpan w:val="7"/>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D17B23">
        <w:trPr>
          <w:gridBefore w:val="1"/>
          <w:gridAfter w:val="5"/>
          <w:wBefore w:w="113" w:type="dxa"/>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7"/>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D17B23">
        <w:trPr>
          <w:gridBefore w:val="1"/>
          <w:gridAfter w:val="5"/>
          <w:wBefore w:w="113" w:type="dxa"/>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7"/>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D17B23">
        <w:trPr>
          <w:gridBefore w:val="1"/>
          <w:gridAfter w:val="5"/>
          <w:wBefore w:w="113" w:type="dxa"/>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7"/>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D17B23">
        <w:trPr>
          <w:gridBefore w:val="1"/>
          <w:gridAfter w:val="5"/>
          <w:wBefore w:w="113" w:type="dxa"/>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7"/>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D17B23">
        <w:trPr>
          <w:gridBefore w:val="1"/>
          <w:gridAfter w:val="5"/>
          <w:wBefore w:w="113" w:type="dxa"/>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r w:rsidRPr="00895B73">
              <w:t>isfocus already assigned</w:t>
            </w:r>
          </w:p>
        </w:tc>
        <w:tc>
          <w:tcPr>
            <w:tcW w:w="3693" w:type="dxa"/>
            <w:gridSpan w:val="7"/>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D17B23">
        <w:trPr>
          <w:gridBefore w:val="1"/>
          <w:gridAfter w:val="5"/>
          <w:wBefore w:w="113" w:type="dxa"/>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7"/>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D17B23">
        <w:trPr>
          <w:gridBefore w:val="1"/>
          <w:gridAfter w:val="5"/>
          <w:wBefore w:w="113" w:type="dxa"/>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7"/>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D17B23">
        <w:trPr>
          <w:gridBefore w:val="1"/>
          <w:gridAfter w:val="5"/>
          <w:wBefore w:w="113" w:type="dxa"/>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7"/>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D17B23">
        <w:trPr>
          <w:gridBefore w:val="1"/>
          <w:gridAfter w:val="5"/>
          <w:wBefore w:w="113" w:type="dxa"/>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7"/>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D17B23">
        <w:trPr>
          <w:gridBefore w:val="1"/>
          <w:gridAfter w:val="5"/>
          <w:wBefore w:w="113" w:type="dxa"/>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7"/>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D17B23">
        <w:trPr>
          <w:gridBefore w:val="1"/>
          <w:gridAfter w:val="5"/>
          <w:wBefore w:w="113" w:type="dxa"/>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7"/>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D17B23">
        <w:trPr>
          <w:gridBefore w:val="1"/>
          <w:gridAfter w:val="5"/>
          <w:wBefore w:w="113" w:type="dxa"/>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7"/>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D17B23">
        <w:trPr>
          <w:gridBefore w:val="1"/>
          <w:gridAfter w:val="5"/>
          <w:wBefore w:w="113" w:type="dxa"/>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7"/>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D17B23">
        <w:trPr>
          <w:gridBefore w:val="1"/>
          <w:gridAfter w:val="5"/>
          <w:wBefore w:w="113" w:type="dxa"/>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7"/>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D17B23">
        <w:trPr>
          <w:gridBefore w:val="1"/>
          <w:gridAfter w:val="5"/>
          <w:wBefore w:w="113" w:type="dxa"/>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7"/>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D17B23">
        <w:trPr>
          <w:gridBefore w:val="1"/>
          <w:gridAfter w:val="5"/>
          <w:wBefore w:w="113" w:type="dxa"/>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7"/>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D17B23">
        <w:trPr>
          <w:gridBefore w:val="1"/>
          <w:gridAfter w:val="5"/>
          <w:wBefore w:w="113" w:type="dxa"/>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7"/>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D17B23">
        <w:trPr>
          <w:gridBefore w:val="1"/>
          <w:gridAfter w:val="5"/>
          <w:wBefore w:w="113" w:type="dxa"/>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7"/>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D17B23">
        <w:trPr>
          <w:gridBefore w:val="1"/>
          <w:gridAfter w:val="5"/>
          <w:wBefore w:w="113" w:type="dxa"/>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7"/>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D17B23">
        <w:trPr>
          <w:gridBefore w:val="1"/>
          <w:gridAfter w:val="5"/>
          <w:wBefore w:w="113" w:type="dxa"/>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7"/>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D17B23">
        <w:trPr>
          <w:gridBefore w:val="1"/>
          <w:gridAfter w:val="5"/>
          <w:wBefore w:w="113" w:type="dxa"/>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3" w:type="dxa"/>
            <w:gridSpan w:val="7"/>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7"/>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7"/>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7"/>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7"/>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7"/>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7"/>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7"/>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D17B23">
        <w:trPr>
          <w:gridBefore w:val="2"/>
          <w:gridAfter w:val="3"/>
          <w:wBefore w:w="225"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7"/>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3" w:type="dxa"/>
            <w:gridSpan w:val="6"/>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D17B23">
        <w:trPr>
          <w:gridBefore w:val="3"/>
          <w:gridAfter w:val="2"/>
          <w:wBefore w:w="338"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3" w:type="dxa"/>
            <w:gridSpan w:val="6"/>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7"/>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D17B23">
        <w:trPr>
          <w:gridBefore w:val="4"/>
          <w:wBefore w:w="451"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7"/>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825" w:type="dxa"/>
            <w:gridSpan w:val="8"/>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6765BD" w14:paraId="3A7436D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825" w:type="dxa"/>
            <w:gridSpan w:val="8"/>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6765BD" w14:paraId="216DE1BA"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825" w:type="dxa"/>
            <w:gridSpan w:val="8"/>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6765BD" w:rsidRPr="00F27B0E" w14:paraId="653109E1"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825" w:type="dxa"/>
            <w:gridSpan w:val="8"/>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6765BD" w:rsidRPr="00F27B0E" w14:paraId="395424D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allowed to participate in adhoc group call</w:t>
            </w:r>
          </w:p>
        </w:tc>
        <w:tc>
          <w:tcPr>
            <w:tcW w:w="3825" w:type="dxa"/>
            <w:gridSpan w:val="8"/>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6765BD" w:rsidRPr="00F27B0E" w14:paraId="19233C2C" w14:textId="77777777" w:rsidTr="00D17B23">
        <w:trPr>
          <w:gridBefore w:val="1"/>
          <w:gridAfter w:val="1"/>
          <w:wBefore w:w="113" w:type="dxa"/>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5" w:type="dxa"/>
            <w:gridSpan w:val="8"/>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FD2EBC" w14:paraId="4670A75F" w14:textId="77777777" w:rsidTr="00D17B23">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683" w:type="dxa"/>
            <w:gridSpan w:val="7"/>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The MCVideo user is not allowed to modify the participants list of the adhoc group call.</w:t>
            </w:r>
          </w:p>
        </w:tc>
      </w:tr>
      <w:tr w:rsidR="003E3723" w14:paraId="50F36002"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7"/>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The MCVideo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7"/>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The MCVideo user is not allowed to request location information of other MCVideo clients.</w:t>
            </w:r>
          </w:p>
        </w:tc>
      </w:tr>
      <w:tr w:rsidR="009E4EFD" w14:paraId="7D6B1171" w14:textId="77777777" w:rsidTr="00D17B23">
        <w:tblPrEx>
          <w:tblLook w:val="04A0" w:firstRow="1" w:lastRow="0" w:firstColumn="1" w:lastColumn="0" w:noHBand="0" w:noVBand="1"/>
        </w:tblPrEx>
        <w:trPr>
          <w:gridBefore w:val="1"/>
          <w:gridAfter w:val="4"/>
          <w:wBefore w:w="113" w:type="dxa"/>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7"/>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The MCVideo user is not allowed to request changes in the location reporting configuration of other MCVideo clients.</w:t>
            </w:r>
          </w:p>
        </w:tc>
      </w:tr>
      <w:tr w:rsidR="00D17B23" w:rsidRPr="00FC02F0" w14:paraId="4345D21F" w14:textId="77777777" w:rsidTr="00D17B23">
        <w:tblPrEx>
          <w:tblLook w:val="04A0" w:firstRow="1" w:lastRow="0" w:firstColumn="1" w:lastColumn="0" w:noHBand="0" w:noVBand="1"/>
        </w:tblPrEx>
        <w:trPr>
          <w:gridAfter w:val="1"/>
          <w:wAfter w:w="44" w:type="dxa"/>
          <w:jc w:val="center"/>
        </w:trPr>
        <w:tc>
          <w:tcPr>
            <w:tcW w:w="820" w:type="dxa"/>
            <w:gridSpan w:val="5"/>
            <w:tcBorders>
              <w:top w:val="single" w:sz="4" w:space="0" w:color="auto"/>
              <w:left w:val="single" w:sz="4" w:space="0" w:color="auto"/>
              <w:bottom w:val="single" w:sz="4" w:space="0" w:color="auto"/>
              <w:right w:val="single" w:sz="4" w:space="0" w:color="auto"/>
            </w:tcBorders>
          </w:tcPr>
          <w:p w14:paraId="7552EDED" w14:textId="77777777" w:rsidR="00D17B23" w:rsidRPr="00FC02F0" w:rsidRDefault="00D17B23" w:rsidP="00F62CC7">
            <w:pPr>
              <w:pStyle w:val="TAC"/>
              <w:rPr>
                <w:highlight w:val="yellow"/>
                <w:lang w:val="fr-FR"/>
              </w:rPr>
            </w:pPr>
            <w:r w:rsidRPr="00FC02F0">
              <w:rPr>
                <w:highlight w:val="yellow"/>
                <w:lang w:val="fr-FR"/>
              </w:rPr>
              <w:t>NNN</w:t>
            </w:r>
          </w:p>
        </w:tc>
        <w:tc>
          <w:tcPr>
            <w:tcW w:w="5525" w:type="dxa"/>
            <w:gridSpan w:val="10"/>
            <w:tcBorders>
              <w:top w:val="single" w:sz="4" w:space="0" w:color="auto"/>
              <w:left w:val="single" w:sz="4" w:space="0" w:color="auto"/>
              <w:bottom w:val="single" w:sz="4" w:space="0" w:color="auto"/>
              <w:right w:val="single" w:sz="4" w:space="0" w:color="auto"/>
            </w:tcBorders>
          </w:tcPr>
          <w:p w14:paraId="097E9F54" w14:textId="77777777" w:rsidR="00D17B23" w:rsidRDefault="00D17B23" w:rsidP="00F62CC7">
            <w:pPr>
              <w:pStyle w:val="TAL"/>
            </w:pPr>
            <w:r>
              <w:t>can't determine the adhoc group</w:t>
            </w:r>
          </w:p>
        </w:tc>
        <w:tc>
          <w:tcPr>
            <w:tcW w:w="3679" w:type="dxa"/>
            <w:gridSpan w:val="6"/>
            <w:tcBorders>
              <w:top w:val="single" w:sz="4" w:space="0" w:color="auto"/>
              <w:left w:val="single" w:sz="4" w:space="0" w:color="auto"/>
              <w:bottom w:val="single" w:sz="4" w:space="0" w:color="auto"/>
              <w:right w:val="single" w:sz="4" w:space="0" w:color="auto"/>
            </w:tcBorders>
          </w:tcPr>
          <w:p w14:paraId="59B3014D" w14:textId="77777777" w:rsidR="00D17B23" w:rsidRPr="00FC02F0" w:rsidRDefault="00D17B23" w:rsidP="00F62CC7">
            <w:pPr>
              <w:pStyle w:val="TAL"/>
              <w:rPr>
                <w:lang w:val="en-US"/>
              </w:rPr>
            </w:pPr>
            <w:r w:rsidRPr="00FC02F0">
              <w:rPr>
                <w:lang w:val="en-US"/>
              </w:rPr>
              <w:t xml:space="preserve">The </w:t>
            </w:r>
            <w:r>
              <w:rPr>
                <w:lang w:val="en-US"/>
              </w:rPr>
              <w:t xml:space="preserve">MCVideo </w:t>
            </w:r>
            <w:r w:rsidRPr="00FC02F0">
              <w:rPr>
                <w:lang w:val="en-US"/>
              </w:rPr>
              <w:t>server cannot determine that target adhoc group.</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78198960"/>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78198961"/>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78198962"/>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78198963"/>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78198964"/>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78198965"/>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78198966"/>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78198967"/>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78198968"/>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78198969"/>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78198970"/>
      <w:bookmarkEnd w:id="154"/>
      <w:r>
        <w:t>4.9</w:t>
      </w:r>
      <w:r>
        <w:tab/>
        <w:t>MCVideo client ID</w:t>
      </w:r>
      <w:bookmarkEnd w:id="155"/>
      <w:bookmarkEnd w:id="156"/>
      <w:bookmarkEnd w:id="157"/>
      <w:bookmarkEnd w:id="158"/>
      <w:bookmarkEnd w:id="159"/>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78198971"/>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Toc178198972"/>
      <w:r>
        <w:t>4</w:t>
      </w:r>
      <w:r w:rsidRPr="003C2C10">
        <w:t>.</w:t>
      </w:r>
      <w:r>
        <w:t>11</w:t>
      </w:r>
      <w:r w:rsidRPr="003C2C10">
        <w:tab/>
        <w:t>MC</w:t>
      </w:r>
      <w:r>
        <w:t>Video</w:t>
      </w:r>
      <w:r w:rsidRPr="003C2C10">
        <w:t xml:space="preserve"> Resource </w:t>
      </w:r>
      <w:r>
        <w:t>Management</w:t>
      </w:r>
      <w:bookmarkEnd w:id="166"/>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178198973"/>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178198974"/>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178198975"/>
      <w:bookmarkEnd w:id="179"/>
      <w:r w:rsidRPr="0073469F">
        <w:t>5.2</w:t>
      </w:r>
      <w:r w:rsidRPr="0073469F">
        <w:tab/>
      </w:r>
      <w:r>
        <w:t>MCVideo</w:t>
      </w:r>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178198976"/>
      <w:bookmarkEnd w:id="185"/>
      <w:r w:rsidRPr="0073469F">
        <w:t>5.3</w:t>
      </w:r>
      <w:r w:rsidRPr="0073469F">
        <w:tab/>
      </w:r>
      <w:r>
        <w:t>MCVideo</w:t>
      </w:r>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178198977"/>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178198978"/>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05pt;height:93.75pt" o:ole="">
            <v:imagedata r:id="rId16" o:title=""/>
          </v:shape>
          <o:OLEObject Type="Embed" ProgID="Visio.Drawing.11" ShapeID="_x0000_i1025" DrawAspect="Content" ObjectID="_1788812223" r:id="rId17"/>
        </w:object>
      </w:r>
    </w:p>
    <w:p w14:paraId="1347A240" w14:textId="77777777" w:rsidR="00D04259" w:rsidRDefault="00D04259" w:rsidP="00D04259">
      <w:pPr>
        <w:pStyle w:val="TF"/>
      </w:pPr>
      <w:bookmarkStart w:id="203" w:name="_CRFigure5_3_21"/>
      <w:r>
        <w:t>Figure </w:t>
      </w:r>
      <w:bookmarkEnd w:id="203"/>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25pt;height:86.25pt" o:ole="">
            <v:imagedata r:id="rId18" o:title=""/>
          </v:shape>
          <o:OLEObject Type="Embed" ProgID="Visio.Drawing.11" ShapeID="_x0000_i1026" DrawAspect="Content" ObjectID="_1788812224" r:id="rId19"/>
        </w:object>
      </w:r>
    </w:p>
    <w:p w14:paraId="4D74EDF5" w14:textId="77777777" w:rsidR="00D04259" w:rsidRDefault="00D04259" w:rsidP="00D04259">
      <w:pPr>
        <w:pStyle w:val="TF"/>
      </w:pPr>
      <w:bookmarkStart w:id="204" w:name="_CRFigure5_3_22"/>
      <w:r>
        <w:t>Figure </w:t>
      </w:r>
      <w:bookmarkEnd w:id="204"/>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3.05pt;height:86.25pt" o:ole="">
            <v:imagedata r:id="rId20" o:title=""/>
          </v:shape>
          <o:OLEObject Type="Embed" ProgID="Visio.Drawing.11" ShapeID="_x0000_i1027" DrawAspect="Content" ObjectID="_1788812225" r:id="rId21"/>
        </w:object>
      </w:r>
    </w:p>
    <w:p w14:paraId="039227A7" w14:textId="77777777" w:rsidR="00D04259" w:rsidRDefault="00D04259" w:rsidP="00D04259">
      <w:pPr>
        <w:pStyle w:val="TF"/>
      </w:pPr>
      <w:bookmarkStart w:id="205" w:name="_CRFigure5_3_23"/>
      <w:r>
        <w:t>Figure </w:t>
      </w:r>
      <w:bookmarkEnd w:id="205"/>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9pt;height:80.35pt" o:ole="">
            <v:imagedata r:id="rId22" o:title=""/>
          </v:shape>
          <o:OLEObject Type="Embed" ProgID="Visio.Drawing.11" ShapeID="_x0000_i1028" DrawAspect="Content" ObjectID="_1788812226"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178198979"/>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178198980"/>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178198981"/>
      <w:bookmarkEnd w:id="217"/>
      <w:r>
        <w:t>5.3.5</w:t>
      </w:r>
      <w:r>
        <w:tab/>
        <w:t>Management of MBS sessions</w:t>
      </w:r>
      <w:bookmarkEnd w:id="218"/>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178198982"/>
      <w:bookmarkEnd w:id="219"/>
      <w:r w:rsidRPr="00234CF8">
        <w:t>5.4</w:t>
      </w:r>
      <w:r w:rsidRPr="00234CF8">
        <w:tab/>
      </w:r>
      <w:r>
        <w:t>MCVideo</w:t>
      </w:r>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178198983"/>
      <w:bookmarkEnd w:id="225"/>
      <w:r>
        <w:t>5.</w:t>
      </w:r>
      <w:r>
        <w:rPr>
          <w:lang w:val="hr-HR"/>
        </w:rPr>
        <w:t>5</w:t>
      </w:r>
      <w:r w:rsidRPr="0073469F">
        <w:tab/>
      </w:r>
      <w:r>
        <w:t>MCVideo</w:t>
      </w:r>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178198984"/>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1" w:name="_Toc155363224"/>
      <w:bookmarkStart w:id="232" w:name="_Toc178198985"/>
      <w:r>
        <w:t>5.</w:t>
      </w:r>
      <w:r w:rsidRPr="001B2511">
        <w:t>6</w:t>
      </w:r>
      <w:r>
        <w:tab/>
        <w:t>MCVideo gateway UE</w:t>
      </w:r>
      <w:bookmarkEnd w:id="231"/>
      <w:bookmarkEnd w:id="232"/>
    </w:p>
    <w:p w14:paraId="0B12C4D1" w14:textId="0A4185E0" w:rsidR="001B2511" w:rsidRDefault="001B2511" w:rsidP="001B2511">
      <w:pPr>
        <w:pStyle w:val="Heading3"/>
      </w:pPr>
      <w:bookmarkStart w:id="233" w:name="_Toc155363225"/>
      <w:bookmarkStart w:id="234" w:name="_Toc178198986"/>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178198987"/>
      <w:r>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25pt;height:130.6pt" o:ole="">
            <v:imagedata r:id="rId24" o:title=""/>
          </v:shape>
          <o:OLEObject Type="Embed" ProgID="Visio.Drawing.15" ShapeID="_x0000_i1029" DrawAspect="Content" ObjectID="_1788812227" r:id="rId25"/>
        </w:object>
      </w:r>
    </w:p>
    <w:p w14:paraId="139E5C5A" w14:textId="15323F93" w:rsidR="001B2511" w:rsidRDefault="001B2511" w:rsidP="001B2511">
      <w:pPr>
        <w:pStyle w:val="TF"/>
      </w:pPr>
      <w:r>
        <w:t>Figure 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25pt;height:130.6pt" o:ole="">
            <v:imagedata r:id="rId26" o:title=""/>
          </v:shape>
          <o:OLEObject Type="Embed" ProgID="Visio.Drawing.15" ShapeID="_x0000_i1030" DrawAspect="Content" ObjectID="_1788812228" r:id="rId27"/>
        </w:object>
      </w:r>
    </w:p>
    <w:p w14:paraId="3D82E61A" w14:textId="725E0FD3" w:rsidR="001B2511" w:rsidRDefault="001B2511" w:rsidP="001B2511">
      <w:pPr>
        <w:pStyle w:val="TF"/>
      </w:pPr>
      <w:r>
        <w:t>Figure 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37" w:name="_Toc178198988"/>
      <w:r>
        <w:t>5.</w:t>
      </w:r>
      <w:r>
        <w:rPr>
          <w:lang w:val="hr-HR"/>
        </w:rPr>
        <w:t>6</w:t>
      </w:r>
      <w:r>
        <w:t>.3</w:t>
      </w:r>
      <w:r>
        <w:tab/>
        <w:t>QoS for MCVideo gateway UE</w:t>
      </w:r>
      <w:bookmarkEnd w:id="237"/>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38"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39"/>
      <w:r w:rsidR="001B2511">
        <w:rPr>
          <w:lang w:val="en-IN"/>
        </w:rPr>
        <w:t xml:space="preserve">the </w:t>
      </w:r>
      <w:r w:rsidR="001B2511">
        <w:t xml:space="preserve">MCVideo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78198989"/>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78198990"/>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78198991"/>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78198992"/>
      <w:bookmarkEnd w:id="260"/>
      <w:r w:rsidRPr="0073469F">
        <w:t>6</w:t>
      </w:r>
      <w:r>
        <w:t>.2.0</w:t>
      </w:r>
      <w:r w:rsidRPr="0073469F">
        <w:tab/>
        <w:t xml:space="preserve">Distinction of requests </w:t>
      </w:r>
      <w:r>
        <w:t>at</w:t>
      </w:r>
      <w:r w:rsidRPr="0073469F">
        <w:t xml:space="preserve"> the </w:t>
      </w:r>
      <w:r>
        <w:t>MCVideo</w:t>
      </w:r>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78198993"/>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178198994"/>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78198995"/>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78198996"/>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78198997"/>
      <w:bookmarkEnd w:id="286"/>
      <w:r w:rsidRPr="00C53B38">
        <w:rPr>
          <w:lang w:val="fr-FR"/>
        </w:rPr>
        <w:t>6.2.3.1</w:t>
      </w:r>
      <w:r w:rsidRPr="00C53B38">
        <w:rPr>
          <w:lang w:val="fr-FR"/>
        </w:rPr>
        <w:tab/>
        <w:t>Automatic</w:t>
      </w:r>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78198998"/>
      <w:bookmarkEnd w:id="292"/>
      <w:r w:rsidRPr="00C53B38">
        <w:rPr>
          <w:rFonts w:eastAsia="Malgun Gothic"/>
          <w:lang w:val="fr-FR" w:eastAsia="ko-KR"/>
        </w:rPr>
        <w:t>6.2.3.1.1</w:t>
      </w:r>
      <w:r w:rsidRPr="00C53B38">
        <w:rPr>
          <w:rFonts w:eastAsia="Malgun Gothic"/>
          <w:lang w:val="fr-FR" w:eastAsia="ko-KR"/>
        </w:rPr>
        <w:tab/>
        <w:t>Automatic commencement mode for private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78198999"/>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78199000"/>
      <w:bookmarkEnd w:id="304"/>
      <w:r w:rsidRPr="0073469F">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78199001"/>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78199002"/>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78199003"/>
      <w:bookmarkEnd w:id="322"/>
      <w:r w:rsidRPr="0073469F">
        <w:t>6.2.4</w:t>
      </w:r>
      <w:r w:rsidRPr="0073469F">
        <w:tab/>
        <w:t xml:space="preserve">Leaving an </w:t>
      </w:r>
      <w:r>
        <w:t>MCVideo</w:t>
      </w:r>
      <w:r w:rsidRPr="0073469F">
        <w:t xml:space="preserve"> session initiated by </w:t>
      </w:r>
      <w:r>
        <w:t>MCVideo</w:t>
      </w:r>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78199004"/>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78199005"/>
      <w:bookmarkEnd w:id="334"/>
      <w:r w:rsidRPr="0073469F">
        <w:t>6.2.5</w:t>
      </w:r>
      <w:r w:rsidRPr="0073469F">
        <w:tab/>
        <w:t xml:space="preserve">Releasing an </w:t>
      </w:r>
      <w:r>
        <w:t>MCVideo</w:t>
      </w:r>
      <w:r w:rsidRPr="0073469F">
        <w:t xml:space="preserve"> session initiated by </w:t>
      </w:r>
      <w:r>
        <w:t>MCVideo</w:t>
      </w:r>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78199006"/>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78199007"/>
      <w:bookmarkEnd w:id="346"/>
      <w:r w:rsidRPr="0073469F">
        <w:t>6.2.6</w:t>
      </w:r>
      <w:r w:rsidRPr="0073469F">
        <w:tab/>
        <w:t xml:space="preserve">Receiving an </w:t>
      </w:r>
      <w:r>
        <w:t>MCVideo</w:t>
      </w:r>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78199008"/>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78199009"/>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78199010"/>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78199011"/>
      <w:bookmarkEnd w:id="370"/>
      <w:r w:rsidRPr="0073469F">
        <w:t>6.2.8.1</w:t>
      </w:r>
      <w:r w:rsidRPr="0073469F">
        <w:tab/>
      </w:r>
      <w:r>
        <w:t>MCVideo</w:t>
      </w:r>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78199012"/>
      <w:bookmarkEnd w:id="376"/>
      <w:r w:rsidRPr="0073469F">
        <w:t>6.2.8.1.1</w:t>
      </w:r>
      <w:r w:rsidRPr="0073469F">
        <w:tab/>
        <w:t xml:space="preserve">SIP INVITE request for originating </w:t>
      </w:r>
      <w:r>
        <w:t>MCVideo</w:t>
      </w:r>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78199013"/>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78199014"/>
      <w:bookmarkEnd w:id="388"/>
      <w:r w:rsidRPr="0073469F">
        <w:t>6.2.8.1.3</w:t>
      </w:r>
      <w:r w:rsidRPr="0073469F">
        <w:tab/>
        <w:t xml:space="preserve">SIP re-INVITE request for cancelling </w:t>
      </w:r>
      <w:r>
        <w:t>MCVideo</w:t>
      </w:r>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78199015"/>
      <w:bookmarkEnd w:id="394"/>
      <w:r w:rsidRPr="0073469F">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78199016"/>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78199017"/>
      <w:bookmarkEnd w:id="40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78199018"/>
      <w:bookmarkEnd w:id="412"/>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78199019"/>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78199020"/>
      <w:bookmarkEnd w:id="424"/>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78199021"/>
      <w:bookmarkEnd w:id="4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78199022"/>
      <w:bookmarkEnd w:id="436"/>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78199023"/>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78199024"/>
      <w:bookmarkEnd w:id="44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78199025"/>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78199026"/>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78199027"/>
      <w:bookmarkEnd w:id="466"/>
      <w:r>
        <w:rPr>
          <w:lang w:eastAsia="ko-KR"/>
        </w:rPr>
        <w:t>6.2.8.1.16</w:t>
      </w:r>
      <w:r>
        <w:rPr>
          <w:lang w:eastAsia="ko-KR"/>
        </w:rPr>
        <w:tab/>
        <w:t>Resource-priority header field namespaces for MCVideo</w:t>
      </w:r>
      <w:bookmarkEnd w:id="467"/>
      <w:bookmarkEnd w:id="468"/>
      <w:bookmarkEnd w:id="469"/>
      <w:bookmarkEnd w:id="470"/>
      <w:bookmarkEnd w:id="471"/>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78199028"/>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78199029"/>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4" w:name="_Toc178199030"/>
      <w:r>
        <w:t>6.2.8.1.19</w:t>
      </w:r>
      <w:r w:rsidRPr="0073469F">
        <w:tab/>
        <w:t xml:space="preserve">SIP INVITE request for originating </w:t>
      </w:r>
      <w:r>
        <w:t>MCVideo</w:t>
      </w:r>
      <w:r w:rsidRPr="0073469F">
        <w:t xml:space="preserve"> emergency </w:t>
      </w:r>
      <w:r>
        <w:t xml:space="preserve">adhoc </w:t>
      </w:r>
      <w:r w:rsidRPr="0073469F">
        <w:t>group calls</w:t>
      </w:r>
      <w:bookmarkEnd w:id="484"/>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485" w:name="_Toc178199031"/>
      <w:r>
        <w:t>6.2.8.1.20</w:t>
      </w:r>
      <w:r w:rsidRPr="0073469F">
        <w:tab/>
        <w:t xml:space="preserve">Receiving a SIP 2xx response to a SIP request for a </w:t>
      </w:r>
      <w:r>
        <w:t xml:space="preserve">priority </w:t>
      </w:r>
      <w:r w:rsidRPr="0073469F">
        <w:t>call</w:t>
      </w:r>
      <w:bookmarkEnd w:id="485"/>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486" w:name="_Toc178199032"/>
      <w:r>
        <w:t>6.2.8.1.21</w:t>
      </w:r>
      <w:r w:rsidRPr="009D4EBE">
        <w:tab/>
        <w:t>Receiving a SIP 4xx response, SIP 5xx response or SIP 6xx response to a SIP request for a priority group call</w:t>
      </w:r>
      <w:bookmarkEnd w:id="486"/>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487" w:name="_Toc178199033"/>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487"/>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488" w:name="_Toc178199034"/>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48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89" w:name="_Toc178199035"/>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489"/>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490" w:name="_Toc178199036"/>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490"/>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1" w:name="_Toc178199037"/>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491"/>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492" w:name="_Toc178199038"/>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492"/>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493" w:name="_CR6_2_8_2"/>
      <w:bookmarkStart w:id="494" w:name="_Toc20152310"/>
      <w:bookmarkStart w:id="495" w:name="_Toc27494975"/>
      <w:bookmarkStart w:id="496" w:name="_Toc36108443"/>
      <w:bookmarkStart w:id="497" w:name="_Toc45194231"/>
      <w:bookmarkStart w:id="498" w:name="_Toc178199039"/>
      <w:bookmarkEnd w:id="493"/>
      <w:r w:rsidRPr="0073469F">
        <w:rPr>
          <w:rFonts w:eastAsia="Malgun Gothic"/>
        </w:rPr>
        <w:t>6.2.8.2</w:t>
      </w:r>
      <w:r w:rsidRPr="0073469F">
        <w:rPr>
          <w:rFonts w:eastAsia="Malgun Gothic"/>
        </w:rPr>
        <w:tab/>
        <w:t>Request for an originating broadcast group call</w:t>
      </w:r>
      <w:bookmarkEnd w:id="494"/>
      <w:bookmarkEnd w:id="495"/>
      <w:bookmarkEnd w:id="496"/>
      <w:bookmarkEnd w:id="497"/>
      <w:bookmarkEnd w:id="498"/>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499" w:name="_CR6_2_8_3"/>
      <w:bookmarkStart w:id="500" w:name="_Toc20152311"/>
      <w:bookmarkStart w:id="501" w:name="_Toc27494976"/>
      <w:bookmarkStart w:id="502" w:name="_Toc36108444"/>
      <w:bookmarkStart w:id="503" w:name="_Toc45194232"/>
      <w:bookmarkStart w:id="504" w:name="_Toc178199040"/>
      <w:bookmarkEnd w:id="499"/>
      <w:r w:rsidRPr="0073469F">
        <w:t>6.2.8.</w:t>
      </w:r>
      <w:r>
        <w:t>3</w:t>
      </w:r>
      <w:r w:rsidRPr="0073469F">
        <w:tab/>
      </w:r>
      <w:r>
        <w:rPr>
          <w:lang w:val="en-US"/>
        </w:rPr>
        <w:t>MCVideo</w:t>
      </w:r>
      <w:r w:rsidRPr="0073469F">
        <w:t xml:space="preserve"> emergency </w:t>
      </w:r>
      <w:r>
        <w:t>private</w:t>
      </w:r>
      <w:r w:rsidRPr="0073469F">
        <w:t xml:space="preserve"> call conditions</w:t>
      </w:r>
      <w:bookmarkEnd w:id="500"/>
      <w:bookmarkEnd w:id="501"/>
      <w:bookmarkEnd w:id="502"/>
      <w:bookmarkEnd w:id="503"/>
      <w:bookmarkEnd w:id="504"/>
    </w:p>
    <w:p w14:paraId="40D30B85" w14:textId="0402B1C4" w:rsidR="00AF7F7F" w:rsidRDefault="00AF7F7F" w:rsidP="00F1630B">
      <w:pPr>
        <w:pStyle w:val="Heading5"/>
      </w:pPr>
      <w:bookmarkStart w:id="505" w:name="_CR6_2_8_3_1"/>
      <w:bookmarkStart w:id="506" w:name="_Toc20152312"/>
      <w:bookmarkStart w:id="507" w:name="_Toc27494977"/>
      <w:bookmarkStart w:id="508" w:name="_Toc36108445"/>
      <w:bookmarkStart w:id="509" w:name="_Toc45194233"/>
      <w:bookmarkStart w:id="510" w:name="_Toc178199041"/>
      <w:bookmarkEnd w:id="505"/>
      <w:r>
        <w:t>6.2.8.3</w:t>
      </w:r>
      <w:r w:rsidRPr="0073469F">
        <w:t>.1</w:t>
      </w:r>
      <w:r w:rsidRPr="0073469F">
        <w:tab/>
      </w:r>
      <w:r>
        <w:t>Authorisations</w:t>
      </w:r>
      <w:bookmarkEnd w:id="506"/>
      <w:bookmarkEnd w:id="507"/>
      <w:bookmarkEnd w:id="508"/>
      <w:bookmarkEnd w:id="509"/>
      <w:bookmarkEnd w:id="510"/>
    </w:p>
    <w:p w14:paraId="7B6DBFCF" w14:textId="43DC6DB1" w:rsidR="00AF7F7F" w:rsidRDefault="00AF7F7F" w:rsidP="00F1630B">
      <w:pPr>
        <w:pStyle w:val="Heading6"/>
        <w:numPr>
          <w:ilvl w:val="5"/>
          <w:numId w:val="0"/>
        </w:numPr>
        <w:ind w:left="1152" w:hanging="432"/>
      </w:pPr>
      <w:bookmarkStart w:id="511" w:name="_CR6_2_8_3_1_1"/>
      <w:bookmarkStart w:id="512" w:name="_Toc20152313"/>
      <w:bookmarkStart w:id="513" w:name="_Toc27494978"/>
      <w:bookmarkStart w:id="514" w:name="_Toc36108446"/>
      <w:bookmarkStart w:id="515" w:name="_Toc45194234"/>
      <w:bookmarkStart w:id="516" w:name="_Toc178199042"/>
      <w:bookmarkEnd w:id="511"/>
      <w:r>
        <w:t>6.2.8.3.1.1</w:t>
      </w:r>
      <w:r w:rsidRPr="00E352B4">
        <w:tab/>
      </w:r>
      <w:r>
        <w:t>Determining authorisation for initiating an MCVideo emergency private call</w:t>
      </w:r>
      <w:bookmarkEnd w:id="512"/>
      <w:bookmarkEnd w:id="513"/>
      <w:bookmarkEnd w:id="514"/>
      <w:bookmarkEnd w:id="515"/>
      <w:bookmarkEnd w:id="516"/>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17" w:name="_CR6_2_8_3_1_2"/>
      <w:bookmarkStart w:id="518" w:name="_Toc20152314"/>
      <w:bookmarkStart w:id="519" w:name="_Toc27494979"/>
      <w:bookmarkStart w:id="520" w:name="_Toc36108447"/>
      <w:bookmarkStart w:id="521" w:name="_Toc45194235"/>
      <w:bookmarkStart w:id="522" w:name="_Toc178199043"/>
      <w:bookmarkEnd w:id="517"/>
      <w:r>
        <w:t>6.2.8.3.1.2</w:t>
      </w:r>
      <w:r w:rsidRPr="00E352B4">
        <w:tab/>
      </w:r>
      <w:r>
        <w:t>Determining authorisation for cancelling an MCVideo emergency private call</w:t>
      </w:r>
      <w:bookmarkEnd w:id="518"/>
      <w:bookmarkEnd w:id="519"/>
      <w:bookmarkEnd w:id="520"/>
      <w:bookmarkEnd w:id="521"/>
      <w:bookmarkEnd w:id="522"/>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23" w:name="_CR6_2_8_3_1_3"/>
      <w:bookmarkStart w:id="524" w:name="_Toc20152315"/>
      <w:bookmarkStart w:id="525" w:name="_Toc27494980"/>
      <w:bookmarkStart w:id="526" w:name="_Toc36108448"/>
      <w:bookmarkStart w:id="527" w:name="_Toc45194236"/>
      <w:bookmarkStart w:id="528" w:name="_Toc178199044"/>
      <w:bookmarkEnd w:id="523"/>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24"/>
      <w:bookmarkEnd w:id="525"/>
      <w:bookmarkEnd w:id="526"/>
      <w:bookmarkEnd w:id="527"/>
      <w:bookmarkEnd w:id="528"/>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29" w:name="_CR6_2_8_3_2"/>
      <w:bookmarkStart w:id="530" w:name="_Toc20152316"/>
      <w:bookmarkStart w:id="531" w:name="_Toc27494981"/>
      <w:bookmarkStart w:id="532" w:name="_Toc36108449"/>
      <w:bookmarkStart w:id="533" w:name="_Toc45194237"/>
      <w:bookmarkStart w:id="534" w:name="_Toc178199045"/>
      <w:bookmarkEnd w:id="529"/>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30"/>
      <w:bookmarkEnd w:id="531"/>
      <w:bookmarkEnd w:id="532"/>
      <w:bookmarkEnd w:id="533"/>
      <w:bookmarkEnd w:id="534"/>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5" w:name="_CR6_2_8_3_3"/>
      <w:bookmarkStart w:id="536" w:name="_Toc20152317"/>
      <w:bookmarkStart w:id="537" w:name="_Toc27494982"/>
      <w:bookmarkStart w:id="538" w:name="_Toc36108450"/>
      <w:bookmarkStart w:id="539" w:name="_Toc45194238"/>
      <w:bookmarkStart w:id="540" w:name="_Toc178199046"/>
      <w:bookmarkEnd w:id="535"/>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6"/>
      <w:bookmarkEnd w:id="537"/>
      <w:bookmarkEnd w:id="538"/>
      <w:bookmarkEnd w:id="539"/>
      <w:bookmarkEnd w:id="540"/>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1" w:name="_CR6_2_8_3_4"/>
      <w:bookmarkStart w:id="542" w:name="_Toc20152318"/>
      <w:bookmarkStart w:id="543" w:name="_Toc27494983"/>
      <w:bookmarkStart w:id="544" w:name="_Toc36108451"/>
      <w:bookmarkStart w:id="545" w:name="_Toc45194239"/>
      <w:bookmarkStart w:id="546" w:name="_Toc178199047"/>
      <w:bookmarkEnd w:id="541"/>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2"/>
      <w:bookmarkEnd w:id="543"/>
      <w:bookmarkEnd w:id="544"/>
      <w:bookmarkEnd w:id="545"/>
      <w:bookmarkEnd w:id="546"/>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7" w:name="_CR6_2_8_3_5"/>
      <w:bookmarkStart w:id="548" w:name="_Toc20152319"/>
      <w:bookmarkStart w:id="549" w:name="_Toc27494984"/>
      <w:bookmarkStart w:id="550" w:name="_Toc36108452"/>
      <w:bookmarkStart w:id="551" w:name="_Toc45194240"/>
      <w:bookmarkStart w:id="552" w:name="_Toc178199048"/>
      <w:bookmarkEnd w:id="54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8"/>
      <w:bookmarkEnd w:id="549"/>
      <w:bookmarkEnd w:id="550"/>
      <w:bookmarkEnd w:id="551"/>
      <w:bookmarkEnd w:id="55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3" w:name="_CR6_2_8_3_6"/>
      <w:bookmarkStart w:id="554" w:name="_Toc20152320"/>
      <w:bookmarkStart w:id="555" w:name="_Toc27494985"/>
      <w:bookmarkStart w:id="556" w:name="_Toc36108453"/>
      <w:bookmarkStart w:id="557" w:name="_Toc45194241"/>
      <w:bookmarkStart w:id="558" w:name="_Toc178199049"/>
      <w:bookmarkEnd w:id="553"/>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4"/>
      <w:bookmarkEnd w:id="555"/>
      <w:bookmarkEnd w:id="556"/>
      <w:bookmarkEnd w:id="557"/>
      <w:bookmarkEnd w:id="558"/>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59" w:name="_CR6_2_8_3_7"/>
      <w:bookmarkStart w:id="560" w:name="_Toc20152321"/>
      <w:bookmarkStart w:id="561" w:name="_Toc27494986"/>
      <w:bookmarkStart w:id="562" w:name="_Toc36108454"/>
      <w:bookmarkStart w:id="563" w:name="_Toc45194242"/>
      <w:bookmarkStart w:id="564" w:name="_Toc178199050"/>
      <w:bookmarkEnd w:id="559"/>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60"/>
      <w:bookmarkEnd w:id="561"/>
      <w:bookmarkEnd w:id="562"/>
      <w:bookmarkEnd w:id="563"/>
      <w:bookmarkEnd w:id="564"/>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5" w:name="_CR6_2_8_3_8"/>
      <w:bookmarkStart w:id="566" w:name="_Toc20152322"/>
      <w:bookmarkStart w:id="567" w:name="_Toc27494987"/>
      <w:bookmarkStart w:id="568" w:name="_Toc36108455"/>
      <w:bookmarkStart w:id="569" w:name="_Toc45194243"/>
      <w:bookmarkStart w:id="570" w:name="_Toc178199051"/>
      <w:bookmarkEnd w:id="565"/>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66"/>
      <w:bookmarkEnd w:id="567"/>
      <w:bookmarkEnd w:id="568"/>
      <w:bookmarkEnd w:id="569"/>
      <w:bookmarkEnd w:id="570"/>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1" w:name="_CR6_2_8_3_9"/>
      <w:bookmarkStart w:id="572" w:name="_Toc20152323"/>
      <w:bookmarkStart w:id="573" w:name="_Toc27494988"/>
      <w:bookmarkStart w:id="574" w:name="_Toc36108456"/>
      <w:bookmarkStart w:id="575" w:name="_Toc45194244"/>
      <w:bookmarkStart w:id="576" w:name="_Toc178199052"/>
      <w:bookmarkEnd w:id="57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72"/>
      <w:bookmarkEnd w:id="573"/>
      <w:bookmarkEnd w:id="574"/>
      <w:bookmarkEnd w:id="575"/>
      <w:bookmarkEnd w:id="576"/>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577" w:name="_CR6_2_9"/>
      <w:bookmarkStart w:id="578" w:name="_Toc20152324"/>
      <w:bookmarkStart w:id="579" w:name="_Toc27494989"/>
      <w:bookmarkStart w:id="580" w:name="_Toc36108457"/>
      <w:bookmarkStart w:id="581" w:name="_Toc45194245"/>
      <w:bookmarkStart w:id="582" w:name="_Toc178199053"/>
      <w:bookmarkEnd w:id="577"/>
      <w:r>
        <w:t>6.2.9</w:t>
      </w:r>
      <w:r w:rsidRPr="0073469F">
        <w:tab/>
      </w:r>
      <w:r>
        <w:t>Location information</w:t>
      </w:r>
      <w:bookmarkEnd w:id="578"/>
      <w:bookmarkEnd w:id="579"/>
      <w:bookmarkEnd w:id="580"/>
      <w:bookmarkEnd w:id="581"/>
      <w:bookmarkEnd w:id="582"/>
    </w:p>
    <w:p w14:paraId="0DBEECF9" w14:textId="21C09735" w:rsidR="005F2A3E" w:rsidRPr="006C461B" w:rsidRDefault="005F2A3E" w:rsidP="00F1630B">
      <w:pPr>
        <w:pStyle w:val="Heading4"/>
      </w:pPr>
      <w:bookmarkStart w:id="583" w:name="_CR6_2_9_1"/>
      <w:bookmarkStart w:id="584" w:name="_Toc20152325"/>
      <w:bookmarkStart w:id="585" w:name="_Toc27494990"/>
      <w:bookmarkStart w:id="586" w:name="_Toc36108458"/>
      <w:bookmarkStart w:id="587" w:name="_Toc45194246"/>
      <w:bookmarkStart w:id="588" w:name="_Toc178199054"/>
      <w:bookmarkEnd w:id="583"/>
      <w:r>
        <w:t>6.2.9.1</w:t>
      </w:r>
      <w:r>
        <w:tab/>
        <w:t>Location information for location reporting</w:t>
      </w:r>
      <w:bookmarkEnd w:id="584"/>
      <w:bookmarkEnd w:id="585"/>
      <w:bookmarkEnd w:id="586"/>
      <w:bookmarkEnd w:id="587"/>
      <w:bookmarkEnd w:id="588"/>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9" w:name="_CR6_2_10"/>
      <w:bookmarkStart w:id="590" w:name="_Toc178199055"/>
      <w:bookmarkEnd w:id="589"/>
      <w:r>
        <w:rPr>
          <w:rFonts w:eastAsia="Malgun Gothic"/>
        </w:rPr>
        <w:t>6.2.10</w:t>
      </w:r>
      <w:r>
        <w:rPr>
          <w:rFonts w:eastAsia="Malgun Gothic"/>
        </w:rPr>
        <w:tab/>
        <w:t>Support for multiplexing</w:t>
      </w:r>
      <w:bookmarkEnd w:id="590"/>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591" w:name="_CR6_3"/>
      <w:bookmarkStart w:id="592" w:name="_Toc20152326"/>
      <w:bookmarkStart w:id="593" w:name="_Toc27494991"/>
      <w:bookmarkStart w:id="594" w:name="_Toc36108459"/>
      <w:bookmarkStart w:id="595" w:name="_Toc45194247"/>
      <w:bookmarkStart w:id="596" w:name="_Toc178199056"/>
      <w:bookmarkEnd w:id="591"/>
      <w:r w:rsidRPr="0073469F">
        <w:t>6.3</w:t>
      </w:r>
      <w:r w:rsidRPr="0073469F">
        <w:tab/>
      </w:r>
      <w:r>
        <w:t>MCVideo</w:t>
      </w:r>
      <w:r w:rsidRPr="0073469F">
        <w:t xml:space="preserve"> server procedures</w:t>
      </w:r>
      <w:bookmarkEnd w:id="592"/>
      <w:bookmarkEnd w:id="593"/>
      <w:bookmarkEnd w:id="594"/>
      <w:bookmarkEnd w:id="595"/>
      <w:bookmarkEnd w:id="596"/>
    </w:p>
    <w:p w14:paraId="42D8BD59" w14:textId="02DF40BB" w:rsidR="004E5CE9" w:rsidRPr="0073469F" w:rsidRDefault="004E5CE9" w:rsidP="00F1630B">
      <w:pPr>
        <w:pStyle w:val="Heading3"/>
      </w:pPr>
      <w:bookmarkStart w:id="597" w:name="_CR6_3_1"/>
      <w:bookmarkStart w:id="598" w:name="_Toc20152327"/>
      <w:bookmarkStart w:id="599" w:name="_Toc27494992"/>
      <w:bookmarkStart w:id="600" w:name="_Toc36108460"/>
      <w:bookmarkStart w:id="601" w:name="_Toc45194248"/>
      <w:bookmarkStart w:id="602" w:name="_Toc178199057"/>
      <w:bookmarkEnd w:id="597"/>
      <w:r w:rsidRPr="0073469F">
        <w:t>6.3.1</w:t>
      </w:r>
      <w:r w:rsidRPr="0073469F">
        <w:tab/>
        <w:t xml:space="preserve">Distinction of requests sent to the </w:t>
      </w:r>
      <w:r>
        <w:t>MCVideo</w:t>
      </w:r>
      <w:r w:rsidRPr="0073469F">
        <w:t xml:space="preserve"> server</w:t>
      </w:r>
      <w:bookmarkEnd w:id="598"/>
      <w:bookmarkEnd w:id="599"/>
      <w:bookmarkEnd w:id="600"/>
      <w:bookmarkEnd w:id="601"/>
      <w:bookmarkEnd w:id="602"/>
    </w:p>
    <w:p w14:paraId="0FE4CD7C" w14:textId="0D1D31B4" w:rsidR="004E5CE9" w:rsidRPr="0073469F" w:rsidRDefault="004E5CE9" w:rsidP="00F1630B">
      <w:pPr>
        <w:pStyle w:val="Heading4"/>
      </w:pPr>
      <w:bookmarkStart w:id="603" w:name="_CR6_3_1_1"/>
      <w:bookmarkStart w:id="604" w:name="_Toc20152328"/>
      <w:bookmarkStart w:id="605" w:name="_Toc27494993"/>
      <w:bookmarkStart w:id="606" w:name="_Toc36108461"/>
      <w:bookmarkStart w:id="607" w:name="_Toc45194249"/>
      <w:bookmarkStart w:id="608" w:name="_Toc178199058"/>
      <w:bookmarkEnd w:id="603"/>
      <w:r w:rsidRPr="0073469F">
        <w:t>6.3.1</w:t>
      </w:r>
      <w:r w:rsidRPr="0073469F">
        <w:rPr>
          <w:rFonts w:eastAsia="Malgun Gothic"/>
        </w:rPr>
        <w:t>.1</w:t>
      </w:r>
      <w:r w:rsidRPr="0073469F">
        <w:tab/>
        <w:t>SIP INVITE request</w:t>
      </w:r>
      <w:bookmarkEnd w:id="604"/>
      <w:bookmarkEnd w:id="605"/>
      <w:bookmarkEnd w:id="606"/>
      <w:bookmarkEnd w:id="607"/>
      <w:bookmarkEnd w:id="608"/>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9" w:name="_CR6_3_1_2"/>
      <w:bookmarkStart w:id="610" w:name="_Toc20152329"/>
      <w:bookmarkStart w:id="611" w:name="_Toc27494994"/>
      <w:bookmarkStart w:id="612" w:name="_Toc36108462"/>
      <w:bookmarkStart w:id="613" w:name="_Toc45194250"/>
      <w:bookmarkStart w:id="614" w:name="_Toc178199059"/>
      <w:bookmarkEnd w:id="609"/>
      <w:r w:rsidRPr="0073469F">
        <w:rPr>
          <w:noProof/>
        </w:rPr>
        <w:t>6.3.1.</w:t>
      </w:r>
      <w:r>
        <w:rPr>
          <w:noProof/>
        </w:rPr>
        <w:t>2</w:t>
      </w:r>
      <w:r w:rsidRPr="0073469F">
        <w:rPr>
          <w:noProof/>
        </w:rPr>
        <w:tab/>
        <w:t>SIP MESSAGE request</w:t>
      </w:r>
      <w:bookmarkEnd w:id="610"/>
      <w:bookmarkEnd w:id="611"/>
      <w:bookmarkEnd w:id="612"/>
      <w:bookmarkEnd w:id="613"/>
      <w:bookmarkEnd w:id="614"/>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15" w:name="_Toc20152330"/>
      <w:bookmarkStart w:id="616" w:name="_Toc27494995"/>
      <w:bookmarkStart w:id="617" w:name="_Toc36108463"/>
      <w:bookmarkStart w:id="618"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1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19"/>
    <w:p w14:paraId="25797F29"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r>
        <w:t xml:space="preserve"> and</w:t>
      </w:r>
    </w:p>
    <w:p w14:paraId="3360DF96" w14:textId="46011B4F" w:rsidR="00EF132A" w:rsidRPr="00112825"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Pr>
          <w:color w:val="FF0000"/>
        </w:rPr>
        <w:t>containing an &lt;anyExt&gt; element</w:t>
      </w:r>
      <w:r>
        <w:t xml:space="preserve"> 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20" w:name="_CR6_3_1_3"/>
      <w:bookmarkStart w:id="621" w:name="_Toc178199060"/>
      <w:bookmarkEnd w:id="620"/>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5"/>
      <w:bookmarkEnd w:id="616"/>
      <w:bookmarkEnd w:id="617"/>
      <w:bookmarkEnd w:id="618"/>
      <w:bookmarkEnd w:id="621"/>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22" w:name="_CR6_3_2"/>
      <w:bookmarkStart w:id="623" w:name="_Toc20152331"/>
      <w:bookmarkStart w:id="624" w:name="_Toc27494996"/>
      <w:bookmarkStart w:id="625" w:name="_Toc36108464"/>
      <w:bookmarkStart w:id="626" w:name="_Toc45194252"/>
      <w:bookmarkStart w:id="627" w:name="_Toc178199061"/>
      <w:bookmarkEnd w:id="622"/>
      <w:r w:rsidRPr="0073469F">
        <w:t>6.3.2</w:t>
      </w:r>
      <w:r w:rsidRPr="0073469F">
        <w:tab/>
        <w:t xml:space="preserve">Participating </w:t>
      </w:r>
      <w:r>
        <w:t>MCVideo</w:t>
      </w:r>
      <w:r w:rsidRPr="0073469F">
        <w:t xml:space="preserve"> Function</w:t>
      </w:r>
      <w:bookmarkEnd w:id="623"/>
      <w:bookmarkEnd w:id="624"/>
      <w:bookmarkEnd w:id="625"/>
      <w:bookmarkEnd w:id="626"/>
      <w:bookmarkEnd w:id="627"/>
    </w:p>
    <w:p w14:paraId="47AC711E" w14:textId="79334A75" w:rsidR="004E5CE9" w:rsidRPr="0073469F" w:rsidRDefault="004E5CE9" w:rsidP="00F1630B">
      <w:pPr>
        <w:pStyle w:val="Heading4"/>
        <w:rPr>
          <w:rFonts w:eastAsia="Malgun Gothic"/>
        </w:rPr>
      </w:pPr>
      <w:bookmarkStart w:id="628" w:name="_CR6_3_2_1"/>
      <w:bookmarkStart w:id="629" w:name="_Toc20152332"/>
      <w:bookmarkStart w:id="630" w:name="_Toc27494997"/>
      <w:bookmarkStart w:id="631" w:name="_Toc36108465"/>
      <w:bookmarkStart w:id="632" w:name="_Toc45194253"/>
      <w:bookmarkStart w:id="633" w:name="_Toc178199062"/>
      <w:bookmarkEnd w:id="628"/>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29"/>
      <w:bookmarkEnd w:id="630"/>
      <w:bookmarkEnd w:id="631"/>
      <w:bookmarkEnd w:id="632"/>
      <w:bookmarkEnd w:id="633"/>
    </w:p>
    <w:p w14:paraId="3D7C53E8" w14:textId="02F59E0E" w:rsidR="004E5CE9" w:rsidRPr="0073469F" w:rsidRDefault="004E5CE9" w:rsidP="00F1630B">
      <w:pPr>
        <w:pStyle w:val="Heading5"/>
      </w:pPr>
      <w:bookmarkStart w:id="634" w:name="_CR6_3_2_1_1"/>
      <w:bookmarkStart w:id="635" w:name="_Toc20152333"/>
      <w:bookmarkStart w:id="636" w:name="_Toc27494998"/>
      <w:bookmarkStart w:id="637" w:name="_Toc36108466"/>
      <w:bookmarkStart w:id="638" w:name="_Toc45194254"/>
      <w:bookmarkStart w:id="639" w:name="_Toc178199063"/>
      <w:bookmarkEnd w:id="634"/>
      <w:r w:rsidRPr="0073469F">
        <w:t>6.3.2.1.1</w:t>
      </w:r>
      <w:r w:rsidRPr="0073469F">
        <w:tab/>
        <w:t>SDP offer generation</w:t>
      </w:r>
      <w:bookmarkEnd w:id="635"/>
      <w:bookmarkEnd w:id="636"/>
      <w:bookmarkEnd w:id="637"/>
      <w:bookmarkEnd w:id="638"/>
      <w:bookmarkEnd w:id="639"/>
    </w:p>
    <w:p w14:paraId="65ABB41C" w14:textId="0B7BC515" w:rsidR="004E5CE9" w:rsidRPr="0073469F" w:rsidRDefault="004E5CE9" w:rsidP="00F1630B">
      <w:pPr>
        <w:pStyle w:val="Heading6"/>
        <w:numPr>
          <w:ilvl w:val="5"/>
          <w:numId w:val="0"/>
        </w:numPr>
        <w:ind w:left="1152" w:hanging="432"/>
      </w:pPr>
      <w:bookmarkStart w:id="640" w:name="_CR6_3_2_1_1_1"/>
      <w:bookmarkStart w:id="641" w:name="_Toc20152334"/>
      <w:bookmarkStart w:id="642" w:name="_Toc27494999"/>
      <w:bookmarkStart w:id="643" w:name="_Toc36108467"/>
      <w:bookmarkStart w:id="644" w:name="_Toc45194255"/>
      <w:bookmarkStart w:id="645" w:name="_Toc178199064"/>
      <w:bookmarkEnd w:id="640"/>
      <w:r w:rsidRPr="0073469F">
        <w:t>6.3.2.1.1.1</w:t>
      </w:r>
      <w:r w:rsidRPr="0073469F">
        <w:tab/>
        <w:t>On-demand session</w:t>
      </w:r>
      <w:bookmarkEnd w:id="641"/>
      <w:bookmarkEnd w:id="642"/>
      <w:bookmarkEnd w:id="643"/>
      <w:bookmarkEnd w:id="644"/>
      <w:bookmarkEnd w:id="645"/>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46" w:name="_CR6_3_2_1_2"/>
      <w:bookmarkStart w:id="647" w:name="_Toc20152335"/>
      <w:bookmarkStart w:id="648" w:name="_Toc27495000"/>
      <w:bookmarkStart w:id="649" w:name="_Toc36108468"/>
      <w:bookmarkStart w:id="650" w:name="_Toc45194256"/>
      <w:bookmarkStart w:id="651" w:name="_Toc178199065"/>
      <w:bookmarkEnd w:id="646"/>
      <w:r w:rsidRPr="0073469F">
        <w:t>6.3.2.1.2</w:t>
      </w:r>
      <w:r w:rsidRPr="0073469F">
        <w:tab/>
        <w:t>SDP answer generation</w:t>
      </w:r>
      <w:bookmarkEnd w:id="647"/>
      <w:bookmarkEnd w:id="648"/>
      <w:bookmarkEnd w:id="649"/>
      <w:bookmarkEnd w:id="650"/>
      <w:bookmarkEnd w:id="651"/>
    </w:p>
    <w:p w14:paraId="19C0030C" w14:textId="4D4DC772" w:rsidR="004E5CE9" w:rsidRPr="0073469F" w:rsidRDefault="004E5CE9" w:rsidP="00F1630B">
      <w:pPr>
        <w:pStyle w:val="Heading6"/>
        <w:numPr>
          <w:ilvl w:val="5"/>
          <w:numId w:val="0"/>
        </w:numPr>
        <w:ind w:left="1152" w:hanging="432"/>
      </w:pPr>
      <w:bookmarkStart w:id="652" w:name="_CR6_3_2_1_2_1"/>
      <w:bookmarkStart w:id="653" w:name="_Toc20152336"/>
      <w:bookmarkStart w:id="654" w:name="_Toc27495001"/>
      <w:bookmarkStart w:id="655" w:name="_Toc36108469"/>
      <w:bookmarkStart w:id="656" w:name="_Toc45194257"/>
      <w:bookmarkStart w:id="657" w:name="_Toc178199066"/>
      <w:bookmarkEnd w:id="652"/>
      <w:r w:rsidRPr="0073469F">
        <w:t>6.3.2.1.2.1</w:t>
      </w:r>
      <w:r w:rsidRPr="0073469F">
        <w:tab/>
        <w:t>On-demand session</w:t>
      </w:r>
      <w:bookmarkEnd w:id="653"/>
      <w:bookmarkEnd w:id="654"/>
      <w:bookmarkEnd w:id="655"/>
      <w:bookmarkEnd w:id="656"/>
      <w:bookmarkEnd w:id="65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8" w:name="_CR6_3_2_1_3"/>
      <w:bookmarkStart w:id="659" w:name="_Toc20152337"/>
      <w:bookmarkStart w:id="660" w:name="_Toc27495002"/>
      <w:bookmarkStart w:id="661" w:name="_Toc36108470"/>
      <w:bookmarkStart w:id="662" w:name="_Toc45194258"/>
      <w:bookmarkStart w:id="663" w:name="_Toc178199067"/>
      <w:bookmarkEnd w:id="658"/>
      <w:r w:rsidRPr="0073469F">
        <w:rPr>
          <w:rFonts w:eastAsia="Malgun Gothic"/>
        </w:rPr>
        <w:t>6.3.2.1.3</w:t>
      </w:r>
      <w:r w:rsidRPr="0073469F">
        <w:rPr>
          <w:rFonts w:eastAsia="Malgun Gothic"/>
        </w:rPr>
        <w:tab/>
        <w:t>Sending an INVITE request on receipt of an INVITE request</w:t>
      </w:r>
      <w:bookmarkEnd w:id="659"/>
      <w:bookmarkEnd w:id="660"/>
      <w:bookmarkEnd w:id="661"/>
      <w:bookmarkEnd w:id="662"/>
      <w:bookmarkEnd w:id="663"/>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4" w:name="_CR6_3_2_1_4"/>
      <w:bookmarkStart w:id="665" w:name="_Toc20152338"/>
      <w:bookmarkStart w:id="666" w:name="_Toc27495003"/>
      <w:bookmarkStart w:id="667" w:name="_Toc36108471"/>
      <w:bookmarkStart w:id="668" w:name="_Toc45194259"/>
      <w:bookmarkStart w:id="669" w:name="_Toc178199068"/>
      <w:bookmarkEnd w:id="664"/>
      <w:r w:rsidRPr="0073469F">
        <w:rPr>
          <w:rFonts w:eastAsia="Malgun Gothic"/>
        </w:rPr>
        <w:t>6.3.2.1.</w:t>
      </w:r>
      <w:r>
        <w:rPr>
          <w:rFonts w:eastAsia="Malgun Gothic"/>
        </w:rPr>
        <w:t>4</w:t>
      </w:r>
      <w:r w:rsidRPr="0073469F">
        <w:rPr>
          <w:rFonts w:eastAsia="Malgun Gothic"/>
        </w:rPr>
        <w:tab/>
        <w:t>Response to an INVITE request</w:t>
      </w:r>
      <w:bookmarkEnd w:id="665"/>
      <w:bookmarkEnd w:id="666"/>
      <w:bookmarkEnd w:id="667"/>
      <w:bookmarkEnd w:id="668"/>
      <w:bookmarkEnd w:id="669"/>
    </w:p>
    <w:p w14:paraId="4945338E" w14:textId="36BD2B76" w:rsidR="004E5CE9" w:rsidRPr="0073469F" w:rsidRDefault="004E5CE9" w:rsidP="00F1630B">
      <w:pPr>
        <w:pStyle w:val="Heading6"/>
        <w:numPr>
          <w:ilvl w:val="5"/>
          <w:numId w:val="0"/>
        </w:numPr>
        <w:ind w:left="1152" w:hanging="432"/>
      </w:pPr>
      <w:bookmarkStart w:id="670" w:name="_CR6_3_2_1_4_1"/>
      <w:bookmarkStart w:id="671" w:name="_Toc20152339"/>
      <w:bookmarkStart w:id="672" w:name="_Toc27495004"/>
      <w:bookmarkStart w:id="673" w:name="_Toc36108472"/>
      <w:bookmarkStart w:id="674" w:name="_Toc45194260"/>
      <w:bookmarkStart w:id="675" w:name="_Toc178199069"/>
      <w:bookmarkEnd w:id="670"/>
      <w:r w:rsidRPr="0073469F">
        <w:t>6.3.2.1.</w:t>
      </w:r>
      <w:r>
        <w:t>4</w:t>
      </w:r>
      <w:r w:rsidRPr="0073469F">
        <w:t>.1</w:t>
      </w:r>
      <w:r w:rsidRPr="0073469F">
        <w:tab/>
        <w:t>Provisional responses</w:t>
      </w:r>
      <w:bookmarkEnd w:id="671"/>
      <w:bookmarkEnd w:id="672"/>
      <w:bookmarkEnd w:id="673"/>
      <w:bookmarkEnd w:id="674"/>
      <w:bookmarkEnd w:id="675"/>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76" w:name="_CR6_3_2_1_4_2"/>
      <w:bookmarkStart w:id="677" w:name="_Toc20152340"/>
      <w:bookmarkStart w:id="678" w:name="_Toc27495005"/>
      <w:bookmarkStart w:id="679" w:name="_Toc36108473"/>
      <w:bookmarkStart w:id="680" w:name="_Toc45194261"/>
      <w:bookmarkStart w:id="681" w:name="_Toc178199070"/>
      <w:bookmarkEnd w:id="676"/>
      <w:r w:rsidRPr="0073469F">
        <w:t>6.3.2.1.</w:t>
      </w:r>
      <w:r>
        <w:t>4</w:t>
      </w:r>
      <w:r w:rsidRPr="0073469F">
        <w:t>.2</w:t>
      </w:r>
      <w:r w:rsidRPr="0073469F">
        <w:tab/>
        <w:t>Final response</w:t>
      </w:r>
      <w:bookmarkEnd w:id="677"/>
      <w:bookmarkEnd w:id="678"/>
      <w:bookmarkEnd w:id="679"/>
      <w:bookmarkEnd w:id="680"/>
      <w:bookmarkEnd w:id="681"/>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2" w:name="_CR6_3_2_1_5"/>
      <w:bookmarkStart w:id="683" w:name="_Toc20152341"/>
      <w:bookmarkStart w:id="684" w:name="_Toc27495006"/>
      <w:bookmarkStart w:id="685" w:name="_Toc36108474"/>
      <w:bookmarkStart w:id="686" w:name="_Toc45194262"/>
      <w:bookmarkStart w:id="687" w:name="_Toc178199071"/>
      <w:bookmarkEnd w:id="68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83"/>
      <w:bookmarkEnd w:id="684"/>
      <w:bookmarkEnd w:id="685"/>
      <w:bookmarkEnd w:id="686"/>
      <w:bookmarkEnd w:id="687"/>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8" w:name="_CR6_3_2_1_6"/>
      <w:bookmarkStart w:id="689" w:name="_Toc20152342"/>
      <w:bookmarkStart w:id="690" w:name="_Toc27495007"/>
      <w:bookmarkStart w:id="691" w:name="_Toc36108475"/>
      <w:bookmarkStart w:id="692" w:name="_Toc45194263"/>
      <w:bookmarkStart w:id="693" w:name="_Toc178199072"/>
      <w:bookmarkEnd w:id="688"/>
      <w:r w:rsidRPr="0073469F">
        <w:t>6.3.2.1.</w:t>
      </w:r>
      <w:r>
        <w:t>6</w:t>
      </w:r>
      <w:r w:rsidRPr="0073469F">
        <w:tab/>
      </w:r>
      <w:r w:rsidRPr="0073469F">
        <w:rPr>
          <w:lang w:eastAsia="ko-KR"/>
        </w:rPr>
        <w:t>Priority call conditions</w:t>
      </w:r>
      <w:bookmarkEnd w:id="689"/>
      <w:bookmarkEnd w:id="690"/>
      <w:bookmarkEnd w:id="691"/>
      <w:bookmarkEnd w:id="692"/>
      <w:bookmarkEnd w:id="693"/>
    </w:p>
    <w:p w14:paraId="00AB14CC" w14:textId="47654456" w:rsidR="00BF342D" w:rsidRPr="003F692C" w:rsidRDefault="00BF342D" w:rsidP="00F1630B">
      <w:pPr>
        <w:pStyle w:val="Heading6"/>
        <w:numPr>
          <w:ilvl w:val="5"/>
          <w:numId w:val="0"/>
        </w:numPr>
        <w:ind w:left="1152" w:hanging="432"/>
        <w:rPr>
          <w:lang w:eastAsia="ko-KR"/>
        </w:rPr>
      </w:pPr>
      <w:bookmarkStart w:id="694" w:name="_CR6_3_2_1_6_0"/>
      <w:bookmarkStart w:id="695" w:name="_Toc20152343"/>
      <w:bookmarkStart w:id="696" w:name="_Toc27495008"/>
      <w:bookmarkStart w:id="697" w:name="_Toc36108476"/>
      <w:bookmarkStart w:id="698" w:name="_Toc45194264"/>
      <w:bookmarkStart w:id="699" w:name="_Toc178199073"/>
      <w:bookmarkEnd w:id="694"/>
      <w:r>
        <w:rPr>
          <w:lang w:eastAsia="ko-KR"/>
        </w:rPr>
        <w:t>6.3.2.1.</w:t>
      </w:r>
      <w:r>
        <w:rPr>
          <w:lang w:val="en-US" w:eastAsia="ko-KR"/>
        </w:rPr>
        <w:t>6</w:t>
      </w:r>
      <w:r>
        <w:rPr>
          <w:lang w:eastAsia="ko-KR"/>
        </w:rPr>
        <w:t>.0</w:t>
      </w:r>
      <w:r>
        <w:rPr>
          <w:lang w:eastAsia="ko-KR"/>
        </w:rPr>
        <w:tab/>
        <w:t>General</w:t>
      </w:r>
      <w:bookmarkEnd w:id="695"/>
      <w:bookmarkEnd w:id="696"/>
      <w:bookmarkEnd w:id="697"/>
      <w:bookmarkEnd w:id="698"/>
      <w:bookmarkEnd w:id="699"/>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00" w:name="_CR6_3_2_1_6_1"/>
      <w:bookmarkStart w:id="701" w:name="_Toc20152344"/>
      <w:bookmarkStart w:id="702" w:name="_Toc27495009"/>
      <w:bookmarkStart w:id="703" w:name="_Toc36108477"/>
      <w:bookmarkStart w:id="704" w:name="_Toc45194265"/>
      <w:bookmarkStart w:id="705" w:name="_Toc178199074"/>
      <w:bookmarkEnd w:id="700"/>
      <w:r>
        <w:t>6.3.2.1.6.1</w:t>
      </w:r>
      <w:r w:rsidR="0021224B">
        <w:tab/>
      </w:r>
      <w:r w:rsidRPr="00612970">
        <w:t>Determining authorisation for originating a priority group call</w:t>
      </w:r>
      <w:bookmarkEnd w:id="701"/>
      <w:bookmarkEnd w:id="702"/>
      <w:bookmarkEnd w:id="703"/>
      <w:bookmarkEnd w:id="704"/>
      <w:bookmarkEnd w:id="705"/>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06" w:name="_CR6_3_2_1_6_2"/>
      <w:bookmarkStart w:id="707" w:name="_Toc20152345"/>
      <w:bookmarkStart w:id="708" w:name="_Toc27495010"/>
      <w:bookmarkStart w:id="709" w:name="_Toc36108478"/>
      <w:bookmarkStart w:id="710" w:name="_Toc45194266"/>
      <w:bookmarkStart w:id="711" w:name="_Toc178199075"/>
      <w:bookmarkEnd w:id="70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07"/>
      <w:bookmarkEnd w:id="708"/>
      <w:bookmarkEnd w:id="709"/>
      <w:bookmarkEnd w:id="710"/>
      <w:bookmarkEnd w:id="711"/>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2" w:name="_CR6_3_2_1_6_3"/>
      <w:bookmarkStart w:id="713" w:name="_Toc20152346"/>
      <w:bookmarkStart w:id="714" w:name="_Toc27495011"/>
      <w:bookmarkStart w:id="715" w:name="_Toc36108479"/>
      <w:bookmarkStart w:id="716" w:name="_Toc45194267"/>
      <w:bookmarkStart w:id="717" w:name="_Toc178199076"/>
      <w:bookmarkEnd w:id="712"/>
      <w:r>
        <w:rPr>
          <w:lang w:eastAsia="ko-KR"/>
        </w:rPr>
        <w:t>6.3.2.1.6.3</w:t>
      </w:r>
      <w:r w:rsidRPr="003C20F6">
        <w:rPr>
          <w:lang w:eastAsia="ko-KR"/>
        </w:rPr>
        <w:tab/>
        <w:t>Validate priority request parameters</w:t>
      </w:r>
      <w:bookmarkEnd w:id="713"/>
      <w:bookmarkEnd w:id="714"/>
      <w:bookmarkEnd w:id="715"/>
      <w:bookmarkEnd w:id="716"/>
      <w:bookmarkEnd w:id="71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18" w:name="_CR6_3_2_1_6_4"/>
      <w:bookmarkStart w:id="719" w:name="_Toc20152347"/>
      <w:bookmarkStart w:id="720" w:name="_Toc27495012"/>
      <w:bookmarkStart w:id="721" w:name="_Toc36108480"/>
      <w:bookmarkStart w:id="722" w:name="_Toc45194268"/>
      <w:bookmarkStart w:id="723" w:name="_Toc178199077"/>
      <w:bookmarkEnd w:id="718"/>
      <w:r>
        <w:rPr>
          <w:lang w:eastAsia="ko-KR"/>
        </w:rPr>
        <w:t>6.3.2.1.6.4</w:t>
      </w:r>
      <w:r w:rsidRPr="00E352B4">
        <w:rPr>
          <w:lang w:eastAsia="ko-KR"/>
        </w:rPr>
        <w:tab/>
      </w:r>
      <w:r>
        <w:rPr>
          <w:lang w:eastAsia="ko-KR"/>
        </w:rPr>
        <w:t>Retrieving Resource-Priority header field values</w:t>
      </w:r>
      <w:bookmarkEnd w:id="719"/>
      <w:bookmarkEnd w:id="720"/>
      <w:bookmarkEnd w:id="721"/>
      <w:bookmarkEnd w:id="722"/>
      <w:bookmarkEnd w:id="723"/>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24" w:name="_Toc178199078"/>
      <w:r>
        <w:t>6.3.2.1.6.5</w:t>
      </w:r>
      <w:r>
        <w:tab/>
      </w:r>
      <w:r w:rsidRPr="00612970">
        <w:t xml:space="preserve">Determining authorisation for originating a priority </w:t>
      </w:r>
      <w:r>
        <w:t xml:space="preserve">adhoc </w:t>
      </w:r>
      <w:r w:rsidRPr="00612970">
        <w:t>group call</w:t>
      </w:r>
      <w:bookmarkEnd w:id="724"/>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25" w:name="_Toc178199079"/>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25"/>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26" w:name="_Toc178199080"/>
      <w:r>
        <w:rPr>
          <w:lang w:eastAsia="ko-KR"/>
        </w:rPr>
        <w:t>6.3.2.1.6.7</w:t>
      </w:r>
      <w:r w:rsidRPr="00E352B4">
        <w:rPr>
          <w:lang w:eastAsia="ko-KR"/>
        </w:rPr>
        <w:tab/>
      </w:r>
      <w:r>
        <w:rPr>
          <w:lang w:eastAsia="ko-KR"/>
        </w:rPr>
        <w:t>Generating a SIP re-INVITE request for priority adhoc group call origination within a pre-established session</w:t>
      </w:r>
      <w:bookmarkEnd w:id="726"/>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27" w:name="_CR6_3_2_1_7"/>
      <w:bookmarkStart w:id="728" w:name="_Toc20152348"/>
      <w:bookmarkStart w:id="729" w:name="_Toc27495013"/>
      <w:bookmarkStart w:id="730" w:name="_Toc36108481"/>
      <w:bookmarkStart w:id="731" w:name="_Toc45194269"/>
      <w:bookmarkStart w:id="732" w:name="_Toc178199081"/>
      <w:bookmarkEnd w:id="727"/>
      <w:r>
        <w:rPr>
          <w:lang w:eastAsia="ko-KR"/>
        </w:rPr>
        <w:t>6.3.2.1.7</w:t>
      </w:r>
      <w:r w:rsidRPr="0073469F">
        <w:rPr>
          <w:lang w:eastAsia="ko-KR"/>
        </w:rPr>
        <w:tab/>
      </w:r>
      <w:r>
        <w:rPr>
          <w:lang w:eastAsia="ko-KR"/>
        </w:rPr>
        <w:t>Generating a SIP re-INVITE request on receipt of a SIP re-INVITE request</w:t>
      </w:r>
      <w:bookmarkEnd w:id="728"/>
      <w:bookmarkEnd w:id="729"/>
      <w:bookmarkEnd w:id="730"/>
      <w:bookmarkEnd w:id="731"/>
      <w:bookmarkEnd w:id="732"/>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33" w:name="_CR6_3_2_1_8"/>
      <w:bookmarkStart w:id="734" w:name="_Toc20152349"/>
      <w:bookmarkStart w:id="735" w:name="_Toc27495014"/>
      <w:bookmarkStart w:id="736" w:name="_Toc36108482"/>
      <w:bookmarkStart w:id="737" w:name="_Toc45194270"/>
      <w:bookmarkStart w:id="738" w:name="_Toc178199082"/>
      <w:bookmarkEnd w:id="733"/>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34"/>
      <w:bookmarkEnd w:id="735"/>
      <w:bookmarkEnd w:id="736"/>
      <w:bookmarkEnd w:id="737"/>
      <w:bookmarkEnd w:id="738"/>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39"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39"/>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40" w:name="_CR6_3_2_2"/>
      <w:bookmarkStart w:id="741" w:name="_Toc20152350"/>
      <w:bookmarkStart w:id="742" w:name="_Toc27495015"/>
      <w:bookmarkStart w:id="743" w:name="_Toc36108483"/>
      <w:bookmarkStart w:id="744" w:name="_Toc45194271"/>
      <w:bookmarkStart w:id="745" w:name="_Toc178199083"/>
      <w:bookmarkEnd w:id="740"/>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41"/>
      <w:bookmarkEnd w:id="742"/>
      <w:bookmarkEnd w:id="743"/>
      <w:bookmarkEnd w:id="744"/>
      <w:bookmarkEnd w:id="745"/>
    </w:p>
    <w:p w14:paraId="3696FF3E" w14:textId="72BB8E34" w:rsidR="00012903" w:rsidRPr="0073469F" w:rsidRDefault="00012903" w:rsidP="00F1630B">
      <w:pPr>
        <w:pStyle w:val="Heading5"/>
      </w:pPr>
      <w:bookmarkStart w:id="746" w:name="_CR6_3_2_2_1"/>
      <w:bookmarkStart w:id="747" w:name="_Toc20152351"/>
      <w:bookmarkStart w:id="748" w:name="_Toc27495016"/>
      <w:bookmarkStart w:id="749" w:name="_Toc36108484"/>
      <w:bookmarkStart w:id="750" w:name="_Toc45194272"/>
      <w:bookmarkStart w:id="751" w:name="_Toc178199084"/>
      <w:bookmarkEnd w:id="746"/>
      <w:r w:rsidRPr="0073469F">
        <w:t>6.3.2.2.1</w:t>
      </w:r>
      <w:r w:rsidRPr="0073469F">
        <w:tab/>
        <w:t>SDP offer generation</w:t>
      </w:r>
      <w:bookmarkEnd w:id="747"/>
      <w:bookmarkEnd w:id="748"/>
      <w:bookmarkEnd w:id="749"/>
      <w:bookmarkEnd w:id="750"/>
      <w:bookmarkEnd w:id="751"/>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2" w:name="_CR6_3_2_2_2"/>
      <w:bookmarkStart w:id="753" w:name="_Toc20152352"/>
      <w:bookmarkStart w:id="754" w:name="_Toc27495017"/>
      <w:bookmarkStart w:id="755" w:name="_Toc36108485"/>
      <w:bookmarkStart w:id="756" w:name="_Toc45194273"/>
      <w:bookmarkStart w:id="757" w:name="_Toc178199085"/>
      <w:bookmarkEnd w:id="752"/>
      <w:r w:rsidRPr="0073469F">
        <w:t>6.3.2.2.2</w:t>
      </w:r>
      <w:r w:rsidRPr="0073469F">
        <w:tab/>
        <w:t>SDP answer generation</w:t>
      </w:r>
      <w:bookmarkEnd w:id="753"/>
      <w:bookmarkEnd w:id="754"/>
      <w:bookmarkEnd w:id="755"/>
      <w:bookmarkEnd w:id="756"/>
      <w:bookmarkEnd w:id="757"/>
    </w:p>
    <w:p w14:paraId="520EBB9B" w14:textId="6ED1773E" w:rsidR="00012903" w:rsidRPr="0073469F" w:rsidRDefault="00012903" w:rsidP="00F1630B">
      <w:pPr>
        <w:pStyle w:val="Heading6"/>
        <w:numPr>
          <w:ilvl w:val="5"/>
          <w:numId w:val="0"/>
        </w:numPr>
        <w:ind w:left="1152" w:hanging="432"/>
      </w:pPr>
      <w:bookmarkStart w:id="758" w:name="_CR6_3_2_2_2_1"/>
      <w:bookmarkStart w:id="759" w:name="_Toc20152353"/>
      <w:bookmarkStart w:id="760" w:name="_Toc27495018"/>
      <w:bookmarkStart w:id="761" w:name="_Toc36108486"/>
      <w:bookmarkStart w:id="762" w:name="_Toc45194274"/>
      <w:bookmarkStart w:id="763" w:name="_Toc178199086"/>
      <w:bookmarkEnd w:id="758"/>
      <w:r w:rsidRPr="0073469F">
        <w:t>6.3.2.2.2.1</w:t>
      </w:r>
      <w:r w:rsidRPr="0073469F">
        <w:tab/>
        <w:t>On-demand session</w:t>
      </w:r>
      <w:bookmarkEnd w:id="759"/>
      <w:bookmarkEnd w:id="760"/>
      <w:bookmarkEnd w:id="761"/>
      <w:bookmarkEnd w:id="762"/>
      <w:bookmarkEnd w:id="76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4" w:name="_CR6_3_2_2_3"/>
      <w:bookmarkStart w:id="765" w:name="_Toc20152354"/>
      <w:bookmarkStart w:id="766" w:name="_Toc27495019"/>
      <w:bookmarkStart w:id="767" w:name="_Toc36108487"/>
      <w:bookmarkStart w:id="768" w:name="_Toc45194275"/>
      <w:bookmarkStart w:id="769" w:name="_Toc178199087"/>
      <w:bookmarkEnd w:id="764"/>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65"/>
      <w:bookmarkEnd w:id="766"/>
      <w:bookmarkEnd w:id="767"/>
      <w:bookmarkEnd w:id="768"/>
      <w:bookmarkEnd w:id="769"/>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70" w:name="_CR6_3_2_2_4"/>
      <w:bookmarkStart w:id="771" w:name="_Toc20152355"/>
      <w:bookmarkStart w:id="772" w:name="_Toc27495020"/>
      <w:bookmarkStart w:id="773" w:name="_Toc36108488"/>
      <w:bookmarkStart w:id="774" w:name="_Toc45194276"/>
      <w:bookmarkStart w:id="775" w:name="_Toc178199088"/>
      <w:bookmarkEnd w:id="770"/>
      <w:r w:rsidRPr="0073469F">
        <w:t>6.3.2.2.4</w:t>
      </w:r>
      <w:r w:rsidRPr="0073469F">
        <w:tab/>
        <w:t>Response to a SIP INVITE request</w:t>
      </w:r>
      <w:bookmarkEnd w:id="771"/>
      <w:bookmarkEnd w:id="772"/>
      <w:bookmarkEnd w:id="773"/>
      <w:bookmarkEnd w:id="774"/>
      <w:bookmarkEnd w:id="775"/>
    </w:p>
    <w:p w14:paraId="04DF32B9" w14:textId="27AD510B" w:rsidR="00012903" w:rsidRPr="0073469F" w:rsidRDefault="00012903" w:rsidP="00F1630B">
      <w:pPr>
        <w:pStyle w:val="Heading6"/>
        <w:numPr>
          <w:ilvl w:val="5"/>
          <w:numId w:val="0"/>
        </w:numPr>
        <w:ind w:left="1152" w:hanging="432"/>
        <w:rPr>
          <w:lang w:eastAsia="ko-KR"/>
        </w:rPr>
      </w:pPr>
      <w:bookmarkStart w:id="776" w:name="_CR6_3_2_2_4_1"/>
      <w:bookmarkStart w:id="777" w:name="_Toc20152356"/>
      <w:bookmarkStart w:id="778" w:name="_Toc27495021"/>
      <w:bookmarkStart w:id="779" w:name="_Toc36108489"/>
      <w:bookmarkStart w:id="780" w:name="_Toc45194277"/>
      <w:bookmarkStart w:id="781" w:name="_Toc178199089"/>
      <w:bookmarkEnd w:id="776"/>
      <w:r w:rsidRPr="0073469F">
        <w:t>6.3.2.2.4.1</w:t>
      </w:r>
      <w:r w:rsidRPr="0073469F">
        <w:rPr>
          <w:lang w:eastAsia="ko-KR"/>
        </w:rPr>
        <w:tab/>
      </w:r>
      <w:r w:rsidRPr="0073469F">
        <w:t>Provisional response</w:t>
      </w:r>
      <w:bookmarkEnd w:id="777"/>
      <w:bookmarkEnd w:id="778"/>
      <w:bookmarkEnd w:id="779"/>
      <w:bookmarkEnd w:id="780"/>
      <w:bookmarkEnd w:id="781"/>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2" w:name="_CR6_3_2_2_4_2"/>
      <w:bookmarkStart w:id="783" w:name="_Toc20152357"/>
      <w:bookmarkStart w:id="784" w:name="_Toc27495022"/>
      <w:bookmarkStart w:id="785" w:name="_Toc36108490"/>
      <w:bookmarkStart w:id="786" w:name="_Toc45194278"/>
      <w:bookmarkStart w:id="787" w:name="_Toc178199090"/>
      <w:bookmarkEnd w:id="782"/>
      <w:r w:rsidRPr="0073469F">
        <w:t>6.3.2.2.4.2</w:t>
      </w:r>
      <w:r w:rsidRPr="0073469F">
        <w:tab/>
        <w:t>Final response</w:t>
      </w:r>
      <w:bookmarkEnd w:id="783"/>
      <w:bookmarkEnd w:id="784"/>
      <w:bookmarkEnd w:id="785"/>
      <w:bookmarkEnd w:id="786"/>
      <w:bookmarkEnd w:id="787"/>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88" w:name="_CR6_3_2_2_5"/>
      <w:bookmarkStart w:id="789" w:name="_Toc20152358"/>
      <w:bookmarkStart w:id="790" w:name="_Toc27495023"/>
      <w:bookmarkStart w:id="791" w:name="_Toc36108491"/>
      <w:bookmarkStart w:id="792" w:name="_Toc45194279"/>
      <w:bookmarkStart w:id="793" w:name="_Toc178199091"/>
      <w:bookmarkEnd w:id="788"/>
      <w:r w:rsidRPr="0073469F">
        <w:t>6.3.2.2.5</w:t>
      </w:r>
      <w:r w:rsidRPr="0073469F">
        <w:tab/>
        <w:t>Automatic Commencement Mode</w:t>
      </w:r>
      <w:bookmarkEnd w:id="789"/>
      <w:bookmarkEnd w:id="790"/>
      <w:bookmarkEnd w:id="791"/>
      <w:bookmarkEnd w:id="792"/>
      <w:bookmarkEnd w:id="793"/>
    </w:p>
    <w:p w14:paraId="6236E8D3" w14:textId="14682CAA" w:rsidR="00012903" w:rsidRPr="0073469F" w:rsidRDefault="00012903" w:rsidP="00F1630B">
      <w:pPr>
        <w:pStyle w:val="Heading6"/>
        <w:numPr>
          <w:ilvl w:val="5"/>
          <w:numId w:val="0"/>
        </w:numPr>
        <w:ind w:left="1152" w:hanging="432"/>
      </w:pPr>
      <w:bookmarkStart w:id="794" w:name="_CR6_3_2_2_5_1"/>
      <w:bookmarkStart w:id="795" w:name="_Toc20152359"/>
      <w:bookmarkStart w:id="796" w:name="_Toc27495024"/>
      <w:bookmarkStart w:id="797" w:name="_Toc36108492"/>
      <w:bookmarkStart w:id="798" w:name="_Toc45194280"/>
      <w:bookmarkStart w:id="799" w:name="_Toc178199092"/>
      <w:bookmarkEnd w:id="794"/>
      <w:r w:rsidRPr="0073469F">
        <w:t>6.3.2.2.5.1</w:t>
      </w:r>
      <w:r w:rsidRPr="0073469F">
        <w:tab/>
        <w:t>General</w:t>
      </w:r>
      <w:bookmarkEnd w:id="795"/>
      <w:bookmarkEnd w:id="796"/>
      <w:bookmarkEnd w:id="797"/>
      <w:bookmarkEnd w:id="798"/>
      <w:bookmarkEnd w:id="799"/>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00" w:name="_CR6_3_2_2_5_2"/>
      <w:bookmarkStart w:id="801" w:name="_Toc20152360"/>
      <w:bookmarkStart w:id="802" w:name="_Toc27495025"/>
      <w:bookmarkStart w:id="803" w:name="_Toc36108493"/>
      <w:bookmarkStart w:id="804" w:name="_Toc45194281"/>
      <w:bookmarkStart w:id="805" w:name="_Toc178199093"/>
      <w:bookmarkEnd w:id="800"/>
      <w:r w:rsidRPr="0073469F">
        <w:t>6.3.2.2.5.2</w:t>
      </w:r>
      <w:r w:rsidRPr="0073469F">
        <w:tab/>
        <w:t>Automatic commencement for On-Demand session</w:t>
      </w:r>
      <w:bookmarkEnd w:id="801"/>
      <w:bookmarkEnd w:id="802"/>
      <w:bookmarkEnd w:id="803"/>
      <w:bookmarkEnd w:id="804"/>
      <w:bookmarkEnd w:id="805"/>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6" w:name="_CR6_3_2_2_6"/>
      <w:bookmarkStart w:id="807" w:name="_Toc20152361"/>
      <w:bookmarkStart w:id="808" w:name="_Toc27495026"/>
      <w:bookmarkStart w:id="809" w:name="_Toc36108494"/>
      <w:bookmarkStart w:id="810" w:name="_Toc45194282"/>
      <w:bookmarkStart w:id="811" w:name="_Toc178199094"/>
      <w:bookmarkEnd w:id="806"/>
      <w:r w:rsidRPr="0073469F">
        <w:t>6.3.2.2.6</w:t>
      </w:r>
      <w:r w:rsidRPr="0073469F">
        <w:tab/>
        <w:t>Manual Commencement Mode</w:t>
      </w:r>
      <w:bookmarkEnd w:id="807"/>
      <w:bookmarkEnd w:id="808"/>
      <w:bookmarkEnd w:id="809"/>
      <w:bookmarkEnd w:id="810"/>
      <w:bookmarkEnd w:id="811"/>
    </w:p>
    <w:p w14:paraId="0AD18929" w14:textId="0DA4EC8E" w:rsidR="00012903" w:rsidRPr="0073469F" w:rsidRDefault="00012903" w:rsidP="00F1630B">
      <w:pPr>
        <w:pStyle w:val="Heading6"/>
        <w:numPr>
          <w:ilvl w:val="5"/>
          <w:numId w:val="0"/>
        </w:numPr>
        <w:ind w:left="1152" w:hanging="432"/>
      </w:pPr>
      <w:bookmarkStart w:id="812" w:name="_CR6_3_2_2_6_1"/>
      <w:bookmarkStart w:id="813" w:name="_Toc20152362"/>
      <w:bookmarkStart w:id="814" w:name="_Toc27495027"/>
      <w:bookmarkStart w:id="815" w:name="_Toc36108495"/>
      <w:bookmarkStart w:id="816" w:name="_Toc45194283"/>
      <w:bookmarkStart w:id="817" w:name="_Toc178199095"/>
      <w:bookmarkEnd w:id="812"/>
      <w:r w:rsidRPr="0073469F">
        <w:t>6.3.2.2.6.1</w:t>
      </w:r>
      <w:r w:rsidRPr="0073469F">
        <w:tab/>
        <w:t>General</w:t>
      </w:r>
      <w:bookmarkEnd w:id="813"/>
      <w:bookmarkEnd w:id="814"/>
      <w:bookmarkEnd w:id="815"/>
      <w:bookmarkEnd w:id="816"/>
      <w:bookmarkEnd w:id="817"/>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18" w:name="_CR6_3_2_2_6_2"/>
      <w:bookmarkStart w:id="819" w:name="_Toc20152363"/>
      <w:bookmarkStart w:id="820" w:name="_Toc27495028"/>
      <w:bookmarkStart w:id="821" w:name="_Toc36108496"/>
      <w:bookmarkStart w:id="822" w:name="_Toc45194284"/>
      <w:bookmarkStart w:id="823" w:name="_Toc178199096"/>
      <w:bookmarkEnd w:id="818"/>
      <w:r w:rsidRPr="0073469F">
        <w:t>6.3.2.2.6.2</w:t>
      </w:r>
      <w:r w:rsidRPr="0073469F">
        <w:tab/>
        <w:t>Manual commencement for On-Demand session</w:t>
      </w:r>
      <w:bookmarkEnd w:id="819"/>
      <w:bookmarkEnd w:id="820"/>
      <w:bookmarkEnd w:id="821"/>
      <w:bookmarkEnd w:id="822"/>
      <w:bookmarkEnd w:id="82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4" w:name="_CR6_3_2_2_7"/>
      <w:bookmarkStart w:id="825" w:name="_Toc20152364"/>
      <w:bookmarkStart w:id="826" w:name="_Toc27495029"/>
      <w:bookmarkStart w:id="827" w:name="_Toc36108497"/>
      <w:bookmarkStart w:id="828" w:name="_Toc45194285"/>
      <w:bookmarkStart w:id="829" w:name="_Toc178199097"/>
      <w:bookmarkEnd w:id="824"/>
      <w:r w:rsidRPr="0073469F">
        <w:rPr>
          <w:noProof/>
        </w:rPr>
        <w:t>6.3.2.2.7</w:t>
      </w:r>
      <w:r w:rsidRPr="0073469F">
        <w:rPr>
          <w:noProof/>
        </w:rPr>
        <w:tab/>
      </w:r>
      <w:r w:rsidR="00A41BFA">
        <w:rPr>
          <w:noProof/>
          <w:lang w:val="en-US"/>
        </w:rPr>
        <w:t>Void</w:t>
      </w:r>
      <w:bookmarkEnd w:id="825"/>
      <w:bookmarkEnd w:id="826"/>
      <w:bookmarkEnd w:id="827"/>
      <w:bookmarkEnd w:id="828"/>
      <w:bookmarkEnd w:id="829"/>
    </w:p>
    <w:p w14:paraId="7184172B" w14:textId="67BBAD1C" w:rsidR="00012903" w:rsidRPr="0073469F" w:rsidRDefault="00012903" w:rsidP="00F1630B">
      <w:pPr>
        <w:pStyle w:val="Heading5"/>
        <w:rPr>
          <w:lang w:eastAsia="ko-KR"/>
        </w:rPr>
      </w:pPr>
      <w:bookmarkStart w:id="830" w:name="_CR6_3_2_2_8"/>
      <w:bookmarkStart w:id="831" w:name="_Toc20152365"/>
      <w:bookmarkStart w:id="832" w:name="_Toc27495030"/>
      <w:bookmarkStart w:id="833" w:name="_Toc36108498"/>
      <w:bookmarkStart w:id="834" w:name="_Toc45194286"/>
      <w:bookmarkStart w:id="835" w:name="_Toc178199098"/>
      <w:bookmarkEnd w:id="83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31"/>
      <w:bookmarkEnd w:id="832"/>
      <w:bookmarkEnd w:id="833"/>
      <w:bookmarkEnd w:id="834"/>
      <w:bookmarkEnd w:id="835"/>
    </w:p>
    <w:p w14:paraId="7379C15B" w14:textId="0D124A0C" w:rsidR="00012903" w:rsidRPr="0073469F" w:rsidRDefault="00012903" w:rsidP="00F1630B">
      <w:pPr>
        <w:pStyle w:val="Heading6"/>
        <w:numPr>
          <w:ilvl w:val="5"/>
          <w:numId w:val="0"/>
        </w:numPr>
        <w:ind w:left="1152" w:hanging="432"/>
      </w:pPr>
      <w:bookmarkStart w:id="836" w:name="_CR6_3_2_2_8_1"/>
      <w:bookmarkStart w:id="837" w:name="_Toc20152366"/>
      <w:bookmarkStart w:id="838" w:name="_Toc27495031"/>
      <w:bookmarkStart w:id="839" w:name="_Toc36108499"/>
      <w:bookmarkStart w:id="840" w:name="_Toc45194287"/>
      <w:bookmarkStart w:id="841" w:name="_Toc178199099"/>
      <w:bookmarkEnd w:id="836"/>
      <w:r w:rsidRPr="0073469F">
        <w:t>6.3.2.2.8.1</w:t>
      </w:r>
      <w:r w:rsidRPr="0073469F">
        <w:tab/>
        <w:t>On-demand</w:t>
      </w:r>
      <w:bookmarkEnd w:id="837"/>
      <w:bookmarkEnd w:id="838"/>
      <w:bookmarkEnd w:id="839"/>
      <w:bookmarkEnd w:id="840"/>
      <w:bookmarkEnd w:id="841"/>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2" w:name="_CR6_3_2_2_9"/>
      <w:bookmarkStart w:id="843" w:name="_Toc20152367"/>
      <w:bookmarkStart w:id="844" w:name="_Toc27495032"/>
      <w:bookmarkStart w:id="845" w:name="_Toc36108500"/>
      <w:bookmarkStart w:id="846" w:name="_Toc45194288"/>
      <w:bookmarkStart w:id="847" w:name="MCCQCTEMPBM_00000121"/>
      <w:bookmarkStart w:id="848" w:name="_Toc178199100"/>
      <w:bookmarkEnd w:id="842"/>
      <w:r>
        <w:rPr>
          <w:lang w:eastAsia="ko-KR"/>
        </w:rPr>
        <w:t>6.3.2.2.9</w:t>
      </w:r>
      <w:r w:rsidRPr="0073469F">
        <w:rPr>
          <w:lang w:eastAsia="ko-KR"/>
        </w:rPr>
        <w:tab/>
      </w:r>
      <w:r w:rsidRPr="0064413F">
        <w:rPr>
          <w:lang w:eastAsia="ko-KR"/>
        </w:rPr>
        <w:t xml:space="preserve">Populate </w:t>
      </w:r>
      <w:r>
        <w:rPr>
          <w:lang w:eastAsia="ko-KR"/>
        </w:rPr>
        <w:t>MIME bodies</w:t>
      </w:r>
      <w:bookmarkEnd w:id="843"/>
      <w:bookmarkEnd w:id="844"/>
      <w:bookmarkEnd w:id="845"/>
      <w:bookmarkEnd w:id="846"/>
      <w:bookmarkEnd w:id="848"/>
    </w:p>
    <w:bookmarkEnd w:id="847"/>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9" w:name="_CR6_3_2_2_10"/>
      <w:bookmarkStart w:id="850" w:name="_Toc20152368"/>
      <w:bookmarkStart w:id="851" w:name="_Toc27495033"/>
      <w:bookmarkStart w:id="852" w:name="_Toc36108501"/>
      <w:bookmarkStart w:id="853" w:name="_Toc45194289"/>
      <w:bookmarkStart w:id="854" w:name="_Toc178199101"/>
      <w:bookmarkEnd w:id="84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50"/>
      <w:bookmarkEnd w:id="851"/>
      <w:bookmarkEnd w:id="852"/>
      <w:bookmarkEnd w:id="853"/>
      <w:bookmarkEnd w:id="854"/>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5" w:name="_CR6_3_2_2_11"/>
      <w:bookmarkStart w:id="856" w:name="_Toc20152369"/>
      <w:bookmarkStart w:id="857" w:name="_Toc27495034"/>
      <w:bookmarkStart w:id="858" w:name="_Toc36108502"/>
      <w:bookmarkStart w:id="859" w:name="_Toc45194290"/>
      <w:bookmarkStart w:id="860" w:name="_Toc178199102"/>
      <w:bookmarkEnd w:id="855"/>
      <w:r w:rsidRPr="00E26687">
        <w:t>6.3.2.2.11</w:t>
      </w:r>
      <w:r w:rsidRPr="00E26687">
        <w:tab/>
        <w:t xml:space="preserve">Generating a SIP MESSAGE request towards the terminating </w:t>
      </w:r>
      <w:r>
        <w:t>MCVideo</w:t>
      </w:r>
      <w:r w:rsidRPr="00E26687">
        <w:t xml:space="preserve"> client</w:t>
      </w:r>
      <w:bookmarkEnd w:id="856"/>
      <w:bookmarkEnd w:id="857"/>
      <w:bookmarkEnd w:id="858"/>
      <w:bookmarkEnd w:id="859"/>
      <w:bookmarkEnd w:id="860"/>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61" w:name="_CR6_3_2_3"/>
      <w:bookmarkStart w:id="862" w:name="_Toc20152370"/>
      <w:bookmarkStart w:id="863" w:name="_Toc27495035"/>
      <w:bookmarkStart w:id="864" w:name="_Toc36108503"/>
      <w:bookmarkStart w:id="865" w:name="_Toc45194291"/>
      <w:bookmarkStart w:id="866" w:name="_Toc178199103"/>
      <w:bookmarkEnd w:id="861"/>
      <w:r>
        <w:rPr>
          <w:lang w:val="en-US" w:eastAsia="ko-KR"/>
        </w:rPr>
        <w:t>6.3.2.3</w:t>
      </w:r>
      <w:r>
        <w:rPr>
          <w:lang w:val="en-US" w:eastAsia="ko-KR"/>
        </w:rPr>
        <w:tab/>
        <w:t>Processing</w:t>
      </w:r>
      <w:r w:rsidRPr="00847D48">
        <w:t xml:space="preserve"> </w:t>
      </w:r>
      <w:r>
        <w:t>I_MESSAGEs containing MKFC and MKFC-ID</w:t>
      </w:r>
      <w:bookmarkEnd w:id="862"/>
      <w:bookmarkEnd w:id="863"/>
      <w:bookmarkEnd w:id="864"/>
      <w:bookmarkEnd w:id="865"/>
      <w:bookmarkEnd w:id="866"/>
    </w:p>
    <w:p w14:paraId="220E42B5" w14:textId="71720ABA" w:rsidR="00A41BFA" w:rsidRDefault="00A41BFA" w:rsidP="00F1630B">
      <w:pPr>
        <w:pStyle w:val="Heading5"/>
      </w:pPr>
      <w:bookmarkStart w:id="867" w:name="_CR6_3_2_3_1"/>
      <w:bookmarkStart w:id="868" w:name="_Toc20152371"/>
      <w:bookmarkStart w:id="869" w:name="_Toc27495036"/>
      <w:bookmarkStart w:id="870" w:name="_Toc36108504"/>
      <w:bookmarkStart w:id="871" w:name="_Toc45194292"/>
      <w:bookmarkStart w:id="872" w:name="_Toc178199104"/>
      <w:bookmarkEnd w:id="867"/>
      <w:r>
        <w:t>6.3.2.3.1</w:t>
      </w:r>
      <w:r>
        <w:tab/>
        <w:t>General</w:t>
      </w:r>
      <w:bookmarkEnd w:id="868"/>
      <w:bookmarkEnd w:id="869"/>
      <w:bookmarkEnd w:id="870"/>
      <w:bookmarkEnd w:id="871"/>
      <w:bookmarkEnd w:id="872"/>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3" w:name="_CR6_3_2_3_2"/>
      <w:bookmarkStart w:id="874" w:name="_Toc20152372"/>
      <w:bookmarkStart w:id="875" w:name="_Toc27495037"/>
      <w:bookmarkStart w:id="876" w:name="_Toc36108505"/>
      <w:bookmarkStart w:id="877" w:name="_Toc45194293"/>
      <w:bookmarkStart w:id="878" w:name="_Toc178199105"/>
      <w:bookmarkEnd w:id="873"/>
      <w:r>
        <w:t>6.3.2.3.2</w:t>
      </w:r>
      <w:r>
        <w:tab/>
        <w:t>Processing an I_MESSAGE containing MKFC and MKFC-ID</w:t>
      </w:r>
      <w:bookmarkEnd w:id="874"/>
      <w:bookmarkEnd w:id="875"/>
      <w:bookmarkEnd w:id="876"/>
      <w:bookmarkEnd w:id="877"/>
      <w:bookmarkEnd w:id="878"/>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9" w:name="_CR6_3_3"/>
      <w:bookmarkStart w:id="880" w:name="_Toc20152373"/>
      <w:bookmarkStart w:id="881" w:name="_Toc27495038"/>
      <w:bookmarkStart w:id="882" w:name="_Toc36108506"/>
      <w:bookmarkStart w:id="883" w:name="_Toc45194294"/>
      <w:bookmarkStart w:id="884" w:name="_Toc178199106"/>
      <w:bookmarkEnd w:id="879"/>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880"/>
      <w:bookmarkEnd w:id="881"/>
      <w:bookmarkEnd w:id="882"/>
      <w:bookmarkEnd w:id="883"/>
      <w:bookmarkEnd w:id="884"/>
    </w:p>
    <w:p w14:paraId="4E648FD9" w14:textId="5CDBA7CA" w:rsidR="00A41BFA" w:rsidRPr="0073469F" w:rsidRDefault="00A41BFA" w:rsidP="00F1630B">
      <w:pPr>
        <w:pStyle w:val="Heading4"/>
        <w:rPr>
          <w:lang w:eastAsia="ko-KR"/>
        </w:rPr>
      </w:pPr>
      <w:bookmarkStart w:id="885" w:name="_CR6_3_3_1"/>
      <w:bookmarkStart w:id="886" w:name="_Toc20152374"/>
      <w:bookmarkStart w:id="887" w:name="_Toc27495039"/>
      <w:bookmarkStart w:id="888" w:name="_Toc36108507"/>
      <w:bookmarkStart w:id="889" w:name="_Toc45194295"/>
      <w:bookmarkStart w:id="890" w:name="_Toc178199107"/>
      <w:bookmarkEnd w:id="88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886"/>
      <w:bookmarkEnd w:id="887"/>
      <w:bookmarkEnd w:id="888"/>
      <w:bookmarkEnd w:id="889"/>
      <w:bookmarkEnd w:id="890"/>
    </w:p>
    <w:p w14:paraId="02EF5439" w14:textId="268DD916" w:rsidR="00A41BFA" w:rsidRPr="0073469F" w:rsidRDefault="00A41BFA" w:rsidP="00F1630B">
      <w:pPr>
        <w:pStyle w:val="Heading5"/>
        <w:rPr>
          <w:lang w:eastAsia="ko-KR"/>
        </w:rPr>
      </w:pPr>
      <w:bookmarkStart w:id="891" w:name="_CR6_3_3_1_1"/>
      <w:bookmarkStart w:id="892" w:name="_Toc20152375"/>
      <w:bookmarkStart w:id="893" w:name="_Toc27495040"/>
      <w:bookmarkStart w:id="894" w:name="_Toc36108508"/>
      <w:bookmarkStart w:id="895" w:name="_Toc45194296"/>
      <w:bookmarkStart w:id="896" w:name="_Toc178199108"/>
      <w:bookmarkEnd w:id="891"/>
      <w:r w:rsidRPr="0073469F">
        <w:rPr>
          <w:lang w:eastAsia="ko-KR"/>
        </w:rPr>
        <w:t>6.3.3.1.1</w:t>
      </w:r>
      <w:r w:rsidRPr="0073469F">
        <w:rPr>
          <w:lang w:eastAsia="ko-KR"/>
        </w:rPr>
        <w:tab/>
        <w:t>SDP offer generation</w:t>
      </w:r>
      <w:bookmarkEnd w:id="892"/>
      <w:bookmarkEnd w:id="893"/>
      <w:bookmarkEnd w:id="894"/>
      <w:bookmarkEnd w:id="895"/>
      <w:bookmarkEnd w:id="896"/>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r>
        <w:t>MCVideo</w:t>
      </w:r>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897" w:name="_CR6_3_3_1_2"/>
      <w:bookmarkStart w:id="898" w:name="_Toc20152376"/>
      <w:bookmarkStart w:id="899" w:name="_Toc27495041"/>
      <w:bookmarkStart w:id="900" w:name="_Toc36108509"/>
      <w:bookmarkStart w:id="901" w:name="_Toc45194297"/>
      <w:bookmarkStart w:id="902" w:name="_Toc178199109"/>
      <w:bookmarkEnd w:id="897"/>
      <w:r w:rsidRPr="0073469F">
        <w:rPr>
          <w:lang w:eastAsia="ko-KR"/>
        </w:rPr>
        <w:t>6.3.3.1.2</w:t>
      </w:r>
      <w:r w:rsidRPr="0073469F">
        <w:rPr>
          <w:lang w:eastAsia="ko-KR"/>
        </w:rPr>
        <w:tab/>
        <w:t>Sending an INVITE request</w:t>
      </w:r>
      <w:bookmarkEnd w:id="898"/>
      <w:bookmarkEnd w:id="899"/>
      <w:bookmarkEnd w:id="900"/>
      <w:bookmarkEnd w:id="901"/>
      <w:bookmarkEnd w:id="902"/>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3" w:name="_CR6_3_3_1_3"/>
      <w:bookmarkStart w:id="904" w:name="_Toc20152377"/>
      <w:bookmarkStart w:id="905" w:name="_Toc27495042"/>
      <w:bookmarkStart w:id="906" w:name="_Toc36108510"/>
      <w:bookmarkStart w:id="907" w:name="_Toc45194298"/>
      <w:bookmarkStart w:id="908" w:name="_Toc178199110"/>
      <w:bookmarkEnd w:id="903"/>
      <w:r w:rsidRPr="0073469F">
        <w:rPr>
          <w:lang w:eastAsia="ko-KR"/>
        </w:rPr>
        <w:t>6.3.3.1.3</w:t>
      </w:r>
      <w:r w:rsidRPr="0073469F">
        <w:rPr>
          <w:lang w:eastAsia="ko-KR"/>
        </w:rPr>
        <w:tab/>
        <w:t>Receipt of a SIP response to a SIP INVITE request</w:t>
      </w:r>
      <w:bookmarkEnd w:id="904"/>
      <w:bookmarkEnd w:id="905"/>
      <w:bookmarkEnd w:id="906"/>
      <w:bookmarkEnd w:id="907"/>
      <w:bookmarkEnd w:id="908"/>
    </w:p>
    <w:p w14:paraId="75703611" w14:textId="0BBCBCE0" w:rsidR="00A41BFA" w:rsidRPr="0073469F" w:rsidRDefault="00A41BFA" w:rsidP="00F1630B">
      <w:pPr>
        <w:pStyle w:val="Heading6"/>
        <w:numPr>
          <w:ilvl w:val="5"/>
          <w:numId w:val="0"/>
        </w:numPr>
        <w:ind w:left="1152" w:hanging="432"/>
        <w:rPr>
          <w:lang w:eastAsia="ko-KR"/>
        </w:rPr>
      </w:pPr>
      <w:bookmarkStart w:id="909" w:name="_CR6_3_3_1_3_1"/>
      <w:bookmarkStart w:id="910" w:name="_Toc20152378"/>
      <w:bookmarkStart w:id="911" w:name="_Toc27495043"/>
      <w:bookmarkStart w:id="912" w:name="_Toc36108511"/>
      <w:bookmarkStart w:id="913" w:name="_Toc45194299"/>
      <w:bookmarkStart w:id="914" w:name="_Toc178199111"/>
      <w:bookmarkEnd w:id="909"/>
      <w:r w:rsidRPr="0073469F">
        <w:rPr>
          <w:lang w:eastAsia="ko-KR"/>
        </w:rPr>
        <w:t>6.3.3.1.3.1</w:t>
      </w:r>
      <w:r w:rsidRPr="0073469F">
        <w:rPr>
          <w:lang w:eastAsia="ko-KR"/>
        </w:rPr>
        <w:tab/>
        <w:t>Final response</w:t>
      </w:r>
      <w:bookmarkEnd w:id="910"/>
      <w:bookmarkEnd w:id="911"/>
      <w:bookmarkEnd w:id="912"/>
      <w:bookmarkEnd w:id="913"/>
      <w:bookmarkEnd w:id="914"/>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5" w:name="_CR6_3_3_1_4"/>
      <w:bookmarkStart w:id="916" w:name="_Toc20152379"/>
      <w:bookmarkStart w:id="917" w:name="_Toc27495044"/>
      <w:bookmarkStart w:id="918" w:name="_Toc36108512"/>
      <w:bookmarkStart w:id="919" w:name="_Toc45194300"/>
      <w:bookmarkStart w:id="920" w:name="_Toc178199112"/>
      <w:bookmarkEnd w:id="915"/>
      <w:r w:rsidRPr="0073469F">
        <w:rPr>
          <w:lang w:eastAsia="ko-KR"/>
        </w:rPr>
        <w:t>6.3.3.1.</w:t>
      </w:r>
      <w:r>
        <w:rPr>
          <w:lang w:eastAsia="ko-KR"/>
        </w:rPr>
        <w:t>4</w:t>
      </w:r>
      <w:r w:rsidRPr="0073469F">
        <w:rPr>
          <w:lang w:eastAsia="ko-KR"/>
        </w:rPr>
        <w:tab/>
        <w:t>Sending a SIP BYE request</w:t>
      </w:r>
      <w:bookmarkEnd w:id="916"/>
      <w:bookmarkEnd w:id="917"/>
      <w:bookmarkEnd w:id="918"/>
      <w:bookmarkEnd w:id="919"/>
      <w:bookmarkEnd w:id="920"/>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21" w:name="_CR6_3_3_1_5"/>
      <w:bookmarkStart w:id="922" w:name="_Toc20152380"/>
      <w:bookmarkStart w:id="923" w:name="_Toc27495045"/>
      <w:bookmarkStart w:id="924" w:name="_Toc36108513"/>
      <w:bookmarkStart w:id="925" w:name="_Toc45194301"/>
      <w:bookmarkStart w:id="926" w:name="_Toc178199113"/>
      <w:bookmarkEnd w:id="92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22"/>
      <w:bookmarkEnd w:id="923"/>
      <w:bookmarkEnd w:id="924"/>
      <w:bookmarkEnd w:id="925"/>
      <w:bookmarkEnd w:id="926"/>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7" w:name="_CR6_3_3_1_6"/>
      <w:bookmarkStart w:id="928" w:name="_Toc20152381"/>
      <w:bookmarkStart w:id="929" w:name="_Toc27495046"/>
      <w:bookmarkStart w:id="930" w:name="_Toc36108514"/>
      <w:bookmarkStart w:id="931" w:name="_Toc45194302"/>
      <w:bookmarkStart w:id="932" w:name="_Toc178199114"/>
      <w:bookmarkEnd w:id="927"/>
      <w:r>
        <w:rPr>
          <w:lang w:val="en-US" w:eastAsia="ko-KR"/>
        </w:rPr>
        <w:t>6.3.3.1.6</w:t>
      </w:r>
      <w:r>
        <w:rPr>
          <w:lang w:val="en-US" w:eastAsia="ko-KR"/>
        </w:rPr>
        <w:tab/>
        <w:t>Sending a SIP INVITE request for MCVideo emergency group call</w:t>
      </w:r>
      <w:bookmarkEnd w:id="928"/>
      <w:bookmarkEnd w:id="929"/>
      <w:bookmarkEnd w:id="930"/>
      <w:bookmarkEnd w:id="931"/>
      <w:bookmarkEnd w:id="932"/>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3" w:name="_CR6_3_3_1_7"/>
      <w:bookmarkStart w:id="934" w:name="_Toc20152382"/>
      <w:bookmarkStart w:id="935" w:name="_Toc27495047"/>
      <w:bookmarkStart w:id="936" w:name="_Toc36108515"/>
      <w:bookmarkStart w:id="937" w:name="_Toc45194303"/>
      <w:bookmarkStart w:id="938" w:name="_Toc178199115"/>
      <w:bookmarkEnd w:id="933"/>
      <w:r>
        <w:rPr>
          <w:lang w:val="en-US" w:eastAsia="ko-KR"/>
        </w:rPr>
        <w:t>6.3.3.1.7</w:t>
      </w:r>
      <w:r>
        <w:rPr>
          <w:lang w:val="en-US" w:eastAsia="ko-KR"/>
        </w:rPr>
        <w:tab/>
        <w:t>Sending a SIP UPDATE request for Resource-Priority header field correction</w:t>
      </w:r>
      <w:bookmarkEnd w:id="934"/>
      <w:bookmarkEnd w:id="935"/>
      <w:bookmarkEnd w:id="936"/>
      <w:bookmarkEnd w:id="937"/>
      <w:bookmarkEnd w:id="938"/>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9" w:name="_CR6_3_3_1_8"/>
      <w:bookmarkStart w:id="940" w:name="_Toc20152383"/>
      <w:bookmarkStart w:id="941" w:name="_Toc27495048"/>
      <w:bookmarkStart w:id="942" w:name="_Toc36108516"/>
      <w:bookmarkStart w:id="943" w:name="_Toc45194304"/>
      <w:bookmarkStart w:id="944" w:name="_Toc178199116"/>
      <w:bookmarkEnd w:id="939"/>
      <w:r>
        <w:rPr>
          <w:lang w:val="en-US" w:eastAsia="ko-KR"/>
        </w:rPr>
        <w:t>6.3.3.1.8</w:t>
      </w:r>
      <w:r>
        <w:rPr>
          <w:lang w:val="en-US" w:eastAsia="ko-KR"/>
        </w:rPr>
        <w:tab/>
        <w:t>Generating a SIP re-INVITE request</w:t>
      </w:r>
      <w:bookmarkEnd w:id="940"/>
      <w:bookmarkEnd w:id="941"/>
      <w:bookmarkEnd w:id="942"/>
      <w:bookmarkEnd w:id="943"/>
      <w:bookmarkEnd w:id="94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5" w:name="_CR6_3_3_1_9"/>
      <w:bookmarkStart w:id="946" w:name="_Toc20152384"/>
      <w:bookmarkStart w:id="947" w:name="_Toc27495049"/>
      <w:bookmarkStart w:id="948" w:name="_Toc36108517"/>
      <w:bookmarkStart w:id="949" w:name="_Toc45194305"/>
      <w:bookmarkStart w:id="950" w:name="_Toc178199117"/>
      <w:bookmarkEnd w:id="945"/>
      <w:r>
        <w:rPr>
          <w:lang w:val="en-US" w:eastAsia="ko-KR"/>
        </w:rPr>
        <w:t>6.3.3.1.9</w:t>
      </w:r>
      <w:r>
        <w:rPr>
          <w:lang w:val="en-US" w:eastAsia="ko-KR"/>
        </w:rPr>
        <w:tab/>
        <w:t>Generating a SIP re-INVITE request to cancel an in-progress emergency</w:t>
      </w:r>
      <w:bookmarkEnd w:id="946"/>
      <w:bookmarkEnd w:id="947"/>
      <w:bookmarkEnd w:id="948"/>
      <w:bookmarkEnd w:id="949"/>
      <w:bookmarkEnd w:id="950"/>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51" w:name="_CR6_3_3_1_10"/>
      <w:bookmarkStart w:id="952" w:name="_Toc20152385"/>
      <w:bookmarkStart w:id="953" w:name="_Toc27495050"/>
      <w:bookmarkStart w:id="954" w:name="_Toc36108518"/>
      <w:bookmarkStart w:id="955" w:name="_Toc45194306"/>
      <w:bookmarkStart w:id="956" w:name="_Toc178199118"/>
      <w:bookmarkEnd w:id="95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52"/>
      <w:bookmarkEnd w:id="953"/>
      <w:bookmarkEnd w:id="954"/>
      <w:bookmarkEnd w:id="955"/>
      <w:bookmarkEnd w:id="956"/>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57" w:name="_CR6_3_3_1_11"/>
      <w:bookmarkStart w:id="958" w:name="_Toc20152386"/>
      <w:bookmarkStart w:id="959" w:name="_Toc27495051"/>
      <w:bookmarkStart w:id="960" w:name="_Toc36108519"/>
      <w:bookmarkStart w:id="961" w:name="_Toc45194307"/>
      <w:bookmarkStart w:id="962" w:name="_Toc178199119"/>
      <w:bookmarkEnd w:id="957"/>
      <w:r>
        <w:rPr>
          <w:lang w:val="en-US" w:eastAsia="ko-KR"/>
        </w:rPr>
        <w:t>6.3.3.1.11</w:t>
      </w:r>
      <w:r>
        <w:rPr>
          <w:lang w:val="en-US" w:eastAsia="ko-KR"/>
        </w:rPr>
        <w:tab/>
        <w:t>Populate mcvideo-info and location-info MIME bodies for emergency alert</w:t>
      </w:r>
      <w:bookmarkEnd w:id="958"/>
      <w:bookmarkEnd w:id="959"/>
      <w:bookmarkEnd w:id="960"/>
      <w:bookmarkEnd w:id="961"/>
      <w:bookmarkEnd w:id="962"/>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3" w:name="_CR6_3_3_1_12"/>
      <w:bookmarkStart w:id="964" w:name="_Toc20152387"/>
      <w:bookmarkStart w:id="965" w:name="_Toc27495052"/>
      <w:bookmarkStart w:id="966" w:name="_Toc36108520"/>
      <w:bookmarkStart w:id="967" w:name="_Toc45194308"/>
      <w:bookmarkStart w:id="968" w:name="_Toc178199120"/>
      <w:bookmarkEnd w:id="963"/>
      <w:r>
        <w:rPr>
          <w:lang w:eastAsia="ko-KR"/>
        </w:rPr>
        <w:t>6.3.3.1.12</w:t>
      </w:r>
      <w:r>
        <w:rPr>
          <w:lang w:eastAsia="ko-KR"/>
        </w:rPr>
        <w:tab/>
        <w:t>Authorisations</w:t>
      </w:r>
      <w:bookmarkEnd w:id="964"/>
      <w:bookmarkEnd w:id="965"/>
      <w:bookmarkEnd w:id="966"/>
      <w:bookmarkEnd w:id="967"/>
      <w:bookmarkEnd w:id="968"/>
    </w:p>
    <w:p w14:paraId="626BDB1A" w14:textId="1970916D" w:rsidR="00A41BFA" w:rsidRDefault="00A41BFA" w:rsidP="00F1630B">
      <w:pPr>
        <w:pStyle w:val="Heading6"/>
        <w:numPr>
          <w:ilvl w:val="5"/>
          <w:numId w:val="0"/>
        </w:numPr>
        <w:ind w:left="1152" w:hanging="432"/>
      </w:pPr>
      <w:bookmarkStart w:id="969" w:name="_CR6_3_3_1_12_1"/>
      <w:bookmarkStart w:id="970" w:name="_Toc20152388"/>
      <w:bookmarkStart w:id="971" w:name="_Toc27495053"/>
      <w:bookmarkStart w:id="972" w:name="_Toc36108521"/>
      <w:bookmarkStart w:id="973" w:name="_Toc45194309"/>
      <w:bookmarkStart w:id="974" w:name="_Toc178199121"/>
      <w:bookmarkEnd w:id="969"/>
      <w:r>
        <w:t>6.3.3.1.12.1</w:t>
      </w:r>
      <w:r w:rsidRPr="00E352B4">
        <w:tab/>
      </w:r>
      <w:r>
        <w:t>Determining authorisation for initiating an MCVideo emergency alert</w:t>
      </w:r>
      <w:bookmarkEnd w:id="970"/>
      <w:bookmarkEnd w:id="971"/>
      <w:bookmarkEnd w:id="972"/>
      <w:bookmarkEnd w:id="973"/>
      <w:bookmarkEnd w:id="974"/>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975" w:name="_CR6_3_3_1_12_2"/>
      <w:bookmarkStart w:id="976" w:name="_Toc20152389"/>
      <w:bookmarkStart w:id="977" w:name="_Toc27495054"/>
      <w:bookmarkStart w:id="978" w:name="_Toc36108522"/>
      <w:bookmarkStart w:id="979" w:name="_Toc45194310"/>
      <w:bookmarkStart w:id="980" w:name="_Toc178199122"/>
      <w:bookmarkEnd w:id="975"/>
      <w:r>
        <w:t>6.3.3.1.12.2</w:t>
      </w:r>
      <w:r w:rsidRPr="00E352B4">
        <w:tab/>
      </w:r>
      <w:r>
        <w:t>Determining authorisation for initiating an MCVideo emergency group or private call</w:t>
      </w:r>
      <w:bookmarkEnd w:id="976"/>
      <w:bookmarkEnd w:id="977"/>
      <w:bookmarkEnd w:id="978"/>
      <w:bookmarkEnd w:id="979"/>
      <w:bookmarkEnd w:id="980"/>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81" w:name="_CR6_3_3_1_12_3"/>
      <w:bookmarkStart w:id="982" w:name="_Toc20152390"/>
      <w:bookmarkStart w:id="983" w:name="_Toc27495055"/>
      <w:bookmarkStart w:id="984" w:name="_Toc36108523"/>
      <w:bookmarkStart w:id="985" w:name="_Toc45194311"/>
      <w:bookmarkStart w:id="986" w:name="_Toc178199123"/>
      <w:bookmarkEnd w:id="981"/>
      <w:r>
        <w:t>6.3.3.1.12.3</w:t>
      </w:r>
      <w:r w:rsidRPr="00E352B4">
        <w:tab/>
      </w:r>
      <w:r>
        <w:t>Determining authorisation for cancelling an MCVideo emergency alert</w:t>
      </w:r>
      <w:bookmarkEnd w:id="982"/>
      <w:bookmarkEnd w:id="983"/>
      <w:bookmarkEnd w:id="984"/>
      <w:bookmarkEnd w:id="985"/>
      <w:bookmarkEnd w:id="986"/>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987" w:name="_CR6_3_3_1_12_4"/>
      <w:bookmarkStart w:id="988" w:name="_Toc20152391"/>
      <w:bookmarkStart w:id="989" w:name="_Toc27495056"/>
      <w:bookmarkStart w:id="990" w:name="_Toc36108524"/>
      <w:bookmarkStart w:id="991" w:name="_Toc45194312"/>
      <w:bookmarkStart w:id="992" w:name="_Toc178199124"/>
      <w:bookmarkEnd w:id="987"/>
      <w:r>
        <w:t>6.3.3.1.12.4</w:t>
      </w:r>
      <w:r w:rsidRPr="00E352B4">
        <w:tab/>
      </w:r>
      <w:r>
        <w:t>Determining authorisation for cancelling an MCVideo emergency call</w:t>
      </w:r>
      <w:bookmarkEnd w:id="988"/>
      <w:bookmarkEnd w:id="989"/>
      <w:bookmarkEnd w:id="990"/>
      <w:bookmarkEnd w:id="991"/>
      <w:bookmarkEnd w:id="992"/>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993" w:name="_CR6_3_3_1_12_5"/>
      <w:bookmarkStart w:id="994" w:name="_Toc20152392"/>
      <w:bookmarkStart w:id="995" w:name="_Toc27495057"/>
      <w:bookmarkStart w:id="996" w:name="_Toc36108525"/>
      <w:bookmarkStart w:id="997" w:name="_Toc45194313"/>
      <w:bookmarkStart w:id="998" w:name="_Toc178199125"/>
      <w:bookmarkEnd w:id="993"/>
      <w:r w:rsidRPr="004C3C07">
        <w:t>6.3.3.1.1</w:t>
      </w:r>
      <w:r>
        <w:t>2</w:t>
      </w:r>
      <w:r w:rsidRPr="004C3C07">
        <w:t>.5</w:t>
      </w:r>
      <w:r w:rsidRPr="004C3C07">
        <w:tab/>
        <w:t xml:space="preserve">Determining authorisation for initiating an </w:t>
      </w:r>
      <w:r>
        <w:t>MCVideo</w:t>
      </w:r>
      <w:r w:rsidRPr="004C3C07">
        <w:t xml:space="preserve"> imminent peril call</w:t>
      </w:r>
      <w:bookmarkEnd w:id="994"/>
      <w:bookmarkEnd w:id="995"/>
      <w:bookmarkEnd w:id="996"/>
      <w:bookmarkEnd w:id="997"/>
      <w:bookmarkEnd w:id="998"/>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99" w:name="_CR6_3_3_1_12_6"/>
      <w:bookmarkStart w:id="1000" w:name="_Toc20152393"/>
      <w:bookmarkStart w:id="1001" w:name="_Toc27495058"/>
      <w:bookmarkStart w:id="1002" w:name="_Toc36108526"/>
      <w:bookmarkStart w:id="1003" w:name="_Toc45194314"/>
      <w:bookmarkStart w:id="1004" w:name="_Toc178199126"/>
      <w:bookmarkEnd w:id="999"/>
      <w:r>
        <w:t>6.3.3.1.12.6</w:t>
      </w:r>
      <w:r w:rsidRPr="00E352B4">
        <w:tab/>
      </w:r>
      <w:r>
        <w:t>Determining authorisation for cancelling an MCVideo imminent peril call</w:t>
      </w:r>
      <w:bookmarkEnd w:id="1000"/>
      <w:bookmarkEnd w:id="1001"/>
      <w:bookmarkEnd w:id="1002"/>
      <w:bookmarkEnd w:id="1003"/>
      <w:bookmarkEnd w:id="10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05" w:name="_Toc178199127"/>
      <w:r>
        <w:t>6.3.3.1.12.7</w:t>
      </w:r>
      <w:r w:rsidRPr="00E352B4">
        <w:tab/>
      </w:r>
      <w:r>
        <w:t xml:space="preserve">Determining authorisation for initiating an </w:t>
      </w:r>
      <w:r w:rsidRPr="0079589D">
        <w:t xml:space="preserve">MCVideo </w:t>
      </w:r>
      <w:r>
        <w:t>emergency adhoc group call</w:t>
      </w:r>
      <w:bookmarkEnd w:id="1005"/>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06" w:name="_Toc178199128"/>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06"/>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07" w:name="_Toc178199129"/>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0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08" w:name="_Toc178199130"/>
      <w:r>
        <w:t>6.3.3.1.12.10</w:t>
      </w:r>
      <w:r w:rsidRPr="00E352B4">
        <w:tab/>
      </w:r>
      <w:r>
        <w:t xml:space="preserve">Determining authorisation for initiating an </w:t>
      </w:r>
      <w:r>
        <w:rPr>
          <w:rFonts w:eastAsia="Malgun Gothic"/>
        </w:rPr>
        <w:t xml:space="preserve">MCVideo </w:t>
      </w:r>
      <w:r>
        <w:t>adhoc group emergency alert</w:t>
      </w:r>
      <w:bookmarkEnd w:id="1008"/>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09" w:name="_Toc171603708"/>
      <w:bookmarkStart w:id="1010" w:name="_Toc178199131"/>
      <w:r>
        <w:t>6.3.3.1.12.11</w:t>
      </w:r>
      <w:r w:rsidRPr="00E352B4">
        <w:tab/>
      </w:r>
      <w:r>
        <w:t xml:space="preserve">Determining authorisation for cancelling an </w:t>
      </w:r>
      <w:r>
        <w:rPr>
          <w:rFonts w:eastAsia="Malgun Gothic"/>
        </w:rPr>
        <w:t xml:space="preserve">MCVideo </w:t>
      </w:r>
      <w:r>
        <w:t>adhoc group emergency alert</w:t>
      </w:r>
      <w:bookmarkEnd w:id="1009"/>
      <w:bookmarkEnd w:id="1010"/>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11" w:name="_Toc171603709"/>
      <w:bookmarkStart w:id="1012" w:name="_Toc178199132"/>
      <w:r>
        <w:t>6.3.3.1.12.12</w:t>
      </w:r>
      <w:r w:rsidRPr="00E352B4">
        <w:tab/>
      </w:r>
      <w:r>
        <w:t xml:space="preserve">Determining </w:t>
      </w:r>
      <w:r>
        <w:rPr>
          <w:rFonts w:eastAsia="Malgun Gothic"/>
        </w:rPr>
        <w:t xml:space="preserve">MCVideo </w:t>
      </w:r>
      <w:r>
        <w:t xml:space="preserve">users that are authorized for receiving </w:t>
      </w:r>
      <w:bookmarkStart w:id="1013" w:name="_Hlk158885985"/>
      <w:r>
        <w:rPr>
          <w:rFonts w:eastAsia="Malgun Gothic"/>
        </w:rPr>
        <w:t xml:space="preserve">MCVideo </w:t>
      </w:r>
      <w:r>
        <w:t>adhoc group emergency alert participant information</w:t>
      </w:r>
      <w:bookmarkEnd w:id="1011"/>
      <w:bookmarkEnd w:id="1013"/>
      <w:bookmarkEnd w:id="1012"/>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14" w:name="_CR6_3_3_1_13"/>
      <w:bookmarkStart w:id="1015" w:name="_Toc20152394"/>
      <w:bookmarkStart w:id="1016" w:name="_Toc27495059"/>
      <w:bookmarkStart w:id="1017" w:name="_Toc36108527"/>
      <w:bookmarkStart w:id="1018" w:name="_Toc45194315"/>
      <w:bookmarkStart w:id="1019" w:name="_Toc178199133"/>
      <w:bookmarkEnd w:id="1014"/>
      <w:r w:rsidRPr="009D4EBE">
        <w:rPr>
          <w:lang w:eastAsia="ko-KR"/>
        </w:rPr>
        <w:t>6.3.3.1.1</w:t>
      </w:r>
      <w:r>
        <w:rPr>
          <w:lang w:eastAsia="ko-KR"/>
        </w:rPr>
        <w:t>3</w:t>
      </w:r>
      <w:r w:rsidRPr="009D4EBE">
        <w:rPr>
          <w:lang w:eastAsia="ko-KR"/>
        </w:rPr>
        <w:tab/>
        <w:t>Generating a SIP 403 response for priority call request rejection</w:t>
      </w:r>
      <w:bookmarkEnd w:id="1015"/>
      <w:bookmarkEnd w:id="1016"/>
      <w:bookmarkEnd w:id="1017"/>
      <w:bookmarkEnd w:id="1018"/>
      <w:bookmarkEnd w:id="101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20" w:name="_CR6_3_3_1_14"/>
      <w:bookmarkStart w:id="1021" w:name="_Toc20152395"/>
      <w:bookmarkStart w:id="1022" w:name="_Toc27495060"/>
      <w:bookmarkStart w:id="1023" w:name="_Toc36108528"/>
      <w:bookmarkStart w:id="1024" w:name="_Toc45194316"/>
      <w:bookmarkStart w:id="1025" w:name="_Toc178199134"/>
      <w:bookmarkEnd w:id="1020"/>
      <w:r>
        <w:t>6.3.3.1.14</w:t>
      </w:r>
      <w:r w:rsidRPr="0095767A">
        <w:tab/>
        <w:t xml:space="preserve">Sending a SIP re-INVITE request for </w:t>
      </w:r>
      <w:r>
        <w:t>MCVideo</w:t>
      </w:r>
      <w:r w:rsidRPr="0095767A">
        <w:t xml:space="preserve"> </w:t>
      </w:r>
      <w:r>
        <w:t>imminent peril</w:t>
      </w:r>
      <w:r w:rsidRPr="0095767A">
        <w:t xml:space="preserve"> group call</w:t>
      </w:r>
      <w:bookmarkEnd w:id="1021"/>
      <w:bookmarkEnd w:id="1022"/>
      <w:bookmarkEnd w:id="1023"/>
      <w:bookmarkEnd w:id="1024"/>
      <w:bookmarkEnd w:id="1025"/>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26" w:name="_CR6_3_3_1_15"/>
      <w:bookmarkStart w:id="1027" w:name="_Toc20152396"/>
      <w:bookmarkStart w:id="1028" w:name="_Toc27495061"/>
      <w:bookmarkStart w:id="1029" w:name="_Toc36108529"/>
      <w:bookmarkStart w:id="1030" w:name="_Toc45194317"/>
      <w:bookmarkStart w:id="1031" w:name="_Toc178199135"/>
      <w:bookmarkEnd w:id="102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27"/>
      <w:bookmarkEnd w:id="1028"/>
      <w:bookmarkEnd w:id="1029"/>
      <w:bookmarkEnd w:id="1030"/>
      <w:bookmarkEnd w:id="1031"/>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32" w:name="_CR6_3_3_1_16"/>
      <w:bookmarkStart w:id="1033" w:name="_Toc20152397"/>
      <w:bookmarkStart w:id="1034" w:name="_Toc27495062"/>
      <w:bookmarkStart w:id="1035" w:name="_Toc36108530"/>
      <w:bookmarkStart w:id="1036" w:name="_Toc45194318"/>
      <w:bookmarkStart w:id="1037" w:name="_Toc178199136"/>
      <w:bookmarkEnd w:id="1032"/>
      <w:r w:rsidRPr="0073469F">
        <w:t>6.</w:t>
      </w:r>
      <w:r>
        <w:t>3.3.1</w:t>
      </w:r>
      <w:r w:rsidRPr="0073469F">
        <w:t>.</w:t>
      </w:r>
      <w:r>
        <w:t>16</w:t>
      </w:r>
      <w:r>
        <w:tab/>
        <w:t>Validate priority request parameters</w:t>
      </w:r>
      <w:bookmarkEnd w:id="1033"/>
      <w:bookmarkEnd w:id="1034"/>
      <w:bookmarkEnd w:id="1035"/>
      <w:bookmarkEnd w:id="1036"/>
      <w:bookmarkEnd w:id="1037"/>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38" w:name="_CR6_3_3_1_17"/>
      <w:bookmarkStart w:id="1039" w:name="_Toc20152398"/>
      <w:bookmarkStart w:id="1040" w:name="_Toc27495063"/>
      <w:bookmarkStart w:id="1041" w:name="_Toc36108531"/>
      <w:bookmarkStart w:id="1042" w:name="_Toc45194319"/>
      <w:bookmarkStart w:id="1043" w:name="_Toc178199137"/>
      <w:bookmarkEnd w:id="1038"/>
      <w:r w:rsidRPr="0073469F">
        <w:t>6.</w:t>
      </w:r>
      <w:r>
        <w:t>3.3.1</w:t>
      </w:r>
      <w:r w:rsidRPr="0073469F">
        <w:t>.</w:t>
      </w:r>
      <w:r>
        <w:t>17</w:t>
      </w:r>
      <w:r>
        <w:tab/>
        <w:t xml:space="preserve">Sending a SIP INFO request in the dialog of a </w:t>
      </w:r>
      <w:r w:rsidRPr="0073469F">
        <w:t>SIP request</w:t>
      </w:r>
      <w:r>
        <w:t xml:space="preserve"> for a priority call</w:t>
      </w:r>
      <w:bookmarkEnd w:id="1039"/>
      <w:bookmarkEnd w:id="1040"/>
      <w:bookmarkEnd w:id="1041"/>
      <w:bookmarkEnd w:id="1042"/>
      <w:bookmarkEnd w:id="1043"/>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44" w:name="_CR6_3_3_1_18"/>
      <w:bookmarkStart w:id="1045" w:name="_Toc20152399"/>
      <w:bookmarkStart w:id="1046" w:name="_Toc27495064"/>
      <w:bookmarkStart w:id="1047" w:name="_Toc36108532"/>
      <w:bookmarkStart w:id="1048" w:name="_Toc45194320"/>
      <w:bookmarkStart w:id="1049" w:name="_Toc178199138"/>
      <w:bookmarkEnd w:id="1044"/>
      <w:r>
        <w:rPr>
          <w:lang w:eastAsia="ko-KR"/>
        </w:rPr>
        <w:t>6.3.3.1.18</w:t>
      </w:r>
      <w:r w:rsidRPr="00E352B4">
        <w:rPr>
          <w:lang w:eastAsia="ko-KR"/>
        </w:rPr>
        <w:tab/>
      </w:r>
      <w:r>
        <w:rPr>
          <w:lang w:eastAsia="ko-KR"/>
        </w:rPr>
        <w:t>Retrieving Resource-Priority header field values</w:t>
      </w:r>
      <w:bookmarkEnd w:id="1045"/>
      <w:bookmarkEnd w:id="1046"/>
      <w:bookmarkEnd w:id="1047"/>
      <w:bookmarkEnd w:id="1048"/>
      <w:bookmarkEnd w:id="1049"/>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50" w:name="_CR6_3_3_1_19"/>
      <w:bookmarkStart w:id="1051" w:name="_Toc20152400"/>
      <w:bookmarkStart w:id="1052" w:name="_Toc27495065"/>
      <w:bookmarkStart w:id="1053" w:name="_Toc36108533"/>
      <w:bookmarkStart w:id="1054" w:name="_Toc45194321"/>
      <w:bookmarkStart w:id="1055" w:name="_Toc178199139"/>
      <w:bookmarkEnd w:id="105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51"/>
      <w:bookmarkEnd w:id="1052"/>
      <w:bookmarkEnd w:id="1053"/>
      <w:bookmarkEnd w:id="1054"/>
      <w:bookmarkEnd w:id="1055"/>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56" w:name="_CR6_3_3_1_20"/>
      <w:bookmarkStart w:id="1057" w:name="_Toc20155662"/>
      <w:bookmarkStart w:id="1058" w:name="_Toc27500817"/>
      <w:bookmarkStart w:id="1059" w:name="_Toc36048942"/>
      <w:bookmarkStart w:id="1060" w:name="_Toc45209705"/>
      <w:bookmarkStart w:id="1061" w:name="_Toc51860530"/>
      <w:bookmarkStart w:id="1062" w:name="_Toc59211854"/>
      <w:bookmarkStart w:id="1063" w:name="_Toc178199140"/>
      <w:bookmarkEnd w:id="105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57"/>
      <w:bookmarkEnd w:id="1058"/>
      <w:bookmarkEnd w:id="1059"/>
      <w:bookmarkEnd w:id="1060"/>
      <w:bookmarkEnd w:id="1061"/>
      <w:bookmarkEnd w:id="1062"/>
      <w:bookmarkEnd w:id="1063"/>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64" w:name="_CR6_3_3_1_21"/>
      <w:bookmarkStart w:id="1065" w:name="_Toc178199141"/>
      <w:bookmarkEnd w:id="1064"/>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65"/>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66" w:name="_Toc20152401"/>
      <w:bookmarkStart w:id="1067" w:name="_Toc27495066"/>
      <w:bookmarkStart w:id="1068" w:name="_Toc36108534"/>
      <w:bookmarkStart w:id="1069"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70" w:name="_Toc178199142"/>
      <w:r>
        <w:t>6.3.3.1.22</w:t>
      </w:r>
      <w:r>
        <w:tab/>
        <w:t>Validate adhoc group priority request parameters</w:t>
      </w:r>
      <w:bookmarkEnd w:id="1070"/>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071" w:name="_Toc178199143"/>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071"/>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072" w:name="_Toc171603723"/>
      <w:bookmarkStart w:id="1073" w:name="_Toc178199144"/>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072"/>
      <w:bookmarkEnd w:id="1073"/>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7777777" w:rsidR="00850502" w:rsidRDefault="00850502" w:rsidP="00850502">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AB3447C" w14:textId="77777777" w:rsidR="00850502" w:rsidRDefault="00850502" w:rsidP="00850502">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P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11EBF384" w14:textId="7E5DF9A4" w:rsidR="00A41BFA" w:rsidRPr="0073469F" w:rsidRDefault="00A41BFA" w:rsidP="00F1630B">
      <w:pPr>
        <w:pStyle w:val="Heading4"/>
        <w:rPr>
          <w:lang w:eastAsia="ko-KR"/>
        </w:rPr>
      </w:pPr>
      <w:bookmarkStart w:id="1074" w:name="_CR6_3_3_2"/>
      <w:bookmarkStart w:id="1075" w:name="_Toc178199145"/>
      <w:bookmarkEnd w:id="107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66"/>
      <w:bookmarkEnd w:id="1067"/>
      <w:bookmarkEnd w:id="1068"/>
      <w:bookmarkEnd w:id="1069"/>
      <w:bookmarkEnd w:id="1075"/>
    </w:p>
    <w:p w14:paraId="23E9B9AA" w14:textId="4573DDB3" w:rsidR="00A41BFA" w:rsidRPr="0073469F" w:rsidRDefault="00A41BFA" w:rsidP="00F1630B">
      <w:pPr>
        <w:pStyle w:val="Heading5"/>
        <w:rPr>
          <w:lang w:eastAsia="ko-KR"/>
        </w:rPr>
      </w:pPr>
      <w:bookmarkStart w:id="1076" w:name="_CR6_3_3_2_1"/>
      <w:bookmarkStart w:id="1077" w:name="_Toc20152402"/>
      <w:bookmarkStart w:id="1078" w:name="_Toc27495067"/>
      <w:bookmarkStart w:id="1079" w:name="_Toc36108535"/>
      <w:bookmarkStart w:id="1080" w:name="_Toc45194323"/>
      <w:bookmarkStart w:id="1081" w:name="_Toc178199146"/>
      <w:bookmarkEnd w:id="1076"/>
      <w:r w:rsidRPr="0073469F">
        <w:rPr>
          <w:lang w:eastAsia="ko-KR"/>
        </w:rPr>
        <w:t>6.3.3.2.1</w:t>
      </w:r>
      <w:r w:rsidRPr="0073469F">
        <w:rPr>
          <w:lang w:eastAsia="ko-KR"/>
        </w:rPr>
        <w:tab/>
        <w:t>SDP answer generation</w:t>
      </w:r>
      <w:bookmarkEnd w:id="1077"/>
      <w:bookmarkEnd w:id="1078"/>
      <w:bookmarkEnd w:id="1079"/>
      <w:bookmarkEnd w:id="1080"/>
      <w:bookmarkEnd w:id="1081"/>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082" w:name="_CR6_3_3_2_2"/>
      <w:bookmarkStart w:id="1083" w:name="_Toc20152403"/>
      <w:bookmarkStart w:id="1084" w:name="_Toc27495068"/>
      <w:bookmarkStart w:id="1085" w:name="_Toc36108536"/>
      <w:bookmarkStart w:id="1086" w:name="_Toc45194324"/>
      <w:bookmarkStart w:id="1087" w:name="_Toc178199147"/>
      <w:bookmarkEnd w:id="108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83"/>
      <w:bookmarkEnd w:id="1084"/>
      <w:bookmarkEnd w:id="1085"/>
      <w:bookmarkEnd w:id="1086"/>
      <w:bookmarkEnd w:id="1087"/>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88" w:name="_CR6_3_3_2_3"/>
      <w:bookmarkStart w:id="1089" w:name="_Toc20152404"/>
      <w:bookmarkStart w:id="1090" w:name="_Toc27495069"/>
      <w:bookmarkStart w:id="1091" w:name="_Toc36108537"/>
      <w:bookmarkStart w:id="1092" w:name="_Toc45194325"/>
      <w:bookmarkStart w:id="1093" w:name="_Toc178199148"/>
      <w:bookmarkEnd w:id="1088"/>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89"/>
      <w:bookmarkEnd w:id="1090"/>
      <w:bookmarkEnd w:id="1091"/>
      <w:bookmarkEnd w:id="1092"/>
      <w:bookmarkEnd w:id="1093"/>
    </w:p>
    <w:p w14:paraId="1F026643" w14:textId="4650878C" w:rsidR="00A41BFA" w:rsidRPr="0073469F" w:rsidRDefault="00A41BFA" w:rsidP="00F1630B">
      <w:pPr>
        <w:pStyle w:val="Heading6"/>
        <w:numPr>
          <w:ilvl w:val="5"/>
          <w:numId w:val="0"/>
        </w:numPr>
        <w:ind w:left="1152" w:hanging="432"/>
        <w:rPr>
          <w:lang w:eastAsia="ko-KR"/>
        </w:rPr>
      </w:pPr>
      <w:bookmarkStart w:id="1094" w:name="_CR6_3_3_2_3_1"/>
      <w:bookmarkStart w:id="1095" w:name="_Toc20152405"/>
      <w:bookmarkStart w:id="1096" w:name="_Toc27495070"/>
      <w:bookmarkStart w:id="1097" w:name="_Toc36108538"/>
      <w:bookmarkStart w:id="1098" w:name="_Toc45194326"/>
      <w:bookmarkStart w:id="1099" w:name="_Toc178199149"/>
      <w:bookmarkEnd w:id="1094"/>
      <w:r w:rsidRPr="0073469F">
        <w:rPr>
          <w:lang w:eastAsia="ko-KR"/>
        </w:rPr>
        <w:t>6.3.3.2.3.1</w:t>
      </w:r>
      <w:r w:rsidRPr="0073469F">
        <w:rPr>
          <w:lang w:eastAsia="ko-KR"/>
        </w:rPr>
        <w:tab/>
        <w:t>Provisional response</w:t>
      </w:r>
      <w:bookmarkEnd w:id="1095"/>
      <w:bookmarkEnd w:id="1096"/>
      <w:bookmarkEnd w:id="1097"/>
      <w:bookmarkEnd w:id="1098"/>
      <w:bookmarkEnd w:id="1099"/>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00" w:name="_CR6_3_3_2_3_2"/>
      <w:bookmarkStart w:id="1101" w:name="_Toc20152406"/>
      <w:bookmarkStart w:id="1102" w:name="_Toc27495071"/>
      <w:bookmarkStart w:id="1103" w:name="_Toc36108539"/>
      <w:bookmarkStart w:id="1104" w:name="_Toc45194327"/>
      <w:bookmarkStart w:id="1105" w:name="_Toc178199150"/>
      <w:bookmarkEnd w:id="1100"/>
      <w:r w:rsidRPr="0073469F">
        <w:rPr>
          <w:lang w:eastAsia="ko-KR"/>
        </w:rPr>
        <w:t>6.3.3.2.3.2</w:t>
      </w:r>
      <w:r w:rsidRPr="0073469F">
        <w:rPr>
          <w:lang w:eastAsia="ko-KR"/>
        </w:rPr>
        <w:tab/>
        <w:t>Final response</w:t>
      </w:r>
      <w:bookmarkEnd w:id="1101"/>
      <w:bookmarkEnd w:id="1102"/>
      <w:bookmarkEnd w:id="1103"/>
      <w:bookmarkEnd w:id="1104"/>
      <w:bookmarkEnd w:id="1105"/>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06" w:name="_CR6_3_3_2_4"/>
      <w:bookmarkStart w:id="1107" w:name="_Toc20152407"/>
      <w:bookmarkStart w:id="1108" w:name="_Toc27495072"/>
      <w:bookmarkStart w:id="1109" w:name="_Toc36108540"/>
      <w:bookmarkStart w:id="1110" w:name="_Toc45194328"/>
      <w:bookmarkStart w:id="1111" w:name="_Toc178199151"/>
      <w:bookmarkEnd w:id="1106"/>
      <w:r w:rsidRPr="0073469F">
        <w:rPr>
          <w:lang w:eastAsia="ko-KR"/>
        </w:rPr>
        <w:t>6.3.3.2.4</w:t>
      </w:r>
      <w:r w:rsidRPr="0073469F">
        <w:rPr>
          <w:lang w:eastAsia="ko-KR"/>
        </w:rPr>
        <w:tab/>
        <w:t>Receiving a SIP BYE request</w:t>
      </w:r>
      <w:bookmarkEnd w:id="1107"/>
      <w:bookmarkEnd w:id="1108"/>
      <w:bookmarkEnd w:id="1109"/>
      <w:bookmarkEnd w:id="1110"/>
      <w:bookmarkEnd w:id="1111"/>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12" w:name="_CR6_3_3_3"/>
      <w:bookmarkStart w:id="1113" w:name="_Toc20152408"/>
      <w:bookmarkStart w:id="1114" w:name="_Toc27495073"/>
      <w:bookmarkStart w:id="1115" w:name="_Toc36108541"/>
      <w:bookmarkStart w:id="1116" w:name="_Toc45194329"/>
      <w:bookmarkStart w:id="1117" w:name="_Toc178199152"/>
      <w:bookmarkEnd w:id="1112"/>
      <w:r w:rsidRPr="0073469F">
        <w:rPr>
          <w:noProof/>
        </w:rPr>
        <w:t>6.3.3.3</w:t>
      </w:r>
      <w:r w:rsidRPr="0073469F">
        <w:rPr>
          <w:noProof/>
        </w:rPr>
        <w:tab/>
        <w:t>Handling of the acknowledged call setup timer (TNG1)</w:t>
      </w:r>
      <w:bookmarkEnd w:id="1113"/>
      <w:bookmarkEnd w:id="1114"/>
      <w:bookmarkEnd w:id="1115"/>
      <w:bookmarkEnd w:id="1116"/>
      <w:bookmarkEnd w:id="111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18" w:name="_CR6_3_3_4"/>
      <w:bookmarkStart w:id="1119" w:name="_Toc20152409"/>
      <w:bookmarkStart w:id="1120" w:name="_Toc27495074"/>
      <w:bookmarkStart w:id="1121" w:name="_Toc36108542"/>
      <w:bookmarkStart w:id="1122" w:name="_Toc45194330"/>
      <w:bookmarkStart w:id="1123" w:name="_Toc178199153"/>
      <w:bookmarkEnd w:id="111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19"/>
      <w:bookmarkEnd w:id="1120"/>
      <w:bookmarkEnd w:id="1121"/>
      <w:bookmarkEnd w:id="1122"/>
      <w:bookmarkEnd w:id="1123"/>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24" w:name="_CR6_3_3_5"/>
      <w:bookmarkStart w:id="1125" w:name="_Toc20152410"/>
      <w:bookmarkStart w:id="1126" w:name="_Toc27495075"/>
      <w:bookmarkStart w:id="1127" w:name="_Toc36108543"/>
      <w:bookmarkStart w:id="1128" w:name="_Toc45194331"/>
      <w:bookmarkStart w:id="1129" w:name="_Toc178199154"/>
      <w:bookmarkEnd w:id="112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25"/>
      <w:bookmarkEnd w:id="1126"/>
      <w:bookmarkEnd w:id="1127"/>
      <w:bookmarkEnd w:id="1128"/>
      <w:bookmarkEnd w:id="1129"/>
    </w:p>
    <w:p w14:paraId="6EED969C" w14:textId="7B78D044" w:rsidR="00A41BFA" w:rsidRDefault="00A41BFA" w:rsidP="00F1630B">
      <w:pPr>
        <w:pStyle w:val="Heading5"/>
      </w:pPr>
      <w:bookmarkStart w:id="1130" w:name="_CR6_3_3_5_1"/>
      <w:bookmarkStart w:id="1131" w:name="_Toc20152411"/>
      <w:bookmarkStart w:id="1132" w:name="_Toc27495076"/>
      <w:bookmarkStart w:id="1133" w:name="_Toc36108544"/>
      <w:bookmarkStart w:id="1134" w:name="_Toc45194332"/>
      <w:bookmarkStart w:id="1135" w:name="_Toc178199155"/>
      <w:bookmarkEnd w:id="1130"/>
      <w:r>
        <w:t>6.3.3.5.1</w:t>
      </w:r>
      <w:r>
        <w:tab/>
        <w:t>General</w:t>
      </w:r>
      <w:bookmarkEnd w:id="1131"/>
      <w:bookmarkEnd w:id="1132"/>
      <w:bookmarkEnd w:id="1133"/>
      <w:bookmarkEnd w:id="1134"/>
      <w:bookmarkEnd w:id="1135"/>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36" w:name="_CR6_3_3_5_2"/>
      <w:bookmarkStart w:id="1137" w:name="_Toc20152412"/>
      <w:bookmarkStart w:id="1138" w:name="_Toc27495077"/>
      <w:bookmarkStart w:id="1139" w:name="_Toc36108545"/>
      <w:bookmarkStart w:id="1140" w:name="_Toc45194333"/>
      <w:bookmarkStart w:id="1141" w:name="_Toc178199156"/>
      <w:bookmarkEnd w:id="1136"/>
      <w:r>
        <w:t>6.3.3.5.2</w:t>
      </w:r>
      <w:r>
        <w:tab/>
        <w:t>Interaction with the in-progress emergency group call timer (TNG2)</w:t>
      </w:r>
      <w:bookmarkEnd w:id="1137"/>
      <w:bookmarkEnd w:id="1138"/>
      <w:bookmarkEnd w:id="1139"/>
      <w:bookmarkEnd w:id="1140"/>
      <w:bookmarkEnd w:id="1141"/>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42" w:name="_CR6_3_3_6"/>
      <w:bookmarkStart w:id="1143" w:name="_Toc20152413"/>
      <w:bookmarkStart w:id="1144" w:name="_Toc27495078"/>
      <w:bookmarkStart w:id="1145" w:name="_Toc36108546"/>
      <w:bookmarkStart w:id="1146" w:name="_Toc45194334"/>
      <w:bookmarkStart w:id="1147" w:name="_Toc178199157"/>
      <w:bookmarkEnd w:id="1142"/>
      <w:r>
        <w:t>6.3.3.6</w:t>
      </w:r>
      <w:r>
        <w:tab/>
        <w:t>Generation of I_MESSAGEs containing MKFC and MKFC-ID</w:t>
      </w:r>
      <w:bookmarkEnd w:id="1143"/>
      <w:bookmarkEnd w:id="1144"/>
      <w:bookmarkEnd w:id="1145"/>
      <w:bookmarkEnd w:id="1146"/>
      <w:bookmarkEnd w:id="1147"/>
    </w:p>
    <w:p w14:paraId="04CDD708" w14:textId="15DEA4C6" w:rsidR="00A41BFA" w:rsidRDefault="00A41BFA" w:rsidP="00F1630B">
      <w:pPr>
        <w:pStyle w:val="Heading5"/>
      </w:pPr>
      <w:bookmarkStart w:id="1148" w:name="_CR6_3_3_6_1"/>
      <w:bookmarkStart w:id="1149" w:name="_Toc20152414"/>
      <w:bookmarkStart w:id="1150" w:name="_Toc27495079"/>
      <w:bookmarkStart w:id="1151" w:name="_Toc36108547"/>
      <w:bookmarkStart w:id="1152" w:name="_Toc45194335"/>
      <w:bookmarkStart w:id="1153" w:name="_Toc178199158"/>
      <w:bookmarkEnd w:id="1148"/>
      <w:r>
        <w:t>6.3.3.6.1</w:t>
      </w:r>
      <w:r>
        <w:tab/>
        <w:t>General</w:t>
      </w:r>
      <w:bookmarkEnd w:id="1149"/>
      <w:bookmarkEnd w:id="1150"/>
      <w:bookmarkEnd w:id="1151"/>
      <w:bookmarkEnd w:id="1152"/>
      <w:bookmarkEnd w:id="1153"/>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54" w:name="_CR6_3_3_6_2"/>
      <w:bookmarkStart w:id="1155" w:name="_Toc20152415"/>
      <w:bookmarkStart w:id="1156" w:name="_Toc27495080"/>
      <w:bookmarkStart w:id="1157" w:name="_Toc36108548"/>
      <w:bookmarkStart w:id="1158" w:name="_Toc45194336"/>
      <w:bookmarkStart w:id="1159" w:name="_Toc178199159"/>
      <w:bookmarkEnd w:id="1154"/>
      <w:r>
        <w:t>6.3.3.6.2</w:t>
      </w:r>
      <w:r>
        <w:tab/>
        <w:t>Creation of an I_MESSAGE containing MKFC</w:t>
      </w:r>
      <w:bookmarkEnd w:id="1155"/>
      <w:bookmarkEnd w:id="1156"/>
      <w:bookmarkEnd w:id="1157"/>
      <w:bookmarkEnd w:id="1158"/>
      <w:bookmarkEnd w:id="1159"/>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60" w:name="_CR6_3_4"/>
      <w:bookmarkStart w:id="1161" w:name="_Toc11407310"/>
      <w:bookmarkStart w:id="1162" w:name="_Toc27498615"/>
      <w:bookmarkStart w:id="1163" w:name="_Toc68262340"/>
      <w:bookmarkStart w:id="1164" w:name="_Toc20152416"/>
      <w:bookmarkStart w:id="1165" w:name="_Toc27495081"/>
      <w:bookmarkStart w:id="1166" w:name="_Toc36108549"/>
      <w:bookmarkStart w:id="1167" w:name="_Toc45194337"/>
      <w:bookmarkStart w:id="1168" w:name="_Toc178199160"/>
      <w:bookmarkEnd w:id="1160"/>
      <w:r>
        <w:t>6.3.4</w:t>
      </w:r>
      <w:r>
        <w:tab/>
        <w:t>Non-controlling MCVideo function of an MCVideo group</w:t>
      </w:r>
      <w:bookmarkEnd w:id="1161"/>
      <w:bookmarkEnd w:id="1162"/>
      <w:bookmarkEnd w:id="1163"/>
      <w:bookmarkEnd w:id="1168"/>
    </w:p>
    <w:p w14:paraId="12D95892" w14:textId="77777777" w:rsidR="007620D6" w:rsidRDefault="007620D6" w:rsidP="00F1630B">
      <w:pPr>
        <w:pStyle w:val="Heading4"/>
        <w:rPr>
          <w:lang w:eastAsia="ko-KR"/>
        </w:rPr>
      </w:pPr>
      <w:bookmarkStart w:id="1169" w:name="_CR6_3_4_1"/>
      <w:bookmarkStart w:id="1170" w:name="_Toc11407311"/>
      <w:bookmarkStart w:id="1171" w:name="_Toc27498616"/>
      <w:bookmarkStart w:id="1172" w:name="_Toc68262341"/>
      <w:bookmarkStart w:id="1173" w:name="_Toc178199161"/>
      <w:bookmarkEnd w:id="1169"/>
      <w:r>
        <w:t>6.3.</w:t>
      </w:r>
      <w:r>
        <w:rPr>
          <w:lang w:eastAsia="ko-KR"/>
        </w:rPr>
        <w:t>4.1</w:t>
      </w:r>
      <w:r>
        <w:tab/>
      </w:r>
      <w:r>
        <w:rPr>
          <w:lang w:eastAsia="ko-KR"/>
        </w:rPr>
        <w:t xml:space="preserve">Request initiated by the </w:t>
      </w:r>
      <w:r>
        <w:t>non-controlling MCVideo function of an MCVideo group</w:t>
      </w:r>
      <w:bookmarkEnd w:id="1170"/>
      <w:bookmarkEnd w:id="1171"/>
      <w:bookmarkEnd w:id="1172"/>
      <w:bookmarkEnd w:id="1173"/>
    </w:p>
    <w:p w14:paraId="3727962E" w14:textId="77777777" w:rsidR="007620D6" w:rsidRDefault="007620D6" w:rsidP="00F1630B">
      <w:pPr>
        <w:pStyle w:val="Heading5"/>
        <w:rPr>
          <w:lang w:eastAsia="ko-KR"/>
        </w:rPr>
      </w:pPr>
      <w:bookmarkStart w:id="1174" w:name="_CR6_3_4_1_1"/>
      <w:bookmarkStart w:id="1175" w:name="_Toc11407312"/>
      <w:bookmarkStart w:id="1176" w:name="_Toc27498617"/>
      <w:bookmarkStart w:id="1177" w:name="_Toc68262342"/>
      <w:bookmarkStart w:id="1178" w:name="_Toc178199162"/>
      <w:bookmarkEnd w:id="1174"/>
      <w:r>
        <w:rPr>
          <w:lang w:eastAsia="ko-KR"/>
        </w:rPr>
        <w:t>6.3.4.1.1</w:t>
      </w:r>
      <w:r>
        <w:rPr>
          <w:lang w:eastAsia="ko-KR"/>
        </w:rPr>
        <w:tab/>
        <w:t>SDP offer generation</w:t>
      </w:r>
      <w:bookmarkEnd w:id="1175"/>
      <w:bookmarkEnd w:id="1176"/>
      <w:bookmarkEnd w:id="1177"/>
      <w:bookmarkEnd w:id="117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179" w:name="_CR6_3_4_1_2"/>
      <w:bookmarkStart w:id="1180" w:name="_Toc178199163"/>
      <w:bookmarkEnd w:id="1179"/>
      <w:r>
        <w:rPr>
          <w:lang w:eastAsia="ko-KR"/>
        </w:rPr>
        <w:t>6.3.4.1.2</w:t>
      </w:r>
      <w:r>
        <w:rPr>
          <w:lang w:eastAsia="ko-KR"/>
        </w:rPr>
        <w:tab/>
        <w:t>Sending an INVITE request towards the MCVideo client</w:t>
      </w:r>
      <w:bookmarkEnd w:id="1180"/>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81" w:name="_CR6_3_4_1_3"/>
      <w:bookmarkStart w:id="1182" w:name="_Toc178199164"/>
      <w:bookmarkEnd w:id="1181"/>
      <w:r>
        <w:rPr>
          <w:lang w:eastAsia="ko-KR"/>
        </w:rPr>
        <w:t>6.3.4.1.3</w:t>
      </w:r>
      <w:r>
        <w:tab/>
      </w:r>
      <w:r>
        <w:rPr>
          <w:lang w:eastAsia="ko-KR"/>
        </w:rPr>
        <w:t>Sending</w:t>
      </w:r>
      <w:r>
        <w:t xml:space="preserve"> a SIP INFO request</w:t>
      </w:r>
      <w:bookmarkEnd w:id="1182"/>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83" w:name="_CR6_3_4_1_4"/>
      <w:bookmarkStart w:id="1184" w:name="_Toc178199165"/>
      <w:bookmarkEnd w:id="1183"/>
      <w:r>
        <w:rPr>
          <w:lang w:eastAsia="ko-KR"/>
        </w:rPr>
        <w:t>6.3.4.1.4</w:t>
      </w:r>
      <w:r>
        <w:rPr>
          <w:lang w:eastAsia="ko-KR"/>
        </w:rPr>
        <w:tab/>
        <w:t>Sending an INVITE request towards the controlling MCVideo function</w:t>
      </w:r>
      <w:bookmarkEnd w:id="1184"/>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85" w:name="_CR6_3_4_2"/>
      <w:bookmarkStart w:id="1186" w:name="_Toc178199166"/>
      <w:bookmarkEnd w:id="1185"/>
      <w:r>
        <w:t>6.3.</w:t>
      </w:r>
      <w:r>
        <w:rPr>
          <w:lang w:eastAsia="ko-KR"/>
        </w:rPr>
        <w:t>4.2</w:t>
      </w:r>
      <w:r>
        <w:tab/>
      </w:r>
      <w:r>
        <w:rPr>
          <w:lang w:eastAsia="ko-KR"/>
        </w:rPr>
        <w:t xml:space="preserve">Requests terminated by the </w:t>
      </w:r>
      <w:r>
        <w:t>non-controlling MCVideo function of an MCVideo group</w:t>
      </w:r>
      <w:bookmarkEnd w:id="1186"/>
    </w:p>
    <w:p w14:paraId="62219043" w14:textId="77777777" w:rsidR="007620D6" w:rsidRDefault="007620D6" w:rsidP="00F1630B">
      <w:pPr>
        <w:pStyle w:val="Heading5"/>
        <w:rPr>
          <w:lang w:eastAsia="ko-KR"/>
        </w:rPr>
      </w:pPr>
      <w:bookmarkStart w:id="1187" w:name="_CR6_3_4_2_1"/>
      <w:bookmarkStart w:id="1188" w:name="_Toc83392060"/>
      <w:bookmarkStart w:id="1189" w:name="_Toc178199167"/>
      <w:bookmarkEnd w:id="1187"/>
      <w:r>
        <w:rPr>
          <w:lang w:eastAsia="ko-KR"/>
        </w:rPr>
        <w:t>6.3.4.2.1</w:t>
      </w:r>
      <w:r>
        <w:rPr>
          <w:lang w:eastAsia="ko-KR"/>
        </w:rPr>
        <w:tab/>
        <w:t>SDP answer generation</w:t>
      </w:r>
      <w:bookmarkEnd w:id="1188"/>
      <w:bookmarkEnd w:id="1189"/>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190" w:name="_CR6_3_4_2_2"/>
      <w:bookmarkStart w:id="1191" w:name="_Toc178199168"/>
      <w:bookmarkEnd w:id="1190"/>
      <w:r>
        <w:rPr>
          <w:lang w:eastAsia="ko-KR"/>
        </w:rPr>
        <w:t>6.3.4.2.2</w:t>
      </w:r>
      <w:r>
        <w:rPr>
          <w:lang w:eastAsia="ko-KR"/>
        </w:rPr>
        <w:tab/>
        <w:t>Sending a SIP response to the SIP INVITE request</w:t>
      </w:r>
      <w:bookmarkEnd w:id="1191"/>
    </w:p>
    <w:p w14:paraId="343361C9" w14:textId="77777777" w:rsidR="007620D6" w:rsidRDefault="007620D6" w:rsidP="00F1630B">
      <w:pPr>
        <w:pStyle w:val="Heading6"/>
        <w:numPr>
          <w:ilvl w:val="5"/>
          <w:numId w:val="0"/>
        </w:numPr>
        <w:ind w:left="1152" w:hanging="432"/>
        <w:rPr>
          <w:lang w:eastAsia="ko-KR"/>
        </w:rPr>
      </w:pPr>
      <w:bookmarkStart w:id="1192" w:name="_CR6_3_4_2_2_1"/>
      <w:bookmarkStart w:id="1193" w:name="_Toc11407319"/>
      <w:bookmarkStart w:id="1194" w:name="_Toc27498624"/>
      <w:bookmarkStart w:id="1195" w:name="_Toc68262349"/>
      <w:bookmarkStart w:id="1196" w:name="_Toc178199169"/>
      <w:bookmarkEnd w:id="1192"/>
      <w:r>
        <w:rPr>
          <w:lang w:eastAsia="ko-KR"/>
        </w:rPr>
        <w:t>6.3.4.2.2.1</w:t>
      </w:r>
      <w:r>
        <w:rPr>
          <w:lang w:eastAsia="ko-KR"/>
        </w:rPr>
        <w:tab/>
        <w:t>Sending a SIP 183 (Session Progress) response</w:t>
      </w:r>
      <w:bookmarkEnd w:id="1193"/>
      <w:bookmarkEnd w:id="1194"/>
      <w:bookmarkEnd w:id="1195"/>
      <w:bookmarkEnd w:id="1196"/>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97" w:name="_CR6_3_4_2_2_2"/>
      <w:bookmarkStart w:id="1198" w:name="_Toc178199170"/>
      <w:bookmarkEnd w:id="1197"/>
      <w:r>
        <w:rPr>
          <w:lang w:eastAsia="ko-KR"/>
        </w:rPr>
        <w:t>6.3.4.2.2.2</w:t>
      </w:r>
      <w:r>
        <w:rPr>
          <w:lang w:eastAsia="ko-KR"/>
        </w:rPr>
        <w:tab/>
        <w:t>Sending a SIP 200 (OK) response</w:t>
      </w:r>
      <w:bookmarkEnd w:id="1198"/>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99" w:name="_CR6_3_4_3"/>
      <w:bookmarkStart w:id="1200" w:name="_Toc178199171"/>
      <w:bookmarkEnd w:id="119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00"/>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01" w:name="_CR6_3_5"/>
      <w:bookmarkStart w:id="1202" w:name="_Toc178199172"/>
      <w:bookmarkEnd w:id="1201"/>
      <w:r w:rsidRPr="0073469F">
        <w:rPr>
          <w:noProof/>
        </w:rPr>
        <w:t>6.3.5</w:t>
      </w:r>
      <w:r w:rsidRPr="0073469F">
        <w:rPr>
          <w:noProof/>
        </w:rPr>
        <w:tab/>
        <w:t>Retrieving and processing a group document</w:t>
      </w:r>
      <w:bookmarkEnd w:id="1164"/>
      <w:bookmarkEnd w:id="1165"/>
      <w:bookmarkEnd w:id="1166"/>
      <w:bookmarkEnd w:id="1167"/>
      <w:bookmarkEnd w:id="1202"/>
    </w:p>
    <w:p w14:paraId="67200B1A" w14:textId="5B252A90" w:rsidR="00A41BFA" w:rsidRPr="0073469F" w:rsidRDefault="00A41BFA" w:rsidP="00F1630B">
      <w:pPr>
        <w:pStyle w:val="Heading4"/>
      </w:pPr>
      <w:bookmarkStart w:id="1203" w:name="_CR6_3_5_1"/>
      <w:bookmarkStart w:id="1204" w:name="_Toc20152417"/>
      <w:bookmarkStart w:id="1205" w:name="_Toc27495082"/>
      <w:bookmarkStart w:id="1206" w:name="_Toc36108550"/>
      <w:bookmarkStart w:id="1207" w:name="_Toc45194338"/>
      <w:bookmarkStart w:id="1208" w:name="_Toc178199173"/>
      <w:bookmarkEnd w:id="1203"/>
      <w:r w:rsidRPr="0073469F">
        <w:t>6.3.5.1</w:t>
      </w:r>
      <w:r w:rsidRPr="0073469F">
        <w:tab/>
        <w:t>General</w:t>
      </w:r>
      <w:bookmarkEnd w:id="1204"/>
      <w:bookmarkEnd w:id="1205"/>
      <w:bookmarkEnd w:id="1206"/>
      <w:bookmarkEnd w:id="1207"/>
      <w:bookmarkEnd w:id="1208"/>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09" w:name="_CR6_3_5_2"/>
      <w:bookmarkStart w:id="1210" w:name="_Toc20152418"/>
      <w:bookmarkStart w:id="1211" w:name="_Toc27495083"/>
      <w:bookmarkStart w:id="1212" w:name="_Toc36108551"/>
      <w:bookmarkStart w:id="1213" w:name="_Toc45194339"/>
      <w:bookmarkStart w:id="1214" w:name="_Toc178199174"/>
      <w:bookmarkEnd w:id="1209"/>
      <w:r w:rsidRPr="0073469F">
        <w:rPr>
          <w:noProof/>
        </w:rPr>
        <w:t>6.3.5.2</w:t>
      </w:r>
      <w:r w:rsidRPr="0073469F">
        <w:rPr>
          <w:noProof/>
        </w:rPr>
        <w:tab/>
        <w:t>Rules for retrieving Group Document(s)</w:t>
      </w:r>
      <w:bookmarkEnd w:id="1210"/>
      <w:bookmarkEnd w:id="1211"/>
      <w:bookmarkEnd w:id="1212"/>
      <w:bookmarkEnd w:id="1213"/>
      <w:bookmarkEnd w:id="1214"/>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15" w:name="_CR6_3_5_3"/>
      <w:bookmarkStart w:id="1216" w:name="_Toc20152419"/>
      <w:bookmarkStart w:id="1217" w:name="_Toc27495084"/>
      <w:bookmarkStart w:id="1218" w:name="_Toc36108552"/>
      <w:bookmarkStart w:id="1219" w:name="_Toc45194340"/>
      <w:bookmarkStart w:id="1220" w:name="_Toc178199175"/>
      <w:bookmarkEnd w:id="1215"/>
      <w:r w:rsidRPr="0073469F">
        <w:t>6.3.5.3</w:t>
      </w:r>
      <w:r w:rsidRPr="0073469F">
        <w:tab/>
        <w:t>Rules for joining a group session</w:t>
      </w:r>
      <w:bookmarkEnd w:id="1216"/>
      <w:bookmarkEnd w:id="1217"/>
      <w:bookmarkEnd w:id="1218"/>
      <w:bookmarkEnd w:id="1219"/>
      <w:bookmarkEnd w:id="1220"/>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21" w:name="_CR6_3_5_4"/>
      <w:bookmarkStart w:id="1222" w:name="_Toc20152420"/>
      <w:bookmarkStart w:id="1223" w:name="_Toc27495085"/>
      <w:bookmarkStart w:id="1224" w:name="_Toc36108553"/>
      <w:bookmarkStart w:id="1225" w:name="_Toc45194341"/>
      <w:bookmarkStart w:id="1226" w:name="_Toc178199176"/>
      <w:bookmarkEnd w:id="1221"/>
      <w:r w:rsidRPr="0073469F">
        <w:t>6.3.5.4</w:t>
      </w:r>
      <w:r w:rsidRPr="0073469F">
        <w:tab/>
        <w:t xml:space="preserve">Rules for initiating a </w:t>
      </w:r>
      <w:r>
        <w:t>prearranged</w:t>
      </w:r>
      <w:r w:rsidRPr="0073469F">
        <w:t xml:space="preserve"> group session</w:t>
      </w:r>
      <w:bookmarkEnd w:id="1222"/>
      <w:bookmarkEnd w:id="1223"/>
      <w:bookmarkEnd w:id="1224"/>
      <w:bookmarkEnd w:id="1225"/>
      <w:bookmarkEnd w:id="1226"/>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27" w:name="_CR6_3_5_5"/>
      <w:bookmarkStart w:id="1228" w:name="_Toc20152421"/>
      <w:bookmarkStart w:id="1229" w:name="_Toc27495086"/>
      <w:bookmarkStart w:id="1230" w:name="_Toc36108554"/>
      <w:bookmarkStart w:id="1231" w:name="_Toc45194342"/>
      <w:bookmarkStart w:id="1232" w:name="_Toc178199177"/>
      <w:bookmarkEnd w:id="1227"/>
      <w:r w:rsidRPr="0073469F">
        <w:t>6.3.5.5</w:t>
      </w:r>
      <w:r w:rsidRPr="0073469F">
        <w:tab/>
        <w:t>Determining the group members to invite</w:t>
      </w:r>
      <w:bookmarkEnd w:id="1228"/>
      <w:bookmarkEnd w:id="1229"/>
      <w:bookmarkEnd w:id="1230"/>
      <w:bookmarkEnd w:id="1231"/>
      <w:bookmarkEnd w:id="1232"/>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33" w:name="_CR6_3_6"/>
      <w:bookmarkStart w:id="1234" w:name="_Toc20152422"/>
      <w:bookmarkStart w:id="1235" w:name="_Toc27495087"/>
      <w:bookmarkStart w:id="1236" w:name="_Toc36108555"/>
      <w:bookmarkStart w:id="1237" w:name="_Toc45194343"/>
      <w:bookmarkStart w:id="1238" w:name="_Toc178199178"/>
      <w:bookmarkEnd w:id="1233"/>
      <w:r w:rsidRPr="0073469F">
        <w:t>6.3.6</w:t>
      </w:r>
      <w:r w:rsidRPr="0073469F">
        <w:tab/>
        <w:t>Affiliation check</w:t>
      </w:r>
      <w:bookmarkEnd w:id="1234"/>
      <w:bookmarkEnd w:id="1235"/>
      <w:bookmarkEnd w:id="1236"/>
      <w:bookmarkEnd w:id="1237"/>
      <w:bookmarkEnd w:id="1238"/>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39" w:name="_CR6_3_7"/>
      <w:bookmarkStart w:id="1240" w:name="_Toc20152423"/>
      <w:bookmarkStart w:id="1241" w:name="_Toc27495088"/>
      <w:bookmarkStart w:id="1242" w:name="_Toc36108556"/>
      <w:bookmarkStart w:id="1243" w:name="_Toc45194344"/>
      <w:bookmarkStart w:id="1244" w:name="_Toc178199179"/>
      <w:bookmarkEnd w:id="1239"/>
      <w:r w:rsidRPr="0073469F">
        <w:t>6.3.</w:t>
      </w:r>
      <w:r>
        <w:rPr>
          <w:rFonts w:hint="eastAsia"/>
          <w:lang w:eastAsia="ko-KR"/>
        </w:rPr>
        <w:t>7</w:t>
      </w:r>
      <w:r w:rsidRPr="0073469F">
        <w:tab/>
      </w:r>
      <w:r>
        <w:rPr>
          <w:rFonts w:hint="eastAsia"/>
          <w:lang w:eastAsia="ko-KR"/>
        </w:rPr>
        <w:t>Error handling</w:t>
      </w:r>
      <w:bookmarkEnd w:id="1240"/>
      <w:bookmarkEnd w:id="1241"/>
      <w:bookmarkEnd w:id="1242"/>
      <w:bookmarkEnd w:id="1243"/>
      <w:bookmarkEnd w:id="1244"/>
    </w:p>
    <w:p w14:paraId="182E3894" w14:textId="29DC25CC" w:rsidR="00A41BFA" w:rsidRPr="0073469F" w:rsidRDefault="00A41BFA" w:rsidP="00F1630B">
      <w:pPr>
        <w:pStyle w:val="Heading4"/>
      </w:pPr>
      <w:bookmarkStart w:id="1245" w:name="_CR6_3_7_1"/>
      <w:bookmarkStart w:id="1246" w:name="_Toc20152424"/>
      <w:bookmarkStart w:id="1247" w:name="_Toc27495089"/>
      <w:bookmarkStart w:id="1248" w:name="_Toc36108557"/>
      <w:bookmarkStart w:id="1249" w:name="_Toc45194345"/>
      <w:bookmarkStart w:id="1250" w:name="_Toc178199180"/>
      <w:bookmarkEnd w:id="1245"/>
      <w:r>
        <w:rPr>
          <w:rFonts w:hint="eastAsia"/>
          <w:lang w:eastAsia="ko-KR"/>
        </w:rPr>
        <w:t>6.3.7.1</w:t>
      </w:r>
      <w:r>
        <w:rPr>
          <w:lang w:eastAsia="ko-KR"/>
        </w:rPr>
        <w:tab/>
      </w:r>
      <w:r>
        <w:rPr>
          <w:rFonts w:hint="eastAsia"/>
          <w:lang w:eastAsia="ko-KR"/>
        </w:rPr>
        <w:t>Public service identity does not exist</w:t>
      </w:r>
      <w:bookmarkEnd w:id="1246"/>
      <w:bookmarkEnd w:id="1247"/>
      <w:bookmarkEnd w:id="1248"/>
      <w:bookmarkEnd w:id="1249"/>
      <w:bookmarkEnd w:id="1250"/>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51" w:name="_CR6_3_8"/>
      <w:bookmarkStart w:id="1252" w:name="_Toc20152425"/>
      <w:bookmarkStart w:id="1253" w:name="_Toc27495090"/>
      <w:bookmarkStart w:id="1254" w:name="_Toc36108558"/>
      <w:bookmarkStart w:id="1255" w:name="_Toc45194346"/>
      <w:bookmarkStart w:id="1256" w:name="_Toc178199181"/>
      <w:bookmarkEnd w:id="1251"/>
      <w:r w:rsidRPr="0073469F">
        <w:t>6.3.</w:t>
      </w:r>
      <w:r>
        <w:rPr>
          <w:lang w:eastAsia="ko-KR"/>
        </w:rPr>
        <w:t>8</w:t>
      </w:r>
      <w:r w:rsidRPr="0073469F">
        <w:tab/>
      </w:r>
      <w:r>
        <w:rPr>
          <w:rFonts w:hint="eastAsia"/>
          <w:lang w:eastAsia="ko-KR"/>
        </w:rPr>
        <w:t>Session release policy</w:t>
      </w:r>
      <w:bookmarkEnd w:id="1252"/>
      <w:bookmarkEnd w:id="1253"/>
      <w:bookmarkEnd w:id="1254"/>
      <w:bookmarkEnd w:id="1255"/>
      <w:bookmarkEnd w:id="1256"/>
    </w:p>
    <w:p w14:paraId="79B46893" w14:textId="6A6066C7" w:rsidR="00A41BFA" w:rsidRDefault="00A41BFA" w:rsidP="00F1630B">
      <w:pPr>
        <w:pStyle w:val="Heading4"/>
        <w:rPr>
          <w:lang w:eastAsia="ko-KR"/>
        </w:rPr>
      </w:pPr>
      <w:bookmarkStart w:id="1257" w:name="_CR6_3_8_1"/>
      <w:bookmarkStart w:id="1258" w:name="_Toc20152426"/>
      <w:bookmarkStart w:id="1259" w:name="_Toc27495091"/>
      <w:bookmarkStart w:id="1260" w:name="_Toc36108559"/>
      <w:bookmarkStart w:id="1261" w:name="_Toc45194347"/>
      <w:bookmarkStart w:id="1262" w:name="_Toc178199182"/>
      <w:bookmarkEnd w:id="1257"/>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58"/>
      <w:bookmarkEnd w:id="1259"/>
      <w:bookmarkEnd w:id="1260"/>
      <w:bookmarkEnd w:id="1261"/>
      <w:bookmarkEnd w:id="126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263" w:name="_CR6_3_8_2"/>
      <w:bookmarkStart w:id="1264" w:name="_Toc20152427"/>
      <w:bookmarkStart w:id="1265" w:name="_Toc27495092"/>
      <w:bookmarkStart w:id="1266" w:name="_Toc36108560"/>
      <w:bookmarkStart w:id="1267" w:name="_Toc45194348"/>
      <w:bookmarkStart w:id="1268" w:name="_Toc178199183"/>
      <w:bookmarkEnd w:id="1263"/>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64"/>
      <w:bookmarkEnd w:id="1265"/>
      <w:bookmarkEnd w:id="1266"/>
      <w:bookmarkEnd w:id="1267"/>
      <w:bookmarkEnd w:id="1268"/>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69" w:name="_CR6_4"/>
      <w:bookmarkStart w:id="1270" w:name="_Toc20152428"/>
      <w:bookmarkStart w:id="1271" w:name="_Toc27495093"/>
      <w:bookmarkStart w:id="1272" w:name="_Toc36108561"/>
      <w:bookmarkStart w:id="1273" w:name="_Toc45194349"/>
      <w:bookmarkStart w:id="1274" w:name="_Toc178199184"/>
      <w:bookmarkEnd w:id="1269"/>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70"/>
      <w:bookmarkEnd w:id="1271"/>
      <w:bookmarkEnd w:id="1272"/>
      <w:bookmarkEnd w:id="1273"/>
      <w:bookmarkEnd w:id="1274"/>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75" w:name="_CR6_5"/>
      <w:bookmarkStart w:id="1276" w:name="_Toc20152429"/>
      <w:bookmarkStart w:id="1277" w:name="_Toc27495094"/>
      <w:bookmarkStart w:id="1278" w:name="_Toc36108562"/>
      <w:bookmarkStart w:id="1279" w:name="_Toc45194350"/>
      <w:bookmarkStart w:id="1280" w:name="_Toc178199185"/>
      <w:bookmarkEnd w:id="1275"/>
      <w:r w:rsidRPr="00C138AC">
        <w:rPr>
          <w:lang w:val="en-US"/>
        </w:rPr>
        <w:t>6.</w:t>
      </w:r>
      <w:r>
        <w:rPr>
          <w:lang w:val="en-US"/>
        </w:rPr>
        <w:t>5</w:t>
      </w:r>
      <w:r w:rsidRPr="00C138AC">
        <w:rPr>
          <w:lang w:val="en-US"/>
        </w:rPr>
        <w:tab/>
        <w:t>Handling of MIME bodies in a SIP message</w:t>
      </w:r>
      <w:bookmarkEnd w:id="1276"/>
      <w:bookmarkEnd w:id="1277"/>
      <w:bookmarkEnd w:id="1278"/>
      <w:bookmarkEnd w:id="1279"/>
      <w:bookmarkEnd w:id="1280"/>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81" w:name="_CR6_6"/>
      <w:bookmarkStart w:id="1282" w:name="_Toc20152430"/>
      <w:bookmarkStart w:id="1283" w:name="_Toc27495095"/>
      <w:bookmarkStart w:id="1284" w:name="_Toc36108563"/>
      <w:bookmarkStart w:id="1285" w:name="_Toc45194351"/>
      <w:bookmarkStart w:id="1286" w:name="_Toc178199186"/>
      <w:bookmarkEnd w:id="1281"/>
      <w:r>
        <w:t>6.6</w:t>
      </w:r>
      <w:r>
        <w:tab/>
        <w:t>Confidentiality and Integrity Protection</w:t>
      </w:r>
      <w:bookmarkEnd w:id="1282"/>
      <w:bookmarkEnd w:id="1283"/>
      <w:bookmarkEnd w:id="1284"/>
      <w:bookmarkEnd w:id="1285"/>
      <w:bookmarkEnd w:id="1286"/>
    </w:p>
    <w:p w14:paraId="47CCE010" w14:textId="531CFA86" w:rsidR="008C290B" w:rsidRDefault="008C290B" w:rsidP="00F1630B">
      <w:pPr>
        <w:pStyle w:val="Heading3"/>
      </w:pPr>
      <w:bookmarkStart w:id="1287" w:name="_CR6_6_1"/>
      <w:bookmarkStart w:id="1288" w:name="_Toc20152431"/>
      <w:bookmarkStart w:id="1289" w:name="_Toc27495096"/>
      <w:bookmarkStart w:id="1290" w:name="_Toc36108564"/>
      <w:bookmarkStart w:id="1291" w:name="_Toc45194352"/>
      <w:bookmarkStart w:id="1292" w:name="_Toc178199187"/>
      <w:bookmarkEnd w:id="1287"/>
      <w:r>
        <w:t>6.6.1</w:t>
      </w:r>
      <w:r>
        <w:tab/>
        <w:t>General</w:t>
      </w:r>
      <w:bookmarkEnd w:id="1288"/>
      <w:bookmarkEnd w:id="1289"/>
      <w:bookmarkEnd w:id="1290"/>
      <w:bookmarkEnd w:id="1291"/>
      <w:bookmarkEnd w:id="1292"/>
    </w:p>
    <w:p w14:paraId="19BCA054" w14:textId="5C7A9C87" w:rsidR="008C290B" w:rsidRDefault="008C290B" w:rsidP="00F1630B">
      <w:pPr>
        <w:pStyle w:val="Heading4"/>
      </w:pPr>
      <w:bookmarkStart w:id="1293" w:name="_CR6_6_1_1"/>
      <w:bookmarkStart w:id="1294" w:name="_Toc20152432"/>
      <w:bookmarkStart w:id="1295" w:name="_Toc27495097"/>
      <w:bookmarkStart w:id="1296" w:name="_Toc36108565"/>
      <w:bookmarkStart w:id="1297" w:name="_Toc45194353"/>
      <w:bookmarkStart w:id="1298" w:name="_Toc178199188"/>
      <w:bookmarkEnd w:id="1293"/>
      <w:r>
        <w:t>6.6.1.1</w:t>
      </w:r>
      <w:r>
        <w:tab/>
        <w:t>Applicability and exclusions</w:t>
      </w:r>
      <w:bookmarkEnd w:id="1294"/>
      <w:bookmarkEnd w:id="1295"/>
      <w:bookmarkEnd w:id="1296"/>
      <w:bookmarkEnd w:id="1297"/>
      <w:bookmarkEnd w:id="1298"/>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99" w:name="_CR6_6_1_2"/>
      <w:bookmarkStart w:id="1300" w:name="_Toc20152433"/>
      <w:bookmarkStart w:id="1301" w:name="_Toc27495098"/>
      <w:bookmarkStart w:id="1302" w:name="_Toc36108566"/>
      <w:bookmarkStart w:id="1303" w:name="_Toc45194354"/>
      <w:bookmarkStart w:id="1304" w:name="_Toc178199189"/>
      <w:bookmarkEnd w:id="1299"/>
      <w:r>
        <w:t>6.6.1.2</w:t>
      </w:r>
      <w:r>
        <w:tab/>
        <w:t>Performing XML content encryption</w:t>
      </w:r>
      <w:bookmarkEnd w:id="1300"/>
      <w:bookmarkEnd w:id="1301"/>
      <w:bookmarkEnd w:id="1302"/>
      <w:bookmarkEnd w:id="1303"/>
      <w:bookmarkEnd w:id="1304"/>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05" w:name="_CR6_6_1_3"/>
      <w:bookmarkStart w:id="1306" w:name="_Toc20152434"/>
      <w:bookmarkStart w:id="1307" w:name="_Toc27495099"/>
      <w:bookmarkStart w:id="1308" w:name="_Toc36108567"/>
      <w:bookmarkStart w:id="1309" w:name="_Toc45194355"/>
      <w:bookmarkStart w:id="1310" w:name="_Toc178199190"/>
      <w:bookmarkEnd w:id="1305"/>
      <w:r>
        <w:t>6.6.1.3</w:t>
      </w:r>
      <w:r>
        <w:tab/>
        <w:t>Performing integrity protection on an XML body</w:t>
      </w:r>
      <w:bookmarkEnd w:id="1306"/>
      <w:bookmarkEnd w:id="1307"/>
      <w:bookmarkEnd w:id="1308"/>
      <w:bookmarkEnd w:id="1309"/>
      <w:bookmarkEnd w:id="1310"/>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11" w:name="_CR6_6_1_4"/>
      <w:bookmarkStart w:id="1312" w:name="_Toc20152435"/>
      <w:bookmarkStart w:id="1313" w:name="_Toc27495100"/>
      <w:bookmarkStart w:id="1314" w:name="_Toc36108568"/>
      <w:bookmarkStart w:id="1315" w:name="_Toc45194356"/>
      <w:bookmarkStart w:id="1316" w:name="_Toc178199191"/>
      <w:bookmarkEnd w:id="1311"/>
      <w:r>
        <w:t>6.6.1.4</w:t>
      </w:r>
      <w:r>
        <w:tab/>
        <w:t>Verifying integrity of an XML body and decrypting XML elements</w:t>
      </w:r>
      <w:bookmarkEnd w:id="1312"/>
      <w:bookmarkEnd w:id="1313"/>
      <w:bookmarkEnd w:id="1314"/>
      <w:bookmarkEnd w:id="1315"/>
      <w:bookmarkEnd w:id="1316"/>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17" w:name="_CR6_6_2"/>
      <w:bookmarkStart w:id="1318" w:name="_Toc20152436"/>
      <w:bookmarkStart w:id="1319" w:name="_Toc27495101"/>
      <w:bookmarkStart w:id="1320" w:name="_Toc36108569"/>
      <w:bookmarkStart w:id="1321" w:name="_Toc45194357"/>
      <w:bookmarkStart w:id="1322" w:name="_Toc178199192"/>
      <w:bookmarkEnd w:id="1317"/>
      <w:r>
        <w:t>6.6.2</w:t>
      </w:r>
      <w:r>
        <w:tab/>
        <w:t>Confidentiality Protection</w:t>
      </w:r>
      <w:bookmarkEnd w:id="1318"/>
      <w:bookmarkEnd w:id="1319"/>
      <w:bookmarkEnd w:id="1320"/>
      <w:bookmarkEnd w:id="1321"/>
      <w:bookmarkEnd w:id="1322"/>
    </w:p>
    <w:p w14:paraId="3DAC01EC" w14:textId="32AA4CFF" w:rsidR="008C290B" w:rsidRDefault="008C290B" w:rsidP="00F1630B">
      <w:pPr>
        <w:pStyle w:val="Heading4"/>
      </w:pPr>
      <w:bookmarkStart w:id="1323" w:name="_CR6_6_2_1"/>
      <w:bookmarkStart w:id="1324" w:name="_Toc20152437"/>
      <w:bookmarkStart w:id="1325" w:name="_Toc27495102"/>
      <w:bookmarkStart w:id="1326" w:name="_Toc36108570"/>
      <w:bookmarkStart w:id="1327" w:name="_Toc45194358"/>
      <w:bookmarkStart w:id="1328" w:name="_Toc178199193"/>
      <w:bookmarkEnd w:id="1323"/>
      <w:r>
        <w:t>6.6.2.1</w:t>
      </w:r>
      <w:r>
        <w:tab/>
        <w:t>General</w:t>
      </w:r>
      <w:bookmarkEnd w:id="1324"/>
      <w:bookmarkEnd w:id="1325"/>
      <w:bookmarkEnd w:id="1326"/>
      <w:bookmarkEnd w:id="1327"/>
      <w:bookmarkEnd w:id="1328"/>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29" w:name="_CR6_6_2_2"/>
      <w:bookmarkStart w:id="1330" w:name="_Toc20152438"/>
      <w:bookmarkStart w:id="1331" w:name="_Toc27495103"/>
      <w:bookmarkStart w:id="1332" w:name="_Toc36108571"/>
      <w:bookmarkStart w:id="1333" w:name="_Toc45194359"/>
      <w:bookmarkStart w:id="1334" w:name="_Toc178199194"/>
      <w:bookmarkEnd w:id="1329"/>
      <w:r>
        <w:t>6.6.2.2</w:t>
      </w:r>
      <w:r>
        <w:tab/>
        <w:t>Keys used in confidentiality protection procedures</w:t>
      </w:r>
      <w:bookmarkEnd w:id="1330"/>
      <w:bookmarkEnd w:id="1331"/>
      <w:bookmarkEnd w:id="1332"/>
      <w:bookmarkEnd w:id="1333"/>
      <w:bookmarkEnd w:id="1334"/>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35" w:name="_CR6_6_2_3"/>
      <w:bookmarkStart w:id="1336" w:name="_Toc20152439"/>
      <w:bookmarkStart w:id="1337" w:name="_Toc27495104"/>
      <w:bookmarkStart w:id="1338" w:name="_Toc36108572"/>
      <w:bookmarkStart w:id="1339" w:name="_Toc45194360"/>
      <w:bookmarkStart w:id="1340" w:name="_Toc178199195"/>
      <w:bookmarkEnd w:id="1335"/>
      <w:r>
        <w:t>6.6.2.3</w:t>
      </w:r>
      <w:r>
        <w:tab/>
        <w:t>Procedures for sending confidentiality protected content</w:t>
      </w:r>
      <w:bookmarkEnd w:id="1336"/>
      <w:bookmarkEnd w:id="1337"/>
      <w:bookmarkEnd w:id="1338"/>
      <w:bookmarkEnd w:id="1339"/>
      <w:bookmarkEnd w:id="1340"/>
    </w:p>
    <w:p w14:paraId="124CC5A2" w14:textId="701AE5EC" w:rsidR="008C290B" w:rsidRDefault="008C290B" w:rsidP="00F1630B">
      <w:pPr>
        <w:pStyle w:val="Heading5"/>
      </w:pPr>
      <w:bookmarkStart w:id="1341" w:name="_CR6_6_2_3_1"/>
      <w:bookmarkStart w:id="1342" w:name="_Toc20152440"/>
      <w:bookmarkStart w:id="1343" w:name="_Toc27495105"/>
      <w:bookmarkStart w:id="1344" w:name="_Toc36108573"/>
      <w:bookmarkStart w:id="1345" w:name="_Toc45194361"/>
      <w:bookmarkStart w:id="1346" w:name="_Toc178199196"/>
      <w:bookmarkEnd w:id="1341"/>
      <w:r>
        <w:t>6.6.2.3.1</w:t>
      </w:r>
      <w:r>
        <w:tab/>
        <w:t>MCVideo client</w:t>
      </w:r>
      <w:bookmarkEnd w:id="1342"/>
      <w:bookmarkEnd w:id="1343"/>
      <w:bookmarkEnd w:id="1344"/>
      <w:bookmarkEnd w:id="1345"/>
      <w:bookmarkEnd w:id="1346"/>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47" w:name="_CR6_6_2_3_2"/>
      <w:bookmarkStart w:id="1348" w:name="_Toc20152441"/>
      <w:bookmarkStart w:id="1349" w:name="_Toc27495106"/>
      <w:bookmarkStart w:id="1350" w:name="_Toc36108574"/>
      <w:bookmarkStart w:id="1351" w:name="_Toc45194362"/>
      <w:bookmarkStart w:id="1352" w:name="_Toc178199197"/>
      <w:bookmarkEnd w:id="1347"/>
      <w:r>
        <w:t>6.6.2.3.2</w:t>
      </w:r>
      <w:r>
        <w:tab/>
        <w:t>MCVideo server</w:t>
      </w:r>
      <w:bookmarkEnd w:id="1348"/>
      <w:bookmarkEnd w:id="1349"/>
      <w:bookmarkEnd w:id="1350"/>
      <w:bookmarkEnd w:id="1351"/>
      <w:bookmarkEnd w:id="1352"/>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53" w:name="_CR6_6_2_3_3"/>
      <w:bookmarkStart w:id="1354" w:name="_Toc20152442"/>
      <w:bookmarkStart w:id="1355" w:name="_Toc27495107"/>
      <w:bookmarkStart w:id="1356" w:name="_Toc36108575"/>
      <w:bookmarkStart w:id="1357" w:name="_Toc45194363"/>
      <w:bookmarkStart w:id="1358" w:name="_Toc178199198"/>
      <w:bookmarkEnd w:id="1353"/>
      <w:r>
        <w:t>6.6.2.3.3</w:t>
      </w:r>
      <w:r>
        <w:tab/>
        <w:t>Content Encryption in XML elements</w:t>
      </w:r>
      <w:bookmarkEnd w:id="1354"/>
      <w:bookmarkEnd w:id="1355"/>
      <w:bookmarkEnd w:id="1356"/>
      <w:bookmarkEnd w:id="1357"/>
      <w:bookmarkEnd w:id="1358"/>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59" w:name="_CR6_6_2_3_4"/>
      <w:bookmarkStart w:id="1360" w:name="_Toc20152443"/>
      <w:bookmarkStart w:id="1361" w:name="_Toc27495108"/>
      <w:bookmarkStart w:id="1362" w:name="_Toc36108576"/>
      <w:bookmarkStart w:id="1363" w:name="_Toc45194364"/>
      <w:bookmarkStart w:id="1364" w:name="_Toc178199199"/>
      <w:bookmarkEnd w:id="1359"/>
      <w:r>
        <w:t>6.6.2.3.4</w:t>
      </w:r>
      <w:r>
        <w:tab/>
        <w:t>Attribute URI Encryption</w:t>
      </w:r>
      <w:bookmarkEnd w:id="1360"/>
      <w:bookmarkEnd w:id="1361"/>
      <w:bookmarkEnd w:id="1362"/>
      <w:bookmarkEnd w:id="1363"/>
      <w:bookmarkEnd w:id="1364"/>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65"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65"/>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66" w:name="_CR6_6_2_4"/>
      <w:bookmarkStart w:id="1367" w:name="_Toc20152444"/>
      <w:bookmarkStart w:id="1368" w:name="_Toc27495109"/>
      <w:bookmarkStart w:id="1369" w:name="_Toc36108577"/>
      <w:bookmarkStart w:id="1370" w:name="_Toc45194365"/>
      <w:bookmarkStart w:id="1371" w:name="_Toc178199200"/>
      <w:bookmarkEnd w:id="1366"/>
      <w:r w:rsidRPr="00100155">
        <w:t>6</w:t>
      </w:r>
      <w:r>
        <w:t>.6.2.4</w:t>
      </w:r>
      <w:r>
        <w:tab/>
        <w:t>Procedures for receiving confidentiality protected content</w:t>
      </w:r>
      <w:bookmarkEnd w:id="1367"/>
      <w:bookmarkEnd w:id="1368"/>
      <w:bookmarkEnd w:id="1369"/>
      <w:bookmarkEnd w:id="1370"/>
      <w:bookmarkEnd w:id="1371"/>
    </w:p>
    <w:p w14:paraId="0B7CE161" w14:textId="1DCB4BBC" w:rsidR="008C290B" w:rsidRDefault="008C290B" w:rsidP="00F1630B">
      <w:pPr>
        <w:pStyle w:val="Heading5"/>
      </w:pPr>
      <w:bookmarkStart w:id="1372" w:name="_CR6_6_2_4_1"/>
      <w:bookmarkStart w:id="1373" w:name="_Toc20152445"/>
      <w:bookmarkStart w:id="1374" w:name="_Toc27495110"/>
      <w:bookmarkStart w:id="1375" w:name="_Toc36108578"/>
      <w:bookmarkStart w:id="1376" w:name="_Toc45194366"/>
      <w:bookmarkStart w:id="1377" w:name="_Toc178199201"/>
      <w:bookmarkEnd w:id="1372"/>
      <w:r w:rsidRPr="00100155">
        <w:t>6</w:t>
      </w:r>
      <w:r>
        <w:t>.6.2.4.1</w:t>
      </w:r>
      <w:r>
        <w:tab/>
        <w:t xml:space="preserve">Determination of confidentiality </w:t>
      </w:r>
      <w:r w:rsidRPr="00C91E0B">
        <w:t>protected</w:t>
      </w:r>
      <w:r>
        <w:t xml:space="preserve"> content</w:t>
      </w:r>
      <w:bookmarkEnd w:id="1373"/>
      <w:bookmarkEnd w:id="1374"/>
      <w:bookmarkEnd w:id="1375"/>
      <w:bookmarkEnd w:id="1376"/>
      <w:bookmarkEnd w:id="1377"/>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78" w:name="_CR6_6_2_4_2"/>
      <w:bookmarkStart w:id="1379" w:name="_Toc20152446"/>
      <w:bookmarkStart w:id="1380" w:name="_Toc27495111"/>
      <w:bookmarkStart w:id="1381" w:name="_Toc36108579"/>
      <w:bookmarkStart w:id="1382" w:name="_Toc45194367"/>
      <w:bookmarkStart w:id="1383" w:name="_Toc178199202"/>
      <w:bookmarkEnd w:id="1378"/>
      <w:r>
        <w:t>6.6.2.4.2</w:t>
      </w:r>
      <w:r>
        <w:tab/>
        <w:t>Decrypting confidentiality protected content in XML elements</w:t>
      </w:r>
      <w:bookmarkEnd w:id="1379"/>
      <w:bookmarkEnd w:id="1380"/>
      <w:bookmarkEnd w:id="1381"/>
      <w:bookmarkEnd w:id="1382"/>
      <w:bookmarkEnd w:id="138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84" w:name="_CR6_6_2_4_3"/>
      <w:bookmarkStart w:id="1385" w:name="_Toc20152447"/>
      <w:bookmarkStart w:id="1386" w:name="_Toc27495112"/>
      <w:bookmarkStart w:id="1387" w:name="_Toc36108580"/>
      <w:bookmarkStart w:id="1388" w:name="_Toc45194368"/>
      <w:bookmarkStart w:id="1389" w:name="_Toc178199203"/>
      <w:bookmarkEnd w:id="1384"/>
      <w:r>
        <w:t>6.6.2.4.3</w:t>
      </w:r>
      <w:r>
        <w:tab/>
        <w:t>Decrypting confidentiality protected URIs in XML attributes</w:t>
      </w:r>
      <w:bookmarkEnd w:id="1385"/>
      <w:bookmarkEnd w:id="1386"/>
      <w:bookmarkEnd w:id="1387"/>
      <w:bookmarkEnd w:id="1388"/>
      <w:bookmarkEnd w:id="1389"/>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90"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91" w:name="_CR6_6_2_5"/>
      <w:bookmarkStart w:id="1392" w:name="_Toc20152448"/>
      <w:bookmarkStart w:id="1393" w:name="_Toc27495113"/>
      <w:bookmarkStart w:id="1394" w:name="_Toc36108581"/>
      <w:bookmarkStart w:id="1395" w:name="_Toc45194369"/>
      <w:bookmarkStart w:id="1396" w:name="_Toc178199204"/>
      <w:bookmarkEnd w:id="1390"/>
      <w:bookmarkEnd w:id="1391"/>
      <w:r w:rsidRPr="00100155">
        <w:t>6</w:t>
      </w:r>
      <w:r>
        <w:t>.6.2.5</w:t>
      </w:r>
      <w:r>
        <w:tab/>
        <w:t>MCVideo server copying received XML content</w:t>
      </w:r>
      <w:bookmarkEnd w:id="1392"/>
      <w:bookmarkEnd w:id="1393"/>
      <w:bookmarkEnd w:id="1394"/>
      <w:bookmarkEnd w:id="1395"/>
      <w:bookmarkEnd w:id="1396"/>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97" w:name="_CR6_6_3"/>
      <w:bookmarkStart w:id="1398" w:name="_Toc20152449"/>
      <w:bookmarkStart w:id="1399" w:name="_Toc27495114"/>
      <w:bookmarkStart w:id="1400" w:name="_Toc36108582"/>
      <w:bookmarkStart w:id="1401" w:name="_Toc45194370"/>
      <w:bookmarkStart w:id="1402" w:name="_Toc178199205"/>
      <w:bookmarkEnd w:id="1397"/>
      <w:r>
        <w:t>6.6.3</w:t>
      </w:r>
      <w:r>
        <w:tab/>
        <w:t>Integrity Protection of XML documents</w:t>
      </w:r>
      <w:bookmarkEnd w:id="1398"/>
      <w:bookmarkEnd w:id="1399"/>
      <w:bookmarkEnd w:id="1400"/>
      <w:bookmarkEnd w:id="1401"/>
      <w:bookmarkEnd w:id="1402"/>
    </w:p>
    <w:p w14:paraId="07D8EDF2" w14:textId="524297DF" w:rsidR="008C290B" w:rsidRDefault="008C290B" w:rsidP="00F1630B">
      <w:pPr>
        <w:pStyle w:val="Heading4"/>
      </w:pPr>
      <w:bookmarkStart w:id="1403" w:name="_CR6_6_3_1"/>
      <w:bookmarkStart w:id="1404" w:name="_Toc20152450"/>
      <w:bookmarkStart w:id="1405" w:name="_Toc27495115"/>
      <w:bookmarkStart w:id="1406" w:name="_Toc36108583"/>
      <w:bookmarkStart w:id="1407" w:name="_Toc45194371"/>
      <w:bookmarkStart w:id="1408" w:name="_Toc178199206"/>
      <w:bookmarkEnd w:id="1403"/>
      <w:r>
        <w:t>6.6.3.1</w:t>
      </w:r>
      <w:r>
        <w:tab/>
        <w:t>General</w:t>
      </w:r>
      <w:bookmarkEnd w:id="1404"/>
      <w:bookmarkEnd w:id="1405"/>
      <w:bookmarkEnd w:id="1406"/>
      <w:bookmarkEnd w:id="1407"/>
      <w:bookmarkEnd w:id="1408"/>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29.85pt;height:460.45pt" o:ole="">
            <v:imagedata r:id="rId30" o:title=""/>
          </v:shape>
          <o:OLEObject Type="Embed" ProgID="Visio.Drawing.11" ShapeID="_x0000_i1031" DrawAspect="Content" ObjectID="_1788812229" r:id="rId31"/>
        </w:object>
      </w:r>
    </w:p>
    <w:p w14:paraId="2374A1DE" w14:textId="77777777" w:rsidR="008C290B" w:rsidRDefault="008C290B" w:rsidP="008C290B">
      <w:pPr>
        <w:pStyle w:val="TF"/>
      </w:pPr>
      <w:bookmarkStart w:id="1409" w:name="_CRFigure6_6_3_11"/>
      <w:r>
        <w:t>Figure </w:t>
      </w:r>
      <w:bookmarkEnd w:id="1409"/>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10" w:name="_CR6_6_3_2"/>
      <w:bookmarkStart w:id="1411" w:name="_Toc20152451"/>
      <w:bookmarkStart w:id="1412" w:name="_Toc27495116"/>
      <w:bookmarkStart w:id="1413" w:name="_Toc36108584"/>
      <w:bookmarkStart w:id="1414" w:name="_Toc45194372"/>
      <w:bookmarkStart w:id="1415" w:name="_Toc178199207"/>
      <w:bookmarkEnd w:id="1410"/>
      <w:r>
        <w:t>6.6.3.2</w:t>
      </w:r>
      <w:r>
        <w:tab/>
        <w:t>Keys used in integrity protection procedures</w:t>
      </w:r>
      <w:bookmarkEnd w:id="1411"/>
      <w:bookmarkEnd w:id="1412"/>
      <w:bookmarkEnd w:id="1413"/>
      <w:bookmarkEnd w:id="1414"/>
      <w:bookmarkEnd w:id="1415"/>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16" w:name="_CR6_6_3_3"/>
      <w:bookmarkStart w:id="1417" w:name="_Toc20152452"/>
      <w:bookmarkStart w:id="1418" w:name="_Toc27495117"/>
      <w:bookmarkStart w:id="1419" w:name="_Toc36108585"/>
      <w:bookmarkStart w:id="1420" w:name="_Toc45194373"/>
      <w:bookmarkStart w:id="1421" w:name="_Toc178199208"/>
      <w:bookmarkEnd w:id="1416"/>
      <w:r>
        <w:t>6.6.3.3</w:t>
      </w:r>
      <w:r>
        <w:tab/>
        <w:t>Sending integrity protected content</w:t>
      </w:r>
      <w:bookmarkEnd w:id="1417"/>
      <w:bookmarkEnd w:id="1418"/>
      <w:bookmarkEnd w:id="1419"/>
      <w:bookmarkEnd w:id="1420"/>
      <w:bookmarkEnd w:id="1421"/>
    </w:p>
    <w:p w14:paraId="5A55D7E2" w14:textId="18188F1F" w:rsidR="008C290B" w:rsidRDefault="008C290B" w:rsidP="00F1630B">
      <w:pPr>
        <w:pStyle w:val="Heading5"/>
      </w:pPr>
      <w:bookmarkStart w:id="1422" w:name="_CR6_6_3_3_1"/>
      <w:bookmarkStart w:id="1423" w:name="_Toc20152453"/>
      <w:bookmarkStart w:id="1424" w:name="_Toc27495118"/>
      <w:bookmarkStart w:id="1425" w:name="_Toc36108586"/>
      <w:bookmarkStart w:id="1426" w:name="_Toc45194374"/>
      <w:bookmarkStart w:id="1427" w:name="_Toc178199209"/>
      <w:bookmarkEnd w:id="1422"/>
      <w:r>
        <w:t>6.6.3.3.1</w:t>
      </w:r>
      <w:r>
        <w:tab/>
        <w:t>MCVideo client</w:t>
      </w:r>
      <w:bookmarkEnd w:id="1423"/>
      <w:bookmarkEnd w:id="1424"/>
      <w:bookmarkEnd w:id="1425"/>
      <w:bookmarkEnd w:id="1426"/>
      <w:bookmarkEnd w:id="1427"/>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28" w:name="_CR6_6_3_3_2"/>
      <w:bookmarkStart w:id="1429" w:name="_Toc20152454"/>
      <w:bookmarkStart w:id="1430" w:name="_Toc27495119"/>
      <w:bookmarkStart w:id="1431" w:name="_Toc36108587"/>
      <w:bookmarkStart w:id="1432" w:name="_Toc45194375"/>
      <w:bookmarkStart w:id="1433" w:name="_Toc178199210"/>
      <w:bookmarkEnd w:id="1428"/>
      <w:r>
        <w:t>6.6.3.3.2</w:t>
      </w:r>
      <w:r>
        <w:tab/>
        <w:t>MCVideo server</w:t>
      </w:r>
      <w:bookmarkEnd w:id="1429"/>
      <w:bookmarkEnd w:id="1430"/>
      <w:bookmarkEnd w:id="1431"/>
      <w:bookmarkEnd w:id="1432"/>
      <w:bookmarkEnd w:id="1433"/>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34" w:name="_CR6_6_3_3_3"/>
      <w:bookmarkStart w:id="1435" w:name="_Toc20152455"/>
      <w:bookmarkStart w:id="1436" w:name="_Toc27495120"/>
      <w:bookmarkStart w:id="1437" w:name="_Toc36108588"/>
      <w:bookmarkStart w:id="1438" w:name="_Toc45194376"/>
      <w:bookmarkStart w:id="1439" w:name="_Toc178199211"/>
      <w:bookmarkEnd w:id="1434"/>
      <w:r>
        <w:t>6.6.3.3.3</w:t>
      </w:r>
      <w:r>
        <w:tab/>
        <w:t>Integrity protection procedure</w:t>
      </w:r>
      <w:bookmarkEnd w:id="1435"/>
      <w:bookmarkEnd w:id="1436"/>
      <w:bookmarkEnd w:id="1437"/>
      <w:bookmarkEnd w:id="1438"/>
      <w:bookmarkEnd w:id="143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40"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4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41" w:name="_CR6_6_3_4"/>
      <w:bookmarkStart w:id="1442" w:name="_Toc20152456"/>
      <w:bookmarkStart w:id="1443" w:name="_Toc27495121"/>
      <w:bookmarkStart w:id="1444" w:name="_Toc36108589"/>
      <w:bookmarkStart w:id="1445" w:name="_Toc45194377"/>
      <w:bookmarkStart w:id="1446" w:name="_Toc178199212"/>
      <w:bookmarkEnd w:id="1441"/>
      <w:r>
        <w:t>6.6.3</w:t>
      </w:r>
      <w:r w:rsidRPr="00100155">
        <w:t>.</w:t>
      </w:r>
      <w:r>
        <w:t>4</w:t>
      </w:r>
      <w:r>
        <w:tab/>
        <w:t>Receiving integrity protected content</w:t>
      </w:r>
      <w:bookmarkEnd w:id="1442"/>
      <w:bookmarkEnd w:id="1443"/>
      <w:bookmarkEnd w:id="1444"/>
      <w:bookmarkEnd w:id="1445"/>
      <w:bookmarkEnd w:id="1446"/>
    </w:p>
    <w:p w14:paraId="0A70A2A1" w14:textId="35A373CA" w:rsidR="008C290B" w:rsidRDefault="008C290B" w:rsidP="00F1630B">
      <w:pPr>
        <w:pStyle w:val="Heading5"/>
      </w:pPr>
      <w:bookmarkStart w:id="1447" w:name="_CR6_6_3_4_1"/>
      <w:bookmarkStart w:id="1448" w:name="_Toc20152457"/>
      <w:bookmarkStart w:id="1449" w:name="_Toc27495122"/>
      <w:bookmarkStart w:id="1450" w:name="_Toc36108590"/>
      <w:bookmarkStart w:id="1451" w:name="_Toc45194378"/>
      <w:bookmarkStart w:id="1452" w:name="_Toc178199213"/>
      <w:bookmarkEnd w:id="1447"/>
      <w:r>
        <w:t>6.6.3</w:t>
      </w:r>
      <w:r w:rsidRPr="00100155">
        <w:t>.</w:t>
      </w:r>
      <w:r>
        <w:t>4.1</w:t>
      </w:r>
      <w:r>
        <w:tab/>
        <w:t>Determination of integrity protected content</w:t>
      </w:r>
      <w:bookmarkEnd w:id="1448"/>
      <w:bookmarkEnd w:id="1449"/>
      <w:bookmarkEnd w:id="1450"/>
      <w:bookmarkEnd w:id="1451"/>
      <w:bookmarkEnd w:id="1452"/>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53" w:name="_CR6_6_3_4_2"/>
      <w:bookmarkStart w:id="1454" w:name="_Toc20152458"/>
      <w:bookmarkStart w:id="1455" w:name="_Toc27495123"/>
      <w:bookmarkStart w:id="1456" w:name="_Toc36108591"/>
      <w:bookmarkStart w:id="1457" w:name="_Toc45194379"/>
      <w:bookmarkStart w:id="1458" w:name="_Toc178199214"/>
      <w:bookmarkEnd w:id="1453"/>
      <w:r>
        <w:t>6.6.3.4.2</w:t>
      </w:r>
      <w:r>
        <w:tab/>
        <w:t>Verification of integrity protected content</w:t>
      </w:r>
      <w:bookmarkEnd w:id="1454"/>
      <w:bookmarkEnd w:id="1455"/>
      <w:bookmarkEnd w:id="1456"/>
      <w:bookmarkEnd w:id="1457"/>
      <w:bookmarkEnd w:id="1458"/>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59"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59"/>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60" w:name="_CR6_7"/>
      <w:bookmarkStart w:id="1461" w:name="_Toc20152459"/>
      <w:bookmarkStart w:id="1462" w:name="_Toc27495124"/>
      <w:bookmarkStart w:id="1463" w:name="_Toc36108592"/>
      <w:bookmarkStart w:id="1464" w:name="_Toc45194380"/>
      <w:bookmarkStart w:id="1465" w:name="_Toc178199215"/>
      <w:bookmarkEnd w:id="1460"/>
      <w:r>
        <w:rPr>
          <w:lang w:val="sv-SE"/>
        </w:rPr>
        <w:t>6.</w:t>
      </w:r>
      <w:r w:rsidR="003E4390">
        <w:rPr>
          <w:lang w:val="sv-SE"/>
        </w:rPr>
        <w:t>7</w:t>
      </w:r>
      <w:r>
        <w:rPr>
          <w:lang w:val="sv-SE"/>
        </w:rPr>
        <w:tab/>
        <w:t>Priority sharing</w:t>
      </w:r>
      <w:bookmarkEnd w:id="1461"/>
      <w:bookmarkEnd w:id="1462"/>
      <w:bookmarkEnd w:id="1463"/>
      <w:bookmarkEnd w:id="1464"/>
      <w:bookmarkEnd w:id="1465"/>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466" w:name="_CR6_8"/>
      <w:bookmarkStart w:id="1467" w:name="_Toc20152460"/>
      <w:bookmarkStart w:id="1468" w:name="_Toc27495125"/>
      <w:bookmarkStart w:id="1469" w:name="_Toc36108593"/>
      <w:bookmarkStart w:id="1470" w:name="_Toc45194381"/>
      <w:bookmarkStart w:id="1471" w:name="_Toc178199216"/>
      <w:bookmarkEnd w:id="1466"/>
      <w:r>
        <w:rPr>
          <w:lang w:val="sv-SE"/>
        </w:rPr>
        <w:t>6.8</w:t>
      </w:r>
      <w:r>
        <w:rPr>
          <w:lang w:val="sv-SE"/>
        </w:rPr>
        <w:tab/>
        <w:t>Support for multiple devices</w:t>
      </w:r>
      <w:bookmarkEnd w:id="1467"/>
      <w:bookmarkEnd w:id="1468"/>
      <w:bookmarkEnd w:id="1469"/>
      <w:bookmarkEnd w:id="1470"/>
      <w:bookmarkEnd w:id="1471"/>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72" w:name="_CR6_9"/>
      <w:bookmarkStart w:id="1473" w:name="_Toc178199217"/>
      <w:bookmarkEnd w:id="1472"/>
      <w:r w:rsidRPr="00C138AC">
        <w:rPr>
          <w:lang w:val="en-US"/>
        </w:rPr>
        <w:t>6.</w:t>
      </w:r>
      <w:r>
        <w:rPr>
          <w:lang w:val="en-US"/>
        </w:rPr>
        <w:t>9</w:t>
      </w:r>
      <w:r w:rsidRPr="00C138AC">
        <w:rPr>
          <w:lang w:val="en-US"/>
        </w:rPr>
        <w:tab/>
      </w:r>
      <w:r>
        <w:rPr>
          <w:lang w:val="en-US"/>
        </w:rPr>
        <w:t>Procedures at the MCVideo gateway</w:t>
      </w:r>
      <w:bookmarkEnd w:id="1473"/>
    </w:p>
    <w:p w14:paraId="60D8AFD0" w14:textId="08F321B3" w:rsidR="0020244D" w:rsidRDefault="0020244D" w:rsidP="0020244D">
      <w:pPr>
        <w:pStyle w:val="Heading3"/>
        <w:rPr>
          <w:lang w:val="en-US"/>
        </w:rPr>
      </w:pPr>
      <w:bookmarkStart w:id="1474" w:name="_CR6_9_1"/>
      <w:bookmarkStart w:id="1475" w:name="_Toc178199218"/>
      <w:bookmarkEnd w:id="1474"/>
      <w:r>
        <w:rPr>
          <w:lang w:val="en-US"/>
        </w:rPr>
        <w:t>6.9.1</w:t>
      </w:r>
      <w:r>
        <w:rPr>
          <w:lang w:val="en-US"/>
        </w:rPr>
        <w:tab/>
        <w:t>General</w:t>
      </w:r>
      <w:bookmarkEnd w:id="1475"/>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76" w:name="_CR6_9_2"/>
      <w:bookmarkStart w:id="1477" w:name="_Toc178199219"/>
      <w:bookmarkEnd w:id="1476"/>
      <w:r>
        <w:rPr>
          <w:lang w:val="en-US"/>
        </w:rPr>
        <w:t>6.9.2</w:t>
      </w:r>
      <w:r>
        <w:rPr>
          <w:lang w:val="en-US"/>
        </w:rPr>
        <w:tab/>
        <w:t>MCVideo gateway server acting as an exit point from an MCVideo system</w:t>
      </w:r>
      <w:bookmarkEnd w:id="1477"/>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78" w:name="_CR6_9_3"/>
      <w:bookmarkStart w:id="1479" w:name="_Toc178199220"/>
      <w:bookmarkEnd w:id="1478"/>
      <w:r>
        <w:rPr>
          <w:lang w:val="en-US"/>
        </w:rPr>
        <w:t>6.9.3</w:t>
      </w:r>
      <w:r>
        <w:rPr>
          <w:lang w:val="en-US"/>
        </w:rPr>
        <w:tab/>
        <w:t>MCVideo gateway server acting as an entry point in an MCVideo system</w:t>
      </w:r>
      <w:bookmarkEnd w:id="1479"/>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80" w:name="_CR6_9_4"/>
      <w:bookmarkStart w:id="1481" w:name="_Toc178199221"/>
      <w:bookmarkEnd w:id="1480"/>
      <w:r>
        <w:rPr>
          <w:lang w:val="en-US"/>
        </w:rPr>
        <w:t>6.9.4</w:t>
      </w:r>
      <w:r>
        <w:rPr>
          <w:lang w:val="en-US"/>
        </w:rPr>
        <w:tab/>
        <w:t>Local policies enforcement</w:t>
      </w:r>
      <w:bookmarkEnd w:id="14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482" w:name="_CR7"/>
      <w:bookmarkStart w:id="1483" w:name="_Toc20152461"/>
      <w:bookmarkStart w:id="1484" w:name="_Toc27495126"/>
      <w:bookmarkStart w:id="1485" w:name="_Toc36108594"/>
      <w:bookmarkStart w:id="1486" w:name="_Toc45194382"/>
      <w:bookmarkStart w:id="1487" w:name="_Toc178199222"/>
      <w:bookmarkEnd w:id="1482"/>
      <w:r w:rsidRPr="0079589D">
        <w:t>7</w:t>
      </w:r>
      <w:r w:rsidRPr="0079589D">
        <w:tab/>
        <w:t>Registration and service authorisation</w:t>
      </w:r>
      <w:bookmarkEnd w:id="1483"/>
      <w:bookmarkEnd w:id="1484"/>
      <w:bookmarkEnd w:id="1485"/>
      <w:bookmarkEnd w:id="1486"/>
      <w:bookmarkEnd w:id="1487"/>
    </w:p>
    <w:p w14:paraId="2ACDF748" w14:textId="390E75C7" w:rsidR="00F868DC" w:rsidRDefault="00F868DC" w:rsidP="00F1630B">
      <w:pPr>
        <w:pStyle w:val="Heading2"/>
      </w:pPr>
      <w:bookmarkStart w:id="1488" w:name="_CR7_1"/>
      <w:bookmarkStart w:id="1489" w:name="_Toc20152462"/>
      <w:bookmarkStart w:id="1490" w:name="_Toc27495127"/>
      <w:bookmarkStart w:id="1491" w:name="_Toc36108595"/>
      <w:bookmarkStart w:id="1492" w:name="_Toc45194383"/>
      <w:bookmarkStart w:id="1493" w:name="_Toc178199223"/>
      <w:bookmarkEnd w:id="1488"/>
      <w:r w:rsidRPr="0079589D">
        <w:t>7.1</w:t>
      </w:r>
      <w:r w:rsidRPr="0079589D">
        <w:tab/>
        <w:t>General</w:t>
      </w:r>
      <w:bookmarkEnd w:id="1489"/>
      <w:bookmarkEnd w:id="1490"/>
      <w:bookmarkEnd w:id="1491"/>
      <w:bookmarkEnd w:id="1492"/>
      <w:bookmarkEnd w:id="1493"/>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94" w:name="_CR7_2"/>
      <w:bookmarkStart w:id="1495" w:name="_Toc20152463"/>
      <w:bookmarkStart w:id="1496" w:name="_Toc27495128"/>
      <w:bookmarkStart w:id="1497" w:name="_Toc36108596"/>
      <w:bookmarkStart w:id="1498" w:name="_Toc45194384"/>
      <w:bookmarkStart w:id="1499" w:name="_Toc178199224"/>
      <w:bookmarkEnd w:id="1494"/>
      <w:r w:rsidRPr="0079589D">
        <w:t>7.2</w:t>
      </w:r>
      <w:r w:rsidRPr="0079589D">
        <w:tab/>
        <w:t>MCVideo client procedures</w:t>
      </w:r>
      <w:bookmarkEnd w:id="1495"/>
      <w:bookmarkEnd w:id="1496"/>
      <w:bookmarkEnd w:id="1497"/>
      <w:bookmarkEnd w:id="1498"/>
      <w:bookmarkEnd w:id="1499"/>
    </w:p>
    <w:p w14:paraId="466C73EA" w14:textId="525605FC" w:rsidR="008C290B" w:rsidRPr="0073469F" w:rsidRDefault="008C290B" w:rsidP="00F1630B">
      <w:pPr>
        <w:pStyle w:val="Heading3"/>
      </w:pPr>
      <w:bookmarkStart w:id="1500" w:name="_CR7_2_1"/>
      <w:bookmarkStart w:id="1501" w:name="_Toc20152464"/>
      <w:bookmarkStart w:id="1502" w:name="_Toc27495129"/>
      <w:bookmarkStart w:id="1503" w:name="_Toc36108597"/>
      <w:bookmarkStart w:id="1504" w:name="_Toc45194385"/>
      <w:bookmarkStart w:id="1505" w:name="_Toc178199225"/>
      <w:bookmarkEnd w:id="1500"/>
      <w:r>
        <w:t>7</w:t>
      </w:r>
      <w:r w:rsidRPr="0073469F">
        <w:t>.</w:t>
      </w:r>
      <w:r>
        <w:t>2</w:t>
      </w:r>
      <w:r w:rsidRPr="0073469F">
        <w:t>.</w:t>
      </w:r>
      <w:r>
        <w:t>1</w:t>
      </w:r>
      <w:r w:rsidRPr="0073469F">
        <w:tab/>
      </w:r>
      <w:r>
        <w:t>SIP REGISTER request for service authorisation</w:t>
      </w:r>
      <w:bookmarkEnd w:id="1501"/>
      <w:bookmarkEnd w:id="1502"/>
      <w:bookmarkEnd w:id="1503"/>
      <w:bookmarkEnd w:id="1504"/>
      <w:bookmarkEnd w:id="1505"/>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06" w:name="_CR7_2_1AA"/>
      <w:bookmarkStart w:id="1507" w:name="_Toc20152465"/>
      <w:bookmarkStart w:id="1508" w:name="_Toc27495130"/>
      <w:bookmarkStart w:id="1509" w:name="_Toc36108598"/>
      <w:bookmarkStart w:id="1510" w:name="_Toc45194386"/>
      <w:bookmarkStart w:id="1511" w:name="_Toc178199226"/>
      <w:bookmarkEnd w:id="1506"/>
      <w:r>
        <w:t>7</w:t>
      </w:r>
      <w:r w:rsidRPr="0073469F">
        <w:t>.</w:t>
      </w:r>
      <w:r>
        <w:t>2</w:t>
      </w:r>
      <w:r w:rsidRPr="0073469F">
        <w:t>.</w:t>
      </w:r>
      <w:r>
        <w:t>1AA</w:t>
      </w:r>
      <w:r w:rsidRPr="0073469F">
        <w:tab/>
      </w:r>
      <w:r>
        <w:t>SIP REGISTER request without service authorisation</w:t>
      </w:r>
      <w:bookmarkEnd w:id="1507"/>
      <w:bookmarkEnd w:id="1508"/>
      <w:bookmarkEnd w:id="1509"/>
      <w:bookmarkEnd w:id="1510"/>
      <w:bookmarkEnd w:id="1511"/>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12" w:name="_CR7_2_1A"/>
      <w:bookmarkStart w:id="1513" w:name="_Toc20152466"/>
      <w:bookmarkStart w:id="1514" w:name="_Toc27495131"/>
      <w:bookmarkStart w:id="1515" w:name="_Toc36108599"/>
      <w:bookmarkStart w:id="1516" w:name="_Toc45194387"/>
      <w:bookmarkStart w:id="1517" w:name="_Toc178199227"/>
      <w:bookmarkEnd w:id="1512"/>
      <w:r>
        <w:t>7.2.1A</w:t>
      </w:r>
      <w:r>
        <w:tab/>
        <w:t>Common SIP PUBLISH procedure</w:t>
      </w:r>
      <w:bookmarkEnd w:id="1513"/>
      <w:bookmarkEnd w:id="1514"/>
      <w:bookmarkEnd w:id="1515"/>
      <w:bookmarkEnd w:id="1516"/>
      <w:bookmarkEnd w:id="1517"/>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18" w:name="_CR7_2_2"/>
      <w:bookmarkStart w:id="1519" w:name="_Toc20152467"/>
      <w:bookmarkStart w:id="1520" w:name="_Toc27495132"/>
      <w:bookmarkStart w:id="1521" w:name="_Toc36108600"/>
      <w:bookmarkStart w:id="1522" w:name="_Toc45194388"/>
      <w:bookmarkStart w:id="1523" w:name="_Toc178199228"/>
      <w:bookmarkEnd w:id="1518"/>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19"/>
      <w:bookmarkEnd w:id="1520"/>
      <w:bookmarkEnd w:id="1521"/>
      <w:bookmarkEnd w:id="1522"/>
      <w:bookmarkEnd w:id="1523"/>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24" w:name="_CR7_2_3"/>
      <w:bookmarkStart w:id="1525" w:name="_Toc20152468"/>
      <w:bookmarkStart w:id="1526" w:name="_Toc27495133"/>
      <w:bookmarkStart w:id="1527" w:name="_Toc36108601"/>
      <w:bookmarkStart w:id="1528" w:name="_Toc45194389"/>
      <w:bookmarkStart w:id="1529" w:name="_Toc178199229"/>
      <w:bookmarkEnd w:id="1524"/>
      <w:r>
        <w:t>7.2.3</w:t>
      </w:r>
      <w:r>
        <w:tab/>
        <w:t>Sending SIP PUBLISH for MCVideo service settings only</w:t>
      </w:r>
      <w:bookmarkEnd w:id="1525"/>
      <w:bookmarkEnd w:id="1526"/>
      <w:bookmarkEnd w:id="1527"/>
      <w:bookmarkEnd w:id="1528"/>
      <w:bookmarkEnd w:id="1529"/>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30" w:name="_CR7_2_4"/>
      <w:bookmarkStart w:id="1531" w:name="_Toc20152469"/>
      <w:bookmarkStart w:id="1532" w:name="_Toc27495134"/>
      <w:bookmarkStart w:id="1533" w:name="_Toc36108602"/>
      <w:bookmarkStart w:id="1534" w:name="_Toc45194390"/>
      <w:bookmarkStart w:id="1535" w:name="_Toc178199230"/>
      <w:bookmarkEnd w:id="1530"/>
      <w:r w:rsidRPr="00C86F35">
        <w:t>7</w:t>
      </w:r>
      <w:r w:rsidRPr="009750E6">
        <w:t>.2.4</w:t>
      </w:r>
      <w:r w:rsidRPr="009750E6">
        <w:tab/>
        <w:t xml:space="preserve">Determination of </w:t>
      </w:r>
      <w:r>
        <w:t>MCVideo</w:t>
      </w:r>
      <w:r w:rsidRPr="009750E6">
        <w:t xml:space="preserve"> service settings</w:t>
      </w:r>
      <w:bookmarkEnd w:id="1531"/>
      <w:bookmarkEnd w:id="1532"/>
      <w:bookmarkEnd w:id="1533"/>
      <w:bookmarkEnd w:id="1534"/>
      <w:bookmarkEnd w:id="1535"/>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36" w:name="_Toc20152470"/>
      <w:bookmarkStart w:id="1537" w:name="_Toc27495135"/>
      <w:bookmarkStart w:id="1538" w:name="_Toc36108603"/>
      <w:bookmarkStart w:id="1539"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40" w:name="_CR7_2_5"/>
      <w:bookmarkStart w:id="1541" w:name="_Toc178199231"/>
      <w:bookmarkEnd w:id="1540"/>
      <w:r>
        <w:t>7.2.5</w:t>
      </w:r>
      <w:r>
        <w:tab/>
        <w:t>Receiving a</w:t>
      </w:r>
      <w:r w:rsidRPr="0073469F">
        <w:t xml:space="preserve"> </w:t>
      </w:r>
      <w:r>
        <w:t>CSK key download</w:t>
      </w:r>
      <w:r w:rsidRPr="0073469F">
        <w:t xml:space="preserve"> </w:t>
      </w:r>
      <w:r>
        <w:t>message</w:t>
      </w:r>
      <w:bookmarkEnd w:id="1536"/>
      <w:bookmarkEnd w:id="1537"/>
      <w:bookmarkEnd w:id="1538"/>
      <w:bookmarkEnd w:id="1539"/>
      <w:bookmarkEnd w:id="154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42" w:name="_Toc20152471"/>
      <w:bookmarkStart w:id="1543" w:name="_Toc27495136"/>
      <w:bookmarkStart w:id="1544" w:name="_Toc36108604"/>
      <w:bookmarkStart w:id="154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46" w:name="_CR7_3"/>
      <w:bookmarkStart w:id="1547" w:name="_Toc178199232"/>
      <w:bookmarkEnd w:id="1546"/>
      <w:r w:rsidRPr="0079589D">
        <w:t>7.3</w:t>
      </w:r>
      <w:r w:rsidRPr="0079589D">
        <w:tab/>
        <w:t>MCVideo server procedures</w:t>
      </w:r>
      <w:bookmarkEnd w:id="1542"/>
      <w:bookmarkEnd w:id="1543"/>
      <w:bookmarkEnd w:id="1544"/>
      <w:bookmarkEnd w:id="1545"/>
      <w:bookmarkEnd w:id="1547"/>
    </w:p>
    <w:p w14:paraId="60A101B2" w14:textId="0634268D" w:rsidR="008C290B" w:rsidRDefault="008C290B" w:rsidP="00F1630B">
      <w:pPr>
        <w:pStyle w:val="Heading3"/>
      </w:pPr>
      <w:bookmarkStart w:id="1548" w:name="_CR7_3_1"/>
      <w:bookmarkStart w:id="1549" w:name="_Toc20152472"/>
      <w:bookmarkStart w:id="1550" w:name="_Toc27495137"/>
      <w:bookmarkStart w:id="1551" w:name="_Toc36108605"/>
      <w:bookmarkStart w:id="1552" w:name="_Toc45194393"/>
      <w:bookmarkStart w:id="1553" w:name="_Toc178199233"/>
      <w:bookmarkEnd w:id="1548"/>
      <w:r>
        <w:t>7</w:t>
      </w:r>
      <w:r w:rsidRPr="0073469F">
        <w:t>.</w:t>
      </w:r>
      <w:r>
        <w:t>3</w:t>
      </w:r>
      <w:r w:rsidRPr="0073469F">
        <w:t>.1</w:t>
      </w:r>
      <w:r w:rsidRPr="0073469F">
        <w:tab/>
      </w:r>
      <w:r>
        <w:t>General</w:t>
      </w:r>
      <w:bookmarkEnd w:id="1549"/>
      <w:bookmarkEnd w:id="1550"/>
      <w:bookmarkEnd w:id="1551"/>
      <w:bookmarkEnd w:id="1552"/>
      <w:bookmarkEnd w:id="1553"/>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54" w:name="_CR7_3_1A"/>
      <w:bookmarkStart w:id="1555" w:name="_Toc20152473"/>
      <w:bookmarkStart w:id="1556" w:name="_Toc27495138"/>
      <w:bookmarkStart w:id="1557" w:name="_Toc36108606"/>
      <w:bookmarkStart w:id="1558" w:name="_Toc45194394"/>
      <w:bookmarkStart w:id="1559" w:name="_Toc178199234"/>
      <w:bookmarkEnd w:id="1554"/>
      <w:r>
        <w:t>7</w:t>
      </w:r>
      <w:r w:rsidRPr="0073469F">
        <w:t>.</w:t>
      </w:r>
      <w:r>
        <w:t>3</w:t>
      </w:r>
      <w:r w:rsidRPr="0073469F">
        <w:t>.1</w:t>
      </w:r>
      <w:r>
        <w:t>A</w:t>
      </w:r>
      <w:r w:rsidRPr="0073469F">
        <w:tab/>
      </w:r>
      <w:r>
        <w:t>Confidentiality and Integrity Protection</w:t>
      </w:r>
      <w:bookmarkEnd w:id="1555"/>
      <w:bookmarkEnd w:id="1556"/>
      <w:bookmarkEnd w:id="1557"/>
      <w:bookmarkEnd w:id="1558"/>
      <w:bookmarkEnd w:id="1559"/>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60" w:name="_CR7_3_2"/>
      <w:bookmarkStart w:id="1561" w:name="_Toc20152474"/>
      <w:bookmarkStart w:id="1562" w:name="_Toc27495139"/>
      <w:bookmarkStart w:id="1563" w:name="_Toc36108607"/>
      <w:bookmarkStart w:id="1564" w:name="_Toc45194395"/>
      <w:bookmarkStart w:id="1565" w:name="_Toc178199235"/>
      <w:bookmarkEnd w:id="1560"/>
      <w:r w:rsidRPr="004E3D0C">
        <w:t>7.3.2</w:t>
      </w:r>
      <w:r w:rsidRPr="004E3D0C">
        <w:tab/>
        <w:t>SIP REGISTER request for service</w:t>
      </w:r>
      <w:r>
        <w:t xml:space="preserve"> authorisation</w:t>
      </w:r>
      <w:bookmarkEnd w:id="1561"/>
      <w:bookmarkEnd w:id="1562"/>
      <w:bookmarkEnd w:id="1563"/>
      <w:bookmarkEnd w:id="1564"/>
      <w:bookmarkEnd w:id="1565"/>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66" w:name="_CR7_3_3"/>
      <w:bookmarkStart w:id="1567" w:name="_Toc20152475"/>
      <w:bookmarkStart w:id="1568" w:name="_Toc27495140"/>
      <w:bookmarkStart w:id="1569" w:name="_Toc36108608"/>
      <w:bookmarkStart w:id="1570" w:name="_Toc45194396"/>
      <w:bookmarkStart w:id="1571" w:name="_Toc178199236"/>
      <w:bookmarkEnd w:id="1566"/>
      <w:r>
        <w:t>7</w:t>
      </w:r>
      <w:r w:rsidRPr="0073469F">
        <w:t>.</w:t>
      </w:r>
      <w:r>
        <w:t>3</w:t>
      </w:r>
      <w:r w:rsidRPr="0073469F">
        <w:t>.</w:t>
      </w:r>
      <w:r>
        <w:t>3</w:t>
      </w:r>
      <w:r w:rsidRPr="0073469F">
        <w:tab/>
      </w:r>
      <w:r>
        <w:t>SIP PUBLISH request for service authorisation and service settings</w:t>
      </w:r>
      <w:bookmarkEnd w:id="1567"/>
      <w:bookmarkEnd w:id="1568"/>
      <w:bookmarkEnd w:id="1569"/>
      <w:bookmarkEnd w:id="1570"/>
      <w:bookmarkEnd w:id="1571"/>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572" w:name="_Hlk146807890"/>
      <w:r>
        <w:rPr>
          <w:rFonts w:eastAsia="SimSun"/>
        </w:rPr>
        <w:t>shall be used as an indication</w:t>
      </w:r>
      <w:bookmarkEnd w:id="1572"/>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73" w:name="_CR7_3_4"/>
      <w:bookmarkStart w:id="1574" w:name="_Toc20152476"/>
      <w:bookmarkStart w:id="1575" w:name="_Toc27495141"/>
      <w:bookmarkStart w:id="1576" w:name="_Toc36108609"/>
      <w:bookmarkStart w:id="1577" w:name="_Toc45194397"/>
      <w:bookmarkStart w:id="1578" w:name="_Toc178199237"/>
      <w:bookmarkEnd w:id="157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574"/>
      <w:bookmarkEnd w:id="1575"/>
      <w:bookmarkEnd w:id="1576"/>
      <w:bookmarkEnd w:id="1577"/>
      <w:bookmarkEnd w:id="1578"/>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79" w:name="_CR7_3_5"/>
      <w:bookmarkStart w:id="1580" w:name="_Toc20152477"/>
      <w:bookmarkStart w:id="1581" w:name="_Toc27495142"/>
      <w:bookmarkStart w:id="1582" w:name="_Toc36108610"/>
      <w:bookmarkStart w:id="1583" w:name="_Toc45194398"/>
      <w:bookmarkStart w:id="1584" w:name="_Toc178199238"/>
      <w:bookmarkEnd w:id="1579"/>
      <w:r>
        <w:t>7</w:t>
      </w:r>
      <w:r w:rsidRPr="0073469F">
        <w:t>.</w:t>
      </w:r>
      <w:r>
        <w:t>3</w:t>
      </w:r>
      <w:r w:rsidRPr="0073469F">
        <w:t>.</w:t>
      </w:r>
      <w:r>
        <w:t>5</w:t>
      </w:r>
      <w:r w:rsidRPr="0073469F">
        <w:tab/>
      </w:r>
      <w:r>
        <w:t>Receiving SIP PUBLISH request with "Expires=0"</w:t>
      </w:r>
      <w:bookmarkEnd w:id="1580"/>
      <w:bookmarkEnd w:id="1581"/>
      <w:bookmarkEnd w:id="1582"/>
      <w:bookmarkEnd w:id="1583"/>
      <w:bookmarkEnd w:id="1584"/>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85" w:name="_CR7_3_6"/>
      <w:bookmarkStart w:id="1586" w:name="_Toc20152478"/>
      <w:bookmarkStart w:id="1587" w:name="_Toc27495143"/>
      <w:bookmarkStart w:id="1588" w:name="_Toc36108611"/>
      <w:bookmarkStart w:id="1589" w:name="_Toc45194399"/>
      <w:bookmarkStart w:id="1590" w:name="_Toc178199239"/>
      <w:bookmarkEnd w:id="158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591" w:name="_Toc20152479"/>
      <w:bookmarkStart w:id="1592" w:name="_Toc27495144"/>
      <w:bookmarkStart w:id="1593" w:name="_Toc36108612"/>
      <w:bookmarkStart w:id="1594" w:name="_Toc45194400"/>
      <w:bookmarkEnd w:id="1586"/>
      <w:bookmarkEnd w:id="1587"/>
      <w:bookmarkEnd w:id="1588"/>
      <w:bookmarkEnd w:id="1589"/>
      <w:bookmarkEnd w:id="1590"/>
    </w:p>
    <w:p w14:paraId="7841EB15" w14:textId="4BCC0FF6" w:rsidR="008C290B" w:rsidRPr="00B672B7" w:rsidRDefault="008C290B" w:rsidP="00F1630B">
      <w:pPr>
        <w:pStyle w:val="Heading4"/>
      </w:pPr>
      <w:bookmarkStart w:id="1595" w:name="_CR7_3_6_1"/>
      <w:bookmarkStart w:id="1596" w:name="_Toc178199240"/>
      <w:bookmarkEnd w:id="1595"/>
      <w:r>
        <w:t>7.3.6.1</w:t>
      </w:r>
      <w:r>
        <w:tab/>
        <w:t xml:space="preserve">Receiving subscription to </w:t>
      </w:r>
      <w:r>
        <w:rPr>
          <w:lang w:val="en-US"/>
        </w:rPr>
        <w:t>MCVideo service</w:t>
      </w:r>
      <w:r>
        <w:t xml:space="preserve"> settings</w:t>
      </w:r>
      <w:bookmarkEnd w:id="1591"/>
      <w:bookmarkEnd w:id="1592"/>
      <w:bookmarkEnd w:id="1593"/>
      <w:bookmarkEnd w:id="1594"/>
      <w:bookmarkEnd w:id="159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97" w:name="_CR7_3_6_2"/>
      <w:bookmarkStart w:id="1598" w:name="_Toc20152480"/>
      <w:bookmarkStart w:id="1599" w:name="_Toc27495145"/>
      <w:bookmarkStart w:id="1600" w:name="_Toc36108613"/>
      <w:bookmarkStart w:id="1601" w:name="_Toc45194401"/>
      <w:bookmarkStart w:id="1602" w:name="_Toc178199241"/>
      <w:bookmarkEnd w:id="1597"/>
      <w:r>
        <w:t>7.3.6.2</w:t>
      </w:r>
      <w:r>
        <w:tab/>
        <w:t xml:space="preserve">Sending notification of change of </w:t>
      </w:r>
      <w:r>
        <w:rPr>
          <w:lang w:val="en-US"/>
        </w:rPr>
        <w:t>MCVideo service</w:t>
      </w:r>
      <w:r>
        <w:t xml:space="preserve"> settings</w:t>
      </w:r>
      <w:bookmarkEnd w:id="1598"/>
      <w:bookmarkEnd w:id="1599"/>
      <w:bookmarkEnd w:id="1600"/>
      <w:bookmarkEnd w:id="1601"/>
      <w:bookmarkEnd w:id="1602"/>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03" w:name="_CR7_3_7"/>
      <w:bookmarkStart w:id="1604" w:name="_Toc20152481"/>
      <w:bookmarkStart w:id="1605" w:name="_Toc27495146"/>
      <w:bookmarkStart w:id="1606" w:name="_Toc36108614"/>
      <w:bookmarkStart w:id="1607" w:name="_Toc45194402"/>
      <w:bookmarkStart w:id="1608" w:name="_Toc178199242"/>
      <w:bookmarkEnd w:id="1603"/>
      <w:r>
        <w:t>7.3.7</w:t>
      </w:r>
      <w:r w:rsidRPr="0073469F">
        <w:tab/>
        <w:t xml:space="preserve">Sending </w:t>
      </w:r>
      <w:r>
        <w:t>a CSK key download</w:t>
      </w:r>
      <w:r w:rsidRPr="0073469F">
        <w:t xml:space="preserve"> </w:t>
      </w:r>
      <w:r>
        <w:t>message</w:t>
      </w:r>
      <w:bookmarkEnd w:id="1604"/>
      <w:bookmarkEnd w:id="1605"/>
      <w:bookmarkEnd w:id="1606"/>
      <w:bookmarkEnd w:id="1607"/>
      <w:bookmarkEnd w:id="1608"/>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09" w:name="_CR7_4"/>
      <w:bookmarkStart w:id="1610" w:name="_Toc20152482"/>
      <w:bookmarkStart w:id="1611" w:name="_Toc27495147"/>
      <w:bookmarkStart w:id="1612" w:name="_Toc36108615"/>
      <w:bookmarkStart w:id="1613" w:name="_Toc45194403"/>
      <w:bookmarkStart w:id="1614" w:name="_Toc178199243"/>
      <w:bookmarkEnd w:id="1609"/>
      <w:r>
        <w:rPr>
          <w:lang w:val="en-US"/>
        </w:rPr>
        <w:t>7.4</w:t>
      </w:r>
      <w:r>
        <w:rPr>
          <w:lang w:val="en-US"/>
        </w:rPr>
        <w:tab/>
        <w:t>Coding</w:t>
      </w:r>
      <w:bookmarkEnd w:id="1610"/>
      <w:bookmarkEnd w:id="1611"/>
      <w:bookmarkEnd w:id="1612"/>
      <w:bookmarkEnd w:id="1613"/>
      <w:bookmarkEnd w:id="1614"/>
    </w:p>
    <w:p w14:paraId="46C83BD1" w14:textId="45ABCDD7" w:rsidR="00137FC6" w:rsidRDefault="00137FC6" w:rsidP="00F1630B">
      <w:pPr>
        <w:pStyle w:val="Heading3"/>
      </w:pPr>
      <w:bookmarkStart w:id="1615" w:name="_CR7_4_1"/>
      <w:bookmarkStart w:id="1616" w:name="_Toc20152483"/>
      <w:bookmarkStart w:id="1617" w:name="_Toc27495148"/>
      <w:bookmarkStart w:id="1618" w:name="_Toc36108616"/>
      <w:bookmarkStart w:id="1619" w:name="_Toc45194404"/>
      <w:bookmarkStart w:id="1620" w:name="_Toc178199244"/>
      <w:bookmarkEnd w:id="1615"/>
      <w:r>
        <w:t>7.4.1</w:t>
      </w:r>
      <w:r>
        <w:tab/>
        <w:t>Extension of MIME types</w:t>
      </w:r>
      <w:bookmarkEnd w:id="1616"/>
      <w:bookmarkEnd w:id="1617"/>
      <w:bookmarkEnd w:id="1618"/>
      <w:bookmarkEnd w:id="1619"/>
      <w:bookmarkEnd w:id="1620"/>
    </w:p>
    <w:p w14:paraId="0AABA51C" w14:textId="1A8EC5AB" w:rsidR="00137FC6" w:rsidRDefault="00137FC6" w:rsidP="00F1630B">
      <w:pPr>
        <w:pStyle w:val="Heading4"/>
        <w:rPr>
          <w:lang w:val="en-US"/>
        </w:rPr>
      </w:pPr>
      <w:bookmarkStart w:id="1621" w:name="_CR7_4_1_1"/>
      <w:bookmarkStart w:id="1622" w:name="_Toc20152484"/>
      <w:bookmarkStart w:id="1623" w:name="_Toc27495149"/>
      <w:bookmarkStart w:id="1624" w:name="_Toc36108617"/>
      <w:bookmarkStart w:id="1625" w:name="_Toc45194405"/>
      <w:bookmarkStart w:id="1626" w:name="_Toc178199245"/>
      <w:bookmarkEnd w:id="1621"/>
      <w:r>
        <w:t>7.4.1.1</w:t>
      </w:r>
      <w:r>
        <w:tab/>
        <w:t>General</w:t>
      </w:r>
      <w:bookmarkEnd w:id="1622"/>
      <w:bookmarkEnd w:id="1623"/>
      <w:bookmarkEnd w:id="1624"/>
      <w:bookmarkEnd w:id="1625"/>
      <w:bookmarkEnd w:id="1626"/>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27" w:name="_CR7_4_1_2"/>
      <w:bookmarkStart w:id="1628" w:name="_Toc20152485"/>
      <w:bookmarkStart w:id="1629" w:name="_Toc27495150"/>
      <w:bookmarkStart w:id="1630" w:name="_Toc36108618"/>
      <w:bookmarkStart w:id="1631" w:name="_Toc45194406"/>
      <w:bookmarkStart w:id="1632" w:name="_Toc178199246"/>
      <w:bookmarkEnd w:id="1627"/>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28"/>
      <w:bookmarkEnd w:id="1629"/>
      <w:bookmarkEnd w:id="1630"/>
      <w:bookmarkEnd w:id="1631"/>
      <w:bookmarkEnd w:id="1632"/>
    </w:p>
    <w:p w14:paraId="231F9D7D" w14:textId="58F0F2FB" w:rsidR="00137FC6" w:rsidRDefault="00137FC6" w:rsidP="00F1630B">
      <w:pPr>
        <w:pStyle w:val="Heading5"/>
        <w:rPr>
          <w:lang w:val="en-US"/>
        </w:rPr>
      </w:pPr>
      <w:bookmarkStart w:id="1633" w:name="_CR7_4_1_2_1"/>
      <w:bookmarkStart w:id="1634" w:name="_Toc20152486"/>
      <w:bookmarkStart w:id="1635" w:name="_Toc27495151"/>
      <w:bookmarkStart w:id="1636" w:name="_Toc36108619"/>
      <w:bookmarkStart w:id="1637" w:name="_Toc45194407"/>
      <w:bookmarkStart w:id="1638" w:name="_Toc178199247"/>
      <w:bookmarkEnd w:id="1633"/>
      <w:r>
        <w:rPr>
          <w:lang w:val="en-US"/>
        </w:rPr>
        <w:t>7.4.1</w:t>
      </w:r>
      <w:r>
        <w:t>.</w:t>
      </w:r>
      <w:r>
        <w:rPr>
          <w:lang w:val="en-US"/>
        </w:rPr>
        <w:t>2</w:t>
      </w:r>
      <w:r>
        <w:t>.1</w:t>
      </w:r>
      <w:r>
        <w:tab/>
        <w:t>Introduction</w:t>
      </w:r>
      <w:bookmarkEnd w:id="1634"/>
      <w:bookmarkEnd w:id="1635"/>
      <w:bookmarkEnd w:id="1636"/>
      <w:bookmarkEnd w:id="1637"/>
      <w:bookmarkEnd w:id="1638"/>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39" w:name="_CR7_4_1_2_2"/>
      <w:bookmarkStart w:id="1640" w:name="_Toc20152487"/>
      <w:bookmarkStart w:id="1641" w:name="_Toc27495152"/>
      <w:bookmarkStart w:id="1642" w:name="_Toc36108620"/>
      <w:bookmarkStart w:id="1643" w:name="_Toc45194408"/>
      <w:bookmarkStart w:id="1644" w:name="_Toc178199248"/>
      <w:bookmarkEnd w:id="1639"/>
      <w:r>
        <w:rPr>
          <w:lang w:val="en-US"/>
        </w:rPr>
        <w:t>7.4.1.2</w:t>
      </w:r>
      <w:r>
        <w:t>.2</w:t>
      </w:r>
      <w:r>
        <w:tab/>
        <w:t>Syntax</w:t>
      </w:r>
      <w:bookmarkEnd w:id="1640"/>
      <w:bookmarkEnd w:id="1641"/>
      <w:bookmarkEnd w:id="1642"/>
      <w:bookmarkEnd w:id="1643"/>
      <w:bookmarkEnd w:id="1644"/>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45" w:name="_CRTable7_4_1_2_21"/>
      <w:r w:rsidRPr="008B7D04">
        <w:t>Table </w:t>
      </w:r>
      <w:bookmarkEnd w:id="1645"/>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46" w:name="_CRTable7_4_1_2_22"/>
      <w:r w:rsidRPr="008B7D04">
        <w:t>Table </w:t>
      </w:r>
      <w:bookmarkEnd w:id="1646"/>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47" w:name="_CRTable7_4_1_2_23"/>
      <w:r w:rsidRPr="008B7D04">
        <w:t>Table </w:t>
      </w:r>
      <w:bookmarkEnd w:id="1647"/>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48" w:name="_CR7A"/>
      <w:bookmarkStart w:id="1649" w:name="_Toc20155734"/>
      <w:bookmarkStart w:id="1650" w:name="_Toc27500889"/>
      <w:bookmarkStart w:id="1651" w:name="_Toc36049014"/>
      <w:bookmarkStart w:id="1652" w:name="_Toc45209777"/>
      <w:bookmarkStart w:id="1653" w:name="_Toc51860602"/>
      <w:bookmarkStart w:id="1654" w:name="_Toc138440889"/>
      <w:bookmarkStart w:id="1655" w:name="_Toc178199249"/>
      <w:bookmarkEnd w:id="1648"/>
      <w:r w:rsidRPr="00151F8F">
        <w:t>7A</w:t>
      </w:r>
      <w:r w:rsidRPr="00151F8F">
        <w:tab/>
      </w:r>
      <w:bookmarkEnd w:id="1649"/>
      <w:bookmarkEnd w:id="1650"/>
      <w:bookmarkEnd w:id="1651"/>
      <w:bookmarkEnd w:id="1652"/>
      <w:bookmarkEnd w:id="1653"/>
      <w:bookmarkEnd w:id="1654"/>
      <w:r w:rsidRPr="00151F8F">
        <w:t xml:space="preserve">Migration </w:t>
      </w:r>
      <w:r w:rsidR="00990186">
        <w:t>procedures</w:t>
      </w:r>
      <w:bookmarkEnd w:id="1655"/>
    </w:p>
    <w:p w14:paraId="5FBB022F" w14:textId="77777777" w:rsidR="00D55BB6" w:rsidRPr="00151F8F" w:rsidRDefault="00D55BB6" w:rsidP="00D55BB6">
      <w:pPr>
        <w:pStyle w:val="Heading2"/>
      </w:pPr>
      <w:bookmarkStart w:id="1656" w:name="_CR7A_1"/>
      <w:bookmarkStart w:id="1657" w:name="_Toc20155735"/>
      <w:bookmarkStart w:id="1658" w:name="_Toc27500890"/>
      <w:bookmarkStart w:id="1659" w:name="_Toc36049015"/>
      <w:bookmarkStart w:id="1660" w:name="_Toc45209778"/>
      <w:bookmarkStart w:id="1661" w:name="_Toc51860603"/>
      <w:bookmarkStart w:id="1662" w:name="_Toc138440890"/>
      <w:bookmarkStart w:id="1663" w:name="_Toc178199250"/>
      <w:bookmarkEnd w:id="1656"/>
      <w:r w:rsidRPr="00151F8F">
        <w:t>7A.1</w:t>
      </w:r>
      <w:r w:rsidRPr="00151F8F">
        <w:tab/>
        <w:t>General</w:t>
      </w:r>
      <w:bookmarkEnd w:id="1657"/>
      <w:bookmarkEnd w:id="1658"/>
      <w:bookmarkEnd w:id="1659"/>
      <w:bookmarkEnd w:id="1660"/>
      <w:bookmarkEnd w:id="1661"/>
      <w:bookmarkEnd w:id="1662"/>
      <w:bookmarkEnd w:id="1663"/>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664" w:name="_CR7A_2"/>
      <w:bookmarkStart w:id="1665" w:name="_Toc20155736"/>
      <w:bookmarkStart w:id="1666" w:name="_Toc27500891"/>
      <w:bookmarkStart w:id="1667" w:name="_Toc36049016"/>
      <w:bookmarkStart w:id="1668" w:name="_Toc45209779"/>
      <w:bookmarkStart w:id="1669" w:name="_Toc51860604"/>
      <w:bookmarkStart w:id="1670" w:name="_Toc138440891"/>
      <w:bookmarkStart w:id="1671" w:name="_Toc178199251"/>
      <w:bookmarkEnd w:id="1664"/>
      <w:r w:rsidRPr="00151F8F">
        <w:t>7A.2</w:t>
      </w:r>
      <w:r w:rsidRPr="00151F8F">
        <w:tab/>
        <w:t>MCVideo client procedures</w:t>
      </w:r>
      <w:bookmarkEnd w:id="1665"/>
      <w:bookmarkEnd w:id="1666"/>
      <w:bookmarkEnd w:id="1667"/>
      <w:bookmarkEnd w:id="1668"/>
      <w:bookmarkEnd w:id="1669"/>
      <w:bookmarkEnd w:id="1670"/>
      <w:bookmarkEnd w:id="1671"/>
    </w:p>
    <w:p w14:paraId="338D7FAA" w14:textId="77777777" w:rsidR="00D55BB6" w:rsidRPr="00151F8F" w:rsidRDefault="00D55BB6" w:rsidP="00D55BB6">
      <w:pPr>
        <w:pStyle w:val="Heading3"/>
      </w:pPr>
      <w:bookmarkStart w:id="1672" w:name="_CR7A_2_1"/>
      <w:bookmarkStart w:id="1673" w:name="_Toc20155737"/>
      <w:bookmarkStart w:id="1674" w:name="_Toc27500892"/>
      <w:bookmarkStart w:id="1675" w:name="_Toc36049017"/>
      <w:bookmarkStart w:id="1676" w:name="_Toc45209780"/>
      <w:bookmarkStart w:id="1677" w:name="_Toc51860605"/>
      <w:bookmarkStart w:id="1678" w:name="_Toc138440892"/>
      <w:bookmarkStart w:id="1679" w:name="_Toc178199252"/>
      <w:bookmarkEnd w:id="1672"/>
      <w:r w:rsidRPr="00151F8F">
        <w:t>7A.2.1</w:t>
      </w:r>
      <w:r w:rsidRPr="00151F8F">
        <w:tab/>
        <w:t xml:space="preserve">SIP REGISTER request for </w:t>
      </w:r>
      <w:bookmarkEnd w:id="1673"/>
      <w:bookmarkEnd w:id="1674"/>
      <w:bookmarkEnd w:id="1675"/>
      <w:bookmarkEnd w:id="1676"/>
      <w:bookmarkEnd w:id="1677"/>
      <w:bookmarkEnd w:id="1678"/>
      <w:r w:rsidRPr="00151F8F">
        <w:t>migration service authorization</w:t>
      </w:r>
      <w:bookmarkEnd w:id="1679"/>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80" w:name="_CR7A_2_2"/>
      <w:bookmarkStart w:id="1681" w:name="_Toc20155743"/>
      <w:bookmarkStart w:id="1682" w:name="_Toc27500898"/>
      <w:bookmarkStart w:id="1683" w:name="_Toc36049023"/>
      <w:bookmarkStart w:id="1684" w:name="_Toc45209786"/>
      <w:bookmarkStart w:id="1685" w:name="_Toc51860611"/>
      <w:bookmarkStart w:id="1686" w:name="_Toc138440898"/>
      <w:bookmarkStart w:id="1687" w:name="_Toc178199253"/>
      <w:bookmarkEnd w:id="1680"/>
      <w:r w:rsidRPr="00151F8F">
        <w:t>7A.2.2</w:t>
      </w:r>
      <w:r w:rsidRPr="00151F8F">
        <w:tab/>
        <w:t>Receiving a CSK key download message</w:t>
      </w:r>
      <w:bookmarkEnd w:id="1681"/>
      <w:bookmarkEnd w:id="1682"/>
      <w:bookmarkEnd w:id="1683"/>
      <w:bookmarkEnd w:id="1684"/>
      <w:bookmarkEnd w:id="1685"/>
      <w:bookmarkEnd w:id="1686"/>
      <w:bookmarkEnd w:id="1687"/>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88" w:name="_Toc155363487"/>
      <w:bookmarkStart w:id="1689" w:name="_Toc178199254"/>
      <w:r>
        <w:t>7A.2.3</w:t>
      </w:r>
      <w:r>
        <w:tab/>
        <w:t>Receiving a</w:t>
      </w:r>
      <w:r w:rsidRPr="0073469F">
        <w:t xml:space="preserve"> </w:t>
      </w:r>
      <w:bookmarkEnd w:id="1688"/>
      <w:r>
        <w:t>SIP MESSAGE for migration service deauthorization notification</w:t>
      </w:r>
      <w:bookmarkEnd w:id="1689"/>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690" w:name="_CR7A_3"/>
      <w:bookmarkStart w:id="1691" w:name="_Toc20155744"/>
      <w:bookmarkStart w:id="1692" w:name="_Toc27500899"/>
      <w:bookmarkStart w:id="1693" w:name="_Toc36049024"/>
      <w:bookmarkStart w:id="1694" w:name="_Toc45209787"/>
      <w:bookmarkStart w:id="1695" w:name="_Toc51860612"/>
      <w:bookmarkStart w:id="1696" w:name="_Toc146246119"/>
      <w:bookmarkStart w:id="1697" w:name="_Toc178199255"/>
      <w:bookmarkEnd w:id="1690"/>
      <w:r w:rsidRPr="00151F8F">
        <w:t>7A.3</w:t>
      </w:r>
      <w:r w:rsidRPr="00151F8F">
        <w:tab/>
        <w:t>Partner MCVideo server procedures</w:t>
      </w:r>
      <w:bookmarkEnd w:id="1691"/>
      <w:bookmarkEnd w:id="1692"/>
      <w:bookmarkEnd w:id="1693"/>
      <w:bookmarkEnd w:id="1694"/>
      <w:bookmarkEnd w:id="1695"/>
      <w:bookmarkEnd w:id="1696"/>
      <w:bookmarkEnd w:id="1697"/>
    </w:p>
    <w:p w14:paraId="61F90BF9" w14:textId="77777777" w:rsidR="00D55BB6" w:rsidRPr="00151F8F" w:rsidRDefault="00D55BB6" w:rsidP="00D55BB6">
      <w:pPr>
        <w:pStyle w:val="Heading3"/>
      </w:pPr>
      <w:bookmarkStart w:id="1698" w:name="_CR7A_3_1"/>
      <w:bookmarkStart w:id="1699" w:name="_Toc20155745"/>
      <w:bookmarkStart w:id="1700" w:name="_Toc27500900"/>
      <w:bookmarkStart w:id="1701" w:name="_Toc36049025"/>
      <w:bookmarkStart w:id="1702" w:name="_Toc45209788"/>
      <w:bookmarkStart w:id="1703" w:name="_Toc51860613"/>
      <w:bookmarkStart w:id="1704" w:name="_Toc146246120"/>
      <w:bookmarkStart w:id="1705" w:name="_Toc178199256"/>
      <w:bookmarkEnd w:id="1698"/>
      <w:r w:rsidRPr="00151F8F">
        <w:t>7A.3.1</w:t>
      </w:r>
      <w:r w:rsidRPr="00151F8F">
        <w:tab/>
        <w:t>General</w:t>
      </w:r>
      <w:bookmarkEnd w:id="1699"/>
      <w:bookmarkEnd w:id="1700"/>
      <w:bookmarkEnd w:id="1701"/>
      <w:bookmarkEnd w:id="1702"/>
      <w:bookmarkEnd w:id="1703"/>
      <w:bookmarkEnd w:id="1704"/>
      <w:bookmarkEnd w:id="1705"/>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06" w:name="_CR7A_3_2"/>
      <w:bookmarkStart w:id="1707" w:name="_Toc20155746"/>
      <w:bookmarkStart w:id="1708" w:name="_Toc27500901"/>
      <w:bookmarkStart w:id="1709" w:name="_Toc36049026"/>
      <w:bookmarkStart w:id="1710" w:name="_Toc45209789"/>
      <w:bookmarkStart w:id="1711" w:name="_Toc51860614"/>
      <w:bookmarkStart w:id="1712" w:name="_Toc146246121"/>
      <w:bookmarkStart w:id="1713" w:name="_Toc178199257"/>
      <w:bookmarkEnd w:id="1706"/>
      <w:r w:rsidRPr="00151F8F">
        <w:t>7A.3.2</w:t>
      </w:r>
      <w:r w:rsidRPr="00151F8F">
        <w:tab/>
        <w:t>Confidentiality and integrity protection</w:t>
      </w:r>
      <w:bookmarkEnd w:id="1707"/>
      <w:bookmarkEnd w:id="1708"/>
      <w:bookmarkEnd w:id="1709"/>
      <w:bookmarkEnd w:id="1710"/>
      <w:bookmarkEnd w:id="1711"/>
      <w:bookmarkEnd w:id="1712"/>
      <w:bookmarkEnd w:id="1713"/>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14" w:name="_CR7A_3_3"/>
      <w:bookmarkStart w:id="1715" w:name="_Toc20155747"/>
      <w:bookmarkStart w:id="1716" w:name="_Toc27500902"/>
      <w:bookmarkStart w:id="1717" w:name="_Toc36049027"/>
      <w:bookmarkStart w:id="1718" w:name="_Toc45209790"/>
      <w:bookmarkStart w:id="1719" w:name="_Toc51860615"/>
      <w:bookmarkStart w:id="1720" w:name="_Toc146246122"/>
      <w:bookmarkStart w:id="1721" w:name="_Toc178199258"/>
      <w:bookmarkEnd w:id="1714"/>
      <w:r w:rsidRPr="00151F8F">
        <w:t>7A.3.3</w:t>
      </w:r>
      <w:r w:rsidRPr="00151F8F">
        <w:tab/>
        <w:t>SIP REGISTER request for initial authorization</w:t>
      </w:r>
      <w:bookmarkEnd w:id="1715"/>
      <w:bookmarkEnd w:id="1716"/>
      <w:bookmarkEnd w:id="1717"/>
      <w:bookmarkEnd w:id="1718"/>
      <w:bookmarkEnd w:id="1719"/>
      <w:bookmarkEnd w:id="1720"/>
      <w:bookmarkEnd w:id="1721"/>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rFonts w:eastAsiaTheme="minorEastAsia"/>
          <w:lang w:eastAsia="ko-KR"/>
        </w:rPr>
        <w:t>0)</w:t>
      </w:r>
      <w:r w:rsidRPr="009A170E">
        <w:rPr>
          <w:rFonts w:eastAsiaTheme="minorEastAsia"/>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22" w:name="_Toc20155754"/>
      <w:bookmarkStart w:id="1723" w:name="_Toc27500909"/>
      <w:bookmarkStart w:id="1724" w:name="_Toc36049034"/>
      <w:bookmarkStart w:id="1725" w:name="_Toc45209797"/>
      <w:bookmarkStart w:id="1726" w:name="_Toc51860622"/>
      <w:bookmarkStart w:id="1727"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28" w:name="_CR7A_3_4"/>
      <w:bookmarkStart w:id="1729" w:name="_Toc178199259"/>
      <w:bookmarkEnd w:id="1728"/>
      <w:r w:rsidRPr="00151F8F">
        <w:t>7A.3.4</w:t>
      </w:r>
      <w:r w:rsidRPr="00151F8F">
        <w:tab/>
        <w:t>Sending a CSK key download message</w:t>
      </w:r>
      <w:bookmarkEnd w:id="1722"/>
      <w:bookmarkEnd w:id="1723"/>
      <w:bookmarkEnd w:id="1724"/>
      <w:bookmarkEnd w:id="1725"/>
      <w:bookmarkEnd w:id="1726"/>
      <w:bookmarkEnd w:id="1727"/>
      <w:bookmarkEnd w:id="1729"/>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30" w:name="_Toc178199260"/>
      <w:r>
        <w:t>7A</w:t>
      </w:r>
      <w:r w:rsidRPr="0073469F">
        <w:t>.</w:t>
      </w:r>
      <w:r>
        <w:t>3</w:t>
      </w:r>
      <w:r w:rsidRPr="0073469F">
        <w:t>.</w:t>
      </w:r>
      <w:r>
        <w:t>5</w:t>
      </w:r>
      <w:r w:rsidRPr="0073469F">
        <w:tab/>
      </w:r>
      <w:r>
        <w:t>SIP MESSAGE request for migration service authorization response</w:t>
      </w:r>
      <w:bookmarkEnd w:id="1730"/>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31" w:name="_Toc178199261"/>
      <w:r>
        <w:t>7A.3.6</w:t>
      </w:r>
      <w:r>
        <w:tab/>
        <w:t xml:space="preserve">Sending SIP MESSAGE for MCVideo service </w:t>
      </w:r>
      <w:r w:rsidRPr="005F5123">
        <w:t>authori</w:t>
      </w:r>
      <w:r>
        <w:t>z</w:t>
      </w:r>
      <w:r w:rsidRPr="005F5123">
        <w:t>ation notification</w:t>
      </w:r>
      <w:bookmarkEnd w:id="173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32" w:name="_Toc155363493"/>
      <w:bookmarkStart w:id="1733" w:name="_Toc178199262"/>
      <w:r>
        <w:t>7A</w:t>
      </w:r>
      <w:r w:rsidRPr="0073469F">
        <w:t>.</w:t>
      </w:r>
      <w:r>
        <w:t>3</w:t>
      </w:r>
      <w:r w:rsidRPr="0073469F">
        <w:t>.</w:t>
      </w:r>
      <w:r>
        <w:t>7</w:t>
      </w:r>
      <w:r w:rsidRPr="0073469F">
        <w:tab/>
      </w:r>
      <w:r>
        <w:t xml:space="preserve">SIP MESSAGE request for migration service </w:t>
      </w:r>
      <w:bookmarkEnd w:id="1732"/>
      <w:r>
        <w:t>deauthorization notification</w:t>
      </w:r>
      <w:bookmarkEnd w:id="1733"/>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34" w:name="_CR7A_4"/>
      <w:bookmarkStart w:id="1735" w:name="_Toc178199263"/>
      <w:bookmarkEnd w:id="1734"/>
      <w:r w:rsidRPr="00151F8F">
        <w:t>7A.4</w:t>
      </w:r>
      <w:r w:rsidRPr="00151F8F">
        <w:tab/>
        <w:t>Partner MCVideo gateway server procedures</w:t>
      </w:r>
      <w:bookmarkEnd w:id="1735"/>
    </w:p>
    <w:p w14:paraId="2E555CDF" w14:textId="77777777" w:rsidR="00D55BB6" w:rsidRPr="00151F8F" w:rsidRDefault="00D55BB6" w:rsidP="00D55BB6">
      <w:pPr>
        <w:pStyle w:val="Heading3"/>
      </w:pPr>
      <w:bookmarkStart w:id="1736" w:name="_CR7A_4_1"/>
      <w:bookmarkStart w:id="1737" w:name="_Toc178199264"/>
      <w:bookmarkEnd w:id="1736"/>
      <w:r w:rsidRPr="00151F8F">
        <w:t>7A.4.1</w:t>
      </w:r>
      <w:r w:rsidRPr="00151F8F">
        <w:tab/>
        <w:t>SIP MESSAGE from the partner MCVideo server</w:t>
      </w:r>
      <w:bookmarkEnd w:id="1737"/>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38" w:name="_Toc178199265"/>
      <w:r>
        <w:t>7A</w:t>
      </w:r>
      <w:r w:rsidRPr="0073469F">
        <w:t>.</w:t>
      </w:r>
      <w:r>
        <w:t>4</w:t>
      </w:r>
      <w:r w:rsidRPr="0073469F">
        <w:t>.</w:t>
      </w:r>
      <w:r>
        <w:t>2</w:t>
      </w:r>
      <w:r w:rsidRPr="0073469F">
        <w:tab/>
      </w:r>
      <w:r>
        <w:t>SIP MESSAGE request from the primary MCVideo gateway server</w:t>
      </w:r>
      <w:bookmarkEnd w:id="1738"/>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39" w:name="_CR7A_5"/>
      <w:bookmarkStart w:id="1740" w:name="_Toc178199266"/>
      <w:bookmarkEnd w:id="1739"/>
      <w:r w:rsidRPr="00151F8F">
        <w:t>7A.5</w:t>
      </w:r>
      <w:r w:rsidRPr="00151F8F">
        <w:tab/>
        <w:t>Primary MCVideo gateway server procedures</w:t>
      </w:r>
      <w:bookmarkEnd w:id="1740"/>
    </w:p>
    <w:p w14:paraId="0211F859" w14:textId="77777777" w:rsidR="00D55BB6" w:rsidRPr="00151F8F" w:rsidRDefault="00D55BB6" w:rsidP="00D55BB6">
      <w:pPr>
        <w:pStyle w:val="Heading3"/>
      </w:pPr>
      <w:bookmarkStart w:id="1741" w:name="_CR7A_5_1"/>
      <w:bookmarkStart w:id="1742" w:name="_Toc178199267"/>
      <w:bookmarkEnd w:id="1741"/>
      <w:r w:rsidRPr="00151F8F">
        <w:t>7A.5.1</w:t>
      </w:r>
      <w:r w:rsidRPr="00151F8F">
        <w:tab/>
        <w:t>SIP MESSAGE from the partner MCVideo gateway</w:t>
      </w:r>
      <w:bookmarkEnd w:id="1742"/>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43" w:name="_Toc178199268"/>
      <w:r>
        <w:t>7A</w:t>
      </w:r>
      <w:r w:rsidRPr="0073469F">
        <w:t>.</w:t>
      </w:r>
      <w:r>
        <w:t>5</w:t>
      </w:r>
      <w:r w:rsidRPr="0073469F">
        <w:t>.</w:t>
      </w:r>
      <w:r>
        <w:t>2</w:t>
      </w:r>
      <w:r w:rsidRPr="0073469F">
        <w:tab/>
      </w:r>
      <w:r>
        <w:t>SIP MESSAGE request from the primary MCVideo server</w:t>
      </w:r>
      <w:bookmarkEnd w:id="1743"/>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44" w:name="_Toc178199269"/>
      <w:r w:rsidRPr="009A170E">
        <w:rPr>
          <w:rFonts w:eastAsiaTheme="minorEastAsia"/>
          <w:lang w:eastAsia="en-US"/>
        </w:rPr>
        <w:t>7A.6</w:t>
      </w:r>
      <w:r w:rsidRPr="009A170E">
        <w:rPr>
          <w:rFonts w:eastAsiaTheme="minorEastAsia"/>
          <w:lang w:eastAsia="en-US"/>
        </w:rPr>
        <w:tab/>
        <w:t>Primary MCVideo server procedures</w:t>
      </w:r>
      <w:bookmarkEnd w:id="1744"/>
    </w:p>
    <w:p w14:paraId="244AC4AD" w14:textId="77777777" w:rsidR="00A259AE" w:rsidRDefault="00A259AE" w:rsidP="00A259AE">
      <w:pPr>
        <w:pStyle w:val="Heading3"/>
      </w:pPr>
      <w:bookmarkStart w:id="1745" w:name="_Toc178199270"/>
      <w:r>
        <w:t>7A</w:t>
      </w:r>
      <w:r w:rsidRPr="0073469F">
        <w:t>.</w:t>
      </w:r>
      <w:r>
        <w:t>6</w:t>
      </w:r>
      <w:r w:rsidRPr="0073469F">
        <w:t>.1</w:t>
      </w:r>
      <w:r w:rsidRPr="0073469F">
        <w:tab/>
      </w:r>
      <w:r>
        <w:t>SIP MESSAGE request for migration service authorization request</w:t>
      </w:r>
      <w:bookmarkEnd w:id="1745"/>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rFonts w:eastAsiaTheme="minorEastAsia"/>
          <w:lang w:eastAsia="ko-KR"/>
        </w:rPr>
        <w:t>-</w:t>
      </w:r>
      <w:r w:rsidRPr="009A170E">
        <w:rPr>
          <w:rFonts w:eastAsiaTheme="minorEastAsia"/>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rFonts w:eastAsiaTheme="minorEastAsia"/>
          <w:lang w:eastAsia="ko-KR"/>
        </w:rPr>
        <w:t>0)</w:t>
      </w:r>
      <w:r w:rsidRPr="009A170E">
        <w:rPr>
          <w:rFonts w:eastAsiaTheme="minorEastAsia"/>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46" w:name="_Toc178199271"/>
      <w:r>
        <w:rPr>
          <w:lang w:val="en-US"/>
        </w:rPr>
        <w:t>7A.6.2</w:t>
      </w:r>
      <w:r>
        <w:rPr>
          <w:lang w:val="en-US"/>
        </w:rPr>
        <w:tab/>
      </w:r>
      <w:r>
        <w:t xml:space="preserve">Receiving SIP MESSAGE for MCVideo service </w:t>
      </w:r>
      <w:r w:rsidRPr="005F5123">
        <w:t>authori</w:t>
      </w:r>
      <w:r>
        <w:t>z</w:t>
      </w:r>
      <w:r w:rsidRPr="005F5123">
        <w:t>ation notification</w:t>
      </w:r>
      <w:bookmarkEnd w:id="1746"/>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47" w:name="_Toc155363501"/>
      <w:bookmarkStart w:id="1748" w:name="_Toc178199272"/>
      <w:r>
        <w:t>7A</w:t>
      </w:r>
      <w:r w:rsidRPr="0073469F">
        <w:t>.</w:t>
      </w:r>
      <w:r>
        <w:t>6</w:t>
      </w:r>
      <w:r w:rsidRPr="0073469F">
        <w:t>.</w:t>
      </w:r>
      <w:r>
        <w:t>3</w:t>
      </w:r>
      <w:r w:rsidRPr="0073469F">
        <w:tab/>
      </w:r>
      <w:bookmarkEnd w:id="1747"/>
      <w:r>
        <w:t>SIP MESSAGE request for migration service deauthorization notification</w:t>
      </w:r>
      <w:bookmarkEnd w:id="1748"/>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49" w:name="_CR8"/>
      <w:bookmarkStart w:id="1750" w:name="_Toc20152488"/>
      <w:bookmarkStart w:id="1751" w:name="_Toc27495153"/>
      <w:bookmarkStart w:id="1752" w:name="_Toc36108621"/>
      <w:bookmarkStart w:id="1753" w:name="_Toc45194409"/>
      <w:bookmarkStart w:id="1754" w:name="_Toc178199273"/>
      <w:bookmarkEnd w:id="1749"/>
      <w:r w:rsidRPr="0079589D">
        <w:t>8</w:t>
      </w:r>
      <w:r w:rsidRPr="0079589D">
        <w:tab/>
        <w:t>Affiliation</w:t>
      </w:r>
      <w:bookmarkEnd w:id="1750"/>
      <w:bookmarkEnd w:id="1751"/>
      <w:bookmarkEnd w:id="1752"/>
      <w:bookmarkEnd w:id="1753"/>
      <w:bookmarkEnd w:id="1754"/>
    </w:p>
    <w:p w14:paraId="0563B652" w14:textId="05FBE324" w:rsidR="00A03B6C" w:rsidRPr="0079589D" w:rsidRDefault="00A03B6C" w:rsidP="00F1630B">
      <w:pPr>
        <w:pStyle w:val="Heading2"/>
      </w:pPr>
      <w:bookmarkStart w:id="1755" w:name="_CR8_1"/>
      <w:bookmarkStart w:id="1756" w:name="_Toc20152489"/>
      <w:bookmarkStart w:id="1757" w:name="_Toc27495154"/>
      <w:bookmarkStart w:id="1758" w:name="_Toc36108622"/>
      <w:bookmarkStart w:id="1759" w:name="_Toc45194410"/>
      <w:bookmarkStart w:id="1760" w:name="_Toc178199274"/>
      <w:bookmarkEnd w:id="1755"/>
      <w:r w:rsidRPr="0079589D">
        <w:t>8.1</w:t>
      </w:r>
      <w:r w:rsidRPr="0079589D">
        <w:tab/>
        <w:t>General</w:t>
      </w:r>
      <w:bookmarkEnd w:id="1756"/>
      <w:bookmarkEnd w:id="1757"/>
      <w:bookmarkEnd w:id="1758"/>
      <w:bookmarkEnd w:id="1759"/>
      <w:bookmarkEnd w:id="1760"/>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761" w:name="_CR8_2"/>
      <w:bookmarkStart w:id="1762" w:name="_Toc20152490"/>
      <w:bookmarkStart w:id="1763" w:name="_Toc27495155"/>
      <w:bookmarkStart w:id="1764" w:name="_Toc36108623"/>
      <w:bookmarkStart w:id="1765" w:name="_Toc45194411"/>
      <w:bookmarkStart w:id="1766" w:name="_Toc178199275"/>
      <w:bookmarkEnd w:id="1761"/>
      <w:r w:rsidRPr="0079589D">
        <w:t>8.2</w:t>
      </w:r>
      <w:r w:rsidRPr="0079589D">
        <w:tab/>
      </w:r>
      <w:r w:rsidR="00322D6A" w:rsidRPr="0079589D">
        <w:t>P</w:t>
      </w:r>
      <w:r w:rsidRPr="0079589D">
        <w:t>rocedures</w:t>
      </w:r>
      <w:bookmarkEnd w:id="1762"/>
      <w:bookmarkEnd w:id="1763"/>
      <w:bookmarkEnd w:id="1764"/>
      <w:bookmarkEnd w:id="1765"/>
      <w:bookmarkEnd w:id="1766"/>
    </w:p>
    <w:p w14:paraId="7783ED53" w14:textId="2AE1DA38" w:rsidR="00322D6A" w:rsidRPr="0079589D" w:rsidRDefault="00322D6A" w:rsidP="00F1630B">
      <w:pPr>
        <w:pStyle w:val="Heading3"/>
      </w:pPr>
      <w:bookmarkStart w:id="1767" w:name="_CR8_2_1"/>
      <w:bookmarkStart w:id="1768" w:name="_Toc20152491"/>
      <w:bookmarkStart w:id="1769" w:name="_Toc27495156"/>
      <w:bookmarkStart w:id="1770" w:name="_Toc36108624"/>
      <w:bookmarkStart w:id="1771" w:name="_Toc45194412"/>
      <w:bookmarkStart w:id="1772" w:name="_Toc178199276"/>
      <w:bookmarkEnd w:id="1767"/>
      <w:r w:rsidRPr="0079589D">
        <w:t>8.2.1</w:t>
      </w:r>
      <w:r w:rsidRPr="0079589D">
        <w:tab/>
        <w:t>MCVideo client procedures</w:t>
      </w:r>
      <w:bookmarkEnd w:id="1768"/>
      <w:bookmarkEnd w:id="1769"/>
      <w:bookmarkEnd w:id="1770"/>
      <w:bookmarkEnd w:id="1771"/>
      <w:bookmarkEnd w:id="1772"/>
    </w:p>
    <w:p w14:paraId="1B348948" w14:textId="020D110A" w:rsidR="00322D6A" w:rsidRPr="0079589D" w:rsidRDefault="00322D6A" w:rsidP="00F1630B">
      <w:pPr>
        <w:pStyle w:val="Heading4"/>
      </w:pPr>
      <w:bookmarkStart w:id="1773" w:name="_CR8_2_1_1"/>
      <w:bookmarkStart w:id="1774" w:name="_Toc20152492"/>
      <w:bookmarkStart w:id="1775" w:name="_Toc27495157"/>
      <w:bookmarkStart w:id="1776" w:name="_Toc36108625"/>
      <w:bookmarkStart w:id="1777" w:name="_Toc45194413"/>
      <w:bookmarkStart w:id="1778" w:name="_Toc178199277"/>
      <w:bookmarkEnd w:id="1773"/>
      <w:r w:rsidRPr="0079589D">
        <w:t>8.2.1.1</w:t>
      </w:r>
      <w:r w:rsidRPr="0079589D">
        <w:tab/>
        <w:t>General</w:t>
      </w:r>
      <w:bookmarkEnd w:id="1774"/>
      <w:bookmarkEnd w:id="1775"/>
      <w:bookmarkEnd w:id="1776"/>
      <w:bookmarkEnd w:id="1777"/>
      <w:bookmarkEnd w:id="1778"/>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779" w:name="_CR8_2_1_2"/>
      <w:bookmarkStart w:id="1780" w:name="_Toc20152493"/>
      <w:bookmarkStart w:id="1781" w:name="_Toc27495158"/>
      <w:bookmarkStart w:id="1782" w:name="_Toc36108626"/>
      <w:bookmarkStart w:id="1783" w:name="_Toc45194414"/>
      <w:bookmarkStart w:id="1784" w:name="_Toc178199278"/>
      <w:bookmarkEnd w:id="1779"/>
      <w:r w:rsidRPr="0079589D">
        <w:t>8.2.1.2</w:t>
      </w:r>
      <w:r w:rsidRPr="0079589D">
        <w:tab/>
        <w:t>Affiliation status change procedure</w:t>
      </w:r>
      <w:bookmarkEnd w:id="1780"/>
      <w:bookmarkEnd w:id="1781"/>
      <w:bookmarkEnd w:id="1782"/>
      <w:bookmarkEnd w:id="1783"/>
      <w:bookmarkEnd w:id="1784"/>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85" w:name="_CR8_2_1_3"/>
      <w:bookmarkStart w:id="1786" w:name="_Toc20152494"/>
      <w:bookmarkStart w:id="1787" w:name="_Toc27495159"/>
      <w:bookmarkStart w:id="1788" w:name="_Toc36108627"/>
      <w:bookmarkStart w:id="1789" w:name="_Toc45194415"/>
      <w:bookmarkStart w:id="1790" w:name="_Toc178199279"/>
      <w:bookmarkEnd w:id="1785"/>
      <w:r w:rsidRPr="0079589D">
        <w:t>8.2.1.3</w:t>
      </w:r>
      <w:r w:rsidRPr="0079589D">
        <w:tab/>
        <w:t>Affiliation status determination procedure</w:t>
      </w:r>
      <w:bookmarkEnd w:id="1786"/>
      <w:bookmarkEnd w:id="1787"/>
      <w:bookmarkEnd w:id="1788"/>
      <w:bookmarkEnd w:id="1789"/>
      <w:bookmarkEnd w:id="1790"/>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91" w:name="_CR8_2_1_4"/>
      <w:bookmarkStart w:id="1792" w:name="_Toc20152495"/>
      <w:bookmarkStart w:id="1793" w:name="_Toc27495160"/>
      <w:bookmarkStart w:id="1794" w:name="_Toc36108628"/>
      <w:bookmarkStart w:id="1795" w:name="_Toc45194416"/>
      <w:bookmarkStart w:id="1796" w:name="_Toc178199280"/>
      <w:bookmarkEnd w:id="1791"/>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792"/>
      <w:bookmarkEnd w:id="1793"/>
      <w:bookmarkEnd w:id="1794"/>
      <w:bookmarkEnd w:id="1795"/>
      <w:bookmarkEnd w:id="179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797" w:name="_CR8_2_1_5"/>
      <w:bookmarkStart w:id="1798" w:name="_Toc20152496"/>
      <w:bookmarkStart w:id="1799" w:name="_Toc27495161"/>
      <w:bookmarkStart w:id="1800" w:name="_Toc36108629"/>
      <w:bookmarkStart w:id="1801" w:name="_Toc45194417"/>
      <w:bookmarkStart w:id="1802" w:name="_Toc178199281"/>
      <w:bookmarkEnd w:id="1797"/>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798"/>
      <w:bookmarkEnd w:id="1799"/>
      <w:bookmarkEnd w:id="1800"/>
      <w:bookmarkEnd w:id="1801"/>
      <w:bookmarkEnd w:id="1802"/>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03" w:name="_CR8_2_1_6"/>
      <w:bookmarkStart w:id="1804" w:name="_Toc20152497"/>
      <w:bookmarkStart w:id="1805" w:name="_Toc27495162"/>
      <w:bookmarkStart w:id="1806" w:name="_Toc36108630"/>
      <w:bookmarkStart w:id="1807" w:name="_Toc45194418"/>
      <w:bookmarkStart w:id="1808" w:name="_Toc178199282"/>
      <w:bookmarkEnd w:id="1803"/>
      <w:r>
        <w:t>8.</w:t>
      </w:r>
      <w:r w:rsidRPr="00D64F90">
        <w:t>2.1.</w:t>
      </w:r>
      <w:r w:rsidRPr="006A2EB3">
        <w:t>6</w:t>
      </w:r>
      <w:r w:rsidRPr="00D64F90">
        <w:tab/>
        <w:t>Subscription to group dynamic data</w:t>
      </w:r>
      <w:bookmarkEnd w:id="1804"/>
      <w:bookmarkEnd w:id="1805"/>
      <w:bookmarkEnd w:id="1806"/>
      <w:bookmarkEnd w:id="1807"/>
      <w:bookmarkEnd w:id="1808"/>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09" w:name="_CR8_2_1_7"/>
      <w:bookmarkStart w:id="1810" w:name="_Toc20152498"/>
      <w:bookmarkStart w:id="1811" w:name="_Toc27495163"/>
      <w:bookmarkStart w:id="1812" w:name="_Toc36108631"/>
      <w:bookmarkStart w:id="1813" w:name="_Toc45194419"/>
      <w:bookmarkStart w:id="1814" w:name="_Toc178199283"/>
      <w:bookmarkEnd w:id="1809"/>
      <w:r>
        <w:t>8.2.1.7</w:t>
      </w:r>
      <w:r w:rsidRPr="00D64F90">
        <w:tab/>
      </w:r>
      <w:r>
        <w:t>Rules based affiliation status change procedure</w:t>
      </w:r>
      <w:bookmarkEnd w:id="1814"/>
    </w:p>
    <w:p w14:paraId="6F02BBEE" w14:textId="77777777" w:rsidR="003E2D6B" w:rsidRDefault="003E2D6B" w:rsidP="005B2474">
      <w:pPr>
        <w:pStyle w:val="Heading5"/>
      </w:pPr>
      <w:bookmarkStart w:id="1815" w:name="_CR8_2_1_7_1"/>
      <w:bookmarkStart w:id="1816" w:name="_Toc178199284"/>
      <w:bookmarkEnd w:id="1815"/>
      <w:r>
        <w:t>8.2.1.7.1</w:t>
      </w:r>
      <w:r>
        <w:tab/>
        <w:t>General</w:t>
      </w:r>
      <w:bookmarkEnd w:id="1816"/>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17" w:name="_CR8_2_1_7_2"/>
      <w:bookmarkStart w:id="1818" w:name="_Toc178199285"/>
      <w:bookmarkEnd w:id="1817"/>
      <w:r>
        <w:t>8.2.1.7.2</w:t>
      </w:r>
      <w:r>
        <w:tab/>
        <w:t>User profile defined rules</w:t>
      </w:r>
      <w:bookmarkEnd w:id="1818"/>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19" w:name="_CR8_2_1_7_3"/>
      <w:bookmarkStart w:id="1820" w:name="_Toc178199286"/>
      <w:bookmarkEnd w:id="1819"/>
      <w:r>
        <w:t>8.2.1.7.3</w:t>
      </w:r>
      <w:r>
        <w:tab/>
        <w:t>Group configuration defined rules</w:t>
      </w:r>
      <w:bookmarkEnd w:id="1820"/>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21" w:name="_Hlk104305298"/>
      <w:r>
        <w:t xml:space="preserve"> and the MCData client is within the area specified in the </w:t>
      </w:r>
      <w:r>
        <w:rPr>
          <w:rFonts w:eastAsia="SimSun"/>
        </w:rPr>
        <w:t>&lt;permitted-geographic-area&gt; element</w:t>
      </w:r>
      <w:bookmarkEnd w:id="1821"/>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22" w:name="_CR8_2_2"/>
      <w:bookmarkStart w:id="1823" w:name="_Toc178199287"/>
      <w:bookmarkEnd w:id="1822"/>
      <w:r w:rsidRPr="0079589D">
        <w:t>8.</w:t>
      </w:r>
      <w:r w:rsidR="00307927" w:rsidRPr="0079589D">
        <w:t>2.2</w:t>
      </w:r>
      <w:r w:rsidRPr="0079589D">
        <w:tab/>
        <w:t>MCVideo server procedures</w:t>
      </w:r>
      <w:bookmarkEnd w:id="1810"/>
      <w:bookmarkEnd w:id="1811"/>
      <w:bookmarkEnd w:id="1812"/>
      <w:bookmarkEnd w:id="1813"/>
      <w:bookmarkEnd w:id="1823"/>
    </w:p>
    <w:p w14:paraId="24588BFB" w14:textId="0DF7FD83" w:rsidR="00307927" w:rsidRPr="0079589D" w:rsidRDefault="00307927" w:rsidP="00F1630B">
      <w:pPr>
        <w:pStyle w:val="Heading4"/>
      </w:pPr>
      <w:bookmarkStart w:id="1824" w:name="_CR8_2_2_1"/>
      <w:bookmarkStart w:id="1825" w:name="_Toc20152499"/>
      <w:bookmarkStart w:id="1826" w:name="_Toc27495164"/>
      <w:bookmarkStart w:id="1827" w:name="_Toc36108632"/>
      <w:bookmarkStart w:id="1828" w:name="_Toc45194420"/>
      <w:bookmarkStart w:id="1829" w:name="_Toc178199288"/>
      <w:bookmarkEnd w:id="1824"/>
      <w:r w:rsidRPr="0079589D">
        <w:t>8.2.2.1</w:t>
      </w:r>
      <w:r w:rsidRPr="0079589D">
        <w:tab/>
        <w:t>General</w:t>
      </w:r>
      <w:bookmarkEnd w:id="1825"/>
      <w:bookmarkEnd w:id="1826"/>
      <w:bookmarkEnd w:id="1827"/>
      <w:bookmarkEnd w:id="1828"/>
      <w:bookmarkEnd w:id="1829"/>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30" w:name="_CR8_2_2_2"/>
      <w:bookmarkStart w:id="1831" w:name="_Toc20152500"/>
      <w:bookmarkStart w:id="1832" w:name="_Toc27495165"/>
      <w:bookmarkStart w:id="1833" w:name="_Toc36108633"/>
      <w:bookmarkStart w:id="1834" w:name="_Toc45194421"/>
      <w:bookmarkStart w:id="1835" w:name="_Toc178199289"/>
      <w:bookmarkEnd w:id="1830"/>
      <w:r w:rsidRPr="0079589D">
        <w:t>8.2.2.2</w:t>
      </w:r>
      <w:r w:rsidRPr="0079589D">
        <w:tab/>
        <w:t>Procedures of MCVideo server serving the MCVideo user</w:t>
      </w:r>
      <w:bookmarkEnd w:id="1831"/>
      <w:bookmarkEnd w:id="1832"/>
      <w:bookmarkEnd w:id="1833"/>
      <w:bookmarkEnd w:id="1834"/>
      <w:bookmarkEnd w:id="1835"/>
    </w:p>
    <w:p w14:paraId="70C27A22" w14:textId="4F39C630" w:rsidR="00307927" w:rsidRPr="0079589D" w:rsidRDefault="00307927" w:rsidP="00F1630B">
      <w:pPr>
        <w:pStyle w:val="Heading5"/>
      </w:pPr>
      <w:bookmarkStart w:id="1836" w:name="_CR8_2_2_2_1"/>
      <w:bookmarkStart w:id="1837" w:name="_Toc20152501"/>
      <w:bookmarkStart w:id="1838" w:name="_Toc27495166"/>
      <w:bookmarkStart w:id="1839" w:name="_Toc36108634"/>
      <w:bookmarkStart w:id="1840" w:name="_Toc45194422"/>
      <w:bookmarkStart w:id="1841" w:name="_Toc178199290"/>
      <w:bookmarkEnd w:id="1836"/>
      <w:r w:rsidRPr="0079589D">
        <w:t>8.2.2.2.1</w:t>
      </w:r>
      <w:r w:rsidRPr="0079589D">
        <w:tab/>
        <w:t>General</w:t>
      </w:r>
      <w:bookmarkEnd w:id="1837"/>
      <w:bookmarkEnd w:id="1838"/>
      <w:bookmarkEnd w:id="1839"/>
      <w:bookmarkEnd w:id="1840"/>
      <w:bookmarkEnd w:id="184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42" w:name="_CR8_2_2_2_2"/>
      <w:bookmarkStart w:id="1843" w:name="_Toc20152502"/>
      <w:bookmarkStart w:id="1844" w:name="_Toc27495167"/>
      <w:bookmarkStart w:id="1845" w:name="_Toc36108635"/>
      <w:bookmarkStart w:id="1846" w:name="_Toc45194423"/>
      <w:bookmarkStart w:id="1847" w:name="_Toc178199291"/>
      <w:bookmarkEnd w:id="1842"/>
      <w:r w:rsidRPr="0079589D">
        <w:t>8.2.2.2.2</w:t>
      </w:r>
      <w:r w:rsidRPr="0079589D">
        <w:tab/>
        <w:t>Stored information</w:t>
      </w:r>
      <w:bookmarkEnd w:id="1843"/>
      <w:bookmarkEnd w:id="1844"/>
      <w:bookmarkEnd w:id="1845"/>
      <w:bookmarkEnd w:id="1846"/>
      <w:bookmarkEnd w:id="1847"/>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48" w:name="_CR8_2_2_2_3"/>
      <w:bookmarkStart w:id="1849" w:name="_Toc20152503"/>
      <w:bookmarkStart w:id="1850" w:name="_Toc27495168"/>
      <w:bookmarkStart w:id="1851" w:name="_Toc36108636"/>
      <w:bookmarkStart w:id="1852" w:name="_Toc45194424"/>
      <w:bookmarkStart w:id="1853" w:name="_Toc178199292"/>
      <w:bookmarkEnd w:id="1848"/>
      <w:r w:rsidRPr="0079589D">
        <w:t>8.2.2.2.3</w:t>
      </w:r>
      <w:r w:rsidRPr="0079589D">
        <w:tab/>
        <w:t>Receiving affiliation status change from MCVideo client procedure</w:t>
      </w:r>
      <w:bookmarkEnd w:id="1849"/>
      <w:bookmarkEnd w:id="1850"/>
      <w:bookmarkEnd w:id="1851"/>
      <w:bookmarkEnd w:id="1852"/>
      <w:bookmarkEnd w:id="1853"/>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54" w:name="_CR8_2_2_2_4"/>
      <w:bookmarkStart w:id="1855" w:name="_Toc20152504"/>
      <w:bookmarkStart w:id="1856" w:name="_Toc27495169"/>
      <w:bookmarkStart w:id="1857" w:name="_Toc36108637"/>
      <w:bookmarkStart w:id="1858" w:name="_Toc45194425"/>
      <w:bookmarkStart w:id="1859" w:name="_Toc178199293"/>
      <w:bookmarkEnd w:id="1854"/>
      <w:r w:rsidRPr="0079589D">
        <w:t>8.2.2.2.4</w:t>
      </w:r>
      <w:r w:rsidRPr="0079589D">
        <w:tab/>
        <w:t>Receiving subscription to affiliation status procedure</w:t>
      </w:r>
      <w:bookmarkEnd w:id="1855"/>
      <w:bookmarkEnd w:id="1856"/>
      <w:bookmarkEnd w:id="1857"/>
      <w:bookmarkEnd w:id="1858"/>
      <w:bookmarkEnd w:id="1859"/>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60" w:name="_CR8_2_2_2_5"/>
      <w:bookmarkStart w:id="1861" w:name="_Toc20152505"/>
      <w:bookmarkStart w:id="1862" w:name="_Toc27495170"/>
      <w:bookmarkStart w:id="1863" w:name="_Toc36108638"/>
      <w:bookmarkStart w:id="1864" w:name="_Toc45194426"/>
      <w:bookmarkStart w:id="1865" w:name="_Toc178199294"/>
      <w:bookmarkEnd w:id="1860"/>
      <w:r w:rsidRPr="0079589D">
        <w:t>8.2.2.2.5</w:t>
      </w:r>
      <w:r w:rsidRPr="0079589D">
        <w:tab/>
        <w:t>Sending notification of change of affiliation status procedure</w:t>
      </w:r>
      <w:bookmarkEnd w:id="1861"/>
      <w:bookmarkEnd w:id="1862"/>
      <w:bookmarkEnd w:id="1863"/>
      <w:bookmarkEnd w:id="1864"/>
      <w:bookmarkEnd w:id="1865"/>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66" w:name="_CR8_2_2_2_6"/>
      <w:bookmarkStart w:id="1867" w:name="_Toc20152506"/>
      <w:bookmarkStart w:id="1868" w:name="_Toc27495171"/>
      <w:bookmarkStart w:id="1869" w:name="_Toc36108639"/>
      <w:bookmarkStart w:id="1870" w:name="_Toc45194427"/>
      <w:bookmarkStart w:id="1871" w:name="_Toc178199295"/>
      <w:bookmarkEnd w:id="1866"/>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867"/>
      <w:bookmarkEnd w:id="1868"/>
      <w:bookmarkEnd w:id="1869"/>
      <w:bookmarkEnd w:id="1870"/>
      <w:bookmarkEnd w:id="1871"/>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872" w:name="_CR8_2_2_2_7"/>
      <w:bookmarkStart w:id="1873" w:name="_Toc20152507"/>
      <w:bookmarkStart w:id="1874" w:name="_Toc27495172"/>
      <w:bookmarkStart w:id="1875" w:name="_Toc36108640"/>
      <w:bookmarkStart w:id="1876" w:name="_Toc45194428"/>
      <w:bookmarkStart w:id="1877" w:name="_Toc178199296"/>
      <w:bookmarkEnd w:id="1872"/>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873"/>
      <w:bookmarkEnd w:id="1874"/>
      <w:bookmarkEnd w:id="1875"/>
      <w:bookmarkEnd w:id="1876"/>
      <w:bookmarkEnd w:id="1877"/>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878" w:name="_CR8_2_2_2_8"/>
      <w:bookmarkStart w:id="1879" w:name="_Toc20152508"/>
      <w:bookmarkStart w:id="1880" w:name="_Toc27495173"/>
      <w:bookmarkStart w:id="1881" w:name="_Toc36108641"/>
      <w:bookmarkStart w:id="1882" w:name="_Toc45194429"/>
      <w:bookmarkStart w:id="1883" w:name="_Toc178199297"/>
      <w:bookmarkEnd w:id="1878"/>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879"/>
      <w:bookmarkEnd w:id="1880"/>
      <w:bookmarkEnd w:id="1881"/>
      <w:bookmarkEnd w:id="1882"/>
      <w:bookmarkEnd w:id="1883"/>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84" w:name="_CR8_2_2_2_9"/>
      <w:bookmarkStart w:id="1885" w:name="_Toc20152509"/>
      <w:bookmarkStart w:id="1886" w:name="_Toc27495174"/>
      <w:bookmarkStart w:id="1887" w:name="_Toc36108642"/>
      <w:bookmarkStart w:id="1888" w:name="_Toc45194430"/>
      <w:bookmarkStart w:id="1889" w:name="_Toc178199298"/>
      <w:bookmarkEnd w:id="1884"/>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885"/>
      <w:bookmarkEnd w:id="1886"/>
      <w:bookmarkEnd w:id="1887"/>
      <w:bookmarkEnd w:id="1888"/>
      <w:bookmarkEnd w:id="1889"/>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890" w:name="_CR8_2_2_2_10"/>
      <w:bookmarkStart w:id="1891" w:name="_Toc20152510"/>
      <w:bookmarkStart w:id="1892" w:name="_Toc27495175"/>
      <w:bookmarkStart w:id="1893" w:name="_Toc36108643"/>
      <w:bookmarkStart w:id="1894" w:name="_Toc45194431"/>
      <w:bookmarkStart w:id="1895" w:name="_Toc178199299"/>
      <w:bookmarkEnd w:id="1890"/>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891"/>
      <w:bookmarkEnd w:id="1892"/>
      <w:bookmarkEnd w:id="1893"/>
      <w:bookmarkEnd w:id="1894"/>
      <w:bookmarkEnd w:id="1895"/>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96" w:name="_CR8_2_2_2_11"/>
      <w:bookmarkStart w:id="1897" w:name="_Toc20152511"/>
      <w:bookmarkStart w:id="1898" w:name="_Toc27495176"/>
      <w:bookmarkStart w:id="1899" w:name="_Toc36108644"/>
      <w:bookmarkStart w:id="1900" w:name="_Toc45194432"/>
      <w:bookmarkStart w:id="1901" w:name="_Toc178199300"/>
      <w:bookmarkEnd w:id="1896"/>
      <w:r w:rsidRPr="0079589D">
        <w:t>8.2.2.2.11</w:t>
      </w:r>
      <w:r w:rsidRPr="0079589D">
        <w:tab/>
        <w:t>Affiliation status determination</w:t>
      </w:r>
      <w:bookmarkEnd w:id="1897"/>
      <w:bookmarkEnd w:id="1898"/>
      <w:bookmarkEnd w:id="1899"/>
      <w:bookmarkEnd w:id="1900"/>
      <w:bookmarkEnd w:id="190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02" w:name="_CR8_2_2_2_12"/>
      <w:bookmarkStart w:id="1903" w:name="_Toc20152512"/>
      <w:bookmarkStart w:id="1904" w:name="_Toc27495177"/>
      <w:bookmarkStart w:id="1905" w:name="_Toc36108645"/>
      <w:bookmarkStart w:id="1906" w:name="_Toc45194433"/>
      <w:bookmarkStart w:id="1907" w:name="_Toc178199301"/>
      <w:bookmarkEnd w:id="1902"/>
      <w:r w:rsidRPr="0079589D">
        <w:t>8.2.2.2.12</w:t>
      </w:r>
      <w:r w:rsidRPr="0079589D">
        <w:tab/>
        <w:t>Affiliation status change by implicit affiliation</w:t>
      </w:r>
      <w:bookmarkEnd w:id="1903"/>
      <w:bookmarkEnd w:id="1904"/>
      <w:bookmarkEnd w:id="1905"/>
      <w:bookmarkEnd w:id="1906"/>
      <w:bookmarkEnd w:id="1907"/>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08" w:name="_CR8_2_2_2_13"/>
      <w:bookmarkStart w:id="1909" w:name="_Toc20152513"/>
      <w:bookmarkStart w:id="1910" w:name="_Toc27495178"/>
      <w:bookmarkStart w:id="1911" w:name="_Toc36108646"/>
      <w:bookmarkStart w:id="1912" w:name="_Toc45194434"/>
      <w:bookmarkStart w:id="1913" w:name="_Toc178199302"/>
      <w:bookmarkEnd w:id="1908"/>
      <w:r w:rsidRPr="0079589D">
        <w:t>8.2.2.2.13</w:t>
      </w:r>
      <w:r w:rsidRPr="0079589D">
        <w:tab/>
        <w:t>Implicit affiliation status change completion</w:t>
      </w:r>
      <w:bookmarkEnd w:id="1909"/>
      <w:bookmarkEnd w:id="1910"/>
      <w:bookmarkEnd w:id="1911"/>
      <w:bookmarkEnd w:id="1912"/>
      <w:bookmarkEnd w:id="1913"/>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14" w:name="_CR8_2_2_2_14"/>
      <w:bookmarkStart w:id="1915" w:name="_Toc20152514"/>
      <w:bookmarkStart w:id="1916" w:name="_Toc27495179"/>
      <w:bookmarkStart w:id="1917" w:name="_Toc36108647"/>
      <w:bookmarkStart w:id="1918" w:name="_Toc45194435"/>
      <w:bookmarkStart w:id="1919" w:name="_Toc178199303"/>
      <w:bookmarkEnd w:id="1914"/>
      <w:r w:rsidRPr="0079589D">
        <w:t>8.2.2.2.14</w:t>
      </w:r>
      <w:r w:rsidRPr="0079589D">
        <w:tab/>
        <w:t>Implicit affiliation status change cancellation</w:t>
      </w:r>
      <w:bookmarkEnd w:id="1915"/>
      <w:bookmarkEnd w:id="1916"/>
      <w:bookmarkEnd w:id="1917"/>
      <w:bookmarkEnd w:id="1918"/>
      <w:bookmarkEnd w:id="1919"/>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20" w:name="_CR8_2_2_2_15"/>
      <w:bookmarkStart w:id="1921" w:name="_Toc20152515"/>
      <w:bookmarkStart w:id="1922" w:name="_Toc27495180"/>
      <w:bookmarkStart w:id="1923" w:name="_Toc36108648"/>
      <w:bookmarkStart w:id="1924" w:name="_Toc45194436"/>
      <w:bookmarkStart w:id="1925" w:name="_Toc178199304"/>
      <w:bookmarkEnd w:id="1920"/>
      <w:r w:rsidRPr="0079589D">
        <w:t>8.2.2.2.15</w:t>
      </w:r>
      <w:r w:rsidRPr="0079589D">
        <w:tab/>
      </w:r>
      <w:r w:rsidRPr="0079589D">
        <w:rPr>
          <w:lang w:val="en-US"/>
        </w:rPr>
        <w:t xml:space="preserve">Implicit affiliation to configured groups </w:t>
      </w:r>
      <w:r w:rsidRPr="0079589D">
        <w:t>procedure</w:t>
      </w:r>
      <w:bookmarkEnd w:id="1921"/>
      <w:bookmarkEnd w:id="1922"/>
      <w:bookmarkEnd w:id="1923"/>
      <w:bookmarkEnd w:id="1924"/>
      <w:bookmarkEnd w:id="1925"/>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26" w:name="_CR8_2_2_2_16"/>
      <w:bookmarkStart w:id="1927" w:name="_Toc20152516"/>
      <w:bookmarkStart w:id="1928" w:name="_Toc27495181"/>
      <w:bookmarkStart w:id="1929" w:name="_Toc36108649"/>
      <w:bookmarkStart w:id="1930" w:name="_Toc45194437"/>
      <w:bookmarkStart w:id="1931" w:name="_Toc178199305"/>
      <w:bookmarkEnd w:id="1926"/>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27"/>
      <w:bookmarkEnd w:id="1928"/>
      <w:bookmarkEnd w:id="1929"/>
      <w:bookmarkEnd w:id="1930"/>
      <w:bookmarkEnd w:id="1931"/>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32" w:name="_CR8_2_2_3"/>
      <w:bookmarkStart w:id="1933" w:name="_Toc20152517"/>
      <w:bookmarkStart w:id="1934" w:name="_Toc27495182"/>
      <w:bookmarkStart w:id="1935" w:name="_Toc36108650"/>
      <w:bookmarkStart w:id="1936" w:name="_Toc45194438"/>
      <w:bookmarkStart w:id="1937" w:name="_Toc178199306"/>
      <w:bookmarkEnd w:id="1932"/>
      <w:r w:rsidRPr="0079589D">
        <w:t>8.2.2.3</w:t>
      </w:r>
      <w:r w:rsidRPr="0079589D">
        <w:tab/>
        <w:t>Procedures of MCVideo server owning the MCVideo group</w:t>
      </w:r>
      <w:bookmarkEnd w:id="1933"/>
      <w:bookmarkEnd w:id="1934"/>
      <w:bookmarkEnd w:id="1935"/>
      <w:bookmarkEnd w:id="1936"/>
      <w:bookmarkEnd w:id="1937"/>
    </w:p>
    <w:p w14:paraId="2C5B63B7" w14:textId="139C6D2A" w:rsidR="00307927" w:rsidRPr="0079589D" w:rsidRDefault="00307927" w:rsidP="00F1630B">
      <w:pPr>
        <w:pStyle w:val="Heading5"/>
        <w:rPr>
          <w:lang w:val="en-US"/>
        </w:rPr>
      </w:pPr>
      <w:bookmarkStart w:id="1938" w:name="_CR8_2_2_3_1"/>
      <w:bookmarkStart w:id="1939" w:name="_Toc20152518"/>
      <w:bookmarkStart w:id="1940" w:name="_Toc27495183"/>
      <w:bookmarkStart w:id="1941" w:name="_Toc36108651"/>
      <w:bookmarkStart w:id="1942" w:name="_Toc45194439"/>
      <w:bookmarkStart w:id="1943" w:name="_Toc178199307"/>
      <w:bookmarkEnd w:id="1938"/>
      <w:r w:rsidRPr="0079589D">
        <w:t>8.2.2.3.</w:t>
      </w:r>
      <w:r w:rsidRPr="0079589D">
        <w:rPr>
          <w:lang w:val="en-US"/>
        </w:rPr>
        <w:t>1</w:t>
      </w:r>
      <w:r w:rsidRPr="0079589D">
        <w:tab/>
      </w:r>
      <w:r w:rsidRPr="0079589D">
        <w:rPr>
          <w:lang w:val="en-US"/>
        </w:rPr>
        <w:t>General</w:t>
      </w:r>
      <w:bookmarkEnd w:id="1939"/>
      <w:bookmarkEnd w:id="1940"/>
      <w:bookmarkEnd w:id="1941"/>
      <w:bookmarkEnd w:id="1942"/>
      <w:bookmarkEnd w:id="1943"/>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44" w:name="_CR8_2_2_3_2"/>
      <w:bookmarkStart w:id="1945" w:name="_Toc20152519"/>
      <w:bookmarkStart w:id="1946" w:name="_Toc27495184"/>
      <w:bookmarkStart w:id="1947" w:name="_Toc36108652"/>
      <w:bookmarkStart w:id="1948" w:name="_Toc45194440"/>
      <w:bookmarkStart w:id="1949" w:name="_Toc178199308"/>
      <w:bookmarkEnd w:id="1944"/>
      <w:r w:rsidRPr="0079589D">
        <w:t>8.2.2.3.</w:t>
      </w:r>
      <w:r w:rsidRPr="0079589D">
        <w:rPr>
          <w:lang w:val="en-US"/>
        </w:rPr>
        <w:t>2</w:t>
      </w:r>
      <w:r w:rsidRPr="0079589D">
        <w:tab/>
        <w:t>Stored information</w:t>
      </w:r>
      <w:bookmarkEnd w:id="1945"/>
      <w:bookmarkEnd w:id="1946"/>
      <w:bookmarkEnd w:id="1947"/>
      <w:bookmarkEnd w:id="1948"/>
      <w:bookmarkEnd w:id="1949"/>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50" w:name="_CR8_2_2_3_3"/>
      <w:bookmarkStart w:id="1951" w:name="_Toc20152520"/>
      <w:bookmarkStart w:id="1952" w:name="_Toc27495185"/>
      <w:bookmarkStart w:id="1953" w:name="_Toc36108653"/>
      <w:bookmarkStart w:id="1954" w:name="_Toc45194441"/>
      <w:bookmarkStart w:id="1955" w:name="_Toc178199309"/>
      <w:bookmarkEnd w:id="1950"/>
      <w:r w:rsidRPr="0079589D">
        <w:t>8.2.2.3.3</w:t>
      </w:r>
      <w:r w:rsidRPr="0079589D">
        <w:tab/>
        <w:t>Receiving group affiliation status change procedure</w:t>
      </w:r>
      <w:bookmarkEnd w:id="1951"/>
      <w:bookmarkEnd w:id="1952"/>
      <w:bookmarkEnd w:id="1953"/>
      <w:bookmarkEnd w:id="1954"/>
      <w:bookmarkEnd w:id="1955"/>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956" w:name="_CR8_2_2_3_4"/>
      <w:bookmarkStart w:id="1957" w:name="_Toc20152521"/>
      <w:bookmarkStart w:id="1958" w:name="_Toc27495186"/>
      <w:bookmarkStart w:id="1959" w:name="_Toc36108654"/>
      <w:bookmarkStart w:id="1960" w:name="_Toc45194442"/>
      <w:bookmarkStart w:id="1961" w:name="_Toc178199310"/>
      <w:bookmarkEnd w:id="1956"/>
      <w:r w:rsidRPr="0079589D">
        <w:t>8.2.2.3.</w:t>
      </w:r>
      <w:r w:rsidRPr="0079589D">
        <w:rPr>
          <w:lang w:val="en-US"/>
        </w:rPr>
        <w:t>4</w:t>
      </w:r>
      <w:r w:rsidRPr="0079589D">
        <w:tab/>
        <w:t>Receiving subscription to affiliation status procedure</w:t>
      </w:r>
      <w:bookmarkEnd w:id="1957"/>
      <w:bookmarkEnd w:id="1958"/>
      <w:bookmarkEnd w:id="1959"/>
      <w:bookmarkEnd w:id="1960"/>
      <w:bookmarkEnd w:id="196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62" w:name="_CR8_2_2_3_5"/>
      <w:bookmarkStart w:id="1963" w:name="_Toc20152522"/>
      <w:bookmarkStart w:id="1964" w:name="_Toc27495187"/>
      <w:bookmarkStart w:id="1965" w:name="_Toc36108655"/>
      <w:bookmarkStart w:id="1966" w:name="_Toc45194443"/>
      <w:bookmarkStart w:id="1967" w:name="_Toc178199311"/>
      <w:bookmarkEnd w:id="1962"/>
      <w:r w:rsidRPr="0079589D">
        <w:t>8.2.2.3.</w:t>
      </w:r>
      <w:r w:rsidRPr="0079589D">
        <w:rPr>
          <w:lang w:val="en-US"/>
        </w:rPr>
        <w:t>5</w:t>
      </w:r>
      <w:r w:rsidRPr="0079589D">
        <w:tab/>
        <w:t>Sending notification of change of affiliation status procedure</w:t>
      </w:r>
      <w:bookmarkEnd w:id="1963"/>
      <w:bookmarkEnd w:id="1964"/>
      <w:bookmarkEnd w:id="1965"/>
      <w:bookmarkEnd w:id="1966"/>
      <w:bookmarkEnd w:id="1967"/>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68" w:name="_CR8_2_2_3_6"/>
      <w:bookmarkStart w:id="1969" w:name="_Toc20152523"/>
      <w:bookmarkStart w:id="1970" w:name="_Toc27495188"/>
      <w:bookmarkStart w:id="1971" w:name="_Toc36108656"/>
      <w:bookmarkStart w:id="1972" w:name="_Toc45194444"/>
      <w:bookmarkStart w:id="1973" w:name="_Toc178199312"/>
      <w:bookmarkEnd w:id="196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69"/>
      <w:bookmarkEnd w:id="1970"/>
      <w:bookmarkEnd w:id="1971"/>
      <w:bookmarkEnd w:id="1972"/>
      <w:bookmarkEnd w:id="1973"/>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74" w:name="_CR8_2_2_3_7"/>
      <w:bookmarkStart w:id="1975" w:name="_Toc20152524"/>
      <w:bookmarkStart w:id="1976" w:name="_Toc27495189"/>
      <w:bookmarkStart w:id="1977" w:name="_Toc36108657"/>
      <w:bookmarkStart w:id="1978" w:name="_Toc45194445"/>
      <w:bookmarkStart w:id="1979" w:name="_Toc178199313"/>
      <w:bookmarkEnd w:id="1974"/>
      <w:r w:rsidRPr="0079589D">
        <w:t>8.2.2.3.</w:t>
      </w:r>
      <w:r w:rsidRPr="0079589D">
        <w:rPr>
          <w:lang w:val="en-US"/>
        </w:rPr>
        <w:t>7</w:t>
      </w:r>
      <w:r w:rsidRPr="0079589D">
        <w:tab/>
        <w:t>Affiliation status change by implicit affiliation procedure</w:t>
      </w:r>
      <w:bookmarkEnd w:id="1975"/>
      <w:bookmarkEnd w:id="1976"/>
      <w:bookmarkEnd w:id="1977"/>
      <w:bookmarkEnd w:id="1978"/>
      <w:bookmarkEnd w:id="1979"/>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980" w:name="_CR8_2_2_3_8"/>
      <w:bookmarkStart w:id="1981" w:name="_Toc20152525"/>
      <w:bookmarkStart w:id="1982" w:name="_Toc27495190"/>
      <w:bookmarkStart w:id="1983" w:name="_Toc36108658"/>
      <w:bookmarkStart w:id="1984" w:name="_Toc45194446"/>
      <w:bookmarkStart w:id="1985" w:name="_Toc178199314"/>
      <w:bookmarkEnd w:id="1980"/>
      <w:r>
        <w:rPr>
          <w:lang w:val="en-US"/>
        </w:rPr>
        <w:t>8</w:t>
      </w:r>
      <w:r>
        <w:t>.2.2.3.</w:t>
      </w:r>
      <w:r w:rsidRPr="00137FC6">
        <w:t>8</w:t>
      </w:r>
      <w:r>
        <w:tab/>
        <w:t>A</w:t>
      </w:r>
      <w:r w:rsidRPr="00A96C45">
        <w:t>ffiliation</w:t>
      </w:r>
      <w:r>
        <w:t xml:space="preserve"> eligibility check procedure</w:t>
      </w:r>
      <w:bookmarkEnd w:id="1981"/>
      <w:bookmarkEnd w:id="1982"/>
      <w:bookmarkEnd w:id="1983"/>
      <w:bookmarkEnd w:id="1984"/>
      <w:bookmarkEnd w:id="1985"/>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986" w:name="_CR8_2_2_3_9"/>
      <w:bookmarkStart w:id="1987" w:name="_Toc20152526"/>
      <w:bookmarkStart w:id="1988" w:name="_Toc27495191"/>
      <w:bookmarkStart w:id="1989" w:name="_Toc36108659"/>
      <w:bookmarkStart w:id="1990" w:name="_Toc45194447"/>
      <w:bookmarkStart w:id="1991" w:name="_Toc178199315"/>
      <w:bookmarkEnd w:id="1986"/>
      <w:r>
        <w:t>8.2.2.3.</w:t>
      </w:r>
      <w:r>
        <w:rPr>
          <w:lang w:val="en-US"/>
        </w:rPr>
        <w:t>9</w:t>
      </w:r>
      <w:r w:rsidRPr="0073469F">
        <w:tab/>
        <w:t xml:space="preserve">Receiving subscription to </w:t>
      </w:r>
      <w:r>
        <w:t>group dynamic data</w:t>
      </w:r>
      <w:r w:rsidRPr="0073469F">
        <w:t xml:space="preserve"> procedure</w:t>
      </w:r>
      <w:bookmarkEnd w:id="1987"/>
      <w:bookmarkEnd w:id="1988"/>
      <w:bookmarkEnd w:id="1989"/>
      <w:bookmarkEnd w:id="1990"/>
      <w:bookmarkEnd w:id="1991"/>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92" w:name="_CR8_2_2_3_10"/>
      <w:bookmarkStart w:id="1993" w:name="_Toc20152527"/>
      <w:bookmarkStart w:id="1994" w:name="_Toc27495192"/>
      <w:bookmarkStart w:id="1995" w:name="_Toc36108660"/>
      <w:bookmarkStart w:id="1996" w:name="_Toc45194448"/>
      <w:bookmarkStart w:id="1997" w:name="_Toc178199316"/>
      <w:bookmarkEnd w:id="1992"/>
      <w:r>
        <w:t>8.2.2.3.</w:t>
      </w:r>
      <w:r w:rsidRPr="00624153">
        <w:t>10</w:t>
      </w:r>
      <w:r w:rsidRPr="0073469F">
        <w:tab/>
        <w:t xml:space="preserve">Sending notification of change of </w:t>
      </w:r>
      <w:r>
        <w:t>group dynamic data</w:t>
      </w:r>
      <w:r w:rsidRPr="0073469F">
        <w:t xml:space="preserve"> procedure</w:t>
      </w:r>
      <w:bookmarkEnd w:id="1993"/>
      <w:bookmarkEnd w:id="1994"/>
      <w:bookmarkEnd w:id="1995"/>
      <w:bookmarkEnd w:id="1996"/>
      <w:bookmarkEnd w:id="1997"/>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98" w:name="_CR8_3"/>
      <w:bookmarkStart w:id="1999" w:name="_Toc20152528"/>
      <w:bookmarkStart w:id="2000" w:name="_Toc27495193"/>
      <w:bookmarkStart w:id="2001" w:name="_Toc36108661"/>
      <w:bookmarkStart w:id="2002" w:name="_Toc45194449"/>
      <w:bookmarkStart w:id="2003" w:name="_Toc178199317"/>
      <w:bookmarkEnd w:id="1998"/>
      <w:r w:rsidRPr="0079589D">
        <w:t>8.3</w:t>
      </w:r>
      <w:r w:rsidRPr="0079589D">
        <w:tab/>
        <w:t>Coding</w:t>
      </w:r>
      <w:bookmarkEnd w:id="1999"/>
      <w:bookmarkEnd w:id="2000"/>
      <w:bookmarkEnd w:id="2001"/>
      <w:bookmarkEnd w:id="2002"/>
      <w:bookmarkEnd w:id="2003"/>
    </w:p>
    <w:p w14:paraId="06AB022B" w14:textId="39A34B90" w:rsidR="00307927" w:rsidRPr="0079589D" w:rsidRDefault="00307927" w:rsidP="00F1630B">
      <w:pPr>
        <w:pStyle w:val="Heading3"/>
        <w:rPr>
          <w:rFonts w:eastAsia="SimSun"/>
          <w:lang w:val="en-US"/>
        </w:rPr>
      </w:pPr>
      <w:bookmarkStart w:id="2004" w:name="_CR8_3_1"/>
      <w:bookmarkStart w:id="2005" w:name="_Toc20152529"/>
      <w:bookmarkStart w:id="2006" w:name="_Toc27495194"/>
      <w:bookmarkStart w:id="2007" w:name="_Toc36108662"/>
      <w:bookmarkStart w:id="2008" w:name="_Toc45194450"/>
      <w:bookmarkStart w:id="2009" w:name="_Toc178199318"/>
      <w:bookmarkEnd w:id="2004"/>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05"/>
      <w:bookmarkEnd w:id="2006"/>
      <w:bookmarkEnd w:id="2007"/>
      <w:bookmarkEnd w:id="2008"/>
      <w:bookmarkEnd w:id="2009"/>
    </w:p>
    <w:p w14:paraId="697EE277" w14:textId="3299D412" w:rsidR="00307927" w:rsidRPr="0079589D" w:rsidRDefault="00307927" w:rsidP="00F1630B">
      <w:pPr>
        <w:pStyle w:val="Heading4"/>
        <w:rPr>
          <w:lang w:val="en-US"/>
        </w:rPr>
      </w:pPr>
      <w:bookmarkStart w:id="2010" w:name="_CR8_3_1_1"/>
      <w:bookmarkStart w:id="2011" w:name="_Toc20152530"/>
      <w:bookmarkStart w:id="2012" w:name="_Toc27495195"/>
      <w:bookmarkStart w:id="2013" w:name="_Toc36108663"/>
      <w:bookmarkStart w:id="2014" w:name="_Toc45194451"/>
      <w:bookmarkStart w:id="2015" w:name="_Toc178199319"/>
      <w:bookmarkEnd w:id="2010"/>
      <w:r w:rsidRPr="0079589D">
        <w:t>8.3.1.1</w:t>
      </w:r>
      <w:r w:rsidRPr="0079589D">
        <w:tab/>
        <w:t>Introduction</w:t>
      </w:r>
      <w:bookmarkEnd w:id="2011"/>
      <w:bookmarkEnd w:id="2012"/>
      <w:bookmarkEnd w:id="2013"/>
      <w:bookmarkEnd w:id="2014"/>
      <w:bookmarkEnd w:id="2015"/>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16" w:name="_CR8_3_1_2"/>
      <w:bookmarkStart w:id="2017" w:name="_Toc20152531"/>
      <w:bookmarkStart w:id="2018" w:name="_Toc27495196"/>
      <w:bookmarkStart w:id="2019" w:name="_Toc36108664"/>
      <w:bookmarkStart w:id="2020" w:name="_Toc45194452"/>
      <w:bookmarkStart w:id="2021" w:name="_Toc178199320"/>
      <w:bookmarkEnd w:id="2016"/>
      <w:r w:rsidRPr="0079589D">
        <w:t>8.3.1.2</w:t>
      </w:r>
      <w:r w:rsidRPr="0079589D">
        <w:tab/>
        <w:t>Syntax</w:t>
      </w:r>
      <w:bookmarkEnd w:id="2017"/>
      <w:bookmarkEnd w:id="2018"/>
      <w:bookmarkEnd w:id="2019"/>
      <w:bookmarkEnd w:id="2020"/>
      <w:bookmarkEnd w:id="202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22" w:name="_Hlk112328303"/>
      <w:r>
        <w:rPr>
          <w:rFonts w:eastAsia="SimSun"/>
        </w:rPr>
        <w:t xml:space="preserve">that </w:t>
      </w:r>
      <w:bookmarkEnd w:id="2022"/>
      <w:r>
        <w:t xml:space="preserve">the group member </w:t>
      </w:r>
      <w:bookmarkStart w:id="202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2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24" w:name="_CRTable8_3_1_21"/>
      <w:r w:rsidRPr="0079589D">
        <w:t>Table </w:t>
      </w:r>
      <w:bookmarkEnd w:id="2024"/>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25"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25"/>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26" w:name="_CRTable8_3_1_22"/>
      <w:r w:rsidRPr="0079589D">
        <w:t>Table </w:t>
      </w:r>
      <w:bookmarkEnd w:id="2026"/>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27" w:name="_CRTable8_3_1_23ABNFsyntaxofvaluesofthe"/>
      <w:r w:rsidRPr="00D51B74">
        <w:t>Table </w:t>
      </w:r>
      <w:bookmarkEnd w:id="2027"/>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28" w:name="_CR8_3_2"/>
      <w:bookmarkStart w:id="2029" w:name="_Toc20152532"/>
      <w:bookmarkStart w:id="2030" w:name="_Toc27495197"/>
      <w:bookmarkStart w:id="2031" w:name="_Toc36108665"/>
      <w:bookmarkStart w:id="2032" w:name="_Toc45194453"/>
      <w:bookmarkStart w:id="2033" w:name="_Toc178199321"/>
      <w:bookmarkEnd w:id="2028"/>
      <w:r w:rsidRPr="0079589D">
        <w:t>8.3.2</w:t>
      </w:r>
      <w:r w:rsidRPr="0079589D">
        <w:tab/>
        <w:t xml:space="preserve">Extension of </w:t>
      </w:r>
      <w:r w:rsidRPr="0079589D">
        <w:rPr>
          <w:rFonts w:eastAsia="SimSun"/>
        </w:rPr>
        <w:t>application/simple-filter+xml MIME type</w:t>
      </w:r>
      <w:bookmarkEnd w:id="2029"/>
      <w:bookmarkEnd w:id="2030"/>
      <w:bookmarkEnd w:id="2031"/>
      <w:bookmarkEnd w:id="2032"/>
      <w:bookmarkEnd w:id="2033"/>
    </w:p>
    <w:p w14:paraId="569F152B" w14:textId="172159D5" w:rsidR="00307927" w:rsidRPr="0079589D" w:rsidRDefault="00307927" w:rsidP="00F1630B">
      <w:pPr>
        <w:pStyle w:val="Heading4"/>
        <w:rPr>
          <w:lang w:val="en-US"/>
        </w:rPr>
      </w:pPr>
      <w:bookmarkStart w:id="2034" w:name="_CR8_3_2_1"/>
      <w:bookmarkStart w:id="2035" w:name="_Toc20152533"/>
      <w:bookmarkStart w:id="2036" w:name="_Toc27495198"/>
      <w:bookmarkStart w:id="2037" w:name="_Toc36108666"/>
      <w:bookmarkStart w:id="2038" w:name="_Toc45194454"/>
      <w:bookmarkStart w:id="2039" w:name="_Toc178199322"/>
      <w:bookmarkEnd w:id="2034"/>
      <w:r w:rsidRPr="0079589D">
        <w:t>8.3.2.1</w:t>
      </w:r>
      <w:r w:rsidRPr="0079589D">
        <w:tab/>
        <w:t>Introduction</w:t>
      </w:r>
      <w:bookmarkEnd w:id="2035"/>
      <w:bookmarkEnd w:id="2036"/>
      <w:bookmarkEnd w:id="2037"/>
      <w:bookmarkEnd w:id="2038"/>
      <w:bookmarkEnd w:id="2039"/>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40" w:name="_CR8_3_2_2"/>
      <w:bookmarkStart w:id="2041" w:name="_Toc20152534"/>
      <w:bookmarkStart w:id="2042" w:name="_Toc27495199"/>
      <w:bookmarkStart w:id="2043" w:name="_Toc36108667"/>
      <w:bookmarkStart w:id="2044" w:name="_Toc45194455"/>
      <w:bookmarkStart w:id="2045" w:name="_Toc178199323"/>
      <w:bookmarkEnd w:id="2040"/>
      <w:r w:rsidRPr="0079589D">
        <w:t>8.3.2.2</w:t>
      </w:r>
      <w:r w:rsidRPr="0079589D">
        <w:tab/>
        <w:t>Syntax</w:t>
      </w:r>
      <w:bookmarkEnd w:id="2041"/>
      <w:bookmarkEnd w:id="2042"/>
      <w:bookmarkEnd w:id="2043"/>
      <w:bookmarkEnd w:id="2044"/>
      <w:bookmarkEnd w:id="2045"/>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46" w:name="_CR9"/>
      <w:bookmarkStart w:id="2047" w:name="_Toc20152535"/>
      <w:bookmarkStart w:id="2048" w:name="_Toc27495200"/>
      <w:bookmarkStart w:id="2049" w:name="_Toc36108668"/>
      <w:bookmarkStart w:id="2050" w:name="_Toc45194456"/>
      <w:bookmarkStart w:id="2051" w:name="_Toc178199324"/>
      <w:bookmarkEnd w:id="2046"/>
      <w:r w:rsidRPr="0079589D">
        <w:t>9</w:t>
      </w:r>
      <w:r w:rsidR="00C53C3D" w:rsidRPr="0079589D">
        <w:tab/>
      </w:r>
      <w:r w:rsidR="00EA7942" w:rsidRPr="0079589D">
        <w:t>Group call</w:t>
      </w:r>
      <w:bookmarkEnd w:id="2047"/>
      <w:bookmarkEnd w:id="2048"/>
      <w:bookmarkEnd w:id="2049"/>
      <w:bookmarkEnd w:id="2050"/>
      <w:bookmarkEnd w:id="2051"/>
    </w:p>
    <w:p w14:paraId="7669E75A" w14:textId="56B39A64" w:rsidR="00C53C3D" w:rsidRPr="0079589D" w:rsidRDefault="00A03B6C" w:rsidP="00F1630B">
      <w:pPr>
        <w:pStyle w:val="Heading2"/>
      </w:pPr>
      <w:bookmarkStart w:id="2052" w:name="_CR9_1"/>
      <w:bookmarkStart w:id="2053" w:name="_Toc20152536"/>
      <w:bookmarkStart w:id="2054" w:name="_Toc27495201"/>
      <w:bookmarkStart w:id="2055" w:name="_Toc36108669"/>
      <w:bookmarkStart w:id="2056" w:name="_Toc45194457"/>
      <w:bookmarkStart w:id="2057" w:name="_Toc178199325"/>
      <w:bookmarkEnd w:id="2052"/>
      <w:r w:rsidRPr="0079589D">
        <w:t>9</w:t>
      </w:r>
      <w:r w:rsidR="00C53C3D" w:rsidRPr="0079589D">
        <w:t>.1</w:t>
      </w:r>
      <w:r w:rsidR="00C53C3D" w:rsidRPr="0079589D">
        <w:tab/>
        <w:t>General</w:t>
      </w:r>
      <w:bookmarkEnd w:id="2053"/>
      <w:bookmarkEnd w:id="2054"/>
      <w:bookmarkEnd w:id="2055"/>
      <w:bookmarkEnd w:id="2056"/>
      <w:bookmarkEnd w:id="2057"/>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58" w:name="_CR9_2"/>
      <w:bookmarkStart w:id="2059" w:name="_Toc20152537"/>
      <w:bookmarkStart w:id="2060" w:name="_Toc27495202"/>
      <w:bookmarkStart w:id="2061" w:name="_Toc36108670"/>
      <w:bookmarkStart w:id="2062" w:name="_Toc45194458"/>
      <w:bookmarkStart w:id="2063" w:name="_Toc178199326"/>
      <w:bookmarkEnd w:id="2058"/>
      <w:r w:rsidRPr="0079589D">
        <w:t>9</w:t>
      </w:r>
      <w:r w:rsidR="00C53C3D" w:rsidRPr="0079589D">
        <w:t>.2</w:t>
      </w:r>
      <w:r w:rsidR="00C53C3D" w:rsidRPr="0079589D">
        <w:tab/>
      </w:r>
      <w:r w:rsidR="00EA7942" w:rsidRPr="0079589D">
        <w:t>On-network group call</w:t>
      </w:r>
      <w:bookmarkEnd w:id="2059"/>
      <w:bookmarkEnd w:id="2060"/>
      <w:bookmarkEnd w:id="2061"/>
      <w:bookmarkEnd w:id="2062"/>
      <w:bookmarkEnd w:id="2063"/>
    </w:p>
    <w:p w14:paraId="15D1D24E" w14:textId="13296E08" w:rsidR="00EA7942" w:rsidRPr="0079589D" w:rsidRDefault="00A03B6C" w:rsidP="00F1630B">
      <w:pPr>
        <w:pStyle w:val="Heading3"/>
      </w:pPr>
      <w:bookmarkStart w:id="2064" w:name="_CR9_2_1"/>
      <w:bookmarkStart w:id="2065" w:name="_Toc20152538"/>
      <w:bookmarkStart w:id="2066" w:name="_Toc27495203"/>
      <w:bookmarkStart w:id="2067" w:name="_Toc36108671"/>
      <w:bookmarkStart w:id="2068" w:name="_Toc45194459"/>
      <w:bookmarkStart w:id="2069" w:name="_Toc178199327"/>
      <w:bookmarkEnd w:id="2064"/>
      <w:r w:rsidRPr="0079589D">
        <w:t>9</w:t>
      </w:r>
      <w:r w:rsidR="00EA7942" w:rsidRPr="0079589D">
        <w:t>.2.1</w:t>
      </w:r>
      <w:r w:rsidR="00EA7942" w:rsidRPr="0079589D">
        <w:tab/>
      </w:r>
      <w:r w:rsidR="00727EDE" w:rsidRPr="0079589D">
        <w:t>Prearranged group call</w:t>
      </w:r>
      <w:bookmarkEnd w:id="2065"/>
      <w:bookmarkEnd w:id="2066"/>
      <w:bookmarkEnd w:id="2067"/>
      <w:bookmarkEnd w:id="2068"/>
      <w:bookmarkEnd w:id="2069"/>
    </w:p>
    <w:p w14:paraId="2D7DC1E5" w14:textId="64DB3012" w:rsidR="00727EDE" w:rsidRPr="0079589D" w:rsidRDefault="00727EDE" w:rsidP="00F1630B">
      <w:pPr>
        <w:pStyle w:val="Heading4"/>
      </w:pPr>
      <w:bookmarkStart w:id="2070" w:name="_CR9_2_1_1"/>
      <w:bookmarkStart w:id="2071" w:name="_Toc20152539"/>
      <w:bookmarkStart w:id="2072" w:name="_Toc27495204"/>
      <w:bookmarkStart w:id="2073" w:name="_Toc36108672"/>
      <w:bookmarkStart w:id="2074" w:name="_Toc45194460"/>
      <w:bookmarkStart w:id="2075" w:name="_Toc178199328"/>
      <w:bookmarkEnd w:id="2070"/>
      <w:r w:rsidRPr="0079589D">
        <w:t>9.2.1</w:t>
      </w:r>
      <w:r w:rsidRPr="0079589D">
        <w:rPr>
          <w:rFonts w:hint="eastAsia"/>
          <w:lang w:eastAsia="zh-CN"/>
        </w:rPr>
        <w:t>.1</w:t>
      </w:r>
      <w:r w:rsidRPr="0079589D">
        <w:tab/>
        <w:t>General</w:t>
      </w:r>
      <w:bookmarkEnd w:id="2071"/>
      <w:bookmarkEnd w:id="2072"/>
      <w:bookmarkEnd w:id="2073"/>
      <w:bookmarkEnd w:id="2074"/>
      <w:bookmarkEnd w:id="2075"/>
    </w:p>
    <w:p w14:paraId="4C843393" w14:textId="443FFF55" w:rsidR="00727EDE" w:rsidRPr="0079589D" w:rsidRDefault="00727EDE" w:rsidP="00F1630B">
      <w:pPr>
        <w:pStyle w:val="Heading4"/>
        <w:rPr>
          <w:lang w:eastAsia="zh-CN"/>
        </w:rPr>
      </w:pPr>
      <w:bookmarkStart w:id="2076" w:name="_CR9_2_1_2"/>
      <w:bookmarkStart w:id="2077" w:name="_Toc20152540"/>
      <w:bookmarkStart w:id="2078" w:name="_Toc27495205"/>
      <w:bookmarkStart w:id="2079" w:name="_Toc36108673"/>
      <w:bookmarkStart w:id="2080" w:name="_Toc45194461"/>
      <w:bookmarkStart w:id="2081" w:name="_Toc178199329"/>
      <w:bookmarkEnd w:id="2076"/>
      <w:r w:rsidRPr="0079589D">
        <w:t>9.2.</w:t>
      </w:r>
      <w:r w:rsidRPr="0079589D">
        <w:rPr>
          <w:rFonts w:hint="eastAsia"/>
          <w:lang w:eastAsia="zh-CN"/>
        </w:rPr>
        <w:t>1.2</w:t>
      </w:r>
      <w:r w:rsidRPr="0079589D">
        <w:tab/>
        <w:t>MCVideo client procedures</w:t>
      </w:r>
      <w:bookmarkEnd w:id="2077"/>
      <w:bookmarkEnd w:id="2078"/>
      <w:bookmarkEnd w:id="2079"/>
      <w:bookmarkEnd w:id="2080"/>
      <w:bookmarkEnd w:id="2081"/>
    </w:p>
    <w:p w14:paraId="06BB6FE3" w14:textId="1A1290B3" w:rsidR="00727EDE" w:rsidRPr="0079589D" w:rsidRDefault="00727EDE" w:rsidP="00F1630B">
      <w:pPr>
        <w:pStyle w:val="Heading5"/>
      </w:pPr>
      <w:bookmarkStart w:id="2082" w:name="_CR9_2_1_2_1"/>
      <w:bookmarkStart w:id="2083" w:name="14f4399e2adfb55a__Toc427698785"/>
      <w:bookmarkStart w:id="2084" w:name="_Toc20152541"/>
      <w:bookmarkStart w:id="2085" w:name="_Toc27495206"/>
      <w:bookmarkStart w:id="2086" w:name="_Toc36108674"/>
      <w:bookmarkStart w:id="2087" w:name="_Toc45194462"/>
      <w:bookmarkStart w:id="2088" w:name="_Toc178199330"/>
      <w:bookmarkEnd w:id="20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83"/>
      <w:bookmarkEnd w:id="2084"/>
      <w:bookmarkEnd w:id="2085"/>
      <w:bookmarkEnd w:id="2086"/>
      <w:bookmarkEnd w:id="2087"/>
      <w:bookmarkEnd w:id="2088"/>
    </w:p>
    <w:p w14:paraId="5FC01701" w14:textId="0C134BFC" w:rsidR="00727EDE" w:rsidRPr="0079589D" w:rsidRDefault="00727EDE" w:rsidP="00F1630B">
      <w:pPr>
        <w:pStyle w:val="Heading6"/>
        <w:numPr>
          <w:ilvl w:val="5"/>
          <w:numId w:val="0"/>
        </w:numPr>
        <w:ind w:left="1152" w:hanging="432"/>
      </w:pPr>
      <w:bookmarkStart w:id="2089" w:name="14f4399e2adfb55a__Toc427695827"/>
      <w:bookmarkStart w:id="2090" w:name="14f4399e2adfb55a__Toc427696227"/>
      <w:bookmarkStart w:id="2091" w:name="14f4399e2adfb55a__Toc427696626"/>
      <w:bookmarkStart w:id="2092" w:name="14f4399e2adfb55a__Toc427698228"/>
      <w:bookmarkStart w:id="2093" w:name="_CR9_2_1_2_1_1"/>
      <w:bookmarkStart w:id="2094" w:name="14f4399e2adfb55a__Toc427698786"/>
      <w:bookmarkStart w:id="2095" w:name="_Toc20152542"/>
      <w:bookmarkStart w:id="2096" w:name="_Toc27495207"/>
      <w:bookmarkStart w:id="2097" w:name="_Toc36108675"/>
      <w:bookmarkStart w:id="2098" w:name="_Toc45194463"/>
      <w:bookmarkStart w:id="2099" w:name="_Toc178199331"/>
      <w:bookmarkEnd w:id="2089"/>
      <w:bookmarkEnd w:id="2090"/>
      <w:bookmarkEnd w:id="2091"/>
      <w:bookmarkEnd w:id="2092"/>
      <w:bookmarkEnd w:id="20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94"/>
      <w:bookmarkEnd w:id="2095"/>
      <w:bookmarkEnd w:id="2096"/>
      <w:bookmarkEnd w:id="2097"/>
      <w:bookmarkEnd w:id="2098"/>
      <w:bookmarkEnd w:id="2099"/>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00" w:name="14f4399e2adfb55a__Toc427695828"/>
      <w:bookmarkStart w:id="2101" w:name="14f4399e2adfb55a__Toc427696228"/>
      <w:bookmarkStart w:id="2102" w:name="14f4399e2adfb55a__Toc427696627"/>
      <w:bookmarkStart w:id="2103" w:name="14f4399e2adfb55a__Toc427698229"/>
      <w:bookmarkStart w:id="2104" w:name="_CR9_2_1_2_1_2"/>
      <w:bookmarkStart w:id="2105" w:name="14f4399e2adfb55a__Toc427698787"/>
      <w:bookmarkStart w:id="2106" w:name="_Toc20152543"/>
      <w:bookmarkStart w:id="2107" w:name="_Toc27495208"/>
      <w:bookmarkStart w:id="2108" w:name="_Toc36108676"/>
      <w:bookmarkStart w:id="2109" w:name="_Toc45194464"/>
      <w:bookmarkStart w:id="2110" w:name="_Toc178199332"/>
      <w:bookmarkEnd w:id="2100"/>
      <w:bookmarkEnd w:id="2101"/>
      <w:bookmarkEnd w:id="2102"/>
      <w:bookmarkEnd w:id="2103"/>
      <w:bookmarkEnd w:id="21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05"/>
      <w:bookmarkEnd w:id="2106"/>
      <w:bookmarkEnd w:id="2107"/>
      <w:bookmarkEnd w:id="2108"/>
      <w:bookmarkEnd w:id="2109"/>
      <w:bookmarkEnd w:id="2110"/>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11" w:name="_CR9_2_1_2_1_3"/>
      <w:bookmarkStart w:id="2112" w:name="_Toc20152544"/>
      <w:bookmarkStart w:id="2113" w:name="_Toc27495209"/>
      <w:bookmarkStart w:id="2114" w:name="_Toc36108677"/>
      <w:bookmarkStart w:id="2115" w:name="_Toc45194465"/>
      <w:bookmarkStart w:id="2116" w:name="_Toc178199333"/>
      <w:bookmarkEnd w:id="211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12"/>
      <w:bookmarkEnd w:id="2113"/>
      <w:bookmarkEnd w:id="2114"/>
      <w:bookmarkEnd w:id="2115"/>
      <w:bookmarkEnd w:id="2116"/>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17" w:name="_CR9_2_1_2_1_4"/>
      <w:bookmarkStart w:id="2118" w:name="_Toc20152545"/>
      <w:bookmarkStart w:id="2119" w:name="_Toc27495210"/>
      <w:bookmarkStart w:id="2120" w:name="_Toc36108678"/>
      <w:bookmarkStart w:id="2121" w:name="_Toc45194466"/>
      <w:bookmarkStart w:id="2122" w:name="_Toc178199334"/>
      <w:bookmarkEnd w:id="211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18"/>
      <w:bookmarkEnd w:id="2119"/>
      <w:bookmarkEnd w:id="2120"/>
      <w:bookmarkEnd w:id="2121"/>
      <w:bookmarkEnd w:id="2122"/>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23" w:name="_CR9_2_1_2_1_5"/>
      <w:bookmarkStart w:id="2124" w:name="_Toc20152546"/>
      <w:bookmarkStart w:id="2125" w:name="_Toc27495211"/>
      <w:bookmarkStart w:id="2126" w:name="_Toc36108679"/>
      <w:bookmarkStart w:id="2127" w:name="_Toc45194467"/>
      <w:bookmarkStart w:id="2128" w:name="_Toc178199335"/>
      <w:bookmarkEnd w:id="21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24"/>
      <w:bookmarkEnd w:id="2125"/>
      <w:bookmarkEnd w:id="2126"/>
      <w:bookmarkEnd w:id="2127"/>
      <w:bookmarkEnd w:id="2128"/>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29" w:name="_CR9_2_1_2_1_6"/>
      <w:bookmarkStart w:id="2130" w:name="_Toc20152547"/>
      <w:bookmarkStart w:id="2131" w:name="_Toc27495212"/>
      <w:bookmarkStart w:id="2132" w:name="_Toc36108680"/>
      <w:bookmarkStart w:id="2133" w:name="_Toc45194468"/>
      <w:bookmarkStart w:id="2134" w:name="_Toc178199336"/>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30"/>
      <w:bookmarkEnd w:id="2131"/>
      <w:bookmarkEnd w:id="2132"/>
      <w:bookmarkEnd w:id="2133"/>
      <w:bookmarkEnd w:id="2134"/>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35" w:name="14f4399e2adfb55a__Toc427695830"/>
      <w:bookmarkStart w:id="2136" w:name="14f4399e2adfb55a__Toc427696230"/>
      <w:bookmarkStart w:id="2137" w:name="14f4399e2adfb55a__Toc427696629"/>
      <w:bookmarkStart w:id="2138" w:name="14f4399e2adfb55a__Toc427698231"/>
      <w:bookmarkStart w:id="2139" w:name="14f4399e2adfb55a__Toc427695831"/>
      <w:bookmarkStart w:id="2140" w:name="14f4399e2adfb55a__Toc427696231"/>
      <w:bookmarkStart w:id="2141" w:name="14f4399e2adfb55a__Toc427696630"/>
      <w:bookmarkStart w:id="2142" w:name="14f4399e2adfb55a__Toc427698232"/>
      <w:bookmarkStart w:id="2143" w:name="14f4399e2adfb55a__Toc427695832"/>
      <w:bookmarkStart w:id="2144" w:name="14f4399e2adfb55a__Toc427696232"/>
      <w:bookmarkStart w:id="2145" w:name="14f4399e2adfb55a__Toc427696631"/>
      <w:bookmarkStart w:id="2146" w:name="14f4399e2adfb55a__Toc427698233"/>
      <w:bookmarkStart w:id="2147" w:name="_CR9_2_1_2_3"/>
      <w:bookmarkStart w:id="2148" w:name="14f4399e2adfb55a__Toc427698791"/>
      <w:bookmarkStart w:id="2149" w:name="_Toc20152548"/>
      <w:bookmarkStart w:id="2150" w:name="_Toc27495213"/>
      <w:bookmarkStart w:id="2151" w:name="_Toc36108681"/>
      <w:bookmarkStart w:id="2152" w:name="_Toc45194469"/>
      <w:bookmarkStart w:id="2153" w:name="_Toc178199337"/>
      <w:bookmarkEnd w:id="2135"/>
      <w:bookmarkEnd w:id="2136"/>
      <w:bookmarkEnd w:id="2137"/>
      <w:bookmarkEnd w:id="2138"/>
      <w:bookmarkEnd w:id="2139"/>
      <w:bookmarkEnd w:id="2140"/>
      <w:bookmarkEnd w:id="2141"/>
      <w:bookmarkEnd w:id="2142"/>
      <w:bookmarkEnd w:id="2143"/>
      <w:bookmarkEnd w:id="2144"/>
      <w:bookmarkEnd w:id="2145"/>
      <w:bookmarkEnd w:id="2146"/>
      <w:bookmarkEnd w:id="21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48"/>
      <w:bookmarkEnd w:id="2149"/>
      <w:bookmarkEnd w:id="2150"/>
      <w:bookmarkEnd w:id="2151"/>
      <w:bookmarkEnd w:id="2152"/>
      <w:bookmarkEnd w:id="2153"/>
    </w:p>
    <w:p w14:paraId="17D02C7F" w14:textId="3C4FB991" w:rsidR="00727EDE" w:rsidRPr="0079589D" w:rsidRDefault="00727EDE" w:rsidP="00F1630B">
      <w:pPr>
        <w:pStyle w:val="Heading6"/>
        <w:numPr>
          <w:ilvl w:val="5"/>
          <w:numId w:val="0"/>
        </w:numPr>
        <w:ind w:left="1152" w:hanging="432"/>
        <w:rPr>
          <w:lang w:eastAsia="ko-KR"/>
        </w:rPr>
      </w:pPr>
      <w:bookmarkStart w:id="2154" w:name="_CR9_2_1_2_3_1"/>
      <w:bookmarkStart w:id="2155" w:name="_Toc20152549"/>
      <w:bookmarkStart w:id="2156" w:name="_Toc27495214"/>
      <w:bookmarkStart w:id="2157" w:name="_Toc36108682"/>
      <w:bookmarkStart w:id="2158" w:name="_Toc45194470"/>
      <w:bookmarkStart w:id="2159" w:name="_Toc178199338"/>
      <w:bookmarkEnd w:id="215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55"/>
      <w:bookmarkEnd w:id="2156"/>
      <w:bookmarkEnd w:id="2157"/>
      <w:bookmarkEnd w:id="2158"/>
      <w:bookmarkEnd w:id="2159"/>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60" w:name="_CR9_2_1_2_3_3"/>
      <w:bookmarkStart w:id="2161" w:name="_Toc20152550"/>
      <w:bookmarkStart w:id="2162" w:name="_Toc27495215"/>
      <w:bookmarkStart w:id="2163" w:name="_Toc36108683"/>
      <w:bookmarkStart w:id="2164" w:name="_Toc45194471"/>
      <w:bookmarkStart w:id="2165" w:name="_Toc178199339"/>
      <w:bookmarkEnd w:id="216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61"/>
      <w:bookmarkEnd w:id="2162"/>
      <w:bookmarkEnd w:id="2163"/>
      <w:bookmarkEnd w:id="2164"/>
      <w:bookmarkEnd w:id="2165"/>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66" w:name="14f4399e2adfb55a__Toc427695833"/>
      <w:bookmarkStart w:id="2167" w:name="14f4399e2adfb55a__Toc427696233"/>
      <w:bookmarkStart w:id="2168" w:name="14f4399e2adfb55a__Toc427696632"/>
      <w:bookmarkStart w:id="2169" w:name="14f4399e2adfb55a__Toc427698234"/>
      <w:bookmarkStart w:id="2170" w:name="_CR9_2_1_2_4"/>
      <w:bookmarkStart w:id="2171" w:name="14f4399e2adfb55a__Toc427698792"/>
      <w:bookmarkStart w:id="2172" w:name="_Toc20152551"/>
      <w:bookmarkStart w:id="2173" w:name="_Toc27495216"/>
      <w:bookmarkStart w:id="2174" w:name="_Toc36108684"/>
      <w:bookmarkStart w:id="2175" w:name="_Toc45194472"/>
      <w:bookmarkStart w:id="2176" w:name="_Toc178199340"/>
      <w:bookmarkEnd w:id="2166"/>
      <w:bookmarkEnd w:id="2167"/>
      <w:bookmarkEnd w:id="2168"/>
      <w:bookmarkEnd w:id="2169"/>
      <w:bookmarkEnd w:id="217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71"/>
      <w:r w:rsidRPr="0079589D">
        <w:rPr>
          <w:rFonts w:eastAsia="Malgun Gothic"/>
        </w:rPr>
        <w:t>Re-join procedure</w:t>
      </w:r>
      <w:bookmarkEnd w:id="2172"/>
      <w:bookmarkEnd w:id="2173"/>
      <w:bookmarkEnd w:id="2174"/>
      <w:bookmarkEnd w:id="2175"/>
      <w:bookmarkEnd w:id="2176"/>
    </w:p>
    <w:p w14:paraId="67A3DF00" w14:textId="08C4F4FA" w:rsidR="00727EDE" w:rsidRPr="0079589D" w:rsidRDefault="00727EDE" w:rsidP="00F1630B">
      <w:pPr>
        <w:pStyle w:val="Heading6"/>
        <w:numPr>
          <w:ilvl w:val="5"/>
          <w:numId w:val="0"/>
        </w:numPr>
        <w:ind w:left="1152" w:hanging="432"/>
        <w:rPr>
          <w:lang w:eastAsia="ko-KR"/>
        </w:rPr>
      </w:pPr>
      <w:bookmarkStart w:id="2177" w:name="_CR9_2_1_2_4_1"/>
      <w:bookmarkStart w:id="2178" w:name="_Toc20152552"/>
      <w:bookmarkStart w:id="2179" w:name="_Toc27495217"/>
      <w:bookmarkStart w:id="2180" w:name="_Toc36108685"/>
      <w:bookmarkStart w:id="2181" w:name="_Toc45194473"/>
      <w:bookmarkStart w:id="2182" w:name="_Toc178199341"/>
      <w:bookmarkEnd w:id="217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78"/>
      <w:bookmarkEnd w:id="2179"/>
      <w:bookmarkEnd w:id="2180"/>
      <w:bookmarkEnd w:id="2181"/>
      <w:bookmarkEnd w:id="2182"/>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183" w:name="_CR9_2_1_3"/>
      <w:bookmarkStart w:id="2184" w:name="_Toc20152553"/>
      <w:bookmarkStart w:id="2185" w:name="_Toc27495218"/>
      <w:bookmarkStart w:id="2186" w:name="_Toc36108686"/>
      <w:bookmarkStart w:id="2187" w:name="_Toc45194474"/>
      <w:bookmarkStart w:id="2188" w:name="_Toc178199342"/>
      <w:bookmarkEnd w:id="2183"/>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184"/>
      <w:bookmarkEnd w:id="2185"/>
      <w:bookmarkEnd w:id="2186"/>
      <w:bookmarkEnd w:id="2187"/>
      <w:bookmarkEnd w:id="2188"/>
    </w:p>
    <w:p w14:paraId="3ADAF3D4" w14:textId="1D5C7128" w:rsidR="007721F6" w:rsidRPr="0079589D" w:rsidRDefault="007721F6" w:rsidP="00F1630B">
      <w:pPr>
        <w:pStyle w:val="Heading5"/>
        <w:rPr>
          <w:rFonts w:eastAsia="Malgun Gothic"/>
        </w:rPr>
      </w:pPr>
      <w:bookmarkStart w:id="2189" w:name="14f4399e2adfb55a__Toc427695835"/>
      <w:bookmarkStart w:id="2190" w:name="14f4399e2adfb55a__Toc427696235"/>
      <w:bookmarkStart w:id="2191" w:name="14f4399e2adfb55a__Toc427696634"/>
      <w:bookmarkStart w:id="2192" w:name="14f4399e2adfb55a__Toc427698236"/>
      <w:bookmarkStart w:id="2193" w:name="_CR9_2_1_3_1"/>
      <w:bookmarkStart w:id="2194" w:name="14f4399e2adfb55a__Toc427698794"/>
      <w:bookmarkStart w:id="2195" w:name="_Toc20152554"/>
      <w:bookmarkStart w:id="2196" w:name="_Toc27495219"/>
      <w:bookmarkStart w:id="2197" w:name="_Toc36108687"/>
      <w:bookmarkStart w:id="2198" w:name="_Toc45194475"/>
      <w:bookmarkStart w:id="2199" w:name="_Toc178199343"/>
      <w:bookmarkEnd w:id="2189"/>
      <w:bookmarkEnd w:id="2190"/>
      <w:bookmarkEnd w:id="2191"/>
      <w:bookmarkEnd w:id="2192"/>
      <w:bookmarkEnd w:id="219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94"/>
      <w:bookmarkEnd w:id="2195"/>
      <w:bookmarkEnd w:id="2196"/>
      <w:bookmarkEnd w:id="2197"/>
      <w:bookmarkEnd w:id="2198"/>
      <w:bookmarkEnd w:id="2199"/>
    </w:p>
    <w:p w14:paraId="7CC8E27B" w14:textId="00F26580" w:rsidR="007721F6" w:rsidRPr="0079589D" w:rsidRDefault="007721F6" w:rsidP="00F1630B">
      <w:pPr>
        <w:pStyle w:val="Heading6"/>
        <w:numPr>
          <w:ilvl w:val="5"/>
          <w:numId w:val="0"/>
        </w:numPr>
        <w:ind w:left="1152" w:hanging="432"/>
      </w:pPr>
      <w:bookmarkStart w:id="2200" w:name="14f4399e2adfb55a__Toc427695836"/>
      <w:bookmarkStart w:id="2201" w:name="14f4399e2adfb55a__Toc427696236"/>
      <w:bookmarkStart w:id="2202" w:name="14f4399e2adfb55a__Toc427696635"/>
      <w:bookmarkStart w:id="2203" w:name="14f4399e2adfb55a__Toc427698237"/>
      <w:bookmarkStart w:id="2204" w:name="_CR9_2_1_3_1_1"/>
      <w:bookmarkStart w:id="2205" w:name="14f4399e2adfb55a__Toc427698795"/>
      <w:bookmarkStart w:id="2206" w:name="_Toc20152555"/>
      <w:bookmarkStart w:id="2207" w:name="_Toc27495220"/>
      <w:bookmarkStart w:id="2208" w:name="_Toc36108688"/>
      <w:bookmarkStart w:id="2209" w:name="_Toc45194476"/>
      <w:bookmarkStart w:id="2210" w:name="_Toc178199344"/>
      <w:bookmarkEnd w:id="2200"/>
      <w:bookmarkEnd w:id="2201"/>
      <w:bookmarkEnd w:id="2202"/>
      <w:bookmarkEnd w:id="2203"/>
      <w:bookmarkEnd w:id="22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05"/>
      <w:bookmarkEnd w:id="2206"/>
      <w:bookmarkEnd w:id="2207"/>
      <w:bookmarkEnd w:id="2208"/>
      <w:bookmarkEnd w:id="2209"/>
      <w:bookmarkEnd w:id="2210"/>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11" w:name="_CR9_2_1_3_1_3"/>
      <w:bookmarkStart w:id="2212" w:name="_Toc20152556"/>
      <w:bookmarkStart w:id="2213" w:name="_Toc27495221"/>
      <w:bookmarkStart w:id="2214" w:name="_Toc36108689"/>
      <w:bookmarkStart w:id="2215" w:name="_Toc45194477"/>
      <w:bookmarkStart w:id="2216" w:name="_Toc178199345"/>
      <w:bookmarkEnd w:id="221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12"/>
      <w:bookmarkEnd w:id="2213"/>
      <w:bookmarkEnd w:id="2214"/>
      <w:bookmarkEnd w:id="2215"/>
      <w:bookmarkEnd w:id="2216"/>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17" w:name="_CR9_2_1_3_2"/>
      <w:bookmarkStart w:id="2218" w:name="_Toc20152557"/>
      <w:bookmarkStart w:id="2219" w:name="_Toc27495222"/>
      <w:bookmarkStart w:id="2220" w:name="_Toc36108690"/>
      <w:bookmarkStart w:id="2221" w:name="_Toc45194478"/>
      <w:bookmarkStart w:id="2222" w:name="_Toc178199346"/>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18"/>
      <w:bookmarkEnd w:id="2219"/>
      <w:bookmarkEnd w:id="2220"/>
      <w:bookmarkEnd w:id="2221"/>
      <w:bookmarkEnd w:id="2222"/>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23" w:name="14f4399e2adfb55a__Toc427695838"/>
      <w:bookmarkStart w:id="2224" w:name="14f4399e2adfb55a__Toc427696238"/>
      <w:bookmarkStart w:id="2225" w:name="14f4399e2adfb55a__Toc427696637"/>
      <w:bookmarkStart w:id="2226" w:name="14f4399e2adfb55a__Toc427698239"/>
      <w:bookmarkStart w:id="2227" w:name="14f4399e2adfb55a__Toc427695839"/>
      <w:bookmarkStart w:id="2228" w:name="14f4399e2adfb55a__Toc427696239"/>
      <w:bookmarkStart w:id="2229" w:name="14f4399e2adfb55a__Toc427696638"/>
      <w:bookmarkStart w:id="2230" w:name="14f4399e2adfb55a__Toc427698240"/>
      <w:bookmarkStart w:id="2231" w:name="14f4399e2adfb55a__Toc427695840"/>
      <w:bookmarkStart w:id="2232" w:name="14f4399e2adfb55a__Toc427696240"/>
      <w:bookmarkStart w:id="2233" w:name="14f4399e2adfb55a__Toc427696639"/>
      <w:bookmarkStart w:id="2234" w:name="14f4399e2adfb55a__Toc427698241"/>
      <w:bookmarkStart w:id="2235" w:name="14f4399e2adfb55a__Toc427695841"/>
      <w:bookmarkStart w:id="2236" w:name="14f4399e2adfb55a__Toc427696241"/>
      <w:bookmarkStart w:id="2237" w:name="14f4399e2adfb55a__Toc427696640"/>
      <w:bookmarkStart w:id="2238" w:name="14f4399e2adfb55a__Toc427698242"/>
      <w:bookmarkStart w:id="2239" w:name="_CR9_2_1_3_3"/>
      <w:bookmarkStart w:id="2240" w:name="14f4399e2adfb55a__Toc427698800"/>
      <w:bookmarkStart w:id="2241" w:name="_Toc20152558"/>
      <w:bookmarkStart w:id="2242" w:name="_Toc27495223"/>
      <w:bookmarkStart w:id="2243" w:name="_Toc36108691"/>
      <w:bookmarkStart w:id="2244" w:name="_Toc45194479"/>
      <w:bookmarkStart w:id="2245" w:name="_Toc178199347"/>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40"/>
      <w:r w:rsidRPr="0079589D">
        <w:rPr>
          <w:lang w:eastAsia="ko-KR"/>
        </w:rPr>
        <w:t xml:space="preserve"> at the originating participating MCVideo function</w:t>
      </w:r>
      <w:bookmarkEnd w:id="2241"/>
      <w:bookmarkEnd w:id="2242"/>
      <w:bookmarkEnd w:id="2243"/>
      <w:bookmarkEnd w:id="2244"/>
      <w:bookmarkEnd w:id="2245"/>
    </w:p>
    <w:p w14:paraId="5100416D" w14:textId="7442B7C9" w:rsidR="007721F6" w:rsidRPr="0079589D" w:rsidRDefault="007721F6" w:rsidP="00F1630B">
      <w:pPr>
        <w:pStyle w:val="Heading6"/>
        <w:numPr>
          <w:ilvl w:val="5"/>
          <w:numId w:val="0"/>
        </w:numPr>
        <w:ind w:left="1152" w:hanging="432"/>
        <w:rPr>
          <w:lang w:eastAsia="ko-KR"/>
        </w:rPr>
      </w:pPr>
      <w:bookmarkStart w:id="2246" w:name="_CR9_2_1_3_3_1"/>
      <w:bookmarkStart w:id="2247" w:name="_Toc20152559"/>
      <w:bookmarkStart w:id="2248" w:name="_Toc27495224"/>
      <w:bookmarkStart w:id="2249" w:name="_Toc36108692"/>
      <w:bookmarkStart w:id="2250" w:name="_Toc45194480"/>
      <w:bookmarkStart w:id="2251" w:name="_Toc178199348"/>
      <w:bookmarkEnd w:id="224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47"/>
      <w:bookmarkEnd w:id="2248"/>
      <w:bookmarkEnd w:id="2249"/>
      <w:bookmarkEnd w:id="2250"/>
      <w:bookmarkEnd w:id="2251"/>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52" w:name="_CR9_2_1_3_4"/>
      <w:bookmarkStart w:id="2253" w:name="_Toc20152560"/>
      <w:bookmarkStart w:id="2254" w:name="_Toc27495225"/>
      <w:bookmarkStart w:id="2255" w:name="_Toc36108693"/>
      <w:bookmarkStart w:id="2256" w:name="_Toc45194481"/>
      <w:bookmarkStart w:id="2257" w:name="_Toc178199349"/>
      <w:bookmarkEnd w:id="225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253"/>
      <w:bookmarkEnd w:id="2254"/>
      <w:bookmarkEnd w:id="2255"/>
      <w:bookmarkEnd w:id="2256"/>
      <w:bookmarkEnd w:id="2257"/>
    </w:p>
    <w:p w14:paraId="04DBB3F0" w14:textId="7DE28BB3" w:rsidR="007721F6" w:rsidRPr="0079589D" w:rsidRDefault="007721F6" w:rsidP="00F1630B">
      <w:pPr>
        <w:pStyle w:val="Heading6"/>
        <w:numPr>
          <w:ilvl w:val="5"/>
          <w:numId w:val="0"/>
        </w:numPr>
        <w:ind w:left="1152" w:hanging="432"/>
        <w:rPr>
          <w:lang w:eastAsia="ko-KR"/>
        </w:rPr>
      </w:pPr>
      <w:bookmarkStart w:id="2258" w:name="_CR9_2_1_3_4_1"/>
      <w:bookmarkStart w:id="2259" w:name="_Toc20152561"/>
      <w:bookmarkStart w:id="2260" w:name="_Toc27495226"/>
      <w:bookmarkStart w:id="2261" w:name="_Toc36108694"/>
      <w:bookmarkStart w:id="2262" w:name="_Toc45194482"/>
      <w:bookmarkStart w:id="2263" w:name="_Toc178199350"/>
      <w:bookmarkEnd w:id="225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59"/>
      <w:bookmarkEnd w:id="2260"/>
      <w:bookmarkEnd w:id="2261"/>
      <w:bookmarkEnd w:id="2262"/>
      <w:bookmarkEnd w:id="2263"/>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64" w:name="_CR9_2_1_3_5"/>
      <w:bookmarkStart w:id="2265" w:name="14f4399e2adfb55a__Toc427698801"/>
      <w:bookmarkStart w:id="2266" w:name="_Toc20152562"/>
      <w:bookmarkStart w:id="2267" w:name="_Toc27495227"/>
      <w:bookmarkStart w:id="2268" w:name="_Toc36108695"/>
      <w:bookmarkStart w:id="2269" w:name="_Toc45194483"/>
      <w:bookmarkStart w:id="2270" w:name="_Toc178199351"/>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65"/>
      <w:r w:rsidRPr="0079589D">
        <w:rPr>
          <w:lang w:eastAsia="ko-KR"/>
        </w:rPr>
        <w:t>Re-join procedures</w:t>
      </w:r>
      <w:bookmarkEnd w:id="2266"/>
      <w:bookmarkEnd w:id="2267"/>
      <w:bookmarkEnd w:id="2268"/>
      <w:bookmarkEnd w:id="2269"/>
      <w:bookmarkEnd w:id="2270"/>
    </w:p>
    <w:p w14:paraId="2E9AD7FF" w14:textId="1207FE18" w:rsidR="007721F6" w:rsidRPr="0079589D" w:rsidRDefault="007721F6" w:rsidP="00F1630B">
      <w:pPr>
        <w:pStyle w:val="Heading6"/>
        <w:numPr>
          <w:ilvl w:val="5"/>
          <w:numId w:val="0"/>
        </w:numPr>
        <w:ind w:left="1152" w:hanging="432"/>
      </w:pPr>
      <w:bookmarkStart w:id="2271" w:name="_CR9_2_1_3_5_1"/>
      <w:bookmarkStart w:id="2272" w:name="_Toc20152563"/>
      <w:bookmarkStart w:id="2273" w:name="_Toc27495228"/>
      <w:bookmarkStart w:id="2274" w:name="_Toc36108696"/>
      <w:bookmarkStart w:id="2275" w:name="_Toc45194484"/>
      <w:bookmarkStart w:id="2276" w:name="_Toc178199352"/>
      <w:bookmarkEnd w:id="227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72"/>
      <w:bookmarkEnd w:id="2273"/>
      <w:bookmarkEnd w:id="2274"/>
      <w:bookmarkEnd w:id="2275"/>
      <w:bookmarkEnd w:id="2276"/>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77" w:name="_CR9_2_1_3_6"/>
      <w:bookmarkStart w:id="2278" w:name="_Toc20152564"/>
      <w:bookmarkStart w:id="2279" w:name="_Toc27495229"/>
      <w:bookmarkStart w:id="2280" w:name="_Toc36108697"/>
      <w:bookmarkStart w:id="2281" w:name="_Toc45194485"/>
      <w:bookmarkStart w:id="2282" w:name="_Toc178199353"/>
      <w:bookmarkEnd w:id="227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78"/>
      <w:bookmarkEnd w:id="2279"/>
      <w:bookmarkEnd w:id="2280"/>
      <w:bookmarkEnd w:id="2281"/>
      <w:bookmarkEnd w:id="2282"/>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83" w:name="_CR9_2_1_4"/>
      <w:bookmarkStart w:id="2284" w:name="_Toc20152565"/>
      <w:bookmarkStart w:id="2285" w:name="_Toc27495230"/>
      <w:bookmarkStart w:id="2286" w:name="_Toc36108698"/>
      <w:bookmarkStart w:id="2287" w:name="_Toc45194486"/>
      <w:bookmarkStart w:id="2288" w:name="_Toc178199354"/>
      <w:bookmarkEnd w:id="228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284"/>
      <w:bookmarkEnd w:id="2285"/>
      <w:bookmarkEnd w:id="2286"/>
      <w:bookmarkEnd w:id="2287"/>
      <w:bookmarkEnd w:id="2288"/>
    </w:p>
    <w:p w14:paraId="7F38DCA8" w14:textId="2F1F60B4" w:rsidR="005530A1" w:rsidRPr="0079589D" w:rsidRDefault="005530A1" w:rsidP="00F1630B">
      <w:pPr>
        <w:pStyle w:val="Heading5"/>
        <w:rPr>
          <w:noProof/>
        </w:rPr>
      </w:pPr>
      <w:bookmarkStart w:id="2289" w:name="_CR9_2_1_4_1"/>
      <w:bookmarkStart w:id="2290" w:name="_Toc20152566"/>
      <w:bookmarkStart w:id="2291" w:name="_Toc27495231"/>
      <w:bookmarkStart w:id="2292" w:name="_Toc36108699"/>
      <w:bookmarkStart w:id="2293" w:name="_Toc45194487"/>
      <w:bookmarkStart w:id="2294" w:name="_Toc178199355"/>
      <w:bookmarkEnd w:id="22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90"/>
      <w:bookmarkEnd w:id="2291"/>
      <w:bookmarkEnd w:id="2292"/>
      <w:bookmarkEnd w:id="2293"/>
      <w:bookmarkEnd w:id="2294"/>
    </w:p>
    <w:p w14:paraId="43760647" w14:textId="5B5E4343" w:rsidR="005530A1" w:rsidRPr="0079589D" w:rsidRDefault="005530A1" w:rsidP="00F1630B">
      <w:pPr>
        <w:pStyle w:val="Heading6"/>
        <w:numPr>
          <w:ilvl w:val="5"/>
          <w:numId w:val="0"/>
        </w:numPr>
        <w:ind w:left="1152" w:hanging="432"/>
      </w:pPr>
      <w:bookmarkStart w:id="2295" w:name="_CR9_2_1_4_1_1"/>
      <w:bookmarkStart w:id="2296" w:name="_Toc20152567"/>
      <w:bookmarkStart w:id="2297" w:name="_Toc27495232"/>
      <w:bookmarkStart w:id="2298" w:name="_Toc36108700"/>
      <w:bookmarkStart w:id="2299" w:name="_Toc45194488"/>
      <w:bookmarkStart w:id="2300" w:name="_Toc178199356"/>
      <w:bookmarkEnd w:id="22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296"/>
      <w:bookmarkEnd w:id="2297"/>
      <w:bookmarkEnd w:id="2298"/>
      <w:bookmarkEnd w:id="2299"/>
      <w:bookmarkEnd w:id="2300"/>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01" w:name="_CR9_2_1_4_1_2"/>
      <w:bookmarkStart w:id="2302" w:name="_Toc20152568"/>
      <w:bookmarkStart w:id="2303" w:name="_Toc27495233"/>
      <w:bookmarkStart w:id="2304" w:name="_Toc36108701"/>
      <w:bookmarkStart w:id="2305" w:name="_Toc45194489"/>
      <w:bookmarkStart w:id="2306" w:name="_Toc178199357"/>
      <w:bookmarkEnd w:id="23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02"/>
      <w:bookmarkEnd w:id="2303"/>
      <w:bookmarkEnd w:id="2304"/>
      <w:bookmarkEnd w:id="2305"/>
      <w:bookmarkEnd w:id="230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07" w:name="_CR9_2_1_4_2"/>
      <w:bookmarkStart w:id="2308" w:name="_Toc20152569"/>
      <w:bookmarkStart w:id="2309" w:name="_Toc27495234"/>
      <w:bookmarkStart w:id="2310" w:name="_Toc36108702"/>
      <w:bookmarkStart w:id="2311" w:name="_Toc45194490"/>
      <w:bookmarkStart w:id="2312" w:name="_Toc178199358"/>
      <w:bookmarkEnd w:id="23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08"/>
      <w:bookmarkEnd w:id="2309"/>
      <w:bookmarkEnd w:id="2310"/>
      <w:bookmarkEnd w:id="2311"/>
      <w:bookmarkEnd w:id="2312"/>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13" w:name="_CR9_2_1_4_3"/>
      <w:bookmarkStart w:id="2314" w:name="_Toc20152570"/>
      <w:bookmarkStart w:id="2315" w:name="_Toc27495235"/>
      <w:bookmarkStart w:id="2316" w:name="_Toc36108703"/>
      <w:bookmarkStart w:id="2317" w:name="_Toc45194491"/>
      <w:bookmarkStart w:id="2318" w:name="_Toc178199359"/>
      <w:bookmarkEnd w:id="231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14"/>
      <w:bookmarkEnd w:id="2315"/>
      <w:bookmarkEnd w:id="2316"/>
      <w:bookmarkEnd w:id="2317"/>
      <w:bookmarkEnd w:id="2318"/>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19" w:name="_CR9_2_1_4_4"/>
      <w:bookmarkStart w:id="2320" w:name="_Toc20152571"/>
      <w:bookmarkStart w:id="2321" w:name="_Toc27495236"/>
      <w:bookmarkStart w:id="2322" w:name="_Toc36108704"/>
      <w:bookmarkStart w:id="2323" w:name="_Toc45194492"/>
      <w:bookmarkStart w:id="2324" w:name="_Toc178199360"/>
      <w:bookmarkEnd w:id="231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20"/>
      <w:bookmarkEnd w:id="2321"/>
      <w:bookmarkEnd w:id="2322"/>
      <w:bookmarkEnd w:id="2323"/>
      <w:bookmarkEnd w:id="2324"/>
    </w:p>
    <w:p w14:paraId="1D9DAF2A" w14:textId="1DA9D084" w:rsidR="005530A1" w:rsidRPr="0079589D" w:rsidRDefault="005530A1" w:rsidP="00F1630B">
      <w:pPr>
        <w:pStyle w:val="Heading6"/>
        <w:numPr>
          <w:ilvl w:val="5"/>
          <w:numId w:val="0"/>
        </w:numPr>
        <w:ind w:left="1152" w:hanging="432"/>
        <w:rPr>
          <w:lang w:eastAsia="ko-KR"/>
        </w:rPr>
      </w:pPr>
      <w:bookmarkStart w:id="2325" w:name="_CR9_2_1_4_4_1"/>
      <w:bookmarkStart w:id="2326" w:name="_Toc20152572"/>
      <w:bookmarkStart w:id="2327" w:name="_Toc27495237"/>
      <w:bookmarkStart w:id="2328" w:name="_Toc36108705"/>
      <w:bookmarkStart w:id="2329" w:name="_Toc45194493"/>
      <w:bookmarkStart w:id="2330" w:name="_Toc178199361"/>
      <w:bookmarkEnd w:id="23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26"/>
      <w:bookmarkEnd w:id="2327"/>
      <w:bookmarkEnd w:id="2328"/>
      <w:bookmarkEnd w:id="2329"/>
      <w:bookmarkEnd w:id="2330"/>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31" w:name="_CR9_2_1_4_4_2"/>
      <w:bookmarkStart w:id="2332" w:name="_Toc20152573"/>
      <w:bookmarkStart w:id="2333" w:name="_Toc27495238"/>
      <w:bookmarkStart w:id="2334" w:name="_Toc36108706"/>
      <w:bookmarkStart w:id="2335" w:name="_Toc45194494"/>
      <w:bookmarkStart w:id="2336" w:name="_Toc178199362"/>
      <w:bookmarkEnd w:id="23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32"/>
      <w:bookmarkEnd w:id="2333"/>
      <w:bookmarkEnd w:id="2334"/>
      <w:bookmarkEnd w:id="2335"/>
      <w:bookmarkEnd w:id="2336"/>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37" w:name="_CR9_2_1_4_4_3"/>
      <w:bookmarkStart w:id="2338" w:name="_Toc20152574"/>
      <w:bookmarkStart w:id="2339" w:name="_Toc27495239"/>
      <w:bookmarkStart w:id="2340" w:name="_Toc36108707"/>
      <w:bookmarkStart w:id="2341" w:name="_Toc45194495"/>
      <w:bookmarkStart w:id="2342" w:name="_Toc178199363"/>
      <w:bookmarkEnd w:id="233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38"/>
      <w:bookmarkEnd w:id="2339"/>
      <w:bookmarkEnd w:id="2340"/>
      <w:bookmarkEnd w:id="2341"/>
      <w:bookmarkEnd w:id="2342"/>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43" w:name="_CR9_2_1_4_5"/>
      <w:bookmarkStart w:id="2344" w:name="_Toc20152575"/>
      <w:bookmarkStart w:id="2345" w:name="_Toc27495240"/>
      <w:bookmarkStart w:id="2346" w:name="_Toc36108708"/>
      <w:bookmarkStart w:id="2347" w:name="_Toc45194496"/>
      <w:bookmarkStart w:id="2348" w:name="_Toc178199364"/>
      <w:bookmarkEnd w:id="23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44"/>
      <w:bookmarkEnd w:id="2345"/>
      <w:bookmarkEnd w:id="2346"/>
      <w:bookmarkEnd w:id="2347"/>
      <w:bookmarkEnd w:id="2348"/>
    </w:p>
    <w:p w14:paraId="653E0AB1" w14:textId="73084C50" w:rsidR="005530A1" w:rsidRPr="0079589D" w:rsidRDefault="005530A1" w:rsidP="00F1630B">
      <w:pPr>
        <w:pStyle w:val="Heading6"/>
        <w:numPr>
          <w:ilvl w:val="5"/>
          <w:numId w:val="0"/>
        </w:numPr>
        <w:ind w:left="1152" w:hanging="432"/>
      </w:pPr>
      <w:bookmarkStart w:id="2349" w:name="_CR9_2_1_4_5_1"/>
      <w:bookmarkStart w:id="2350" w:name="_Toc20152576"/>
      <w:bookmarkStart w:id="2351" w:name="_Toc27495241"/>
      <w:bookmarkStart w:id="2352" w:name="_Toc36108709"/>
      <w:bookmarkStart w:id="2353" w:name="_Toc45194497"/>
      <w:bookmarkStart w:id="2354" w:name="_Toc178199365"/>
      <w:bookmarkEnd w:id="234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50"/>
      <w:bookmarkEnd w:id="2351"/>
      <w:bookmarkEnd w:id="2352"/>
      <w:bookmarkEnd w:id="2353"/>
      <w:bookmarkEnd w:id="2354"/>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55" w:name="_CR9_2_1_4_6"/>
      <w:bookmarkStart w:id="2356" w:name="_Toc20152577"/>
      <w:bookmarkStart w:id="2357" w:name="_Toc27495242"/>
      <w:bookmarkStart w:id="2358" w:name="_Toc36108710"/>
      <w:bookmarkStart w:id="2359" w:name="_Toc45194498"/>
      <w:bookmarkStart w:id="2360" w:name="_Toc178199366"/>
      <w:bookmarkEnd w:id="23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356"/>
      <w:bookmarkEnd w:id="2357"/>
      <w:bookmarkEnd w:id="2358"/>
      <w:bookmarkEnd w:id="2359"/>
      <w:bookmarkEnd w:id="2360"/>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361" w:name="_CR9_2_1_4_7"/>
      <w:bookmarkStart w:id="2362" w:name="_Toc20152578"/>
      <w:bookmarkStart w:id="2363" w:name="_Toc27495243"/>
      <w:bookmarkStart w:id="2364" w:name="_Toc36108711"/>
      <w:bookmarkStart w:id="2365" w:name="_Toc45194499"/>
      <w:bookmarkStart w:id="2366" w:name="_Toc178199367"/>
      <w:bookmarkEnd w:id="236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62"/>
      <w:bookmarkEnd w:id="2363"/>
      <w:bookmarkEnd w:id="2364"/>
      <w:bookmarkEnd w:id="2365"/>
      <w:bookmarkEnd w:id="236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67" w:name="_CR9_2_1_4_8"/>
      <w:bookmarkStart w:id="2368" w:name="_Toc20152579"/>
      <w:bookmarkStart w:id="2369" w:name="_Toc27495244"/>
      <w:bookmarkStart w:id="2370" w:name="_Toc36108712"/>
      <w:bookmarkStart w:id="2371" w:name="_Toc45194500"/>
      <w:bookmarkStart w:id="2372" w:name="_Toc178199368"/>
      <w:bookmarkEnd w:id="236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68"/>
      <w:bookmarkEnd w:id="2369"/>
      <w:bookmarkEnd w:id="2370"/>
      <w:bookmarkEnd w:id="2371"/>
      <w:bookmarkEnd w:id="2372"/>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73" w:name="_CR9_2_1_5"/>
      <w:bookmarkStart w:id="2374" w:name="_Toc20152580"/>
      <w:bookmarkStart w:id="2375" w:name="_Toc27495245"/>
      <w:bookmarkStart w:id="2376" w:name="_Toc36108713"/>
      <w:bookmarkStart w:id="2377" w:name="_Toc45194501"/>
      <w:bookmarkStart w:id="2378" w:name="_Toc178199369"/>
      <w:bookmarkEnd w:id="237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74"/>
      <w:bookmarkEnd w:id="2375"/>
      <w:bookmarkEnd w:id="2376"/>
      <w:bookmarkEnd w:id="2377"/>
      <w:bookmarkEnd w:id="2378"/>
    </w:p>
    <w:p w14:paraId="3F508090" w14:textId="7A537987" w:rsidR="007916BC" w:rsidRPr="0079589D" w:rsidRDefault="007916BC" w:rsidP="00F1630B">
      <w:pPr>
        <w:pStyle w:val="Heading5"/>
      </w:pPr>
      <w:bookmarkStart w:id="2379" w:name="_CR9_2_1_5_1"/>
      <w:bookmarkStart w:id="2380" w:name="_Toc20152581"/>
      <w:bookmarkStart w:id="2381" w:name="_Toc27495246"/>
      <w:bookmarkStart w:id="2382" w:name="_Toc36108714"/>
      <w:bookmarkStart w:id="2383" w:name="_Toc45194502"/>
      <w:bookmarkStart w:id="2384" w:name="_Toc178199370"/>
      <w:bookmarkEnd w:id="23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80"/>
      <w:bookmarkEnd w:id="2381"/>
      <w:bookmarkEnd w:id="2382"/>
      <w:bookmarkEnd w:id="2383"/>
      <w:bookmarkEnd w:id="2384"/>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85" w:name="_CR9_2_1_5_2"/>
      <w:bookmarkStart w:id="2386" w:name="_Toc20152582"/>
      <w:bookmarkStart w:id="2387" w:name="_Toc27495247"/>
      <w:bookmarkStart w:id="2388" w:name="_Toc36108715"/>
      <w:bookmarkStart w:id="2389" w:name="_Toc45194503"/>
      <w:bookmarkStart w:id="2390" w:name="_Toc178199371"/>
      <w:bookmarkEnd w:id="238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86"/>
      <w:bookmarkEnd w:id="2387"/>
      <w:bookmarkEnd w:id="2388"/>
      <w:bookmarkEnd w:id="2389"/>
      <w:bookmarkEnd w:id="2390"/>
    </w:p>
    <w:p w14:paraId="7DF312C5" w14:textId="7CCEB21B" w:rsidR="007916BC" w:rsidRPr="0079589D" w:rsidRDefault="007916BC" w:rsidP="00F1630B">
      <w:pPr>
        <w:pStyle w:val="Heading6"/>
        <w:numPr>
          <w:ilvl w:val="5"/>
          <w:numId w:val="0"/>
        </w:numPr>
        <w:ind w:left="1152" w:hanging="432"/>
        <w:rPr>
          <w:lang w:val="sv-SE"/>
        </w:rPr>
      </w:pPr>
      <w:bookmarkStart w:id="2391" w:name="_CR9_2_1_5_2_1"/>
      <w:bookmarkStart w:id="2392" w:name="_Toc20152583"/>
      <w:bookmarkStart w:id="2393" w:name="_Toc27495248"/>
      <w:bookmarkStart w:id="2394" w:name="_Toc36108716"/>
      <w:bookmarkStart w:id="2395" w:name="_Toc45194504"/>
      <w:bookmarkStart w:id="2396" w:name="_Toc178199372"/>
      <w:bookmarkEnd w:id="239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92"/>
      <w:bookmarkEnd w:id="2393"/>
      <w:bookmarkEnd w:id="2394"/>
      <w:bookmarkEnd w:id="2395"/>
      <w:bookmarkEnd w:id="2396"/>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97" w:name="_CR9_2_1_5_2_2"/>
      <w:bookmarkStart w:id="2398" w:name="_Toc20152584"/>
      <w:bookmarkStart w:id="2399" w:name="_Toc27495249"/>
      <w:bookmarkStart w:id="2400" w:name="_Toc36108717"/>
      <w:bookmarkStart w:id="2401" w:name="_Toc45194505"/>
      <w:bookmarkStart w:id="2402" w:name="_Toc178199373"/>
      <w:bookmarkEnd w:id="239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98"/>
      <w:bookmarkEnd w:id="2399"/>
      <w:bookmarkEnd w:id="2400"/>
      <w:bookmarkEnd w:id="2401"/>
      <w:bookmarkEnd w:id="2402"/>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403" w:name="_CR9_2_1_5_2_3"/>
      <w:bookmarkStart w:id="2404" w:name="_Toc20152585"/>
      <w:bookmarkStart w:id="2405" w:name="_Toc27495250"/>
      <w:bookmarkStart w:id="2406" w:name="_Toc36108718"/>
      <w:bookmarkStart w:id="2407" w:name="_Toc45194506"/>
      <w:bookmarkStart w:id="2408" w:name="_Toc178199374"/>
      <w:bookmarkEnd w:id="240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404"/>
      <w:bookmarkEnd w:id="2405"/>
      <w:bookmarkEnd w:id="2406"/>
      <w:bookmarkEnd w:id="2407"/>
      <w:bookmarkEnd w:id="2408"/>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09" w:name="_Toc20152586"/>
      <w:bookmarkStart w:id="2410" w:name="_Toc27495251"/>
      <w:bookmarkStart w:id="2411" w:name="_Toc36108719"/>
      <w:bookmarkStart w:id="2412"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13" w:name="_CR9_2_1_5_2_4"/>
      <w:bookmarkStart w:id="2414" w:name="_Toc178199375"/>
      <w:bookmarkEnd w:id="24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409"/>
      <w:bookmarkEnd w:id="2410"/>
      <w:bookmarkEnd w:id="2411"/>
      <w:bookmarkEnd w:id="2412"/>
      <w:bookmarkEnd w:id="2414"/>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15" w:name="_CR9_2_1_5_3"/>
      <w:bookmarkStart w:id="2416" w:name="_Toc20152587"/>
      <w:bookmarkStart w:id="2417" w:name="_Toc27495252"/>
      <w:bookmarkStart w:id="2418" w:name="_Toc36108720"/>
      <w:bookmarkStart w:id="2419" w:name="_Toc45194508"/>
      <w:bookmarkStart w:id="2420" w:name="_Toc178199376"/>
      <w:bookmarkEnd w:id="241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16"/>
      <w:bookmarkEnd w:id="2417"/>
      <w:bookmarkEnd w:id="2418"/>
      <w:bookmarkEnd w:id="2419"/>
      <w:bookmarkEnd w:id="2420"/>
    </w:p>
    <w:p w14:paraId="3CE67184" w14:textId="1AC1829D" w:rsidR="007916BC" w:rsidRPr="0079589D" w:rsidRDefault="007916BC" w:rsidP="00F1630B">
      <w:pPr>
        <w:pStyle w:val="Heading6"/>
        <w:numPr>
          <w:ilvl w:val="5"/>
          <w:numId w:val="0"/>
        </w:numPr>
        <w:ind w:left="1152" w:hanging="432"/>
        <w:rPr>
          <w:lang w:val="en-US"/>
        </w:rPr>
      </w:pPr>
      <w:bookmarkStart w:id="2421" w:name="_CR9_2_1_5_3_1"/>
      <w:bookmarkStart w:id="2422" w:name="_Toc20152588"/>
      <w:bookmarkStart w:id="2423" w:name="_Toc27495253"/>
      <w:bookmarkStart w:id="2424" w:name="_Toc36108721"/>
      <w:bookmarkStart w:id="2425" w:name="_Toc45194509"/>
      <w:bookmarkStart w:id="2426" w:name="_Toc178199377"/>
      <w:bookmarkEnd w:id="242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22"/>
      <w:bookmarkEnd w:id="2423"/>
      <w:bookmarkEnd w:id="2424"/>
      <w:bookmarkEnd w:id="2425"/>
      <w:bookmarkEnd w:id="242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27" w:name="_CR9_2_1_5_3_2"/>
      <w:bookmarkStart w:id="2428" w:name="_Toc20152589"/>
      <w:bookmarkStart w:id="2429" w:name="_Toc27495254"/>
      <w:bookmarkStart w:id="2430" w:name="_Toc36108722"/>
      <w:bookmarkStart w:id="2431" w:name="_Toc45194510"/>
      <w:bookmarkStart w:id="2432" w:name="_Toc178199378"/>
      <w:bookmarkEnd w:id="242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2428"/>
      <w:bookmarkEnd w:id="2429"/>
      <w:bookmarkEnd w:id="2430"/>
      <w:bookmarkEnd w:id="2431"/>
      <w:bookmarkEnd w:id="2432"/>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33" w:name="_CR9_2_1_5_4"/>
      <w:bookmarkStart w:id="2434" w:name="_Toc20152590"/>
      <w:bookmarkStart w:id="2435" w:name="_Toc27495255"/>
      <w:bookmarkStart w:id="2436" w:name="_Toc36108723"/>
      <w:bookmarkStart w:id="2437" w:name="_Toc45194511"/>
      <w:bookmarkStart w:id="2438" w:name="_Toc178199379"/>
      <w:bookmarkEnd w:id="243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34"/>
      <w:bookmarkEnd w:id="2435"/>
      <w:bookmarkEnd w:id="2436"/>
      <w:bookmarkEnd w:id="2437"/>
      <w:r w:rsidR="00EF7F1C">
        <w:rPr>
          <w:rFonts w:eastAsia="Malgun Gothic"/>
          <w:lang w:val="en-US"/>
        </w:rPr>
        <w:t>void</w:t>
      </w:r>
      <w:bookmarkEnd w:id="2438"/>
    </w:p>
    <w:p w14:paraId="1C829597" w14:textId="7697C0ED" w:rsidR="007916BC" w:rsidRPr="0079589D" w:rsidRDefault="007916BC" w:rsidP="00F1630B">
      <w:pPr>
        <w:pStyle w:val="Heading5"/>
        <w:rPr>
          <w:rFonts w:eastAsia="Malgun Gothic"/>
          <w:lang w:val="en-US"/>
        </w:rPr>
      </w:pPr>
      <w:bookmarkStart w:id="2439" w:name="_CR9_2_1_5_5"/>
      <w:bookmarkStart w:id="2440" w:name="_Toc20152591"/>
      <w:bookmarkStart w:id="2441" w:name="_Toc27495256"/>
      <w:bookmarkStart w:id="2442" w:name="_Toc36108724"/>
      <w:bookmarkStart w:id="2443" w:name="_Toc45194512"/>
      <w:bookmarkStart w:id="2444" w:name="_Toc178199380"/>
      <w:bookmarkEnd w:id="243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40"/>
      <w:bookmarkEnd w:id="2441"/>
      <w:bookmarkEnd w:id="2442"/>
      <w:bookmarkEnd w:id="2443"/>
      <w:bookmarkEnd w:id="2444"/>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45" w:name="_CR9_2_2"/>
      <w:bookmarkStart w:id="2446" w:name="14f4399e2adfb55a__Toc427698802"/>
      <w:bookmarkStart w:id="2447" w:name="_Toc20152592"/>
      <w:bookmarkStart w:id="2448" w:name="_Toc27495257"/>
      <w:bookmarkStart w:id="2449" w:name="_Toc36108725"/>
      <w:bookmarkStart w:id="2450" w:name="_Toc45194513"/>
      <w:bookmarkStart w:id="2451" w:name="_Toc178199381"/>
      <w:bookmarkEnd w:id="2445"/>
      <w:r w:rsidRPr="0079589D">
        <w:rPr>
          <w:rFonts w:hint="eastAsia"/>
        </w:rPr>
        <w:t>9.2</w:t>
      </w:r>
      <w:r w:rsidRPr="0079589D">
        <w:t>.2</w:t>
      </w:r>
      <w:r w:rsidRPr="0079589D">
        <w:tab/>
        <w:t>Chat group (restricted) call</w:t>
      </w:r>
      <w:bookmarkEnd w:id="2446"/>
      <w:bookmarkEnd w:id="2447"/>
      <w:bookmarkEnd w:id="2448"/>
      <w:bookmarkEnd w:id="2449"/>
      <w:bookmarkEnd w:id="2450"/>
      <w:bookmarkEnd w:id="2451"/>
    </w:p>
    <w:p w14:paraId="71160166" w14:textId="196DF3F4" w:rsidR="0089567C" w:rsidRPr="0079589D" w:rsidRDefault="0089567C" w:rsidP="00F1630B">
      <w:pPr>
        <w:pStyle w:val="Heading4"/>
      </w:pPr>
      <w:bookmarkStart w:id="2452" w:name="14f4399e2adfb55a__Toc427695844"/>
      <w:bookmarkStart w:id="2453" w:name="14f4399e2adfb55a__Toc427696244"/>
      <w:bookmarkStart w:id="2454" w:name="14f4399e2adfb55a__Toc427696643"/>
      <w:bookmarkStart w:id="2455" w:name="14f4399e2adfb55a__Toc427698245"/>
      <w:bookmarkStart w:id="2456" w:name="_CR9_2_2_1"/>
      <w:bookmarkStart w:id="2457" w:name="14f4399e2adfb55a__Toc427698803"/>
      <w:bookmarkStart w:id="2458" w:name="_Toc20152593"/>
      <w:bookmarkStart w:id="2459" w:name="_Toc27495258"/>
      <w:bookmarkStart w:id="2460" w:name="_Toc36108726"/>
      <w:bookmarkStart w:id="2461" w:name="_Toc45194514"/>
      <w:bookmarkStart w:id="2462" w:name="_Toc178199382"/>
      <w:bookmarkEnd w:id="2452"/>
      <w:bookmarkEnd w:id="2453"/>
      <w:bookmarkEnd w:id="2454"/>
      <w:bookmarkEnd w:id="2455"/>
      <w:bookmarkEnd w:id="2456"/>
      <w:r w:rsidRPr="0079589D">
        <w:rPr>
          <w:rFonts w:hint="eastAsia"/>
        </w:rPr>
        <w:t>9</w:t>
      </w:r>
      <w:r w:rsidRPr="0079589D">
        <w:t>.</w:t>
      </w:r>
      <w:r w:rsidRPr="0079589D">
        <w:rPr>
          <w:rFonts w:hint="eastAsia"/>
        </w:rPr>
        <w:t>2</w:t>
      </w:r>
      <w:r w:rsidRPr="0079589D">
        <w:t>.2.1</w:t>
      </w:r>
      <w:r w:rsidRPr="0079589D">
        <w:tab/>
        <w:t>General</w:t>
      </w:r>
      <w:bookmarkEnd w:id="2457"/>
      <w:bookmarkEnd w:id="2458"/>
      <w:bookmarkEnd w:id="2459"/>
      <w:bookmarkEnd w:id="2460"/>
      <w:bookmarkEnd w:id="2461"/>
      <w:bookmarkEnd w:id="2462"/>
    </w:p>
    <w:p w14:paraId="7440886F" w14:textId="0CECF0B4" w:rsidR="0089567C" w:rsidRPr="0079589D" w:rsidRDefault="0089567C" w:rsidP="00F1630B">
      <w:pPr>
        <w:pStyle w:val="Heading4"/>
        <w:rPr>
          <w:lang w:eastAsia="zh-CN"/>
        </w:rPr>
      </w:pPr>
      <w:bookmarkStart w:id="2463" w:name="14f4399e2adfb55a__Toc427695845"/>
      <w:bookmarkStart w:id="2464" w:name="14f4399e2adfb55a__Toc427696245"/>
      <w:bookmarkStart w:id="2465" w:name="14f4399e2adfb55a__Toc427696644"/>
      <w:bookmarkStart w:id="2466" w:name="14f4399e2adfb55a__Toc427698246"/>
      <w:bookmarkStart w:id="2467" w:name="_CR9_2_2_2"/>
      <w:bookmarkStart w:id="2468" w:name="14f4399e2adfb55a__Toc427698804"/>
      <w:bookmarkStart w:id="2469" w:name="_Toc20152594"/>
      <w:bookmarkStart w:id="2470" w:name="_Toc27495259"/>
      <w:bookmarkStart w:id="2471" w:name="_Toc36108727"/>
      <w:bookmarkStart w:id="2472" w:name="_Toc45194515"/>
      <w:bookmarkStart w:id="2473" w:name="_Toc178199383"/>
      <w:bookmarkEnd w:id="2463"/>
      <w:bookmarkEnd w:id="2464"/>
      <w:bookmarkEnd w:id="2465"/>
      <w:bookmarkEnd w:id="2466"/>
      <w:bookmarkEnd w:id="2467"/>
      <w:r w:rsidRPr="0079589D">
        <w:rPr>
          <w:rFonts w:hint="eastAsia"/>
        </w:rPr>
        <w:t>9</w:t>
      </w:r>
      <w:r w:rsidRPr="0079589D">
        <w:t>.</w:t>
      </w:r>
      <w:r w:rsidRPr="0079589D">
        <w:rPr>
          <w:rFonts w:hint="eastAsia"/>
        </w:rPr>
        <w:t>2</w:t>
      </w:r>
      <w:r w:rsidRPr="0079589D">
        <w:t>.2.2</w:t>
      </w:r>
      <w:r w:rsidRPr="0079589D">
        <w:tab/>
        <w:t>MCVideo client procedures</w:t>
      </w:r>
      <w:bookmarkEnd w:id="2468"/>
      <w:bookmarkEnd w:id="2469"/>
      <w:bookmarkEnd w:id="2470"/>
      <w:bookmarkEnd w:id="2471"/>
      <w:bookmarkEnd w:id="2472"/>
      <w:bookmarkEnd w:id="2473"/>
    </w:p>
    <w:p w14:paraId="6ABF02BB" w14:textId="3B3B3560" w:rsidR="0089567C" w:rsidRPr="0079589D" w:rsidRDefault="0089567C" w:rsidP="00F1630B">
      <w:pPr>
        <w:pStyle w:val="Heading5"/>
      </w:pPr>
      <w:bookmarkStart w:id="2474" w:name="_CR9_2_2_2_1"/>
      <w:bookmarkStart w:id="2475" w:name="_Toc20152595"/>
      <w:bookmarkStart w:id="2476" w:name="_Toc27495260"/>
      <w:bookmarkStart w:id="2477" w:name="_Toc36108728"/>
      <w:bookmarkStart w:id="2478" w:name="_Toc45194516"/>
      <w:bookmarkStart w:id="2479" w:name="_Toc178199384"/>
      <w:bookmarkEnd w:id="24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75"/>
      <w:bookmarkEnd w:id="2476"/>
      <w:bookmarkEnd w:id="2477"/>
      <w:bookmarkEnd w:id="2478"/>
      <w:bookmarkEnd w:id="2479"/>
    </w:p>
    <w:p w14:paraId="3CD8BC3D" w14:textId="4705EC8D" w:rsidR="0089567C" w:rsidRPr="0079589D" w:rsidRDefault="0089567C" w:rsidP="00F1630B">
      <w:pPr>
        <w:pStyle w:val="Heading6"/>
        <w:numPr>
          <w:ilvl w:val="5"/>
          <w:numId w:val="0"/>
        </w:numPr>
        <w:ind w:left="1152" w:hanging="432"/>
      </w:pPr>
      <w:bookmarkStart w:id="2480" w:name="_CR9_2_2_2_1_1"/>
      <w:bookmarkStart w:id="2481" w:name="_Toc20152596"/>
      <w:bookmarkStart w:id="2482" w:name="_Toc27495261"/>
      <w:bookmarkStart w:id="2483" w:name="_Toc36108729"/>
      <w:bookmarkStart w:id="2484" w:name="_Toc45194517"/>
      <w:bookmarkStart w:id="2485" w:name="_Toc178199385"/>
      <w:bookmarkEnd w:id="248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481"/>
      <w:bookmarkEnd w:id="2482"/>
      <w:bookmarkEnd w:id="2483"/>
      <w:bookmarkEnd w:id="2484"/>
      <w:bookmarkEnd w:id="2485"/>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86" w:name="_CR9_2_2_2_1_2"/>
      <w:bookmarkStart w:id="2487" w:name="_Toc20152597"/>
      <w:bookmarkStart w:id="2488" w:name="_Toc27495262"/>
      <w:bookmarkStart w:id="2489" w:name="_Toc36108730"/>
      <w:bookmarkStart w:id="2490" w:name="_Toc45194518"/>
      <w:bookmarkStart w:id="2491" w:name="_Toc178199386"/>
      <w:bookmarkEnd w:id="248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487"/>
      <w:bookmarkEnd w:id="2488"/>
      <w:bookmarkEnd w:id="2489"/>
      <w:bookmarkEnd w:id="2490"/>
      <w:bookmarkEnd w:id="2491"/>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92" w:name="_CR9_2_2_2_1_3"/>
      <w:bookmarkStart w:id="2493" w:name="_Toc20152598"/>
      <w:bookmarkStart w:id="2494" w:name="_Toc27495263"/>
      <w:bookmarkStart w:id="2495" w:name="_Toc36108731"/>
      <w:bookmarkStart w:id="2496" w:name="_Toc45194519"/>
      <w:bookmarkStart w:id="2497" w:name="_Toc178199387"/>
      <w:bookmarkEnd w:id="249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493"/>
      <w:bookmarkEnd w:id="2494"/>
      <w:bookmarkEnd w:id="2495"/>
      <w:bookmarkEnd w:id="2496"/>
      <w:bookmarkEnd w:id="249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98" w:name="_CR9_2_2_2_1_4"/>
      <w:bookmarkStart w:id="2499" w:name="_Toc20152599"/>
      <w:bookmarkStart w:id="2500" w:name="_Toc27495264"/>
      <w:bookmarkStart w:id="2501" w:name="_Toc36108732"/>
      <w:bookmarkStart w:id="2502" w:name="_Toc45194520"/>
      <w:bookmarkStart w:id="2503" w:name="_Toc178199388"/>
      <w:bookmarkEnd w:id="249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499"/>
      <w:bookmarkEnd w:id="2500"/>
      <w:bookmarkEnd w:id="2501"/>
      <w:bookmarkEnd w:id="2502"/>
      <w:bookmarkEnd w:id="2503"/>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04" w:name="_CR9_2_2_2_1_5"/>
      <w:bookmarkStart w:id="2505" w:name="_Toc20152600"/>
      <w:bookmarkStart w:id="2506" w:name="_Toc27495265"/>
      <w:bookmarkStart w:id="2507" w:name="_Toc36108733"/>
      <w:bookmarkStart w:id="2508" w:name="_Toc45194521"/>
      <w:bookmarkStart w:id="2509" w:name="_Toc178199389"/>
      <w:bookmarkEnd w:id="250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05"/>
      <w:bookmarkEnd w:id="2506"/>
      <w:bookmarkEnd w:id="2507"/>
      <w:bookmarkEnd w:id="2508"/>
      <w:bookmarkEnd w:id="2509"/>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10" w:name="_CR9_2_2_2_1_6"/>
      <w:bookmarkStart w:id="2511" w:name="_Toc20152601"/>
      <w:bookmarkStart w:id="2512" w:name="_Toc27495266"/>
      <w:bookmarkStart w:id="2513" w:name="_Toc36108734"/>
      <w:bookmarkStart w:id="2514" w:name="_Toc45194522"/>
      <w:bookmarkStart w:id="2515" w:name="_Toc178199390"/>
      <w:bookmarkEnd w:id="251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11"/>
      <w:bookmarkEnd w:id="2512"/>
      <w:bookmarkEnd w:id="2513"/>
      <w:bookmarkEnd w:id="2514"/>
      <w:bookmarkEnd w:id="2515"/>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16" w:name="_CR9_2_2_2_2"/>
      <w:bookmarkStart w:id="2517" w:name="_Toc20152602"/>
      <w:bookmarkStart w:id="2518" w:name="_Toc27495267"/>
      <w:bookmarkStart w:id="2519" w:name="_Toc36108735"/>
      <w:bookmarkStart w:id="2520" w:name="_Toc45194523"/>
      <w:bookmarkStart w:id="2521" w:name="14f4399e2adfb55a__Toc427698805"/>
      <w:bookmarkStart w:id="2522" w:name="_Toc178199391"/>
      <w:bookmarkEnd w:id="2516"/>
      <w:r>
        <w:t>9.</w:t>
      </w:r>
      <w:r>
        <w:rPr>
          <w:lang w:val="en-US"/>
        </w:rPr>
        <w:t>2</w:t>
      </w:r>
      <w:r>
        <w:t>.2.2.</w:t>
      </w:r>
      <w:r>
        <w:rPr>
          <w:lang w:val="en-US"/>
        </w:rPr>
        <w:t>2</w:t>
      </w:r>
      <w:r w:rsidRPr="00375B4E">
        <w:tab/>
      </w:r>
      <w:r>
        <w:t>End group call</w:t>
      </w:r>
      <w:bookmarkEnd w:id="2517"/>
      <w:bookmarkEnd w:id="2518"/>
      <w:bookmarkEnd w:id="2519"/>
      <w:bookmarkEnd w:id="2520"/>
      <w:bookmarkEnd w:id="2522"/>
    </w:p>
    <w:p w14:paraId="76252D8F" w14:textId="77777777" w:rsidR="001E339D" w:rsidRPr="0073469F" w:rsidRDefault="001E339D" w:rsidP="00F1630B">
      <w:pPr>
        <w:pStyle w:val="Heading6"/>
        <w:numPr>
          <w:ilvl w:val="5"/>
          <w:numId w:val="0"/>
        </w:numPr>
        <w:ind w:left="1152" w:hanging="432"/>
        <w:rPr>
          <w:lang w:eastAsia="ko-KR"/>
        </w:rPr>
      </w:pPr>
      <w:bookmarkStart w:id="2523" w:name="_CR9_2_2_2_2_1"/>
      <w:bookmarkStart w:id="2524" w:name="_Toc20152603"/>
      <w:bookmarkStart w:id="2525" w:name="_Toc27495268"/>
      <w:bookmarkStart w:id="2526" w:name="_Toc36108736"/>
      <w:bookmarkStart w:id="2527" w:name="_Toc45194524"/>
      <w:bookmarkStart w:id="2528" w:name="_Toc178199392"/>
      <w:bookmarkEnd w:id="252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24"/>
      <w:bookmarkEnd w:id="2525"/>
      <w:bookmarkEnd w:id="2526"/>
      <w:bookmarkEnd w:id="2527"/>
      <w:bookmarkEnd w:id="2528"/>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29" w:name="_CR9_2_2_2_2_2"/>
      <w:bookmarkStart w:id="2530" w:name="_Toc20152604"/>
      <w:bookmarkStart w:id="2531" w:name="_Toc27495269"/>
      <w:bookmarkStart w:id="2532" w:name="_Toc36108737"/>
      <w:bookmarkStart w:id="2533" w:name="_Toc45194525"/>
      <w:bookmarkStart w:id="2534" w:name="_Toc178199393"/>
      <w:bookmarkEnd w:id="2529"/>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30"/>
      <w:bookmarkEnd w:id="2531"/>
      <w:bookmarkEnd w:id="2532"/>
      <w:bookmarkEnd w:id="2533"/>
      <w:bookmarkEnd w:id="2534"/>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35" w:name="_CR9_2_2_3"/>
      <w:bookmarkStart w:id="2536" w:name="_Toc20152605"/>
      <w:bookmarkStart w:id="2537" w:name="_Toc27495270"/>
      <w:bookmarkStart w:id="2538" w:name="_Toc36108738"/>
      <w:bookmarkStart w:id="2539" w:name="_Toc45194526"/>
      <w:bookmarkStart w:id="2540" w:name="_Toc178199394"/>
      <w:bookmarkEnd w:id="2535"/>
      <w:r w:rsidRPr="0079589D">
        <w:rPr>
          <w:rFonts w:hint="eastAsia"/>
        </w:rPr>
        <w:t>9</w:t>
      </w:r>
      <w:r w:rsidRPr="0079589D">
        <w:t>.</w:t>
      </w:r>
      <w:r w:rsidRPr="0079589D">
        <w:rPr>
          <w:rFonts w:hint="eastAsia"/>
        </w:rPr>
        <w:t>2</w:t>
      </w:r>
      <w:r w:rsidRPr="0079589D">
        <w:t>.2.3</w:t>
      </w:r>
      <w:r w:rsidRPr="0079589D">
        <w:tab/>
        <w:t>Participating MCVideo function procedures</w:t>
      </w:r>
      <w:bookmarkEnd w:id="2521"/>
      <w:bookmarkEnd w:id="2536"/>
      <w:bookmarkEnd w:id="2537"/>
      <w:bookmarkEnd w:id="2538"/>
      <w:bookmarkEnd w:id="2539"/>
      <w:bookmarkEnd w:id="2540"/>
    </w:p>
    <w:p w14:paraId="6317C725" w14:textId="7DC32B1C" w:rsidR="007B4681" w:rsidRPr="0079589D" w:rsidRDefault="007B4681" w:rsidP="00F1630B">
      <w:pPr>
        <w:pStyle w:val="Heading5"/>
      </w:pPr>
      <w:bookmarkStart w:id="2541" w:name="_CR9_2_2_3_1"/>
      <w:bookmarkStart w:id="2542" w:name="_Toc20152606"/>
      <w:bookmarkStart w:id="2543" w:name="_Toc27495271"/>
      <w:bookmarkStart w:id="2544" w:name="_Toc36108739"/>
      <w:bookmarkStart w:id="2545" w:name="_Toc45194527"/>
      <w:bookmarkStart w:id="2546" w:name="_Toc178199395"/>
      <w:bookmarkEnd w:id="2541"/>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42"/>
      <w:bookmarkEnd w:id="2543"/>
      <w:bookmarkEnd w:id="2544"/>
      <w:bookmarkEnd w:id="2545"/>
      <w:bookmarkEnd w:id="2546"/>
    </w:p>
    <w:p w14:paraId="223FC6C3" w14:textId="4BDC2F64" w:rsidR="007B4681" w:rsidRPr="0079589D" w:rsidRDefault="007B4681" w:rsidP="00F1630B">
      <w:pPr>
        <w:pStyle w:val="Heading6"/>
        <w:numPr>
          <w:ilvl w:val="5"/>
          <w:numId w:val="0"/>
        </w:numPr>
        <w:ind w:left="1152" w:hanging="432"/>
      </w:pPr>
      <w:bookmarkStart w:id="2547" w:name="_CR9_2_2_3_1_1"/>
      <w:bookmarkStart w:id="2548" w:name="_Toc20152607"/>
      <w:bookmarkStart w:id="2549" w:name="_Toc27495272"/>
      <w:bookmarkStart w:id="2550" w:name="_Toc36108740"/>
      <w:bookmarkStart w:id="2551" w:name="_Toc45194528"/>
      <w:bookmarkStart w:id="2552" w:name="_Toc178199396"/>
      <w:bookmarkEnd w:id="2547"/>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48"/>
      <w:bookmarkEnd w:id="2549"/>
      <w:bookmarkEnd w:id="2550"/>
      <w:bookmarkEnd w:id="2551"/>
      <w:bookmarkEnd w:id="2552"/>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53" w:name="_CR9_2_2_3_1_2"/>
      <w:bookmarkStart w:id="2554" w:name="_Toc20152608"/>
      <w:bookmarkStart w:id="2555" w:name="_Toc27495273"/>
      <w:bookmarkStart w:id="2556" w:name="_Toc36108741"/>
      <w:bookmarkStart w:id="2557" w:name="_Toc45194529"/>
      <w:bookmarkStart w:id="2558" w:name="_Toc178199397"/>
      <w:bookmarkEnd w:id="2553"/>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554"/>
      <w:bookmarkEnd w:id="2555"/>
      <w:bookmarkEnd w:id="2556"/>
      <w:bookmarkEnd w:id="2557"/>
      <w:bookmarkEnd w:id="255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59" w:name="_CR9_2_2_3_1_3"/>
      <w:bookmarkStart w:id="2560" w:name="_Toc20152609"/>
      <w:bookmarkStart w:id="2561" w:name="_Toc27495274"/>
      <w:bookmarkStart w:id="2562" w:name="_Toc36108742"/>
      <w:bookmarkStart w:id="2563" w:name="_Toc45194530"/>
      <w:bookmarkStart w:id="2564" w:name="_Toc178199398"/>
      <w:bookmarkEnd w:id="2559"/>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560"/>
      <w:bookmarkEnd w:id="2561"/>
      <w:bookmarkEnd w:id="2562"/>
      <w:bookmarkEnd w:id="2563"/>
      <w:bookmarkEnd w:id="2564"/>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65" w:name="_CR9_2_2_3_1_4"/>
      <w:bookmarkStart w:id="2566" w:name="_Toc20152610"/>
      <w:bookmarkStart w:id="2567" w:name="_Toc27495275"/>
      <w:bookmarkStart w:id="2568" w:name="_Toc36108743"/>
      <w:bookmarkStart w:id="2569" w:name="_Toc45194531"/>
      <w:bookmarkStart w:id="2570" w:name="_Toc178199399"/>
      <w:bookmarkEnd w:id="2565"/>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566"/>
      <w:bookmarkEnd w:id="2567"/>
      <w:bookmarkEnd w:id="2568"/>
      <w:bookmarkEnd w:id="2569"/>
      <w:bookmarkEnd w:id="2570"/>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71" w:name="_CR9_2_2_4"/>
      <w:bookmarkStart w:id="2572" w:name="_Toc20152611"/>
      <w:bookmarkStart w:id="2573" w:name="_Toc27495276"/>
      <w:bookmarkStart w:id="2574" w:name="_Toc36108744"/>
      <w:bookmarkStart w:id="2575" w:name="_Toc45194532"/>
      <w:bookmarkStart w:id="2576" w:name="_Toc178199400"/>
      <w:bookmarkEnd w:id="2571"/>
      <w:r w:rsidRPr="0079589D">
        <w:rPr>
          <w:rFonts w:hint="eastAsia"/>
        </w:rPr>
        <w:t>9</w:t>
      </w:r>
      <w:r w:rsidRPr="0079589D">
        <w:t>.</w:t>
      </w:r>
      <w:r w:rsidRPr="0079589D">
        <w:rPr>
          <w:rFonts w:hint="eastAsia"/>
        </w:rPr>
        <w:t>2</w:t>
      </w:r>
      <w:r w:rsidRPr="0079589D">
        <w:t>.2.4</w:t>
      </w:r>
      <w:r w:rsidRPr="0079589D">
        <w:tab/>
        <w:t>Controlling MCVideo function procedures</w:t>
      </w:r>
      <w:bookmarkEnd w:id="2572"/>
      <w:bookmarkEnd w:id="2573"/>
      <w:bookmarkEnd w:id="2574"/>
      <w:bookmarkEnd w:id="2575"/>
      <w:bookmarkEnd w:id="2576"/>
    </w:p>
    <w:p w14:paraId="003A75D7" w14:textId="0590CB13" w:rsidR="00955C8C" w:rsidRPr="0079589D" w:rsidRDefault="00955C8C" w:rsidP="00F1630B">
      <w:pPr>
        <w:pStyle w:val="Heading5"/>
      </w:pPr>
      <w:bookmarkStart w:id="2577" w:name="_CR9_2_2_4_1"/>
      <w:bookmarkStart w:id="2578" w:name="_Toc20152612"/>
      <w:bookmarkStart w:id="2579" w:name="_Toc27495277"/>
      <w:bookmarkStart w:id="2580" w:name="_Toc36108745"/>
      <w:bookmarkStart w:id="2581" w:name="_Toc45194533"/>
      <w:bookmarkStart w:id="2582" w:name="_Toc178199401"/>
      <w:bookmarkEnd w:id="257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78"/>
      <w:bookmarkEnd w:id="2579"/>
      <w:bookmarkEnd w:id="2580"/>
      <w:bookmarkEnd w:id="2581"/>
      <w:bookmarkEnd w:id="2582"/>
    </w:p>
    <w:p w14:paraId="5DC75C3F" w14:textId="4566F251" w:rsidR="00955C8C" w:rsidRPr="0079589D" w:rsidRDefault="00955C8C" w:rsidP="00F1630B">
      <w:pPr>
        <w:pStyle w:val="Heading6"/>
        <w:numPr>
          <w:ilvl w:val="5"/>
          <w:numId w:val="0"/>
        </w:numPr>
        <w:ind w:left="1152" w:hanging="432"/>
      </w:pPr>
      <w:bookmarkStart w:id="2583" w:name="_CR9_2_2_4_1_1"/>
      <w:bookmarkStart w:id="2584" w:name="_Toc20152613"/>
      <w:bookmarkStart w:id="2585" w:name="_Toc27495278"/>
      <w:bookmarkStart w:id="2586" w:name="_Toc36108746"/>
      <w:bookmarkStart w:id="2587" w:name="_Toc45194534"/>
      <w:bookmarkStart w:id="2588" w:name="_Toc178199402"/>
      <w:bookmarkEnd w:id="2583"/>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584"/>
      <w:bookmarkEnd w:id="2585"/>
      <w:bookmarkEnd w:id="2586"/>
      <w:bookmarkEnd w:id="2587"/>
      <w:bookmarkEnd w:id="2588"/>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89" w:name="_CR9_2_2_4_1_2"/>
      <w:bookmarkStart w:id="2590" w:name="_Toc20152614"/>
      <w:bookmarkStart w:id="2591" w:name="_Toc27495279"/>
      <w:bookmarkStart w:id="2592" w:name="_Toc36108747"/>
      <w:bookmarkStart w:id="2593" w:name="_Toc45194535"/>
      <w:bookmarkStart w:id="2594" w:name="_Toc178199403"/>
      <w:bookmarkEnd w:id="2589"/>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90"/>
      <w:bookmarkEnd w:id="2591"/>
      <w:bookmarkEnd w:id="2592"/>
      <w:bookmarkEnd w:id="2593"/>
      <w:bookmarkEnd w:id="2594"/>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95" w:name="_CR9_2_2_4_1_3"/>
      <w:bookmarkStart w:id="2596" w:name="_Toc20152615"/>
      <w:bookmarkStart w:id="2597" w:name="_Toc27495280"/>
      <w:bookmarkStart w:id="2598" w:name="_Toc36108748"/>
      <w:bookmarkStart w:id="2599" w:name="_Toc45194536"/>
      <w:bookmarkStart w:id="2600" w:name="_Toc178199404"/>
      <w:bookmarkEnd w:id="2595"/>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96"/>
      <w:bookmarkEnd w:id="2597"/>
      <w:bookmarkEnd w:id="2598"/>
      <w:bookmarkEnd w:id="2599"/>
      <w:bookmarkEnd w:id="2600"/>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01" w:name="_CR9_2_2_4_2"/>
      <w:bookmarkStart w:id="2602" w:name="_Toc20152616"/>
      <w:bookmarkStart w:id="2603" w:name="_Toc27495281"/>
      <w:bookmarkStart w:id="2604" w:name="_Toc36108749"/>
      <w:bookmarkStart w:id="2605" w:name="_Toc45194537"/>
      <w:bookmarkStart w:id="2606" w:name="_Toc178199405"/>
      <w:bookmarkEnd w:id="2601"/>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02"/>
      <w:bookmarkEnd w:id="2603"/>
      <w:bookmarkEnd w:id="2604"/>
      <w:bookmarkEnd w:id="2605"/>
      <w:bookmarkEnd w:id="2606"/>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07" w:name="_CR9_2_2_4_3"/>
      <w:bookmarkStart w:id="2608" w:name="_Toc20152617"/>
      <w:bookmarkStart w:id="2609" w:name="_Toc27495282"/>
      <w:bookmarkStart w:id="2610" w:name="_Toc36108750"/>
      <w:bookmarkStart w:id="2611" w:name="_Toc45194538"/>
      <w:bookmarkStart w:id="2612" w:name="_Toc178199406"/>
      <w:bookmarkEnd w:id="2607"/>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08"/>
      <w:bookmarkEnd w:id="2609"/>
      <w:bookmarkEnd w:id="2610"/>
      <w:bookmarkEnd w:id="2611"/>
      <w:bookmarkEnd w:id="2612"/>
    </w:p>
    <w:p w14:paraId="24DB34C1" w14:textId="1C7BEA62" w:rsidR="00137FC6" w:rsidRPr="0073469F" w:rsidRDefault="00137FC6" w:rsidP="00F1630B">
      <w:pPr>
        <w:pStyle w:val="Heading6"/>
        <w:numPr>
          <w:ilvl w:val="5"/>
          <w:numId w:val="0"/>
        </w:numPr>
        <w:ind w:left="1152" w:hanging="432"/>
        <w:rPr>
          <w:lang w:eastAsia="ko-KR"/>
        </w:rPr>
      </w:pPr>
      <w:bookmarkStart w:id="2613" w:name="_CR9_2_2_4_3_1"/>
      <w:bookmarkStart w:id="2614" w:name="_Toc20152618"/>
      <w:bookmarkStart w:id="2615" w:name="_Toc27495283"/>
      <w:bookmarkStart w:id="2616" w:name="_Toc36108751"/>
      <w:bookmarkStart w:id="2617" w:name="_Toc45194539"/>
      <w:bookmarkStart w:id="2618" w:name="_Toc178199407"/>
      <w:bookmarkEnd w:id="2613"/>
      <w:r>
        <w:rPr>
          <w:lang w:eastAsia="ko-KR"/>
        </w:rPr>
        <w:t>9.2.2.4.3</w:t>
      </w:r>
      <w:r w:rsidRPr="0073469F">
        <w:rPr>
          <w:lang w:eastAsia="ko-KR"/>
        </w:rPr>
        <w:t>.1</w:t>
      </w:r>
      <w:r w:rsidRPr="0073469F">
        <w:rPr>
          <w:lang w:eastAsia="ko-KR"/>
        </w:rPr>
        <w:tab/>
        <w:t>General</w:t>
      </w:r>
      <w:bookmarkEnd w:id="2614"/>
      <w:bookmarkEnd w:id="2615"/>
      <w:bookmarkEnd w:id="2616"/>
      <w:bookmarkEnd w:id="2617"/>
      <w:bookmarkEnd w:id="261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19" w:name="_CR9_2_2_4_3_2"/>
      <w:bookmarkStart w:id="2620" w:name="_Toc20152619"/>
      <w:bookmarkStart w:id="2621" w:name="_Toc27495284"/>
      <w:bookmarkStart w:id="2622" w:name="_Toc36108752"/>
      <w:bookmarkStart w:id="2623" w:name="_Toc45194540"/>
      <w:bookmarkStart w:id="2624" w:name="_Toc178199408"/>
      <w:bookmarkEnd w:id="2619"/>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20"/>
      <w:bookmarkEnd w:id="2621"/>
      <w:bookmarkEnd w:id="2622"/>
      <w:bookmarkEnd w:id="2623"/>
      <w:bookmarkEnd w:id="2624"/>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25" w:name="_CR9_2_2_4_3_3"/>
      <w:bookmarkStart w:id="2626" w:name="_Toc20152620"/>
      <w:bookmarkStart w:id="2627" w:name="_Toc27495285"/>
      <w:bookmarkStart w:id="2628" w:name="_Toc36108753"/>
      <w:bookmarkStart w:id="2629" w:name="_Toc45194541"/>
      <w:bookmarkStart w:id="2630" w:name="_Toc178199409"/>
      <w:bookmarkEnd w:id="2625"/>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26"/>
      <w:bookmarkEnd w:id="2627"/>
      <w:bookmarkEnd w:id="2628"/>
      <w:bookmarkEnd w:id="2629"/>
      <w:bookmarkEnd w:id="2630"/>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31" w:name="_CR9_2_2_5"/>
      <w:bookmarkStart w:id="2632" w:name="_Toc20152621"/>
      <w:bookmarkStart w:id="2633" w:name="_Toc27495286"/>
      <w:bookmarkStart w:id="2634" w:name="_Toc36108754"/>
      <w:bookmarkStart w:id="2635" w:name="_Toc45194542"/>
      <w:bookmarkStart w:id="2636" w:name="_Toc178199410"/>
      <w:bookmarkEnd w:id="2631"/>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32"/>
      <w:bookmarkEnd w:id="2633"/>
      <w:bookmarkEnd w:id="2634"/>
      <w:bookmarkEnd w:id="2635"/>
      <w:bookmarkEnd w:id="2636"/>
    </w:p>
    <w:p w14:paraId="164E91CE" w14:textId="1ACFE3A6" w:rsidR="00EA516F" w:rsidRPr="0079589D" w:rsidRDefault="00EA516F" w:rsidP="00F1630B">
      <w:pPr>
        <w:pStyle w:val="Heading5"/>
      </w:pPr>
      <w:bookmarkStart w:id="2637" w:name="_CR9_2_2_5_1"/>
      <w:bookmarkStart w:id="2638" w:name="_Toc20152622"/>
      <w:bookmarkStart w:id="2639" w:name="_Toc27495287"/>
      <w:bookmarkStart w:id="2640" w:name="_Toc36108755"/>
      <w:bookmarkStart w:id="2641" w:name="_Toc45194543"/>
      <w:bookmarkStart w:id="2642" w:name="_Toc178199411"/>
      <w:bookmarkEnd w:id="263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38"/>
      <w:bookmarkEnd w:id="2639"/>
      <w:bookmarkEnd w:id="2640"/>
      <w:bookmarkEnd w:id="2641"/>
      <w:bookmarkEnd w:id="2642"/>
    </w:p>
    <w:p w14:paraId="5F3C5A49" w14:textId="443D481D" w:rsidR="00EA516F" w:rsidRPr="0079589D" w:rsidRDefault="00EA516F" w:rsidP="00F1630B">
      <w:pPr>
        <w:pStyle w:val="Heading6"/>
        <w:numPr>
          <w:ilvl w:val="5"/>
          <w:numId w:val="0"/>
        </w:numPr>
        <w:ind w:left="1152" w:hanging="432"/>
      </w:pPr>
      <w:bookmarkStart w:id="2643" w:name="_CR9_2_2_5_1_1"/>
      <w:bookmarkStart w:id="2644" w:name="_Toc20152623"/>
      <w:bookmarkStart w:id="2645" w:name="_Toc27495288"/>
      <w:bookmarkStart w:id="2646" w:name="_Toc36108756"/>
      <w:bookmarkStart w:id="2647" w:name="_Toc45194544"/>
      <w:bookmarkStart w:id="2648" w:name="_Toc178199412"/>
      <w:bookmarkEnd w:id="2643"/>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44"/>
      <w:bookmarkEnd w:id="2645"/>
      <w:bookmarkEnd w:id="2646"/>
      <w:bookmarkEnd w:id="2647"/>
      <w:bookmarkEnd w:id="2648"/>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49" w:name="_CR9_2_2_5_1_2"/>
      <w:bookmarkStart w:id="2650" w:name="_Toc20152624"/>
      <w:bookmarkStart w:id="2651" w:name="_Toc27495289"/>
      <w:bookmarkStart w:id="2652" w:name="_Toc36108757"/>
      <w:bookmarkStart w:id="2653" w:name="_Toc45194545"/>
      <w:bookmarkStart w:id="2654" w:name="_Toc178199413"/>
      <w:bookmarkEnd w:id="2649"/>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50"/>
      <w:bookmarkEnd w:id="2651"/>
      <w:bookmarkEnd w:id="2652"/>
      <w:bookmarkEnd w:id="2653"/>
      <w:bookmarkEnd w:id="2654"/>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55" w:name="_CR9_2_2_5_1_3"/>
      <w:bookmarkStart w:id="2656" w:name="_Toc20152625"/>
      <w:bookmarkStart w:id="2657" w:name="_Toc27495290"/>
      <w:bookmarkStart w:id="2658" w:name="_Toc36108758"/>
      <w:bookmarkStart w:id="2659" w:name="_Toc45194546"/>
      <w:bookmarkStart w:id="2660" w:name="_Toc178199414"/>
      <w:bookmarkEnd w:id="2655"/>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56"/>
      <w:bookmarkEnd w:id="2657"/>
      <w:bookmarkEnd w:id="2658"/>
      <w:bookmarkEnd w:id="2659"/>
      <w:bookmarkEnd w:id="2660"/>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61" w:name="_CR9_2_2_5_1_4"/>
      <w:bookmarkStart w:id="2662" w:name="_Toc20152626"/>
      <w:bookmarkStart w:id="2663" w:name="_Toc27495291"/>
      <w:bookmarkStart w:id="2664" w:name="_Toc36108759"/>
      <w:bookmarkStart w:id="2665" w:name="_Toc45194547"/>
      <w:bookmarkStart w:id="2666" w:name="_Toc178199415"/>
      <w:bookmarkEnd w:id="2661"/>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62"/>
      <w:bookmarkEnd w:id="2663"/>
      <w:bookmarkEnd w:id="2664"/>
      <w:bookmarkEnd w:id="2665"/>
      <w:bookmarkEnd w:id="2666"/>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67" w:name="_CR9_2_2_5_1_5"/>
      <w:bookmarkStart w:id="2668" w:name="_Toc20152627"/>
      <w:bookmarkStart w:id="2669" w:name="_Toc27495292"/>
      <w:bookmarkStart w:id="2670" w:name="_Toc36108760"/>
      <w:bookmarkStart w:id="2671" w:name="_Toc45194548"/>
      <w:bookmarkStart w:id="2672" w:name="_Toc178199416"/>
      <w:bookmarkEnd w:id="2667"/>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668"/>
      <w:bookmarkEnd w:id="2669"/>
      <w:bookmarkEnd w:id="2670"/>
      <w:bookmarkEnd w:id="2671"/>
      <w:bookmarkEnd w:id="2672"/>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73" w:name="_CR9_2_2_5_1_6"/>
      <w:bookmarkStart w:id="2674" w:name="_Toc20152628"/>
      <w:bookmarkStart w:id="2675" w:name="_Toc27495293"/>
      <w:bookmarkStart w:id="2676" w:name="_Toc36108761"/>
      <w:bookmarkStart w:id="2677" w:name="_Toc45194549"/>
      <w:bookmarkStart w:id="2678" w:name="_Toc178199417"/>
      <w:bookmarkEnd w:id="2673"/>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674"/>
      <w:bookmarkEnd w:id="2675"/>
      <w:bookmarkEnd w:id="2676"/>
      <w:bookmarkEnd w:id="2677"/>
      <w:bookmarkEnd w:id="267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79" w:name="_CR9_2_2_5_1_7"/>
      <w:bookmarkStart w:id="2680" w:name="_Toc20152629"/>
      <w:bookmarkStart w:id="2681" w:name="_Toc27495294"/>
      <w:bookmarkStart w:id="2682" w:name="_Toc36108762"/>
      <w:bookmarkStart w:id="2683" w:name="_Toc45194550"/>
      <w:bookmarkStart w:id="2684" w:name="_Toc178199418"/>
      <w:bookmarkEnd w:id="2679"/>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80"/>
      <w:bookmarkEnd w:id="2681"/>
      <w:bookmarkEnd w:id="2682"/>
      <w:bookmarkEnd w:id="2683"/>
      <w:r w:rsidR="00EF7F1C">
        <w:t>void</w:t>
      </w:r>
      <w:bookmarkEnd w:id="2684"/>
    </w:p>
    <w:p w14:paraId="4D4B23C2" w14:textId="6FB49CDF" w:rsidR="00EA516F" w:rsidRPr="0079589D" w:rsidRDefault="00EA516F" w:rsidP="00F1630B">
      <w:pPr>
        <w:pStyle w:val="Heading6"/>
        <w:numPr>
          <w:ilvl w:val="5"/>
          <w:numId w:val="0"/>
        </w:numPr>
        <w:ind w:left="1152" w:hanging="432"/>
        <w:rPr>
          <w:lang w:val="en-US"/>
        </w:rPr>
      </w:pPr>
      <w:bookmarkStart w:id="2685" w:name="_CR9_2_2_5_1_8"/>
      <w:bookmarkStart w:id="2686" w:name="_Toc20152630"/>
      <w:bookmarkStart w:id="2687" w:name="_Toc27495295"/>
      <w:bookmarkStart w:id="2688" w:name="_Toc36108763"/>
      <w:bookmarkStart w:id="2689" w:name="_Toc45194551"/>
      <w:bookmarkStart w:id="2690" w:name="_Toc178199419"/>
      <w:bookmarkEnd w:id="268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86"/>
      <w:bookmarkEnd w:id="2687"/>
      <w:bookmarkEnd w:id="2688"/>
      <w:bookmarkEnd w:id="2689"/>
      <w:bookmarkEnd w:id="2690"/>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91" w:name="_CR9_2_3"/>
      <w:bookmarkStart w:id="2692" w:name="_Toc20152631"/>
      <w:bookmarkStart w:id="2693" w:name="_Toc27495296"/>
      <w:bookmarkStart w:id="2694" w:name="_Toc36108764"/>
      <w:bookmarkStart w:id="2695" w:name="_Toc45194552"/>
      <w:bookmarkStart w:id="2696" w:name="_Toc178199420"/>
      <w:bookmarkEnd w:id="2691"/>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92"/>
      <w:bookmarkEnd w:id="2693"/>
      <w:bookmarkEnd w:id="2694"/>
      <w:bookmarkEnd w:id="2695"/>
      <w:bookmarkEnd w:id="2696"/>
    </w:p>
    <w:p w14:paraId="34451E02" w14:textId="59819E37" w:rsidR="00137FC6" w:rsidRPr="00336D95" w:rsidRDefault="00137FC6" w:rsidP="00F1630B">
      <w:pPr>
        <w:pStyle w:val="Heading4"/>
        <w:rPr>
          <w:rFonts w:eastAsia="SimSun"/>
          <w:lang w:val="en-US"/>
        </w:rPr>
      </w:pPr>
      <w:bookmarkStart w:id="2697" w:name="_CR9_2_3_1"/>
      <w:bookmarkStart w:id="2698" w:name="_Toc20152632"/>
      <w:bookmarkStart w:id="2699" w:name="_Toc27495297"/>
      <w:bookmarkStart w:id="2700" w:name="_Toc36108765"/>
      <w:bookmarkStart w:id="2701" w:name="_Toc45194553"/>
      <w:bookmarkStart w:id="2702" w:name="_Toc178199421"/>
      <w:bookmarkEnd w:id="2697"/>
      <w:r>
        <w:rPr>
          <w:rFonts w:eastAsia="SimSun"/>
          <w:lang w:val="en-US"/>
        </w:rPr>
        <w:t>9.2</w:t>
      </w:r>
      <w:r w:rsidRPr="00336D95">
        <w:rPr>
          <w:rFonts w:eastAsia="SimSun"/>
          <w:lang w:val="en-US"/>
        </w:rPr>
        <w:t>.3.1</w:t>
      </w:r>
      <w:r w:rsidRPr="00336D95">
        <w:rPr>
          <w:rFonts w:eastAsia="SimSun"/>
          <w:lang w:val="en-US"/>
        </w:rPr>
        <w:tab/>
        <w:t>General</w:t>
      </w:r>
      <w:bookmarkEnd w:id="2698"/>
      <w:bookmarkEnd w:id="2699"/>
      <w:bookmarkEnd w:id="2700"/>
      <w:bookmarkEnd w:id="2701"/>
      <w:bookmarkEnd w:id="2702"/>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03" w:name="_CR9_2_3_2"/>
      <w:bookmarkStart w:id="2704" w:name="_Toc20152633"/>
      <w:bookmarkStart w:id="2705" w:name="_Toc27495298"/>
      <w:bookmarkStart w:id="2706" w:name="_Toc36108766"/>
      <w:bookmarkStart w:id="2707" w:name="_Toc45194554"/>
      <w:bookmarkStart w:id="2708" w:name="_Toc178199422"/>
      <w:bookmarkEnd w:id="2703"/>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04"/>
      <w:bookmarkEnd w:id="2705"/>
      <w:bookmarkEnd w:id="2706"/>
      <w:bookmarkEnd w:id="2707"/>
      <w:bookmarkEnd w:id="2708"/>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09" w:name="_CR9_2_3_3"/>
      <w:bookmarkStart w:id="2710" w:name="_Toc20152634"/>
      <w:bookmarkStart w:id="2711" w:name="_Toc27495299"/>
      <w:bookmarkStart w:id="2712" w:name="_Toc36108767"/>
      <w:bookmarkStart w:id="2713" w:name="_Toc45194555"/>
      <w:bookmarkStart w:id="2714" w:name="_Toc178199423"/>
      <w:bookmarkEnd w:id="2709"/>
      <w:r>
        <w:rPr>
          <w:rFonts w:eastAsia="SimSun"/>
        </w:rPr>
        <w:t>9.2.3.3</w:t>
      </w:r>
      <w:r>
        <w:rPr>
          <w:rFonts w:eastAsia="SimSun"/>
        </w:rPr>
        <w:tab/>
        <w:t>Participating MCVideo function</w:t>
      </w:r>
      <w:bookmarkEnd w:id="2710"/>
      <w:bookmarkEnd w:id="2711"/>
      <w:bookmarkEnd w:id="2712"/>
      <w:bookmarkEnd w:id="2713"/>
      <w:bookmarkEnd w:id="2714"/>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15" w:name="_CR9_2_3_4"/>
      <w:bookmarkStart w:id="2716" w:name="_Toc20152635"/>
      <w:bookmarkStart w:id="2717" w:name="_Toc27495300"/>
      <w:bookmarkStart w:id="2718" w:name="_Toc36108768"/>
      <w:bookmarkStart w:id="2719" w:name="_Toc45194556"/>
      <w:bookmarkStart w:id="2720" w:name="_Toc178199424"/>
      <w:bookmarkEnd w:id="2715"/>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16"/>
      <w:bookmarkEnd w:id="2717"/>
      <w:bookmarkEnd w:id="2718"/>
      <w:bookmarkEnd w:id="2719"/>
      <w:bookmarkEnd w:id="2720"/>
    </w:p>
    <w:p w14:paraId="3E1BAEBB" w14:textId="63F1311D" w:rsidR="00137FC6" w:rsidRPr="00725FF8" w:rsidRDefault="00137FC6" w:rsidP="00F1630B">
      <w:pPr>
        <w:pStyle w:val="Heading5"/>
        <w:rPr>
          <w:rFonts w:eastAsia="SimSun"/>
        </w:rPr>
      </w:pPr>
      <w:bookmarkStart w:id="2721" w:name="_CR9_2_3_4_1"/>
      <w:bookmarkStart w:id="2722" w:name="_Toc20152636"/>
      <w:bookmarkStart w:id="2723" w:name="_Toc27495301"/>
      <w:bookmarkStart w:id="2724" w:name="_Toc36108769"/>
      <w:bookmarkStart w:id="2725" w:name="_Toc45194557"/>
      <w:bookmarkStart w:id="2726" w:name="_Toc178199425"/>
      <w:bookmarkEnd w:id="2721"/>
      <w:r>
        <w:rPr>
          <w:rFonts w:eastAsia="SimSun"/>
        </w:rPr>
        <w:t>9.2.3.4.</w:t>
      </w:r>
      <w:r w:rsidRPr="00336D95">
        <w:rPr>
          <w:rFonts w:eastAsia="SimSun"/>
          <w:lang w:val="en-US"/>
        </w:rPr>
        <w:t>1</w:t>
      </w:r>
      <w:r>
        <w:rPr>
          <w:rFonts w:eastAsia="SimSun"/>
        </w:rPr>
        <w:tab/>
        <w:t>Receiving a subscription to the conference event package</w:t>
      </w:r>
      <w:bookmarkEnd w:id="2722"/>
      <w:bookmarkEnd w:id="2723"/>
      <w:bookmarkEnd w:id="2724"/>
      <w:bookmarkEnd w:id="2725"/>
      <w:bookmarkEnd w:id="2726"/>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27" w:name="_CR9_2_3_4_2"/>
      <w:bookmarkStart w:id="2728" w:name="_Toc20152637"/>
      <w:bookmarkStart w:id="2729" w:name="_Toc27495302"/>
      <w:bookmarkStart w:id="2730" w:name="_Toc36108770"/>
      <w:bookmarkStart w:id="2731" w:name="_Toc45194558"/>
      <w:bookmarkStart w:id="2732" w:name="_Toc178199426"/>
      <w:bookmarkEnd w:id="2727"/>
      <w:r>
        <w:rPr>
          <w:rFonts w:eastAsia="SimSun"/>
        </w:rPr>
        <w:t>9.2.3.4.</w:t>
      </w:r>
      <w:r w:rsidRPr="00336D95">
        <w:rPr>
          <w:rFonts w:eastAsia="SimSun"/>
          <w:lang w:val="en-US"/>
        </w:rPr>
        <w:t>2</w:t>
      </w:r>
      <w:r>
        <w:rPr>
          <w:rFonts w:eastAsia="SimSun"/>
        </w:rPr>
        <w:tab/>
        <w:t>Sending notifications to the conference event package</w:t>
      </w:r>
      <w:bookmarkEnd w:id="2728"/>
      <w:bookmarkEnd w:id="2729"/>
      <w:bookmarkEnd w:id="2730"/>
      <w:bookmarkEnd w:id="2731"/>
      <w:bookmarkEnd w:id="2732"/>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33" w:name="_CR9_2_3_4_3"/>
      <w:bookmarkStart w:id="2734" w:name="_Toc20152638"/>
      <w:bookmarkStart w:id="2735" w:name="_Toc27495303"/>
      <w:bookmarkStart w:id="2736" w:name="_Toc36108771"/>
      <w:bookmarkStart w:id="2737" w:name="_Toc45194559"/>
      <w:bookmarkStart w:id="2738" w:name="_Toc178199427"/>
      <w:bookmarkEnd w:id="2733"/>
      <w:r>
        <w:rPr>
          <w:rFonts w:eastAsia="SimSun"/>
        </w:rPr>
        <w:t>9.2.3.4.3</w:t>
      </w:r>
      <w:r>
        <w:rPr>
          <w:rFonts w:eastAsia="SimSun"/>
        </w:rPr>
        <w:tab/>
        <w:t>Sending subscriptions to the conference event package</w:t>
      </w:r>
      <w:bookmarkEnd w:id="2734"/>
      <w:bookmarkEnd w:id="2735"/>
      <w:bookmarkEnd w:id="2736"/>
      <w:bookmarkEnd w:id="2737"/>
      <w:bookmarkEnd w:id="273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739" w:name="_CR9_2_3_4_4"/>
      <w:bookmarkStart w:id="2740" w:name="_Toc20152639"/>
      <w:bookmarkStart w:id="2741" w:name="_Toc27495304"/>
      <w:bookmarkStart w:id="2742" w:name="_Toc36108772"/>
      <w:bookmarkStart w:id="2743" w:name="_Toc45194560"/>
      <w:bookmarkStart w:id="2744" w:name="_Toc178199428"/>
      <w:bookmarkEnd w:id="2739"/>
      <w:r>
        <w:rPr>
          <w:lang w:val="sv-SE"/>
        </w:rPr>
        <w:t>9.2.3.4.4</w:t>
      </w:r>
      <w:r>
        <w:rPr>
          <w:lang w:val="sv-SE"/>
        </w:rPr>
        <w:tab/>
        <w:t>Terminating a subscription</w:t>
      </w:r>
      <w:bookmarkEnd w:id="2740"/>
      <w:bookmarkEnd w:id="2741"/>
      <w:bookmarkEnd w:id="2742"/>
      <w:bookmarkEnd w:id="2743"/>
      <w:bookmarkEnd w:id="2744"/>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45" w:name="_CR9_2_3_5"/>
      <w:bookmarkStart w:id="2746" w:name="_Toc20152640"/>
      <w:bookmarkStart w:id="2747" w:name="_Toc27495305"/>
      <w:bookmarkStart w:id="2748" w:name="_Toc36108773"/>
      <w:bookmarkStart w:id="2749" w:name="_Toc45194561"/>
      <w:bookmarkStart w:id="2750" w:name="_Toc178199429"/>
      <w:bookmarkEnd w:id="2745"/>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50"/>
    </w:p>
    <w:p w14:paraId="14B7AAAB" w14:textId="77777777" w:rsidR="00331941" w:rsidRPr="00725FF8" w:rsidRDefault="00331941" w:rsidP="00F1630B">
      <w:pPr>
        <w:pStyle w:val="Heading5"/>
        <w:rPr>
          <w:rFonts w:eastAsia="SimSun"/>
        </w:rPr>
      </w:pPr>
      <w:bookmarkStart w:id="2751" w:name="_CR9_2_3_5_1"/>
      <w:bookmarkStart w:id="2752" w:name="_Toc20155985"/>
      <w:bookmarkStart w:id="2753" w:name="_Toc27501142"/>
      <w:bookmarkStart w:id="2754" w:name="_Toc36049268"/>
      <w:bookmarkStart w:id="2755" w:name="_Toc45210034"/>
      <w:bookmarkStart w:id="2756" w:name="_Toc51860859"/>
      <w:bookmarkStart w:id="2757" w:name="_Toc59212183"/>
      <w:bookmarkStart w:id="2758" w:name="_Toc178199430"/>
      <w:bookmarkEnd w:id="2751"/>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52"/>
      <w:bookmarkEnd w:id="2753"/>
      <w:bookmarkEnd w:id="2754"/>
      <w:bookmarkEnd w:id="2755"/>
      <w:bookmarkEnd w:id="2756"/>
      <w:bookmarkEnd w:id="2757"/>
      <w:bookmarkEnd w:id="2758"/>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59" w:name="_CR9_2_3_5_2"/>
      <w:bookmarkStart w:id="2760" w:name="_Toc178199431"/>
      <w:bookmarkEnd w:id="275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60"/>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61" w:name="_CR9_2_3_5_3"/>
      <w:bookmarkStart w:id="2762" w:name="_Toc178199432"/>
      <w:bookmarkEnd w:id="2761"/>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62"/>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763" w:name="_CR9_2_3_6"/>
      <w:bookmarkStart w:id="2764" w:name="_Toc178199433"/>
      <w:bookmarkEnd w:id="2763"/>
      <w:r>
        <w:rPr>
          <w:noProof/>
        </w:rPr>
        <w:t>9.2.3.6</w:t>
      </w:r>
      <w:r w:rsidRPr="0073469F">
        <w:rPr>
          <w:noProof/>
        </w:rPr>
        <w:tab/>
      </w:r>
      <w:r>
        <w:t>Coding</w:t>
      </w:r>
      <w:bookmarkEnd w:id="2764"/>
    </w:p>
    <w:p w14:paraId="50ACB32B" w14:textId="77777777" w:rsidR="00382775" w:rsidRPr="0073469F" w:rsidRDefault="00382775" w:rsidP="00F1630B">
      <w:pPr>
        <w:pStyle w:val="Heading5"/>
        <w:rPr>
          <w:noProof/>
        </w:rPr>
      </w:pPr>
      <w:bookmarkStart w:id="2765" w:name="_CR9_2_3_6_1"/>
      <w:bookmarkStart w:id="2766" w:name="_Toc178199434"/>
      <w:bookmarkEnd w:id="2765"/>
      <w:r>
        <w:rPr>
          <w:noProof/>
        </w:rPr>
        <w:t>9.2.3.6</w:t>
      </w:r>
      <w:r>
        <w:rPr>
          <w:noProof/>
          <w:lang w:eastAsia="ko-KR"/>
        </w:rPr>
        <w:t>.1</w:t>
      </w:r>
      <w:r w:rsidRPr="0073469F">
        <w:rPr>
          <w:noProof/>
        </w:rPr>
        <w:tab/>
      </w:r>
      <w:r>
        <w:t xml:space="preserve">Extension of application/conference-info+xml </w:t>
      </w:r>
      <w:r>
        <w:rPr>
          <w:rFonts w:eastAsia="SimSun"/>
        </w:rPr>
        <w:t>MIME type</w:t>
      </w:r>
      <w:bookmarkEnd w:id="2766"/>
    </w:p>
    <w:p w14:paraId="0C6264D2" w14:textId="77777777" w:rsidR="00382775" w:rsidRDefault="00382775" w:rsidP="00F1630B">
      <w:pPr>
        <w:pStyle w:val="Heading6"/>
        <w:numPr>
          <w:ilvl w:val="5"/>
          <w:numId w:val="0"/>
        </w:numPr>
        <w:ind w:left="1152" w:hanging="432"/>
        <w:rPr>
          <w:lang w:val="en-US"/>
        </w:rPr>
      </w:pPr>
      <w:bookmarkStart w:id="2767" w:name="_CR9_2_3_6_1_1"/>
      <w:bookmarkStart w:id="2768" w:name="_Toc178199435"/>
      <w:bookmarkEnd w:id="2767"/>
      <w:r>
        <w:rPr>
          <w:noProof/>
        </w:rPr>
        <w:t>9.2.3.6</w:t>
      </w:r>
      <w:r>
        <w:rPr>
          <w:noProof/>
          <w:lang w:eastAsia="ko-KR"/>
        </w:rPr>
        <w:t>.1.1</w:t>
      </w:r>
      <w:r>
        <w:tab/>
        <w:t>Introduction</w:t>
      </w:r>
      <w:bookmarkEnd w:id="2768"/>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769" w:name="_CR9_2_3_6_1_2"/>
      <w:bookmarkStart w:id="2770" w:name="_Toc178199436"/>
      <w:bookmarkEnd w:id="2769"/>
      <w:r>
        <w:rPr>
          <w:noProof/>
        </w:rPr>
        <w:t>9.2.3.6</w:t>
      </w:r>
      <w:r>
        <w:rPr>
          <w:noProof/>
          <w:lang w:eastAsia="ko-KR"/>
        </w:rPr>
        <w:t>.1.2</w:t>
      </w:r>
      <w:r>
        <w:tab/>
        <w:t>Schema</w:t>
      </w:r>
      <w:bookmarkEnd w:id="2770"/>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71" w:name="_CRTable9_2_3_6_1_21"/>
      <w:r>
        <w:t>Table </w:t>
      </w:r>
      <w:bookmarkEnd w:id="2771"/>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72" w:name="_CR9_2_4"/>
      <w:bookmarkStart w:id="2773" w:name="_Toc178199437"/>
      <w:bookmarkEnd w:id="2772"/>
      <w:r>
        <w:rPr>
          <w:noProof/>
        </w:rPr>
        <w:t>9.2.4</w:t>
      </w:r>
      <w:r w:rsidRPr="0073469F">
        <w:rPr>
          <w:noProof/>
        </w:rPr>
        <w:tab/>
      </w:r>
      <w:r>
        <w:rPr>
          <w:noProof/>
        </w:rPr>
        <w:t>Remote change of an MCVideo user's selected group</w:t>
      </w:r>
      <w:bookmarkEnd w:id="2746"/>
      <w:bookmarkEnd w:id="2747"/>
      <w:bookmarkEnd w:id="2748"/>
      <w:bookmarkEnd w:id="2749"/>
      <w:bookmarkEnd w:id="2773"/>
    </w:p>
    <w:p w14:paraId="4381B32F" w14:textId="502AB413" w:rsidR="00137FC6" w:rsidRDefault="00137FC6" w:rsidP="00F1630B">
      <w:pPr>
        <w:pStyle w:val="Heading4"/>
      </w:pPr>
      <w:bookmarkStart w:id="2774" w:name="_CR9_2_4_1"/>
      <w:bookmarkStart w:id="2775" w:name="_Toc20152641"/>
      <w:bookmarkStart w:id="2776" w:name="_Toc27495306"/>
      <w:bookmarkStart w:id="2777" w:name="_Toc36108774"/>
      <w:bookmarkStart w:id="2778" w:name="_Toc45194562"/>
      <w:bookmarkStart w:id="2779" w:name="_Toc178199438"/>
      <w:bookmarkEnd w:id="2774"/>
      <w:r>
        <w:t>9.2.4</w:t>
      </w:r>
      <w:r w:rsidRPr="0073469F">
        <w:t>.1</w:t>
      </w:r>
      <w:r w:rsidRPr="0073469F">
        <w:tab/>
      </w:r>
      <w:r>
        <w:t>General</w:t>
      </w:r>
      <w:bookmarkEnd w:id="2775"/>
      <w:bookmarkEnd w:id="2776"/>
      <w:bookmarkEnd w:id="2777"/>
      <w:bookmarkEnd w:id="2778"/>
      <w:bookmarkEnd w:id="2779"/>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780" w:name="_CR9_2_4_2"/>
      <w:bookmarkStart w:id="2781" w:name="_Toc20152642"/>
      <w:bookmarkStart w:id="2782" w:name="_Toc27495307"/>
      <w:bookmarkStart w:id="2783" w:name="_Toc36108775"/>
      <w:bookmarkStart w:id="2784" w:name="_Toc45194563"/>
      <w:bookmarkStart w:id="2785" w:name="_Toc178199439"/>
      <w:bookmarkEnd w:id="2780"/>
      <w:r>
        <w:t>9.2.4.2</w:t>
      </w:r>
      <w:r w:rsidRPr="0073469F">
        <w:tab/>
      </w:r>
      <w:r>
        <w:t>Client procedures</w:t>
      </w:r>
      <w:bookmarkEnd w:id="2781"/>
      <w:bookmarkEnd w:id="2782"/>
      <w:bookmarkEnd w:id="2783"/>
      <w:bookmarkEnd w:id="2784"/>
      <w:bookmarkEnd w:id="2785"/>
    </w:p>
    <w:p w14:paraId="3773D088" w14:textId="3D5FC57B" w:rsidR="00137FC6" w:rsidRDefault="00137FC6" w:rsidP="00F1630B">
      <w:pPr>
        <w:pStyle w:val="Heading5"/>
      </w:pPr>
      <w:bookmarkStart w:id="2786" w:name="_CR9_2_4_2_1"/>
      <w:bookmarkStart w:id="2787" w:name="_Toc20152643"/>
      <w:bookmarkStart w:id="2788" w:name="_Toc27495308"/>
      <w:bookmarkStart w:id="2789" w:name="_Toc36108776"/>
      <w:bookmarkStart w:id="2790" w:name="_Toc45194564"/>
      <w:bookmarkStart w:id="2791" w:name="_Toc178199440"/>
      <w:bookmarkEnd w:id="2786"/>
      <w:r>
        <w:t>9.2.4.2.1</w:t>
      </w:r>
      <w:r w:rsidRPr="0073469F">
        <w:tab/>
      </w:r>
      <w:r>
        <w:t>Remote selected group change initiation</w:t>
      </w:r>
      <w:bookmarkEnd w:id="2787"/>
      <w:bookmarkEnd w:id="2788"/>
      <w:bookmarkEnd w:id="2789"/>
      <w:bookmarkEnd w:id="2790"/>
      <w:bookmarkEnd w:id="2791"/>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92" w:name="_CR9_2_4_2_2"/>
      <w:bookmarkStart w:id="2793" w:name="_Toc20152644"/>
      <w:bookmarkStart w:id="2794" w:name="_Toc27495309"/>
      <w:bookmarkStart w:id="2795" w:name="_Toc36108777"/>
      <w:bookmarkStart w:id="2796" w:name="_Toc45194565"/>
      <w:bookmarkStart w:id="2797" w:name="_Toc178199441"/>
      <w:bookmarkEnd w:id="2792"/>
      <w:r>
        <w:t>9.2.4.2.2</w:t>
      </w:r>
      <w:r w:rsidRPr="0073469F">
        <w:tab/>
      </w:r>
      <w:r w:rsidRPr="00611000">
        <w:t>Target client procedures</w:t>
      </w:r>
      <w:r>
        <w:t xml:space="preserve"> for handling remote selected group change request</w:t>
      </w:r>
      <w:bookmarkEnd w:id="2793"/>
      <w:bookmarkEnd w:id="2794"/>
      <w:bookmarkEnd w:id="2795"/>
      <w:bookmarkEnd w:id="2796"/>
      <w:bookmarkEnd w:id="2797"/>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98" w:name="_CR9_2_4_3"/>
      <w:bookmarkStart w:id="2799" w:name="_Toc20152645"/>
      <w:bookmarkStart w:id="2800" w:name="_Toc27495310"/>
      <w:bookmarkStart w:id="2801" w:name="_Toc36108778"/>
      <w:bookmarkStart w:id="2802" w:name="_Toc45194566"/>
      <w:bookmarkStart w:id="2803" w:name="_Toc178199442"/>
      <w:bookmarkEnd w:id="2798"/>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799"/>
      <w:bookmarkEnd w:id="2800"/>
      <w:bookmarkEnd w:id="2801"/>
      <w:bookmarkEnd w:id="2802"/>
      <w:bookmarkEnd w:id="2803"/>
    </w:p>
    <w:p w14:paraId="311FCE7A" w14:textId="2660C42B" w:rsidR="00137FC6" w:rsidRDefault="00137FC6" w:rsidP="00F1630B">
      <w:pPr>
        <w:pStyle w:val="Heading5"/>
      </w:pPr>
      <w:bookmarkStart w:id="2804" w:name="_CR9_2_4_3_1"/>
      <w:bookmarkStart w:id="2805" w:name="_Toc20152646"/>
      <w:bookmarkStart w:id="2806" w:name="_Toc27495311"/>
      <w:bookmarkStart w:id="2807" w:name="_Toc36108779"/>
      <w:bookmarkStart w:id="2808" w:name="_Toc45194567"/>
      <w:bookmarkStart w:id="2809" w:name="_Toc178199443"/>
      <w:bookmarkEnd w:id="2804"/>
      <w:r>
        <w:t>9.2.4.3.1</w:t>
      </w:r>
      <w:r w:rsidRPr="0073469F">
        <w:tab/>
      </w:r>
      <w:r>
        <w:t>Origina</w:t>
      </w:r>
      <w:r w:rsidRPr="00600EA7">
        <w:t>t</w:t>
      </w:r>
      <w:r>
        <w:t>ing procedures</w:t>
      </w:r>
      <w:bookmarkEnd w:id="2805"/>
      <w:bookmarkEnd w:id="2806"/>
      <w:bookmarkEnd w:id="2807"/>
      <w:bookmarkEnd w:id="2808"/>
      <w:bookmarkEnd w:id="2809"/>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10" w:name="_CR9_2_4_3_2"/>
      <w:bookmarkStart w:id="2811" w:name="_Toc20152647"/>
      <w:bookmarkStart w:id="2812" w:name="_Toc27495312"/>
      <w:bookmarkStart w:id="2813" w:name="_Toc36108780"/>
      <w:bookmarkStart w:id="2814" w:name="_Toc45194568"/>
      <w:bookmarkStart w:id="2815" w:name="_Toc178199444"/>
      <w:bookmarkEnd w:id="2810"/>
      <w:r>
        <w:t>9.2.4.3.2</w:t>
      </w:r>
      <w:r>
        <w:tab/>
      </w:r>
      <w:r w:rsidRPr="00255346">
        <w:t>Terminating</w:t>
      </w:r>
      <w:r>
        <w:t xml:space="preserve"> procedures</w:t>
      </w:r>
      <w:bookmarkEnd w:id="2811"/>
      <w:bookmarkEnd w:id="2812"/>
      <w:bookmarkEnd w:id="2813"/>
      <w:bookmarkEnd w:id="2814"/>
      <w:bookmarkEnd w:id="2815"/>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16" w:name="_CR9_2_4_4"/>
      <w:bookmarkStart w:id="2817" w:name="_Toc20152648"/>
      <w:bookmarkStart w:id="2818" w:name="_Toc27495313"/>
      <w:bookmarkStart w:id="2819" w:name="_Toc36108781"/>
      <w:bookmarkStart w:id="2820" w:name="_Toc45194569"/>
      <w:bookmarkStart w:id="2821" w:name="_Toc178199445"/>
      <w:bookmarkEnd w:id="2816"/>
      <w:r>
        <w:t>9.2.4.4</w:t>
      </w:r>
      <w:r>
        <w:tab/>
        <w:t>Controlling MCVideo function procedures</w:t>
      </w:r>
      <w:bookmarkEnd w:id="2817"/>
      <w:bookmarkEnd w:id="2818"/>
      <w:bookmarkEnd w:id="2819"/>
      <w:bookmarkEnd w:id="2820"/>
      <w:bookmarkEnd w:id="2821"/>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22" w:name="_Toc178199446"/>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22"/>
    </w:p>
    <w:p w14:paraId="0E0F9745" w14:textId="77777777" w:rsidR="00C821A0" w:rsidRDefault="00C821A0" w:rsidP="00C821A0">
      <w:pPr>
        <w:pStyle w:val="Heading4"/>
      </w:pPr>
      <w:bookmarkStart w:id="2823" w:name="_Toc20155990"/>
      <w:bookmarkStart w:id="2824" w:name="_Toc27501147"/>
      <w:bookmarkStart w:id="2825" w:name="_Toc36049273"/>
      <w:bookmarkStart w:id="2826" w:name="_Toc45210039"/>
      <w:bookmarkStart w:id="2827" w:name="_Toc51860864"/>
      <w:bookmarkStart w:id="2828" w:name="_Toc162962744"/>
      <w:bookmarkStart w:id="2829" w:name="_Toc178199447"/>
      <w:r>
        <w:t>9.2.5</w:t>
      </w:r>
      <w:r w:rsidRPr="0073469F">
        <w:t>.1</w:t>
      </w:r>
      <w:r w:rsidRPr="0073469F">
        <w:tab/>
      </w:r>
      <w:r>
        <w:t>General</w:t>
      </w:r>
      <w:bookmarkEnd w:id="2823"/>
      <w:bookmarkEnd w:id="2824"/>
      <w:bookmarkEnd w:id="2825"/>
      <w:bookmarkEnd w:id="2826"/>
      <w:bookmarkEnd w:id="2827"/>
      <w:bookmarkEnd w:id="2828"/>
      <w:bookmarkEnd w:id="2829"/>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30" w:name="_Toc20155991"/>
      <w:bookmarkStart w:id="2831" w:name="_Toc27501148"/>
      <w:bookmarkStart w:id="2832" w:name="_Toc36049274"/>
      <w:bookmarkStart w:id="2833" w:name="_Toc45210040"/>
      <w:bookmarkStart w:id="2834" w:name="_Toc51860865"/>
      <w:bookmarkStart w:id="2835" w:name="_Toc162962745"/>
      <w:bookmarkStart w:id="2836" w:name="_Toc178199448"/>
      <w:r>
        <w:t>9.2.5.2</w:t>
      </w:r>
      <w:r w:rsidRPr="0073469F">
        <w:tab/>
      </w:r>
      <w:r>
        <w:t>Client procedures</w:t>
      </w:r>
      <w:bookmarkEnd w:id="2830"/>
      <w:bookmarkEnd w:id="2831"/>
      <w:bookmarkEnd w:id="2832"/>
      <w:bookmarkEnd w:id="2833"/>
      <w:bookmarkEnd w:id="2834"/>
      <w:bookmarkEnd w:id="2835"/>
      <w:bookmarkEnd w:id="2836"/>
    </w:p>
    <w:p w14:paraId="4B085F0A" w14:textId="77777777" w:rsidR="00C821A0" w:rsidRDefault="00C821A0" w:rsidP="00C821A0">
      <w:pPr>
        <w:pStyle w:val="Heading5"/>
      </w:pPr>
      <w:bookmarkStart w:id="2837" w:name="_Toc20155992"/>
      <w:bookmarkStart w:id="2838" w:name="_Toc27501149"/>
      <w:bookmarkStart w:id="2839" w:name="_Toc36049275"/>
      <w:bookmarkStart w:id="2840" w:name="_Toc45210041"/>
      <w:bookmarkStart w:id="2841" w:name="_Toc51860866"/>
      <w:bookmarkStart w:id="2842" w:name="_Toc162962746"/>
      <w:bookmarkStart w:id="2843" w:name="_Toc178199449"/>
      <w:r>
        <w:t>9.2.5.2.1</w:t>
      </w:r>
      <w:r w:rsidRPr="0073469F">
        <w:tab/>
      </w:r>
      <w:bookmarkEnd w:id="2837"/>
      <w:bookmarkEnd w:id="2838"/>
      <w:bookmarkEnd w:id="2839"/>
      <w:bookmarkEnd w:id="2840"/>
      <w:bookmarkEnd w:id="2841"/>
      <w:bookmarkEnd w:id="2842"/>
      <w:r>
        <w:t>MCVideo group</w:t>
      </w:r>
      <w:r w:rsidRPr="00247922">
        <w:t xml:space="preserve"> in-progress imminent peril state cancel</w:t>
      </w:r>
      <w:r>
        <w:t xml:space="preserve"> initiation</w:t>
      </w:r>
      <w:bookmarkEnd w:id="2843"/>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44" w:name="_Toc178199450"/>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44"/>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45" w:name="_Toc178199451"/>
      <w:r>
        <w:t>9.2.5.3</w:t>
      </w:r>
      <w:r w:rsidRPr="0073469F">
        <w:tab/>
      </w:r>
      <w:r>
        <w:t>Participating MCVideo function procedures</w:t>
      </w:r>
      <w:bookmarkEnd w:id="2845"/>
    </w:p>
    <w:p w14:paraId="44EF593F" w14:textId="77777777" w:rsidR="00C821A0" w:rsidRDefault="00C821A0" w:rsidP="00C821A0">
      <w:pPr>
        <w:pStyle w:val="Heading5"/>
      </w:pPr>
      <w:bookmarkStart w:id="2846" w:name="_Toc20155995"/>
      <w:bookmarkStart w:id="2847" w:name="_Toc27501152"/>
      <w:bookmarkStart w:id="2848" w:name="_Toc36049278"/>
      <w:bookmarkStart w:id="2849" w:name="_Toc45210044"/>
      <w:bookmarkStart w:id="2850" w:name="_Toc51860869"/>
      <w:bookmarkStart w:id="2851" w:name="_Toc162962749"/>
      <w:bookmarkStart w:id="2852" w:name="_Toc178199452"/>
      <w:r>
        <w:t>9.2.5</w:t>
      </w:r>
      <w:r w:rsidRPr="00F636B2">
        <w:t>.</w:t>
      </w:r>
      <w:r>
        <w:t>3.1</w:t>
      </w:r>
      <w:r w:rsidRPr="0073469F">
        <w:tab/>
      </w:r>
      <w:r>
        <w:t>Origina</w:t>
      </w:r>
      <w:r w:rsidRPr="00266048">
        <w:t>t</w:t>
      </w:r>
      <w:r>
        <w:t>ing procedures</w:t>
      </w:r>
      <w:bookmarkEnd w:id="2846"/>
      <w:bookmarkEnd w:id="2847"/>
      <w:bookmarkEnd w:id="2848"/>
      <w:bookmarkEnd w:id="2849"/>
      <w:bookmarkEnd w:id="2850"/>
      <w:bookmarkEnd w:id="2851"/>
      <w:bookmarkEnd w:id="2852"/>
    </w:p>
    <w:p w14:paraId="2D3F91A4" w14:textId="77777777" w:rsidR="00C821A0" w:rsidRDefault="00C821A0" w:rsidP="00C821A0">
      <w:pPr>
        <w:pStyle w:val="Heading6"/>
      </w:pPr>
      <w:bookmarkStart w:id="2853" w:name="_Toc178199453"/>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853"/>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854" w:name="_Toc178199454"/>
      <w:r>
        <w:t>9.2.5</w:t>
      </w:r>
      <w:r w:rsidRPr="00F636B2">
        <w:t>.</w:t>
      </w:r>
      <w:r>
        <w:t>3.2</w:t>
      </w:r>
      <w:r w:rsidRPr="0073469F">
        <w:tab/>
      </w:r>
      <w:r w:rsidRPr="009C6043">
        <w:t>Terminating Procedures</w:t>
      </w:r>
      <w:bookmarkEnd w:id="2854"/>
    </w:p>
    <w:p w14:paraId="76C839C3" w14:textId="77777777" w:rsidR="00C821A0" w:rsidRDefault="00C821A0" w:rsidP="00C821A0">
      <w:pPr>
        <w:pStyle w:val="Heading6"/>
      </w:pPr>
      <w:bookmarkStart w:id="2855" w:name="_Toc178199455"/>
      <w:r>
        <w:t>9.2.5.3.2.1</w:t>
      </w:r>
      <w:r w:rsidRPr="0073469F">
        <w:tab/>
      </w:r>
      <w:r w:rsidRPr="00F67E9C">
        <w:rPr>
          <w:noProof/>
        </w:rPr>
        <w:t xml:space="preserve">Reception of </w:t>
      </w:r>
      <w:r>
        <w:t>MCVideo group</w:t>
      </w:r>
      <w:r w:rsidRPr="00904D70">
        <w:t xml:space="preserve"> in-progress imminent peril state cancel notification</w:t>
      </w:r>
      <w:bookmarkEnd w:id="2855"/>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856" w:name="_Toc178199456"/>
      <w:r>
        <w:t>9.2.5.4</w:t>
      </w:r>
      <w:r w:rsidRPr="0073469F">
        <w:tab/>
      </w:r>
      <w:r w:rsidRPr="001C2A6A">
        <w:t xml:space="preserve">Controlling </w:t>
      </w:r>
      <w:r>
        <w:t>MCVideo function procedures</w:t>
      </w:r>
      <w:bookmarkEnd w:id="2856"/>
    </w:p>
    <w:p w14:paraId="58D1ED7C" w14:textId="77777777" w:rsidR="00C821A0" w:rsidRDefault="00C821A0" w:rsidP="00C821A0">
      <w:pPr>
        <w:pStyle w:val="Heading5"/>
      </w:pPr>
      <w:bookmarkStart w:id="2857" w:name="_Toc178199457"/>
      <w:r>
        <w:t>9.2.5</w:t>
      </w:r>
      <w:r w:rsidRPr="00F636B2">
        <w:t>.</w:t>
      </w:r>
      <w:r>
        <w:t>4.1</w:t>
      </w:r>
      <w:r w:rsidRPr="0073469F">
        <w:tab/>
      </w:r>
      <w:r w:rsidRPr="009C6043">
        <w:t>Terminating Procedures</w:t>
      </w:r>
      <w:bookmarkEnd w:id="2857"/>
    </w:p>
    <w:p w14:paraId="08909214" w14:textId="77777777" w:rsidR="00C821A0" w:rsidRDefault="00C821A0" w:rsidP="00C821A0">
      <w:pPr>
        <w:pStyle w:val="Heading6"/>
      </w:pPr>
      <w:bookmarkStart w:id="2858" w:name="_Toc178199458"/>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85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59" w:name="_CR9_3"/>
      <w:bookmarkStart w:id="2860" w:name="_Toc20152649"/>
      <w:bookmarkStart w:id="2861" w:name="_Toc27495314"/>
      <w:bookmarkStart w:id="2862" w:name="_Toc36108782"/>
      <w:bookmarkStart w:id="2863" w:name="_Toc45194570"/>
      <w:bookmarkStart w:id="2864" w:name="_Toc178199459"/>
      <w:bookmarkEnd w:id="285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60"/>
      <w:bookmarkEnd w:id="2861"/>
      <w:bookmarkEnd w:id="2862"/>
      <w:bookmarkEnd w:id="2863"/>
      <w:bookmarkEnd w:id="2864"/>
    </w:p>
    <w:p w14:paraId="70FCA175" w14:textId="347C415B" w:rsidR="00C53C3D" w:rsidRPr="0079589D" w:rsidRDefault="00A03B6C" w:rsidP="00F1630B">
      <w:pPr>
        <w:pStyle w:val="Heading3"/>
      </w:pPr>
      <w:bookmarkStart w:id="2865" w:name="_CR9_3_1"/>
      <w:bookmarkStart w:id="2866" w:name="_Toc20152650"/>
      <w:bookmarkStart w:id="2867" w:name="_Toc27495315"/>
      <w:bookmarkStart w:id="2868" w:name="_Toc36108783"/>
      <w:bookmarkStart w:id="2869" w:name="_Toc45194571"/>
      <w:bookmarkStart w:id="2870" w:name="_Toc178199460"/>
      <w:bookmarkEnd w:id="2865"/>
      <w:r w:rsidRPr="0079589D">
        <w:t>9</w:t>
      </w:r>
      <w:r w:rsidR="00C53C3D" w:rsidRPr="0079589D">
        <w:t>.3.1</w:t>
      </w:r>
      <w:r w:rsidR="00C53C3D" w:rsidRPr="0079589D">
        <w:tab/>
      </w:r>
      <w:r w:rsidR="00EA7942" w:rsidRPr="0079589D">
        <w:t>General</w:t>
      </w:r>
      <w:bookmarkEnd w:id="2866"/>
      <w:bookmarkEnd w:id="2867"/>
      <w:bookmarkEnd w:id="2868"/>
      <w:bookmarkEnd w:id="2869"/>
      <w:bookmarkEnd w:id="2870"/>
    </w:p>
    <w:p w14:paraId="26CAF36D" w14:textId="77777777" w:rsidR="00E849B1" w:rsidRPr="0079589D" w:rsidRDefault="00E849B1" w:rsidP="006477AC">
      <w:pPr>
        <w:pStyle w:val="Heading4"/>
        <w:rPr>
          <w:lang w:val="en-IN" w:eastAsia="zh-CN"/>
        </w:rPr>
      </w:pPr>
      <w:bookmarkStart w:id="2871" w:name="_CR9_3_1_1"/>
      <w:bookmarkStart w:id="2872" w:name="_Toc20152651"/>
      <w:bookmarkStart w:id="2873" w:name="_Toc27495316"/>
      <w:bookmarkStart w:id="2874" w:name="_Toc36108784"/>
      <w:bookmarkStart w:id="2875" w:name="_Toc45194572"/>
      <w:bookmarkStart w:id="2876" w:name="MCCQCTEMPBM_00000122"/>
      <w:bookmarkStart w:id="2877" w:name="_Toc178199461"/>
      <w:bookmarkEnd w:id="2871"/>
      <w:r w:rsidRPr="0079589D">
        <w:rPr>
          <w:lang w:val="en-IN" w:eastAsia="zh-CN"/>
        </w:rPr>
        <w:t>9.3.1.1</w:t>
      </w:r>
      <w:r w:rsidRPr="0079589D">
        <w:rPr>
          <w:lang w:val="en-IN" w:eastAsia="zh-CN"/>
        </w:rPr>
        <w:tab/>
      </w:r>
      <w:r w:rsidRPr="0079589D">
        <w:rPr>
          <w:lang w:val="en-IN"/>
        </w:rPr>
        <w:t>Common Procedures</w:t>
      </w:r>
      <w:bookmarkEnd w:id="2872"/>
      <w:bookmarkEnd w:id="2873"/>
      <w:bookmarkEnd w:id="2874"/>
      <w:bookmarkEnd w:id="2875"/>
      <w:bookmarkEnd w:id="2877"/>
    </w:p>
    <w:p w14:paraId="52E9620E" w14:textId="1E203392" w:rsidR="00E849B1" w:rsidRPr="0079589D" w:rsidRDefault="00E849B1" w:rsidP="00F1630B">
      <w:pPr>
        <w:pStyle w:val="Heading5"/>
        <w:rPr>
          <w:lang w:val="en-IN" w:eastAsia="zh-CN"/>
        </w:rPr>
      </w:pPr>
      <w:bookmarkStart w:id="2878" w:name="_CR9_3_1_1_1"/>
      <w:bookmarkStart w:id="2879" w:name="_Toc20152652"/>
      <w:bookmarkStart w:id="2880" w:name="_Toc27495317"/>
      <w:bookmarkStart w:id="2881" w:name="_Toc36108785"/>
      <w:bookmarkStart w:id="2882" w:name="_Toc45194573"/>
      <w:bookmarkStart w:id="2883" w:name="_Toc178199462"/>
      <w:bookmarkEnd w:id="2876"/>
      <w:bookmarkEnd w:id="287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879"/>
      <w:bookmarkEnd w:id="2880"/>
      <w:bookmarkEnd w:id="2881"/>
      <w:bookmarkEnd w:id="2882"/>
      <w:bookmarkEnd w:id="288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884" w:name="_Toc20152653"/>
      <w:bookmarkStart w:id="2885" w:name="_Toc27495318"/>
      <w:bookmarkStart w:id="2886" w:name="_Toc36108786"/>
      <w:bookmarkStart w:id="288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88" w:name="_CR9_3_1_1_2"/>
      <w:bookmarkStart w:id="2889" w:name="_Toc178199463"/>
      <w:bookmarkEnd w:id="2888"/>
      <w:r w:rsidRPr="0079589D">
        <w:rPr>
          <w:lang w:val="en-IN"/>
        </w:rPr>
        <w:t>9.3.1.1.2</w:t>
      </w:r>
      <w:r w:rsidRPr="0079589D">
        <w:rPr>
          <w:lang w:val="en-IN"/>
        </w:rPr>
        <w:tab/>
        <w:t>Session description</w:t>
      </w:r>
      <w:bookmarkEnd w:id="2884"/>
      <w:bookmarkEnd w:id="2885"/>
      <w:bookmarkEnd w:id="2886"/>
      <w:bookmarkEnd w:id="2887"/>
      <w:bookmarkEnd w:id="288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90" w:name="_CR9_3_2"/>
      <w:bookmarkStart w:id="2891" w:name="_Toc20152654"/>
      <w:bookmarkStart w:id="2892" w:name="_Toc27495319"/>
      <w:bookmarkStart w:id="2893" w:name="_Toc36108787"/>
      <w:bookmarkStart w:id="2894" w:name="_Toc45194575"/>
      <w:bookmarkStart w:id="2895" w:name="_Toc178199464"/>
      <w:bookmarkEnd w:id="2890"/>
      <w:r w:rsidRPr="0079589D">
        <w:rPr>
          <w:lang w:val="en-IN"/>
        </w:rPr>
        <w:t>9.3.2</w:t>
      </w:r>
      <w:r w:rsidRPr="0079589D">
        <w:rPr>
          <w:lang w:val="en-IN"/>
        </w:rPr>
        <w:tab/>
        <w:t>Basic call control</w:t>
      </w:r>
      <w:bookmarkEnd w:id="2891"/>
      <w:bookmarkEnd w:id="2892"/>
      <w:bookmarkEnd w:id="2893"/>
      <w:bookmarkEnd w:id="2894"/>
      <w:bookmarkEnd w:id="2895"/>
    </w:p>
    <w:p w14:paraId="4167F463" w14:textId="2823D8D7" w:rsidR="00E849B1" w:rsidRPr="0079589D" w:rsidRDefault="00E849B1" w:rsidP="00F1630B">
      <w:pPr>
        <w:pStyle w:val="Heading4"/>
        <w:rPr>
          <w:lang w:val="en-IN" w:eastAsia="zh-CN"/>
        </w:rPr>
      </w:pPr>
      <w:bookmarkStart w:id="2896" w:name="_CR9_3_2_1"/>
      <w:bookmarkStart w:id="2897" w:name="_Toc20152655"/>
      <w:bookmarkStart w:id="2898" w:name="_Toc27495320"/>
      <w:bookmarkStart w:id="2899" w:name="_Toc36108788"/>
      <w:bookmarkStart w:id="2900" w:name="_Toc45194576"/>
      <w:bookmarkStart w:id="2901" w:name="_Toc178199465"/>
      <w:bookmarkEnd w:id="2896"/>
      <w:r w:rsidRPr="0079589D">
        <w:rPr>
          <w:lang w:val="en-IN"/>
        </w:rPr>
        <w:t>9.3.2.1</w:t>
      </w:r>
      <w:r w:rsidRPr="0079589D">
        <w:rPr>
          <w:lang w:val="en-IN"/>
        </w:rPr>
        <w:tab/>
        <w:t>General</w:t>
      </w:r>
      <w:bookmarkEnd w:id="2897"/>
      <w:bookmarkEnd w:id="2898"/>
      <w:bookmarkEnd w:id="2899"/>
      <w:bookmarkEnd w:id="2900"/>
      <w:bookmarkEnd w:id="290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02" w:name="_CR9_3_2_2"/>
      <w:bookmarkStart w:id="2903" w:name="_Toc20152656"/>
      <w:bookmarkStart w:id="2904" w:name="_Toc27495321"/>
      <w:bookmarkStart w:id="2905" w:name="_Toc36108789"/>
      <w:bookmarkStart w:id="2906" w:name="_Toc45194577"/>
      <w:bookmarkStart w:id="2907" w:name="_Toc178199466"/>
      <w:bookmarkEnd w:id="2902"/>
      <w:r w:rsidRPr="0079589D">
        <w:rPr>
          <w:lang w:val="en-IN" w:eastAsia="zh-CN"/>
        </w:rPr>
        <w:t>9.3.2.2</w:t>
      </w:r>
      <w:r w:rsidRPr="0079589D">
        <w:rPr>
          <w:lang w:val="en-IN" w:eastAsia="zh-CN"/>
        </w:rPr>
        <w:tab/>
        <w:t>Basic call control state machine</w:t>
      </w:r>
      <w:bookmarkEnd w:id="2903"/>
      <w:bookmarkEnd w:id="2904"/>
      <w:bookmarkEnd w:id="2905"/>
      <w:bookmarkEnd w:id="2906"/>
      <w:bookmarkEnd w:id="290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08" w:name="_MON_1531145739"/>
    <w:bookmarkEnd w:id="2908"/>
    <w:p w14:paraId="3BDBAB57" w14:textId="77777777" w:rsidR="00E849B1" w:rsidRPr="0079589D" w:rsidRDefault="00E849B1" w:rsidP="00E849B1">
      <w:pPr>
        <w:pStyle w:val="TH"/>
      </w:pPr>
      <w:r w:rsidRPr="0079589D">
        <w:object w:dxaOrig="17010" w:dyaOrig="11340" w14:anchorId="69FBE858">
          <v:shape id="_x0000_i1032" type="#_x0000_t75" style="width:447.05pt;height:295.55pt" o:ole="" fillcolor="window">
            <v:imagedata r:id="rId35" o:title=""/>
          </v:shape>
          <o:OLEObject Type="Embed" ProgID="Word.Picture.8" ShapeID="_x0000_i1032" DrawAspect="Content" ObjectID="_1788812230" r:id="rId36"/>
        </w:object>
      </w:r>
    </w:p>
    <w:p w14:paraId="7548F002" w14:textId="77777777" w:rsidR="00E849B1" w:rsidRPr="0079589D" w:rsidRDefault="00E849B1" w:rsidP="00E849B1">
      <w:pPr>
        <w:pStyle w:val="TF"/>
        <w:rPr>
          <w:lang w:eastAsia="zh-CN"/>
        </w:rPr>
      </w:pPr>
      <w:bookmarkStart w:id="2909" w:name="_CRFigure9_3_2_21"/>
      <w:r w:rsidRPr="0079589D">
        <w:rPr>
          <w:lang w:eastAsia="zh-CN"/>
        </w:rPr>
        <w:t>Figure </w:t>
      </w:r>
      <w:bookmarkEnd w:id="290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10" w:name="_CR9_3_2_3"/>
      <w:bookmarkStart w:id="2911" w:name="_Toc20152657"/>
      <w:bookmarkStart w:id="2912" w:name="_Toc27495322"/>
      <w:bookmarkStart w:id="2913" w:name="_Toc36108790"/>
      <w:bookmarkStart w:id="2914" w:name="_Toc45194578"/>
      <w:bookmarkStart w:id="2915" w:name="_Toc178199467"/>
      <w:bookmarkEnd w:id="2910"/>
      <w:r w:rsidRPr="0079589D">
        <w:rPr>
          <w:lang w:val="en-IN" w:eastAsia="zh-CN"/>
        </w:rPr>
        <w:t>9.3.2.3</w:t>
      </w:r>
      <w:r w:rsidRPr="0079589D">
        <w:rPr>
          <w:lang w:val="en-IN" w:eastAsia="zh-CN"/>
        </w:rPr>
        <w:tab/>
        <w:t>Call Control states</w:t>
      </w:r>
      <w:bookmarkEnd w:id="2911"/>
      <w:bookmarkEnd w:id="2912"/>
      <w:bookmarkEnd w:id="2913"/>
      <w:bookmarkEnd w:id="2914"/>
      <w:bookmarkEnd w:id="2915"/>
    </w:p>
    <w:p w14:paraId="68BAC190" w14:textId="58822FDE" w:rsidR="00E849B1" w:rsidRPr="0079589D" w:rsidRDefault="00E849B1" w:rsidP="00F1630B">
      <w:pPr>
        <w:pStyle w:val="Heading5"/>
        <w:rPr>
          <w:lang w:val="en-IN" w:eastAsia="zh-CN"/>
        </w:rPr>
      </w:pPr>
      <w:bookmarkStart w:id="2916" w:name="_CR9_3_2_3_1"/>
      <w:bookmarkStart w:id="2917" w:name="_Toc20152658"/>
      <w:bookmarkStart w:id="2918" w:name="_Toc27495323"/>
      <w:bookmarkStart w:id="2919" w:name="_Toc36108791"/>
      <w:bookmarkStart w:id="2920" w:name="_Toc45194579"/>
      <w:bookmarkStart w:id="2921" w:name="_Toc178199468"/>
      <w:bookmarkEnd w:id="2916"/>
      <w:r w:rsidRPr="0079589D">
        <w:rPr>
          <w:lang w:val="en-IN" w:eastAsia="zh-CN"/>
        </w:rPr>
        <w:t>9.3.2.3.1</w:t>
      </w:r>
      <w:r w:rsidRPr="0079589D">
        <w:rPr>
          <w:lang w:val="en-IN" w:eastAsia="zh-CN"/>
        </w:rPr>
        <w:tab/>
        <w:t>S1: start-stop</w:t>
      </w:r>
      <w:bookmarkEnd w:id="2917"/>
      <w:bookmarkEnd w:id="2918"/>
      <w:bookmarkEnd w:id="2919"/>
      <w:bookmarkEnd w:id="2920"/>
      <w:bookmarkEnd w:id="292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22" w:name="_CR9_3_2_3_2"/>
      <w:bookmarkStart w:id="2923" w:name="_Toc20152659"/>
      <w:bookmarkStart w:id="2924" w:name="_Toc27495324"/>
      <w:bookmarkStart w:id="2925" w:name="_Toc36108792"/>
      <w:bookmarkStart w:id="2926" w:name="_Toc45194580"/>
      <w:bookmarkStart w:id="2927" w:name="_Toc178199469"/>
      <w:bookmarkEnd w:id="2922"/>
      <w:r w:rsidRPr="0079589D">
        <w:rPr>
          <w:lang w:val="en-IN" w:eastAsia="zh-CN"/>
        </w:rPr>
        <w:t>9.3.2.3.2</w:t>
      </w:r>
      <w:r w:rsidRPr="0079589D">
        <w:rPr>
          <w:lang w:val="en-IN" w:eastAsia="zh-CN"/>
        </w:rPr>
        <w:tab/>
        <w:t>S2: waiting for call announcement</w:t>
      </w:r>
      <w:bookmarkEnd w:id="2923"/>
      <w:bookmarkEnd w:id="2924"/>
      <w:bookmarkEnd w:id="2925"/>
      <w:bookmarkEnd w:id="2926"/>
      <w:bookmarkEnd w:id="292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28" w:name="_CR9_3_2_3_3"/>
      <w:bookmarkStart w:id="2929" w:name="_Toc20152660"/>
      <w:bookmarkStart w:id="2930" w:name="_Toc27495325"/>
      <w:bookmarkStart w:id="2931" w:name="_Toc36108793"/>
      <w:bookmarkStart w:id="2932" w:name="_Toc45194581"/>
      <w:bookmarkStart w:id="2933" w:name="_Toc178199470"/>
      <w:bookmarkEnd w:id="2928"/>
      <w:r w:rsidRPr="0079589D">
        <w:rPr>
          <w:lang w:val="en-IN" w:eastAsia="zh-CN"/>
        </w:rPr>
        <w:t>9.3.2.3.3</w:t>
      </w:r>
      <w:r w:rsidRPr="0079589D">
        <w:rPr>
          <w:lang w:val="en-IN" w:eastAsia="zh-CN"/>
        </w:rPr>
        <w:tab/>
        <w:t>S3: part of ongoing call</w:t>
      </w:r>
      <w:bookmarkEnd w:id="2929"/>
      <w:bookmarkEnd w:id="2930"/>
      <w:bookmarkEnd w:id="2931"/>
      <w:bookmarkEnd w:id="2932"/>
      <w:bookmarkEnd w:id="293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34" w:name="_CR9_3_2_3_4"/>
      <w:bookmarkStart w:id="2935" w:name="_Toc20152661"/>
      <w:bookmarkStart w:id="2936" w:name="_Toc27495326"/>
      <w:bookmarkStart w:id="2937" w:name="_Toc36108794"/>
      <w:bookmarkStart w:id="2938" w:name="_Toc45194582"/>
      <w:bookmarkStart w:id="2939" w:name="_Toc178199471"/>
      <w:bookmarkEnd w:id="2934"/>
      <w:r w:rsidRPr="0079589D">
        <w:rPr>
          <w:lang w:val="en-IN" w:eastAsia="zh-CN"/>
        </w:rPr>
        <w:t>9.3.2.3.4</w:t>
      </w:r>
      <w:r w:rsidRPr="0079589D">
        <w:rPr>
          <w:lang w:val="en-IN" w:eastAsia="zh-CN"/>
        </w:rPr>
        <w:tab/>
        <w:t>S4: pending user action without confirm indication</w:t>
      </w:r>
      <w:bookmarkEnd w:id="2935"/>
      <w:bookmarkEnd w:id="2936"/>
      <w:bookmarkEnd w:id="2937"/>
      <w:bookmarkEnd w:id="2938"/>
      <w:bookmarkEnd w:id="293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40" w:name="_CR9_3_2_3_5"/>
      <w:bookmarkStart w:id="2941" w:name="_Toc20152662"/>
      <w:bookmarkStart w:id="2942" w:name="_Toc27495327"/>
      <w:bookmarkStart w:id="2943" w:name="_Toc36108795"/>
      <w:bookmarkStart w:id="2944" w:name="_Toc45194583"/>
      <w:bookmarkStart w:id="2945" w:name="_Toc178199472"/>
      <w:bookmarkEnd w:id="2940"/>
      <w:r w:rsidRPr="0079589D">
        <w:rPr>
          <w:lang w:val="en-IN" w:eastAsia="zh-CN"/>
        </w:rPr>
        <w:t>9.3.2.3.5</w:t>
      </w:r>
      <w:r w:rsidRPr="0079589D">
        <w:rPr>
          <w:lang w:val="en-IN" w:eastAsia="zh-CN"/>
        </w:rPr>
        <w:tab/>
        <w:t xml:space="preserve">S5: pending user action </w:t>
      </w:r>
      <w:r w:rsidRPr="0079589D">
        <w:rPr>
          <w:lang w:val="en-IN"/>
        </w:rPr>
        <w:t>with confirm indication</w:t>
      </w:r>
      <w:bookmarkEnd w:id="2941"/>
      <w:bookmarkEnd w:id="2942"/>
      <w:bookmarkEnd w:id="2943"/>
      <w:bookmarkEnd w:id="2944"/>
      <w:bookmarkEnd w:id="294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46" w:name="_CR9_3_2_3_6"/>
      <w:bookmarkStart w:id="2947" w:name="_Toc20152663"/>
      <w:bookmarkStart w:id="2948" w:name="_Toc27495328"/>
      <w:bookmarkStart w:id="2949" w:name="_Toc36108796"/>
      <w:bookmarkStart w:id="2950" w:name="_Toc45194584"/>
      <w:bookmarkStart w:id="2951" w:name="_Toc178199473"/>
      <w:bookmarkEnd w:id="294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47"/>
      <w:bookmarkEnd w:id="2948"/>
      <w:bookmarkEnd w:id="2949"/>
      <w:bookmarkEnd w:id="2950"/>
      <w:bookmarkEnd w:id="295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52" w:name="_CR9_3_2_3_7"/>
      <w:bookmarkStart w:id="2953" w:name="_Toc20152664"/>
      <w:bookmarkStart w:id="2954" w:name="_Toc27495329"/>
      <w:bookmarkStart w:id="2955" w:name="_Toc36108797"/>
      <w:bookmarkStart w:id="2956" w:name="_Toc45194585"/>
      <w:bookmarkStart w:id="2957" w:name="_Toc178199474"/>
      <w:bookmarkEnd w:id="2952"/>
      <w:r w:rsidRPr="0079589D">
        <w:rPr>
          <w:lang w:val="en-IN" w:eastAsia="zh-CN"/>
        </w:rPr>
        <w:t>9.3.2.3.7</w:t>
      </w:r>
      <w:r w:rsidRPr="0079589D">
        <w:rPr>
          <w:lang w:val="en-IN" w:eastAsia="zh-CN"/>
        </w:rPr>
        <w:tab/>
        <w:t>S7: waiting for call announcement after call release</w:t>
      </w:r>
      <w:bookmarkEnd w:id="2953"/>
      <w:bookmarkEnd w:id="2954"/>
      <w:bookmarkEnd w:id="2955"/>
      <w:bookmarkEnd w:id="2956"/>
      <w:bookmarkEnd w:id="295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58" w:name="_CR9_3_2_4"/>
      <w:bookmarkStart w:id="2959" w:name="_Toc20152665"/>
      <w:bookmarkStart w:id="2960" w:name="_Toc27495330"/>
      <w:bookmarkStart w:id="2961" w:name="_Toc36108798"/>
      <w:bookmarkStart w:id="2962" w:name="_Toc45194586"/>
      <w:bookmarkStart w:id="2963" w:name="_Toc178199475"/>
      <w:bookmarkEnd w:id="2958"/>
      <w:r w:rsidRPr="0079589D">
        <w:rPr>
          <w:rFonts w:eastAsia="Malgun Gothic"/>
          <w:lang w:val="en-IN"/>
        </w:rPr>
        <w:t>9.3.2.4</w:t>
      </w:r>
      <w:r w:rsidRPr="0079589D">
        <w:rPr>
          <w:rFonts w:eastAsia="Malgun Gothic"/>
          <w:lang w:val="en-IN"/>
        </w:rPr>
        <w:tab/>
        <w:t>Procedures</w:t>
      </w:r>
      <w:bookmarkEnd w:id="2959"/>
      <w:bookmarkEnd w:id="2960"/>
      <w:bookmarkEnd w:id="2961"/>
      <w:bookmarkEnd w:id="2962"/>
      <w:bookmarkEnd w:id="2963"/>
    </w:p>
    <w:p w14:paraId="25510E0A" w14:textId="5FF8EEF1" w:rsidR="00E849B1" w:rsidRPr="0079589D" w:rsidRDefault="00E849B1" w:rsidP="00F1630B">
      <w:pPr>
        <w:pStyle w:val="Heading5"/>
        <w:rPr>
          <w:lang w:val="en-IN" w:eastAsia="zh-CN"/>
        </w:rPr>
      </w:pPr>
      <w:bookmarkStart w:id="2964" w:name="_CR9_3_2_4_1"/>
      <w:bookmarkStart w:id="2965" w:name="_Toc20152666"/>
      <w:bookmarkStart w:id="2966" w:name="_Toc27495331"/>
      <w:bookmarkStart w:id="2967" w:name="_Toc36108799"/>
      <w:bookmarkStart w:id="2968" w:name="_Toc45194587"/>
      <w:bookmarkStart w:id="2969" w:name="_Toc178199476"/>
      <w:bookmarkEnd w:id="2964"/>
      <w:r w:rsidRPr="0079589D">
        <w:rPr>
          <w:lang w:val="en-IN" w:eastAsia="zh-CN"/>
        </w:rPr>
        <w:t>9.3.2.4.1</w:t>
      </w:r>
      <w:r w:rsidRPr="0079589D">
        <w:rPr>
          <w:lang w:val="en-IN" w:eastAsia="zh-CN"/>
        </w:rPr>
        <w:tab/>
        <w:t>General</w:t>
      </w:r>
      <w:bookmarkEnd w:id="2965"/>
      <w:bookmarkEnd w:id="2966"/>
      <w:bookmarkEnd w:id="2967"/>
      <w:bookmarkEnd w:id="2968"/>
      <w:bookmarkEnd w:id="2969"/>
    </w:p>
    <w:p w14:paraId="31944BCF" w14:textId="3BDE4242" w:rsidR="00E849B1" w:rsidRPr="0079589D" w:rsidRDefault="00E849B1" w:rsidP="00F1630B">
      <w:pPr>
        <w:pStyle w:val="Heading6"/>
        <w:numPr>
          <w:ilvl w:val="5"/>
          <w:numId w:val="0"/>
        </w:numPr>
        <w:ind w:left="1152" w:hanging="432"/>
        <w:rPr>
          <w:lang w:val="en-IN"/>
        </w:rPr>
      </w:pPr>
      <w:bookmarkStart w:id="2970" w:name="_CR9_3_2_4_1_1"/>
      <w:bookmarkStart w:id="2971" w:name="_Toc20152667"/>
      <w:bookmarkStart w:id="2972" w:name="_Toc27495332"/>
      <w:bookmarkStart w:id="2973" w:name="_Toc36108800"/>
      <w:bookmarkStart w:id="2974" w:name="_Toc45194588"/>
      <w:bookmarkStart w:id="2975" w:name="_Toc178199477"/>
      <w:bookmarkEnd w:id="2970"/>
      <w:r w:rsidRPr="0079589D">
        <w:rPr>
          <w:lang w:val="en-IN"/>
        </w:rPr>
        <w:t>9.3.2.4.1.1</w:t>
      </w:r>
      <w:r w:rsidRPr="0079589D">
        <w:rPr>
          <w:lang w:val="en-IN"/>
        </w:rPr>
        <w:tab/>
        <w:t>Call announcement timer calculation</w:t>
      </w:r>
      <w:bookmarkEnd w:id="2971"/>
      <w:bookmarkEnd w:id="2972"/>
      <w:bookmarkEnd w:id="2973"/>
      <w:bookmarkEnd w:id="2974"/>
      <w:bookmarkEnd w:id="2975"/>
    </w:p>
    <w:p w14:paraId="212D0431" w14:textId="78F0FB6F" w:rsidR="00E849B1" w:rsidRPr="0079589D" w:rsidRDefault="00E849B1" w:rsidP="00F1630B">
      <w:pPr>
        <w:pStyle w:val="Heading7"/>
        <w:numPr>
          <w:ilvl w:val="6"/>
          <w:numId w:val="0"/>
        </w:numPr>
        <w:ind w:left="1296" w:hanging="288"/>
        <w:rPr>
          <w:lang w:val="en-IN"/>
        </w:rPr>
      </w:pPr>
      <w:bookmarkStart w:id="2976" w:name="_CR9_3_2_4_1_1_1"/>
      <w:bookmarkStart w:id="2977" w:name="_Toc20152668"/>
      <w:bookmarkStart w:id="2978" w:name="_Toc27495333"/>
      <w:bookmarkStart w:id="2979" w:name="_Toc36108801"/>
      <w:bookmarkStart w:id="2980" w:name="_Toc45194589"/>
      <w:bookmarkStart w:id="2981" w:name="_Toc178199478"/>
      <w:bookmarkEnd w:id="2976"/>
      <w:r w:rsidRPr="0079589D">
        <w:rPr>
          <w:lang w:val="en-IN"/>
        </w:rPr>
        <w:t>9.3.2.4.1.1.1</w:t>
      </w:r>
      <w:r w:rsidRPr="0079589D">
        <w:rPr>
          <w:lang w:val="en-IN"/>
        </w:rPr>
        <w:tab/>
        <w:t>Periodic call announcement timer calculation</w:t>
      </w:r>
      <w:bookmarkEnd w:id="2977"/>
      <w:bookmarkEnd w:id="2978"/>
      <w:bookmarkEnd w:id="2979"/>
      <w:bookmarkEnd w:id="2980"/>
      <w:bookmarkEnd w:id="298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82" w:name="_CR9_3_2_4_1_1_2"/>
      <w:bookmarkStart w:id="2983" w:name="_Toc20152669"/>
      <w:bookmarkStart w:id="2984" w:name="_Toc27495334"/>
      <w:bookmarkStart w:id="2985" w:name="_Toc36108802"/>
      <w:bookmarkStart w:id="2986" w:name="_Toc45194590"/>
      <w:bookmarkStart w:id="2987" w:name="_Toc178199479"/>
      <w:bookmarkEnd w:id="2982"/>
      <w:r w:rsidRPr="0079589D">
        <w:rPr>
          <w:lang w:val="en-IN"/>
        </w:rPr>
        <w:t>9.3.2.4.1.1.2</w:t>
      </w:r>
      <w:r w:rsidRPr="0079589D">
        <w:rPr>
          <w:lang w:val="en-IN"/>
        </w:rPr>
        <w:tab/>
        <w:t>Call announcement timer calculation after CALL PROBE</w:t>
      </w:r>
      <w:bookmarkEnd w:id="2983"/>
      <w:bookmarkEnd w:id="2984"/>
      <w:bookmarkEnd w:id="2985"/>
      <w:bookmarkEnd w:id="2986"/>
      <w:bookmarkEnd w:id="298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88" w:name="_CR9_3_2_4_1_2"/>
      <w:bookmarkStart w:id="2989" w:name="_Toc20152670"/>
      <w:bookmarkStart w:id="2990" w:name="_Toc27495335"/>
      <w:bookmarkStart w:id="2991" w:name="_Toc36108803"/>
      <w:bookmarkStart w:id="2992" w:name="_Toc45194591"/>
      <w:bookmarkStart w:id="2993" w:name="_Toc178199480"/>
      <w:bookmarkEnd w:id="2988"/>
      <w:r w:rsidRPr="0079589D">
        <w:rPr>
          <w:lang w:val="en-IN"/>
        </w:rPr>
        <w:t>9.3.2.4.1.2</w:t>
      </w:r>
      <w:r w:rsidRPr="0079589D">
        <w:rPr>
          <w:lang w:val="en-IN"/>
        </w:rPr>
        <w:tab/>
        <w:t>Max duration timer calculation</w:t>
      </w:r>
      <w:bookmarkEnd w:id="2989"/>
      <w:bookmarkEnd w:id="2990"/>
      <w:bookmarkEnd w:id="2991"/>
      <w:bookmarkEnd w:id="2992"/>
      <w:bookmarkEnd w:id="299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94" w:name="_CR9_3_2_4_2"/>
      <w:bookmarkStart w:id="2995" w:name="_Toc20152671"/>
      <w:bookmarkStart w:id="2996" w:name="_Toc27495336"/>
      <w:bookmarkStart w:id="2997" w:name="_Toc36108804"/>
      <w:bookmarkStart w:id="2998" w:name="_Toc45194592"/>
      <w:bookmarkStart w:id="2999" w:name="_Toc178199481"/>
      <w:bookmarkEnd w:id="2994"/>
      <w:r w:rsidRPr="0079589D">
        <w:rPr>
          <w:rFonts w:eastAsia="SimSun"/>
          <w:lang w:val="en-IN" w:eastAsia="zh-CN"/>
        </w:rPr>
        <w:t>9.3.2.4.2</w:t>
      </w:r>
      <w:r w:rsidRPr="0079589D">
        <w:rPr>
          <w:rFonts w:eastAsia="SimSun"/>
          <w:lang w:val="en-IN" w:eastAsia="zh-CN"/>
        </w:rPr>
        <w:tab/>
        <w:t>Call Probe</w:t>
      </w:r>
      <w:bookmarkEnd w:id="2995"/>
      <w:bookmarkEnd w:id="2996"/>
      <w:bookmarkEnd w:id="2997"/>
      <w:bookmarkEnd w:id="2998"/>
      <w:bookmarkEnd w:id="2999"/>
    </w:p>
    <w:p w14:paraId="38D008CE" w14:textId="09DCC6BE" w:rsidR="00E849B1" w:rsidRPr="0079589D" w:rsidRDefault="00E849B1" w:rsidP="00F1630B">
      <w:pPr>
        <w:pStyle w:val="Heading6"/>
        <w:numPr>
          <w:ilvl w:val="5"/>
          <w:numId w:val="0"/>
        </w:numPr>
        <w:ind w:left="1152" w:hanging="432"/>
        <w:rPr>
          <w:lang w:val="en-IN" w:eastAsia="zh-CN"/>
        </w:rPr>
      </w:pPr>
      <w:bookmarkStart w:id="3000" w:name="_CR9_3_2_4_2_1"/>
      <w:bookmarkStart w:id="3001" w:name="_Toc20152672"/>
      <w:bookmarkStart w:id="3002" w:name="_Toc27495337"/>
      <w:bookmarkStart w:id="3003" w:name="_Toc36108805"/>
      <w:bookmarkStart w:id="3004" w:name="_Toc45194593"/>
      <w:bookmarkStart w:id="3005" w:name="_Toc178199482"/>
      <w:bookmarkEnd w:id="3000"/>
      <w:r w:rsidRPr="0079589D">
        <w:rPr>
          <w:lang w:val="en-IN" w:eastAsia="zh-CN"/>
        </w:rPr>
        <w:t>9.3.2.4.2.1</w:t>
      </w:r>
      <w:r w:rsidRPr="0079589D">
        <w:rPr>
          <w:lang w:val="en-IN" w:eastAsia="zh-CN"/>
        </w:rPr>
        <w:tab/>
        <w:t>Call probe initiation</w:t>
      </w:r>
      <w:bookmarkEnd w:id="3001"/>
      <w:bookmarkEnd w:id="3002"/>
      <w:bookmarkEnd w:id="3003"/>
      <w:bookmarkEnd w:id="3004"/>
      <w:bookmarkEnd w:id="300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06" w:name="_CR9_3_2_4_2_2"/>
      <w:bookmarkStart w:id="3007" w:name="_Toc20152673"/>
      <w:bookmarkStart w:id="3008" w:name="_Toc27495338"/>
      <w:bookmarkStart w:id="3009" w:name="_Toc36108806"/>
      <w:bookmarkStart w:id="3010" w:name="_Toc45194594"/>
      <w:bookmarkStart w:id="3011" w:name="_Toc178199483"/>
      <w:bookmarkEnd w:id="3006"/>
      <w:r w:rsidRPr="0079589D">
        <w:rPr>
          <w:lang w:val="en-IN" w:eastAsia="zh-CN"/>
        </w:rPr>
        <w:t>9.3.2.4.2.2</w:t>
      </w:r>
      <w:r w:rsidRPr="0079589D">
        <w:rPr>
          <w:lang w:val="en-IN" w:eastAsia="zh-CN"/>
        </w:rPr>
        <w:tab/>
        <w:t>Call probe retransmission</w:t>
      </w:r>
      <w:bookmarkEnd w:id="3007"/>
      <w:bookmarkEnd w:id="3008"/>
      <w:bookmarkEnd w:id="3009"/>
      <w:bookmarkEnd w:id="3010"/>
      <w:bookmarkEnd w:id="301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12" w:name="_CR9_3_2_4_2_3"/>
      <w:bookmarkStart w:id="3013" w:name="_Toc20152674"/>
      <w:bookmarkStart w:id="3014" w:name="_Toc27495339"/>
      <w:bookmarkStart w:id="3015" w:name="_Toc36108807"/>
      <w:bookmarkStart w:id="3016" w:name="_Toc45194595"/>
      <w:bookmarkStart w:id="3017" w:name="_Toc178199484"/>
      <w:bookmarkEnd w:id="3012"/>
      <w:r w:rsidRPr="0079589D">
        <w:rPr>
          <w:lang w:val="en-IN" w:eastAsia="zh-CN"/>
        </w:rPr>
        <w:t>9.3.2.4.2.3</w:t>
      </w:r>
      <w:r w:rsidRPr="0079589D">
        <w:rPr>
          <w:lang w:val="en-IN" w:eastAsia="zh-CN"/>
        </w:rPr>
        <w:tab/>
        <w:t>Receiving GROUP CALL PROBE message when participating in the ongoing call</w:t>
      </w:r>
      <w:bookmarkEnd w:id="3013"/>
      <w:bookmarkEnd w:id="3014"/>
      <w:bookmarkEnd w:id="3015"/>
      <w:bookmarkEnd w:id="3016"/>
      <w:bookmarkEnd w:id="301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18" w:name="_CR9_3_2_4_3"/>
      <w:bookmarkStart w:id="3019" w:name="_Toc20152675"/>
      <w:bookmarkStart w:id="3020" w:name="_Toc27495340"/>
      <w:bookmarkStart w:id="3021" w:name="_Toc36108808"/>
      <w:bookmarkStart w:id="3022" w:name="_Toc45194596"/>
      <w:bookmarkStart w:id="3023" w:name="_Toc178199485"/>
      <w:bookmarkEnd w:id="3018"/>
      <w:r w:rsidRPr="0079589D">
        <w:rPr>
          <w:lang w:val="en-IN" w:eastAsia="zh-CN"/>
        </w:rPr>
        <w:t>9.3.2.4.3</w:t>
      </w:r>
      <w:r w:rsidRPr="0079589D">
        <w:rPr>
          <w:lang w:val="en-IN" w:eastAsia="zh-CN"/>
        </w:rPr>
        <w:tab/>
        <w:t>Call setup</w:t>
      </w:r>
      <w:bookmarkEnd w:id="3019"/>
      <w:bookmarkEnd w:id="3020"/>
      <w:bookmarkEnd w:id="3021"/>
      <w:bookmarkEnd w:id="3022"/>
      <w:bookmarkEnd w:id="3023"/>
    </w:p>
    <w:p w14:paraId="407A1DE4" w14:textId="15E7EBE6" w:rsidR="00E849B1" w:rsidRPr="0079589D" w:rsidRDefault="00E849B1" w:rsidP="00F1630B">
      <w:pPr>
        <w:pStyle w:val="Heading6"/>
        <w:numPr>
          <w:ilvl w:val="5"/>
          <w:numId w:val="0"/>
        </w:numPr>
        <w:ind w:left="1152" w:hanging="432"/>
        <w:rPr>
          <w:lang w:val="en-IN" w:eastAsia="zh-CN"/>
        </w:rPr>
      </w:pPr>
      <w:bookmarkStart w:id="3024" w:name="_CR9_3_2_4_3_1"/>
      <w:bookmarkStart w:id="3025" w:name="_Toc20152676"/>
      <w:bookmarkStart w:id="3026" w:name="_Toc27495341"/>
      <w:bookmarkStart w:id="3027" w:name="_Toc36108809"/>
      <w:bookmarkStart w:id="3028" w:name="_Toc45194597"/>
      <w:bookmarkStart w:id="3029" w:name="_Toc178199486"/>
      <w:bookmarkEnd w:id="3024"/>
      <w:r w:rsidRPr="0079589D">
        <w:rPr>
          <w:lang w:val="en-IN" w:eastAsia="zh-CN"/>
        </w:rPr>
        <w:t>9.3.2.4.3.1</w:t>
      </w:r>
      <w:r w:rsidRPr="0079589D">
        <w:rPr>
          <w:lang w:val="en-IN" w:eastAsia="zh-CN"/>
        </w:rPr>
        <w:tab/>
        <w:t>Not receiving any response to GROUP CALL PROBE message</w:t>
      </w:r>
      <w:bookmarkEnd w:id="3025"/>
      <w:bookmarkEnd w:id="3026"/>
      <w:bookmarkEnd w:id="3027"/>
      <w:bookmarkEnd w:id="3028"/>
      <w:bookmarkEnd w:id="302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30" w:name="_CR9_3_2_4_3_2"/>
      <w:bookmarkStart w:id="3031" w:name="_Toc20152677"/>
      <w:bookmarkStart w:id="3032" w:name="_Toc27495342"/>
      <w:bookmarkStart w:id="3033" w:name="_Toc36108810"/>
      <w:bookmarkStart w:id="3034" w:name="_Toc45194598"/>
      <w:bookmarkStart w:id="3035" w:name="_Toc178199487"/>
      <w:bookmarkEnd w:id="3030"/>
      <w:r w:rsidRPr="0079589D">
        <w:rPr>
          <w:lang w:val="en-IN" w:eastAsia="zh-CN"/>
        </w:rPr>
        <w:t>9.3.2.4.3.2</w:t>
      </w:r>
      <w:r w:rsidRPr="0079589D">
        <w:rPr>
          <w:lang w:val="en-IN" w:eastAsia="zh-CN"/>
        </w:rPr>
        <w:tab/>
        <w:t>Receiving a GROUP CALL ANNOUNCEMENT message</w:t>
      </w:r>
      <w:bookmarkEnd w:id="3031"/>
      <w:bookmarkEnd w:id="3032"/>
      <w:bookmarkEnd w:id="3033"/>
      <w:bookmarkEnd w:id="3034"/>
      <w:bookmarkEnd w:id="303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36" w:name="_CR9_3_2_4_3_3"/>
      <w:bookmarkStart w:id="3037" w:name="_Toc20152678"/>
      <w:bookmarkStart w:id="3038" w:name="_Toc27495343"/>
      <w:bookmarkStart w:id="3039" w:name="_Toc36108811"/>
      <w:bookmarkStart w:id="3040" w:name="_Toc45194599"/>
      <w:bookmarkStart w:id="3041" w:name="_Toc178199488"/>
      <w:bookmarkEnd w:id="3036"/>
      <w:r w:rsidRPr="0079589D">
        <w:rPr>
          <w:lang w:val="en-IN" w:eastAsia="zh-CN"/>
        </w:rPr>
        <w:t>9.3.2.4.3.3</w:t>
      </w:r>
      <w:r w:rsidRPr="0079589D">
        <w:rPr>
          <w:lang w:val="en-IN" w:eastAsia="zh-CN"/>
        </w:rPr>
        <w:tab/>
        <w:t>Receiving a GROUP CALL ANNOUNCEMENT message when not participating in the ongoing call</w:t>
      </w:r>
      <w:bookmarkEnd w:id="3037"/>
      <w:bookmarkEnd w:id="3038"/>
      <w:bookmarkEnd w:id="3039"/>
      <w:bookmarkEnd w:id="3040"/>
      <w:bookmarkEnd w:id="304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42" w:name="_CR9_3_2_4_3_4"/>
      <w:bookmarkStart w:id="3043" w:name="_Toc20152679"/>
      <w:bookmarkStart w:id="3044" w:name="_Toc27495344"/>
      <w:bookmarkStart w:id="3045" w:name="_Toc36108812"/>
      <w:bookmarkStart w:id="3046" w:name="_Toc45194600"/>
      <w:bookmarkStart w:id="3047" w:name="_Toc178199489"/>
      <w:bookmarkEnd w:id="3042"/>
      <w:r w:rsidRPr="0079589D">
        <w:rPr>
          <w:lang w:val="en-IN" w:eastAsia="zh-CN"/>
        </w:rPr>
        <w:t>9.3.2.4.3.4</w:t>
      </w:r>
      <w:r w:rsidRPr="0079589D">
        <w:rPr>
          <w:lang w:val="en-IN" w:eastAsia="zh-CN"/>
        </w:rPr>
        <w:tab/>
        <w:t>MCVideo user accepts the terminating call with confirm indication</w:t>
      </w:r>
      <w:bookmarkEnd w:id="3043"/>
      <w:bookmarkEnd w:id="3044"/>
      <w:bookmarkEnd w:id="3045"/>
      <w:bookmarkEnd w:id="3046"/>
      <w:bookmarkEnd w:id="304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48" w:name="_CR9_3_2_4_3_5"/>
      <w:bookmarkStart w:id="3049" w:name="_Toc20152680"/>
      <w:bookmarkStart w:id="3050" w:name="_Toc27495345"/>
      <w:bookmarkStart w:id="3051" w:name="_Toc36108813"/>
      <w:bookmarkStart w:id="3052" w:name="_Toc45194601"/>
      <w:bookmarkStart w:id="3053" w:name="_Toc178199490"/>
      <w:bookmarkEnd w:id="3048"/>
      <w:r w:rsidRPr="0079589D">
        <w:rPr>
          <w:lang w:val="en-IN" w:eastAsia="zh-CN"/>
        </w:rPr>
        <w:t>9.3.2.4.3.5</w:t>
      </w:r>
      <w:r w:rsidRPr="0079589D">
        <w:rPr>
          <w:lang w:val="en-IN" w:eastAsia="zh-CN"/>
        </w:rPr>
        <w:tab/>
        <w:t>MCVideo user accepts the terminating call without confirm indication</w:t>
      </w:r>
      <w:bookmarkEnd w:id="3049"/>
      <w:bookmarkEnd w:id="3050"/>
      <w:bookmarkEnd w:id="3051"/>
      <w:bookmarkEnd w:id="3052"/>
      <w:bookmarkEnd w:id="305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54" w:name="_CR9_3_2_4_3_6"/>
      <w:bookmarkStart w:id="3055" w:name="_Toc20152681"/>
      <w:bookmarkStart w:id="3056" w:name="_Toc27495346"/>
      <w:bookmarkStart w:id="3057" w:name="_Toc36108814"/>
      <w:bookmarkStart w:id="3058" w:name="_Toc45194602"/>
      <w:bookmarkStart w:id="3059" w:name="_Toc178199491"/>
      <w:bookmarkEnd w:id="3054"/>
      <w:r w:rsidRPr="0079589D">
        <w:rPr>
          <w:lang w:val="en-IN" w:eastAsia="zh-CN"/>
        </w:rPr>
        <w:t>9.3.2.4.3.6</w:t>
      </w:r>
      <w:r w:rsidRPr="0079589D">
        <w:rPr>
          <w:lang w:val="en-IN" w:eastAsia="zh-CN"/>
        </w:rPr>
        <w:tab/>
        <w:t>Receiving GROUP CALL ACCEPT message</w:t>
      </w:r>
      <w:bookmarkEnd w:id="3055"/>
      <w:bookmarkEnd w:id="3056"/>
      <w:bookmarkEnd w:id="3057"/>
      <w:bookmarkEnd w:id="3058"/>
      <w:bookmarkEnd w:id="305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60" w:name="_CR9_3_2_4_3_7"/>
      <w:bookmarkStart w:id="3061" w:name="_Toc20152682"/>
      <w:bookmarkStart w:id="3062" w:name="_Toc27495347"/>
      <w:bookmarkStart w:id="3063" w:name="_Toc36108815"/>
      <w:bookmarkStart w:id="3064" w:name="_Toc45194603"/>
      <w:bookmarkStart w:id="3065" w:name="_Toc178199492"/>
      <w:bookmarkEnd w:id="3060"/>
      <w:r w:rsidRPr="0079589D">
        <w:rPr>
          <w:lang w:val="en-IN" w:eastAsia="zh-CN"/>
        </w:rPr>
        <w:t>9.3.2.4.3.7</w:t>
      </w:r>
      <w:r w:rsidRPr="0079589D">
        <w:rPr>
          <w:lang w:val="en-IN" w:eastAsia="zh-CN"/>
        </w:rPr>
        <w:tab/>
        <w:t>MCVideo user rejects the terminating call</w:t>
      </w:r>
      <w:bookmarkEnd w:id="3061"/>
      <w:bookmarkEnd w:id="3062"/>
      <w:bookmarkEnd w:id="3063"/>
      <w:bookmarkEnd w:id="3064"/>
      <w:bookmarkEnd w:id="306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66" w:name="_CR9_3_2_4_3_8"/>
      <w:bookmarkStart w:id="3067" w:name="_Toc20152683"/>
      <w:bookmarkStart w:id="3068" w:name="_Toc27495348"/>
      <w:bookmarkStart w:id="3069" w:name="_Toc36108816"/>
      <w:bookmarkStart w:id="3070" w:name="_Toc45194604"/>
      <w:bookmarkStart w:id="3071" w:name="_Toc178199493"/>
      <w:bookmarkEnd w:id="3066"/>
      <w:r w:rsidRPr="0079589D">
        <w:rPr>
          <w:lang w:val="en-IN" w:eastAsia="zh-CN"/>
        </w:rPr>
        <w:t>9.3.2.4.3.8</w:t>
      </w:r>
      <w:r w:rsidRPr="0079589D">
        <w:rPr>
          <w:lang w:val="en-IN" w:eastAsia="zh-CN"/>
        </w:rPr>
        <w:tab/>
        <w:t>MCVideo user does not act on terminating call</w:t>
      </w:r>
      <w:bookmarkEnd w:id="3067"/>
      <w:bookmarkEnd w:id="3068"/>
      <w:bookmarkEnd w:id="3069"/>
      <w:bookmarkEnd w:id="3070"/>
      <w:bookmarkEnd w:id="307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72" w:name="_CR9_3_2_4_4"/>
      <w:bookmarkStart w:id="3073" w:name="_Toc20152684"/>
      <w:bookmarkStart w:id="3074" w:name="_Toc27495349"/>
      <w:bookmarkStart w:id="3075" w:name="_Toc36108817"/>
      <w:bookmarkStart w:id="3076" w:name="_Toc45194605"/>
      <w:bookmarkStart w:id="3077" w:name="_Toc178199494"/>
      <w:bookmarkEnd w:id="3072"/>
      <w:r w:rsidRPr="0079589D">
        <w:rPr>
          <w:lang w:val="en-IN" w:eastAsia="zh-CN"/>
        </w:rPr>
        <w:t>9.3.2.4.4</w:t>
      </w:r>
      <w:r w:rsidRPr="0079589D">
        <w:rPr>
          <w:lang w:val="en-IN" w:eastAsia="zh-CN"/>
        </w:rPr>
        <w:tab/>
        <w:t>Periodic group call announcement</w:t>
      </w:r>
      <w:bookmarkEnd w:id="3073"/>
      <w:bookmarkEnd w:id="3074"/>
      <w:bookmarkEnd w:id="3075"/>
      <w:bookmarkEnd w:id="3076"/>
      <w:bookmarkEnd w:id="3077"/>
    </w:p>
    <w:p w14:paraId="46F7A3A0" w14:textId="32EA6AC5" w:rsidR="00E849B1" w:rsidRPr="0079589D" w:rsidRDefault="00E849B1" w:rsidP="00F1630B">
      <w:pPr>
        <w:pStyle w:val="Heading6"/>
        <w:numPr>
          <w:ilvl w:val="5"/>
          <w:numId w:val="0"/>
        </w:numPr>
        <w:ind w:left="1152" w:hanging="432"/>
        <w:rPr>
          <w:lang w:val="en-IN" w:eastAsia="zh-CN"/>
        </w:rPr>
      </w:pPr>
      <w:bookmarkStart w:id="3078" w:name="_CR9_3_2_4_4_1"/>
      <w:bookmarkStart w:id="3079" w:name="_Toc20152685"/>
      <w:bookmarkStart w:id="3080" w:name="_Toc27495350"/>
      <w:bookmarkStart w:id="3081" w:name="_Toc36108818"/>
      <w:bookmarkStart w:id="3082" w:name="_Toc45194606"/>
      <w:bookmarkStart w:id="3083" w:name="_Toc178199495"/>
      <w:bookmarkEnd w:id="3078"/>
      <w:r w:rsidRPr="0079589D">
        <w:rPr>
          <w:lang w:val="en-IN" w:eastAsia="zh-CN"/>
        </w:rPr>
        <w:t>9.3.2.4.4.1</w:t>
      </w:r>
      <w:r w:rsidRPr="0079589D">
        <w:rPr>
          <w:lang w:val="en-IN" w:eastAsia="zh-CN"/>
        </w:rPr>
        <w:tab/>
        <w:t>Sending periodic call announcement</w:t>
      </w:r>
      <w:bookmarkEnd w:id="3079"/>
      <w:bookmarkEnd w:id="3080"/>
      <w:bookmarkEnd w:id="3081"/>
      <w:bookmarkEnd w:id="3082"/>
      <w:bookmarkEnd w:id="308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84" w:name="_CR9_3_2_4_4_2"/>
      <w:bookmarkStart w:id="3085" w:name="_Toc20152686"/>
      <w:bookmarkStart w:id="3086" w:name="_Toc27495351"/>
      <w:bookmarkStart w:id="3087" w:name="_Toc36108819"/>
      <w:bookmarkStart w:id="3088" w:name="_Toc45194607"/>
      <w:bookmarkStart w:id="3089" w:name="_Toc178199496"/>
      <w:bookmarkEnd w:id="3084"/>
      <w:r w:rsidRPr="0079589D">
        <w:rPr>
          <w:lang w:val="en-IN" w:eastAsia="zh-CN"/>
        </w:rPr>
        <w:t>9.3.2.4.4.2</w:t>
      </w:r>
      <w:r w:rsidRPr="0079589D">
        <w:rPr>
          <w:lang w:val="en-IN" w:eastAsia="zh-CN"/>
        </w:rPr>
        <w:tab/>
        <w:t>Receiving periodic call announcement</w:t>
      </w:r>
      <w:bookmarkEnd w:id="3085"/>
      <w:bookmarkEnd w:id="3086"/>
      <w:bookmarkEnd w:id="3087"/>
      <w:bookmarkEnd w:id="3088"/>
      <w:bookmarkEnd w:id="308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90" w:name="_CR9_3_2_4_5"/>
      <w:bookmarkStart w:id="3091" w:name="_Toc20152687"/>
      <w:bookmarkStart w:id="3092" w:name="_Toc27495352"/>
      <w:bookmarkStart w:id="3093" w:name="_Toc36108820"/>
      <w:bookmarkStart w:id="3094" w:name="_Toc45194608"/>
      <w:bookmarkStart w:id="3095" w:name="_Toc178199497"/>
      <w:bookmarkEnd w:id="3090"/>
      <w:r w:rsidRPr="0079589D">
        <w:rPr>
          <w:rFonts w:eastAsia="SimSun"/>
          <w:lang w:val="en-IN" w:eastAsia="zh-CN"/>
        </w:rPr>
        <w:t>9.3.2.4.5</w:t>
      </w:r>
      <w:r w:rsidRPr="0079589D">
        <w:rPr>
          <w:rFonts w:eastAsia="SimSun"/>
          <w:lang w:val="en-IN" w:eastAsia="zh-CN"/>
        </w:rPr>
        <w:tab/>
        <w:t>Call release</w:t>
      </w:r>
      <w:bookmarkEnd w:id="3091"/>
      <w:bookmarkEnd w:id="3092"/>
      <w:bookmarkEnd w:id="3093"/>
      <w:bookmarkEnd w:id="3094"/>
      <w:bookmarkEnd w:id="3095"/>
    </w:p>
    <w:p w14:paraId="1EB6C6DA" w14:textId="34B34FD2" w:rsidR="00E849B1" w:rsidRPr="0079589D" w:rsidRDefault="00E849B1" w:rsidP="00F1630B">
      <w:pPr>
        <w:pStyle w:val="Heading6"/>
        <w:numPr>
          <w:ilvl w:val="5"/>
          <w:numId w:val="0"/>
        </w:numPr>
        <w:ind w:left="1152" w:hanging="432"/>
        <w:rPr>
          <w:lang w:val="en-IN" w:eastAsia="zh-CN"/>
        </w:rPr>
      </w:pPr>
      <w:bookmarkStart w:id="3096" w:name="_CR9_3_2_4_5_1"/>
      <w:bookmarkStart w:id="3097" w:name="_Toc20152688"/>
      <w:bookmarkStart w:id="3098" w:name="_Toc27495353"/>
      <w:bookmarkStart w:id="3099" w:name="_Toc36108821"/>
      <w:bookmarkStart w:id="3100" w:name="_Toc45194609"/>
      <w:bookmarkStart w:id="3101" w:name="_Toc178199498"/>
      <w:bookmarkEnd w:id="309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097"/>
      <w:bookmarkEnd w:id="3098"/>
      <w:bookmarkEnd w:id="3099"/>
      <w:bookmarkEnd w:id="3100"/>
      <w:bookmarkEnd w:id="310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02" w:name="_CR9_3_2_4_5_2"/>
      <w:bookmarkStart w:id="3103" w:name="_Toc20152689"/>
      <w:bookmarkStart w:id="3104" w:name="_Toc27495354"/>
      <w:bookmarkStart w:id="3105" w:name="_Toc36108822"/>
      <w:bookmarkStart w:id="3106" w:name="_Toc45194610"/>
      <w:bookmarkStart w:id="3107" w:name="_Toc178199499"/>
      <w:bookmarkEnd w:id="310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03"/>
      <w:bookmarkEnd w:id="3104"/>
      <w:bookmarkEnd w:id="3105"/>
      <w:bookmarkEnd w:id="3106"/>
      <w:bookmarkEnd w:id="310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08" w:name="_CR9_3_2_4_5_3"/>
      <w:bookmarkStart w:id="3109" w:name="_Toc20152690"/>
      <w:bookmarkStart w:id="3110" w:name="_Toc27495355"/>
      <w:bookmarkStart w:id="3111" w:name="_Toc36108823"/>
      <w:bookmarkStart w:id="3112" w:name="_Toc45194611"/>
      <w:bookmarkStart w:id="3113" w:name="_Toc178199500"/>
      <w:bookmarkEnd w:id="3108"/>
      <w:r w:rsidRPr="0079589D">
        <w:rPr>
          <w:lang w:val="en-IN" w:eastAsia="zh-CN"/>
        </w:rPr>
        <w:t>9.3.2.4.5.3</w:t>
      </w:r>
      <w:r w:rsidRPr="0079589D">
        <w:rPr>
          <w:lang w:val="en-IN" w:eastAsia="zh-CN"/>
        </w:rPr>
        <w:tab/>
        <w:t>MCVideo user initiates originating call for rejected or released call</w:t>
      </w:r>
      <w:bookmarkEnd w:id="3109"/>
      <w:bookmarkEnd w:id="3110"/>
      <w:bookmarkEnd w:id="3111"/>
      <w:bookmarkEnd w:id="3112"/>
      <w:bookmarkEnd w:id="311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14" w:name="_CR9_3_2_4_5_4"/>
      <w:bookmarkStart w:id="3115" w:name="_Toc20152691"/>
      <w:bookmarkStart w:id="3116" w:name="_Toc27495356"/>
      <w:bookmarkStart w:id="3117" w:name="_Toc36108824"/>
      <w:bookmarkStart w:id="3118" w:name="_Toc45194612"/>
      <w:bookmarkStart w:id="3119" w:name="_Toc178199501"/>
      <w:bookmarkEnd w:id="311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15"/>
      <w:bookmarkEnd w:id="3116"/>
      <w:bookmarkEnd w:id="3117"/>
      <w:bookmarkEnd w:id="3118"/>
      <w:bookmarkEnd w:id="311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20" w:name="_CR9_3_2_4_5_5"/>
      <w:bookmarkStart w:id="3121" w:name="_Toc20152692"/>
      <w:bookmarkStart w:id="3122" w:name="_Toc27495357"/>
      <w:bookmarkStart w:id="3123" w:name="_Toc36108825"/>
      <w:bookmarkStart w:id="3124" w:name="_Toc45194613"/>
      <w:bookmarkStart w:id="3125" w:name="_Toc178199502"/>
      <w:bookmarkEnd w:id="3120"/>
      <w:r w:rsidRPr="0079589D">
        <w:rPr>
          <w:lang w:val="en-IN" w:eastAsia="zh-CN"/>
        </w:rPr>
        <w:t>9.3.2.4.5.5</w:t>
      </w:r>
      <w:r w:rsidRPr="0079589D">
        <w:rPr>
          <w:lang w:val="en-IN" w:eastAsia="zh-CN"/>
        </w:rPr>
        <w:tab/>
        <w:t>MCVideo user leaves the call when GROUP CALL PROBE was sent</w:t>
      </w:r>
      <w:bookmarkEnd w:id="3121"/>
      <w:bookmarkEnd w:id="3122"/>
      <w:bookmarkEnd w:id="3123"/>
      <w:bookmarkEnd w:id="3124"/>
      <w:bookmarkEnd w:id="312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26" w:name="_CR9_3_2_4_5_6"/>
      <w:bookmarkStart w:id="3127" w:name="_Toc20152693"/>
      <w:bookmarkStart w:id="3128" w:name="_Toc27495358"/>
      <w:bookmarkStart w:id="3129" w:name="_Toc36108826"/>
      <w:bookmarkStart w:id="3130" w:name="_Toc45194614"/>
      <w:bookmarkStart w:id="3131" w:name="_Toc178199503"/>
      <w:bookmarkEnd w:id="3126"/>
      <w:r w:rsidRPr="0079589D">
        <w:rPr>
          <w:lang w:val="en-IN" w:eastAsia="zh-CN"/>
        </w:rPr>
        <w:t>9.3.2.4.5.6</w:t>
      </w:r>
      <w:r w:rsidRPr="0079589D">
        <w:rPr>
          <w:lang w:val="en-IN"/>
        </w:rPr>
        <w:tab/>
      </w:r>
      <w:r w:rsidRPr="0079589D">
        <w:rPr>
          <w:lang w:val="en-IN" w:eastAsia="zh-CN"/>
        </w:rPr>
        <w:t>MCVideo user initiates originating call for released call</w:t>
      </w:r>
      <w:bookmarkEnd w:id="3127"/>
      <w:bookmarkEnd w:id="3128"/>
      <w:bookmarkEnd w:id="3129"/>
      <w:bookmarkEnd w:id="3130"/>
      <w:bookmarkEnd w:id="313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32" w:name="_CR9_3_2_4_5_7"/>
      <w:bookmarkStart w:id="3133" w:name="_Toc20152694"/>
      <w:bookmarkStart w:id="3134" w:name="_Toc27495359"/>
      <w:bookmarkStart w:id="3135" w:name="_Toc36108827"/>
      <w:bookmarkStart w:id="3136" w:name="_Toc45194615"/>
      <w:bookmarkStart w:id="3137" w:name="_Toc178199504"/>
      <w:bookmarkEnd w:id="313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33"/>
      <w:bookmarkEnd w:id="3134"/>
      <w:bookmarkEnd w:id="3135"/>
      <w:bookmarkEnd w:id="3136"/>
      <w:bookmarkEnd w:id="313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38" w:name="_CR9_3_2_4_5_8"/>
      <w:bookmarkStart w:id="3139" w:name="_Toc20152695"/>
      <w:bookmarkStart w:id="3140" w:name="_Toc27495360"/>
      <w:bookmarkStart w:id="3141" w:name="_Toc36108828"/>
      <w:bookmarkStart w:id="3142" w:name="_Toc45194616"/>
      <w:bookmarkStart w:id="3143" w:name="_Toc178199505"/>
      <w:bookmarkEnd w:id="313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39"/>
      <w:bookmarkEnd w:id="3140"/>
      <w:bookmarkEnd w:id="3141"/>
      <w:bookmarkEnd w:id="3142"/>
      <w:bookmarkEnd w:id="314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44" w:name="_CR9_3_2_4_5_9"/>
      <w:bookmarkStart w:id="3145" w:name="_Toc20152696"/>
      <w:bookmarkStart w:id="3146" w:name="_Toc27495361"/>
      <w:bookmarkStart w:id="3147" w:name="_Toc36108829"/>
      <w:bookmarkStart w:id="3148" w:name="_Toc45194617"/>
      <w:bookmarkStart w:id="3149" w:name="_Toc178199506"/>
      <w:bookmarkEnd w:id="3144"/>
      <w:r w:rsidRPr="0079589D">
        <w:rPr>
          <w:lang w:val="en-IN" w:eastAsia="zh-CN"/>
        </w:rPr>
        <w:t>9.3.2.4.5.9</w:t>
      </w:r>
      <w:r w:rsidRPr="0079589D">
        <w:rPr>
          <w:lang w:val="en-IN" w:eastAsia="zh-CN"/>
        </w:rPr>
        <w:tab/>
        <w:t>Max duration reached</w:t>
      </w:r>
      <w:bookmarkEnd w:id="3145"/>
      <w:bookmarkEnd w:id="3146"/>
      <w:bookmarkEnd w:id="3147"/>
      <w:bookmarkEnd w:id="3148"/>
      <w:bookmarkEnd w:id="314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50" w:name="_CR9_3_2_4_6"/>
      <w:bookmarkStart w:id="3151" w:name="_Toc20152697"/>
      <w:bookmarkStart w:id="3152" w:name="_Toc27495362"/>
      <w:bookmarkStart w:id="3153" w:name="_Toc36108830"/>
      <w:bookmarkStart w:id="3154" w:name="_Toc45194618"/>
      <w:bookmarkStart w:id="3155" w:name="_Toc178199507"/>
      <w:bookmarkEnd w:id="3150"/>
      <w:r w:rsidRPr="0079589D">
        <w:rPr>
          <w:rFonts w:eastAsia="SimSun"/>
          <w:lang w:val="en-IN" w:eastAsia="zh-CN"/>
        </w:rPr>
        <w:t>9.3.2.4.6</w:t>
      </w:r>
      <w:r w:rsidRPr="0079589D">
        <w:rPr>
          <w:rFonts w:eastAsia="SimSun"/>
          <w:lang w:val="en-IN" w:eastAsia="zh-CN"/>
        </w:rPr>
        <w:tab/>
        <w:t>Merge of calls</w:t>
      </w:r>
      <w:bookmarkEnd w:id="3151"/>
      <w:bookmarkEnd w:id="3152"/>
      <w:bookmarkEnd w:id="3153"/>
      <w:bookmarkEnd w:id="3154"/>
      <w:bookmarkEnd w:id="3155"/>
    </w:p>
    <w:p w14:paraId="76CE28B3" w14:textId="55288DD4" w:rsidR="00E849B1" w:rsidRPr="0079589D" w:rsidRDefault="00E849B1" w:rsidP="00F1630B">
      <w:pPr>
        <w:pStyle w:val="Heading6"/>
        <w:numPr>
          <w:ilvl w:val="5"/>
          <w:numId w:val="0"/>
        </w:numPr>
        <w:ind w:left="1152" w:hanging="432"/>
        <w:rPr>
          <w:lang w:val="en-IN" w:eastAsia="zh-CN"/>
        </w:rPr>
      </w:pPr>
      <w:bookmarkStart w:id="3156" w:name="_CR9_3_2_4_6_1"/>
      <w:bookmarkStart w:id="3157" w:name="_Toc20152698"/>
      <w:bookmarkStart w:id="3158" w:name="_Toc27495363"/>
      <w:bookmarkStart w:id="3159" w:name="_Toc36108831"/>
      <w:bookmarkStart w:id="3160" w:name="_Toc45194619"/>
      <w:bookmarkStart w:id="3161" w:name="_Toc178199508"/>
      <w:bookmarkEnd w:id="3156"/>
      <w:r w:rsidRPr="0079589D">
        <w:rPr>
          <w:lang w:val="en-IN" w:eastAsia="zh-CN"/>
        </w:rPr>
        <w:t>9.3.2.4.6.1</w:t>
      </w:r>
      <w:r w:rsidRPr="0079589D">
        <w:rPr>
          <w:lang w:val="en-IN" w:eastAsia="zh-CN"/>
        </w:rPr>
        <w:tab/>
        <w:t>Merge of two calls</w:t>
      </w:r>
      <w:bookmarkEnd w:id="3157"/>
      <w:bookmarkEnd w:id="3158"/>
      <w:bookmarkEnd w:id="3159"/>
      <w:bookmarkEnd w:id="3160"/>
      <w:bookmarkEnd w:id="316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62" w:name="_CR9_3_2_4_7"/>
      <w:bookmarkStart w:id="3163" w:name="_Toc20152699"/>
      <w:bookmarkStart w:id="3164" w:name="_Toc27495364"/>
      <w:bookmarkStart w:id="3165" w:name="_Toc36108832"/>
      <w:bookmarkStart w:id="3166" w:name="_Toc45194620"/>
      <w:bookmarkStart w:id="3167" w:name="_Toc178199509"/>
      <w:bookmarkEnd w:id="3162"/>
      <w:r w:rsidRPr="0079589D">
        <w:rPr>
          <w:lang w:val="en-IN" w:eastAsia="zh-CN"/>
        </w:rPr>
        <w:t>9.3.2.4.7</w:t>
      </w:r>
      <w:r w:rsidRPr="0079589D">
        <w:rPr>
          <w:lang w:val="en-IN" w:eastAsia="zh-CN"/>
        </w:rPr>
        <w:tab/>
        <w:t>Error handling</w:t>
      </w:r>
      <w:bookmarkEnd w:id="3163"/>
      <w:bookmarkEnd w:id="3164"/>
      <w:bookmarkEnd w:id="3165"/>
      <w:bookmarkEnd w:id="3166"/>
      <w:bookmarkEnd w:id="3167"/>
    </w:p>
    <w:p w14:paraId="5081D3D1" w14:textId="5CF3BA92" w:rsidR="00E849B1" w:rsidRPr="0079589D" w:rsidRDefault="00E849B1" w:rsidP="00F1630B">
      <w:pPr>
        <w:pStyle w:val="Heading6"/>
        <w:numPr>
          <w:ilvl w:val="5"/>
          <w:numId w:val="0"/>
        </w:numPr>
        <w:ind w:left="1152" w:hanging="432"/>
        <w:rPr>
          <w:lang w:val="en-IN" w:eastAsia="zh-CN"/>
        </w:rPr>
      </w:pPr>
      <w:bookmarkStart w:id="3168" w:name="_CR9_3_2_4_7_1"/>
      <w:bookmarkStart w:id="3169" w:name="_Toc20152700"/>
      <w:bookmarkStart w:id="3170" w:name="_Toc27495365"/>
      <w:bookmarkStart w:id="3171" w:name="_Toc36108833"/>
      <w:bookmarkStart w:id="3172" w:name="_Toc45194621"/>
      <w:bookmarkStart w:id="3173" w:name="_Toc178199510"/>
      <w:bookmarkEnd w:id="3168"/>
      <w:r w:rsidRPr="0079589D">
        <w:rPr>
          <w:lang w:val="en-IN" w:eastAsia="zh-CN"/>
        </w:rPr>
        <w:t>9.3.2.4.7.1</w:t>
      </w:r>
      <w:r w:rsidRPr="0079589D">
        <w:rPr>
          <w:lang w:val="en-IN" w:eastAsia="zh-CN"/>
        </w:rPr>
        <w:tab/>
        <w:t>Unexpected MONP message received</w:t>
      </w:r>
      <w:bookmarkEnd w:id="3169"/>
      <w:bookmarkEnd w:id="3170"/>
      <w:bookmarkEnd w:id="3171"/>
      <w:bookmarkEnd w:id="3172"/>
      <w:bookmarkEnd w:id="3173"/>
    </w:p>
    <w:p w14:paraId="1FA7D2D8" w14:textId="77777777" w:rsidR="00AC7732" w:rsidRPr="0079589D" w:rsidRDefault="00AC7732" w:rsidP="00AC7732">
      <w:pPr>
        <w:rPr>
          <w:lang w:eastAsia="ko-KR"/>
        </w:rPr>
      </w:pPr>
      <w:bookmarkStart w:id="3174" w:name="_Toc20152701"/>
      <w:bookmarkStart w:id="3175" w:name="_Toc27495366"/>
      <w:bookmarkStart w:id="3176" w:name="_Toc36108834"/>
      <w:bookmarkStart w:id="317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78" w:name="_CR9_3_2_4_7_2"/>
      <w:bookmarkStart w:id="3179" w:name="_Toc178199511"/>
      <w:bookmarkEnd w:id="3178"/>
      <w:r w:rsidRPr="0079589D">
        <w:rPr>
          <w:lang w:val="en-IN" w:eastAsia="zh-CN"/>
        </w:rPr>
        <w:t>9.3.2.4.7.2</w:t>
      </w:r>
      <w:r w:rsidRPr="0079589D">
        <w:rPr>
          <w:lang w:val="en-IN" w:eastAsia="zh-CN"/>
        </w:rPr>
        <w:tab/>
        <w:t xml:space="preserve">Unexpected indication from </w:t>
      </w:r>
      <w:r w:rsidRPr="0079589D">
        <w:rPr>
          <w:lang w:val="en-IN"/>
        </w:rPr>
        <w:t>MCVideo user</w:t>
      </w:r>
      <w:bookmarkEnd w:id="3174"/>
      <w:bookmarkEnd w:id="3175"/>
      <w:bookmarkEnd w:id="3176"/>
      <w:bookmarkEnd w:id="3177"/>
      <w:bookmarkEnd w:id="31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80" w:name="_CR9_3_2_4_7_3"/>
      <w:bookmarkStart w:id="3181" w:name="_Toc20152702"/>
      <w:bookmarkStart w:id="3182" w:name="_Toc27495367"/>
      <w:bookmarkStart w:id="3183" w:name="_Toc36108835"/>
      <w:bookmarkStart w:id="3184" w:name="_Toc45194623"/>
      <w:bookmarkStart w:id="3185" w:name="_Toc178199512"/>
      <w:bookmarkEnd w:id="3180"/>
      <w:r w:rsidRPr="0079589D">
        <w:rPr>
          <w:lang w:val="en-IN" w:eastAsia="zh-CN"/>
        </w:rPr>
        <w:t>9.3.2.4.7.3</w:t>
      </w:r>
      <w:r w:rsidRPr="0079589D">
        <w:rPr>
          <w:lang w:val="en-IN" w:eastAsia="zh-CN"/>
        </w:rPr>
        <w:tab/>
        <w:t>Unexpected expiration of a timer</w:t>
      </w:r>
      <w:bookmarkEnd w:id="3181"/>
      <w:bookmarkEnd w:id="3182"/>
      <w:bookmarkEnd w:id="3183"/>
      <w:bookmarkEnd w:id="3184"/>
      <w:bookmarkEnd w:id="318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186" w:name="_CR9_3_3_"/>
      <w:bookmarkStart w:id="3187" w:name="_Toc20152703"/>
      <w:bookmarkStart w:id="3188" w:name="_Toc27495368"/>
      <w:bookmarkStart w:id="3189" w:name="_Toc36108836"/>
      <w:bookmarkStart w:id="3190" w:name="_Toc45194624"/>
      <w:bookmarkStart w:id="3191" w:name="MCCQCTEMPBM_00000123"/>
      <w:bookmarkStart w:id="3192" w:name="_Toc178199513"/>
      <w:bookmarkEnd w:id="3186"/>
      <w:r w:rsidRPr="0079589D">
        <w:rPr>
          <w:lang w:val="en-IN"/>
        </w:rPr>
        <w:t>9.3.3.</w:t>
      </w:r>
      <w:r w:rsidRPr="0079589D">
        <w:rPr>
          <w:lang w:val="en-IN"/>
        </w:rPr>
        <w:tab/>
        <w:t>Call type control</w:t>
      </w:r>
      <w:bookmarkEnd w:id="3187"/>
      <w:bookmarkEnd w:id="3188"/>
      <w:bookmarkEnd w:id="3189"/>
      <w:bookmarkEnd w:id="3190"/>
      <w:bookmarkEnd w:id="3192"/>
    </w:p>
    <w:p w14:paraId="495E9D8A" w14:textId="732AF5EB" w:rsidR="00E849B1" w:rsidRPr="0079589D" w:rsidRDefault="00E849B1" w:rsidP="00F1630B">
      <w:pPr>
        <w:pStyle w:val="Heading4"/>
        <w:rPr>
          <w:lang w:val="en-IN"/>
        </w:rPr>
      </w:pPr>
      <w:bookmarkStart w:id="3193" w:name="_CR9_3_3_1"/>
      <w:bookmarkStart w:id="3194" w:name="_Toc20152704"/>
      <w:bookmarkStart w:id="3195" w:name="_Toc27495369"/>
      <w:bookmarkStart w:id="3196" w:name="_Toc36108837"/>
      <w:bookmarkStart w:id="3197" w:name="_Toc45194625"/>
      <w:bookmarkStart w:id="3198" w:name="_Toc178199514"/>
      <w:bookmarkEnd w:id="3191"/>
      <w:bookmarkEnd w:id="3193"/>
      <w:r w:rsidRPr="0079589D">
        <w:rPr>
          <w:lang w:val="en-IN"/>
        </w:rPr>
        <w:t>9.3.3.1</w:t>
      </w:r>
      <w:r w:rsidRPr="0079589D">
        <w:rPr>
          <w:lang w:val="en-IN"/>
        </w:rPr>
        <w:tab/>
        <w:t>General</w:t>
      </w:r>
      <w:bookmarkEnd w:id="3194"/>
      <w:bookmarkEnd w:id="3195"/>
      <w:bookmarkEnd w:id="3196"/>
      <w:bookmarkEnd w:id="3197"/>
      <w:bookmarkEnd w:id="319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99" w:name="_CR9_3_3_2"/>
      <w:bookmarkStart w:id="3200" w:name="_Toc20152705"/>
      <w:bookmarkStart w:id="3201" w:name="_Toc27495370"/>
      <w:bookmarkStart w:id="3202" w:name="_Toc36108838"/>
      <w:bookmarkStart w:id="3203" w:name="_Toc45194626"/>
      <w:bookmarkStart w:id="3204" w:name="_Toc178199515"/>
      <w:bookmarkEnd w:id="3199"/>
      <w:r w:rsidRPr="0079589D">
        <w:rPr>
          <w:lang w:val="en-IN"/>
        </w:rPr>
        <w:t>9.3.3.2</w:t>
      </w:r>
      <w:r w:rsidRPr="0079589D">
        <w:rPr>
          <w:lang w:val="en-IN"/>
        </w:rPr>
        <w:tab/>
        <w:t>Call type control state machine</w:t>
      </w:r>
      <w:bookmarkEnd w:id="3200"/>
      <w:bookmarkEnd w:id="3201"/>
      <w:bookmarkEnd w:id="3202"/>
      <w:bookmarkEnd w:id="3203"/>
      <w:bookmarkEnd w:id="320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7pt;height:462.15pt" o:ole="">
            <v:imagedata r:id="rId37" o:title=""/>
          </v:shape>
          <o:OLEObject Type="Embed" ProgID="Visio.Drawing.11" ShapeID="_x0000_i1033" DrawAspect="Content" ObjectID="_1788812231" r:id="rId38"/>
        </w:object>
      </w:r>
    </w:p>
    <w:p w14:paraId="0B5A2700" w14:textId="77777777" w:rsidR="00E849B1" w:rsidRPr="0079589D" w:rsidRDefault="00E849B1" w:rsidP="00A2479A">
      <w:pPr>
        <w:pStyle w:val="TF"/>
        <w:rPr>
          <w:lang w:eastAsia="zh-CN"/>
        </w:rPr>
      </w:pPr>
      <w:bookmarkStart w:id="3205" w:name="_CRFigure9_3_3_21"/>
      <w:r w:rsidRPr="0079589D">
        <w:rPr>
          <w:lang w:eastAsia="zh-CN"/>
        </w:rPr>
        <w:t>Figure </w:t>
      </w:r>
      <w:bookmarkEnd w:id="320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06" w:name="_CR9_3_3_3"/>
      <w:bookmarkStart w:id="3207" w:name="_Toc20152706"/>
      <w:bookmarkStart w:id="3208" w:name="_Toc27495371"/>
      <w:bookmarkStart w:id="3209" w:name="_Toc36108839"/>
      <w:bookmarkStart w:id="3210" w:name="_Toc45194627"/>
      <w:bookmarkStart w:id="3211" w:name="_Toc178199516"/>
      <w:bookmarkEnd w:id="3206"/>
      <w:r w:rsidRPr="0079589D">
        <w:rPr>
          <w:lang w:val="en-IN" w:eastAsia="zh-CN"/>
        </w:rPr>
        <w:t>9.3.3.3</w:t>
      </w:r>
      <w:r w:rsidRPr="0079589D">
        <w:rPr>
          <w:lang w:val="en-IN" w:eastAsia="zh-CN"/>
        </w:rPr>
        <w:tab/>
        <w:t>Call type control states</w:t>
      </w:r>
      <w:bookmarkEnd w:id="3207"/>
      <w:bookmarkEnd w:id="3208"/>
      <w:bookmarkEnd w:id="3209"/>
      <w:bookmarkEnd w:id="3210"/>
      <w:bookmarkEnd w:id="3211"/>
    </w:p>
    <w:p w14:paraId="26C90CCC" w14:textId="7ECE2DBF" w:rsidR="00E849B1" w:rsidRPr="0079589D" w:rsidRDefault="00E849B1" w:rsidP="00F1630B">
      <w:pPr>
        <w:pStyle w:val="Heading5"/>
        <w:rPr>
          <w:lang w:val="en-IN" w:eastAsia="zh-CN"/>
        </w:rPr>
      </w:pPr>
      <w:bookmarkStart w:id="3212" w:name="_CR9_3_3_3_1"/>
      <w:bookmarkStart w:id="3213" w:name="_Toc20152707"/>
      <w:bookmarkStart w:id="3214" w:name="_Toc27495372"/>
      <w:bookmarkStart w:id="3215" w:name="_Toc36108840"/>
      <w:bookmarkStart w:id="3216" w:name="_Toc45194628"/>
      <w:bookmarkStart w:id="3217" w:name="_Toc178199517"/>
      <w:bookmarkEnd w:id="3212"/>
      <w:r w:rsidRPr="0079589D">
        <w:rPr>
          <w:lang w:val="en-IN" w:eastAsia="zh-CN"/>
        </w:rPr>
        <w:t>9.3.3.3.1</w:t>
      </w:r>
      <w:r w:rsidRPr="0079589D">
        <w:rPr>
          <w:lang w:val="en-IN" w:eastAsia="zh-CN"/>
        </w:rPr>
        <w:tab/>
        <w:t>T0: waiting for call to establish</w:t>
      </w:r>
      <w:bookmarkEnd w:id="3213"/>
      <w:bookmarkEnd w:id="3214"/>
      <w:bookmarkEnd w:id="3215"/>
      <w:bookmarkEnd w:id="3216"/>
      <w:bookmarkEnd w:id="321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18" w:name="_CR9_3_3_3_2"/>
      <w:bookmarkStart w:id="3219" w:name="_Toc20152708"/>
      <w:bookmarkStart w:id="3220" w:name="_Toc27495373"/>
      <w:bookmarkStart w:id="3221" w:name="_Toc36108841"/>
      <w:bookmarkStart w:id="3222" w:name="_Toc45194629"/>
      <w:bookmarkStart w:id="3223" w:name="_Toc178199518"/>
      <w:bookmarkEnd w:id="3218"/>
      <w:r w:rsidRPr="0079589D">
        <w:rPr>
          <w:lang w:val="en-IN" w:eastAsia="zh-CN"/>
        </w:rPr>
        <w:t>9.3.3.3.2</w:t>
      </w:r>
      <w:r w:rsidRPr="0079589D">
        <w:rPr>
          <w:lang w:val="en-IN" w:eastAsia="zh-CN"/>
        </w:rPr>
        <w:tab/>
        <w:t>T1: in-progress emergency group call</w:t>
      </w:r>
      <w:bookmarkEnd w:id="3219"/>
      <w:bookmarkEnd w:id="3220"/>
      <w:bookmarkEnd w:id="3221"/>
      <w:bookmarkEnd w:id="3222"/>
      <w:bookmarkEnd w:id="322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24" w:name="_CR9_3_3_3_3"/>
      <w:bookmarkStart w:id="3225" w:name="_Toc20152709"/>
      <w:bookmarkStart w:id="3226" w:name="_Toc27495374"/>
      <w:bookmarkStart w:id="3227" w:name="_Toc36108842"/>
      <w:bookmarkStart w:id="3228" w:name="_Toc45194630"/>
      <w:bookmarkStart w:id="3229" w:name="_Toc178199519"/>
      <w:bookmarkEnd w:id="3224"/>
      <w:r w:rsidRPr="0079589D">
        <w:rPr>
          <w:lang w:val="en-IN" w:eastAsia="zh-CN"/>
        </w:rPr>
        <w:t>9.3.3.3.3</w:t>
      </w:r>
      <w:r w:rsidRPr="0079589D">
        <w:rPr>
          <w:lang w:val="en-IN" w:eastAsia="zh-CN"/>
        </w:rPr>
        <w:tab/>
        <w:t>T2: in-progress basic group call</w:t>
      </w:r>
      <w:bookmarkEnd w:id="3225"/>
      <w:bookmarkEnd w:id="3226"/>
      <w:bookmarkEnd w:id="3227"/>
      <w:bookmarkEnd w:id="3228"/>
      <w:bookmarkEnd w:id="322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30" w:name="_CR9_3_3_3_4"/>
      <w:bookmarkStart w:id="3231" w:name="_Toc20152710"/>
      <w:bookmarkStart w:id="3232" w:name="_Toc27495375"/>
      <w:bookmarkStart w:id="3233" w:name="_Toc36108843"/>
      <w:bookmarkStart w:id="3234" w:name="_Toc45194631"/>
      <w:bookmarkStart w:id="3235" w:name="_Toc178199520"/>
      <w:bookmarkEnd w:id="3230"/>
      <w:r w:rsidRPr="0079589D">
        <w:rPr>
          <w:lang w:val="en-IN" w:eastAsia="zh-CN"/>
        </w:rPr>
        <w:t>9.3.3.3.4</w:t>
      </w:r>
      <w:r w:rsidRPr="0079589D">
        <w:rPr>
          <w:lang w:val="en-IN" w:eastAsia="zh-CN"/>
        </w:rPr>
        <w:tab/>
        <w:t>T3: in-progress imminent peril group call</w:t>
      </w:r>
      <w:bookmarkEnd w:id="3231"/>
      <w:bookmarkEnd w:id="3232"/>
      <w:bookmarkEnd w:id="3233"/>
      <w:bookmarkEnd w:id="3234"/>
      <w:bookmarkEnd w:id="323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36" w:name="_CR9_3_3_4"/>
      <w:bookmarkStart w:id="3237" w:name="_Toc20152711"/>
      <w:bookmarkStart w:id="3238" w:name="_Toc27495376"/>
      <w:bookmarkStart w:id="3239" w:name="_Toc36108844"/>
      <w:bookmarkStart w:id="3240" w:name="_Toc45194632"/>
      <w:bookmarkStart w:id="3241" w:name="_Toc178199521"/>
      <w:bookmarkEnd w:id="3236"/>
      <w:r w:rsidRPr="0079589D">
        <w:rPr>
          <w:lang w:val="en-IN"/>
        </w:rPr>
        <w:t>9.3.3.4</w:t>
      </w:r>
      <w:r w:rsidRPr="0079589D">
        <w:rPr>
          <w:lang w:val="en-IN"/>
        </w:rPr>
        <w:tab/>
        <w:t>Procedures</w:t>
      </w:r>
      <w:bookmarkEnd w:id="3237"/>
      <w:bookmarkEnd w:id="3238"/>
      <w:bookmarkEnd w:id="3239"/>
      <w:bookmarkEnd w:id="3240"/>
      <w:bookmarkEnd w:id="3241"/>
    </w:p>
    <w:p w14:paraId="571BAD9D" w14:textId="0C5B5457" w:rsidR="00E849B1" w:rsidRPr="0079589D" w:rsidRDefault="00E849B1" w:rsidP="00F1630B">
      <w:pPr>
        <w:pStyle w:val="Heading5"/>
        <w:rPr>
          <w:lang w:val="en-IN"/>
        </w:rPr>
      </w:pPr>
      <w:bookmarkStart w:id="3242" w:name="_CR9_3_3_4_1"/>
      <w:bookmarkStart w:id="3243" w:name="_Toc20152712"/>
      <w:bookmarkStart w:id="3244" w:name="_Toc27495377"/>
      <w:bookmarkStart w:id="3245" w:name="_Toc36108845"/>
      <w:bookmarkStart w:id="3246" w:name="_Toc45194633"/>
      <w:bookmarkStart w:id="3247" w:name="_Toc178199522"/>
      <w:bookmarkEnd w:id="3242"/>
      <w:r w:rsidRPr="0079589D">
        <w:rPr>
          <w:lang w:val="en-IN"/>
        </w:rPr>
        <w:t>9.3.3.4.1</w:t>
      </w:r>
      <w:r w:rsidRPr="0079589D">
        <w:rPr>
          <w:lang w:val="en-IN"/>
        </w:rPr>
        <w:tab/>
        <w:t>General</w:t>
      </w:r>
      <w:bookmarkEnd w:id="3243"/>
      <w:bookmarkEnd w:id="3244"/>
      <w:bookmarkEnd w:id="3245"/>
      <w:bookmarkEnd w:id="3246"/>
      <w:bookmarkEnd w:id="3247"/>
    </w:p>
    <w:p w14:paraId="5BE04A82" w14:textId="340150C6" w:rsidR="00E849B1" w:rsidRPr="0079589D" w:rsidRDefault="00E849B1" w:rsidP="00F1630B">
      <w:pPr>
        <w:pStyle w:val="Heading6"/>
        <w:numPr>
          <w:ilvl w:val="5"/>
          <w:numId w:val="0"/>
        </w:numPr>
        <w:ind w:left="1152" w:hanging="432"/>
        <w:rPr>
          <w:lang w:val="en-IN"/>
        </w:rPr>
      </w:pPr>
      <w:bookmarkStart w:id="3248" w:name="_CR9_3_3_4_1_1"/>
      <w:bookmarkStart w:id="3249" w:name="_Toc20152713"/>
      <w:bookmarkStart w:id="3250" w:name="_Toc27495378"/>
      <w:bookmarkStart w:id="3251" w:name="_Toc36108846"/>
      <w:bookmarkStart w:id="3252" w:name="_Toc45194634"/>
      <w:bookmarkStart w:id="3253" w:name="_Toc178199523"/>
      <w:bookmarkEnd w:id="3248"/>
      <w:r w:rsidRPr="0079589D">
        <w:rPr>
          <w:lang w:val="en-IN"/>
        </w:rPr>
        <w:t>9.3.3.4.1.1</w:t>
      </w:r>
      <w:r w:rsidRPr="0079589D">
        <w:rPr>
          <w:lang w:val="en-IN"/>
        </w:rPr>
        <w:tab/>
        <w:t>Implicit downgrade (emergency) timer calculation</w:t>
      </w:r>
      <w:bookmarkEnd w:id="3249"/>
      <w:bookmarkEnd w:id="3250"/>
      <w:bookmarkEnd w:id="3251"/>
      <w:bookmarkEnd w:id="3252"/>
      <w:bookmarkEnd w:id="325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54" w:name="_CR9_3_3_4_1_2"/>
      <w:bookmarkStart w:id="3255" w:name="_Toc20152714"/>
      <w:bookmarkStart w:id="3256" w:name="_Toc27495379"/>
      <w:bookmarkStart w:id="3257" w:name="_Toc36108847"/>
      <w:bookmarkStart w:id="3258" w:name="_Toc45194635"/>
      <w:bookmarkStart w:id="3259" w:name="_Toc178199524"/>
      <w:bookmarkEnd w:id="3254"/>
      <w:r w:rsidRPr="0079589D">
        <w:rPr>
          <w:lang w:val="en-IN"/>
        </w:rPr>
        <w:t>9.3.3.4.1.2</w:t>
      </w:r>
      <w:r w:rsidRPr="0079589D">
        <w:rPr>
          <w:lang w:val="en-IN"/>
        </w:rPr>
        <w:tab/>
        <w:t>Implicit downgrade (imminent peril) timer calculation</w:t>
      </w:r>
      <w:bookmarkEnd w:id="3255"/>
      <w:bookmarkEnd w:id="3256"/>
      <w:bookmarkEnd w:id="3257"/>
      <w:bookmarkEnd w:id="3258"/>
      <w:bookmarkEnd w:id="325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60" w:name="_CR9_3_3_4_2"/>
      <w:bookmarkStart w:id="3261" w:name="_Toc20152715"/>
      <w:bookmarkStart w:id="3262" w:name="_Toc27495380"/>
      <w:bookmarkStart w:id="3263" w:name="_Toc36108848"/>
      <w:bookmarkStart w:id="3264" w:name="_Toc45194636"/>
      <w:bookmarkStart w:id="3265" w:name="_Toc178199525"/>
      <w:bookmarkEnd w:id="3260"/>
      <w:r w:rsidRPr="0079589D">
        <w:rPr>
          <w:lang w:val="en-IN"/>
        </w:rPr>
        <w:t>9.3.3.4.2</w:t>
      </w:r>
      <w:r w:rsidRPr="0079589D">
        <w:rPr>
          <w:lang w:val="en-IN"/>
        </w:rPr>
        <w:tab/>
        <w:t>User initiated the call probe</w:t>
      </w:r>
      <w:bookmarkEnd w:id="3261"/>
      <w:bookmarkEnd w:id="3262"/>
      <w:bookmarkEnd w:id="3263"/>
      <w:bookmarkEnd w:id="3264"/>
      <w:bookmarkEnd w:id="326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66" w:name="_CR9_3_3_4_3"/>
      <w:bookmarkStart w:id="3267" w:name="_Toc20152716"/>
      <w:bookmarkStart w:id="3268" w:name="_Toc27495381"/>
      <w:bookmarkStart w:id="3269" w:name="_Toc36108849"/>
      <w:bookmarkStart w:id="3270" w:name="_Toc45194637"/>
      <w:bookmarkStart w:id="3271" w:name="_Toc178199526"/>
      <w:bookmarkEnd w:id="3266"/>
      <w:r w:rsidRPr="0079589D">
        <w:rPr>
          <w:lang w:val="en-IN"/>
        </w:rPr>
        <w:t>9.3.3.4.3</w:t>
      </w:r>
      <w:r w:rsidRPr="0079589D">
        <w:rPr>
          <w:lang w:val="en-IN"/>
        </w:rPr>
        <w:tab/>
        <w:t>Received GROUP CALL ANNOUNCEMENT message as a response to GROUP CALL PROBE message</w:t>
      </w:r>
      <w:bookmarkEnd w:id="3267"/>
      <w:bookmarkEnd w:id="3268"/>
      <w:bookmarkEnd w:id="3269"/>
      <w:bookmarkEnd w:id="3270"/>
      <w:bookmarkEnd w:id="327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72" w:name="_CR9_3_3_4_4"/>
      <w:bookmarkStart w:id="3273" w:name="_Toc20152717"/>
      <w:bookmarkStart w:id="3274" w:name="_Toc27495382"/>
      <w:bookmarkStart w:id="3275" w:name="_Toc36108850"/>
      <w:bookmarkStart w:id="3276" w:name="_Toc45194638"/>
      <w:bookmarkStart w:id="3277" w:name="_Toc178199527"/>
      <w:bookmarkEnd w:id="327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273"/>
      <w:bookmarkEnd w:id="3274"/>
      <w:bookmarkEnd w:id="3275"/>
      <w:bookmarkEnd w:id="3276"/>
      <w:bookmarkEnd w:id="327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78" w:name="_CR9_3_3_4_5"/>
      <w:bookmarkStart w:id="3279" w:name="_Toc20152718"/>
      <w:bookmarkStart w:id="3280" w:name="_Toc27495383"/>
      <w:bookmarkStart w:id="3281" w:name="_Toc36108851"/>
      <w:bookmarkStart w:id="3282" w:name="_Toc45194639"/>
      <w:bookmarkStart w:id="3283" w:name="_Toc178199528"/>
      <w:bookmarkEnd w:id="3278"/>
      <w:r w:rsidRPr="0079589D">
        <w:rPr>
          <w:rFonts w:eastAsia="Malgun Gothic"/>
          <w:lang w:val="en-IN"/>
        </w:rPr>
        <w:t>9.3.3.4.5</w:t>
      </w:r>
      <w:r w:rsidRPr="0079589D">
        <w:rPr>
          <w:rFonts w:eastAsia="Malgun Gothic"/>
          <w:lang w:val="en-IN"/>
        </w:rPr>
        <w:tab/>
        <w:t>Received GROUP CALL ANNOUNCEMENT without MCVideo user acknowledgement required</w:t>
      </w:r>
      <w:bookmarkEnd w:id="3279"/>
      <w:bookmarkEnd w:id="3280"/>
      <w:bookmarkEnd w:id="3281"/>
      <w:bookmarkEnd w:id="3282"/>
      <w:bookmarkEnd w:id="328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84" w:name="_CR9_3_3_4_6"/>
      <w:bookmarkStart w:id="3285" w:name="_Toc20152719"/>
      <w:bookmarkStart w:id="3286" w:name="_Toc27495384"/>
      <w:bookmarkStart w:id="3287" w:name="_Toc36108852"/>
      <w:bookmarkStart w:id="3288" w:name="_Toc45194640"/>
      <w:bookmarkStart w:id="3289" w:name="_Toc178199529"/>
      <w:bookmarkEnd w:id="3284"/>
      <w:r w:rsidRPr="0079589D">
        <w:rPr>
          <w:rFonts w:eastAsia="Malgun Gothic"/>
          <w:lang w:val="en-IN"/>
        </w:rPr>
        <w:t>9.3.3.4.6</w:t>
      </w:r>
      <w:r w:rsidRPr="0079589D">
        <w:rPr>
          <w:rFonts w:eastAsia="Malgun Gothic"/>
          <w:lang w:val="en-IN"/>
        </w:rPr>
        <w:tab/>
        <w:t>Call started</w:t>
      </w:r>
      <w:bookmarkEnd w:id="3285"/>
      <w:bookmarkEnd w:id="3286"/>
      <w:bookmarkEnd w:id="3287"/>
      <w:bookmarkEnd w:id="3288"/>
      <w:bookmarkEnd w:id="328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90" w:name="_CR9_3_3_4_7"/>
      <w:bookmarkStart w:id="3291" w:name="_Toc20152720"/>
      <w:bookmarkStart w:id="3292" w:name="_Toc27495385"/>
      <w:bookmarkStart w:id="3293" w:name="_Toc36108853"/>
      <w:bookmarkStart w:id="3294" w:name="_Toc45194641"/>
      <w:bookmarkStart w:id="3295" w:name="_Toc178199530"/>
      <w:bookmarkEnd w:id="3290"/>
      <w:r w:rsidRPr="0079589D">
        <w:rPr>
          <w:lang w:val="en-IN"/>
        </w:rPr>
        <w:t>9.3.3.4.7</w:t>
      </w:r>
      <w:r w:rsidRPr="0079589D">
        <w:rPr>
          <w:lang w:val="en-IN"/>
        </w:rPr>
        <w:tab/>
        <w:t>Upgrade call</w:t>
      </w:r>
      <w:bookmarkEnd w:id="3291"/>
      <w:bookmarkEnd w:id="3292"/>
      <w:bookmarkEnd w:id="3293"/>
      <w:bookmarkEnd w:id="3294"/>
      <w:bookmarkEnd w:id="3295"/>
    </w:p>
    <w:p w14:paraId="2E8CD529" w14:textId="005E12C3" w:rsidR="00E849B1" w:rsidRPr="0079589D" w:rsidRDefault="00E849B1" w:rsidP="00F1630B">
      <w:pPr>
        <w:pStyle w:val="Heading6"/>
        <w:numPr>
          <w:ilvl w:val="5"/>
          <w:numId w:val="0"/>
        </w:numPr>
        <w:ind w:left="1152" w:hanging="432"/>
        <w:rPr>
          <w:lang w:val="en-IN"/>
        </w:rPr>
      </w:pPr>
      <w:bookmarkStart w:id="3296" w:name="_CR9_3_3_4_7_1"/>
      <w:bookmarkStart w:id="3297" w:name="_Toc20152721"/>
      <w:bookmarkStart w:id="3298" w:name="_Toc27495386"/>
      <w:bookmarkStart w:id="3299" w:name="_Toc36108854"/>
      <w:bookmarkStart w:id="3300" w:name="_Toc45194642"/>
      <w:bookmarkStart w:id="3301" w:name="_Toc178199531"/>
      <w:bookmarkEnd w:id="3296"/>
      <w:r w:rsidRPr="0079589D">
        <w:rPr>
          <w:lang w:val="en-IN"/>
        </w:rPr>
        <w:t>9.3.3.4.7.1</w:t>
      </w:r>
      <w:r w:rsidRPr="0079589D">
        <w:rPr>
          <w:lang w:val="en-IN"/>
        </w:rPr>
        <w:tab/>
        <w:t>Originating user upgrading the call</w:t>
      </w:r>
      <w:bookmarkEnd w:id="3297"/>
      <w:bookmarkEnd w:id="3298"/>
      <w:bookmarkEnd w:id="3299"/>
      <w:bookmarkEnd w:id="3300"/>
      <w:bookmarkEnd w:id="330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02" w:name="_CR9_3_3_4_7_2"/>
      <w:bookmarkStart w:id="3303" w:name="_Toc20152722"/>
      <w:bookmarkStart w:id="3304" w:name="_Toc27495387"/>
      <w:bookmarkStart w:id="3305" w:name="_Toc36108855"/>
      <w:bookmarkStart w:id="3306" w:name="_Toc45194643"/>
      <w:bookmarkStart w:id="3307" w:name="_Toc178199532"/>
      <w:bookmarkEnd w:id="3302"/>
      <w:r w:rsidRPr="0079589D">
        <w:rPr>
          <w:lang w:val="en-IN"/>
        </w:rPr>
        <w:t>9.3.3.4.7.2</w:t>
      </w:r>
      <w:r w:rsidRPr="0079589D">
        <w:rPr>
          <w:lang w:val="en-IN"/>
        </w:rPr>
        <w:tab/>
        <w:t>Terminating UE receiving a GROUP CALL ANNOUNCEMENT message when participating in the ongoing call</w:t>
      </w:r>
      <w:bookmarkEnd w:id="3303"/>
      <w:bookmarkEnd w:id="3304"/>
      <w:bookmarkEnd w:id="3305"/>
      <w:bookmarkEnd w:id="3306"/>
      <w:bookmarkEnd w:id="330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08" w:name="_CR9_3_3_4_8"/>
      <w:bookmarkStart w:id="3309" w:name="_Toc20152723"/>
      <w:bookmarkStart w:id="3310" w:name="_Toc27495388"/>
      <w:bookmarkStart w:id="3311" w:name="_Toc36108856"/>
      <w:bookmarkStart w:id="3312" w:name="_Toc45194644"/>
      <w:bookmarkStart w:id="3313" w:name="_Toc178199533"/>
      <w:bookmarkEnd w:id="3308"/>
      <w:r w:rsidRPr="0079589D">
        <w:rPr>
          <w:lang w:val="en-IN"/>
        </w:rPr>
        <w:t>9.3.3.4.8</w:t>
      </w:r>
      <w:r w:rsidRPr="0079589D">
        <w:rPr>
          <w:lang w:val="en-IN"/>
        </w:rPr>
        <w:tab/>
        <w:t>Downgrade call</w:t>
      </w:r>
      <w:bookmarkEnd w:id="3309"/>
      <w:bookmarkEnd w:id="3310"/>
      <w:bookmarkEnd w:id="3311"/>
      <w:bookmarkEnd w:id="3312"/>
      <w:bookmarkEnd w:id="3313"/>
    </w:p>
    <w:p w14:paraId="59AA5CB7" w14:textId="65EB4635" w:rsidR="00E849B1" w:rsidRPr="0079589D" w:rsidRDefault="00E849B1" w:rsidP="00F1630B">
      <w:pPr>
        <w:pStyle w:val="Heading6"/>
        <w:numPr>
          <w:ilvl w:val="5"/>
          <w:numId w:val="0"/>
        </w:numPr>
        <w:ind w:left="1152" w:hanging="432"/>
        <w:rPr>
          <w:lang w:val="en-IN"/>
        </w:rPr>
      </w:pPr>
      <w:bookmarkStart w:id="3314" w:name="_CR9_3_3_4_8_1"/>
      <w:bookmarkStart w:id="3315" w:name="_Toc20152724"/>
      <w:bookmarkStart w:id="3316" w:name="_Toc27495389"/>
      <w:bookmarkStart w:id="3317" w:name="_Toc36108857"/>
      <w:bookmarkStart w:id="3318" w:name="_Toc45194645"/>
      <w:bookmarkStart w:id="3319" w:name="_Toc178199534"/>
      <w:bookmarkEnd w:id="3314"/>
      <w:r w:rsidRPr="0079589D">
        <w:rPr>
          <w:lang w:val="en-IN"/>
        </w:rPr>
        <w:t>9.3.3.4.8.1</w:t>
      </w:r>
      <w:r w:rsidRPr="0079589D">
        <w:rPr>
          <w:lang w:val="en-IN"/>
        </w:rPr>
        <w:tab/>
        <w:t>Originating user downgrading emergency group call</w:t>
      </w:r>
      <w:bookmarkEnd w:id="3315"/>
      <w:bookmarkEnd w:id="3316"/>
      <w:bookmarkEnd w:id="3317"/>
      <w:bookmarkEnd w:id="3318"/>
      <w:bookmarkEnd w:id="331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20" w:name="_CR9_3_3_4_8_2"/>
      <w:bookmarkStart w:id="3321" w:name="_Toc20152725"/>
      <w:bookmarkStart w:id="3322" w:name="_Toc27495390"/>
      <w:bookmarkStart w:id="3323" w:name="_Toc36108858"/>
      <w:bookmarkStart w:id="3324" w:name="_Toc45194646"/>
      <w:bookmarkStart w:id="3325" w:name="_Toc178199535"/>
      <w:bookmarkEnd w:id="3320"/>
      <w:r w:rsidRPr="0079589D">
        <w:rPr>
          <w:lang w:val="en-IN"/>
        </w:rPr>
        <w:t>9.3.3.4.8.2</w:t>
      </w:r>
      <w:r w:rsidRPr="0079589D">
        <w:rPr>
          <w:lang w:val="en-IN"/>
        </w:rPr>
        <w:tab/>
        <w:t>Retransmitting GROUP CALL EMERGENCY END</w:t>
      </w:r>
      <w:bookmarkEnd w:id="3321"/>
      <w:bookmarkEnd w:id="3322"/>
      <w:bookmarkEnd w:id="3323"/>
      <w:bookmarkEnd w:id="3324"/>
      <w:bookmarkEnd w:id="332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26" w:name="_CR9_3_3_4_8_3"/>
      <w:bookmarkStart w:id="3327" w:name="_Toc20152726"/>
      <w:bookmarkStart w:id="3328" w:name="_Toc27495391"/>
      <w:bookmarkStart w:id="3329" w:name="_Toc36108859"/>
      <w:bookmarkStart w:id="3330" w:name="_Toc45194647"/>
      <w:bookmarkStart w:id="3331" w:name="_Toc178199536"/>
      <w:bookmarkEnd w:id="3326"/>
      <w:r w:rsidRPr="0079589D">
        <w:rPr>
          <w:lang w:val="en-IN"/>
        </w:rPr>
        <w:t>9.3.3.4.8.3</w:t>
      </w:r>
      <w:r w:rsidRPr="0079589D">
        <w:rPr>
          <w:lang w:val="en-IN"/>
        </w:rPr>
        <w:tab/>
        <w:t>Terminating user downgrading emergency group call</w:t>
      </w:r>
      <w:bookmarkEnd w:id="3327"/>
      <w:bookmarkEnd w:id="3328"/>
      <w:bookmarkEnd w:id="3329"/>
      <w:bookmarkEnd w:id="3330"/>
      <w:bookmarkEnd w:id="333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32" w:name="_CR9_3_3_4_8_4"/>
      <w:bookmarkStart w:id="3333" w:name="_Toc20152727"/>
      <w:bookmarkStart w:id="3334" w:name="_Toc27495392"/>
      <w:bookmarkStart w:id="3335" w:name="_Toc36108860"/>
      <w:bookmarkStart w:id="3336" w:name="_Toc45194648"/>
      <w:bookmarkStart w:id="3337" w:name="_Toc178199537"/>
      <w:bookmarkEnd w:id="3332"/>
      <w:r w:rsidRPr="0079589D">
        <w:rPr>
          <w:lang w:val="en-IN"/>
        </w:rPr>
        <w:t>9.3.3.4.8.4</w:t>
      </w:r>
      <w:r w:rsidRPr="0079589D">
        <w:rPr>
          <w:lang w:val="en-IN"/>
        </w:rPr>
        <w:tab/>
        <w:t>Originating user downgrading imminent peril group call</w:t>
      </w:r>
      <w:bookmarkEnd w:id="3333"/>
      <w:bookmarkEnd w:id="3334"/>
      <w:bookmarkEnd w:id="3335"/>
      <w:bookmarkEnd w:id="3336"/>
      <w:bookmarkEnd w:id="333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38" w:name="_CR9_3_3_4_8_5"/>
      <w:bookmarkStart w:id="3339" w:name="_Toc20152728"/>
      <w:bookmarkStart w:id="3340" w:name="_Toc27495393"/>
      <w:bookmarkStart w:id="3341" w:name="_Toc36108861"/>
      <w:bookmarkStart w:id="3342" w:name="_Toc45194649"/>
      <w:bookmarkStart w:id="3343" w:name="_Toc178199538"/>
      <w:bookmarkEnd w:id="3338"/>
      <w:r w:rsidRPr="0079589D">
        <w:rPr>
          <w:lang w:val="en-IN"/>
        </w:rPr>
        <w:t>9.3.3.4.8.5</w:t>
      </w:r>
      <w:r w:rsidRPr="0079589D">
        <w:rPr>
          <w:lang w:val="en-IN"/>
        </w:rPr>
        <w:tab/>
        <w:t>Retransmitting GROUP CALL IMMINENT PERIL END</w:t>
      </w:r>
      <w:bookmarkEnd w:id="3339"/>
      <w:bookmarkEnd w:id="3340"/>
      <w:bookmarkEnd w:id="3341"/>
      <w:bookmarkEnd w:id="3342"/>
      <w:bookmarkEnd w:id="334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44" w:name="_CR9_3_3_4_8_6"/>
      <w:bookmarkStart w:id="3345" w:name="_Toc20152729"/>
      <w:bookmarkStart w:id="3346" w:name="_Toc27495394"/>
      <w:bookmarkStart w:id="3347" w:name="_Toc36108862"/>
      <w:bookmarkStart w:id="3348" w:name="_Toc45194650"/>
      <w:bookmarkStart w:id="3349" w:name="_Toc178199539"/>
      <w:bookmarkEnd w:id="3344"/>
      <w:r w:rsidRPr="0079589D">
        <w:rPr>
          <w:lang w:val="en-IN"/>
        </w:rPr>
        <w:t>9.3.3.4.8.6</w:t>
      </w:r>
      <w:r w:rsidRPr="0079589D">
        <w:rPr>
          <w:lang w:val="en-IN"/>
        </w:rPr>
        <w:tab/>
        <w:t>Terminating user downgrading imminent peril group call</w:t>
      </w:r>
      <w:bookmarkEnd w:id="3345"/>
      <w:bookmarkEnd w:id="3346"/>
      <w:bookmarkEnd w:id="3347"/>
      <w:bookmarkEnd w:id="3348"/>
      <w:bookmarkEnd w:id="334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50" w:name="_CR9_3_3_4_8_7"/>
      <w:bookmarkStart w:id="3351" w:name="_Toc20152730"/>
      <w:bookmarkStart w:id="3352" w:name="_Toc27495395"/>
      <w:bookmarkStart w:id="3353" w:name="_Toc36108863"/>
      <w:bookmarkStart w:id="3354" w:name="_Toc45194651"/>
      <w:bookmarkStart w:id="3355" w:name="_Toc178199540"/>
      <w:bookmarkEnd w:id="3350"/>
      <w:r w:rsidRPr="0079589D">
        <w:rPr>
          <w:lang w:val="en-IN"/>
        </w:rPr>
        <w:t>9.3.3.4.8.7</w:t>
      </w:r>
      <w:r w:rsidRPr="0079589D">
        <w:rPr>
          <w:lang w:val="en-IN"/>
        </w:rPr>
        <w:tab/>
        <w:t>Implicit emergency priority end</w:t>
      </w:r>
      <w:bookmarkEnd w:id="3351"/>
      <w:bookmarkEnd w:id="3352"/>
      <w:bookmarkEnd w:id="3353"/>
      <w:bookmarkEnd w:id="3354"/>
      <w:bookmarkEnd w:id="335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56" w:name="_CR9_3_3_4_8_8"/>
      <w:bookmarkStart w:id="3357" w:name="_Toc20152731"/>
      <w:bookmarkStart w:id="3358" w:name="_Toc27495396"/>
      <w:bookmarkStart w:id="3359" w:name="_Toc36108864"/>
      <w:bookmarkStart w:id="3360" w:name="_Toc45194652"/>
      <w:bookmarkStart w:id="3361" w:name="_Toc178199541"/>
      <w:bookmarkEnd w:id="3356"/>
      <w:r w:rsidRPr="0079589D">
        <w:rPr>
          <w:lang w:val="en-IN"/>
        </w:rPr>
        <w:t>9.3.3.4.8.8</w:t>
      </w:r>
      <w:r w:rsidRPr="0079589D">
        <w:rPr>
          <w:lang w:val="en-IN"/>
        </w:rPr>
        <w:tab/>
        <w:t>Implicit imminent peril priority end</w:t>
      </w:r>
      <w:bookmarkEnd w:id="3357"/>
      <w:bookmarkEnd w:id="3358"/>
      <w:bookmarkEnd w:id="3359"/>
      <w:bookmarkEnd w:id="3360"/>
      <w:bookmarkEnd w:id="336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62" w:name="_CR9_3_3_4_9"/>
      <w:bookmarkStart w:id="3363" w:name="_Toc20152732"/>
      <w:bookmarkStart w:id="3364" w:name="_Toc27495397"/>
      <w:bookmarkStart w:id="3365" w:name="_Toc36108865"/>
      <w:bookmarkStart w:id="3366" w:name="_Toc45194653"/>
      <w:bookmarkStart w:id="3367" w:name="_Toc178199542"/>
      <w:bookmarkEnd w:id="3362"/>
      <w:r w:rsidRPr="0079589D">
        <w:rPr>
          <w:rFonts w:eastAsia="Malgun Gothic"/>
          <w:lang w:val="en-IN"/>
        </w:rPr>
        <w:t>9.3.3.4.9</w:t>
      </w:r>
      <w:r w:rsidRPr="0079589D">
        <w:rPr>
          <w:rFonts w:eastAsia="Malgun Gothic"/>
          <w:lang w:val="en-IN"/>
        </w:rPr>
        <w:tab/>
        <w:t>Merge of two calls</w:t>
      </w:r>
      <w:bookmarkEnd w:id="3363"/>
      <w:bookmarkEnd w:id="3364"/>
      <w:bookmarkEnd w:id="3365"/>
      <w:bookmarkEnd w:id="3366"/>
      <w:bookmarkEnd w:id="336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68" w:name="_CR9_3_3_4_10"/>
      <w:bookmarkStart w:id="3369" w:name="_Toc20152733"/>
      <w:bookmarkStart w:id="3370" w:name="_Toc27495398"/>
      <w:bookmarkStart w:id="3371" w:name="_Toc36108866"/>
      <w:bookmarkStart w:id="3372" w:name="_Toc45194654"/>
      <w:bookmarkStart w:id="3373" w:name="_Toc178199543"/>
      <w:bookmarkEnd w:id="3368"/>
      <w:r w:rsidRPr="0079589D">
        <w:rPr>
          <w:lang w:val="en-IN"/>
        </w:rPr>
        <w:t>9.3.3.4.10</w:t>
      </w:r>
      <w:r w:rsidRPr="0079589D">
        <w:rPr>
          <w:lang w:val="en-IN"/>
        </w:rPr>
        <w:tab/>
        <w:t>Call release after call establishment</w:t>
      </w:r>
      <w:bookmarkEnd w:id="3369"/>
      <w:bookmarkEnd w:id="3370"/>
      <w:bookmarkEnd w:id="3371"/>
      <w:bookmarkEnd w:id="3372"/>
      <w:bookmarkEnd w:id="337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74" w:name="_CR9_3_3_4_11"/>
      <w:bookmarkStart w:id="3375" w:name="_Toc20152734"/>
      <w:bookmarkStart w:id="3376" w:name="_Toc27495399"/>
      <w:bookmarkStart w:id="3377" w:name="_Toc36108867"/>
      <w:bookmarkStart w:id="3378" w:name="_Toc45194655"/>
      <w:bookmarkStart w:id="3379" w:name="_Toc178199544"/>
      <w:bookmarkEnd w:id="3374"/>
      <w:r w:rsidRPr="0079589D">
        <w:rPr>
          <w:rFonts w:eastAsia="Malgun Gothic"/>
          <w:lang w:val="en-IN"/>
        </w:rPr>
        <w:t>9.3.3.4.11</w:t>
      </w:r>
      <w:r w:rsidRPr="0079589D">
        <w:rPr>
          <w:rFonts w:eastAsia="Malgun Gothic"/>
          <w:lang w:val="en-IN"/>
        </w:rPr>
        <w:tab/>
        <w:t>Call release or reject before call establishment</w:t>
      </w:r>
      <w:bookmarkEnd w:id="3375"/>
      <w:bookmarkEnd w:id="3376"/>
      <w:bookmarkEnd w:id="3377"/>
      <w:bookmarkEnd w:id="3378"/>
      <w:bookmarkEnd w:id="337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80" w:name="_CR9_3_3_4_12"/>
      <w:bookmarkStart w:id="3381" w:name="_Toc20152735"/>
      <w:bookmarkStart w:id="3382" w:name="_Toc27495400"/>
      <w:bookmarkStart w:id="3383" w:name="_Toc36108868"/>
      <w:bookmarkStart w:id="3384" w:name="_Toc45194656"/>
      <w:bookmarkStart w:id="3385" w:name="_Toc178199545"/>
      <w:bookmarkEnd w:id="3380"/>
      <w:r w:rsidRPr="0079589D">
        <w:rPr>
          <w:lang w:val="en-IN"/>
        </w:rPr>
        <w:t>9.3.3.4.12</w:t>
      </w:r>
      <w:r w:rsidRPr="0079589D">
        <w:rPr>
          <w:lang w:val="en-IN"/>
        </w:rPr>
        <w:tab/>
        <w:t>Error handling</w:t>
      </w:r>
      <w:bookmarkEnd w:id="3381"/>
      <w:bookmarkEnd w:id="3382"/>
      <w:bookmarkEnd w:id="3383"/>
      <w:bookmarkEnd w:id="3384"/>
      <w:bookmarkEnd w:id="3385"/>
    </w:p>
    <w:p w14:paraId="39CF0C64" w14:textId="5A6C2990" w:rsidR="00E849B1" w:rsidRPr="0079589D" w:rsidRDefault="00E849B1" w:rsidP="00F1630B">
      <w:pPr>
        <w:pStyle w:val="Heading6"/>
        <w:numPr>
          <w:ilvl w:val="5"/>
          <w:numId w:val="0"/>
        </w:numPr>
        <w:ind w:left="1152" w:hanging="432"/>
        <w:rPr>
          <w:lang w:val="en-IN"/>
        </w:rPr>
      </w:pPr>
      <w:bookmarkStart w:id="3386" w:name="_CR9_3_3_4_12_1"/>
      <w:bookmarkStart w:id="3387" w:name="_Toc20152736"/>
      <w:bookmarkStart w:id="3388" w:name="_Toc27495401"/>
      <w:bookmarkStart w:id="3389" w:name="_Toc36108869"/>
      <w:bookmarkStart w:id="3390" w:name="_Toc45194657"/>
      <w:bookmarkStart w:id="3391" w:name="_Toc178199546"/>
      <w:bookmarkEnd w:id="3386"/>
      <w:r w:rsidRPr="0079589D">
        <w:rPr>
          <w:lang w:val="en-IN"/>
        </w:rPr>
        <w:t>9.3.3.4.12.1</w:t>
      </w:r>
      <w:r w:rsidRPr="0079589D">
        <w:rPr>
          <w:lang w:val="en-IN"/>
        </w:rPr>
        <w:tab/>
        <w:t>Unexpected MONP message received</w:t>
      </w:r>
      <w:bookmarkEnd w:id="3387"/>
      <w:bookmarkEnd w:id="3388"/>
      <w:bookmarkEnd w:id="3389"/>
      <w:bookmarkEnd w:id="3390"/>
      <w:bookmarkEnd w:id="3391"/>
    </w:p>
    <w:p w14:paraId="571B2DAC" w14:textId="77777777" w:rsidR="00AC7732" w:rsidRPr="0079589D" w:rsidRDefault="00AC7732" w:rsidP="00AC7732">
      <w:pPr>
        <w:rPr>
          <w:lang w:eastAsia="ko-KR"/>
        </w:rPr>
      </w:pPr>
      <w:bookmarkStart w:id="3392" w:name="_Toc20152737"/>
      <w:bookmarkStart w:id="3393" w:name="_Toc27495402"/>
      <w:bookmarkStart w:id="3394" w:name="_Toc36108870"/>
      <w:bookmarkStart w:id="339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96" w:name="_CR9_3_3_4_12_2"/>
      <w:bookmarkStart w:id="3397" w:name="_Toc178199547"/>
      <w:bookmarkEnd w:id="3396"/>
      <w:r w:rsidRPr="0079589D">
        <w:rPr>
          <w:lang w:val="en-IN"/>
        </w:rPr>
        <w:t>9.3.3.4.12.2</w:t>
      </w:r>
      <w:r w:rsidRPr="0079589D">
        <w:rPr>
          <w:lang w:val="en-IN"/>
        </w:rPr>
        <w:tab/>
        <w:t>Unexpected indication from MCVideo user</w:t>
      </w:r>
      <w:bookmarkEnd w:id="3392"/>
      <w:bookmarkEnd w:id="3393"/>
      <w:bookmarkEnd w:id="3394"/>
      <w:bookmarkEnd w:id="3395"/>
      <w:bookmarkEnd w:id="339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98" w:name="_CR9_3_3_4_12_3"/>
      <w:bookmarkStart w:id="3399" w:name="_Toc20152738"/>
      <w:bookmarkStart w:id="3400" w:name="_Toc27495403"/>
      <w:bookmarkStart w:id="3401" w:name="_Toc36108871"/>
      <w:bookmarkStart w:id="3402" w:name="_Toc45194659"/>
      <w:bookmarkStart w:id="3403" w:name="_Toc178199548"/>
      <w:bookmarkEnd w:id="3398"/>
      <w:r w:rsidRPr="0079589D">
        <w:rPr>
          <w:lang w:val="en-IN"/>
        </w:rPr>
        <w:t>9.3.3.4.12.3</w:t>
      </w:r>
      <w:r w:rsidRPr="0079589D">
        <w:rPr>
          <w:lang w:val="en-IN"/>
        </w:rPr>
        <w:tab/>
        <w:t>Unexpected expiration of a timer</w:t>
      </w:r>
      <w:bookmarkEnd w:id="3399"/>
      <w:bookmarkEnd w:id="3400"/>
      <w:bookmarkEnd w:id="3401"/>
      <w:bookmarkEnd w:id="3402"/>
      <w:bookmarkEnd w:id="340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04" w:name="_CR9_4"/>
      <w:bookmarkStart w:id="3405" w:name="_Toc20152739"/>
      <w:bookmarkStart w:id="3406" w:name="_Toc27495404"/>
      <w:bookmarkStart w:id="3407" w:name="_Toc36108872"/>
      <w:bookmarkStart w:id="3408" w:name="_Toc45194660"/>
      <w:bookmarkStart w:id="3409" w:name="_Toc178199549"/>
      <w:bookmarkEnd w:id="3404"/>
      <w:r w:rsidRPr="0079589D">
        <w:rPr>
          <w:lang w:val="en-IN"/>
        </w:rPr>
        <w:t>9.4</w:t>
      </w:r>
      <w:r w:rsidRPr="0079589D">
        <w:rPr>
          <w:lang w:val="en-IN"/>
        </w:rPr>
        <w:tab/>
        <w:t>Off-network Broadcast group call</w:t>
      </w:r>
      <w:bookmarkEnd w:id="3405"/>
      <w:bookmarkEnd w:id="3406"/>
      <w:bookmarkEnd w:id="3407"/>
      <w:bookmarkEnd w:id="3408"/>
      <w:bookmarkEnd w:id="3409"/>
    </w:p>
    <w:p w14:paraId="41B7D52D" w14:textId="6DA7B81F" w:rsidR="003654C6" w:rsidRPr="0079589D" w:rsidRDefault="003654C6" w:rsidP="00F1630B">
      <w:pPr>
        <w:pStyle w:val="Heading3"/>
        <w:rPr>
          <w:lang w:val="en-IN"/>
        </w:rPr>
      </w:pPr>
      <w:bookmarkStart w:id="3410" w:name="_CR9_4_1"/>
      <w:bookmarkStart w:id="3411" w:name="_Toc20152740"/>
      <w:bookmarkStart w:id="3412" w:name="_Toc27495405"/>
      <w:bookmarkStart w:id="3413" w:name="_Toc36108873"/>
      <w:bookmarkStart w:id="3414" w:name="_Toc45194661"/>
      <w:bookmarkStart w:id="3415" w:name="_Toc178199550"/>
      <w:bookmarkEnd w:id="3410"/>
      <w:r w:rsidRPr="0079589D">
        <w:rPr>
          <w:lang w:val="en-IN"/>
        </w:rPr>
        <w:t>9.4.1</w:t>
      </w:r>
      <w:r w:rsidRPr="0079589D">
        <w:rPr>
          <w:lang w:val="en-IN"/>
        </w:rPr>
        <w:tab/>
        <w:t>General</w:t>
      </w:r>
      <w:bookmarkEnd w:id="3411"/>
      <w:bookmarkEnd w:id="3412"/>
      <w:bookmarkEnd w:id="3413"/>
      <w:bookmarkEnd w:id="3414"/>
      <w:bookmarkEnd w:id="3415"/>
    </w:p>
    <w:p w14:paraId="447A088C" w14:textId="7AF743CE" w:rsidR="003654C6" w:rsidRPr="0079589D" w:rsidRDefault="003654C6" w:rsidP="00F1630B">
      <w:pPr>
        <w:pStyle w:val="Heading3"/>
        <w:rPr>
          <w:rFonts w:eastAsia="Malgun Gothic"/>
          <w:lang w:val="en-IN"/>
        </w:rPr>
      </w:pPr>
      <w:bookmarkStart w:id="3416" w:name="_CR9_4_2"/>
      <w:bookmarkStart w:id="3417" w:name="_Toc20152741"/>
      <w:bookmarkStart w:id="3418" w:name="_Toc27495406"/>
      <w:bookmarkStart w:id="3419" w:name="_Toc36108874"/>
      <w:bookmarkStart w:id="3420" w:name="_Toc45194662"/>
      <w:bookmarkStart w:id="3421" w:name="_Toc178199551"/>
      <w:bookmarkEnd w:id="3416"/>
      <w:r w:rsidRPr="0079589D">
        <w:rPr>
          <w:rFonts w:eastAsia="Malgun Gothic"/>
          <w:lang w:val="en-IN"/>
        </w:rPr>
        <w:t>9.4.2</w:t>
      </w:r>
      <w:r w:rsidRPr="0079589D">
        <w:rPr>
          <w:rFonts w:eastAsia="Malgun Gothic"/>
          <w:lang w:val="en-IN"/>
        </w:rPr>
        <w:tab/>
        <w:t>Basic call control</w:t>
      </w:r>
      <w:bookmarkEnd w:id="3417"/>
      <w:bookmarkEnd w:id="3418"/>
      <w:bookmarkEnd w:id="3419"/>
      <w:bookmarkEnd w:id="3420"/>
      <w:bookmarkEnd w:id="3421"/>
    </w:p>
    <w:p w14:paraId="18A6BD9A" w14:textId="4597D85A" w:rsidR="003654C6" w:rsidRPr="0079589D" w:rsidRDefault="003654C6" w:rsidP="00F1630B">
      <w:pPr>
        <w:pStyle w:val="Heading4"/>
        <w:rPr>
          <w:rFonts w:eastAsia="Malgun Gothic"/>
          <w:lang w:val="en-IN"/>
        </w:rPr>
      </w:pPr>
      <w:bookmarkStart w:id="3422" w:name="_CR9_4_2_1"/>
      <w:bookmarkStart w:id="3423" w:name="_Toc20152742"/>
      <w:bookmarkStart w:id="3424" w:name="_Toc27495407"/>
      <w:bookmarkStart w:id="3425" w:name="_Toc36108875"/>
      <w:bookmarkStart w:id="3426" w:name="_Toc45194663"/>
      <w:bookmarkStart w:id="3427" w:name="_Toc178199552"/>
      <w:bookmarkEnd w:id="3422"/>
      <w:r w:rsidRPr="0079589D">
        <w:rPr>
          <w:rFonts w:eastAsia="Malgun Gothic"/>
          <w:lang w:val="en-IN"/>
        </w:rPr>
        <w:t>9.4.2.1</w:t>
      </w:r>
      <w:r w:rsidRPr="0079589D">
        <w:rPr>
          <w:rFonts w:eastAsia="Malgun Gothic"/>
          <w:lang w:val="en-IN"/>
        </w:rPr>
        <w:tab/>
        <w:t>General</w:t>
      </w:r>
      <w:bookmarkEnd w:id="3423"/>
      <w:bookmarkEnd w:id="3424"/>
      <w:bookmarkEnd w:id="3425"/>
      <w:bookmarkEnd w:id="3426"/>
      <w:bookmarkEnd w:id="3427"/>
    </w:p>
    <w:p w14:paraId="4FC46F26" w14:textId="75C1A2DE" w:rsidR="003654C6" w:rsidRPr="0079589D" w:rsidRDefault="003654C6" w:rsidP="00F1630B">
      <w:pPr>
        <w:pStyle w:val="Heading4"/>
        <w:rPr>
          <w:rFonts w:eastAsia="Malgun Gothic"/>
          <w:lang w:val="en-IN"/>
        </w:rPr>
      </w:pPr>
      <w:bookmarkStart w:id="3428" w:name="_CR9_4_2_2"/>
      <w:bookmarkStart w:id="3429" w:name="_Toc20152743"/>
      <w:bookmarkStart w:id="3430" w:name="_Toc27495408"/>
      <w:bookmarkStart w:id="3431" w:name="_Toc36108876"/>
      <w:bookmarkStart w:id="3432" w:name="_Toc45194664"/>
      <w:bookmarkStart w:id="3433" w:name="_Toc178199553"/>
      <w:bookmarkEnd w:id="3428"/>
      <w:r w:rsidRPr="0079589D">
        <w:rPr>
          <w:rFonts w:eastAsia="Malgun Gothic"/>
          <w:lang w:val="en-IN"/>
        </w:rPr>
        <w:t>9.4.2.2</w:t>
      </w:r>
      <w:r w:rsidRPr="0079589D">
        <w:rPr>
          <w:rFonts w:eastAsia="Malgun Gothic"/>
          <w:lang w:val="en-IN"/>
        </w:rPr>
        <w:tab/>
        <w:t>Broadcast group call control state machine</w:t>
      </w:r>
      <w:bookmarkEnd w:id="3429"/>
      <w:bookmarkEnd w:id="3430"/>
      <w:bookmarkEnd w:id="3431"/>
      <w:bookmarkEnd w:id="3432"/>
      <w:bookmarkEnd w:id="343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7pt;height:5in" o:ole="">
            <v:imagedata r:id="rId39" o:title=""/>
          </v:shape>
          <o:OLEObject Type="Embed" ProgID="Visio.Drawing.11" ShapeID="_x0000_i1034" DrawAspect="Content" ObjectID="_1788812232" r:id="rId40"/>
        </w:object>
      </w:r>
    </w:p>
    <w:p w14:paraId="5DCA7A43" w14:textId="77777777" w:rsidR="003654C6" w:rsidRPr="0079589D" w:rsidRDefault="003654C6" w:rsidP="003654C6">
      <w:pPr>
        <w:pStyle w:val="TF"/>
        <w:rPr>
          <w:lang w:eastAsia="zh-CN"/>
        </w:rPr>
      </w:pPr>
      <w:bookmarkStart w:id="3434" w:name="_CRFigure9_4_2_21"/>
      <w:r w:rsidRPr="0079589D">
        <w:rPr>
          <w:lang w:eastAsia="zh-CN"/>
        </w:rPr>
        <w:t>Figure </w:t>
      </w:r>
      <w:bookmarkEnd w:id="343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35" w:name="_CR9_4_2_3"/>
      <w:bookmarkStart w:id="3436" w:name="_Toc20152744"/>
      <w:bookmarkStart w:id="3437" w:name="_Toc27495409"/>
      <w:bookmarkStart w:id="3438" w:name="_Toc36108877"/>
      <w:bookmarkStart w:id="3439" w:name="_Toc45194665"/>
      <w:bookmarkStart w:id="3440" w:name="_Toc178199554"/>
      <w:bookmarkEnd w:id="3435"/>
      <w:r w:rsidRPr="0079589D">
        <w:rPr>
          <w:rFonts w:eastAsia="Malgun Gothic"/>
          <w:lang w:val="en-IN"/>
        </w:rPr>
        <w:t>9.4.2.3</w:t>
      </w:r>
      <w:r w:rsidRPr="0079589D">
        <w:rPr>
          <w:rFonts w:eastAsia="Malgun Gothic"/>
          <w:lang w:val="en-IN"/>
        </w:rPr>
        <w:tab/>
        <w:t>Broadcast group call Control states</w:t>
      </w:r>
      <w:bookmarkEnd w:id="3436"/>
      <w:bookmarkEnd w:id="3437"/>
      <w:bookmarkEnd w:id="3438"/>
      <w:bookmarkEnd w:id="3439"/>
      <w:bookmarkEnd w:id="3440"/>
    </w:p>
    <w:p w14:paraId="7F64E793" w14:textId="00636BA1" w:rsidR="003654C6" w:rsidRPr="0079589D" w:rsidRDefault="003654C6" w:rsidP="00F1630B">
      <w:pPr>
        <w:pStyle w:val="Heading5"/>
        <w:rPr>
          <w:rFonts w:eastAsia="Malgun Gothic"/>
          <w:lang w:val="en-IN"/>
        </w:rPr>
      </w:pPr>
      <w:bookmarkStart w:id="3441" w:name="_CR9_4_2_3_1"/>
      <w:bookmarkStart w:id="3442" w:name="_Toc20152745"/>
      <w:bookmarkStart w:id="3443" w:name="_Toc27495410"/>
      <w:bookmarkStart w:id="3444" w:name="_Toc36108878"/>
      <w:bookmarkStart w:id="3445" w:name="_Toc45194666"/>
      <w:bookmarkStart w:id="3446" w:name="_Toc178199555"/>
      <w:bookmarkEnd w:id="3441"/>
      <w:r w:rsidRPr="0079589D">
        <w:rPr>
          <w:rFonts w:eastAsia="Malgun Gothic"/>
          <w:lang w:val="en-IN"/>
        </w:rPr>
        <w:t>9.4.2.3.1</w:t>
      </w:r>
      <w:r w:rsidRPr="0079589D">
        <w:rPr>
          <w:rFonts w:eastAsia="Malgun Gothic"/>
          <w:lang w:val="en-IN"/>
        </w:rPr>
        <w:tab/>
        <w:t>B1: start-stop</w:t>
      </w:r>
      <w:bookmarkEnd w:id="3442"/>
      <w:bookmarkEnd w:id="3443"/>
      <w:bookmarkEnd w:id="3444"/>
      <w:bookmarkEnd w:id="3445"/>
      <w:bookmarkEnd w:id="344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47" w:name="_CR9_4_2_3_2"/>
      <w:bookmarkStart w:id="3448" w:name="_Toc20152746"/>
      <w:bookmarkStart w:id="3449" w:name="_Toc27495411"/>
      <w:bookmarkStart w:id="3450" w:name="_Toc36108879"/>
      <w:bookmarkStart w:id="3451" w:name="_Toc45194667"/>
      <w:bookmarkStart w:id="3452" w:name="_Toc178199556"/>
      <w:bookmarkEnd w:id="3447"/>
      <w:r w:rsidRPr="0079589D">
        <w:rPr>
          <w:rFonts w:eastAsia="Malgun Gothic"/>
          <w:lang w:val="en-IN"/>
        </w:rPr>
        <w:t>9.4.2.3.2</w:t>
      </w:r>
      <w:r w:rsidRPr="0079589D">
        <w:rPr>
          <w:rFonts w:eastAsia="Malgun Gothic"/>
          <w:lang w:val="en-IN"/>
        </w:rPr>
        <w:tab/>
        <w:t>B2: in-progress broadcast group call</w:t>
      </w:r>
      <w:bookmarkEnd w:id="3448"/>
      <w:bookmarkEnd w:id="3449"/>
      <w:bookmarkEnd w:id="3450"/>
      <w:bookmarkEnd w:id="3451"/>
      <w:bookmarkEnd w:id="345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53" w:name="_CR9_4_2_3_3"/>
      <w:bookmarkStart w:id="3454" w:name="_Toc20152747"/>
      <w:bookmarkStart w:id="3455" w:name="_Toc27495412"/>
      <w:bookmarkStart w:id="3456" w:name="_Toc36108880"/>
      <w:bookmarkStart w:id="3457" w:name="_Toc45194668"/>
      <w:bookmarkStart w:id="3458" w:name="_Toc178199557"/>
      <w:bookmarkEnd w:id="3453"/>
      <w:r w:rsidRPr="0079589D">
        <w:rPr>
          <w:rFonts w:eastAsia="Malgun Gothic"/>
          <w:lang w:val="en-IN"/>
        </w:rPr>
        <w:t>9.4.2.3.3</w:t>
      </w:r>
      <w:r w:rsidRPr="0079589D">
        <w:rPr>
          <w:rFonts w:eastAsia="Malgun Gothic"/>
          <w:lang w:val="en-IN"/>
        </w:rPr>
        <w:tab/>
        <w:t>B3: pending user action</w:t>
      </w:r>
      <w:bookmarkEnd w:id="3454"/>
      <w:bookmarkEnd w:id="3455"/>
      <w:bookmarkEnd w:id="3456"/>
      <w:bookmarkEnd w:id="3457"/>
      <w:bookmarkEnd w:id="345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59" w:name="_CR9_4_2_3_4"/>
      <w:bookmarkStart w:id="3460" w:name="_Toc20152748"/>
      <w:bookmarkStart w:id="3461" w:name="_Toc27495413"/>
      <w:bookmarkStart w:id="3462" w:name="_Toc36108881"/>
      <w:bookmarkStart w:id="3463" w:name="_Toc45194669"/>
      <w:bookmarkStart w:id="3464" w:name="_Toc178199558"/>
      <w:bookmarkEnd w:id="345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60"/>
      <w:bookmarkEnd w:id="3461"/>
      <w:bookmarkEnd w:id="3462"/>
      <w:bookmarkEnd w:id="3463"/>
      <w:bookmarkEnd w:id="346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65" w:name="_CR9_4_2_4"/>
      <w:bookmarkStart w:id="3466" w:name="_Toc20152749"/>
      <w:bookmarkStart w:id="3467" w:name="_Toc27495414"/>
      <w:bookmarkStart w:id="3468" w:name="_Toc36108882"/>
      <w:bookmarkStart w:id="3469" w:name="_Toc45194670"/>
      <w:bookmarkStart w:id="3470" w:name="_Toc178199559"/>
      <w:bookmarkEnd w:id="3465"/>
      <w:r w:rsidRPr="0079589D">
        <w:rPr>
          <w:rFonts w:eastAsia="Malgun Gothic"/>
          <w:lang w:val="en-IN"/>
        </w:rPr>
        <w:t>9.4.2.4</w:t>
      </w:r>
      <w:r w:rsidRPr="0079589D">
        <w:rPr>
          <w:rFonts w:eastAsia="Malgun Gothic"/>
          <w:lang w:val="en-IN"/>
        </w:rPr>
        <w:tab/>
        <w:t>Procedures</w:t>
      </w:r>
      <w:bookmarkEnd w:id="3466"/>
      <w:bookmarkEnd w:id="3467"/>
      <w:bookmarkEnd w:id="3468"/>
      <w:bookmarkEnd w:id="3469"/>
      <w:bookmarkEnd w:id="3470"/>
    </w:p>
    <w:p w14:paraId="7B7B994F" w14:textId="37B9F8B3" w:rsidR="003654C6" w:rsidRPr="0079589D" w:rsidRDefault="003654C6" w:rsidP="00F1630B">
      <w:pPr>
        <w:pStyle w:val="Heading5"/>
        <w:rPr>
          <w:rFonts w:eastAsia="Malgun Gothic"/>
          <w:lang w:val="en-IN" w:eastAsia="zh-CN"/>
        </w:rPr>
      </w:pPr>
      <w:bookmarkStart w:id="3471" w:name="_CR9_4_2_4_1"/>
      <w:bookmarkStart w:id="3472" w:name="_Toc20152750"/>
      <w:bookmarkStart w:id="3473" w:name="_Toc27495415"/>
      <w:bookmarkStart w:id="3474" w:name="_Toc36108883"/>
      <w:bookmarkStart w:id="3475" w:name="_Toc45194671"/>
      <w:bookmarkStart w:id="3476" w:name="_Toc178199560"/>
      <w:bookmarkEnd w:id="3471"/>
      <w:r w:rsidRPr="0079589D">
        <w:rPr>
          <w:rFonts w:eastAsia="Malgun Gothic"/>
          <w:lang w:val="en-IN" w:eastAsia="zh-CN"/>
        </w:rPr>
        <w:t>9.4.2.4.1</w:t>
      </w:r>
      <w:r w:rsidRPr="0079589D">
        <w:rPr>
          <w:rFonts w:eastAsia="Malgun Gothic"/>
          <w:lang w:val="en-IN" w:eastAsia="zh-CN"/>
        </w:rPr>
        <w:tab/>
        <w:t>User initiating a broadcast group call</w:t>
      </w:r>
      <w:bookmarkEnd w:id="3472"/>
      <w:bookmarkEnd w:id="3473"/>
      <w:bookmarkEnd w:id="3474"/>
      <w:bookmarkEnd w:id="3475"/>
      <w:bookmarkEnd w:id="347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77" w:name="_CR9_4_2_4_2"/>
      <w:bookmarkStart w:id="3478" w:name="_Toc20152751"/>
      <w:bookmarkStart w:id="3479" w:name="_Toc27495416"/>
      <w:bookmarkStart w:id="3480" w:name="_Toc36108884"/>
      <w:bookmarkStart w:id="3481" w:name="_Toc45194672"/>
      <w:bookmarkStart w:id="3482" w:name="_Toc178199561"/>
      <w:bookmarkEnd w:id="347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78"/>
      <w:bookmarkEnd w:id="3479"/>
      <w:bookmarkEnd w:id="3480"/>
      <w:bookmarkEnd w:id="3481"/>
      <w:bookmarkEnd w:id="348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83" w:name="_CR9_4_2_4_3"/>
      <w:bookmarkStart w:id="3484" w:name="_Toc20152752"/>
      <w:bookmarkStart w:id="3485" w:name="_Toc27495417"/>
      <w:bookmarkStart w:id="3486" w:name="_Toc36108885"/>
      <w:bookmarkStart w:id="3487" w:name="_Toc45194673"/>
      <w:bookmarkStart w:id="3488" w:name="_Toc178199562"/>
      <w:bookmarkEnd w:id="3483"/>
      <w:r w:rsidRPr="0079589D">
        <w:rPr>
          <w:lang w:val="en-IN"/>
        </w:rPr>
        <w:t>9.4.2.4.3</w:t>
      </w:r>
      <w:r w:rsidRPr="0079589D">
        <w:rPr>
          <w:lang w:val="en-IN"/>
        </w:rPr>
        <w:tab/>
        <w:t>MCVideo user accepts the terminating call</w:t>
      </w:r>
      <w:bookmarkEnd w:id="3484"/>
      <w:bookmarkEnd w:id="3485"/>
      <w:bookmarkEnd w:id="3486"/>
      <w:bookmarkEnd w:id="3487"/>
      <w:bookmarkEnd w:id="348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89" w:name="_CR9_4_2_4_4"/>
      <w:bookmarkStart w:id="3490" w:name="_Toc20152753"/>
      <w:bookmarkStart w:id="3491" w:name="_Toc27495418"/>
      <w:bookmarkStart w:id="3492" w:name="_Toc36108886"/>
      <w:bookmarkStart w:id="3493" w:name="_Toc45194674"/>
      <w:bookmarkStart w:id="3494" w:name="_Toc178199563"/>
      <w:bookmarkEnd w:id="3489"/>
      <w:r w:rsidRPr="0079589D">
        <w:rPr>
          <w:rFonts w:eastAsia="Malgun Gothic"/>
          <w:lang w:val="en-IN"/>
        </w:rPr>
        <w:t>9.4.2.4.4</w:t>
      </w:r>
      <w:r w:rsidRPr="0079589D">
        <w:rPr>
          <w:rFonts w:eastAsia="Malgun Gothic"/>
          <w:lang w:val="en-IN"/>
        </w:rPr>
        <w:tab/>
        <w:t>MCVideo user rejects the terminating call</w:t>
      </w:r>
      <w:bookmarkEnd w:id="3490"/>
      <w:bookmarkEnd w:id="3491"/>
      <w:bookmarkEnd w:id="3492"/>
      <w:bookmarkEnd w:id="3493"/>
      <w:bookmarkEnd w:id="349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95" w:name="_CR9_4_2_4_5"/>
      <w:bookmarkStart w:id="3496" w:name="_Toc20152754"/>
      <w:bookmarkStart w:id="3497" w:name="_Toc27495419"/>
      <w:bookmarkStart w:id="3498" w:name="_Toc36108887"/>
      <w:bookmarkStart w:id="3499" w:name="_Toc45194675"/>
      <w:bookmarkStart w:id="3500" w:name="_Toc178199564"/>
      <w:bookmarkEnd w:id="3495"/>
      <w:r w:rsidRPr="0079589D">
        <w:rPr>
          <w:lang w:val="en-IN" w:eastAsia="zh-CN"/>
        </w:rPr>
        <w:t>9.4.2.4.5</w:t>
      </w:r>
      <w:r w:rsidRPr="0079589D">
        <w:rPr>
          <w:lang w:val="en-IN" w:eastAsia="zh-CN"/>
        </w:rPr>
        <w:tab/>
        <w:t>MCVideo user does not act on terminating call</w:t>
      </w:r>
      <w:bookmarkEnd w:id="3496"/>
      <w:bookmarkEnd w:id="3497"/>
      <w:bookmarkEnd w:id="3498"/>
      <w:bookmarkEnd w:id="3499"/>
      <w:bookmarkEnd w:id="350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01" w:name="_CR9_4_2_4_6"/>
      <w:bookmarkStart w:id="3502" w:name="_Toc20152755"/>
      <w:bookmarkStart w:id="3503" w:name="_Toc27495420"/>
      <w:bookmarkStart w:id="3504" w:name="_Toc36108888"/>
      <w:bookmarkStart w:id="3505" w:name="_Toc45194676"/>
      <w:bookmarkStart w:id="3506" w:name="_Toc178199565"/>
      <w:bookmarkEnd w:id="3501"/>
      <w:r w:rsidRPr="0079589D">
        <w:rPr>
          <w:lang w:val="en-IN" w:eastAsia="zh-CN"/>
        </w:rPr>
        <w:t>9.4.2.4.6</w:t>
      </w:r>
      <w:r w:rsidRPr="0079589D">
        <w:rPr>
          <w:lang w:val="en-IN" w:eastAsia="zh-CN"/>
        </w:rPr>
        <w:tab/>
        <w:t>Terminating user releasing the call</w:t>
      </w:r>
      <w:bookmarkEnd w:id="3502"/>
      <w:bookmarkEnd w:id="3503"/>
      <w:bookmarkEnd w:id="3504"/>
      <w:bookmarkEnd w:id="3505"/>
      <w:bookmarkEnd w:id="350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07" w:name="_CR9_4_2_4_7"/>
      <w:bookmarkStart w:id="3508" w:name="_Toc20152756"/>
      <w:bookmarkStart w:id="3509" w:name="_Toc27495421"/>
      <w:bookmarkStart w:id="3510" w:name="_Toc36108889"/>
      <w:bookmarkStart w:id="3511" w:name="_Toc45194677"/>
      <w:bookmarkStart w:id="3512" w:name="_Toc178199566"/>
      <w:bookmarkEnd w:id="3507"/>
      <w:r w:rsidRPr="0079589D">
        <w:rPr>
          <w:lang w:val="en-IN" w:eastAsia="zh-CN"/>
        </w:rPr>
        <w:t>9.4.2.4.7</w:t>
      </w:r>
      <w:r w:rsidRPr="0079589D">
        <w:rPr>
          <w:lang w:val="en-IN" w:eastAsia="zh-CN"/>
        </w:rPr>
        <w:tab/>
        <w:t>Originating user releasing the call</w:t>
      </w:r>
      <w:bookmarkEnd w:id="3508"/>
      <w:bookmarkEnd w:id="3509"/>
      <w:bookmarkEnd w:id="3510"/>
      <w:bookmarkEnd w:id="3511"/>
      <w:bookmarkEnd w:id="351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13" w:name="_CR9_4_2_4_8"/>
      <w:bookmarkStart w:id="3514" w:name="_Toc20152757"/>
      <w:bookmarkStart w:id="3515" w:name="_Toc27495422"/>
      <w:bookmarkStart w:id="3516" w:name="_Toc36108890"/>
      <w:bookmarkStart w:id="3517" w:name="_Toc45194678"/>
      <w:bookmarkStart w:id="3518" w:name="_Toc178199567"/>
      <w:bookmarkEnd w:id="3513"/>
      <w:r w:rsidRPr="0079589D">
        <w:rPr>
          <w:lang w:val="en-IN" w:eastAsia="zh-CN"/>
        </w:rPr>
        <w:t>9.4.2.4.8</w:t>
      </w:r>
      <w:r w:rsidRPr="0079589D">
        <w:rPr>
          <w:lang w:val="en-IN" w:eastAsia="zh-CN"/>
        </w:rPr>
        <w:tab/>
        <w:t>Receiving GROUP CALL BROADCAST END message</w:t>
      </w:r>
      <w:bookmarkEnd w:id="3514"/>
      <w:bookmarkEnd w:id="3515"/>
      <w:bookmarkEnd w:id="3516"/>
      <w:bookmarkEnd w:id="3517"/>
      <w:bookmarkEnd w:id="351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19" w:name="_CR9_4_2_4_9"/>
      <w:bookmarkStart w:id="3520" w:name="_Toc20152758"/>
      <w:bookmarkStart w:id="3521" w:name="_Toc27495423"/>
      <w:bookmarkStart w:id="3522" w:name="_Toc36108891"/>
      <w:bookmarkStart w:id="3523" w:name="_Toc45194679"/>
      <w:bookmarkStart w:id="3524" w:name="_Toc178199568"/>
      <w:bookmarkEnd w:id="3519"/>
      <w:r w:rsidRPr="0079589D">
        <w:rPr>
          <w:lang w:val="en-IN" w:eastAsia="zh-CN"/>
        </w:rPr>
        <w:t>9.4.2.4.9</w:t>
      </w:r>
      <w:r w:rsidRPr="0079589D">
        <w:rPr>
          <w:lang w:val="en-IN" w:eastAsia="zh-CN"/>
        </w:rPr>
        <w:tab/>
        <w:t>Originating UE retransmitting GROUP CALL BROADCAST message</w:t>
      </w:r>
      <w:bookmarkEnd w:id="3520"/>
      <w:bookmarkEnd w:id="3521"/>
      <w:bookmarkEnd w:id="3522"/>
      <w:bookmarkEnd w:id="3523"/>
      <w:bookmarkEnd w:id="352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25" w:name="_CR9_4_2_4_10"/>
      <w:bookmarkStart w:id="3526" w:name="_Toc20152759"/>
      <w:bookmarkStart w:id="3527" w:name="_Toc27495424"/>
      <w:bookmarkStart w:id="3528" w:name="_Toc36108892"/>
      <w:bookmarkStart w:id="3529" w:name="_Toc45194680"/>
      <w:bookmarkStart w:id="3530" w:name="_Toc178199569"/>
      <w:bookmarkEnd w:id="3525"/>
      <w:r w:rsidRPr="0079589D">
        <w:rPr>
          <w:lang w:val="en-IN" w:eastAsia="zh-CN"/>
        </w:rPr>
        <w:t>9.4.2.4.10</w:t>
      </w:r>
      <w:r w:rsidRPr="0079589D">
        <w:rPr>
          <w:lang w:val="en-IN" w:eastAsia="zh-CN"/>
        </w:rPr>
        <w:tab/>
        <w:t>Ignoring same call ID</w:t>
      </w:r>
      <w:bookmarkEnd w:id="3526"/>
      <w:bookmarkEnd w:id="3527"/>
      <w:bookmarkEnd w:id="3528"/>
      <w:bookmarkEnd w:id="3529"/>
      <w:bookmarkEnd w:id="353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31" w:name="_CR9_4_2_4_11"/>
      <w:bookmarkStart w:id="3532" w:name="_Toc20152760"/>
      <w:bookmarkStart w:id="3533" w:name="_Toc27495425"/>
      <w:bookmarkStart w:id="3534" w:name="_Toc36108893"/>
      <w:bookmarkStart w:id="3535" w:name="_Toc45194681"/>
      <w:bookmarkStart w:id="3536" w:name="_Toc178199570"/>
      <w:bookmarkEnd w:id="3531"/>
      <w:r w:rsidRPr="0079589D">
        <w:rPr>
          <w:lang w:val="en-IN" w:eastAsia="zh-CN"/>
        </w:rPr>
        <w:t>9.4.2.4.11</w:t>
      </w:r>
      <w:r w:rsidRPr="0079589D">
        <w:rPr>
          <w:lang w:val="en-IN" w:eastAsia="zh-CN"/>
        </w:rPr>
        <w:tab/>
        <w:t>Releasing the call</w:t>
      </w:r>
      <w:bookmarkEnd w:id="3532"/>
      <w:bookmarkEnd w:id="3533"/>
      <w:bookmarkEnd w:id="3534"/>
      <w:bookmarkEnd w:id="3535"/>
      <w:bookmarkEnd w:id="353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37" w:name="_CR10"/>
      <w:bookmarkStart w:id="3538" w:name="_Toc20152761"/>
      <w:bookmarkStart w:id="3539" w:name="_Toc27495426"/>
      <w:bookmarkStart w:id="3540" w:name="_Toc36108894"/>
      <w:bookmarkStart w:id="3541" w:name="_Toc45194682"/>
      <w:bookmarkStart w:id="3542" w:name="_Toc178199571"/>
      <w:bookmarkEnd w:id="3537"/>
      <w:r w:rsidRPr="0079589D">
        <w:t>10</w:t>
      </w:r>
      <w:r w:rsidR="00C53C3D" w:rsidRPr="0079589D">
        <w:tab/>
      </w:r>
      <w:r w:rsidR="00EA7942" w:rsidRPr="0079589D">
        <w:t>Private call</w:t>
      </w:r>
      <w:bookmarkEnd w:id="3538"/>
      <w:bookmarkEnd w:id="3539"/>
      <w:bookmarkEnd w:id="3540"/>
      <w:bookmarkEnd w:id="3541"/>
      <w:bookmarkEnd w:id="3542"/>
    </w:p>
    <w:p w14:paraId="0B8AB25F" w14:textId="00BD91E7" w:rsidR="00C53C3D" w:rsidRPr="0079589D" w:rsidRDefault="00A03B6C" w:rsidP="00F1630B">
      <w:pPr>
        <w:pStyle w:val="Heading2"/>
      </w:pPr>
      <w:bookmarkStart w:id="3543" w:name="_CR10_1"/>
      <w:bookmarkStart w:id="3544" w:name="_Toc20152762"/>
      <w:bookmarkStart w:id="3545" w:name="_Toc27495427"/>
      <w:bookmarkStart w:id="3546" w:name="_Toc36108895"/>
      <w:bookmarkStart w:id="3547" w:name="_Toc45194683"/>
      <w:bookmarkStart w:id="3548" w:name="_Toc178199572"/>
      <w:bookmarkEnd w:id="3543"/>
      <w:r w:rsidRPr="0079589D">
        <w:t>10</w:t>
      </w:r>
      <w:r w:rsidR="00C53C3D" w:rsidRPr="0079589D">
        <w:t>.1</w:t>
      </w:r>
      <w:r w:rsidR="00C53C3D" w:rsidRPr="0079589D">
        <w:tab/>
        <w:t>General</w:t>
      </w:r>
      <w:bookmarkEnd w:id="3544"/>
      <w:bookmarkEnd w:id="3545"/>
      <w:bookmarkEnd w:id="3546"/>
      <w:bookmarkEnd w:id="3547"/>
      <w:bookmarkEnd w:id="354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49" w:name="_CR10_2"/>
      <w:bookmarkStart w:id="3550" w:name="_Toc20152763"/>
      <w:bookmarkStart w:id="3551" w:name="_Toc27495428"/>
      <w:bookmarkStart w:id="3552" w:name="_Toc36108896"/>
      <w:bookmarkStart w:id="3553" w:name="_Toc45194684"/>
      <w:bookmarkStart w:id="3554" w:name="_Toc178199573"/>
      <w:bookmarkEnd w:id="3549"/>
      <w:r w:rsidRPr="0079589D">
        <w:t>10</w:t>
      </w:r>
      <w:r w:rsidR="00C53C3D" w:rsidRPr="0079589D">
        <w:t>.2</w:t>
      </w:r>
      <w:r w:rsidR="00C53C3D" w:rsidRPr="0079589D">
        <w:tab/>
      </w:r>
      <w:r w:rsidR="00EA7942" w:rsidRPr="0079589D">
        <w:t>Private call in on-network</w:t>
      </w:r>
      <w:bookmarkEnd w:id="3550"/>
      <w:bookmarkEnd w:id="3551"/>
      <w:bookmarkEnd w:id="3552"/>
      <w:bookmarkEnd w:id="3553"/>
      <w:bookmarkEnd w:id="3554"/>
    </w:p>
    <w:p w14:paraId="2202A4AD" w14:textId="779AE91B" w:rsidR="00EA7942" w:rsidRPr="0079589D" w:rsidRDefault="00A03B6C" w:rsidP="00F1630B">
      <w:pPr>
        <w:pStyle w:val="Heading3"/>
      </w:pPr>
      <w:bookmarkStart w:id="3555" w:name="_CR10_2_1"/>
      <w:bookmarkStart w:id="3556" w:name="_Toc20152764"/>
      <w:bookmarkStart w:id="3557" w:name="_Toc27495429"/>
      <w:bookmarkStart w:id="3558" w:name="_Toc36108897"/>
      <w:bookmarkStart w:id="3559" w:name="_Toc45194685"/>
      <w:bookmarkStart w:id="3560" w:name="_Toc178199574"/>
      <w:bookmarkEnd w:id="3555"/>
      <w:r w:rsidRPr="0079589D">
        <w:t>10</w:t>
      </w:r>
      <w:r w:rsidR="00EA7942" w:rsidRPr="0079589D">
        <w:t>.2.1</w:t>
      </w:r>
      <w:r w:rsidR="00EA7942" w:rsidRPr="0079589D">
        <w:tab/>
        <w:t>General</w:t>
      </w:r>
      <w:bookmarkEnd w:id="3556"/>
      <w:bookmarkEnd w:id="3557"/>
      <w:bookmarkEnd w:id="3558"/>
      <w:bookmarkEnd w:id="3559"/>
      <w:bookmarkEnd w:id="356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61" w:name="_CR10_2_2"/>
      <w:bookmarkStart w:id="3562" w:name="_Toc20152765"/>
      <w:bookmarkStart w:id="3563" w:name="_Toc27495430"/>
      <w:bookmarkStart w:id="3564" w:name="_Toc36108898"/>
      <w:bookmarkStart w:id="3565" w:name="_Toc45194686"/>
      <w:bookmarkStart w:id="3566" w:name="_Toc178199575"/>
      <w:bookmarkEnd w:id="356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562"/>
      <w:bookmarkEnd w:id="3563"/>
      <w:bookmarkEnd w:id="3564"/>
      <w:bookmarkEnd w:id="3565"/>
      <w:bookmarkEnd w:id="3566"/>
    </w:p>
    <w:p w14:paraId="21D7792D" w14:textId="76B3A8FC" w:rsidR="00137FC6" w:rsidRDefault="00137FC6" w:rsidP="00F1630B">
      <w:pPr>
        <w:pStyle w:val="Heading4"/>
        <w:rPr>
          <w:rFonts w:eastAsia="Malgun Gothic"/>
        </w:rPr>
      </w:pPr>
      <w:bookmarkStart w:id="3567" w:name="_CR10_2_2_1"/>
      <w:bookmarkStart w:id="3568" w:name="_Toc20152766"/>
      <w:bookmarkStart w:id="3569" w:name="_Toc27495431"/>
      <w:bookmarkStart w:id="3570" w:name="_Toc36108899"/>
      <w:bookmarkStart w:id="3571" w:name="_Toc45194687"/>
      <w:bookmarkStart w:id="3572" w:name="_Toc178199576"/>
      <w:bookmarkEnd w:id="356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68"/>
      <w:bookmarkEnd w:id="3569"/>
      <w:bookmarkEnd w:id="3570"/>
      <w:bookmarkEnd w:id="3571"/>
      <w:bookmarkEnd w:id="357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573" w:name="_CR10_2_2_2"/>
      <w:bookmarkStart w:id="3574" w:name="_Toc20152767"/>
      <w:bookmarkStart w:id="3575" w:name="_Toc27495432"/>
      <w:bookmarkStart w:id="3576" w:name="_Toc36108900"/>
      <w:bookmarkStart w:id="3577" w:name="_Toc45194688"/>
      <w:bookmarkStart w:id="3578" w:name="_Toc178199577"/>
      <w:bookmarkEnd w:id="357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574"/>
      <w:bookmarkEnd w:id="3575"/>
      <w:bookmarkEnd w:id="3576"/>
      <w:bookmarkEnd w:id="3577"/>
      <w:bookmarkEnd w:id="3578"/>
    </w:p>
    <w:p w14:paraId="40F73D7B" w14:textId="16553D04" w:rsidR="00137FC6" w:rsidRPr="00435348" w:rsidRDefault="00137FC6" w:rsidP="00F1630B">
      <w:pPr>
        <w:pStyle w:val="Heading5"/>
        <w:rPr>
          <w:lang w:eastAsia="ko-KR"/>
        </w:rPr>
      </w:pPr>
      <w:bookmarkStart w:id="3579" w:name="_CR10_2_2_2_1"/>
      <w:bookmarkStart w:id="3580" w:name="_Toc20152768"/>
      <w:bookmarkStart w:id="3581" w:name="_Toc27495433"/>
      <w:bookmarkStart w:id="3582" w:name="_Toc36108901"/>
      <w:bookmarkStart w:id="3583" w:name="_Toc45194689"/>
      <w:bookmarkStart w:id="3584" w:name="_Toc178199578"/>
      <w:bookmarkEnd w:id="3579"/>
      <w:r>
        <w:rPr>
          <w:lang w:eastAsia="ko-KR"/>
        </w:rPr>
        <w:t>10.2.2.</w:t>
      </w:r>
      <w:r>
        <w:rPr>
          <w:lang w:val="en-US" w:eastAsia="ko-KR"/>
        </w:rPr>
        <w:t>2</w:t>
      </w:r>
      <w:r>
        <w:rPr>
          <w:lang w:eastAsia="ko-KR"/>
        </w:rPr>
        <w:t>.1</w:t>
      </w:r>
      <w:r w:rsidRPr="00435348">
        <w:rPr>
          <w:lang w:eastAsia="ko-KR"/>
        </w:rPr>
        <w:tab/>
        <w:t>Client originating procedures</w:t>
      </w:r>
      <w:bookmarkEnd w:id="3580"/>
      <w:bookmarkEnd w:id="3581"/>
      <w:bookmarkEnd w:id="3582"/>
      <w:bookmarkEnd w:id="3583"/>
      <w:bookmarkEnd w:id="358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85" w:name="_CR10_2_2_2_2"/>
      <w:bookmarkStart w:id="3586" w:name="_Toc20152769"/>
      <w:bookmarkStart w:id="3587" w:name="_Toc27495434"/>
      <w:bookmarkStart w:id="3588" w:name="_Toc36108902"/>
      <w:bookmarkStart w:id="3589" w:name="_Toc45194690"/>
      <w:bookmarkStart w:id="3590" w:name="_Toc178199579"/>
      <w:bookmarkEnd w:id="3585"/>
      <w:r>
        <w:rPr>
          <w:lang w:val="en-US" w:eastAsia="ko-KR"/>
        </w:rPr>
        <w:t>10.2.2.2.2</w:t>
      </w:r>
      <w:r w:rsidRPr="00435348">
        <w:rPr>
          <w:lang w:eastAsia="ko-KR"/>
        </w:rPr>
        <w:tab/>
        <w:t>Client terminating procedures</w:t>
      </w:r>
      <w:bookmarkEnd w:id="3586"/>
      <w:bookmarkEnd w:id="3587"/>
      <w:bookmarkEnd w:id="3588"/>
      <w:bookmarkEnd w:id="3589"/>
      <w:bookmarkEnd w:id="359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91" w:name="_CR10_2_2_2_3"/>
      <w:bookmarkStart w:id="3592" w:name="_Toc20152770"/>
      <w:bookmarkStart w:id="3593" w:name="_Toc27495435"/>
      <w:bookmarkStart w:id="3594" w:name="_Toc36108903"/>
      <w:bookmarkStart w:id="3595" w:name="_Toc45194691"/>
      <w:bookmarkStart w:id="3596" w:name="_Toc178199580"/>
      <w:bookmarkEnd w:id="3591"/>
      <w:r>
        <w:rPr>
          <w:lang w:val="en-US" w:eastAsia="ko-KR"/>
        </w:rPr>
        <w:t>10.2.2.2.3</w:t>
      </w:r>
      <w:r w:rsidRPr="00435348">
        <w:rPr>
          <w:lang w:eastAsia="ko-KR"/>
        </w:rPr>
        <w:tab/>
        <w:t>Client terminating procedures for reception of SIP re-INVITE request</w:t>
      </w:r>
      <w:bookmarkEnd w:id="3592"/>
      <w:bookmarkEnd w:id="3593"/>
      <w:bookmarkEnd w:id="3594"/>
      <w:bookmarkEnd w:id="3595"/>
      <w:bookmarkEnd w:id="359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97" w:name="_CR10_2_2_2_4"/>
      <w:bookmarkStart w:id="3598" w:name="_Toc20152771"/>
      <w:bookmarkStart w:id="3599" w:name="_Toc27495436"/>
      <w:bookmarkStart w:id="3600" w:name="_Toc36108904"/>
      <w:bookmarkStart w:id="3601" w:name="_Toc45194692"/>
      <w:bookmarkStart w:id="3602" w:name="_Toc178199581"/>
      <w:bookmarkEnd w:id="3597"/>
      <w:r>
        <w:rPr>
          <w:lang w:val="en-US" w:eastAsia="ko-KR"/>
        </w:rPr>
        <w:t>10.2.2.2.4</w:t>
      </w:r>
      <w:r w:rsidRPr="0073469F">
        <w:tab/>
      </w:r>
      <w:r>
        <w:t>MCVideo</w:t>
      </w:r>
      <w:r w:rsidRPr="0073469F">
        <w:t xml:space="preserve"> in-progress emergency cancel</w:t>
      </w:r>
      <w:bookmarkEnd w:id="3598"/>
      <w:bookmarkEnd w:id="3599"/>
      <w:bookmarkEnd w:id="3600"/>
      <w:bookmarkEnd w:id="3601"/>
      <w:bookmarkEnd w:id="360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03" w:name="_CR10_2_2_2_5"/>
      <w:bookmarkStart w:id="3604" w:name="_Toc20152772"/>
      <w:bookmarkStart w:id="3605" w:name="_Toc27495437"/>
      <w:bookmarkStart w:id="3606" w:name="_Toc36108905"/>
      <w:bookmarkStart w:id="3607" w:name="_Toc45194693"/>
      <w:bookmarkStart w:id="3608" w:name="_Toc178199582"/>
      <w:bookmarkEnd w:id="360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04"/>
      <w:bookmarkEnd w:id="3605"/>
      <w:bookmarkEnd w:id="3606"/>
      <w:bookmarkEnd w:id="3607"/>
      <w:bookmarkEnd w:id="360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09" w:name="_CR10_2_2_3"/>
      <w:bookmarkStart w:id="3610" w:name="_Toc20152773"/>
      <w:bookmarkStart w:id="3611" w:name="_Toc27495438"/>
      <w:bookmarkStart w:id="3612" w:name="_Toc36108906"/>
      <w:bookmarkStart w:id="3613" w:name="_Toc45194694"/>
      <w:bookmarkStart w:id="3614" w:name="_Toc178199583"/>
      <w:bookmarkEnd w:id="360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10"/>
      <w:bookmarkEnd w:id="3611"/>
      <w:bookmarkEnd w:id="3612"/>
      <w:bookmarkEnd w:id="3613"/>
      <w:bookmarkEnd w:id="3614"/>
    </w:p>
    <w:p w14:paraId="36A5536F" w14:textId="6B7C5497" w:rsidR="00137FC6" w:rsidRPr="0073469F" w:rsidRDefault="00137FC6" w:rsidP="00F1630B">
      <w:pPr>
        <w:pStyle w:val="Heading5"/>
      </w:pPr>
      <w:bookmarkStart w:id="3615" w:name="_CR10_2_2_3_1"/>
      <w:bookmarkStart w:id="3616" w:name="_Toc20152774"/>
      <w:bookmarkStart w:id="3617" w:name="_Toc27495439"/>
      <w:bookmarkStart w:id="3618" w:name="_Toc36108907"/>
      <w:bookmarkStart w:id="3619" w:name="_Toc45194695"/>
      <w:bookmarkStart w:id="3620" w:name="_Toc178199584"/>
      <w:bookmarkEnd w:id="3615"/>
      <w:r>
        <w:t>10.2.2.3</w:t>
      </w:r>
      <w:r w:rsidRPr="0073469F">
        <w:t>.1</w:t>
      </w:r>
      <w:r w:rsidRPr="0073469F">
        <w:tab/>
      </w:r>
      <w:r w:rsidRPr="0073469F">
        <w:rPr>
          <w:lang w:eastAsia="ko-KR"/>
        </w:rPr>
        <w:t>O</w:t>
      </w:r>
      <w:r w:rsidRPr="0073469F">
        <w:t>riginating procedures</w:t>
      </w:r>
      <w:bookmarkEnd w:id="3616"/>
      <w:bookmarkEnd w:id="3617"/>
      <w:bookmarkEnd w:id="3618"/>
      <w:bookmarkEnd w:id="3619"/>
      <w:bookmarkEnd w:id="3620"/>
    </w:p>
    <w:p w14:paraId="7F7EA45C" w14:textId="2D4D32D6" w:rsidR="00137FC6" w:rsidRPr="00196E08" w:rsidRDefault="00137FC6" w:rsidP="00F1630B">
      <w:pPr>
        <w:pStyle w:val="Heading6"/>
        <w:numPr>
          <w:ilvl w:val="5"/>
          <w:numId w:val="0"/>
        </w:numPr>
        <w:ind w:left="1152" w:hanging="432"/>
        <w:rPr>
          <w:lang w:eastAsia="ko-KR"/>
        </w:rPr>
      </w:pPr>
      <w:bookmarkStart w:id="3621" w:name="_CR10_2_2_3_1_1"/>
      <w:bookmarkStart w:id="3622" w:name="_Toc20152775"/>
      <w:bookmarkStart w:id="3623" w:name="_Toc27495440"/>
      <w:bookmarkStart w:id="3624" w:name="_Toc36108908"/>
      <w:bookmarkStart w:id="3625" w:name="_Toc45194696"/>
      <w:bookmarkStart w:id="3626" w:name="_Toc178199585"/>
      <w:bookmarkEnd w:id="3621"/>
      <w:r>
        <w:rPr>
          <w:lang w:eastAsia="ko-KR"/>
        </w:rPr>
        <w:t>10.2.2.3</w:t>
      </w:r>
      <w:r w:rsidRPr="0073469F">
        <w:rPr>
          <w:lang w:eastAsia="ko-KR"/>
        </w:rPr>
        <w:t>.1.1</w:t>
      </w:r>
      <w:r w:rsidRPr="0073469F">
        <w:rPr>
          <w:lang w:eastAsia="ko-KR"/>
        </w:rPr>
        <w:tab/>
        <w:t>On-demand private call</w:t>
      </w:r>
      <w:bookmarkEnd w:id="3622"/>
      <w:bookmarkEnd w:id="3623"/>
      <w:bookmarkEnd w:id="3624"/>
      <w:bookmarkEnd w:id="3625"/>
      <w:bookmarkEnd w:id="362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2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2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28" w:name="_CR10_2_2_3_1_2"/>
      <w:bookmarkStart w:id="3629" w:name="_Toc20152776"/>
      <w:bookmarkStart w:id="3630" w:name="_Toc27495441"/>
      <w:bookmarkStart w:id="3631" w:name="_Toc36108909"/>
      <w:bookmarkStart w:id="3632" w:name="_Toc45194697"/>
      <w:bookmarkStart w:id="3633" w:name="_Toc178199586"/>
      <w:bookmarkEnd w:id="362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29"/>
      <w:bookmarkEnd w:id="3630"/>
      <w:bookmarkEnd w:id="3631"/>
      <w:bookmarkEnd w:id="3632"/>
      <w:bookmarkEnd w:id="363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34" w:name="_CR10_2_2_3_1_3"/>
      <w:bookmarkStart w:id="3635" w:name="_Toc20152777"/>
      <w:bookmarkStart w:id="3636" w:name="_Toc27495442"/>
      <w:bookmarkStart w:id="3637" w:name="_Toc36108910"/>
      <w:bookmarkStart w:id="3638" w:name="_Toc45194698"/>
      <w:bookmarkStart w:id="3639" w:name="_Toc178199587"/>
      <w:bookmarkEnd w:id="3634"/>
      <w:r>
        <w:rPr>
          <w:lang w:eastAsia="ko-KR"/>
        </w:rPr>
        <w:t>10.2.2.3.1.3</w:t>
      </w:r>
      <w:r w:rsidRPr="0073469F">
        <w:rPr>
          <w:lang w:eastAsia="ko-KR"/>
        </w:rPr>
        <w:tab/>
      </w:r>
      <w:r>
        <w:rPr>
          <w:lang w:eastAsia="ko-KR"/>
        </w:rPr>
        <w:t>Receipt of SIP re-INVITE for MCVideo private call from the served user</w:t>
      </w:r>
      <w:bookmarkEnd w:id="3635"/>
      <w:bookmarkEnd w:id="3636"/>
      <w:bookmarkEnd w:id="3637"/>
      <w:bookmarkEnd w:id="3638"/>
      <w:bookmarkEnd w:id="363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40" w:name="_CR10_2_2_3_2"/>
      <w:bookmarkStart w:id="3641" w:name="_Toc20152778"/>
      <w:bookmarkStart w:id="3642" w:name="_Toc27495443"/>
      <w:bookmarkStart w:id="3643" w:name="_Toc36108911"/>
      <w:bookmarkStart w:id="3644" w:name="_Toc45194699"/>
      <w:bookmarkStart w:id="3645" w:name="_Toc178199588"/>
      <w:bookmarkEnd w:id="3640"/>
      <w:r>
        <w:rPr>
          <w:lang w:eastAsia="ko-KR"/>
        </w:rPr>
        <w:t>10.2.2.3</w:t>
      </w:r>
      <w:r w:rsidRPr="0073469F">
        <w:rPr>
          <w:lang w:eastAsia="ko-KR"/>
        </w:rPr>
        <w:t>.2</w:t>
      </w:r>
      <w:r w:rsidRPr="0073469F">
        <w:rPr>
          <w:lang w:eastAsia="ko-KR"/>
        </w:rPr>
        <w:tab/>
        <w:t>Terminating procedures</w:t>
      </w:r>
      <w:bookmarkEnd w:id="3641"/>
      <w:bookmarkEnd w:id="3642"/>
      <w:bookmarkEnd w:id="3643"/>
      <w:bookmarkEnd w:id="3644"/>
      <w:bookmarkEnd w:id="364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46" w:name="_CR10_2_2_3_3"/>
      <w:bookmarkStart w:id="3647" w:name="_Toc20152779"/>
      <w:bookmarkStart w:id="3648" w:name="_Toc27495444"/>
      <w:bookmarkStart w:id="3649" w:name="_Toc36108912"/>
      <w:bookmarkStart w:id="3650" w:name="_Toc45194700"/>
      <w:bookmarkStart w:id="3651" w:name="_Toc178199589"/>
      <w:bookmarkEnd w:id="3646"/>
      <w:r>
        <w:rPr>
          <w:lang w:eastAsia="ko-KR"/>
        </w:rPr>
        <w:t>10.2.2.3.3</w:t>
      </w:r>
      <w:r w:rsidRPr="0073469F">
        <w:rPr>
          <w:lang w:eastAsia="ko-KR"/>
        </w:rPr>
        <w:tab/>
      </w:r>
      <w:r>
        <w:rPr>
          <w:lang w:eastAsia="ko-KR"/>
        </w:rPr>
        <w:t>Receipt of SIP re-INVITE request by terminating participating function</w:t>
      </w:r>
      <w:bookmarkEnd w:id="3647"/>
      <w:bookmarkEnd w:id="3648"/>
      <w:bookmarkEnd w:id="3649"/>
      <w:bookmarkEnd w:id="3650"/>
      <w:bookmarkEnd w:id="365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52" w:name="_CR10_2_2_4"/>
      <w:bookmarkStart w:id="3653" w:name="_Toc20152780"/>
      <w:bookmarkStart w:id="3654" w:name="_Toc27495445"/>
      <w:bookmarkStart w:id="3655" w:name="_Toc36108913"/>
      <w:bookmarkStart w:id="3656" w:name="_Toc45194701"/>
      <w:bookmarkStart w:id="3657" w:name="_Toc178199590"/>
      <w:bookmarkEnd w:id="365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653"/>
      <w:bookmarkEnd w:id="3654"/>
      <w:bookmarkEnd w:id="3655"/>
      <w:bookmarkEnd w:id="3656"/>
      <w:bookmarkEnd w:id="3657"/>
    </w:p>
    <w:p w14:paraId="7D76D9FE" w14:textId="731D4E7B" w:rsidR="00137FC6" w:rsidRPr="0073469F" w:rsidRDefault="00137FC6" w:rsidP="00F1630B">
      <w:pPr>
        <w:pStyle w:val="Heading5"/>
        <w:rPr>
          <w:lang w:eastAsia="ko-KR"/>
        </w:rPr>
      </w:pPr>
      <w:bookmarkStart w:id="3658" w:name="_CR10_2_2_4_1"/>
      <w:bookmarkStart w:id="3659" w:name="_Toc20152781"/>
      <w:bookmarkStart w:id="3660" w:name="_Toc27495446"/>
      <w:bookmarkStart w:id="3661" w:name="_Toc36108914"/>
      <w:bookmarkStart w:id="3662" w:name="_Toc45194702"/>
      <w:bookmarkStart w:id="3663" w:name="_Toc178199591"/>
      <w:bookmarkEnd w:id="3658"/>
      <w:r>
        <w:rPr>
          <w:lang w:eastAsia="ko-KR"/>
        </w:rPr>
        <w:t>10.2.2.4</w:t>
      </w:r>
      <w:r w:rsidRPr="0073469F">
        <w:rPr>
          <w:lang w:eastAsia="ko-KR"/>
        </w:rPr>
        <w:t>.1</w:t>
      </w:r>
      <w:r w:rsidRPr="0073469F">
        <w:rPr>
          <w:lang w:eastAsia="ko-KR"/>
        </w:rPr>
        <w:tab/>
        <w:t>Originating procedures</w:t>
      </w:r>
      <w:bookmarkEnd w:id="3659"/>
      <w:bookmarkEnd w:id="3660"/>
      <w:bookmarkEnd w:id="3661"/>
      <w:bookmarkEnd w:id="3662"/>
      <w:bookmarkEnd w:id="366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64" w:name="_CR10_2_2_4_2"/>
      <w:bookmarkStart w:id="3665" w:name="_Toc20152782"/>
      <w:bookmarkStart w:id="3666" w:name="_Toc27495447"/>
      <w:bookmarkStart w:id="3667" w:name="_Toc36108915"/>
      <w:bookmarkStart w:id="3668" w:name="_Toc45194703"/>
      <w:bookmarkStart w:id="3669" w:name="_Toc178199592"/>
      <w:bookmarkEnd w:id="3664"/>
      <w:r>
        <w:rPr>
          <w:lang w:eastAsia="ko-KR"/>
        </w:rPr>
        <w:t>10.2.2.4</w:t>
      </w:r>
      <w:r w:rsidRPr="0073469F">
        <w:rPr>
          <w:lang w:eastAsia="ko-KR"/>
        </w:rPr>
        <w:t>.2</w:t>
      </w:r>
      <w:r w:rsidRPr="0073469F">
        <w:rPr>
          <w:lang w:eastAsia="ko-KR"/>
        </w:rPr>
        <w:tab/>
        <w:t>Terminating procedures</w:t>
      </w:r>
      <w:bookmarkEnd w:id="3665"/>
      <w:bookmarkEnd w:id="3666"/>
      <w:bookmarkEnd w:id="3667"/>
      <w:bookmarkEnd w:id="3668"/>
      <w:bookmarkEnd w:id="366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70" w:name="_CR10_2_2_4_3"/>
      <w:bookmarkStart w:id="3671" w:name="_Toc20152783"/>
      <w:bookmarkStart w:id="3672" w:name="_Toc27495448"/>
      <w:bookmarkStart w:id="3673" w:name="_Toc36108916"/>
      <w:bookmarkStart w:id="3674" w:name="_Toc45194704"/>
      <w:bookmarkStart w:id="3675" w:name="_Toc178199593"/>
      <w:bookmarkEnd w:id="367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71"/>
      <w:bookmarkEnd w:id="3672"/>
      <w:bookmarkEnd w:id="3673"/>
      <w:bookmarkEnd w:id="3674"/>
      <w:bookmarkEnd w:id="367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76" w:name="_CR10_2_2_4_4"/>
      <w:bookmarkStart w:id="3677" w:name="_Toc20152784"/>
      <w:bookmarkStart w:id="3678" w:name="_Toc27495449"/>
      <w:bookmarkStart w:id="3679" w:name="_Toc36108917"/>
      <w:bookmarkStart w:id="3680" w:name="_Toc45194705"/>
      <w:bookmarkStart w:id="3681" w:name="_Toc178199594"/>
      <w:bookmarkEnd w:id="367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77"/>
      <w:bookmarkEnd w:id="3678"/>
      <w:bookmarkEnd w:id="3679"/>
      <w:bookmarkEnd w:id="3680"/>
      <w:bookmarkEnd w:id="368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82" w:name="_CR10_2_2_4_5"/>
      <w:bookmarkStart w:id="3683" w:name="_Toc20152785"/>
      <w:bookmarkStart w:id="3684" w:name="_Toc27495450"/>
      <w:bookmarkStart w:id="3685" w:name="_Toc36108918"/>
      <w:bookmarkStart w:id="3686" w:name="_Toc45194706"/>
      <w:bookmarkStart w:id="3687" w:name="_Toc178199595"/>
      <w:bookmarkEnd w:id="368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83"/>
      <w:bookmarkEnd w:id="3684"/>
      <w:bookmarkEnd w:id="3685"/>
      <w:bookmarkEnd w:id="3686"/>
      <w:bookmarkEnd w:id="368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88" w:name="_CR10_2_2_4_6"/>
      <w:bookmarkStart w:id="3689" w:name="_Toc20152786"/>
      <w:bookmarkStart w:id="3690" w:name="_Toc27495451"/>
      <w:bookmarkStart w:id="3691" w:name="_Toc36108919"/>
      <w:bookmarkStart w:id="3692" w:name="_Toc45194707"/>
      <w:bookmarkStart w:id="3693" w:name="_Toc178199596"/>
      <w:bookmarkEnd w:id="368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89"/>
      <w:bookmarkEnd w:id="3690"/>
      <w:bookmarkEnd w:id="3691"/>
      <w:bookmarkEnd w:id="3692"/>
      <w:bookmarkEnd w:id="369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94" w:name="_CR10_2_3"/>
      <w:bookmarkStart w:id="3695" w:name="_Toc20152787"/>
      <w:bookmarkStart w:id="3696" w:name="_Toc27495452"/>
      <w:bookmarkStart w:id="3697" w:name="_Toc36108920"/>
      <w:bookmarkStart w:id="3698" w:name="_Toc45194708"/>
      <w:bookmarkStart w:id="3699" w:name="_Toc178199597"/>
      <w:bookmarkEnd w:id="3694"/>
      <w:r w:rsidRPr="0079589D">
        <w:t>10</w:t>
      </w:r>
      <w:r w:rsidR="00EA7942" w:rsidRPr="0079589D">
        <w:t>.2.3</w:t>
      </w:r>
      <w:r w:rsidR="00EA7942" w:rsidRPr="0079589D">
        <w:tab/>
      </w:r>
      <w:r w:rsidR="00137FC6">
        <w:rPr>
          <w:lang w:val="en-US"/>
        </w:rPr>
        <w:t>Private call without transmission control</w:t>
      </w:r>
      <w:bookmarkEnd w:id="3695"/>
      <w:bookmarkEnd w:id="3696"/>
      <w:bookmarkEnd w:id="3697"/>
      <w:bookmarkEnd w:id="3698"/>
      <w:bookmarkEnd w:id="3699"/>
    </w:p>
    <w:p w14:paraId="3855123A" w14:textId="48F3C4C9" w:rsidR="00137FC6" w:rsidRPr="0073469F" w:rsidRDefault="00137FC6" w:rsidP="00F1630B">
      <w:pPr>
        <w:pStyle w:val="Heading4"/>
        <w:rPr>
          <w:rFonts w:eastAsia="Malgun Gothic"/>
        </w:rPr>
      </w:pPr>
      <w:bookmarkStart w:id="3700" w:name="_CR10_2_3_1"/>
      <w:bookmarkStart w:id="3701" w:name="_Toc20152788"/>
      <w:bookmarkStart w:id="3702" w:name="_Toc27495453"/>
      <w:bookmarkStart w:id="3703" w:name="_Toc36108921"/>
      <w:bookmarkStart w:id="3704" w:name="_Toc45194709"/>
      <w:bookmarkStart w:id="3705" w:name="_Toc178199598"/>
      <w:bookmarkEnd w:id="370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01"/>
      <w:bookmarkEnd w:id="3702"/>
      <w:bookmarkEnd w:id="3703"/>
      <w:bookmarkEnd w:id="3704"/>
      <w:bookmarkEnd w:id="370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06" w:name="_CR10_2_3_2"/>
      <w:bookmarkStart w:id="3707" w:name="_Toc20152789"/>
      <w:bookmarkStart w:id="3708" w:name="_Toc27495454"/>
      <w:bookmarkStart w:id="3709" w:name="_Toc36108922"/>
      <w:bookmarkStart w:id="3710" w:name="_Toc45194710"/>
      <w:bookmarkStart w:id="3711" w:name="_Toc178199599"/>
      <w:bookmarkEnd w:id="370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07"/>
      <w:bookmarkEnd w:id="3708"/>
      <w:bookmarkEnd w:id="3709"/>
      <w:bookmarkEnd w:id="3710"/>
      <w:bookmarkEnd w:id="3711"/>
    </w:p>
    <w:p w14:paraId="3E450729" w14:textId="446B3A95" w:rsidR="00137FC6" w:rsidRPr="0073469F" w:rsidRDefault="00137FC6" w:rsidP="00F1630B">
      <w:pPr>
        <w:pStyle w:val="Heading5"/>
      </w:pPr>
      <w:bookmarkStart w:id="3712" w:name="_CR10_2_3_2_1"/>
      <w:bookmarkStart w:id="3713" w:name="_Toc20152790"/>
      <w:bookmarkStart w:id="3714" w:name="_Toc27495455"/>
      <w:bookmarkStart w:id="3715" w:name="_Toc36108923"/>
      <w:bookmarkStart w:id="3716" w:name="_Toc45194711"/>
      <w:bookmarkStart w:id="3717" w:name="_Toc178199600"/>
      <w:bookmarkEnd w:id="3712"/>
      <w:r>
        <w:t>10.2.3.2</w:t>
      </w:r>
      <w:r w:rsidRPr="0073469F">
        <w:t>.1</w:t>
      </w:r>
      <w:r w:rsidRPr="0073469F">
        <w:tab/>
      </w:r>
      <w:r w:rsidRPr="0073469F">
        <w:rPr>
          <w:lang w:eastAsia="ko-KR"/>
        </w:rPr>
        <w:t>O</w:t>
      </w:r>
      <w:r w:rsidRPr="0073469F">
        <w:t>riginating procedures</w:t>
      </w:r>
      <w:bookmarkEnd w:id="3713"/>
      <w:bookmarkEnd w:id="3714"/>
      <w:bookmarkEnd w:id="3715"/>
      <w:bookmarkEnd w:id="3716"/>
      <w:bookmarkEnd w:id="371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18" w:name="_CR10_2_3_2_2"/>
      <w:bookmarkStart w:id="3719" w:name="_Toc20152791"/>
      <w:bookmarkStart w:id="3720" w:name="_Toc27495456"/>
      <w:bookmarkStart w:id="3721" w:name="_Toc36108924"/>
      <w:bookmarkStart w:id="3722" w:name="_Toc45194712"/>
      <w:bookmarkStart w:id="3723" w:name="_Toc178199601"/>
      <w:bookmarkEnd w:id="3718"/>
      <w:r>
        <w:t>10.2.3</w:t>
      </w:r>
      <w:r w:rsidRPr="0073469F">
        <w:rPr>
          <w:lang w:eastAsia="ko-KR"/>
        </w:rPr>
        <w:t>.2</w:t>
      </w:r>
      <w:r>
        <w:rPr>
          <w:lang w:eastAsia="ko-KR"/>
        </w:rPr>
        <w:t>.2</w:t>
      </w:r>
      <w:r w:rsidRPr="0073469F">
        <w:rPr>
          <w:lang w:eastAsia="ko-KR"/>
        </w:rPr>
        <w:tab/>
        <w:t>Terminating procedures</w:t>
      </w:r>
      <w:bookmarkEnd w:id="3719"/>
      <w:bookmarkEnd w:id="3720"/>
      <w:bookmarkEnd w:id="3721"/>
      <w:bookmarkEnd w:id="3722"/>
      <w:bookmarkEnd w:id="372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24" w:name="_CR10_2_3_3"/>
      <w:bookmarkStart w:id="3725" w:name="_Toc20152792"/>
      <w:bookmarkStart w:id="3726" w:name="_Toc27495457"/>
      <w:bookmarkStart w:id="3727" w:name="_Toc36108925"/>
      <w:bookmarkStart w:id="3728" w:name="_Toc45194713"/>
      <w:bookmarkStart w:id="3729" w:name="_Toc178199602"/>
      <w:bookmarkEnd w:id="3724"/>
      <w:r>
        <w:t>10.2.3.3</w:t>
      </w:r>
      <w:r w:rsidRPr="0073469F">
        <w:tab/>
        <w:t>Controlling</w:t>
      </w:r>
      <w:r>
        <w:t xml:space="preserve"> MCVideo</w:t>
      </w:r>
      <w:r w:rsidRPr="0073469F">
        <w:t xml:space="preserve"> function procedures</w:t>
      </w:r>
      <w:bookmarkEnd w:id="3725"/>
      <w:bookmarkEnd w:id="3726"/>
      <w:bookmarkEnd w:id="3727"/>
      <w:bookmarkEnd w:id="3728"/>
      <w:bookmarkEnd w:id="3729"/>
    </w:p>
    <w:p w14:paraId="133255AD" w14:textId="099C6867" w:rsidR="00137FC6" w:rsidRPr="0073469F" w:rsidRDefault="00137FC6" w:rsidP="00F1630B">
      <w:pPr>
        <w:pStyle w:val="Heading5"/>
        <w:rPr>
          <w:lang w:eastAsia="ko-KR"/>
        </w:rPr>
      </w:pPr>
      <w:bookmarkStart w:id="3730" w:name="_CR10_2_3_3_1"/>
      <w:bookmarkStart w:id="3731" w:name="_Toc20152793"/>
      <w:bookmarkStart w:id="3732" w:name="_Toc27495458"/>
      <w:bookmarkStart w:id="3733" w:name="_Toc36108926"/>
      <w:bookmarkStart w:id="3734" w:name="_Toc45194714"/>
      <w:bookmarkStart w:id="3735" w:name="_Toc178199603"/>
      <w:bookmarkEnd w:id="3730"/>
      <w:r>
        <w:rPr>
          <w:lang w:eastAsia="ko-KR"/>
        </w:rPr>
        <w:t>10.2.3.3</w:t>
      </w:r>
      <w:r w:rsidRPr="0073469F">
        <w:rPr>
          <w:lang w:eastAsia="ko-KR"/>
        </w:rPr>
        <w:t>.1</w:t>
      </w:r>
      <w:r w:rsidRPr="0073469F">
        <w:rPr>
          <w:lang w:eastAsia="ko-KR"/>
        </w:rPr>
        <w:tab/>
        <w:t>Originating procedures</w:t>
      </w:r>
      <w:bookmarkEnd w:id="3731"/>
      <w:bookmarkEnd w:id="3732"/>
      <w:bookmarkEnd w:id="3733"/>
      <w:bookmarkEnd w:id="3734"/>
      <w:bookmarkEnd w:id="373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36" w:name="_CR10_2_3_3_2"/>
      <w:bookmarkStart w:id="3737" w:name="_Toc20152794"/>
      <w:bookmarkStart w:id="3738" w:name="_Toc27495459"/>
      <w:bookmarkStart w:id="3739" w:name="_Toc36108927"/>
      <w:bookmarkStart w:id="3740" w:name="_Toc45194715"/>
      <w:bookmarkStart w:id="3741" w:name="_Toc178199604"/>
      <w:bookmarkEnd w:id="3736"/>
      <w:r>
        <w:rPr>
          <w:lang w:eastAsia="ko-KR"/>
        </w:rPr>
        <w:t>10.2.3.3</w:t>
      </w:r>
      <w:r w:rsidRPr="0073469F">
        <w:rPr>
          <w:lang w:eastAsia="ko-KR"/>
        </w:rPr>
        <w:t>.2</w:t>
      </w:r>
      <w:r w:rsidRPr="0073469F">
        <w:rPr>
          <w:lang w:eastAsia="ko-KR"/>
        </w:rPr>
        <w:tab/>
        <w:t>Terminating procedures</w:t>
      </w:r>
      <w:bookmarkEnd w:id="3737"/>
      <w:bookmarkEnd w:id="3738"/>
      <w:bookmarkEnd w:id="3739"/>
      <w:bookmarkEnd w:id="3740"/>
      <w:bookmarkEnd w:id="374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42" w:name="_CR10_2_4"/>
      <w:bookmarkStart w:id="3743" w:name="_Toc20152795"/>
      <w:bookmarkStart w:id="3744" w:name="_Toc27495460"/>
      <w:bookmarkStart w:id="3745" w:name="_Toc36108928"/>
      <w:bookmarkStart w:id="3746" w:name="_Toc45194716"/>
      <w:bookmarkStart w:id="3747" w:name="_Toc178199605"/>
      <w:bookmarkEnd w:id="3742"/>
      <w:r>
        <w:t>10.2.4</w:t>
      </w:r>
      <w:r w:rsidRPr="0073469F">
        <w:tab/>
        <w:t>Ending the private call initiated by</w:t>
      </w:r>
      <w:r>
        <w:t xml:space="preserve"> MCVideo</w:t>
      </w:r>
      <w:r w:rsidRPr="0073469F">
        <w:t xml:space="preserve"> client</w:t>
      </w:r>
      <w:bookmarkEnd w:id="3743"/>
      <w:bookmarkEnd w:id="3744"/>
      <w:bookmarkEnd w:id="3745"/>
      <w:bookmarkEnd w:id="3746"/>
      <w:bookmarkEnd w:id="3747"/>
    </w:p>
    <w:p w14:paraId="1D7EEBBA" w14:textId="2F7A5976" w:rsidR="00137FC6" w:rsidRPr="0073469F" w:rsidRDefault="00137FC6" w:rsidP="00F1630B">
      <w:pPr>
        <w:pStyle w:val="Heading4"/>
      </w:pPr>
      <w:bookmarkStart w:id="3748" w:name="_CR10_2_4_1"/>
      <w:bookmarkStart w:id="3749" w:name="_Toc20152796"/>
      <w:bookmarkStart w:id="3750" w:name="_Toc27495461"/>
      <w:bookmarkStart w:id="3751" w:name="_Toc36108929"/>
      <w:bookmarkStart w:id="3752" w:name="_Toc45194717"/>
      <w:bookmarkStart w:id="3753" w:name="_Toc178199606"/>
      <w:bookmarkEnd w:id="3748"/>
      <w:r>
        <w:t>10.2.4</w:t>
      </w:r>
      <w:r w:rsidRPr="0073469F">
        <w:t>.1</w:t>
      </w:r>
      <w:r w:rsidRPr="0073469F">
        <w:tab/>
      </w:r>
      <w:r>
        <w:t>MCVideo</w:t>
      </w:r>
      <w:r w:rsidRPr="0073469F">
        <w:t xml:space="preserve"> client procedures</w:t>
      </w:r>
      <w:bookmarkEnd w:id="3749"/>
      <w:bookmarkEnd w:id="3750"/>
      <w:bookmarkEnd w:id="3751"/>
      <w:bookmarkEnd w:id="3752"/>
      <w:bookmarkEnd w:id="3753"/>
    </w:p>
    <w:p w14:paraId="2925FC8A" w14:textId="0D633AB3" w:rsidR="00137FC6" w:rsidRPr="0073469F" w:rsidRDefault="00137FC6" w:rsidP="00F1630B">
      <w:pPr>
        <w:pStyle w:val="Heading5"/>
        <w:rPr>
          <w:lang w:eastAsia="ko-KR"/>
        </w:rPr>
      </w:pPr>
      <w:bookmarkStart w:id="3754" w:name="_CR10_2_4_1_1"/>
      <w:bookmarkStart w:id="3755" w:name="_Toc20152797"/>
      <w:bookmarkStart w:id="3756" w:name="_Toc27495462"/>
      <w:bookmarkStart w:id="3757" w:name="_Toc36108930"/>
      <w:bookmarkStart w:id="3758" w:name="_Toc45194718"/>
      <w:bookmarkStart w:id="3759" w:name="_Toc178199607"/>
      <w:bookmarkEnd w:id="3754"/>
      <w:r>
        <w:rPr>
          <w:lang w:eastAsia="ko-KR"/>
        </w:rPr>
        <w:t>10.2.4</w:t>
      </w:r>
      <w:r w:rsidRPr="0073469F">
        <w:rPr>
          <w:lang w:eastAsia="ko-KR"/>
        </w:rPr>
        <w:t>.1.1</w:t>
      </w:r>
      <w:r w:rsidRPr="0073469F">
        <w:rPr>
          <w:lang w:eastAsia="ko-KR"/>
        </w:rPr>
        <w:tab/>
        <w:t>On-demand private call</w:t>
      </w:r>
      <w:bookmarkEnd w:id="3755"/>
      <w:bookmarkEnd w:id="3756"/>
      <w:bookmarkEnd w:id="3757"/>
      <w:bookmarkEnd w:id="3758"/>
      <w:bookmarkEnd w:id="3759"/>
    </w:p>
    <w:p w14:paraId="31560CEE" w14:textId="77950243" w:rsidR="00137FC6" w:rsidRPr="0073469F" w:rsidRDefault="00137FC6" w:rsidP="00F1630B">
      <w:pPr>
        <w:pStyle w:val="Heading6"/>
        <w:numPr>
          <w:ilvl w:val="5"/>
          <w:numId w:val="0"/>
        </w:numPr>
        <w:ind w:left="1152" w:hanging="432"/>
        <w:rPr>
          <w:lang w:eastAsia="ko-KR"/>
        </w:rPr>
      </w:pPr>
      <w:bookmarkStart w:id="3760" w:name="_CR10_2_4_1_1_1"/>
      <w:bookmarkStart w:id="3761" w:name="_Toc20152798"/>
      <w:bookmarkStart w:id="3762" w:name="_Toc27495463"/>
      <w:bookmarkStart w:id="3763" w:name="_Toc36108931"/>
      <w:bookmarkStart w:id="3764" w:name="_Toc45194719"/>
      <w:bookmarkStart w:id="3765" w:name="_Toc178199608"/>
      <w:bookmarkEnd w:id="3760"/>
      <w:r>
        <w:rPr>
          <w:lang w:eastAsia="ko-KR"/>
        </w:rPr>
        <w:t>10.2.4</w:t>
      </w:r>
      <w:r w:rsidRPr="0073469F">
        <w:rPr>
          <w:lang w:eastAsia="ko-KR"/>
        </w:rPr>
        <w:t>.1.1.1</w:t>
      </w:r>
      <w:r w:rsidRPr="0073469F">
        <w:rPr>
          <w:lang w:eastAsia="ko-KR"/>
        </w:rPr>
        <w:tab/>
        <w:t>Client originating procedures</w:t>
      </w:r>
      <w:bookmarkEnd w:id="3761"/>
      <w:bookmarkEnd w:id="3762"/>
      <w:bookmarkEnd w:id="3763"/>
      <w:bookmarkEnd w:id="3764"/>
      <w:bookmarkEnd w:id="376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66" w:name="_CR10_2_4_1_1_2"/>
      <w:bookmarkStart w:id="3767" w:name="_Toc20152799"/>
      <w:bookmarkStart w:id="3768" w:name="_Toc27495464"/>
      <w:bookmarkStart w:id="3769" w:name="_Toc36108932"/>
      <w:bookmarkStart w:id="3770" w:name="_Toc45194720"/>
      <w:bookmarkStart w:id="3771" w:name="_Toc178199609"/>
      <w:bookmarkEnd w:id="3766"/>
      <w:r>
        <w:rPr>
          <w:lang w:eastAsia="ko-KR"/>
        </w:rPr>
        <w:t>10.2.4</w:t>
      </w:r>
      <w:r w:rsidRPr="0073469F">
        <w:rPr>
          <w:lang w:eastAsia="ko-KR"/>
        </w:rPr>
        <w:t>.1.1.2</w:t>
      </w:r>
      <w:r w:rsidRPr="0073469F">
        <w:rPr>
          <w:lang w:eastAsia="ko-KR"/>
        </w:rPr>
        <w:tab/>
        <w:t>Client terminating procedures</w:t>
      </w:r>
      <w:bookmarkEnd w:id="3767"/>
      <w:bookmarkEnd w:id="3768"/>
      <w:bookmarkEnd w:id="3769"/>
      <w:bookmarkEnd w:id="3770"/>
      <w:bookmarkEnd w:id="37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72" w:name="_CR10_2_4_2"/>
      <w:bookmarkStart w:id="3773" w:name="_Toc20152800"/>
      <w:bookmarkStart w:id="3774" w:name="_Toc27495465"/>
      <w:bookmarkStart w:id="3775" w:name="_Toc36108933"/>
      <w:bookmarkStart w:id="3776" w:name="_Toc45194721"/>
      <w:bookmarkStart w:id="3777" w:name="_Toc178199610"/>
      <w:bookmarkEnd w:id="3772"/>
      <w:r>
        <w:t>10.2.4</w:t>
      </w:r>
      <w:r w:rsidRPr="0073469F">
        <w:t>.2</w:t>
      </w:r>
      <w:r w:rsidRPr="0073469F">
        <w:tab/>
        <w:t>Participating</w:t>
      </w:r>
      <w:r>
        <w:t xml:space="preserve"> MCVideo</w:t>
      </w:r>
      <w:r w:rsidRPr="0073469F">
        <w:t xml:space="preserve"> function procedures</w:t>
      </w:r>
      <w:bookmarkEnd w:id="3773"/>
      <w:bookmarkEnd w:id="3774"/>
      <w:bookmarkEnd w:id="3775"/>
      <w:bookmarkEnd w:id="3776"/>
      <w:bookmarkEnd w:id="3777"/>
    </w:p>
    <w:p w14:paraId="7768BD64" w14:textId="06AFAE1F" w:rsidR="00137FC6" w:rsidRPr="0073469F" w:rsidRDefault="00137FC6" w:rsidP="00F1630B">
      <w:pPr>
        <w:pStyle w:val="Heading5"/>
        <w:rPr>
          <w:lang w:eastAsia="ko-KR"/>
        </w:rPr>
      </w:pPr>
      <w:bookmarkStart w:id="3778" w:name="_CR10_2_4_2_1"/>
      <w:bookmarkStart w:id="3779" w:name="_Toc20152801"/>
      <w:bookmarkStart w:id="3780" w:name="_Toc27495466"/>
      <w:bookmarkStart w:id="3781" w:name="_Toc36108934"/>
      <w:bookmarkStart w:id="3782" w:name="_Toc45194722"/>
      <w:bookmarkStart w:id="3783" w:name="_Toc178199611"/>
      <w:bookmarkEnd w:id="3778"/>
      <w:r>
        <w:rPr>
          <w:lang w:eastAsia="ko-KR"/>
        </w:rPr>
        <w:t>10.2.4</w:t>
      </w:r>
      <w:r w:rsidRPr="0073469F">
        <w:rPr>
          <w:lang w:eastAsia="ko-KR"/>
        </w:rPr>
        <w:t>.2.1</w:t>
      </w:r>
      <w:r w:rsidRPr="0073469F">
        <w:rPr>
          <w:lang w:eastAsia="ko-KR"/>
        </w:rPr>
        <w:tab/>
        <w:t>Originating procedures</w:t>
      </w:r>
      <w:bookmarkEnd w:id="3779"/>
      <w:bookmarkEnd w:id="3780"/>
      <w:bookmarkEnd w:id="3781"/>
      <w:bookmarkEnd w:id="3782"/>
      <w:bookmarkEnd w:id="3783"/>
    </w:p>
    <w:p w14:paraId="08369CFE" w14:textId="049DF52C" w:rsidR="00137FC6" w:rsidRPr="0073469F" w:rsidRDefault="00137FC6" w:rsidP="00F1630B">
      <w:pPr>
        <w:pStyle w:val="Heading6"/>
        <w:numPr>
          <w:ilvl w:val="5"/>
          <w:numId w:val="0"/>
        </w:numPr>
        <w:ind w:left="1152" w:hanging="432"/>
        <w:rPr>
          <w:lang w:eastAsia="ko-KR"/>
        </w:rPr>
      </w:pPr>
      <w:bookmarkStart w:id="3784" w:name="_CR10_2_4_2_1_1"/>
      <w:bookmarkStart w:id="3785" w:name="_Toc20152802"/>
      <w:bookmarkStart w:id="3786" w:name="_Toc27495467"/>
      <w:bookmarkStart w:id="3787" w:name="_Toc36108935"/>
      <w:bookmarkStart w:id="3788" w:name="_Toc45194723"/>
      <w:bookmarkStart w:id="3789" w:name="_Toc178199612"/>
      <w:bookmarkEnd w:id="3784"/>
      <w:r>
        <w:rPr>
          <w:lang w:eastAsia="ko-KR"/>
        </w:rPr>
        <w:t>10.2.4</w:t>
      </w:r>
      <w:r w:rsidRPr="0073469F">
        <w:rPr>
          <w:lang w:eastAsia="ko-KR"/>
        </w:rPr>
        <w:t>.2.1.1</w:t>
      </w:r>
      <w:r w:rsidRPr="0073469F">
        <w:rPr>
          <w:lang w:eastAsia="ko-KR"/>
        </w:rPr>
        <w:tab/>
        <w:t>Receipt of SIP BYE request for on-demand private call</w:t>
      </w:r>
      <w:bookmarkEnd w:id="3785"/>
      <w:bookmarkEnd w:id="3786"/>
      <w:bookmarkEnd w:id="3787"/>
      <w:bookmarkEnd w:id="3788"/>
      <w:bookmarkEnd w:id="378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90" w:name="_CR10_2_4_2_2"/>
      <w:bookmarkStart w:id="3791" w:name="_Toc20152803"/>
      <w:bookmarkStart w:id="3792" w:name="_Toc27495468"/>
      <w:bookmarkStart w:id="3793" w:name="_Toc36108936"/>
      <w:bookmarkStart w:id="3794" w:name="_Toc45194724"/>
      <w:bookmarkStart w:id="3795" w:name="_Toc178199613"/>
      <w:bookmarkEnd w:id="3790"/>
      <w:r>
        <w:rPr>
          <w:lang w:eastAsia="ko-KR"/>
        </w:rPr>
        <w:t>10.2.4</w:t>
      </w:r>
      <w:r w:rsidRPr="0073469F">
        <w:rPr>
          <w:lang w:eastAsia="ko-KR"/>
        </w:rPr>
        <w:t>.2.2</w:t>
      </w:r>
      <w:r w:rsidRPr="0073469F">
        <w:rPr>
          <w:lang w:eastAsia="ko-KR"/>
        </w:rPr>
        <w:tab/>
        <w:t>Terminating procedures</w:t>
      </w:r>
      <w:bookmarkEnd w:id="3791"/>
      <w:bookmarkEnd w:id="3792"/>
      <w:bookmarkEnd w:id="3793"/>
      <w:bookmarkEnd w:id="3794"/>
      <w:bookmarkEnd w:id="3795"/>
    </w:p>
    <w:p w14:paraId="75F36A07" w14:textId="0464247A" w:rsidR="00137FC6" w:rsidRPr="0073469F" w:rsidRDefault="00137FC6" w:rsidP="00F1630B">
      <w:pPr>
        <w:pStyle w:val="Heading6"/>
        <w:numPr>
          <w:ilvl w:val="5"/>
          <w:numId w:val="0"/>
        </w:numPr>
        <w:ind w:left="1152" w:hanging="432"/>
        <w:rPr>
          <w:lang w:eastAsia="ko-KR"/>
        </w:rPr>
      </w:pPr>
      <w:bookmarkStart w:id="3796" w:name="_CR10_2_4_2_2_1"/>
      <w:bookmarkStart w:id="3797" w:name="_Toc20152804"/>
      <w:bookmarkStart w:id="3798" w:name="_Toc27495469"/>
      <w:bookmarkStart w:id="3799" w:name="_Toc36108937"/>
      <w:bookmarkStart w:id="3800" w:name="_Toc45194725"/>
      <w:bookmarkStart w:id="3801" w:name="_Toc178199614"/>
      <w:bookmarkEnd w:id="3796"/>
      <w:r>
        <w:rPr>
          <w:lang w:eastAsia="ko-KR"/>
        </w:rPr>
        <w:t>10.2.4</w:t>
      </w:r>
      <w:r w:rsidRPr="0073469F">
        <w:rPr>
          <w:lang w:eastAsia="ko-KR"/>
        </w:rPr>
        <w:t>.2.2.1</w:t>
      </w:r>
      <w:r w:rsidRPr="0073469F">
        <w:rPr>
          <w:lang w:eastAsia="ko-KR"/>
        </w:rPr>
        <w:tab/>
        <w:t>Receipt of SIP BYE request for private call on-demand</w:t>
      </w:r>
      <w:bookmarkEnd w:id="3797"/>
      <w:bookmarkEnd w:id="3798"/>
      <w:bookmarkEnd w:id="3799"/>
      <w:bookmarkEnd w:id="3800"/>
      <w:bookmarkEnd w:id="380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02" w:name="_CR10_2_4_3"/>
      <w:bookmarkStart w:id="3803" w:name="_Toc20152805"/>
      <w:bookmarkStart w:id="3804" w:name="_Toc27495470"/>
      <w:bookmarkStart w:id="3805" w:name="_Toc36108938"/>
      <w:bookmarkStart w:id="3806" w:name="_Toc45194726"/>
      <w:bookmarkStart w:id="3807" w:name="_Toc178199615"/>
      <w:bookmarkEnd w:id="3802"/>
      <w:r>
        <w:t>10.2.4</w:t>
      </w:r>
      <w:r w:rsidRPr="0073469F">
        <w:t>.3</w:t>
      </w:r>
      <w:r w:rsidRPr="0073469F">
        <w:tab/>
        <w:t>Controlling</w:t>
      </w:r>
      <w:r>
        <w:t xml:space="preserve"> MCVideo</w:t>
      </w:r>
      <w:r w:rsidRPr="0073469F">
        <w:t xml:space="preserve"> function procedures</w:t>
      </w:r>
      <w:bookmarkEnd w:id="3803"/>
      <w:bookmarkEnd w:id="3804"/>
      <w:bookmarkEnd w:id="3805"/>
      <w:bookmarkEnd w:id="3806"/>
      <w:bookmarkEnd w:id="3807"/>
    </w:p>
    <w:p w14:paraId="387E2391" w14:textId="08905C2E" w:rsidR="00137FC6" w:rsidRPr="0073469F" w:rsidRDefault="00137FC6" w:rsidP="00F1630B">
      <w:pPr>
        <w:pStyle w:val="Heading5"/>
        <w:rPr>
          <w:lang w:eastAsia="ko-KR"/>
        </w:rPr>
      </w:pPr>
      <w:bookmarkStart w:id="3808" w:name="_CR10_2_4_3_1"/>
      <w:bookmarkStart w:id="3809" w:name="_Toc20152806"/>
      <w:bookmarkStart w:id="3810" w:name="_Toc27495471"/>
      <w:bookmarkStart w:id="3811" w:name="_Toc36108939"/>
      <w:bookmarkStart w:id="3812" w:name="_Toc45194727"/>
      <w:bookmarkStart w:id="3813" w:name="_Toc178199616"/>
      <w:bookmarkEnd w:id="3808"/>
      <w:r>
        <w:rPr>
          <w:lang w:eastAsia="ko-KR"/>
        </w:rPr>
        <w:t>10.2.4</w:t>
      </w:r>
      <w:r w:rsidRPr="0073469F">
        <w:rPr>
          <w:lang w:eastAsia="ko-KR"/>
        </w:rPr>
        <w:t>.3.1</w:t>
      </w:r>
      <w:r w:rsidRPr="0073469F">
        <w:rPr>
          <w:lang w:eastAsia="ko-KR"/>
        </w:rPr>
        <w:tab/>
        <w:t>Terminating procedures</w:t>
      </w:r>
      <w:bookmarkEnd w:id="3809"/>
      <w:bookmarkEnd w:id="3810"/>
      <w:bookmarkEnd w:id="3811"/>
      <w:bookmarkEnd w:id="3812"/>
      <w:bookmarkEnd w:id="381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14" w:name="_CR10_2_5"/>
      <w:bookmarkStart w:id="3815" w:name="_Toc20152807"/>
      <w:bookmarkStart w:id="3816" w:name="_Toc27495472"/>
      <w:bookmarkStart w:id="3817" w:name="_Toc36108940"/>
      <w:bookmarkStart w:id="3818" w:name="_Toc45194728"/>
      <w:bookmarkStart w:id="3819" w:name="_Toc178199617"/>
      <w:bookmarkEnd w:id="3814"/>
      <w:r>
        <w:t>10.2.5</w:t>
      </w:r>
      <w:r w:rsidRPr="0073469F">
        <w:tab/>
        <w:t>Ending the private call initiated by the</w:t>
      </w:r>
      <w:r>
        <w:t xml:space="preserve"> MCVideo</w:t>
      </w:r>
      <w:r w:rsidRPr="0073469F">
        <w:t xml:space="preserve"> server</w:t>
      </w:r>
      <w:bookmarkEnd w:id="3815"/>
      <w:bookmarkEnd w:id="3816"/>
      <w:bookmarkEnd w:id="3817"/>
      <w:bookmarkEnd w:id="3818"/>
      <w:bookmarkEnd w:id="3819"/>
    </w:p>
    <w:p w14:paraId="38384234" w14:textId="2B9C376C" w:rsidR="00137FC6" w:rsidRPr="0073469F" w:rsidRDefault="00137FC6" w:rsidP="00F1630B">
      <w:pPr>
        <w:pStyle w:val="Heading4"/>
      </w:pPr>
      <w:bookmarkStart w:id="3820" w:name="_CR10_2_5_1"/>
      <w:bookmarkStart w:id="3821" w:name="_Toc20152808"/>
      <w:bookmarkStart w:id="3822" w:name="_Toc27495473"/>
      <w:bookmarkStart w:id="3823" w:name="_Toc36108941"/>
      <w:bookmarkStart w:id="3824" w:name="_Toc45194729"/>
      <w:bookmarkStart w:id="3825" w:name="_Toc178199618"/>
      <w:bookmarkEnd w:id="3820"/>
      <w:r>
        <w:t>10.2.5</w:t>
      </w:r>
      <w:r w:rsidRPr="0073469F">
        <w:t>.1</w:t>
      </w:r>
      <w:r w:rsidRPr="0073469F">
        <w:tab/>
        <w:t>General</w:t>
      </w:r>
      <w:bookmarkEnd w:id="3821"/>
      <w:bookmarkEnd w:id="3822"/>
      <w:bookmarkEnd w:id="3823"/>
      <w:bookmarkEnd w:id="3824"/>
      <w:bookmarkEnd w:id="382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26" w:name="_CR10_2_5_2"/>
      <w:bookmarkStart w:id="3827" w:name="_Toc20152809"/>
      <w:bookmarkStart w:id="3828" w:name="_Toc27495474"/>
      <w:bookmarkStart w:id="3829" w:name="_Toc36108942"/>
      <w:bookmarkStart w:id="3830" w:name="_Toc45194730"/>
      <w:bookmarkStart w:id="3831" w:name="_Toc178199619"/>
      <w:bookmarkEnd w:id="3826"/>
      <w:r>
        <w:t>10.2.5</w:t>
      </w:r>
      <w:r w:rsidRPr="0073469F">
        <w:t>.2</w:t>
      </w:r>
      <w:r w:rsidR="00846B7E">
        <w:tab/>
      </w:r>
      <w:r>
        <w:t>MCVideo</w:t>
      </w:r>
      <w:r w:rsidRPr="0073469F">
        <w:t xml:space="preserve"> client procedures</w:t>
      </w:r>
      <w:bookmarkEnd w:id="3827"/>
      <w:bookmarkEnd w:id="3828"/>
      <w:bookmarkEnd w:id="3829"/>
      <w:bookmarkEnd w:id="3830"/>
      <w:bookmarkEnd w:id="383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32" w:name="_CR10_2_5_3"/>
      <w:bookmarkStart w:id="3833" w:name="_Toc20152810"/>
      <w:bookmarkStart w:id="3834" w:name="_Toc27495475"/>
      <w:bookmarkStart w:id="3835" w:name="_Toc36108943"/>
      <w:bookmarkStart w:id="3836" w:name="_Toc45194731"/>
      <w:bookmarkStart w:id="3837" w:name="_Toc178199620"/>
      <w:bookmarkEnd w:id="3832"/>
      <w:r>
        <w:t>10.2.5</w:t>
      </w:r>
      <w:r w:rsidRPr="0073469F">
        <w:t>.3</w:t>
      </w:r>
      <w:r w:rsidRPr="0073469F">
        <w:tab/>
        <w:t>Participating</w:t>
      </w:r>
      <w:r>
        <w:t xml:space="preserve"> MCVideo</w:t>
      </w:r>
      <w:r w:rsidRPr="0073469F">
        <w:t xml:space="preserve"> function procedures</w:t>
      </w:r>
      <w:bookmarkEnd w:id="3833"/>
      <w:bookmarkEnd w:id="3834"/>
      <w:bookmarkEnd w:id="3835"/>
      <w:bookmarkEnd w:id="3836"/>
      <w:bookmarkEnd w:id="3837"/>
    </w:p>
    <w:p w14:paraId="06471BAB" w14:textId="53694855" w:rsidR="00137FC6" w:rsidRPr="0073469F" w:rsidRDefault="00137FC6" w:rsidP="00F1630B">
      <w:pPr>
        <w:pStyle w:val="Heading5"/>
        <w:rPr>
          <w:lang w:eastAsia="ko-KR"/>
        </w:rPr>
      </w:pPr>
      <w:bookmarkStart w:id="3838" w:name="_CR10_2_5_3_1"/>
      <w:bookmarkStart w:id="3839" w:name="_Toc20152811"/>
      <w:bookmarkStart w:id="3840" w:name="_Toc27495476"/>
      <w:bookmarkStart w:id="3841" w:name="_Toc36108944"/>
      <w:bookmarkStart w:id="3842" w:name="_Toc45194732"/>
      <w:bookmarkStart w:id="3843" w:name="_Toc178199621"/>
      <w:bookmarkEnd w:id="3838"/>
      <w:r>
        <w:rPr>
          <w:lang w:eastAsia="ko-KR"/>
        </w:rPr>
        <w:t>10.2.5</w:t>
      </w:r>
      <w:r w:rsidRPr="0073469F">
        <w:rPr>
          <w:lang w:eastAsia="ko-KR"/>
        </w:rPr>
        <w:t>.3.1</w:t>
      </w:r>
      <w:r w:rsidRPr="0073469F">
        <w:rPr>
          <w:lang w:eastAsia="ko-KR"/>
        </w:rPr>
        <w:tab/>
        <w:t>Originating procedures</w:t>
      </w:r>
      <w:bookmarkEnd w:id="3839"/>
      <w:bookmarkEnd w:id="3840"/>
      <w:bookmarkEnd w:id="3841"/>
      <w:bookmarkEnd w:id="3842"/>
      <w:bookmarkEnd w:id="384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44" w:name="_CR10_2_5_3_2"/>
      <w:bookmarkStart w:id="3845" w:name="_Toc20152812"/>
      <w:bookmarkStart w:id="3846" w:name="_Toc27495477"/>
      <w:bookmarkStart w:id="3847" w:name="_Toc36108945"/>
      <w:bookmarkStart w:id="3848" w:name="_Toc45194733"/>
      <w:bookmarkStart w:id="3849" w:name="_Toc178199622"/>
      <w:bookmarkEnd w:id="3844"/>
      <w:r>
        <w:rPr>
          <w:lang w:eastAsia="ko-KR"/>
        </w:rPr>
        <w:t>10.2.5</w:t>
      </w:r>
      <w:r w:rsidRPr="0073469F">
        <w:rPr>
          <w:lang w:eastAsia="ko-KR"/>
        </w:rPr>
        <w:t>.3.2</w:t>
      </w:r>
      <w:r w:rsidRPr="0073469F">
        <w:rPr>
          <w:lang w:eastAsia="ko-KR"/>
        </w:rPr>
        <w:tab/>
        <w:t>Terminating procedures</w:t>
      </w:r>
      <w:bookmarkEnd w:id="3845"/>
      <w:bookmarkEnd w:id="3846"/>
      <w:bookmarkEnd w:id="3847"/>
      <w:bookmarkEnd w:id="3848"/>
      <w:bookmarkEnd w:id="3849"/>
    </w:p>
    <w:p w14:paraId="08A3766C" w14:textId="50C13E72" w:rsidR="00137FC6" w:rsidRPr="0073469F" w:rsidRDefault="00137FC6" w:rsidP="00F1630B">
      <w:pPr>
        <w:pStyle w:val="Heading6"/>
        <w:numPr>
          <w:ilvl w:val="5"/>
          <w:numId w:val="0"/>
        </w:numPr>
        <w:ind w:left="1152" w:hanging="432"/>
        <w:rPr>
          <w:lang w:eastAsia="ko-KR"/>
        </w:rPr>
      </w:pPr>
      <w:bookmarkStart w:id="3850" w:name="_CR10_2_5_3_2_1"/>
      <w:bookmarkStart w:id="3851" w:name="_Toc20152813"/>
      <w:bookmarkStart w:id="3852" w:name="_Toc27495478"/>
      <w:bookmarkStart w:id="3853" w:name="_Toc36108946"/>
      <w:bookmarkStart w:id="3854" w:name="_Toc45194734"/>
      <w:bookmarkStart w:id="3855" w:name="_Toc178199623"/>
      <w:bookmarkEnd w:id="3850"/>
      <w:r>
        <w:rPr>
          <w:lang w:eastAsia="ko-KR"/>
        </w:rPr>
        <w:t>10.2.5</w:t>
      </w:r>
      <w:r w:rsidRPr="0073469F">
        <w:rPr>
          <w:lang w:eastAsia="ko-KR"/>
        </w:rPr>
        <w:t>.3.2.1</w:t>
      </w:r>
      <w:r w:rsidRPr="0073469F">
        <w:rPr>
          <w:lang w:eastAsia="ko-KR"/>
        </w:rPr>
        <w:tab/>
        <w:t>Receipt of SIP BYE request for private call on-demand</w:t>
      </w:r>
      <w:bookmarkEnd w:id="3851"/>
      <w:bookmarkEnd w:id="3852"/>
      <w:bookmarkEnd w:id="3853"/>
      <w:bookmarkEnd w:id="3854"/>
      <w:bookmarkEnd w:id="385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56" w:name="_CR10_2_5_4"/>
      <w:bookmarkStart w:id="3857" w:name="_Toc20152814"/>
      <w:bookmarkStart w:id="3858" w:name="_Toc27495479"/>
      <w:bookmarkStart w:id="3859" w:name="_Toc36108947"/>
      <w:bookmarkStart w:id="3860" w:name="_Toc45194735"/>
      <w:bookmarkStart w:id="3861" w:name="_Toc178199624"/>
      <w:bookmarkEnd w:id="3856"/>
      <w:r>
        <w:t>10.2.5</w:t>
      </w:r>
      <w:r w:rsidRPr="0073469F">
        <w:t>.4</w:t>
      </w:r>
      <w:r w:rsidRPr="0073469F">
        <w:tab/>
        <w:t>Controlling</w:t>
      </w:r>
      <w:r>
        <w:t xml:space="preserve"> MCVideo</w:t>
      </w:r>
      <w:r w:rsidRPr="0073469F">
        <w:t xml:space="preserve"> function procedures</w:t>
      </w:r>
      <w:bookmarkEnd w:id="3857"/>
      <w:bookmarkEnd w:id="3858"/>
      <w:bookmarkEnd w:id="3859"/>
      <w:bookmarkEnd w:id="3860"/>
      <w:bookmarkEnd w:id="386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62" w:name="_CR10_3"/>
      <w:bookmarkStart w:id="3863" w:name="_Toc20152815"/>
      <w:bookmarkStart w:id="3864" w:name="_Toc27495480"/>
      <w:bookmarkStart w:id="3865" w:name="_Toc36108948"/>
      <w:bookmarkStart w:id="3866" w:name="_Toc45194736"/>
      <w:bookmarkStart w:id="3867" w:name="_Toc178199625"/>
      <w:bookmarkEnd w:id="386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63"/>
      <w:bookmarkEnd w:id="3864"/>
      <w:bookmarkEnd w:id="3865"/>
      <w:bookmarkEnd w:id="3866"/>
      <w:bookmarkEnd w:id="3867"/>
    </w:p>
    <w:p w14:paraId="29A7C343" w14:textId="30701CF2" w:rsidR="00EA7942" w:rsidRPr="0079589D" w:rsidRDefault="00A03B6C" w:rsidP="00F1630B">
      <w:pPr>
        <w:pStyle w:val="Heading3"/>
      </w:pPr>
      <w:bookmarkStart w:id="3868" w:name="_CR10_3_1"/>
      <w:bookmarkStart w:id="3869" w:name="_Toc20152816"/>
      <w:bookmarkStart w:id="3870" w:name="_Toc27495481"/>
      <w:bookmarkStart w:id="3871" w:name="_Toc36108949"/>
      <w:bookmarkStart w:id="3872" w:name="_Toc45194737"/>
      <w:bookmarkStart w:id="3873" w:name="_Toc178199626"/>
      <w:bookmarkEnd w:id="3868"/>
      <w:r w:rsidRPr="0079589D">
        <w:t>10</w:t>
      </w:r>
      <w:r w:rsidR="00EA7942" w:rsidRPr="0079589D">
        <w:t>.3.1</w:t>
      </w:r>
      <w:r w:rsidR="00EA7942" w:rsidRPr="0079589D">
        <w:tab/>
        <w:t>General</w:t>
      </w:r>
      <w:bookmarkEnd w:id="3869"/>
      <w:bookmarkEnd w:id="3870"/>
      <w:bookmarkEnd w:id="3871"/>
      <w:bookmarkEnd w:id="3872"/>
      <w:bookmarkEnd w:id="3873"/>
    </w:p>
    <w:p w14:paraId="23FAA7C6" w14:textId="698F2D57" w:rsidR="00F37BB3" w:rsidRPr="0079589D" w:rsidRDefault="00F37BB3" w:rsidP="00F1630B">
      <w:pPr>
        <w:pStyle w:val="Heading4"/>
      </w:pPr>
      <w:bookmarkStart w:id="3874" w:name="_CR10_3_1_1"/>
      <w:bookmarkStart w:id="3875" w:name="_Toc20152817"/>
      <w:bookmarkStart w:id="3876" w:name="_Toc27495482"/>
      <w:bookmarkStart w:id="3877" w:name="_Toc36108950"/>
      <w:bookmarkStart w:id="3878" w:name="_Toc45194738"/>
      <w:bookmarkStart w:id="3879" w:name="_Toc178199627"/>
      <w:bookmarkEnd w:id="3874"/>
      <w:r w:rsidRPr="0079589D">
        <w:t>10.3.1.1</w:t>
      </w:r>
      <w:r w:rsidRPr="0079589D">
        <w:tab/>
        <w:t>Common procedures</w:t>
      </w:r>
      <w:bookmarkEnd w:id="3875"/>
      <w:bookmarkEnd w:id="3876"/>
      <w:bookmarkEnd w:id="3877"/>
      <w:bookmarkEnd w:id="3878"/>
      <w:bookmarkEnd w:id="3879"/>
    </w:p>
    <w:p w14:paraId="620326E0" w14:textId="41F42E8B" w:rsidR="00F37BB3" w:rsidRPr="0079589D" w:rsidRDefault="00F37BB3" w:rsidP="00F1630B">
      <w:pPr>
        <w:pStyle w:val="Heading5"/>
        <w:rPr>
          <w:lang w:eastAsia="zh-CN"/>
        </w:rPr>
      </w:pPr>
      <w:bookmarkStart w:id="3880" w:name="_CR10_3_1_1_1"/>
      <w:bookmarkStart w:id="3881" w:name="_Toc20152818"/>
      <w:bookmarkStart w:id="3882" w:name="_Toc27495483"/>
      <w:bookmarkStart w:id="3883" w:name="_Toc36108951"/>
      <w:bookmarkStart w:id="3884" w:name="_Toc45194739"/>
      <w:bookmarkStart w:id="3885" w:name="_Toc178199628"/>
      <w:bookmarkEnd w:id="38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81"/>
      <w:bookmarkEnd w:id="3882"/>
      <w:bookmarkEnd w:id="3883"/>
      <w:bookmarkEnd w:id="3884"/>
      <w:bookmarkEnd w:id="388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886" w:name="_CR10_3_1_1_2"/>
      <w:bookmarkStart w:id="3887" w:name="_Toc20152819"/>
      <w:bookmarkStart w:id="3888" w:name="_Toc27495484"/>
      <w:bookmarkStart w:id="3889" w:name="_Toc36108952"/>
      <w:bookmarkStart w:id="3890" w:name="_Toc45194740"/>
      <w:bookmarkStart w:id="3891" w:name="_Toc178199629"/>
      <w:bookmarkEnd w:id="3886"/>
      <w:r w:rsidRPr="0079589D">
        <w:t>10.3.1.1.2</w:t>
      </w:r>
      <w:r w:rsidRPr="0079589D">
        <w:tab/>
        <w:t>Session description</w:t>
      </w:r>
      <w:bookmarkEnd w:id="3887"/>
      <w:bookmarkEnd w:id="3888"/>
      <w:bookmarkEnd w:id="3889"/>
      <w:bookmarkEnd w:id="3890"/>
      <w:bookmarkEnd w:id="389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92" w:name="_CR10_3_2"/>
      <w:bookmarkStart w:id="3893" w:name="_Toc20152820"/>
      <w:bookmarkStart w:id="3894" w:name="_Toc27495485"/>
      <w:bookmarkStart w:id="3895" w:name="_Toc36108953"/>
      <w:bookmarkStart w:id="3896" w:name="_Toc45194741"/>
      <w:bookmarkStart w:id="3897" w:name="_Toc178199630"/>
      <w:bookmarkEnd w:id="3892"/>
      <w:r w:rsidRPr="0079589D">
        <w:t>10.3.2</w:t>
      </w:r>
      <w:r w:rsidRPr="0079589D">
        <w:tab/>
        <w:t>Basic call control</w:t>
      </w:r>
      <w:bookmarkEnd w:id="3893"/>
      <w:bookmarkEnd w:id="3894"/>
      <w:bookmarkEnd w:id="3895"/>
      <w:bookmarkEnd w:id="3896"/>
      <w:bookmarkEnd w:id="3897"/>
    </w:p>
    <w:p w14:paraId="0EBD2EC1" w14:textId="3A954054" w:rsidR="00F37BB3" w:rsidRPr="0079589D" w:rsidRDefault="00F37BB3" w:rsidP="00F1630B">
      <w:pPr>
        <w:pStyle w:val="Heading4"/>
      </w:pPr>
      <w:bookmarkStart w:id="3898" w:name="_CR10_3_2_1"/>
      <w:bookmarkStart w:id="3899" w:name="_Toc20152821"/>
      <w:bookmarkStart w:id="3900" w:name="_Toc27495486"/>
      <w:bookmarkStart w:id="3901" w:name="_Toc36108954"/>
      <w:bookmarkStart w:id="3902" w:name="_Toc45194742"/>
      <w:bookmarkStart w:id="3903" w:name="_Toc178199631"/>
      <w:bookmarkEnd w:id="3898"/>
      <w:r w:rsidRPr="0079589D">
        <w:t>10.3.2.1</w:t>
      </w:r>
      <w:r w:rsidRPr="0079589D">
        <w:tab/>
        <w:t>General</w:t>
      </w:r>
      <w:bookmarkEnd w:id="3899"/>
      <w:bookmarkEnd w:id="3900"/>
      <w:bookmarkEnd w:id="3901"/>
      <w:bookmarkEnd w:id="3902"/>
      <w:bookmarkEnd w:id="390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04" w:name="_CR10_3_2_2"/>
      <w:bookmarkStart w:id="3905" w:name="_Toc20152822"/>
      <w:bookmarkStart w:id="3906" w:name="_Toc27495487"/>
      <w:bookmarkStart w:id="3907" w:name="_Toc36108955"/>
      <w:bookmarkStart w:id="3908" w:name="_Toc45194743"/>
      <w:bookmarkStart w:id="3909" w:name="_Toc178199632"/>
      <w:bookmarkEnd w:id="3904"/>
      <w:r w:rsidRPr="0079589D">
        <w:t>10.3.2.2</w:t>
      </w:r>
      <w:r w:rsidRPr="0079589D">
        <w:tab/>
        <w:t>Private call control state machine</w:t>
      </w:r>
      <w:bookmarkEnd w:id="3905"/>
      <w:bookmarkEnd w:id="3906"/>
      <w:bookmarkEnd w:id="3907"/>
      <w:bookmarkEnd w:id="3908"/>
      <w:bookmarkEnd w:id="390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25pt;height:337.4pt" o:ole="">
            <v:imagedata r:id="rId41" o:title=""/>
          </v:shape>
          <o:OLEObject Type="Embed" ProgID="Visio.Drawing.11" ShapeID="_x0000_i1035" DrawAspect="Content" ObjectID="_1788812233" r:id="rId42"/>
        </w:object>
      </w:r>
    </w:p>
    <w:p w14:paraId="3065275B" w14:textId="77777777" w:rsidR="00F37BB3" w:rsidRPr="0079589D" w:rsidRDefault="00F37BB3" w:rsidP="00F37BB3">
      <w:pPr>
        <w:pStyle w:val="TF"/>
        <w:rPr>
          <w:lang w:eastAsia="zh-CN"/>
        </w:rPr>
      </w:pPr>
      <w:bookmarkStart w:id="3910" w:name="_CRFigure10_3_2_21"/>
      <w:r w:rsidRPr="0079589D">
        <w:rPr>
          <w:lang w:eastAsia="zh-CN"/>
        </w:rPr>
        <w:t>Figure </w:t>
      </w:r>
      <w:bookmarkEnd w:id="391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11" w:name="_CR10_3_2_3"/>
      <w:bookmarkStart w:id="3912" w:name="_Toc20152823"/>
      <w:bookmarkStart w:id="3913" w:name="_Toc27495488"/>
      <w:bookmarkStart w:id="3914" w:name="_Toc36108956"/>
      <w:bookmarkStart w:id="3915" w:name="_Toc45194744"/>
      <w:bookmarkStart w:id="3916" w:name="_Toc178199633"/>
      <w:bookmarkEnd w:id="3911"/>
      <w:r w:rsidRPr="0079589D">
        <w:rPr>
          <w:lang w:eastAsia="zh-CN"/>
        </w:rPr>
        <w:t>10.3.2</w:t>
      </w:r>
      <w:r w:rsidRPr="0079589D">
        <w:rPr>
          <w:lang w:eastAsia="ko-KR"/>
        </w:rPr>
        <w:t>.3</w:t>
      </w:r>
      <w:r w:rsidRPr="0079589D">
        <w:rPr>
          <w:lang w:eastAsia="zh-CN"/>
        </w:rPr>
        <w:tab/>
        <w:t>Private call control states</w:t>
      </w:r>
      <w:bookmarkEnd w:id="3912"/>
      <w:bookmarkEnd w:id="3913"/>
      <w:bookmarkEnd w:id="3914"/>
      <w:bookmarkEnd w:id="3915"/>
      <w:bookmarkEnd w:id="3916"/>
    </w:p>
    <w:p w14:paraId="249020B7" w14:textId="0F19C4BF" w:rsidR="00F37BB3" w:rsidRPr="0079589D" w:rsidRDefault="00F37BB3" w:rsidP="00F1630B">
      <w:pPr>
        <w:pStyle w:val="Heading5"/>
        <w:rPr>
          <w:lang w:eastAsia="ko-KR"/>
        </w:rPr>
      </w:pPr>
      <w:bookmarkStart w:id="3917" w:name="_CR10_3_2_3_1"/>
      <w:bookmarkStart w:id="3918" w:name="_Toc20152824"/>
      <w:bookmarkStart w:id="3919" w:name="_Toc27495489"/>
      <w:bookmarkStart w:id="3920" w:name="_Toc36108957"/>
      <w:bookmarkStart w:id="3921" w:name="_Toc45194745"/>
      <w:bookmarkStart w:id="3922" w:name="_Toc178199634"/>
      <w:bookmarkEnd w:id="391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18"/>
      <w:bookmarkEnd w:id="3919"/>
      <w:bookmarkEnd w:id="3920"/>
      <w:bookmarkEnd w:id="3921"/>
      <w:bookmarkEnd w:id="392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23" w:name="_CR10_3_2_3_2"/>
      <w:bookmarkStart w:id="3924" w:name="_Toc20152825"/>
      <w:bookmarkStart w:id="3925" w:name="_Toc27495490"/>
      <w:bookmarkStart w:id="3926" w:name="_Toc36108958"/>
      <w:bookmarkStart w:id="3927" w:name="_Toc45194746"/>
      <w:bookmarkStart w:id="3928" w:name="_Toc178199635"/>
      <w:bookmarkEnd w:id="392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24"/>
      <w:bookmarkEnd w:id="3925"/>
      <w:bookmarkEnd w:id="3926"/>
      <w:bookmarkEnd w:id="3927"/>
      <w:bookmarkEnd w:id="392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29" w:name="_CR10_3_2_3_3"/>
      <w:bookmarkStart w:id="3930" w:name="_Toc20152826"/>
      <w:bookmarkStart w:id="3931" w:name="_Toc27495491"/>
      <w:bookmarkStart w:id="3932" w:name="_Toc36108959"/>
      <w:bookmarkStart w:id="3933" w:name="_Toc45194747"/>
      <w:bookmarkStart w:id="3934" w:name="_Toc178199636"/>
      <w:bookmarkEnd w:id="392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30"/>
      <w:bookmarkEnd w:id="3931"/>
      <w:bookmarkEnd w:id="3932"/>
      <w:bookmarkEnd w:id="3933"/>
      <w:bookmarkEnd w:id="393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35" w:name="_CR10_3_2_3_4"/>
      <w:bookmarkStart w:id="3936" w:name="_Toc20152827"/>
      <w:bookmarkStart w:id="3937" w:name="_Toc27495492"/>
      <w:bookmarkStart w:id="3938" w:name="_Toc36108960"/>
      <w:bookmarkStart w:id="3939" w:name="_Toc45194748"/>
      <w:bookmarkStart w:id="3940" w:name="_Toc178199637"/>
      <w:bookmarkEnd w:id="393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36"/>
      <w:bookmarkEnd w:id="3937"/>
      <w:bookmarkEnd w:id="3938"/>
      <w:bookmarkEnd w:id="3939"/>
      <w:bookmarkEnd w:id="394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41" w:name="_CR10_3_2_3_5"/>
      <w:bookmarkStart w:id="3942" w:name="_Toc20152828"/>
      <w:bookmarkStart w:id="3943" w:name="_Toc27495493"/>
      <w:bookmarkStart w:id="3944" w:name="_Toc36108961"/>
      <w:bookmarkStart w:id="3945" w:name="_Toc45194749"/>
      <w:bookmarkStart w:id="3946" w:name="_Toc178199638"/>
      <w:bookmarkEnd w:id="394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42"/>
      <w:bookmarkEnd w:id="3943"/>
      <w:bookmarkEnd w:id="3944"/>
      <w:bookmarkEnd w:id="3945"/>
      <w:bookmarkEnd w:id="394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47" w:name="_CR10_3_2_3_6"/>
      <w:bookmarkStart w:id="3948" w:name="_Toc20152829"/>
      <w:bookmarkStart w:id="3949" w:name="_Toc27495494"/>
      <w:bookmarkStart w:id="3950" w:name="_Toc36108962"/>
      <w:bookmarkStart w:id="3951" w:name="_Toc45194750"/>
      <w:bookmarkStart w:id="3952" w:name="_Toc178199639"/>
      <w:bookmarkEnd w:id="394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48"/>
      <w:bookmarkEnd w:id="3949"/>
      <w:bookmarkEnd w:id="3950"/>
      <w:bookmarkEnd w:id="3951"/>
      <w:bookmarkEnd w:id="395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53" w:name="_CR10_3_2_4"/>
      <w:bookmarkStart w:id="3954" w:name="_Toc20152830"/>
      <w:bookmarkStart w:id="3955" w:name="_Toc27495495"/>
      <w:bookmarkStart w:id="3956" w:name="_Toc36108963"/>
      <w:bookmarkStart w:id="3957" w:name="_Toc45194751"/>
      <w:bookmarkStart w:id="3958" w:name="_Toc178199640"/>
      <w:bookmarkEnd w:id="3953"/>
      <w:r w:rsidRPr="0079589D">
        <w:rPr>
          <w:rFonts w:eastAsia="Malgun Gothic"/>
        </w:rPr>
        <w:t>10.3.2.4</w:t>
      </w:r>
      <w:r w:rsidRPr="0079589D">
        <w:rPr>
          <w:rFonts w:eastAsia="Malgun Gothic"/>
        </w:rPr>
        <w:tab/>
        <w:t>Procedures</w:t>
      </w:r>
      <w:bookmarkEnd w:id="3954"/>
      <w:bookmarkEnd w:id="3955"/>
      <w:bookmarkEnd w:id="3956"/>
      <w:bookmarkEnd w:id="3957"/>
      <w:bookmarkEnd w:id="3958"/>
    </w:p>
    <w:p w14:paraId="694B9C0C" w14:textId="1DEF6930" w:rsidR="00F37BB3" w:rsidRPr="0079589D" w:rsidRDefault="00F37BB3" w:rsidP="00F1630B">
      <w:pPr>
        <w:pStyle w:val="Heading5"/>
        <w:rPr>
          <w:lang w:eastAsia="zh-CN"/>
        </w:rPr>
      </w:pPr>
      <w:bookmarkStart w:id="3959" w:name="_CR10_3_2_4_1"/>
      <w:bookmarkStart w:id="3960" w:name="_Toc20152831"/>
      <w:bookmarkStart w:id="3961" w:name="_Toc27495496"/>
      <w:bookmarkStart w:id="3962" w:name="_Toc36108964"/>
      <w:bookmarkStart w:id="3963" w:name="_Toc45194752"/>
      <w:bookmarkStart w:id="3964" w:name="_Toc178199641"/>
      <w:bookmarkEnd w:id="3959"/>
      <w:r w:rsidRPr="0079589D">
        <w:rPr>
          <w:lang w:eastAsia="zh-CN"/>
        </w:rPr>
        <w:t>10.3.2.4.1</w:t>
      </w:r>
      <w:r w:rsidRPr="0079589D">
        <w:rPr>
          <w:lang w:eastAsia="zh-CN"/>
        </w:rPr>
        <w:tab/>
        <w:t>General</w:t>
      </w:r>
      <w:bookmarkEnd w:id="3960"/>
      <w:bookmarkEnd w:id="3961"/>
      <w:bookmarkEnd w:id="3962"/>
      <w:bookmarkEnd w:id="3963"/>
      <w:bookmarkEnd w:id="3964"/>
    </w:p>
    <w:p w14:paraId="14AE59C5" w14:textId="6C9FD3C9" w:rsidR="00F37BB3" w:rsidRPr="0079589D" w:rsidRDefault="00F37BB3" w:rsidP="00F1630B">
      <w:pPr>
        <w:pStyle w:val="Heading5"/>
        <w:rPr>
          <w:lang w:eastAsia="ko-KR"/>
        </w:rPr>
      </w:pPr>
      <w:bookmarkStart w:id="3965" w:name="_CR10_3_2_4_2"/>
      <w:bookmarkStart w:id="3966" w:name="_Toc20152832"/>
      <w:bookmarkStart w:id="3967" w:name="_Toc27495497"/>
      <w:bookmarkStart w:id="3968" w:name="_Toc36108965"/>
      <w:bookmarkStart w:id="3969" w:name="_Toc45194753"/>
      <w:bookmarkStart w:id="3970" w:name="_Toc178199642"/>
      <w:bookmarkEnd w:id="3965"/>
      <w:r w:rsidRPr="0079589D">
        <w:t>10.3.</w:t>
      </w:r>
      <w:r w:rsidRPr="0079589D">
        <w:rPr>
          <w:lang w:eastAsia="ko-KR"/>
        </w:rPr>
        <w:t>2.4.2</w:t>
      </w:r>
      <w:r w:rsidRPr="0079589D">
        <w:rPr>
          <w:lang w:eastAsia="ko-KR"/>
        </w:rPr>
        <w:tab/>
        <w:t>Private call setup</w:t>
      </w:r>
      <w:bookmarkEnd w:id="3966"/>
      <w:bookmarkEnd w:id="3967"/>
      <w:bookmarkEnd w:id="3968"/>
      <w:bookmarkEnd w:id="3969"/>
      <w:bookmarkEnd w:id="3970"/>
    </w:p>
    <w:p w14:paraId="7FB69322" w14:textId="3DAD5B77" w:rsidR="00F37BB3" w:rsidRPr="0079589D" w:rsidRDefault="00F37BB3" w:rsidP="00F1630B">
      <w:pPr>
        <w:pStyle w:val="Heading6"/>
        <w:numPr>
          <w:ilvl w:val="5"/>
          <w:numId w:val="0"/>
        </w:numPr>
        <w:ind w:left="1152" w:hanging="432"/>
        <w:rPr>
          <w:lang w:eastAsia="ko-KR"/>
        </w:rPr>
      </w:pPr>
      <w:bookmarkStart w:id="3971" w:name="_CR10_3_2_4_2_1"/>
      <w:bookmarkStart w:id="3972" w:name="_Toc20152833"/>
      <w:bookmarkStart w:id="3973" w:name="_Toc27495498"/>
      <w:bookmarkStart w:id="3974" w:name="_Toc36108966"/>
      <w:bookmarkStart w:id="3975" w:name="_Toc45194754"/>
      <w:bookmarkStart w:id="3976" w:name="_Toc178199643"/>
      <w:bookmarkEnd w:id="397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72"/>
      <w:bookmarkEnd w:id="3973"/>
      <w:bookmarkEnd w:id="3974"/>
      <w:bookmarkEnd w:id="3975"/>
      <w:bookmarkEnd w:id="397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77" w:name="_CR10_3_2_4_2_2"/>
      <w:bookmarkStart w:id="3978" w:name="_Toc20152834"/>
      <w:bookmarkStart w:id="3979" w:name="_Toc27495499"/>
      <w:bookmarkStart w:id="3980" w:name="_Toc36108967"/>
      <w:bookmarkStart w:id="3981" w:name="_Toc45194755"/>
      <w:bookmarkStart w:id="3982" w:name="_Toc178199644"/>
      <w:bookmarkEnd w:id="397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78"/>
      <w:bookmarkEnd w:id="3979"/>
      <w:bookmarkEnd w:id="3980"/>
      <w:bookmarkEnd w:id="3981"/>
      <w:bookmarkEnd w:id="398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83" w:name="_CR10_3_2_4_2_3"/>
      <w:bookmarkStart w:id="3984" w:name="_Toc20152835"/>
      <w:bookmarkStart w:id="3985" w:name="_Toc27495500"/>
      <w:bookmarkStart w:id="3986" w:name="_Toc36108968"/>
      <w:bookmarkStart w:id="3987" w:name="_Toc45194756"/>
      <w:bookmarkStart w:id="3988" w:name="_Toc178199645"/>
      <w:bookmarkEnd w:id="398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84"/>
      <w:bookmarkEnd w:id="3985"/>
      <w:bookmarkEnd w:id="3986"/>
      <w:bookmarkEnd w:id="3987"/>
      <w:bookmarkEnd w:id="398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89" w:name="_CR10_3_2_4_2_4"/>
      <w:bookmarkStart w:id="3990" w:name="_Toc20152836"/>
      <w:bookmarkStart w:id="3991" w:name="_Toc27495501"/>
      <w:bookmarkStart w:id="3992" w:name="_Toc36108969"/>
      <w:bookmarkStart w:id="3993" w:name="_Toc45194757"/>
      <w:bookmarkStart w:id="3994" w:name="_Toc178199646"/>
      <w:bookmarkEnd w:id="398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90"/>
      <w:bookmarkEnd w:id="3991"/>
      <w:bookmarkEnd w:id="3992"/>
      <w:bookmarkEnd w:id="3993"/>
      <w:bookmarkEnd w:id="399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995" w:name="_CR10_3_2_4_2_5"/>
      <w:bookmarkStart w:id="3996" w:name="_Toc20152837"/>
      <w:bookmarkStart w:id="3997" w:name="_Toc27495502"/>
      <w:bookmarkStart w:id="3998" w:name="_Toc36108970"/>
      <w:bookmarkStart w:id="3999" w:name="_Toc45194758"/>
      <w:bookmarkStart w:id="4000" w:name="_Toc178199647"/>
      <w:bookmarkEnd w:id="399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96"/>
      <w:bookmarkEnd w:id="3997"/>
      <w:bookmarkEnd w:id="3998"/>
      <w:bookmarkEnd w:id="3999"/>
      <w:bookmarkEnd w:id="400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01" w:name="_CR10_3_2_4_2_6"/>
      <w:bookmarkStart w:id="4002" w:name="_Toc20152838"/>
      <w:bookmarkStart w:id="4003" w:name="_Toc27495503"/>
      <w:bookmarkStart w:id="4004" w:name="_Toc36108971"/>
      <w:bookmarkStart w:id="4005" w:name="_Toc45194759"/>
      <w:bookmarkStart w:id="4006" w:name="_Toc178199648"/>
      <w:bookmarkEnd w:id="4001"/>
      <w:r w:rsidRPr="0079589D">
        <w:rPr>
          <w:lang w:eastAsia="zh-CN"/>
        </w:rPr>
        <w:t>10.3.2.4.2.6</w:t>
      </w:r>
      <w:r w:rsidRPr="0079589D">
        <w:rPr>
          <w:lang w:eastAsia="zh-CN"/>
        </w:rPr>
        <w:tab/>
      </w:r>
      <w:r w:rsidRPr="0079589D">
        <w:t>No response to private call setup request after waiting for user acknowledgement</w:t>
      </w:r>
      <w:bookmarkEnd w:id="4002"/>
      <w:bookmarkEnd w:id="4003"/>
      <w:bookmarkEnd w:id="4004"/>
      <w:bookmarkEnd w:id="4005"/>
      <w:bookmarkEnd w:id="400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07" w:name="_CR10_3_2_4_2_7"/>
      <w:bookmarkStart w:id="4008" w:name="_Toc20152839"/>
      <w:bookmarkStart w:id="4009" w:name="_Toc27495504"/>
      <w:bookmarkStart w:id="4010" w:name="_Toc36108972"/>
      <w:bookmarkStart w:id="4011" w:name="_Toc45194760"/>
      <w:bookmarkStart w:id="4012" w:name="_Toc178199649"/>
      <w:bookmarkEnd w:id="400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08"/>
      <w:bookmarkEnd w:id="4009"/>
      <w:bookmarkEnd w:id="4010"/>
      <w:bookmarkEnd w:id="4011"/>
      <w:bookmarkEnd w:id="401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13" w:name="_CR10_3_2_4_2_8"/>
      <w:bookmarkStart w:id="4014" w:name="_Toc20152840"/>
      <w:bookmarkStart w:id="4015" w:name="_Toc27495505"/>
      <w:bookmarkStart w:id="4016" w:name="_Toc36108973"/>
      <w:bookmarkStart w:id="4017" w:name="_Toc45194761"/>
      <w:bookmarkStart w:id="4018" w:name="_Toc178199650"/>
      <w:bookmarkEnd w:id="401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14"/>
      <w:bookmarkEnd w:id="4015"/>
      <w:bookmarkEnd w:id="4016"/>
      <w:bookmarkEnd w:id="4017"/>
      <w:bookmarkEnd w:id="401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19" w:name="_CR10_3_2_4_2_9"/>
      <w:bookmarkStart w:id="4020" w:name="_Toc20152841"/>
      <w:bookmarkStart w:id="4021" w:name="_Toc27495506"/>
      <w:bookmarkStart w:id="4022" w:name="_Toc36108974"/>
      <w:bookmarkStart w:id="4023" w:name="_Toc45194762"/>
      <w:bookmarkStart w:id="4024" w:name="_Toc178199651"/>
      <w:bookmarkEnd w:id="401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20"/>
      <w:bookmarkEnd w:id="4021"/>
      <w:bookmarkEnd w:id="4022"/>
      <w:bookmarkEnd w:id="4023"/>
      <w:bookmarkEnd w:id="402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25" w:name="_CR10_3_2_4_3"/>
      <w:bookmarkStart w:id="4026" w:name="_Toc20152842"/>
      <w:bookmarkStart w:id="4027" w:name="_Toc27495507"/>
      <w:bookmarkStart w:id="4028" w:name="_Toc36108975"/>
      <w:bookmarkStart w:id="4029" w:name="_Toc45194763"/>
      <w:bookmarkStart w:id="4030" w:name="_Toc178199652"/>
      <w:bookmarkEnd w:id="4025"/>
      <w:r w:rsidRPr="0079589D">
        <w:rPr>
          <w:rFonts w:eastAsia="Malgun Gothic"/>
        </w:rPr>
        <w:t>10.3.2.4.3</w:t>
      </w:r>
      <w:r w:rsidRPr="0079589D">
        <w:rPr>
          <w:rFonts w:eastAsia="Malgun Gothic"/>
        </w:rPr>
        <w:tab/>
        <w:t>Private call setup in automatic commencement mode</w:t>
      </w:r>
      <w:bookmarkEnd w:id="4026"/>
      <w:bookmarkEnd w:id="4027"/>
      <w:bookmarkEnd w:id="4028"/>
      <w:bookmarkEnd w:id="4029"/>
      <w:bookmarkEnd w:id="4030"/>
    </w:p>
    <w:p w14:paraId="341E2E6C" w14:textId="612F004A" w:rsidR="00F37BB3" w:rsidRPr="0079589D" w:rsidRDefault="00F37BB3" w:rsidP="00F1630B">
      <w:pPr>
        <w:pStyle w:val="Heading6"/>
        <w:numPr>
          <w:ilvl w:val="5"/>
          <w:numId w:val="0"/>
        </w:numPr>
        <w:ind w:left="1152" w:hanging="432"/>
        <w:rPr>
          <w:lang w:eastAsia="ko-KR"/>
        </w:rPr>
      </w:pPr>
      <w:bookmarkStart w:id="4031" w:name="_CR10_3_2_4_3_1"/>
      <w:bookmarkStart w:id="4032" w:name="_Toc20152843"/>
      <w:bookmarkStart w:id="4033" w:name="_Toc27495508"/>
      <w:bookmarkStart w:id="4034" w:name="_Toc36108976"/>
      <w:bookmarkStart w:id="4035" w:name="_Toc45194764"/>
      <w:bookmarkStart w:id="4036" w:name="_Toc178199653"/>
      <w:bookmarkEnd w:id="403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32"/>
      <w:bookmarkEnd w:id="4033"/>
      <w:bookmarkEnd w:id="4034"/>
      <w:bookmarkEnd w:id="4035"/>
      <w:bookmarkEnd w:id="403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37" w:name="_CR10_3_2_4_3_2"/>
      <w:bookmarkStart w:id="4038" w:name="_Toc20152844"/>
      <w:bookmarkStart w:id="4039" w:name="_Toc27495509"/>
      <w:bookmarkStart w:id="4040" w:name="_Toc36108977"/>
      <w:bookmarkStart w:id="4041" w:name="_Toc45194765"/>
      <w:bookmarkStart w:id="4042" w:name="_Toc178199654"/>
      <w:bookmarkEnd w:id="4037"/>
      <w:r w:rsidRPr="0079589D">
        <w:rPr>
          <w:lang w:eastAsia="zh-CN"/>
        </w:rPr>
        <w:t>10.3.2.4.3.2</w:t>
      </w:r>
      <w:r w:rsidRPr="0079589D">
        <w:rPr>
          <w:lang w:eastAsia="zh-CN"/>
        </w:rPr>
        <w:tab/>
        <w:t>Responding to private call setup request when not participating in the ongoing call</w:t>
      </w:r>
      <w:bookmarkEnd w:id="4038"/>
      <w:bookmarkEnd w:id="4039"/>
      <w:bookmarkEnd w:id="4040"/>
      <w:bookmarkEnd w:id="4041"/>
      <w:bookmarkEnd w:id="404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43" w:name="_CR10_3_2_4_3_3"/>
      <w:bookmarkStart w:id="4044" w:name="_Toc20152845"/>
      <w:bookmarkStart w:id="4045" w:name="_Toc27495510"/>
      <w:bookmarkStart w:id="4046" w:name="_Toc36108978"/>
      <w:bookmarkStart w:id="4047" w:name="_Toc45194766"/>
      <w:bookmarkStart w:id="4048" w:name="_Toc178199655"/>
      <w:bookmarkEnd w:id="4043"/>
      <w:r w:rsidRPr="0079589D">
        <w:rPr>
          <w:lang w:eastAsia="zh-CN"/>
        </w:rPr>
        <w:t>10.3.2.4.3.3</w:t>
      </w:r>
      <w:r w:rsidRPr="0079589D">
        <w:rPr>
          <w:lang w:eastAsia="zh-CN"/>
        </w:rPr>
        <w:tab/>
        <w:t>Private call accept retransmission</w:t>
      </w:r>
      <w:bookmarkEnd w:id="4044"/>
      <w:bookmarkEnd w:id="4045"/>
      <w:bookmarkEnd w:id="4046"/>
      <w:bookmarkEnd w:id="4047"/>
      <w:bookmarkEnd w:id="404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49" w:name="_CR10_3_2_4_3_4"/>
      <w:bookmarkStart w:id="4050" w:name="_Toc20152846"/>
      <w:bookmarkStart w:id="4051" w:name="_Toc27495511"/>
      <w:bookmarkStart w:id="4052" w:name="_Toc36108979"/>
      <w:bookmarkStart w:id="4053" w:name="_Toc45194767"/>
      <w:bookmarkStart w:id="4054" w:name="_Toc178199656"/>
      <w:bookmarkEnd w:id="4049"/>
      <w:r w:rsidRPr="0079589D">
        <w:rPr>
          <w:lang w:eastAsia="zh-CN"/>
        </w:rPr>
        <w:t>10.3.2.4.3.4</w:t>
      </w:r>
      <w:r w:rsidRPr="0079589D">
        <w:rPr>
          <w:lang w:eastAsia="zh-CN"/>
        </w:rPr>
        <w:tab/>
        <w:t>Establishing the call</w:t>
      </w:r>
      <w:bookmarkEnd w:id="4050"/>
      <w:bookmarkEnd w:id="4051"/>
      <w:bookmarkEnd w:id="4052"/>
      <w:bookmarkEnd w:id="4053"/>
      <w:bookmarkEnd w:id="405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55" w:name="_CR10_3_2_4_3_5"/>
      <w:bookmarkStart w:id="4056" w:name="_Toc20152847"/>
      <w:bookmarkStart w:id="4057" w:name="_Toc27495512"/>
      <w:bookmarkStart w:id="4058" w:name="_Toc36108980"/>
      <w:bookmarkStart w:id="4059" w:name="_Toc45194768"/>
      <w:bookmarkStart w:id="4060" w:name="_Toc178199657"/>
      <w:bookmarkEnd w:id="4055"/>
      <w:r w:rsidRPr="0079589D">
        <w:rPr>
          <w:lang w:eastAsia="zh-CN"/>
        </w:rPr>
        <w:t>10.3.2.4.3.5</w:t>
      </w:r>
      <w:r w:rsidRPr="0079589D">
        <w:rPr>
          <w:lang w:eastAsia="zh-CN"/>
        </w:rPr>
        <w:tab/>
        <w:t>Call failure</w:t>
      </w:r>
      <w:bookmarkEnd w:id="4056"/>
      <w:bookmarkEnd w:id="4057"/>
      <w:bookmarkEnd w:id="4058"/>
      <w:bookmarkEnd w:id="4059"/>
      <w:bookmarkEnd w:id="406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61" w:name="_CR10_3_2_4_4"/>
      <w:bookmarkStart w:id="4062" w:name="_Toc20152848"/>
      <w:bookmarkStart w:id="4063" w:name="_Toc27495513"/>
      <w:bookmarkStart w:id="4064" w:name="_Toc36108981"/>
      <w:bookmarkStart w:id="4065" w:name="_Toc45194769"/>
      <w:bookmarkStart w:id="4066" w:name="_Toc178199658"/>
      <w:bookmarkEnd w:id="4061"/>
      <w:r w:rsidRPr="0079589D">
        <w:rPr>
          <w:rFonts w:eastAsia="Malgun Gothic"/>
        </w:rPr>
        <w:t>10.3.2.4.4</w:t>
      </w:r>
      <w:r w:rsidRPr="0079589D">
        <w:rPr>
          <w:rFonts w:eastAsia="Malgun Gothic"/>
        </w:rPr>
        <w:tab/>
        <w:t>Private call setup in manual commencement mode</w:t>
      </w:r>
      <w:bookmarkEnd w:id="4062"/>
      <w:bookmarkEnd w:id="4063"/>
      <w:bookmarkEnd w:id="4064"/>
      <w:bookmarkEnd w:id="4065"/>
      <w:bookmarkEnd w:id="4066"/>
    </w:p>
    <w:p w14:paraId="7C53A105" w14:textId="51899CB7" w:rsidR="00F37BB3" w:rsidRPr="0079589D" w:rsidRDefault="00F37BB3" w:rsidP="00F1630B">
      <w:pPr>
        <w:pStyle w:val="Heading6"/>
        <w:numPr>
          <w:ilvl w:val="5"/>
          <w:numId w:val="0"/>
        </w:numPr>
        <w:ind w:left="1152" w:hanging="432"/>
        <w:rPr>
          <w:lang w:eastAsia="ko-KR"/>
        </w:rPr>
      </w:pPr>
      <w:bookmarkStart w:id="4067" w:name="_CR10_3_2_4_4_1"/>
      <w:bookmarkStart w:id="4068" w:name="_Toc20152849"/>
      <w:bookmarkStart w:id="4069" w:name="_Toc27495514"/>
      <w:bookmarkStart w:id="4070" w:name="_Toc36108982"/>
      <w:bookmarkStart w:id="4071" w:name="_Toc45194770"/>
      <w:bookmarkStart w:id="4072" w:name="_Toc178199659"/>
      <w:bookmarkEnd w:id="406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68"/>
      <w:bookmarkEnd w:id="4069"/>
      <w:bookmarkEnd w:id="4070"/>
      <w:bookmarkEnd w:id="4071"/>
      <w:bookmarkEnd w:id="407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73" w:name="_CR10_3_2_4_4_2"/>
      <w:bookmarkStart w:id="4074" w:name="_Toc20152850"/>
      <w:bookmarkStart w:id="4075" w:name="_Toc27495515"/>
      <w:bookmarkStart w:id="4076" w:name="_Toc36108983"/>
      <w:bookmarkStart w:id="4077" w:name="_Toc45194771"/>
      <w:bookmarkStart w:id="4078" w:name="_Toc178199660"/>
      <w:bookmarkEnd w:id="407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74"/>
      <w:bookmarkEnd w:id="4075"/>
      <w:bookmarkEnd w:id="4076"/>
      <w:bookmarkEnd w:id="4077"/>
      <w:bookmarkEnd w:id="407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079" w:name="_CR10_3_2_4_4_3"/>
      <w:bookmarkStart w:id="4080" w:name="_Toc20152851"/>
      <w:bookmarkStart w:id="4081" w:name="_Toc27495516"/>
      <w:bookmarkStart w:id="4082" w:name="_Toc36108984"/>
      <w:bookmarkStart w:id="4083" w:name="_Toc45194772"/>
      <w:bookmarkStart w:id="4084" w:name="_Toc178199661"/>
      <w:bookmarkEnd w:id="407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80"/>
      <w:bookmarkEnd w:id="4081"/>
      <w:bookmarkEnd w:id="4082"/>
      <w:bookmarkEnd w:id="4083"/>
      <w:bookmarkEnd w:id="408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85" w:name="_CR10_3_2_4_4_4"/>
      <w:bookmarkStart w:id="4086" w:name="_Toc20152852"/>
      <w:bookmarkStart w:id="4087" w:name="_Toc27495517"/>
      <w:bookmarkStart w:id="4088" w:name="_Toc36108985"/>
      <w:bookmarkStart w:id="4089" w:name="_Toc45194773"/>
      <w:bookmarkStart w:id="4090" w:name="_Toc178199662"/>
      <w:bookmarkEnd w:id="4085"/>
      <w:r w:rsidRPr="0079589D">
        <w:rPr>
          <w:lang w:eastAsia="zh-CN"/>
        </w:rPr>
        <w:t>10.3.2.4.4.4</w:t>
      </w:r>
      <w:r w:rsidRPr="0079589D">
        <w:rPr>
          <w:lang w:eastAsia="zh-CN"/>
        </w:rPr>
        <w:tab/>
        <w:t>P</w:t>
      </w:r>
      <w:r w:rsidRPr="0079589D">
        <w:rPr>
          <w:lang w:eastAsia="ko-KR"/>
        </w:rPr>
        <w:t>rivate call accept retransmission</w:t>
      </w:r>
      <w:bookmarkEnd w:id="4086"/>
      <w:bookmarkEnd w:id="4087"/>
      <w:bookmarkEnd w:id="4088"/>
      <w:bookmarkEnd w:id="4089"/>
      <w:bookmarkEnd w:id="409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91" w:name="_CR10_3_2_4_4_5"/>
      <w:bookmarkStart w:id="4092" w:name="_Toc20152853"/>
      <w:bookmarkStart w:id="4093" w:name="_Toc27495518"/>
      <w:bookmarkStart w:id="4094" w:name="_Toc36108986"/>
      <w:bookmarkStart w:id="4095" w:name="_Toc45194774"/>
      <w:bookmarkStart w:id="4096" w:name="_Toc178199663"/>
      <w:bookmarkEnd w:id="4091"/>
      <w:r w:rsidRPr="0079589D">
        <w:rPr>
          <w:lang w:eastAsia="zh-CN"/>
        </w:rPr>
        <w:t>10.3.2.4.4.5</w:t>
      </w:r>
      <w:r w:rsidRPr="0079589D">
        <w:rPr>
          <w:lang w:eastAsia="zh-CN"/>
        </w:rPr>
        <w:tab/>
        <w:t>Establishing the call</w:t>
      </w:r>
      <w:bookmarkEnd w:id="4092"/>
      <w:bookmarkEnd w:id="4093"/>
      <w:bookmarkEnd w:id="4094"/>
      <w:bookmarkEnd w:id="4095"/>
      <w:bookmarkEnd w:id="409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97" w:name="_CR10_3_2_4_4_6"/>
      <w:bookmarkStart w:id="4098" w:name="_Toc20152854"/>
      <w:bookmarkStart w:id="4099" w:name="_Toc27495519"/>
      <w:bookmarkStart w:id="4100" w:name="_Toc36108987"/>
      <w:bookmarkStart w:id="4101" w:name="_Toc45194775"/>
      <w:bookmarkStart w:id="4102" w:name="_Toc178199664"/>
      <w:bookmarkEnd w:id="4097"/>
      <w:r w:rsidRPr="0079589D">
        <w:rPr>
          <w:lang w:eastAsia="zh-CN"/>
        </w:rPr>
        <w:t>10.3.2.4.4.6</w:t>
      </w:r>
      <w:r w:rsidRPr="0079589D">
        <w:rPr>
          <w:lang w:eastAsia="zh-CN"/>
        </w:rPr>
        <w:tab/>
        <w:t>Call failure</w:t>
      </w:r>
      <w:bookmarkEnd w:id="4098"/>
      <w:bookmarkEnd w:id="4099"/>
      <w:bookmarkEnd w:id="4100"/>
      <w:bookmarkEnd w:id="4101"/>
      <w:bookmarkEnd w:id="410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03" w:name="_CR10_3_2_4_4_7"/>
      <w:bookmarkStart w:id="4104" w:name="_Toc20152855"/>
      <w:bookmarkStart w:id="4105" w:name="_Toc27495520"/>
      <w:bookmarkStart w:id="4106" w:name="_Toc36108988"/>
      <w:bookmarkStart w:id="4107" w:name="_Toc45194776"/>
      <w:bookmarkStart w:id="4108" w:name="_Toc178199665"/>
      <w:bookmarkEnd w:id="410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04"/>
      <w:bookmarkEnd w:id="4105"/>
      <w:bookmarkEnd w:id="4106"/>
      <w:bookmarkEnd w:id="4107"/>
      <w:bookmarkEnd w:id="410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09" w:name="_CR10_3_2_4_4_8"/>
      <w:bookmarkStart w:id="4110" w:name="_Toc20152856"/>
      <w:bookmarkStart w:id="4111" w:name="_Toc27495521"/>
      <w:bookmarkStart w:id="4112" w:name="_Toc36108989"/>
      <w:bookmarkStart w:id="4113" w:name="_Toc45194777"/>
      <w:bookmarkStart w:id="4114" w:name="_Toc178199666"/>
      <w:bookmarkEnd w:id="410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10"/>
      <w:bookmarkEnd w:id="4111"/>
      <w:bookmarkEnd w:id="4112"/>
      <w:bookmarkEnd w:id="4113"/>
      <w:bookmarkEnd w:id="411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15" w:name="_CR10_3_2_4_5"/>
      <w:bookmarkStart w:id="4116" w:name="_Toc20152857"/>
      <w:bookmarkStart w:id="4117" w:name="_Toc27495522"/>
      <w:bookmarkStart w:id="4118" w:name="_Toc36108990"/>
      <w:bookmarkStart w:id="4119" w:name="_Toc45194778"/>
      <w:bookmarkStart w:id="4120" w:name="_Toc178199667"/>
      <w:bookmarkEnd w:id="4115"/>
      <w:r w:rsidRPr="0079589D">
        <w:rPr>
          <w:rFonts w:eastAsia="Malgun Gothic"/>
        </w:rPr>
        <w:t>10.3.2.4.5</w:t>
      </w:r>
      <w:r w:rsidRPr="0079589D">
        <w:rPr>
          <w:rFonts w:eastAsia="Malgun Gothic"/>
        </w:rPr>
        <w:tab/>
        <w:t>Private call release</w:t>
      </w:r>
      <w:bookmarkEnd w:id="4116"/>
      <w:bookmarkEnd w:id="4117"/>
      <w:bookmarkEnd w:id="4118"/>
      <w:bookmarkEnd w:id="4119"/>
      <w:bookmarkEnd w:id="4120"/>
    </w:p>
    <w:p w14:paraId="1108F7E3" w14:textId="4467F3FB" w:rsidR="00F37BB3" w:rsidRPr="0079589D" w:rsidRDefault="00F37BB3" w:rsidP="00F1630B">
      <w:pPr>
        <w:pStyle w:val="Heading6"/>
        <w:numPr>
          <w:ilvl w:val="5"/>
          <w:numId w:val="0"/>
        </w:numPr>
        <w:ind w:left="1152" w:hanging="432"/>
        <w:rPr>
          <w:lang w:eastAsia="ko-KR"/>
        </w:rPr>
      </w:pPr>
      <w:bookmarkStart w:id="4121" w:name="_CR10_3_2_4_5_1"/>
      <w:bookmarkStart w:id="4122" w:name="_Toc20152858"/>
      <w:bookmarkStart w:id="4123" w:name="_Toc27495523"/>
      <w:bookmarkStart w:id="4124" w:name="_Toc36108991"/>
      <w:bookmarkStart w:id="4125" w:name="_Toc45194779"/>
      <w:bookmarkStart w:id="4126" w:name="_Toc178199668"/>
      <w:bookmarkEnd w:id="412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22"/>
      <w:bookmarkEnd w:id="4123"/>
      <w:bookmarkEnd w:id="4124"/>
      <w:bookmarkEnd w:id="4125"/>
      <w:bookmarkEnd w:id="412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27" w:name="_CR10_3_2_4_5_2"/>
      <w:bookmarkStart w:id="4128" w:name="_Toc20152859"/>
      <w:bookmarkStart w:id="4129" w:name="_Toc27495524"/>
      <w:bookmarkStart w:id="4130" w:name="_Toc36108992"/>
      <w:bookmarkStart w:id="4131" w:name="_Toc45194780"/>
      <w:bookmarkStart w:id="4132" w:name="_Toc178199669"/>
      <w:bookmarkEnd w:id="412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28"/>
      <w:bookmarkEnd w:id="4129"/>
      <w:bookmarkEnd w:id="4130"/>
      <w:bookmarkEnd w:id="4131"/>
      <w:bookmarkEnd w:id="413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33" w:name="_CR10_3_2_4_5_3"/>
      <w:bookmarkStart w:id="4134" w:name="_Toc20152860"/>
      <w:bookmarkStart w:id="4135" w:name="_Toc27495525"/>
      <w:bookmarkStart w:id="4136" w:name="_Toc36108993"/>
      <w:bookmarkStart w:id="4137" w:name="_Toc45194781"/>
      <w:bookmarkStart w:id="4138" w:name="_Toc178199670"/>
      <w:bookmarkEnd w:id="413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34"/>
      <w:bookmarkEnd w:id="4135"/>
      <w:bookmarkEnd w:id="4136"/>
      <w:bookmarkEnd w:id="4137"/>
      <w:bookmarkEnd w:id="413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39" w:name="_CR10_3_2_4_5_4"/>
      <w:bookmarkStart w:id="4140" w:name="_Toc20152861"/>
      <w:bookmarkStart w:id="4141" w:name="_Toc27495526"/>
      <w:bookmarkStart w:id="4142" w:name="_Toc36108994"/>
      <w:bookmarkStart w:id="4143" w:name="_Toc45194782"/>
      <w:bookmarkStart w:id="4144" w:name="_Toc178199671"/>
      <w:bookmarkEnd w:id="413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40"/>
      <w:bookmarkEnd w:id="4141"/>
      <w:bookmarkEnd w:id="4142"/>
      <w:bookmarkEnd w:id="4143"/>
      <w:bookmarkEnd w:id="414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145" w:name="_CR10_3_2_4_5_5"/>
      <w:bookmarkStart w:id="4146" w:name="_Toc20152862"/>
      <w:bookmarkStart w:id="4147" w:name="_Toc27495527"/>
      <w:bookmarkStart w:id="4148" w:name="_Toc36108995"/>
      <w:bookmarkStart w:id="4149" w:name="_Toc45194783"/>
      <w:bookmarkStart w:id="4150" w:name="_Toc178199672"/>
      <w:bookmarkEnd w:id="414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46"/>
      <w:bookmarkEnd w:id="4147"/>
      <w:bookmarkEnd w:id="4148"/>
      <w:bookmarkEnd w:id="4149"/>
      <w:bookmarkEnd w:id="415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151" w:name="_CR10_3_2_4_5_6"/>
      <w:bookmarkStart w:id="4152" w:name="_Toc20152863"/>
      <w:bookmarkStart w:id="4153" w:name="_Toc27495528"/>
      <w:bookmarkStart w:id="4154" w:name="_Toc36108996"/>
      <w:bookmarkStart w:id="4155" w:name="_Toc45194784"/>
      <w:bookmarkStart w:id="4156" w:name="_Toc178199673"/>
      <w:bookmarkEnd w:id="4151"/>
      <w:r w:rsidRPr="0079589D">
        <w:rPr>
          <w:lang w:eastAsia="zh-CN"/>
        </w:rPr>
        <w:t>10.3.2.4.5.</w:t>
      </w:r>
      <w:r w:rsidRPr="0079589D">
        <w:rPr>
          <w:lang w:eastAsia="ko-KR"/>
        </w:rPr>
        <w:t>6</w:t>
      </w:r>
      <w:r w:rsidRPr="0079589D">
        <w:rPr>
          <w:lang w:eastAsia="zh-CN"/>
        </w:rPr>
        <w:tab/>
        <w:t>Max duration reached</w:t>
      </w:r>
      <w:bookmarkEnd w:id="4152"/>
      <w:bookmarkEnd w:id="4153"/>
      <w:bookmarkEnd w:id="4154"/>
      <w:bookmarkEnd w:id="4155"/>
      <w:bookmarkEnd w:id="415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157" w:name="_CR10_3_2_4_5_7"/>
      <w:bookmarkStart w:id="4158" w:name="_Toc20152864"/>
      <w:bookmarkStart w:id="4159" w:name="_Toc27495529"/>
      <w:bookmarkStart w:id="4160" w:name="_Toc36108997"/>
      <w:bookmarkStart w:id="4161" w:name="_Toc45194785"/>
      <w:bookmarkStart w:id="4162" w:name="_Toc178199674"/>
      <w:bookmarkEnd w:id="4157"/>
      <w:r w:rsidRPr="0079589D">
        <w:t>10.3.2.4.5</w:t>
      </w:r>
      <w:r w:rsidRPr="0079589D">
        <w:rPr>
          <w:lang w:eastAsia="zh-CN"/>
        </w:rPr>
        <w:t>.</w:t>
      </w:r>
      <w:r w:rsidRPr="0079589D">
        <w:t>7</w:t>
      </w:r>
      <w:r w:rsidRPr="0079589D">
        <w:rPr>
          <w:lang w:eastAsia="zh-CN"/>
        </w:rPr>
        <w:tab/>
      </w:r>
      <w:r w:rsidRPr="0079589D">
        <w:t>Stop ignoring same call id</w:t>
      </w:r>
      <w:bookmarkEnd w:id="4158"/>
      <w:bookmarkEnd w:id="4159"/>
      <w:bookmarkEnd w:id="4160"/>
      <w:bookmarkEnd w:id="4161"/>
      <w:bookmarkEnd w:id="416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63" w:name="_CR10_3_2_4_5_8"/>
      <w:bookmarkStart w:id="4164" w:name="_Toc20152865"/>
      <w:bookmarkStart w:id="4165" w:name="_Toc27495530"/>
      <w:bookmarkStart w:id="4166" w:name="_Toc36108998"/>
      <w:bookmarkStart w:id="4167" w:name="_Toc45194786"/>
      <w:bookmarkStart w:id="4168" w:name="_Toc178199675"/>
      <w:bookmarkEnd w:id="416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64"/>
      <w:bookmarkEnd w:id="4165"/>
      <w:bookmarkEnd w:id="4166"/>
      <w:bookmarkEnd w:id="4167"/>
      <w:bookmarkEnd w:id="416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169" w:name="_CR10_3_2_4_5_9"/>
      <w:bookmarkStart w:id="4170" w:name="_Toc20152866"/>
      <w:bookmarkStart w:id="4171" w:name="_Toc27495531"/>
      <w:bookmarkStart w:id="4172" w:name="_Toc36108999"/>
      <w:bookmarkStart w:id="4173" w:name="_Toc45194787"/>
      <w:bookmarkStart w:id="4174" w:name="_Toc178199676"/>
      <w:bookmarkEnd w:id="416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70"/>
      <w:bookmarkEnd w:id="4171"/>
      <w:bookmarkEnd w:id="4172"/>
      <w:bookmarkEnd w:id="4173"/>
      <w:bookmarkEnd w:id="417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175" w:name="_CR10_3_2_4_6"/>
      <w:bookmarkStart w:id="4176" w:name="_Toc20152867"/>
      <w:bookmarkStart w:id="4177" w:name="_Toc27495532"/>
      <w:bookmarkStart w:id="4178" w:name="_Toc36109000"/>
      <w:bookmarkStart w:id="4179" w:name="_Toc45194788"/>
      <w:bookmarkStart w:id="4180" w:name="_Toc178199677"/>
      <w:bookmarkEnd w:id="4175"/>
      <w:r w:rsidRPr="0079589D">
        <w:t>10.3.2.4.6</w:t>
      </w:r>
      <w:r w:rsidRPr="0079589D">
        <w:tab/>
        <w:t>Error handling</w:t>
      </w:r>
      <w:bookmarkEnd w:id="4176"/>
      <w:bookmarkEnd w:id="4177"/>
      <w:bookmarkEnd w:id="4178"/>
      <w:bookmarkEnd w:id="4179"/>
      <w:bookmarkEnd w:id="4180"/>
    </w:p>
    <w:p w14:paraId="3609C247" w14:textId="4046413F" w:rsidR="00F37BB3" w:rsidRPr="0079589D" w:rsidRDefault="00F37BB3" w:rsidP="00F1630B">
      <w:pPr>
        <w:pStyle w:val="Heading6"/>
        <w:numPr>
          <w:ilvl w:val="5"/>
          <w:numId w:val="0"/>
        </w:numPr>
        <w:ind w:left="1152" w:hanging="432"/>
      </w:pPr>
      <w:bookmarkStart w:id="4181" w:name="_CR10_3_2_4_6_1"/>
      <w:bookmarkStart w:id="4182" w:name="_Toc20152868"/>
      <w:bookmarkStart w:id="4183" w:name="_Toc27495533"/>
      <w:bookmarkStart w:id="4184" w:name="_Toc36109001"/>
      <w:bookmarkStart w:id="4185" w:name="_Toc45194789"/>
      <w:bookmarkStart w:id="4186" w:name="_Toc178199678"/>
      <w:bookmarkEnd w:id="4181"/>
      <w:r w:rsidRPr="0079589D">
        <w:t>10.3.2.4.6.1</w:t>
      </w:r>
      <w:r w:rsidRPr="0079589D">
        <w:tab/>
        <w:t>Unexpected MONP message received</w:t>
      </w:r>
      <w:bookmarkEnd w:id="4182"/>
      <w:bookmarkEnd w:id="4183"/>
      <w:bookmarkEnd w:id="4184"/>
      <w:bookmarkEnd w:id="4185"/>
      <w:bookmarkEnd w:id="4186"/>
    </w:p>
    <w:p w14:paraId="2F6EE31A" w14:textId="77777777" w:rsidR="008F0411" w:rsidRPr="0079589D" w:rsidRDefault="008F0411" w:rsidP="008F0411">
      <w:pPr>
        <w:rPr>
          <w:lang w:eastAsia="ko-KR"/>
        </w:rPr>
      </w:pPr>
      <w:bookmarkStart w:id="4187" w:name="_Toc20152869"/>
      <w:bookmarkStart w:id="4188" w:name="_Toc27495534"/>
      <w:bookmarkStart w:id="4189" w:name="_Toc36109002"/>
      <w:bookmarkStart w:id="419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91" w:name="_CR10_3_2_4_6_2"/>
      <w:bookmarkStart w:id="4192" w:name="_Toc178199679"/>
      <w:bookmarkEnd w:id="4191"/>
      <w:r w:rsidRPr="0079589D">
        <w:t>10.3.2.4.6.2</w:t>
      </w:r>
      <w:r w:rsidRPr="0079589D">
        <w:tab/>
        <w:t>Unexpected indication from MCVideo user</w:t>
      </w:r>
      <w:bookmarkEnd w:id="4187"/>
      <w:bookmarkEnd w:id="4188"/>
      <w:bookmarkEnd w:id="4189"/>
      <w:bookmarkEnd w:id="4190"/>
      <w:bookmarkEnd w:id="419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193" w:name="_CR10_3_2_4_6_3"/>
      <w:bookmarkStart w:id="4194" w:name="_Toc20152870"/>
      <w:bookmarkStart w:id="4195" w:name="_Toc27495535"/>
      <w:bookmarkStart w:id="4196" w:name="_Toc36109003"/>
      <w:bookmarkStart w:id="4197" w:name="_Toc45194791"/>
      <w:bookmarkStart w:id="4198" w:name="_Toc178199680"/>
      <w:bookmarkEnd w:id="4193"/>
      <w:r w:rsidRPr="0079589D">
        <w:t>10.3.2.4.6.3</w:t>
      </w:r>
      <w:r w:rsidRPr="0079589D">
        <w:tab/>
        <w:t>Unexpected expiration of a timer</w:t>
      </w:r>
      <w:bookmarkEnd w:id="4194"/>
      <w:bookmarkEnd w:id="4195"/>
      <w:bookmarkEnd w:id="4196"/>
      <w:bookmarkEnd w:id="4197"/>
      <w:bookmarkEnd w:id="419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199" w:name="_CR11"/>
      <w:bookmarkStart w:id="4200" w:name="_Toc20152871"/>
      <w:bookmarkStart w:id="4201" w:name="_Toc27495536"/>
      <w:bookmarkStart w:id="4202" w:name="_Toc36109004"/>
      <w:bookmarkStart w:id="4203" w:name="_Toc45194792"/>
      <w:bookmarkStart w:id="4204" w:name="_Toc178199681"/>
      <w:bookmarkEnd w:id="4199"/>
      <w:r w:rsidRPr="0079589D">
        <w:t>11</w:t>
      </w:r>
      <w:r w:rsidRPr="0079589D">
        <w:tab/>
        <w:t>Emergency Alert</w:t>
      </w:r>
      <w:bookmarkEnd w:id="4200"/>
      <w:bookmarkEnd w:id="4201"/>
      <w:bookmarkEnd w:id="4202"/>
      <w:bookmarkEnd w:id="4203"/>
      <w:bookmarkEnd w:id="4204"/>
    </w:p>
    <w:p w14:paraId="79D12CBE" w14:textId="679192A7" w:rsidR="004C0652" w:rsidRPr="0079589D" w:rsidRDefault="004C0652" w:rsidP="00F1630B">
      <w:pPr>
        <w:pStyle w:val="Heading2"/>
      </w:pPr>
      <w:bookmarkStart w:id="4205" w:name="_CR11_1"/>
      <w:bookmarkStart w:id="4206" w:name="_Toc20152872"/>
      <w:bookmarkStart w:id="4207" w:name="_Toc27495537"/>
      <w:bookmarkStart w:id="4208" w:name="_Toc36109005"/>
      <w:bookmarkStart w:id="4209" w:name="_Toc45194793"/>
      <w:bookmarkStart w:id="4210" w:name="_Toc178199682"/>
      <w:bookmarkEnd w:id="4205"/>
      <w:r w:rsidRPr="0079589D">
        <w:t>11.1</w:t>
      </w:r>
      <w:r w:rsidRPr="0079589D">
        <w:tab/>
        <w:t>General</w:t>
      </w:r>
      <w:bookmarkEnd w:id="4206"/>
      <w:bookmarkEnd w:id="4207"/>
      <w:bookmarkEnd w:id="4208"/>
      <w:bookmarkEnd w:id="4209"/>
      <w:bookmarkEnd w:id="421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11" w:name="_CR11_2"/>
      <w:bookmarkStart w:id="4212" w:name="_Toc20152873"/>
      <w:bookmarkStart w:id="4213" w:name="_Toc27495538"/>
      <w:bookmarkStart w:id="4214" w:name="_Toc36109006"/>
      <w:bookmarkStart w:id="4215" w:name="_Toc45194794"/>
      <w:bookmarkStart w:id="4216" w:name="_Toc178199683"/>
      <w:bookmarkEnd w:id="4211"/>
      <w:r w:rsidRPr="0079589D">
        <w:t>11.2</w:t>
      </w:r>
      <w:r w:rsidRPr="0079589D">
        <w:tab/>
        <w:t>On-network emergency alert</w:t>
      </w:r>
      <w:bookmarkEnd w:id="4212"/>
      <w:bookmarkEnd w:id="4213"/>
      <w:bookmarkEnd w:id="4214"/>
      <w:bookmarkEnd w:id="4215"/>
      <w:bookmarkEnd w:id="4216"/>
    </w:p>
    <w:p w14:paraId="03829B3E" w14:textId="17D4AA13" w:rsidR="00137FC6" w:rsidRDefault="00137FC6" w:rsidP="00F1630B">
      <w:pPr>
        <w:pStyle w:val="Heading3"/>
        <w:rPr>
          <w:rFonts w:eastAsia="Malgun Gothic"/>
        </w:rPr>
      </w:pPr>
      <w:bookmarkStart w:id="4217" w:name="_CR11_2_1"/>
      <w:bookmarkStart w:id="4218" w:name="_Toc20152874"/>
      <w:bookmarkStart w:id="4219" w:name="_Toc27495539"/>
      <w:bookmarkStart w:id="4220" w:name="_Toc36109007"/>
      <w:bookmarkStart w:id="4221" w:name="_Toc45194795"/>
      <w:bookmarkStart w:id="4222" w:name="_Toc178199684"/>
      <w:bookmarkEnd w:id="4217"/>
      <w:r>
        <w:rPr>
          <w:rFonts w:eastAsia="Malgun Gothic"/>
        </w:rPr>
        <w:t>11.2.1</w:t>
      </w:r>
      <w:r>
        <w:rPr>
          <w:rFonts w:eastAsia="Malgun Gothic"/>
        </w:rPr>
        <w:tab/>
        <w:t>Client procedures</w:t>
      </w:r>
      <w:bookmarkEnd w:id="4218"/>
      <w:bookmarkEnd w:id="4219"/>
      <w:bookmarkEnd w:id="4220"/>
      <w:bookmarkEnd w:id="4221"/>
      <w:bookmarkEnd w:id="4222"/>
    </w:p>
    <w:p w14:paraId="448A517F" w14:textId="18252671" w:rsidR="00137FC6" w:rsidRDefault="00137FC6" w:rsidP="00F1630B">
      <w:pPr>
        <w:pStyle w:val="Heading4"/>
      </w:pPr>
      <w:bookmarkStart w:id="4223" w:name="_CR11_2_1_1"/>
      <w:bookmarkStart w:id="4224" w:name="_Toc20152875"/>
      <w:bookmarkStart w:id="4225" w:name="_Toc27495540"/>
      <w:bookmarkStart w:id="4226" w:name="_Toc36109008"/>
      <w:bookmarkStart w:id="4227" w:name="_Toc45194796"/>
      <w:bookmarkStart w:id="4228" w:name="_Toc178199685"/>
      <w:bookmarkEnd w:id="4223"/>
      <w:r>
        <w:rPr>
          <w:rFonts w:eastAsia="Malgun Gothic"/>
        </w:rPr>
        <w:t>11.2.1.1</w:t>
      </w:r>
      <w:r>
        <w:rPr>
          <w:rFonts w:eastAsia="Malgun Gothic"/>
        </w:rPr>
        <w:tab/>
        <w:t>Emergency alert origination</w:t>
      </w:r>
      <w:bookmarkEnd w:id="4224"/>
      <w:bookmarkEnd w:id="4225"/>
      <w:bookmarkEnd w:id="4226"/>
      <w:bookmarkEnd w:id="4227"/>
      <w:bookmarkEnd w:id="422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29" w:name="_CR11_2_1_2"/>
      <w:bookmarkStart w:id="4230" w:name="_Toc20152876"/>
      <w:bookmarkStart w:id="4231" w:name="_Toc27495541"/>
      <w:bookmarkStart w:id="4232" w:name="_Toc36109009"/>
      <w:bookmarkStart w:id="4233" w:name="_Toc45194797"/>
      <w:bookmarkStart w:id="4234" w:name="_Toc178199686"/>
      <w:bookmarkEnd w:id="4229"/>
      <w:r>
        <w:rPr>
          <w:rFonts w:eastAsia="Malgun Gothic"/>
        </w:rPr>
        <w:t>11.2.1.2</w:t>
      </w:r>
      <w:r>
        <w:rPr>
          <w:rFonts w:eastAsia="Malgun Gothic"/>
        </w:rPr>
        <w:tab/>
        <w:t>Emergency alert cancellation</w:t>
      </w:r>
      <w:bookmarkEnd w:id="4230"/>
      <w:bookmarkEnd w:id="4231"/>
      <w:bookmarkEnd w:id="4232"/>
      <w:bookmarkEnd w:id="4233"/>
      <w:bookmarkEnd w:id="423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35" w:name="_CR11_2_1_3"/>
      <w:bookmarkStart w:id="4236" w:name="_Toc20152877"/>
      <w:bookmarkStart w:id="4237" w:name="_Toc27495542"/>
      <w:bookmarkStart w:id="4238" w:name="_Toc36109010"/>
      <w:bookmarkStart w:id="4239" w:name="_Toc45194798"/>
      <w:bookmarkStart w:id="4240" w:name="_Toc178199687"/>
      <w:bookmarkEnd w:id="4235"/>
      <w:r>
        <w:rPr>
          <w:rFonts w:eastAsia="Malgun Gothic"/>
        </w:rPr>
        <w:t>11.2.1.3</w:t>
      </w:r>
      <w:r>
        <w:rPr>
          <w:rFonts w:eastAsia="Malgun Gothic"/>
        </w:rPr>
        <w:tab/>
        <w:t>MCVideo client receives an MCVideo emergency alert or call notification</w:t>
      </w:r>
      <w:bookmarkEnd w:id="4236"/>
      <w:bookmarkEnd w:id="4237"/>
      <w:bookmarkEnd w:id="4238"/>
      <w:bookmarkEnd w:id="4239"/>
      <w:bookmarkEnd w:id="424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41" w:name="_CR11_2_1_4"/>
      <w:bookmarkStart w:id="4242" w:name="_Toc20156332"/>
      <w:bookmarkStart w:id="4243" w:name="_Toc27501490"/>
      <w:bookmarkStart w:id="4244" w:name="_Toc36049616"/>
      <w:bookmarkStart w:id="4245" w:name="_Toc45210382"/>
      <w:bookmarkStart w:id="4246" w:name="_Toc51861207"/>
      <w:bookmarkStart w:id="4247" w:name="_Toc59212531"/>
      <w:bookmarkStart w:id="4248" w:name="_Toc20152878"/>
      <w:bookmarkStart w:id="4249" w:name="_Toc27495543"/>
      <w:bookmarkStart w:id="4250" w:name="_Toc36109011"/>
      <w:bookmarkStart w:id="4251" w:name="_Toc45194799"/>
      <w:bookmarkStart w:id="4252" w:name="_Toc178199688"/>
      <w:bookmarkEnd w:id="424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242"/>
      <w:bookmarkEnd w:id="4243"/>
      <w:bookmarkEnd w:id="4244"/>
      <w:bookmarkEnd w:id="4245"/>
      <w:bookmarkEnd w:id="4246"/>
      <w:bookmarkEnd w:id="4247"/>
      <w:bookmarkEnd w:id="425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53" w:name="_CR11_2_1_5"/>
      <w:bookmarkStart w:id="4254" w:name="_Toc178199689"/>
      <w:bookmarkEnd w:id="4253"/>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5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55" w:name="_CR11_2_2"/>
      <w:bookmarkStart w:id="4256" w:name="_Toc178199690"/>
      <w:bookmarkEnd w:id="4255"/>
      <w:r>
        <w:rPr>
          <w:noProof/>
        </w:rPr>
        <w:t>11.2.2</w:t>
      </w:r>
      <w:r>
        <w:rPr>
          <w:noProof/>
        </w:rPr>
        <w:tab/>
        <w:t>Participating MCVideo function procedures</w:t>
      </w:r>
      <w:bookmarkEnd w:id="4248"/>
      <w:bookmarkEnd w:id="4249"/>
      <w:bookmarkEnd w:id="4250"/>
      <w:bookmarkEnd w:id="4251"/>
      <w:bookmarkEnd w:id="4256"/>
    </w:p>
    <w:p w14:paraId="3DB14596" w14:textId="21ECF5D0" w:rsidR="00137FC6" w:rsidRPr="00936DD0" w:rsidRDefault="00137FC6" w:rsidP="00F1630B">
      <w:pPr>
        <w:pStyle w:val="Heading4"/>
      </w:pPr>
      <w:bookmarkStart w:id="4257" w:name="_CR11_2_2_1"/>
      <w:bookmarkStart w:id="4258" w:name="_Toc20152879"/>
      <w:bookmarkStart w:id="4259" w:name="_Toc27495544"/>
      <w:bookmarkStart w:id="4260" w:name="_Toc36109012"/>
      <w:bookmarkStart w:id="4261" w:name="_Toc45194800"/>
      <w:bookmarkStart w:id="4262" w:name="_Toc178199691"/>
      <w:bookmarkEnd w:id="4257"/>
      <w:r>
        <w:t>11.2.2.1</w:t>
      </w:r>
      <w:r>
        <w:tab/>
        <w:t xml:space="preserve">Receipt of a </w:t>
      </w:r>
      <w:r w:rsidRPr="0015289D">
        <w:t>SIP MESSAGE request for emergency notification</w:t>
      </w:r>
      <w:r>
        <w:t xml:space="preserve"> from the served MCVideo client</w:t>
      </w:r>
      <w:bookmarkEnd w:id="4258"/>
      <w:bookmarkEnd w:id="4259"/>
      <w:bookmarkEnd w:id="4260"/>
      <w:bookmarkEnd w:id="4261"/>
      <w:bookmarkEnd w:id="426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263" w:name="_CR11_2_2_2"/>
      <w:bookmarkStart w:id="4264" w:name="_Toc20152880"/>
      <w:bookmarkStart w:id="4265" w:name="_Toc27495545"/>
      <w:bookmarkStart w:id="4266" w:name="_Toc36109013"/>
      <w:bookmarkStart w:id="4267" w:name="_Toc45194801"/>
      <w:bookmarkStart w:id="4268" w:name="_Toc178199692"/>
      <w:bookmarkEnd w:id="4263"/>
      <w:r>
        <w:t>11.2.2.2</w:t>
      </w:r>
      <w:r>
        <w:tab/>
        <w:t xml:space="preserve">Receipt of a </w:t>
      </w:r>
      <w:r w:rsidRPr="0015289D">
        <w:t>SIP MESSAGE request for emergency notification</w:t>
      </w:r>
      <w:r>
        <w:t xml:space="preserve"> for terminating MCVideo client</w:t>
      </w:r>
      <w:bookmarkEnd w:id="4264"/>
      <w:bookmarkEnd w:id="4265"/>
      <w:bookmarkEnd w:id="4266"/>
      <w:bookmarkEnd w:id="4267"/>
      <w:bookmarkEnd w:id="426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69" w:name="_CR11_2_2_3"/>
      <w:bookmarkStart w:id="4270" w:name="_Toc20152881"/>
      <w:bookmarkStart w:id="4271" w:name="_Toc27495546"/>
      <w:bookmarkStart w:id="4272" w:name="_Toc36109014"/>
      <w:bookmarkStart w:id="4273" w:name="_Toc45194802"/>
      <w:bookmarkStart w:id="4274" w:name="_Toc178199693"/>
      <w:bookmarkEnd w:id="4269"/>
      <w:r>
        <w:t>11.2</w:t>
      </w:r>
      <w:r w:rsidRPr="00514B51">
        <w:t>.2</w:t>
      </w:r>
      <w:r>
        <w:t>.3</w:t>
      </w:r>
      <w:r w:rsidRPr="00514B51">
        <w:tab/>
        <w:t xml:space="preserve">Receipt of a SIP MESSAGE request </w:t>
      </w:r>
      <w:r>
        <w:t>indicating successful delivery of emergency notification</w:t>
      </w:r>
      <w:bookmarkEnd w:id="4270"/>
      <w:bookmarkEnd w:id="4271"/>
      <w:bookmarkEnd w:id="4272"/>
      <w:bookmarkEnd w:id="4273"/>
      <w:bookmarkEnd w:id="427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75" w:name="_CR11_2_3"/>
      <w:bookmarkStart w:id="4276" w:name="_Toc20152882"/>
      <w:bookmarkStart w:id="4277" w:name="_Toc27495547"/>
      <w:bookmarkStart w:id="4278" w:name="_Toc36109015"/>
      <w:bookmarkStart w:id="4279" w:name="_Toc45194803"/>
      <w:bookmarkStart w:id="4280" w:name="_Toc178199694"/>
      <w:bookmarkEnd w:id="4275"/>
      <w:r>
        <w:rPr>
          <w:noProof/>
        </w:rPr>
        <w:t>11.2.3</w:t>
      </w:r>
      <w:r>
        <w:rPr>
          <w:noProof/>
        </w:rPr>
        <w:tab/>
        <w:t>Controlling MCVideo function procedures</w:t>
      </w:r>
      <w:bookmarkEnd w:id="4276"/>
      <w:bookmarkEnd w:id="4277"/>
      <w:bookmarkEnd w:id="4278"/>
      <w:bookmarkEnd w:id="4279"/>
      <w:bookmarkEnd w:id="4280"/>
    </w:p>
    <w:p w14:paraId="66C82FCC" w14:textId="46FA15DD" w:rsidR="00137FC6" w:rsidRPr="00F678B4" w:rsidRDefault="00137FC6" w:rsidP="00F1630B">
      <w:pPr>
        <w:pStyle w:val="Heading4"/>
      </w:pPr>
      <w:bookmarkStart w:id="4281" w:name="_CR11_2_3_1"/>
      <w:bookmarkStart w:id="4282" w:name="_Toc20152883"/>
      <w:bookmarkStart w:id="4283" w:name="_Toc27495548"/>
      <w:bookmarkStart w:id="4284" w:name="_Toc36109016"/>
      <w:bookmarkStart w:id="4285" w:name="_Toc45194804"/>
      <w:bookmarkStart w:id="4286" w:name="_Toc178199695"/>
      <w:bookmarkEnd w:id="4281"/>
      <w:r>
        <w:t>11.2.3.1</w:t>
      </w:r>
      <w:r>
        <w:tab/>
        <w:t xml:space="preserve">Handling of a </w:t>
      </w:r>
      <w:r w:rsidRPr="0015289D">
        <w:t>SIP MESSAGE request for emergency notification</w:t>
      </w:r>
      <w:bookmarkEnd w:id="4282"/>
      <w:bookmarkEnd w:id="4283"/>
      <w:bookmarkEnd w:id="4284"/>
      <w:bookmarkEnd w:id="4285"/>
      <w:bookmarkEnd w:id="428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87" w:name="_CR11_2_3_2"/>
      <w:bookmarkStart w:id="4288" w:name="_Toc20152884"/>
      <w:bookmarkStart w:id="4289" w:name="_Toc27495549"/>
      <w:bookmarkStart w:id="4290" w:name="_Toc36109017"/>
      <w:bookmarkStart w:id="4291" w:name="_Toc45194805"/>
      <w:bookmarkStart w:id="4292" w:name="_Toc178199696"/>
      <w:bookmarkEnd w:id="4287"/>
      <w:r>
        <w:t>11.2.3.2</w:t>
      </w:r>
      <w:r>
        <w:tab/>
        <w:t xml:space="preserve">Handling of a </w:t>
      </w:r>
      <w:r w:rsidRPr="0015289D">
        <w:t xml:space="preserve">SIP MESSAGE request for emergency </w:t>
      </w:r>
      <w:r>
        <w:t>alert cancellation</w:t>
      </w:r>
      <w:bookmarkEnd w:id="4288"/>
      <w:bookmarkEnd w:id="4289"/>
      <w:bookmarkEnd w:id="4290"/>
      <w:bookmarkEnd w:id="4291"/>
      <w:bookmarkEnd w:id="429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93" w:name="_Toc178199697"/>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293"/>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94" w:name="_CR11_3"/>
      <w:bookmarkStart w:id="4295" w:name="_Toc20152885"/>
      <w:bookmarkStart w:id="4296" w:name="_Toc27495550"/>
      <w:bookmarkStart w:id="4297" w:name="_Toc36109018"/>
      <w:bookmarkStart w:id="4298" w:name="_Toc45194806"/>
      <w:bookmarkStart w:id="4299" w:name="_Toc178199698"/>
      <w:bookmarkEnd w:id="4294"/>
      <w:r w:rsidRPr="0079589D">
        <w:t>11.3</w:t>
      </w:r>
      <w:r w:rsidRPr="0079589D">
        <w:tab/>
        <w:t>Off-network emergency alert</w:t>
      </w:r>
      <w:bookmarkEnd w:id="4295"/>
      <w:bookmarkEnd w:id="4296"/>
      <w:bookmarkEnd w:id="4297"/>
      <w:bookmarkEnd w:id="4298"/>
      <w:bookmarkEnd w:id="4299"/>
    </w:p>
    <w:p w14:paraId="798F7F72" w14:textId="4B8E6E48" w:rsidR="004C0652" w:rsidRPr="0079589D" w:rsidRDefault="004C0652" w:rsidP="00F1630B">
      <w:pPr>
        <w:pStyle w:val="Heading3"/>
        <w:rPr>
          <w:rFonts w:eastAsia="Malgun Gothic"/>
        </w:rPr>
      </w:pPr>
      <w:bookmarkStart w:id="4300" w:name="_CR11_3_1"/>
      <w:bookmarkStart w:id="4301" w:name="_Toc20152886"/>
      <w:bookmarkStart w:id="4302" w:name="_Toc27495551"/>
      <w:bookmarkStart w:id="4303" w:name="_Toc36109019"/>
      <w:bookmarkStart w:id="4304" w:name="_Toc45194807"/>
      <w:bookmarkStart w:id="4305" w:name="_Toc178199699"/>
      <w:bookmarkEnd w:id="4300"/>
      <w:r w:rsidRPr="0079589D">
        <w:rPr>
          <w:rFonts w:eastAsia="Malgun Gothic"/>
        </w:rPr>
        <w:t>11.3.1</w:t>
      </w:r>
      <w:r w:rsidRPr="0079589D">
        <w:rPr>
          <w:rFonts w:eastAsia="Malgun Gothic"/>
        </w:rPr>
        <w:tab/>
        <w:t>General</w:t>
      </w:r>
      <w:bookmarkEnd w:id="4301"/>
      <w:bookmarkEnd w:id="4302"/>
      <w:bookmarkEnd w:id="4303"/>
      <w:bookmarkEnd w:id="4304"/>
      <w:bookmarkEnd w:id="4305"/>
    </w:p>
    <w:p w14:paraId="11193C4B" w14:textId="21BA0080" w:rsidR="004C0652" w:rsidRPr="0079589D" w:rsidRDefault="004C0652" w:rsidP="00F1630B">
      <w:pPr>
        <w:pStyle w:val="Heading3"/>
        <w:rPr>
          <w:rFonts w:eastAsia="Malgun Gothic"/>
        </w:rPr>
      </w:pPr>
      <w:bookmarkStart w:id="4306" w:name="_CR11_3_2"/>
      <w:bookmarkStart w:id="4307" w:name="_Toc20152887"/>
      <w:bookmarkStart w:id="4308" w:name="_Toc27495552"/>
      <w:bookmarkStart w:id="4309" w:name="_Toc36109020"/>
      <w:bookmarkStart w:id="4310" w:name="_Toc45194808"/>
      <w:bookmarkStart w:id="4311" w:name="_Toc178199700"/>
      <w:bookmarkEnd w:id="4306"/>
      <w:r w:rsidRPr="0079589D">
        <w:rPr>
          <w:rFonts w:eastAsia="Malgun Gothic"/>
        </w:rPr>
        <w:t>11.3.2</w:t>
      </w:r>
      <w:r w:rsidRPr="0079589D">
        <w:rPr>
          <w:rFonts w:eastAsia="Malgun Gothic"/>
        </w:rPr>
        <w:tab/>
        <w:t>Basic state machine</w:t>
      </w:r>
      <w:bookmarkEnd w:id="4307"/>
      <w:bookmarkEnd w:id="4308"/>
      <w:bookmarkEnd w:id="4309"/>
      <w:bookmarkEnd w:id="4310"/>
      <w:bookmarkEnd w:id="4311"/>
    </w:p>
    <w:p w14:paraId="102AB0BD" w14:textId="0D1FAEFB" w:rsidR="004C0652" w:rsidRPr="0079589D" w:rsidRDefault="004C0652" w:rsidP="00F1630B">
      <w:pPr>
        <w:pStyle w:val="Heading4"/>
        <w:rPr>
          <w:rFonts w:eastAsia="Malgun Gothic"/>
        </w:rPr>
      </w:pPr>
      <w:bookmarkStart w:id="4312" w:name="_CR11_3_2_1"/>
      <w:bookmarkStart w:id="4313" w:name="_Toc20152888"/>
      <w:bookmarkStart w:id="4314" w:name="_Toc27495553"/>
      <w:bookmarkStart w:id="4315" w:name="_Toc36109021"/>
      <w:bookmarkStart w:id="4316" w:name="_Toc45194809"/>
      <w:bookmarkStart w:id="4317" w:name="_Toc178199701"/>
      <w:bookmarkEnd w:id="4312"/>
      <w:r w:rsidRPr="0079589D">
        <w:rPr>
          <w:rFonts w:eastAsia="Malgun Gothic"/>
        </w:rPr>
        <w:t>11.3.2.1</w:t>
      </w:r>
      <w:r w:rsidRPr="0079589D">
        <w:rPr>
          <w:rFonts w:eastAsia="Malgun Gothic"/>
        </w:rPr>
        <w:tab/>
        <w:t>General</w:t>
      </w:r>
      <w:bookmarkEnd w:id="4313"/>
      <w:bookmarkEnd w:id="4314"/>
      <w:bookmarkEnd w:id="4315"/>
      <w:bookmarkEnd w:id="4316"/>
      <w:bookmarkEnd w:id="4317"/>
    </w:p>
    <w:p w14:paraId="50CAEB92" w14:textId="1F60D8AB" w:rsidR="004C0652" w:rsidRPr="0079589D" w:rsidRDefault="004C0652" w:rsidP="00F1630B">
      <w:pPr>
        <w:pStyle w:val="Heading4"/>
        <w:rPr>
          <w:rFonts w:eastAsia="Malgun Gothic"/>
          <w:lang w:eastAsia="zh-CN"/>
        </w:rPr>
      </w:pPr>
      <w:bookmarkStart w:id="4318" w:name="_CR11_3_2_2"/>
      <w:bookmarkStart w:id="4319" w:name="_Toc20152889"/>
      <w:bookmarkStart w:id="4320" w:name="_Toc27495554"/>
      <w:bookmarkStart w:id="4321" w:name="_Toc36109022"/>
      <w:bookmarkStart w:id="4322" w:name="_Toc45194810"/>
      <w:bookmarkStart w:id="4323" w:name="_Toc178199702"/>
      <w:bookmarkEnd w:id="431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19"/>
      <w:bookmarkEnd w:id="4320"/>
      <w:bookmarkEnd w:id="4321"/>
      <w:bookmarkEnd w:id="4322"/>
      <w:bookmarkEnd w:id="4323"/>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4pt;height:186.7pt" o:ole="">
            <v:imagedata r:id="rId43" o:title=""/>
          </v:shape>
          <o:OLEObject Type="Embed" ProgID="Visio.Drawing.11" ShapeID="_x0000_i1036" DrawAspect="Content" ObjectID="_1788812234" r:id="rId44"/>
        </w:object>
      </w:r>
    </w:p>
    <w:p w14:paraId="3658B73F" w14:textId="77777777" w:rsidR="004C0652" w:rsidRPr="0079589D" w:rsidRDefault="004C0652" w:rsidP="004C0652">
      <w:pPr>
        <w:pStyle w:val="TF"/>
      </w:pPr>
      <w:bookmarkStart w:id="4324" w:name="_CRFigure11_3_2_21"/>
      <w:r w:rsidRPr="0079589D">
        <w:rPr>
          <w:lang w:eastAsia="zh-CN"/>
        </w:rPr>
        <w:t>Figure </w:t>
      </w:r>
      <w:bookmarkEnd w:id="4324"/>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25" w:name="_CR11_3_2_3"/>
      <w:bookmarkStart w:id="4326" w:name="_Toc20152890"/>
      <w:bookmarkStart w:id="4327" w:name="_Toc27495555"/>
      <w:bookmarkStart w:id="4328" w:name="_Toc36109023"/>
      <w:bookmarkStart w:id="4329" w:name="_Toc45194811"/>
      <w:bookmarkStart w:id="4330" w:name="_Toc178199703"/>
      <w:bookmarkEnd w:id="4325"/>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26"/>
      <w:bookmarkEnd w:id="4327"/>
      <w:bookmarkEnd w:id="4328"/>
      <w:bookmarkEnd w:id="4329"/>
      <w:bookmarkEnd w:id="4330"/>
    </w:p>
    <w:p w14:paraId="5C118CAD" w14:textId="63915EBE" w:rsidR="004C0652" w:rsidRPr="0079589D" w:rsidRDefault="004C0652" w:rsidP="00F1630B">
      <w:pPr>
        <w:pStyle w:val="Heading5"/>
        <w:rPr>
          <w:rFonts w:eastAsia="Malgun Gothic"/>
        </w:rPr>
      </w:pPr>
      <w:bookmarkStart w:id="4331" w:name="_CR11_3_2_3_1"/>
      <w:bookmarkStart w:id="4332" w:name="_Toc20152891"/>
      <w:bookmarkStart w:id="4333" w:name="_Toc27495556"/>
      <w:bookmarkStart w:id="4334" w:name="_Toc36109024"/>
      <w:bookmarkStart w:id="4335" w:name="_Toc45194812"/>
      <w:bookmarkStart w:id="4336" w:name="_Toc178199704"/>
      <w:bookmarkEnd w:id="4331"/>
      <w:r w:rsidRPr="0079589D">
        <w:rPr>
          <w:rFonts w:eastAsia="Malgun Gothic"/>
        </w:rPr>
        <w:t>11.3.2.3.1</w:t>
      </w:r>
      <w:r w:rsidRPr="0079589D">
        <w:rPr>
          <w:rFonts w:eastAsia="Malgun Gothic"/>
        </w:rPr>
        <w:tab/>
        <w:t>E1: Not in emergency state</w:t>
      </w:r>
      <w:bookmarkEnd w:id="4332"/>
      <w:bookmarkEnd w:id="4333"/>
      <w:bookmarkEnd w:id="4334"/>
      <w:bookmarkEnd w:id="4335"/>
      <w:bookmarkEnd w:id="4336"/>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37" w:name="_CR11_3_2_3_2"/>
      <w:bookmarkStart w:id="4338" w:name="_Toc20152892"/>
      <w:bookmarkStart w:id="4339" w:name="_Toc27495557"/>
      <w:bookmarkStart w:id="4340" w:name="_Toc36109025"/>
      <w:bookmarkStart w:id="4341" w:name="_Toc45194813"/>
      <w:bookmarkStart w:id="4342" w:name="_Toc178199705"/>
      <w:bookmarkEnd w:id="4337"/>
      <w:r w:rsidRPr="0079589D">
        <w:rPr>
          <w:rFonts w:eastAsia="Malgun Gothic"/>
          <w:lang w:eastAsia="zh-CN"/>
        </w:rPr>
        <w:t>11.3.2.3.2</w:t>
      </w:r>
      <w:r w:rsidRPr="0079589D">
        <w:rPr>
          <w:rFonts w:eastAsia="Malgun Gothic"/>
          <w:lang w:eastAsia="zh-CN"/>
        </w:rPr>
        <w:tab/>
        <w:t>E2: Emergency state</w:t>
      </w:r>
      <w:bookmarkEnd w:id="4338"/>
      <w:bookmarkEnd w:id="4339"/>
      <w:bookmarkEnd w:id="4340"/>
      <w:bookmarkEnd w:id="4341"/>
      <w:bookmarkEnd w:id="4342"/>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43" w:name="_CR11_3_3"/>
      <w:bookmarkStart w:id="4344" w:name="_Toc20152893"/>
      <w:bookmarkStart w:id="4345" w:name="_Toc27495558"/>
      <w:bookmarkStart w:id="4346" w:name="_Toc36109026"/>
      <w:bookmarkStart w:id="4347" w:name="_Toc45194814"/>
      <w:bookmarkStart w:id="4348" w:name="_Toc178199706"/>
      <w:bookmarkEnd w:id="4343"/>
      <w:r w:rsidRPr="0079589D">
        <w:t>11.3.3</w:t>
      </w:r>
      <w:r w:rsidRPr="0079589D">
        <w:tab/>
        <w:t>Procedures</w:t>
      </w:r>
      <w:bookmarkEnd w:id="4344"/>
      <w:bookmarkEnd w:id="4345"/>
      <w:bookmarkEnd w:id="4346"/>
      <w:bookmarkEnd w:id="4347"/>
      <w:bookmarkEnd w:id="4348"/>
    </w:p>
    <w:p w14:paraId="10AC6B3B" w14:textId="4A310494" w:rsidR="004C0652" w:rsidRPr="0079589D" w:rsidRDefault="004C0652" w:rsidP="00F1630B">
      <w:pPr>
        <w:pStyle w:val="Heading4"/>
      </w:pPr>
      <w:bookmarkStart w:id="4349" w:name="_CR11_3_3_1"/>
      <w:bookmarkStart w:id="4350" w:name="_Toc20152894"/>
      <w:bookmarkStart w:id="4351" w:name="_Toc27495559"/>
      <w:bookmarkStart w:id="4352" w:name="_Toc36109027"/>
      <w:bookmarkStart w:id="4353" w:name="_Toc45194815"/>
      <w:bookmarkStart w:id="4354" w:name="_Toc178199707"/>
      <w:bookmarkEnd w:id="4349"/>
      <w:r w:rsidRPr="0079589D">
        <w:t>11.3.3.1</w:t>
      </w:r>
      <w:r w:rsidRPr="0079589D">
        <w:tab/>
        <w:t>Originating user sending emergency alert</w:t>
      </w:r>
      <w:bookmarkEnd w:id="4350"/>
      <w:bookmarkEnd w:id="4351"/>
      <w:bookmarkEnd w:id="4352"/>
      <w:bookmarkEnd w:id="4353"/>
      <w:bookmarkEnd w:id="43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55" w:name="_CR11_3_3_2"/>
      <w:bookmarkStart w:id="4356" w:name="_Toc20152895"/>
      <w:bookmarkStart w:id="4357" w:name="_Toc27495560"/>
      <w:bookmarkStart w:id="4358" w:name="_Toc36109028"/>
      <w:bookmarkStart w:id="4359" w:name="_Toc45194816"/>
      <w:bookmarkStart w:id="4360" w:name="_Toc178199708"/>
      <w:bookmarkEnd w:id="4355"/>
      <w:r w:rsidRPr="0079589D">
        <w:rPr>
          <w:rFonts w:eastAsia="Malgun Gothic"/>
        </w:rPr>
        <w:t>11.3.3.2</w:t>
      </w:r>
      <w:r w:rsidRPr="0079589D">
        <w:rPr>
          <w:rFonts w:eastAsia="Malgun Gothic"/>
        </w:rPr>
        <w:tab/>
        <w:t>Emergency alert retransmission</w:t>
      </w:r>
      <w:bookmarkEnd w:id="4356"/>
      <w:bookmarkEnd w:id="4357"/>
      <w:bookmarkEnd w:id="4358"/>
      <w:bookmarkEnd w:id="4359"/>
      <w:bookmarkEnd w:id="4360"/>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61" w:name="_CR11_3_3_3"/>
      <w:bookmarkStart w:id="4362" w:name="_Toc20152896"/>
      <w:bookmarkStart w:id="4363" w:name="_Toc27495561"/>
      <w:bookmarkStart w:id="4364" w:name="_Toc36109029"/>
      <w:bookmarkStart w:id="4365" w:name="_Toc45194817"/>
      <w:bookmarkStart w:id="4366" w:name="_Toc178199709"/>
      <w:bookmarkEnd w:id="4361"/>
      <w:r w:rsidRPr="0079589D">
        <w:t>11.3.3.3</w:t>
      </w:r>
      <w:r w:rsidRPr="0079589D">
        <w:tab/>
        <w:t>Terminating user receiving emergency alert</w:t>
      </w:r>
      <w:bookmarkEnd w:id="4362"/>
      <w:bookmarkEnd w:id="4363"/>
      <w:bookmarkEnd w:id="4364"/>
      <w:bookmarkEnd w:id="4365"/>
      <w:bookmarkEnd w:id="4366"/>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367" w:name="_CR11_3_3_4"/>
      <w:bookmarkStart w:id="4368" w:name="_Toc20152897"/>
      <w:bookmarkStart w:id="4369" w:name="_Toc27495562"/>
      <w:bookmarkStart w:id="4370" w:name="_Toc36109030"/>
      <w:bookmarkStart w:id="4371" w:name="_Toc45194818"/>
      <w:bookmarkStart w:id="4372" w:name="_Toc178199710"/>
      <w:bookmarkEnd w:id="4367"/>
      <w:r w:rsidRPr="0079589D">
        <w:rPr>
          <w:rFonts w:eastAsia="Malgun Gothic"/>
        </w:rPr>
        <w:t>11.3.3.4</w:t>
      </w:r>
      <w:r w:rsidRPr="0079589D">
        <w:rPr>
          <w:rFonts w:eastAsia="Malgun Gothic"/>
        </w:rPr>
        <w:tab/>
        <w:t>Terminating user receiving retransmitted emergency alert</w:t>
      </w:r>
      <w:bookmarkEnd w:id="4368"/>
      <w:bookmarkEnd w:id="4369"/>
      <w:bookmarkEnd w:id="4370"/>
      <w:bookmarkEnd w:id="4371"/>
      <w:bookmarkEnd w:id="4372"/>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73" w:name="_CR11_3_3_5"/>
      <w:bookmarkStart w:id="4374" w:name="_Toc20152898"/>
      <w:bookmarkStart w:id="4375" w:name="_Toc27495563"/>
      <w:bookmarkStart w:id="4376" w:name="_Toc36109031"/>
      <w:bookmarkStart w:id="4377" w:name="_Toc45194819"/>
      <w:bookmarkStart w:id="4378" w:name="_Toc178199711"/>
      <w:bookmarkEnd w:id="4373"/>
      <w:r w:rsidRPr="0079589D">
        <w:t>11.3.3.5</w:t>
      </w:r>
      <w:r w:rsidRPr="0079589D">
        <w:tab/>
        <w:t>Originating user cancels emergency alert</w:t>
      </w:r>
      <w:bookmarkEnd w:id="4374"/>
      <w:bookmarkEnd w:id="4375"/>
      <w:bookmarkEnd w:id="4376"/>
      <w:bookmarkEnd w:id="4377"/>
      <w:bookmarkEnd w:id="4378"/>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79" w:name="_CR11_3_3_6"/>
      <w:bookmarkStart w:id="4380" w:name="_Toc20152899"/>
      <w:bookmarkStart w:id="4381" w:name="_Toc27495564"/>
      <w:bookmarkStart w:id="4382" w:name="_Toc36109032"/>
      <w:bookmarkStart w:id="4383" w:name="_Toc45194820"/>
      <w:bookmarkStart w:id="4384" w:name="_Toc178199712"/>
      <w:bookmarkEnd w:id="4379"/>
      <w:r w:rsidRPr="0079589D">
        <w:t>11.3.3.6</w:t>
      </w:r>
      <w:r w:rsidRPr="0079589D">
        <w:tab/>
        <w:t>Terminating user receives GROUP EMERGENCY ALERT CANCEL message</w:t>
      </w:r>
      <w:bookmarkEnd w:id="4380"/>
      <w:bookmarkEnd w:id="4381"/>
      <w:bookmarkEnd w:id="4382"/>
      <w:bookmarkEnd w:id="4383"/>
      <w:bookmarkEnd w:id="4384"/>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85" w:name="_CR11_3_3_7"/>
      <w:bookmarkStart w:id="4386" w:name="_Toc20152900"/>
      <w:bookmarkStart w:id="4387" w:name="_Toc27495565"/>
      <w:bookmarkStart w:id="4388" w:name="_Toc36109033"/>
      <w:bookmarkStart w:id="4389" w:name="_Toc45194821"/>
      <w:bookmarkStart w:id="4390" w:name="_Toc178199713"/>
      <w:bookmarkEnd w:id="4385"/>
      <w:r w:rsidRPr="0079589D">
        <w:rPr>
          <w:rFonts w:eastAsia="Malgun Gothic"/>
        </w:rPr>
        <w:t>11.3.3.7</w:t>
      </w:r>
      <w:r w:rsidRPr="0079589D">
        <w:rPr>
          <w:rFonts w:eastAsia="Malgun Gothic"/>
        </w:rPr>
        <w:tab/>
        <w:t>Implicit emergency alert cancel</w:t>
      </w:r>
      <w:bookmarkEnd w:id="4386"/>
      <w:bookmarkEnd w:id="4387"/>
      <w:bookmarkEnd w:id="4388"/>
      <w:bookmarkEnd w:id="4389"/>
      <w:bookmarkEnd w:id="4390"/>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91" w:name="_CR12"/>
      <w:bookmarkStart w:id="4392" w:name="_Toc20152901"/>
      <w:bookmarkStart w:id="4393" w:name="_Toc27495566"/>
      <w:bookmarkStart w:id="4394" w:name="_Toc36109034"/>
      <w:bookmarkStart w:id="4395" w:name="_Toc45194822"/>
      <w:bookmarkStart w:id="4396" w:name="_Toc178199714"/>
      <w:bookmarkEnd w:id="4391"/>
      <w:r w:rsidRPr="0079589D">
        <w:t>12</w:t>
      </w:r>
      <w:r w:rsidR="00C53C3D" w:rsidRPr="0079589D">
        <w:tab/>
      </w:r>
      <w:r w:rsidR="00EA7942" w:rsidRPr="0079589D">
        <w:t>Video Pull</w:t>
      </w:r>
      <w:bookmarkEnd w:id="4392"/>
      <w:bookmarkEnd w:id="4393"/>
      <w:bookmarkEnd w:id="4394"/>
      <w:bookmarkEnd w:id="4395"/>
      <w:bookmarkEnd w:id="4396"/>
    </w:p>
    <w:p w14:paraId="19342A45" w14:textId="112773AF" w:rsidR="000F699E" w:rsidRPr="0079589D" w:rsidRDefault="004C0652" w:rsidP="00F1630B">
      <w:pPr>
        <w:pStyle w:val="Heading2"/>
      </w:pPr>
      <w:bookmarkStart w:id="4397" w:name="_CR12_1"/>
      <w:bookmarkStart w:id="4398" w:name="_Toc20152902"/>
      <w:bookmarkStart w:id="4399" w:name="_Toc27495567"/>
      <w:bookmarkStart w:id="4400" w:name="_Toc36109035"/>
      <w:bookmarkStart w:id="4401" w:name="_Toc45194823"/>
      <w:bookmarkStart w:id="4402" w:name="_Toc178199715"/>
      <w:bookmarkEnd w:id="4397"/>
      <w:r w:rsidRPr="0079589D">
        <w:t>12</w:t>
      </w:r>
      <w:r w:rsidR="000F699E" w:rsidRPr="0079589D">
        <w:t>.1</w:t>
      </w:r>
      <w:r w:rsidR="000F699E" w:rsidRPr="0079589D">
        <w:tab/>
        <w:t>General</w:t>
      </w:r>
      <w:bookmarkEnd w:id="4398"/>
      <w:bookmarkEnd w:id="4399"/>
      <w:bookmarkEnd w:id="4400"/>
      <w:bookmarkEnd w:id="4401"/>
      <w:bookmarkEnd w:id="4402"/>
    </w:p>
    <w:p w14:paraId="01465816" w14:textId="584C7CEF" w:rsidR="000F699E" w:rsidRPr="0079589D" w:rsidRDefault="004C0652" w:rsidP="00F1630B">
      <w:pPr>
        <w:pStyle w:val="Heading2"/>
      </w:pPr>
      <w:bookmarkStart w:id="4403" w:name="_CR12_2"/>
      <w:bookmarkStart w:id="4404" w:name="_Toc20152903"/>
      <w:bookmarkStart w:id="4405" w:name="_Toc27495568"/>
      <w:bookmarkStart w:id="4406" w:name="_Toc36109036"/>
      <w:bookmarkStart w:id="4407" w:name="_Toc45194824"/>
      <w:bookmarkStart w:id="4408" w:name="_Toc178199716"/>
      <w:bookmarkEnd w:id="4403"/>
      <w:r w:rsidRPr="0079589D">
        <w:t>12</w:t>
      </w:r>
      <w:r w:rsidR="000F699E" w:rsidRPr="0079589D">
        <w:t>.2</w:t>
      </w:r>
      <w:r w:rsidR="000F699E" w:rsidRPr="0079589D">
        <w:tab/>
        <w:t>On-network video pull</w:t>
      </w:r>
      <w:bookmarkEnd w:id="4404"/>
      <w:bookmarkEnd w:id="4405"/>
      <w:bookmarkEnd w:id="4406"/>
      <w:bookmarkEnd w:id="4407"/>
      <w:bookmarkEnd w:id="4408"/>
    </w:p>
    <w:p w14:paraId="02ADEE41" w14:textId="3E6CAEBC" w:rsidR="00D80019" w:rsidRDefault="004C0652" w:rsidP="00F1630B">
      <w:pPr>
        <w:pStyle w:val="Heading3"/>
      </w:pPr>
      <w:bookmarkStart w:id="4409" w:name="_CR12_2_1"/>
      <w:bookmarkStart w:id="4410" w:name="_Toc20152904"/>
      <w:bookmarkStart w:id="4411" w:name="_Toc27495569"/>
      <w:bookmarkStart w:id="4412" w:name="_Toc36109037"/>
      <w:bookmarkStart w:id="4413" w:name="_Toc45194825"/>
      <w:bookmarkStart w:id="4414" w:name="_Toc178199717"/>
      <w:bookmarkEnd w:id="4409"/>
      <w:r w:rsidRPr="0079589D">
        <w:t>12</w:t>
      </w:r>
      <w:r w:rsidR="000F699E" w:rsidRPr="0079589D">
        <w:t>.2.1</w:t>
      </w:r>
      <w:r w:rsidR="000F699E" w:rsidRPr="0079589D">
        <w:tab/>
        <w:t>General</w:t>
      </w:r>
      <w:bookmarkEnd w:id="4410"/>
      <w:bookmarkEnd w:id="4411"/>
      <w:bookmarkEnd w:id="4412"/>
      <w:bookmarkEnd w:id="4413"/>
      <w:bookmarkEnd w:id="4414"/>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15" w:name="_Toc178199718"/>
      <w:r w:rsidRPr="0073469F">
        <w:rPr>
          <w:rFonts w:eastAsia="Malgun Gothic"/>
        </w:rPr>
        <w:t>12.1</w:t>
      </w:r>
      <w:r>
        <w:rPr>
          <w:rFonts w:eastAsia="Malgun Gothic"/>
        </w:rPr>
        <w:t>A</w:t>
      </w:r>
      <w:r w:rsidRPr="0073469F">
        <w:rPr>
          <w:rFonts w:eastAsia="Malgun Gothic"/>
        </w:rPr>
        <w:tab/>
        <w:t xml:space="preserve">On-network </w:t>
      </w:r>
      <w:bookmarkStart w:id="4416" w:name="_Hlk157691766"/>
      <w:r>
        <w:rPr>
          <w:rFonts w:eastAsia="Malgun Gothic"/>
        </w:rPr>
        <w:t xml:space="preserve">MCVideo adhoc group </w:t>
      </w:r>
      <w:bookmarkEnd w:id="4416"/>
      <w:r w:rsidRPr="0073469F">
        <w:rPr>
          <w:rFonts w:eastAsia="Malgun Gothic"/>
        </w:rPr>
        <w:t>emergency alert</w:t>
      </w:r>
      <w:bookmarkEnd w:id="4415"/>
    </w:p>
    <w:p w14:paraId="06F86903" w14:textId="77777777" w:rsidR="00850502" w:rsidRDefault="00850502" w:rsidP="00850502">
      <w:pPr>
        <w:pStyle w:val="Heading3"/>
        <w:rPr>
          <w:rFonts w:eastAsia="Malgun Gothic"/>
        </w:rPr>
      </w:pPr>
      <w:bookmarkStart w:id="4417" w:name="_Toc171604494"/>
      <w:bookmarkStart w:id="4418" w:name="_Toc178199719"/>
      <w:r>
        <w:rPr>
          <w:rFonts w:eastAsia="Malgun Gothic"/>
        </w:rPr>
        <w:t>12.1A.1</w:t>
      </w:r>
      <w:r>
        <w:rPr>
          <w:rFonts w:eastAsia="Malgun Gothic"/>
        </w:rPr>
        <w:tab/>
        <w:t>Client procedures</w:t>
      </w:r>
      <w:bookmarkEnd w:id="4417"/>
      <w:bookmarkEnd w:id="4418"/>
    </w:p>
    <w:p w14:paraId="02E151A4" w14:textId="77777777" w:rsidR="00850502" w:rsidRDefault="00850502" w:rsidP="00850502">
      <w:pPr>
        <w:pStyle w:val="Heading4"/>
      </w:pPr>
      <w:bookmarkStart w:id="4419" w:name="_Toc171604495"/>
      <w:bookmarkStart w:id="4420" w:name="_Toc178199720"/>
      <w:r>
        <w:rPr>
          <w:rFonts w:eastAsia="Malgun Gothic"/>
        </w:rPr>
        <w:t>12.1A.1.1</w:t>
      </w:r>
      <w:r>
        <w:rPr>
          <w:rFonts w:eastAsia="Malgun Gothic"/>
        </w:rPr>
        <w:tab/>
        <w:t>Ad hoc group emergency alert origination</w:t>
      </w:r>
      <w:bookmarkEnd w:id="4419"/>
      <w:bookmarkEnd w:id="4420"/>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21" w:name="_Toc171604496"/>
      <w:bookmarkStart w:id="4422" w:name="_Hlk173776280"/>
      <w:bookmarkStart w:id="4423" w:name="_Toc178199721"/>
      <w:r>
        <w:rPr>
          <w:rFonts w:eastAsia="Malgun Gothic"/>
        </w:rPr>
        <w:t>12.1A.1.2</w:t>
      </w:r>
      <w:r>
        <w:rPr>
          <w:rFonts w:eastAsia="Malgun Gothic"/>
        </w:rPr>
        <w:tab/>
        <w:t>Ad hoc group emergency alert cancellation</w:t>
      </w:r>
      <w:bookmarkEnd w:id="4421"/>
      <w:bookmarkEnd w:id="4423"/>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22"/>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24" w:name="_Toc171604497"/>
      <w:bookmarkStart w:id="4425" w:name="_Toc178199722"/>
      <w:r>
        <w:rPr>
          <w:rFonts w:eastAsia="Malgun Gothic"/>
        </w:rPr>
        <w:t>12.1A.1.3</w:t>
      </w:r>
      <w:r>
        <w:rPr>
          <w:rFonts w:eastAsia="Malgun Gothic"/>
        </w:rPr>
        <w:tab/>
        <w:t>MCVideo client receives an MCVideo adhoc group emergency alert notification</w:t>
      </w:r>
      <w:bookmarkEnd w:id="4424"/>
      <w:bookmarkEnd w:id="4425"/>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Pr="00197DD0" w:rsidRDefault="00850502" w:rsidP="00850502">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1C26502F" w14:textId="77777777" w:rsidR="00850502" w:rsidRDefault="00850502" w:rsidP="00850502">
      <w:pPr>
        <w:pStyle w:val="Heading3"/>
        <w:rPr>
          <w:noProof/>
        </w:rPr>
      </w:pPr>
      <w:bookmarkStart w:id="4426" w:name="_Toc171604499"/>
      <w:bookmarkStart w:id="4427" w:name="_Toc178199723"/>
      <w:r>
        <w:rPr>
          <w:noProof/>
        </w:rPr>
        <w:t>12.1A.2</w:t>
      </w:r>
      <w:r>
        <w:rPr>
          <w:noProof/>
        </w:rPr>
        <w:tab/>
        <w:t>Participating MCVideo function procedures</w:t>
      </w:r>
      <w:bookmarkEnd w:id="4426"/>
      <w:bookmarkEnd w:id="4427"/>
    </w:p>
    <w:p w14:paraId="04DED2C0" w14:textId="77777777" w:rsidR="00850502" w:rsidRPr="00936DD0" w:rsidRDefault="00850502" w:rsidP="00850502">
      <w:pPr>
        <w:pStyle w:val="Heading4"/>
      </w:pPr>
      <w:bookmarkStart w:id="4428" w:name="_Toc171604500"/>
      <w:bookmarkStart w:id="4429" w:name="_Toc178199724"/>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428"/>
      <w:bookmarkEnd w:id="4429"/>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430" w:name="_Toc171604501"/>
      <w:bookmarkStart w:id="4431" w:name="_Toc178199725"/>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430"/>
      <w:bookmarkEnd w:id="4431"/>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432" w:name="_Toc171604502"/>
      <w:bookmarkStart w:id="4433" w:name="_Toc178199726"/>
      <w:r w:rsidRPr="00514B51">
        <w:t>12.1</w:t>
      </w:r>
      <w:r>
        <w:t>A</w:t>
      </w:r>
      <w:r w:rsidRPr="00514B51">
        <w:t>.2</w:t>
      </w:r>
      <w:r>
        <w:t>.3</w:t>
      </w:r>
      <w:r w:rsidRPr="00514B51">
        <w:tab/>
        <w:t xml:space="preserve">Receipt of a SIP MESSAGE request </w:t>
      </w:r>
      <w:r>
        <w:t>indicating successful delivery of adhoc group emergency notification</w:t>
      </w:r>
      <w:bookmarkEnd w:id="4432"/>
      <w:r w:rsidRPr="0096734F">
        <w:t xml:space="preserve"> </w:t>
      </w:r>
      <w:r>
        <w:t>of originating MCVideo client</w:t>
      </w:r>
      <w:bookmarkEnd w:id="4433"/>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434" w:name="_Toc171604505"/>
      <w:bookmarkStart w:id="4435" w:name="_Toc178199727"/>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34"/>
      <w:bookmarkEnd w:id="4435"/>
    </w:p>
    <w:p w14:paraId="43593F49" w14:textId="77777777" w:rsidR="00850502" w:rsidRDefault="00850502" w:rsidP="00850502">
      <w:bookmarkStart w:id="4436"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51DDB5D3" w14:textId="77777777" w:rsidR="00850502" w:rsidRDefault="00850502" w:rsidP="00850502">
      <w:pPr>
        <w:pStyle w:val="Heading3"/>
        <w:rPr>
          <w:noProof/>
        </w:rPr>
      </w:pPr>
      <w:bookmarkStart w:id="4437" w:name="_Toc178199728"/>
      <w:r>
        <w:rPr>
          <w:noProof/>
        </w:rPr>
        <w:t>12.1A.3</w:t>
      </w:r>
      <w:r>
        <w:rPr>
          <w:noProof/>
        </w:rPr>
        <w:tab/>
        <w:t>Controlling MCVideo function procedures</w:t>
      </w:r>
      <w:bookmarkEnd w:id="4436"/>
      <w:bookmarkEnd w:id="4437"/>
    </w:p>
    <w:p w14:paraId="4195457B" w14:textId="77777777" w:rsidR="00850502" w:rsidRPr="00F678B4" w:rsidRDefault="00850502" w:rsidP="00850502">
      <w:pPr>
        <w:pStyle w:val="Heading4"/>
      </w:pPr>
      <w:bookmarkStart w:id="4438" w:name="_Toc171604507"/>
      <w:bookmarkStart w:id="4439" w:name="_Toc178199729"/>
      <w:r>
        <w:t>12.1A.3.1</w:t>
      </w:r>
      <w:r>
        <w:tab/>
        <w:t xml:space="preserve">Handling of adhoc group </w:t>
      </w:r>
      <w:r w:rsidRPr="0015289D">
        <w:t xml:space="preserve">emergency </w:t>
      </w:r>
      <w:r>
        <w:t xml:space="preserve">alert </w:t>
      </w:r>
      <w:r w:rsidRPr="0015289D">
        <w:t>notification</w:t>
      </w:r>
      <w:bookmarkEnd w:id="4438"/>
      <w:bookmarkEnd w:id="4439"/>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58B85216"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3231FB12"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4279BCA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e incoming SIP MESSAGE request;</w:t>
      </w:r>
    </w:p>
    <w:p w14:paraId="534727B6" w14:textId="77777777" w:rsidR="00850502" w:rsidRDefault="00850502" w:rsidP="00850502">
      <w:pPr>
        <w:pStyle w:val="B4"/>
      </w:pPr>
      <w:r>
        <w:t>D)</w:t>
      </w:r>
      <w:r>
        <w:tab/>
        <w:t>the &lt;mcvideo-calling-group-id&gt; element set to the adhoc group identity</w:t>
      </w:r>
      <w:r w:rsidRPr="0012037E">
        <w:t xml:space="preserve"> </w:t>
      </w:r>
      <w:r>
        <w:t xml:space="preserve">as determined in this clause; and </w:t>
      </w:r>
    </w:p>
    <w:p w14:paraId="6BCB512C" w14:textId="77777777" w:rsidR="00850502" w:rsidRDefault="00850502" w:rsidP="00850502">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440" w:name="_Toc171604508"/>
      <w:bookmarkStart w:id="4441" w:name="_Toc178199730"/>
      <w:r>
        <w:t>12.1A.3.2</w:t>
      </w:r>
      <w:r>
        <w:tab/>
        <w:t xml:space="preserve">Handling of adhoc group </w:t>
      </w:r>
      <w:r w:rsidRPr="0015289D">
        <w:t xml:space="preserve">emergency </w:t>
      </w:r>
      <w:r>
        <w:t>alert cancellation</w:t>
      </w:r>
      <w:bookmarkEnd w:id="4440"/>
      <w:bookmarkEnd w:id="4441"/>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442" w:name="_Toc171604509"/>
      <w:bookmarkStart w:id="4443" w:name="_Toc178199731"/>
      <w:r>
        <w:rPr>
          <w:noProof/>
        </w:rPr>
        <w:t>12.1A.3.3</w:t>
      </w:r>
      <w:r>
        <w:rPr>
          <w:noProof/>
        </w:rPr>
        <w:tab/>
        <w:t>Handling of ongoing adhoc group emergency alert</w:t>
      </w:r>
      <w:bookmarkEnd w:id="4442"/>
      <w:bookmarkEnd w:id="4443"/>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444"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444"/>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445" w:name="_Toc178199732"/>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445"/>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Pr="0079589D"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5ED29D0A" w14:textId="1F6A393A" w:rsidR="000F699E" w:rsidRPr="0079589D" w:rsidRDefault="004C0652" w:rsidP="00F1630B">
      <w:pPr>
        <w:pStyle w:val="Heading3"/>
      </w:pPr>
      <w:bookmarkStart w:id="4446" w:name="_CR12_2_2"/>
      <w:bookmarkStart w:id="4447" w:name="_Toc20152905"/>
      <w:bookmarkStart w:id="4448" w:name="_Toc27495570"/>
      <w:bookmarkStart w:id="4449" w:name="_Toc36109038"/>
      <w:bookmarkStart w:id="4450" w:name="_Toc45194826"/>
      <w:bookmarkStart w:id="4451" w:name="_Toc178199733"/>
      <w:bookmarkEnd w:id="4446"/>
      <w:r w:rsidRPr="0079589D">
        <w:t>12</w:t>
      </w:r>
      <w:r w:rsidR="000F699E" w:rsidRPr="0079589D">
        <w:t>.2.2</w:t>
      </w:r>
      <w:r w:rsidR="000F699E" w:rsidRPr="0079589D">
        <w:tab/>
        <w:t>MCVideo client procedures</w:t>
      </w:r>
      <w:bookmarkEnd w:id="4447"/>
      <w:bookmarkEnd w:id="4448"/>
      <w:bookmarkEnd w:id="4449"/>
      <w:bookmarkEnd w:id="4450"/>
      <w:bookmarkEnd w:id="4451"/>
    </w:p>
    <w:p w14:paraId="50DF6D30" w14:textId="70E5F6B7" w:rsidR="00D80019" w:rsidRDefault="00D80019" w:rsidP="00F1630B">
      <w:pPr>
        <w:pStyle w:val="Heading4"/>
        <w:rPr>
          <w:lang w:eastAsia="zh-CN"/>
        </w:rPr>
      </w:pPr>
      <w:bookmarkStart w:id="4452" w:name="_CR12_2_2_1"/>
      <w:bookmarkStart w:id="4453" w:name="_Toc20152906"/>
      <w:bookmarkStart w:id="4454" w:name="_Toc27495571"/>
      <w:bookmarkStart w:id="4455" w:name="_Toc36109039"/>
      <w:bookmarkStart w:id="4456" w:name="_Toc45194827"/>
      <w:bookmarkStart w:id="4457" w:name="_Toc178199734"/>
      <w:bookmarkEnd w:id="4452"/>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53"/>
      <w:bookmarkEnd w:id="4454"/>
      <w:bookmarkEnd w:id="4455"/>
      <w:bookmarkEnd w:id="4456"/>
      <w:bookmarkEnd w:id="4457"/>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58" w:name="_CR12_2_2_2"/>
      <w:bookmarkStart w:id="4459" w:name="_Toc20152907"/>
      <w:bookmarkStart w:id="4460" w:name="_Toc27495572"/>
      <w:bookmarkStart w:id="4461" w:name="_Toc36109040"/>
      <w:bookmarkStart w:id="4462" w:name="_Toc45194828"/>
      <w:bookmarkStart w:id="4463" w:name="_Toc178199735"/>
      <w:bookmarkEnd w:id="4458"/>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59"/>
      <w:bookmarkEnd w:id="4460"/>
      <w:bookmarkEnd w:id="4461"/>
      <w:bookmarkEnd w:id="4462"/>
      <w:bookmarkEnd w:id="4463"/>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64" w:name="_CR12_2_2_3"/>
      <w:bookmarkStart w:id="4465" w:name="_Toc20152908"/>
      <w:bookmarkStart w:id="4466" w:name="_Toc27495573"/>
      <w:bookmarkStart w:id="4467" w:name="_Toc36109041"/>
      <w:bookmarkStart w:id="4468" w:name="_Toc45194829"/>
      <w:bookmarkStart w:id="4469" w:name="_Toc178199736"/>
      <w:bookmarkEnd w:id="4464"/>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65"/>
      <w:bookmarkEnd w:id="4466"/>
      <w:bookmarkEnd w:id="4467"/>
      <w:bookmarkEnd w:id="4468"/>
      <w:bookmarkEnd w:id="4469"/>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70" w:name="_CR12_2_2_4"/>
      <w:bookmarkStart w:id="4471" w:name="_Toc20152909"/>
      <w:bookmarkStart w:id="4472" w:name="_Toc27495574"/>
      <w:bookmarkStart w:id="4473" w:name="_Toc36109042"/>
      <w:bookmarkStart w:id="4474" w:name="_Toc45194830"/>
      <w:bookmarkStart w:id="4475" w:name="_Toc178199737"/>
      <w:bookmarkEnd w:id="4470"/>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1"/>
      <w:bookmarkEnd w:id="4472"/>
      <w:bookmarkEnd w:id="4473"/>
      <w:bookmarkEnd w:id="4474"/>
      <w:bookmarkEnd w:id="4475"/>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76" w:name="_CR12_2_2_5"/>
      <w:bookmarkStart w:id="4477" w:name="_Toc20152910"/>
      <w:bookmarkStart w:id="4478" w:name="_Toc27495575"/>
      <w:bookmarkStart w:id="4479" w:name="_Toc36109043"/>
      <w:bookmarkStart w:id="4480" w:name="_Toc45194831"/>
      <w:bookmarkStart w:id="4481" w:name="_Toc178199738"/>
      <w:bookmarkEnd w:id="4476"/>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77"/>
      <w:bookmarkEnd w:id="4478"/>
      <w:bookmarkEnd w:id="4479"/>
      <w:bookmarkEnd w:id="4480"/>
      <w:bookmarkEnd w:id="4481"/>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82" w:name="_CR12_2_2_6"/>
      <w:bookmarkStart w:id="4483" w:name="_Toc20152911"/>
      <w:bookmarkStart w:id="4484" w:name="_Toc27495576"/>
      <w:bookmarkStart w:id="4485" w:name="_Toc36109044"/>
      <w:bookmarkStart w:id="4486" w:name="_Toc45194832"/>
      <w:bookmarkStart w:id="4487" w:name="_Toc178199739"/>
      <w:bookmarkEnd w:id="4482"/>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83"/>
      <w:bookmarkEnd w:id="4484"/>
      <w:bookmarkEnd w:id="4485"/>
      <w:bookmarkEnd w:id="4486"/>
      <w:bookmarkEnd w:id="4487"/>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88" w:name="_CR12_2_3"/>
      <w:bookmarkStart w:id="4489" w:name="_Toc20152912"/>
      <w:bookmarkStart w:id="4490" w:name="_Toc27495577"/>
      <w:bookmarkStart w:id="4491" w:name="_Toc36109045"/>
      <w:bookmarkStart w:id="4492" w:name="_Toc45194833"/>
      <w:bookmarkStart w:id="4493" w:name="_Toc178199740"/>
      <w:bookmarkEnd w:id="4488"/>
      <w:r w:rsidRPr="0079589D">
        <w:t>12</w:t>
      </w:r>
      <w:r w:rsidR="000F699E" w:rsidRPr="0079589D">
        <w:t>.2.3</w:t>
      </w:r>
      <w:r w:rsidR="000F699E" w:rsidRPr="0079589D">
        <w:tab/>
        <w:t>MCVideo server procedures</w:t>
      </w:r>
      <w:bookmarkEnd w:id="4489"/>
      <w:bookmarkEnd w:id="4490"/>
      <w:bookmarkEnd w:id="4491"/>
      <w:bookmarkEnd w:id="4492"/>
      <w:bookmarkEnd w:id="4493"/>
    </w:p>
    <w:p w14:paraId="07824368" w14:textId="7ACF1B4C" w:rsidR="0094202A" w:rsidRDefault="0094202A" w:rsidP="00F1630B">
      <w:pPr>
        <w:pStyle w:val="Heading4"/>
      </w:pPr>
      <w:bookmarkStart w:id="4494" w:name="_CR12_2_3_1"/>
      <w:bookmarkStart w:id="4495" w:name="_Toc20152913"/>
      <w:bookmarkStart w:id="4496" w:name="_Toc27495578"/>
      <w:bookmarkStart w:id="4497" w:name="_Toc36109046"/>
      <w:bookmarkStart w:id="4498" w:name="_Toc45194834"/>
      <w:bookmarkStart w:id="4499" w:name="_Toc178199741"/>
      <w:bookmarkEnd w:id="4494"/>
      <w:r w:rsidRPr="0079589D">
        <w:t>12.</w:t>
      </w:r>
      <w:r>
        <w:t>2</w:t>
      </w:r>
      <w:r w:rsidRPr="0079589D">
        <w:t>.</w:t>
      </w:r>
      <w:r>
        <w:t>3.1</w:t>
      </w:r>
      <w:r w:rsidRPr="0079589D">
        <w:tab/>
      </w:r>
      <w:r>
        <w:t>Participating MCVideo function procedures</w:t>
      </w:r>
      <w:bookmarkEnd w:id="4495"/>
      <w:bookmarkEnd w:id="4496"/>
      <w:bookmarkEnd w:id="4497"/>
      <w:bookmarkEnd w:id="4498"/>
      <w:bookmarkEnd w:id="4499"/>
    </w:p>
    <w:p w14:paraId="2B60A069" w14:textId="483CB3E6" w:rsidR="0094202A" w:rsidRDefault="0094202A" w:rsidP="00F1630B">
      <w:pPr>
        <w:pStyle w:val="Heading5"/>
        <w:rPr>
          <w:lang w:eastAsia="zh-CN"/>
        </w:rPr>
      </w:pPr>
      <w:bookmarkStart w:id="4500" w:name="_CR12_2_3_1_1"/>
      <w:bookmarkStart w:id="4501" w:name="_Toc20152914"/>
      <w:bookmarkStart w:id="4502" w:name="_Toc27495579"/>
      <w:bookmarkStart w:id="4503" w:name="_Toc36109047"/>
      <w:bookmarkStart w:id="4504" w:name="_Toc45194835"/>
      <w:bookmarkStart w:id="4505" w:name="_Toc178199742"/>
      <w:bookmarkEnd w:id="4500"/>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1"/>
      <w:bookmarkEnd w:id="4502"/>
      <w:bookmarkEnd w:id="4503"/>
      <w:bookmarkEnd w:id="4504"/>
      <w:bookmarkEnd w:id="4505"/>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06" w:name="_CR12_2_3_1_2"/>
      <w:bookmarkStart w:id="4507" w:name="_Toc20152915"/>
      <w:bookmarkStart w:id="4508" w:name="_Toc27495580"/>
      <w:bookmarkStart w:id="4509" w:name="_Toc36109048"/>
      <w:bookmarkStart w:id="4510" w:name="_Toc45194836"/>
      <w:bookmarkStart w:id="4511" w:name="_Toc178199743"/>
      <w:bookmarkEnd w:id="4506"/>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07"/>
      <w:bookmarkEnd w:id="4508"/>
      <w:bookmarkEnd w:id="4509"/>
      <w:bookmarkEnd w:id="4510"/>
      <w:bookmarkEnd w:id="4511"/>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12" w:name="_CR12_2_3_1_3"/>
      <w:bookmarkStart w:id="4513" w:name="_Toc20152916"/>
      <w:bookmarkStart w:id="4514" w:name="_Toc27495581"/>
      <w:bookmarkStart w:id="4515" w:name="_Toc36109049"/>
      <w:bookmarkStart w:id="4516" w:name="_Toc45194837"/>
      <w:bookmarkStart w:id="4517" w:name="_Toc178199744"/>
      <w:bookmarkEnd w:id="4512"/>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13"/>
      <w:bookmarkEnd w:id="4514"/>
      <w:bookmarkEnd w:id="4515"/>
      <w:bookmarkEnd w:id="4516"/>
      <w:bookmarkEnd w:id="4517"/>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518" w:name="_CR12_2_3_1_4"/>
      <w:bookmarkStart w:id="4519" w:name="_Toc20152917"/>
      <w:bookmarkStart w:id="4520" w:name="_Toc27495582"/>
      <w:bookmarkStart w:id="4521" w:name="_Toc36109050"/>
      <w:bookmarkStart w:id="4522" w:name="_Toc45194838"/>
      <w:bookmarkStart w:id="4523" w:name="_Toc178199745"/>
      <w:bookmarkEnd w:id="4518"/>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19"/>
      <w:bookmarkEnd w:id="4520"/>
      <w:bookmarkEnd w:id="4521"/>
      <w:bookmarkEnd w:id="4522"/>
      <w:bookmarkEnd w:id="4523"/>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524" w:name="_CR12_2_3_1_5"/>
      <w:bookmarkStart w:id="4525" w:name="_Toc20152918"/>
      <w:bookmarkStart w:id="4526" w:name="_Toc27495583"/>
      <w:bookmarkStart w:id="4527" w:name="_Toc36109051"/>
      <w:bookmarkStart w:id="4528" w:name="_Toc45194839"/>
      <w:bookmarkStart w:id="4529" w:name="_Toc178199746"/>
      <w:bookmarkEnd w:id="4524"/>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25"/>
      <w:bookmarkEnd w:id="4526"/>
      <w:bookmarkEnd w:id="4527"/>
      <w:bookmarkEnd w:id="4528"/>
      <w:bookmarkEnd w:id="4529"/>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530" w:name="_CR12_2_3_1_6"/>
      <w:bookmarkStart w:id="4531" w:name="_Toc20152919"/>
      <w:bookmarkStart w:id="4532" w:name="_Toc27495584"/>
      <w:bookmarkStart w:id="4533" w:name="_Toc36109052"/>
      <w:bookmarkStart w:id="4534" w:name="_Toc45194840"/>
      <w:bookmarkStart w:id="4535" w:name="_Toc178199747"/>
      <w:bookmarkEnd w:id="4530"/>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1"/>
      <w:bookmarkEnd w:id="4532"/>
      <w:bookmarkEnd w:id="4533"/>
      <w:bookmarkEnd w:id="4534"/>
      <w:bookmarkEnd w:id="4535"/>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536" w:name="_CR12_2_3_2"/>
      <w:bookmarkStart w:id="4537" w:name="_Toc20152920"/>
      <w:bookmarkStart w:id="4538" w:name="_Toc27495585"/>
      <w:bookmarkStart w:id="4539" w:name="_Toc36109053"/>
      <w:bookmarkStart w:id="4540" w:name="_Toc45194841"/>
      <w:bookmarkStart w:id="4541" w:name="_Toc178199748"/>
      <w:bookmarkEnd w:id="4536"/>
      <w:r>
        <w:rPr>
          <w:rFonts w:hint="eastAsia"/>
          <w:noProof/>
          <w:lang w:eastAsia="zh-CN"/>
        </w:rPr>
        <w:t>12.2.</w:t>
      </w:r>
      <w:r>
        <w:rPr>
          <w:noProof/>
          <w:lang w:eastAsia="zh-CN"/>
        </w:rPr>
        <w:t>3.2</w:t>
      </w:r>
      <w:r w:rsidRPr="0079589D">
        <w:tab/>
      </w:r>
      <w:r>
        <w:t>Controlling</w:t>
      </w:r>
      <w:r w:rsidRPr="008A3570">
        <w:t xml:space="preserve"> MCVideo function procedures</w:t>
      </w:r>
      <w:bookmarkEnd w:id="4537"/>
      <w:bookmarkEnd w:id="4538"/>
      <w:bookmarkEnd w:id="4539"/>
      <w:bookmarkEnd w:id="4540"/>
      <w:bookmarkEnd w:id="4541"/>
    </w:p>
    <w:p w14:paraId="7B90D42D" w14:textId="20B471B7" w:rsidR="0094202A" w:rsidRDefault="0094202A" w:rsidP="00F1630B">
      <w:pPr>
        <w:pStyle w:val="Heading5"/>
        <w:rPr>
          <w:lang w:eastAsia="zh-CN"/>
        </w:rPr>
      </w:pPr>
      <w:bookmarkStart w:id="4542" w:name="_CR12_2_3_2_1"/>
      <w:bookmarkStart w:id="4543" w:name="_Toc20152921"/>
      <w:bookmarkStart w:id="4544" w:name="_Toc27495586"/>
      <w:bookmarkStart w:id="4545" w:name="_Toc36109054"/>
      <w:bookmarkStart w:id="4546" w:name="_Toc45194842"/>
      <w:bookmarkStart w:id="4547" w:name="_Toc178199749"/>
      <w:bookmarkEnd w:id="4542"/>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3"/>
      <w:bookmarkEnd w:id="4544"/>
      <w:bookmarkEnd w:id="4545"/>
      <w:bookmarkEnd w:id="4546"/>
      <w:bookmarkEnd w:id="4547"/>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48" w:name="_CR12_2_3_2_2"/>
      <w:bookmarkStart w:id="4549" w:name="_Toc20152922"/>
      <w:bookmarkStart w:id="4550" w:name="_Toc27495587"/>
      <w:bookmarkStart w:id="4551" w:name="_Toc36109055"/>
      <w:bookmarkStart w:id="4552" w:name="_Toc45194843"/>
      <w:bookmarkStart w:id="4553" w:name="_Toc178199750"/>
      <w:bookmarkEnd w:id="4548"/>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9"/>
      <w:bookmarkEnd w:id="4550"/>
      <w:bookmarkEnd w:id="4551"/>
      <w:bookmarkEnd w:id="4552"/>
      <w:bookmarkEnd w:id="4553"/>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54" w:name="_CR12_2_3_2_3"/>
      <w:bookmarkStart w:id="4555" w:name="_Toc20152923"/>
      <w:bookmarkStart w:id="4556" w:name="_Toc27495588"/>
      <w:bookmarkStart w:id="4557" w:name="_Toc36109056"/>
      <w:bookmarkStart w:id="4558" w:name="_Toc45194844"/>
      <w:bookmarkStart w:id="4559" w:name="_Toc178199751"/>
      <w:bookmarkEnd w:id="4554"/>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5"/>
      <w:bookmarkEnd w:id="4556"/>
      <w:bookmarkEnd w:id="4557"/>
      <w:bookmarkEnd w:id="4558"/>
      <w:bookmarkEnd w:id="455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60" w:name="_CR12_2_3_2_4"/>
      <w:bookmarkStart w:id="4561" w:name="_Toc20152924"/>
      <w:bookmarkStart w:id="4562" w:name="_Toc27495589"/>
      <w:bookmarkStart w:id="4563" w:name="_Toc36109057"/>
      <w:bookmarkStart w:id="4564" w:name="_Toc45194845"/>
      <w:bookmarkStart w:id="4565" w:name="_Toc178199752"/>
      <w:bookmarkEnd w:id="4560"/>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61"/>
      <w:bookmarkEnd w:id="4562"/>
      <w:bookmarkEnd w:id="4563"/>
      <w:bookmarkEnd w:id="4564"/>
      <w:bookmarkEnd w:id="4565"/>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66" w:name="_CR12_2_3_2_5"/>
      <w:bookmarkStart w:id="4567" w:name="_Toc20152925"/>
      <w:bookmarkStart w:id="4568" w:name="_Toc27495590"/>
      <w:bookmarkStart w:id="4569" w:name="_Toc36109058"/>
      <w:bookmarkStart w:id="4570" w:name="_Toc45194846"/>
      <w:bookmarkStart w:id="4571" w:name="_Toc178199753"/>
      <w:bookmarkEnd w:id="4566"/>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7"/>
      <w:bookmarkEnd w:id="4568"/>
      <w:bookmarkEnd w:id="4569"/>
      <w:bookmarkEnd w:id="4570"/>
      <w:bookmarkEnd w:id="4571"/>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72" w:name="_CR12_2_3_2_6"/>
      <w:bookmarkStart w:id="4573" w:name="_Toc20152926"/>
      <w:bookmarkStart w:id="4574" w:name="_Toc27495591"/>
      <w:bookmarkStart w:id="4575" w:name="_Toc36109059"/>
      <w:bookmarkStart w:id="4576" w:name="_Toc45194847"/>
      <w:bookmarkStart w:id="4577" w:name="_Toc178199754"/>
      <w:bookmarkEnd w:id="4572"/>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3"/>
      <w:bookmarkEnd w:id="4574"/>
      <w:bookmarkEnd w:id="4575"/>
      <w:bookmarkEnd w:id="4576"/>
      <w:bookmarkEnd w:id="4577"/>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78" w:name="_CR12_3"/>
      <w:bookmarkStart w:id="4579" w:name="_Toc20152927"/>
      <w:bookmarkStart w:id="4580" w:name="_Toc27495592"/>
      <w:bookmarkStart w:id="4581" w:name="_Toc36109060"/>
      <w:bookmarkStart w:id="4582" w:name="_Toc45194848"/>
      <w:bookmarkStart w:id="4583" w:name="_Toc178199755"/>
      <w:bookmarkEnd w:id="4578"/>
      <w:r w:rsidRPr="0079589D">
        <w:t>12</w:t>
      </w:r>
      <w:r w:rsidR="000F699E" w:rsidRPr="0079589D">
        <w:t>.3</w:t>
      </w:r>
      <w:r w:rsidR="000F699E" w:rsidRPr="0079589D">
        <w:tab/>
        <w:t>Off-network video pull</w:t>
      </w:r>
      <w:bookmarkEnd w:id="4579"/>
      <w:bookmarkEnd w:id="4580"/>
      <w:bookmarkEnd w:id="4581"/>
      <w:bookmarkEnd w:id="4582"/>
      <w:bookmarkEnd w:id="4583"/>
    </w:p>
    <w:p w14:paraId="6501B799" w14:textId="329DAE80" w:rsidR="000F699E" w:rsidRPr="0079589D" w:rsidRDefault="004C0652" w:rsidP="00F1630B">
      <w:pPr>
        <w:pStyle w:val="Heading3"/>
      </w:pPr>
      <w:bookmarkStart w:id="4584" w:name="_CR12_3_1"/>
      <w:bookmarkStart w:id="4585" w:name="_Toc20152928"/>
      <w:bookmarkStart w:id="4586" w:name="_Toc27495593"/>
      <w:bookmarkStart w:id="4587" w:name="_Toc36109061"/>
      <w:bookmarkStart w:id="4588" w:name="_Toc45194849"/>
      <w:bookmarkStart w:id="4589" w:name="_Toc178199756"/>
      <w:bookmarkEnd w:id="4584"/>
      <w:r w:rsidRPr="0079589D">
        <w:t>12</w:t>
      </w:r>
      <w:r w:rsidR="000F699E" w:rsidRPr="0079589D">
        <w:t>.3.1</w:t>
      </w:r>
      <w:r w:rsidR="000F699E" w:rsidRPr="0079589D">
        <w:tab/>
        <w:t>General</w:t>
      </w:r>
      <w:bookmarkEnd w:id="4585"/>
      <w:bookmarkEnd w:id="4586"/>
      <w:bookmarkEnd w:id="4587"/>
      <w:bookmarkEnd w:id="4588"/>
      <w:bookmarkEnd w:id="4589"/>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90" w:name="_CR12_3_2"/>
      <w:bookmarkStart w:id="4591" w:name="_Toc20152929"/>
      <w:bookmarkStart w:id="4592" w:name="_Toc27495594"/>
      <w:bookmarkStart w:id="4593" w:name="_Toc36109062"/>
      <w:bookmarkStart w:id="4594" w:name="_Toc45194850"/>
      <w:bookmarkStart w:id="4595" w:name="_Toc178199757"/>
      <w:bookmarkEnd w:id="4590"/>
      <w:r w:rsidRPr="0079589D">
        <w:t>12</w:t>
      </w:r>
      <w:r w:rsidR="000F699E" w:rsidRPr="0079589D">
        <w:t>.3.2</w:t>
      </w:r>
      <w:r w:rsidR="000F699E" w:rsidRPr="0079589D">
        <w:tab/>
        <w:t>MCVideo client procedures</w:t>
      </w:r>
      <w:bookmarkEnd w:id="4591"/>
      <w:bookmarkEnd w:id="4592"/>
      <w:bookmarkEnd w:id="4593"/>
      <w:bookmarkEnd w:id="4594"/>
      <w:bookmarkEnd w:id="4595"/>
    </w:p>
    <w:p w14:paraId="2B17AE76" w14:textId="34CD8C98" w:rsidR="00D80019" w:rsidRDefault="00D80019" w:rsidP="00F1630B">
      <w:pPr>
        <w:pStyle w:val="Heading4"/>
        <w:rPr>
          <w:noProof/>
        </w:rPr>
      </w:pPr>
      <w:bookmarkStart w:id="4596" w:name="_CR12_3_2_1"/>
      <w:bookmarkStart w:id="4597" w:name="_Toc20152930"/>
      <w:bookmarkStart w:id="4598" w:name="_Toc27495595"/>
      <w:bookmarkStart w:id="4599" w:name="_Toc36109063"/>
      <w:bookmarkStart w:id="4600" w:name="_Toc45194851"/>
      <w:bookmarkStart w:id="4601" w:name="_Toc178199758"/>
      <w:bookmarkEnd w:id="4596"/>
      <w:r>
        <w:rPr>
          <w:noProof/>
        </w:rPr>
        <w:t>12.3.2.1</w:t>
      </w:r>
      <w:r>
        <w:rPr>
          <w:noProof/>
        </w:rPr>
        <w:tab/>
        <w:t>Off network video pull setup</w:t>
      </w:r>
      <w:bookmarkEnd w:id="4597"/>
      <w:bookmarkEnd w:id="4598"/>
      <w:bookmarkEnd w:id="4599"/>
      <w:bookmarkEnd w:id="4600"/>
      <w:bookmarkEnd w:id="4601"/>
    </w:p>
    <w:p w14:paraId="468CAF0C" w14:textId="71B8D0D4" w:rsidR="00D80019" w:rsidRDefault="00D80019" w:rsidP="00F1630B">
      <w:pPr>
        <w:pStyle w:val="Heading5"/>
        <w:rPr>
          <w:noProof/>
        </w:rPr>
      </w:pPr>
      <w:bookmarkStart w:id="4602" w:name="_CR12_3_2_1_1"/>
      <w:bookmarkStart w:id="4603" w:name="_Toc20152931"/>
      <w:bookmarkStart w:id="4604" w:name="_Toc27495596"/>
      <w:bookmarkStart w:id="4605" w:name="_Toc36109064"/>
      <w:bookmarkStart w:id="4606" w:name="_Toc45194852"/>
      <w:bookmarkStart w:id="4607" w:name="_Toc178199759"/>
      <w:bookmarkEnd w:id="4602"/>
      <w:r>
        <w:rPr>
          <w:noProof/>
        </w:rPr>
        <w:t>12.3.2.1.1</w:t>
      </w:r>
      <w:r>
        <w:rPr>
          <w:noProof/>
        </w:rPr>
        <w:tab/>
        <w:t>Initiating video pull</w:t>
      </w:r>
      <w:bookmarkEnd w:id="4603"/>
      <w:bookmarkEnd w:id="4604"/>
      <w:bookmarkEnd w:id="4605"/>
      <w:bookmarkEnd w:id="4606"/>
      <w:bookmarkEnd w:id="4607"/>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08" w:name="_CR12_3_2_1_2"/>
      <w:bookmarkStart w:id="4609" w:name="_Toc20152932"/>
      <w:bookmarkStart w:id="4610" w:name="_Toc27495597"/>
      <w:bookmarkStart w:id="4611" w:name="_Toc36109065"/>
      <w:bookmarkStart w:id="4612" w:name="_Toc45194853"/>
      <w:bookmarkStart w:id="4613" w:name="_Toc178199760"/>
      <w:bookmarkEnd w:id="4608"/>
      <w:r>
        <w:rPr>
          <w:noProof/>
        </w:rPr>
        <w:t>12.3.2.1.2</w:t>
      </w:r>
      <w:r>
        <w:rPr>
          <w:noProof/>
        </w:rPr>
        <w:tab/>
      </w:r>
      <w:r>
        <w:rPr>
          <w:lang w:eastAsia="zh-CN"/>
        </w:rPr>
        <w:t>Video pull</w:t>
      </w:r>
      <w:r w:rsidRPr="0079589D">
        <w:rPr>
          <w:lang w:eastAsia="ko-KR"/>
        </w:rPr>
        <w:t xml:space="preserve"> setup request accepted</w:t>
      </w:r>
      <w:bookmarkEnd w:id="4609"/>
      <w:bookmarkEnd w:id="4610"/>
      <w:bookmarkEnd w:id="4611"/>
      <w:bookmarkEnd w:id="4612"/>
      <w:bookmarkEnd w:id="4613"/>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614" w:name="_CR12_3_2_2"/>
      <w:bookmarkStart w:id="4615" w:name="_Toc20152933"/>
      <w:bookmarkStart w:id="4616" w:name="_Toc27495598"/>
      <w:bookmarkStart w:id="4617" w:name="_Toc36109066"/>
      <w:bookmarkStart w:id="4618" w:name="_Toc45194854"/>
      <w:bookmarkStart w:id="4619" w:name="_Toc178199761"/>
      <w:bookmarkEnd w:id="4614"/>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615"/>
      <w:bookmarkEnd w:id="4616"/>
      <w:bookmarkEnd w:id="4617"/>
      <w:bookmarkEnd w:id="4618"/>
      <w:bookmarkEnd w:id="4619"/>
    </w:p>
    <w:p w14:paraId="2555D088" w14:textId="4BF9C2B2" w:rsidR="00D80019" w:rsidRDefault="00D80019" w:rsidP="00F1630B">
      <w:pPr>
        <w:pStyle w:val="Heading5"/>
        <w:rPr>
          <w:lang w:eastAsia="zh-CN"/>
        </w:rPr>
      </w:pPr>
      <w:bookmarkStart w:id="4620" w:name="_CR12_3_2_2_1"/>
      <w:bookmarkStart w:id="4621" w:name="_Toc20152934"/>
      <w:bookmarkStart w:id="4622" w:name="_Toc27495599"/>
      <w:bookmarkStart w:id="4623" w:name="_Toc36109067"/>
      <w:bookmarkStart w:id="4624" w:name="_Toc45194855"/>
      <w:bookmarkStart w:id="4625" w:name="_Toc178199762"/>
      <w:bookmarkEnd w:id="4620"/>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621"/>
      <w:bookmarkEnd w:id="4622"/>
      <w:bookmarkEnd w:id="4623"/>
      <w:bookmarkEnd w:id="4624"/>
      <w:bookmarkEnd w:id="4625"/>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626" w:name="_CR12_3_2_2_2"/>
      <w:bookmarkStart w:id="4627" w:name="_Toc20152935"/>
      <w:bookmarkStart w:id="4628" w:name="_Toc27495600"/>
      <w:bookmarkStart w:id="4629" w:name="_Toc36109068"/>
      <w:bookmarkStart w:id="4630" w:name="_Toc45194856"/>
      <w:bookmarkStart w:id="4631" w:name="_Toc178199763"/>
      <w:bookmarkEnd w:id="4626"/>
      <w:r>
        <w:t>12.3.2.2.2</w:t>
      </w:r>
      <w:r>
        <w:tab/>
      </w:r>
      <w:r w:rsidRPr="0079589D">
        <w:rPr>
          <w:lang w:eastAsia="zh-CN"/>
        </w:rPr>
        <w:t>Establishing the</w:t>
      </w:r>
      <w:r>
        <w:rPr>
          <w:lang w:eastAsia="zh-CN"/>
        </w:rPr>
        <w:t xml:space="preserve"> video pull</w:t>
      </w:r>
      <w:r w:rsidRPr="0079589D">
        <w:rPr>
          <w:lang w:eastAsia="zh-CN"/>
        </w:rPr>
        <w:t xml:space="preserve"> call</w:t>
      </w:r>
      <w:bookmarkEnd w:id="4627"/>
      <w:bookmarkEnd w:id="4628"/>
      <w:bookmarkEnd w:id="4629"/>
      <w:bookmarkEnd w:id="4630"/>
      <w:bookmarkEnd w:id="4631"/>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632" w:name="_CR13"/>
      <w:bookmarkStart w:id="4633" w:name="_Toc20152936"/>
      <w:bookmarkStart w:id="4634" w:name="_Toc27495601"/>
      <w:bookmarkStart w:id="4635" w:name="_Toc36109069"/>
      <w:bookmarkStart w:id="4636" w:name="_Toc45194857"/>
      <w:bookmarkStart w:id="4637" w:name="_Toc178199764"/>
      <w:bookmarkEnd w:id="4632"/>
      <w:r w:rsidRPr="0079589D">
        <w:t>13</w:t>
      </w:r>
      <w:r w:rsidR="000F699E" w:rsidRPr="0079589D">
        <w:tab/>
        <w:t>Video Push</w:t>
      </w:r>
      <w:bookmarkEnd w:id="4633"/>
      <w:bookmarkEnd w:id="4634"/>
      <w:bookmarkEnd w:id="4635"/>
      <w:bookmarkEnd w:id="4636"/>
      <w:bookmarkEnd w:id="4637"/>
    </w:p>
    <w:p w14:paraId="04CFF7A8" w14:textId="74202B8C" w:rsidR="000F699E" w:rsidRPr="0079589D" w:rsidRDefault="004C0652" w:rsidP="00F1630B">
      <w:pPr>
        <w:pStyle w:val="Heading2"/>
      </w:pPr>
      <w:bookmarkStart w:id="4638" w:name="_CR13_1"/>
      <w:bookmarkStart w:id="4639" w:name="_Toc20152937"/>
      <w:bookmarkStart w:id="4640" w:name="_Toc27495602"/>
      <w:bookmarkStart w:id="4641" w:name="_Toc36109070"/>
      <w:bookmarkStart w:id="4642" w:name="_Toc45194858"/>
      <w:bookmarkStart w:id="4643" w:name="_Toc178199765"/>
      <w:bookmarkEnd w:id="4638"/>
      <w:r w:rsidRPr="0079589D">
        <w:t>13</w:t>
      </w:r>
      <w:r w:rsidR="000F699E" w:rsidRPr="0079589D">
        <w:t>.1</w:t>
      </w:r>
      <w:r w:rsidR="000F699E" w:rsidRPr="0079589D">
        <w:tab/>
        <w:t>General</w:t>
      </w:r>
      <w:bookmarkEnd w:id="4639"/>
      <w:bookmarkEnd w:id="4640"/>
      <w:bookmarkEnd w:id="4641"/>
      <w:bookmarkEnd w:id="4642"/>
      <w:bookmarkEnd w:id="4643"/>
    </w:p>
    <w:p w14:paraId="395CAA32" w14:textId="7B00DAEF" w:rsidR="000F699E" w:rsidRPr="0079589D" w:rsidRDefault="004C0652" w:rsidP="00F1630B">
      <w:pPr>
        <w:pStyle w:val="Heading2"/>
      </w:pPr>
      <w:bookmarkStart w:id="4644" w:name="_CR13_2"/>
      <w:bookmarkStart w:id="4645" w:name="_Toc20152938"/>
      <w:bookmarkStart w:id="4646" w:name="_Toc27495603"/>
      <w:bookmarkStart w:id="4647" w:name="_Toc36109071"/>
      <w:bookmarkStart w:id="4648" w:name="_Toc45194859"/>
      <w:bookmarkStart w:id="4649" w:name="_Toc178199766"/>
      <w:bookmarkEnd w:id="4644"/>
      <w:r w:rsidRPr="0079589D">
        <w:t>13</w:t>
      </w:r>
      <w:r w:rsidR="000F699E" w:rsidRPr="0079589D">
        <w:t>.2</w:t>
      </w:r>
      <w:r w:rsidR="000F699E" w:rsidRPr="0079589D">
        <w:tab/>
        <w:t>On-network video push</w:t>
      </w:r>
      <w:bookmarkEnd w:id="4645"/>
      <w:bookmarkEnd w:id="4646"/>
      <w:bookmarkEnd w:id="4647"/>
      <w:bookmarkEnd w:id="4648"/>
      <w:bookmarkEnd w:id="4649"/>
    </w:p>
    <w:p w14:paraId="32FA028D" w14:textId="67FF1A33" w:rsidR="0094202A" w:rsidRDefault="004C0652" w:rsidP="00F1630B">
      <w:pPr>
        <w:pStyle w:val="Heading3"/>
      </w:pPr>
      <w:bookmarkStart w:id="4650" w:name="_CR13_2_1"/>
      <w:bookmarkStart w:id="4651" w:name="_Toc20152939"/>
      <w:bookmarkStart w:id="4652" w:name="_Toc27495604"/>
      <w:bookmarkStart w:id="4653" w:name="_Toc36109072"/>
      <w:bookmarkStart w:id="4654" w:name="_Toc45194860"/>
      <w:bookmarkStart w:id="4655" w:name="_Toc178199767"/>
      <w:bookmarkEnd w:id="4650"/>
      <w:r w:rsidRPr="0079589D">
        <w:t>13</w:t>
      </w:r>
      <w:r w:rsidR="000F699E" w:rsidRPr="0079589D">
        <w:t>.2.1</w:t>
      </w:r>
      <w:r w:rsidR="000F699E" w:rsidRPr="0079589D">
        <w:tab/>
        <w:t>General</w:t>
      </w:r>
      <w:bookmarkEnd w:id="4651"/>
      <w:bookmarkEnd w:id="4652"/>
      <w:bookmarkEnd w:id="4653"/>
      <w:bookmarkEnd w:id="4654"/>
      <w:bookmarkEnd w:id="4655"/>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656" w:name="_CR13_2_2"/>
      <w:bookmarkStart w:id="4657" w:name="_Toc20152940"/>
      <w:bookmarkStart w:id="4658" w:name="_Toc27495605"/>
      <w:bookmarkStart w:id="4659" w:name="_Toc36109073"/>
      <w:bookmarkStart w:id="4660" w:name="_Toc45194861"/>
      <w:bookmarkStart w:id="4661" w:name="_Toc178199768"/>
      <w:bookmarkEnd w:id="4656"/>
      <w:r w:rsidRPr="0079589D">
        <w:t>13</w:t>
      </w:r>
      <w:r w:rsidR="000F699E" w:rsidRPr="0079589D">
        <w:t>.2.2</w:t>
      </w:r>
      <w:r w:rsidR="000F699E" w:rsidRPr="0079589D">
        <w:tab/>
        <w:t>MCVideo client procedures</w:t>
      </w:r>
      <w:bookmarkEnd w:id="4657"/>
      <w:bookmarkEnd w:id="4658"/>
      <w:bookmarkEnd w:id="4659"/>
      <w:bookmarkEnd w:id="4660"/>
      <w:bookmarkEnd w:id="4661"/>
    </w:p>
    <w:p w14:paraId="2BE57628" w14:textId="3E60ADA8" w:rsidR="0094202A" w:rsidRDefault="0094202A" w:rsidP="00F1630B">
      <w:pPr>
        <w:pStyle w:val="Heading4"/>
        <w:rPr>
          <w:lang w:eastAsia="zh-CN"/>
        </w:rPr>
      </w:pPr>
      <w:bookmarkStart w:id="4662" w:name="_CR13_2_2_1"/>
      <w:bookmarkStart w:id="4663" w:name="_Toc20152941"/>
      <w:bookmarkStart w:id="4664" w:name="_Toc27495606"/>
      <w:bookmarkStart w:id="4665" w:name="_Toc36109074"/>
      <w:bookmarkStart w:id="4666" w:name="_Toc45194862"/>
      <w:bookmarkStart w:id="4667" w:name="_Toc178199769"/>
      <w:bookmarkEnd w:id="4662"/>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63"/>
      <w:bookmarkEnd w:id="4664"/>
      <w:bookmarkEnd w:id="4665"/>
      <w:bookmarkEnd w:id="4666"/>
      <w:bookmarkEnd w:id="4667"/>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68" w:name="_CR13_2_2_2"/>
      <w:bookmarkStart w:id="4669" w:name="_Toc20152942"/>
      <w:bookmarkStart w:id="4670" w:name="_Toc27495607"/>
      <w:bookmarkStart w:id="4671" w:name="_Toc36109075"/>
      <w:bookmarkStart w:id="4672" w:name="_Toc45194863"/>
      <w:bookmarkStart w:id="4673" w:name="_Toc178199770"/>
      <w:bookmarkEnd w:id="4668"/>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69"/>
      <w:bookmarkEnd w:id="4670"/>
      <w:bookmarkEnd w:id="4671"/>
      <w:bookmarkEnd w:id="4672"/>
      <w:bookmarkEnd w:id="4673"/>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674" w:name="_CR13_2_2_3"/>
      <w:bookmarkStart w:id="4675" w:name="_Toc20152943"/>
      <w:bookmarkStart w:id="4676" w:name="_Toc27495608"/>
      <w:bookmarkStart w:id="4677" w:name="_Toc36109076"/>
      <w:bookmarkStart w:id="4678" w:name="_Toc45194864"/>
      <w:bookmarkStart w:id="4679" w:name="_Toc178199771"/>
      <w:bookmarkEnd w:id="4674"/>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75"/>
      <w:bookmarkEnd w:id="4676"/>
      <w:bookmarkEnd w:id="4677"/>
      <w:bookmarkEnd w:id="4678"/>
      <w:bookmarkEnd w:id="467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80" w:name="_CR13_2_2_4"/>
      <w:bookmarkStart w:id="4681" w:name="_Toc20152944"/>
      <w:bookmarkStart w:id="4682" w:name="_Toc27495609"/>
      <w:bookmarkStart w:id="4683" w:name="_Toc36109077"/>
      <w:bookmarkStart w:id="4684" w:name="_Toc45194865"/>
      <w:bookmarkStart w:id="4685" w:name="_Toc178199772"/>
      <w:bookmarkEnd w:id="4680"/>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1"/>
      <w:bookmarkEnd w:id="4682"/>
      <w:bookmarkEnd w:id="4683"/>
      <w:bookmarkEnd w:id="4684"/>
      <w:bookmarkEnd w:id="4685"/>
    </w:p>
    <w:p w14:paraId="5664F94A" w14:textId="77777777" w:rsidR="00C25522" w:rsidRDefault="00C25522" w:rsidP="00C25522">
      <w:pPr>
        <w:rPr>
          <w:lang w:val="en-US" w:eastAsia="zh-CN"/>
        </w:rPr>
      </w:pPr>
      <w:bookmarkStart w:id="4686" w:name="_Toc20152945"/>
      <w:bookmarkStart w:id="4687" w:name="_Toc27495610"/>
      <w:bookmarkStart w:id="4688" w:name="_Toc36109078"/>
      <w:bookmarkStart w:id="4689"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690" w:name="_CR13_2_2_5"/>
      <w:bookmarkStart w:id="4691" w:name="_Toc178199773"/>
      <w:bookmarkEnd w:id="4690"/>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86"/>
      <w:bookmarkEnd w:id="4687"/>
      <w:bookmarkEnd w:id="4688"/>
      <w:bookmarkEnd w:id="4689"/>
      <w:bookmarkEnd w:id="4691"/>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92" w:name="_CR13_2_3"/>
      <w:bookmarkStart w:id="4693" w:name="_Toc20152946"/>
      <w:bookmarkStart w:id="4694" w:name="_Toc27495611"/>
      <w:bookmarkStart w:id="4695" w:name="_Toc36109079"/>
      <w:bookmarkStart w:id="4696" w:name="_Toc45194867"/>
      <w:bookmarkStart w:id="4697" w:name="_Toc178199774"/>
      <w:bookmarkEnd w:id="4692"/>
      <w:r w:rsidRPr="0079589D">
        <w:t>13</w:t>
      </w:r>
      <w:r w:rsidR="000F699E" w:rsidRPr="0079589D">
        <w:t>.2.3</w:t>
      </w:r>
      <w:r w:rsidR="000F699E" w:rsidRPr="0079589D">
        <w:tab/>
        <w:t>MCVideo server procedures</w:t>
      </w:r>
      <w:bookmarkEnd w:id="4693"/>
      <w:bookmarkEnd w:id="4694"/>
      <w:bookmarkEnd w:id="4695"/>
      <w:bookmarkEnd w:id="4696"/>
      <w:bookmarkEnd w:id="4697"/>
    </w:p>
    <w:p w14:paraId="3B5D94CE" w14:textId="2C643B28" w:rsidR="0094202A" w:rsidRDefault="0094202A" w:rsidP="00F1630B">
      <w:pPr>
        <w:pStyle w:val="Heading4"/>
      </w:pPr>
      <w:bookmarkStart w:id="4698" w:name="_CR13_2_3_1"/>
      <w:bookmarkStart w:id="4699" w:name="_Toc20152947"/>
      <w:bookmarkStart w:id="4700" w:name="_Toc27495612"/>
      <w:bookmarkStart w:id="4701" w:name="_Toc36109080"/>
      <w:bookmarkStart w:id="4702" w:name="_Toc45194868"/>
      <w:bookmarkStart w:id="4703" w:name="_Toc178199775"/>
      <w:bookmarkEnd w:id="4698"/>
      <w:r w:rsidRPr="0079589D">
        <w:t>1</w:t>
      </w:r>
      <w:r>
        <w:t>3</w:t>
      </w:r>
      <w:r w:rsidRPr="0079589D">
        <w:t>.</w:t>
      </w:r>
      <w:r>
        <w:t>2</w:t>
      </w:r>
      <w:r w:rsidRPr="0079589D">
        <w:t>.</w:t>
      </w:r>
      <w:r>
        <w:t>3.1</w:t>
      </w:r>
      <w:r w:rsidRPr="0079589D">
        <w:tab/>
      </w:r>
      <w:r>
        <w:t>Participating MCVideo function procedures</w:t>
      </w:r>
      <w:bookmarkEnd w:id="4699"/>
      <w:bookmarkEnd w:id="4700"/>
      <w:bookmarkEnd w:id="4701"/>
      <w:bookmarkEnd w:id="4702"/>
      <w:bookmarkEnd w:id="4703"/>
    </w:p>
    <w:p w14:paraId="10226BAB" w14:textId="2AC48E89" w:rsidR="0094202A" w:rsidRDefault="0094202A" w:rsidP="00F1630B">
      <w:pPr>
        <w:pStyle w:val="Heading5"/>
        <w:rPr>
          <w:lang w:eastAsia="zh-CN"/>
        </w:rPr>
      </w:pPr>
      <w:bookmarkStart w:id="4704" w:name="_CR13_2_3_1_1"/>
      <w:bookmarkStart w:id="4705" w:name="_Toc20152948"/>
      <w:bookmarkStart w:id="4706" w:name="_Toc27495613"/>
      <w:bookmarkStart w:id="4707" w:name="_Toc36109081"/>
      <w:bookmarkStart w:id="4708" w:name="_Toc45194869"/>
      <w:bookmarkStart w:id="4709" w:name="_Toc178199776"/>
      <w:bookmarkEnd w:id="4704"/>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05"/>
      <w:bookmarkEnd w:id="4706"/>
      <w:bookmarkEnd w:id="4707"/>
      <w:bookmarkEnd w:id="4708"/>
      <w:bookmarkEnd w:id="4709"/>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10" w:name="_CR13_2_3_1_2"/>
      <w:bookmarkStart w:id="4711" w:name="_Toc20152949"/>
      <w:bookmarkStart w:id="4712" w:name="_Toc27495614"/>
      <w:bookmarkStart w:id="4713" w:name="_Toc36109082"/>
      <w:bookmarkStart w:id="4714" w:name="_Toc45194870"/>
      <w:bookmarkStart w:id="4715" w:name="_Toc178199777"/>
      <w:bookmarkEnd w:id="4710"/>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11"/>
      <w:bookmarkEnd w:id="4712"/>
      <w:bookmarkEnd w:id="4713"/>
      <w:bookmarkEnd w:id="4714"/>
      <w:bookmarkEnd w:id="4715"/>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716" w:name="_CR13_2_3_1_3"/>
      <w:bookmarkStart w:id="4717" w:name="_Toc20152950"/>
      <w:bookmarkStart w:id="4718" w:name="_Toc27495615"/>
      <w:bookmarkStart w:id="4719" w:name="_Toc36109083"/>
      <w:bookmarkStart w:id="4720" w:name="_Toc45194871"/>
      <w:bookmarkStart w:id="4721" w:name="_Toc178199778"/>
      <w:bookmarkEnd w:id="4716"/>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17"/>
      <w:bookmarkEnd w:id="4718"/>
      <w:bookmarkEnd w:id="4719"/>
      <w:bookmarkEnd w:id="4720"/>
      <w:bookmarkEnd w:id="4721"/>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722" w:name="_CR13_2_3_1_4"/>
      <w:bookmarkStart w:id="4723" w:name="_Toc20152951"/>
      <w:bookmarkStart w:id="4724" w:name="_Toc27495616"/>
      <w:bookmarkStart w:id="4725" w:name="_Toc36109084"/>
      <w:bookmarkStart w:id="4726" w:name="_Toc45194872"/>
      <w:bookmarkStart w:id="4727" w:name="_Toc178199779"/>
      <w:bookmarkEnd w:id="4722"/>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23"/>
      <w:bookmarkEnd w:id="4724"/>
      <w:bookmarkEnd w:id="4725"/>
      <w:bookmarkEnd w:id="4726"/>
      <w:bookmarkEnd w:id="4727"/>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728" w:name="_CR13_2_3_1_5"/>
      <w:bookmarkStart w:id="4729" w:name="_Toc20152952"/>
      <w:bookmarkStart w:id="4730" w:name="_Toc27495617"/>
      <w:bookmarkStart w:id="4731" w:name="_Toc36109085"/>
      <w:bookmarkStart w:id="4732" w:name="_Toc45194873"/>
      <w:bookmarkStart w:id="4733" w:name="_Toc178199780"/>
      <w:bookmarkEnd w:id="4728"/>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29"/>
      <w:bookmarkEnd w:id="4730"/>
      <w:bookmarkEnd w:id="4731"/>
      <w:bookmarkEnd w:id="4732"/>
      <w:bookmarkEnd w:id="4733"/>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734" w:name="_CR13_2_3_2"/>
      <w:bookmarkStart w:id="4735" w:name="_Toc20152953"/>
      <w:bookmarkStart w:id="4736" w:name="_Toc27495618"/>
      <w:bookmarkStart w:id="4737" w:name="_Toc36109086"/>
      <w:bookmarkStart w:id="4738" w:name="_Toc45194874"/>
      <w:bookmarkStart w:id="4739" w:name="_Toc178199781"/>
      <w:bookmarkEnd w:id="4734"/>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735"/>
      <w:bookmarkEnd w:id="4736"/>
      <w:bookmarkEnd w:id="4737"/>
      <w:bookmarkEnd w:id="4738"/>
      <w:bookmarkEnd w:id="4739"/>
    </w:p>
    <w:p w14:paraId="125713B4" w14:textId="7AEAEB60" w:rsidR="0094202A" w:rsidRDefault="0094202A" w:rsidP="00F1630B">
      <w:pPr>
        <w:pStyle w:val="Heading5"/>
        <w:rPr>
          <w:lang w:eastAsia="zh-CN"/>
        </w:rPr>
      </w:pPr>
      <w:bookmarkStart w:id="4740" w:name="_CR13_2_3_2_1"/>
      <w:bookmarkStart w:id="4741" w:name="_Toc20152954"/>
      <w:bookmarkStart w:id="4742" w:name="_Toc27495619"/>
      <w:bookmarkStart w:id="4743" w:name="_Toc36109087"/>
      <w:bookmarkStart w:id="4744" w:name="_Toc45194875"/>
      <w:bookmarkStart w:id="4745" w:name="_Toc178199782"/>
      <w:bookmarkEnd w:id="4740"/>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41"/>
      <w:bookmarkEnd w:id="4742"/>
      <w:bookmarkEnd w:id="4743"/>
      <w:bookmarkEnd w:id="4744"/>
      <w:bookmarkEnd w:id="4745"/>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46" w:name="_Toc20152955"/>
      <w:bookmarkStart w:id="4747" w:name="_Toc27495620"/>
      <w:bookmarkStart w:id="4748" w:name="_Toc36109088"/>
      <w:bookmarkStart w:id="4749"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50" w:name="_CR13_2_3_2_2"/>
      <w:bookmarkStart w:id="4751" w:name="_Toc178199783"/>
      <w:bookmarkEnd w:id="4750"/>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46"/>
      <w:bookmarkEnd w:id="4747"/>
      <w:bookmarkEnd w:id="4748"/>
      <w:bookmarkEnd w:id="4749"/>
      <w:bookmarkEnd w:id="4751"/>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52" w:name="_CR13_2_3_2_3"/>
      <w:bookmarkStart w:id="4753" w:name="_Toc20152956"/>
      <w:bookmarkStart w:id="4754" w:name="_Toc27495621"/>
      <w:bookmarkStart w:id="4755" w:name="_Toc36109089"/>
      <w:bookmarkStart w:id="4756" w:name="_Toc45194877"/>
      <w:bookmarkStart w:id="4757" w:name="_Toc178199784"/>
      <w:bookmarkEnd w:id="4752"/>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53"/>
      <w:bookmarkEnd w:id="4754"/>
      <w:bookmarkEnd w:id="4755"/>
      <w:bookmarkEnd w:id="4756"/>
      <w:bookmarkEnd w:id="4757"/>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58" w:name="_CR13_2_3_2_4"/>
      <w:bookmarkStart w:id="4759" w:name="_Toc20152957"/>
      <w:bookmarkStart w:id="4760" w:name="_Toc27495622"/>
      <w:bookmarkStart w:id="4761" w:name="_Toc36109090"/>
      <w:bookmarkStart w:id="4762" w:name="_Toc45194878"/>
      <w:bookmarkStart w:id="4763" w:name="_Toc178199785"/>
      <w:bookmarkEnd w:id="4758"/>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59"/>
      <w:bookmarkEnd w:id="4760"/>
      <w:bookmarkEnd w:id="4761"/>
      <w:bookmarkEnd w:id="4762"/>
      <w:bookmarkEnd w:id="4763"/>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64" w:name="_CR13_3"/>
      <w:bookmarkStart w:id="4765" w:name="_Toc20152958"/>
      <w:bookmarkStart w:id="4766" w:name="_Toc27495623"/>
      <w:bookmarkStart w:id="4767" w:name="_Toc36109091"/>
      <w:bookmarkStart w:id="4768" w:name="_Toc45194879"/>
      <w:bookmarkStart w:id="4769" w:name="_Toc178199786"/>
      <w:bookmarkEnd w:id="4764"/>
      <w:r w:rsidRPr="0079589D">
        <w:t>13</w:t>
      </w:r>
      <w:r w:rsidR="000F699E" w:rsidRPr="0079589D">
        <w:t>.3</w:t>
      </w:r>
      <w:r w:rsidR="000F699E" w:rsidRPr="0079589D">
        <w:tab/>
        <w:t>Off-network video push</w:t>
      </w:r>
      <w:bookmarkEnd w:id="4765"/>
      <w:bookmarkEnd w:id="4766"/>
      <w:bookmarkEnd w:id="4767"/>
      <w:bookmarkEnd w:id="4768"/>
      <w:bookmarkEnd w:id="4769"/>
    </w:p>
    <w:p w14:paraId="31700EB0" w14:textId="132ACC10" w:rsidR="000F699E" w:rsidRPr="0079589D" w:rsidRDefault="004C0652" w:rsidP="00F1630B">
      <w:pPr>
        <w:pStyle w:val="Heading3"/>
      </w:pPr>
      <w:bookmarkStart w:id="4770" w:name="_CR13_3_1"/>
      <w:bookmarkStart w:id="4771" w:name="_Toc20152959"/>
      <w:bookmarkStart w:id="4772" w:name="_Toc27495624"/>
      <w:bookmarkStart w:id="4773" w:name="_Toc36109092"/>
      <w:bookmarkStart w:id="4774" w:name="_Toc45194880"/>
      <w:bookmarkStart w:id="4775" w:name="_Toc178199787"/>
      <w:bookmarkEnd w:id="4770"/>
      <w:r w:rsidRPr="0079589D">
        <w:t>13</w:t>
      </w:r>
      <w:r w:rsidR="000F699E" w:rsidRPr="0079589D">
        <w:t>.3.1</w:t>
      </w:r>
      <w:r w:rsidR="000F699E" w:rsidRPr="0079589D">
        <w:tab/>
        <w:t>General</w:t>
      </w:r>
      <w:bookmarkEnd w:id="4771"/>
      <w:bookmarkEnd w:id="4772"/>
      <w:bookmarkEnd w:id="4773"/>
      <w:bookmarkEnd w:id="4774"/>
      <w:bookmarkEnd w:id="4775"/>
    </w:p>
    <w:p w14:paraId="32F0375A" w14:textId="32DC5EE7" w:rsidR="00251EBF" w:rsidRPr="006F1DFB" w:rsidRDefault="00251EBF" w:rsidP="00F1630B">
      <w:pPr>
        <w:pStyle w:val="Heading4"/>
        <w:rPr>
          <w:rFonts w:eastAsia="Calibri"/>
          <w:lang w:val="en-US"/>
        </w:rPr>
      </w:pPr>
      <w:bookmarkStart w:id="4776" w:name="_CR13_3_1_1"/>
      <w:bookmarkStart w:id="4777" w:name="_Toc20152960"/>
      <w:bookmarkStart w:id="4778" w:name="_Toc27495625"/>
      <w:bookmarkStart w:id="4779" w:name="_Toc36109093"/>
      <w:bookmarkStart w:id="4780" w:name="_Toc45194881"/>
      <w:bookmarkStart w:id="4781" w:name="_Toc178199788"/>
      <w:bookmarkEnd w:id="4776"/>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77"/>
      <w:bookmarkEnd w:id="4778"/>
      <w:bookmarkEnd w:id="4779"/>
      <w:bookmarkEnd w:id="4780"/>
      <w:bookmarkEnd w:id="4781"/>
    </w:p>
    <w:p w14:paraId="44884120" w14:textId="04CD2254" w:rsidR="00251EBF" w:rsidRPr="00EF4EDF" w:rsidRDefault="00251EBF" w:rsidP="00F1630B">
      <w:pPr>
        <w:pStyle w:val="Heading5"/>
        <w:rPr>
          <w:lang w:val="en-US"/>
        </w:rPr>
      </w:pPr>
      <w:bookmarkStart w:id="4782" w:name="_CR13_3_1_1_1"/>
      <w:bookmarkStart w:id="4783" w:name="_Toc20152961"/>
      <w:bookmarkStart w:id="4784" w:name="_Toc27495626"/>
      <w:bookmarkStart w:id="4785" w:name="_Toc36109094"/>
      <w:bookmarkStart w:id="4786" w:name="_Toc45194882"/>
      <w:bookmarkStart w:id="4787" w:name="_Toc178199789"/>
      <w:bookmarkEnd w:id="4782"/>
      <w:r>
        <w:t>1</w:t>
      </w:r>
      <w:r>
        <w:rPr>
          <w:lang w:val="en-US"/>
        </w:rPr>
        <w:t>3</w:t>
      </w:r>
      <w:r w:rsidRPr="00FA3999">
        <w:t>.3.1.1.1</w:t>
      </w:r>
      <w:r w:rsidRPr="00FA3999">
        <w:tab/>
        <w:t>Sending</w:t>
      </w:r>
      <w:r w:rsidRPr="00FA3999">
        <w:rPr>
          <w:lang w:eastAsia="ko-KR"/>
        </w:rPr>
        <w:t xml:space="preserve">/Receiving </w:t>
      </w:r>
      <w:r w:rsidRPr="00FA3999">
        <w:t>a message</w:t>
      </w:r>
      <w:bookmarkEnd w:id="4783"/>
      <w:bookmarkEnd w:id="4784"/>
      <w:bookmarkEnd w:id="4785"/>
      <w:bookmarkEnd w:id="4786"/>
      <w:bookmarkEnd w:id="4787"/>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788" w:name="_CR13_3_2"/>
      <w:bookmarkStart w:id="4789" w:name="_Toc20152962"/>
      <w:bookmarkStart w:id="4790" w:name="_Toc27495627"/>
      <w:bookmarkStart w:id="4791" w:name="_Toc36109095"/>
      <w:bookmarkStart w:id="4792" w:name="_Toc45194883"/>
      <w:bookmarkStart w:id="4793" w:name="_Toc178199790"/>
      <w:bookmarkEnd w:id="4788"/>
      <w:r w:rsidRPr="0079589D">
        <w:t>13</w:t>
      </w:r>
      <w:r w:rsidR="000F699E" w:rsidRPr="0079589D">
        <w:t>.3.2</w:t>
      </w:r>
      <w:r w:rsidR="000F699E" w:rsidRPr="0079589D">
        <w:tab/>
        <w:t>MCVideo client procedures</w:t>
      </w:r>
      <w:bookmarkEnd w:id="4789"/>
      <w:bookmarkEnd w:id="4790"/>
      <w:bookmarkEnd w:id="4791"/>
      <w:bookmarkEnd w:id="4792"/>
      <w:bookmarkEnd w:id="4793"/>
    </w:p>
    <w:p w14:paraId="4B18368F" w14:textId="4F0E7302" w:rsidR="00251EBF" w:rsidRPr="006F1DFB" w:rsidRDefault="00251EBF" w:rsidP="00F1630B">
      <w:pPr>
        <w:pStyle w:val="Heading4"/>
        <w:rPr>
          <w:rFonts w:eastAsia="Calibri"/>
        </w:rPr>
      </w:pPr>
      <w:bookmarkStart w:id="4794" w:name="_CR13_3_2_1"/>
      <w:bookmarkStart w:id="4795" w:name="_Toc20152963"/>
      <w:bookmarkStart w:id="4796" w:name="_Toc27495628"/>
      <w:bookmarkStart w:id="4797" w:name="_Toc36109096"/>
      <w:bookmarkStart w:id="4798" w:name="_Toc45194884"/>
      <w:bookmarkStart w:id="4799" w:name="_Toc178199791"/>
      <w:bookmarkEnd w:id="4794"/>
      <w:r w:rsidRPr="006F1DFB">
        <w:rPr>
          <w:rFonts w:eastAsia="Calibri"/>
        </w:rPr>
        <w:t>13.3.</w:t>
      </w:r>
      <w:r w:rsidRPr="006F1DFB">
        <w:rPr>
          <w:rFonts w:eastAsia="Calibri"/>
          <w:lang w:val="en-US"/>
        </w:rPr>
        <w:t>2.1</w:t>
      </w:r>
      <w:r w:rsidRPr="006F1DFB">
        <w:rPr>
          <w:rFonts w:eastAsia="Calibri"/>
        </w:rPr>
        <w:tab/>
        <w:t>Video push to another MCVideo user</w:t>
      </w:r>
      <w:bookmarkEnd w:id="4795"/>
      <w:bookmarkEnd w:id="4796"/>
      <w:bookmarkEnd w:id="4797"/>
      <w:bookmarkEnd w:id="4798"/>
      <w:bookmarkEnd w:id="4799"/>
    </w:p>
    <w:p w14:paraId="7AF1F093" w14:textId="779260DA" w:rsidR="00251EBF" w:rsidRPr="007C3D12" w:rsidRDefault="00251EBF" w:rsidP="00F1630B">
      <w:pPr>
        <w:pStyle w:val="Heading5"/>
        <w:rPr>
          <w:lang w:val="en-US" w:eastAsia="ko-KR"/>
        </w:rPr>
      </w:pPr>
      <w:bookmarkStart w:id="4800" w:name="_CR13_3_2_1_1"/>
      <w:bookmarkStart w:id="4801" w:name="_Toc20152964"/>
      <w:bookmarkStart w:id="4802" w:name="_Toc27495629"/>
      <w:bookmarkStart w:id="4803" w:name="_Toc36109097"/>
      <w:bookmarkStart w:id="4804" w:name="_Toc45194885"/>
      <w:bookmarkStart w:id="4805" w:name="_Toc178199792"/>
      <w:bookmarkEnd w:id="4800"/>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01"/>
      <w:bookmarkEnd w:id="4802"/>
      <w:bookmarkEnd w:id="4803"/>
      <w:bookmarkEnd w:id="4804"/>
      <w:bookmarkEnd w:id="4805"/>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06" w:name="_CR13_3_2_1_2"/>
      <w:bookmarkStart w:id="4807" w:name="_Toc20152965"/>
      <w:bookmarkStart w:id="4808" w:name="_Toc27495630"/>
      <w:bookmarkStart w:id="4809" w:name="_Toc36109098"/>
      <w:bookmarkStart w:id="4810" w:name="_Toc45194886"/>
      <w:bookmarkStart w:id="4811" w:name="_Toc178199793"/>
      <w:bookmarkEnd w:id="4806"/>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07"/>
      <w:bookmarkEnd w:id="4808"/>
      <w:bookmarkEnd w:id="4809"/>
      <w:bookmarkEnd w:id="4810"/>
      <w:bookmarkEnd w:id="4811"/>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12" w:name="_CR13_3_2_1_3"/>
      <w:bookmarkStart w:id="4813" w:name="_Toc20152966"/>
      <w:bookmarkStart w:id="4814" w:name="_Toc27495631"/>
      <w:bookmarkStart w:id="4815" w:name="_Toc36109099"/>
      <w:bookmarkStart w:id="4816" w:name="_Toc45194887"/>
      <w:bookmarkStart w:id="4817" w:name="_Toc178199794"/>
      <w:bookmarkEnd w:id="4812"/>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813"/>
      <w:bookmarkEnd w:id="4814"/>
      <w:bookmarkEnd w:id="4815"/>
      <w:bookmarkEnd w:id="4816"/>
      <w:bookmarkEnd w:id="4817"/>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818" w:name="_CR13_3_2_1_4"/>
      <w:bookmarkStart w:id="4819" w:name="_Toc20152967"/>
      <w:bookmarkStart w:id="4820" w:name="_Toc27495632"/>
      <w:bookmarkStart w:id="4821" w:name="_Toc36109100"/>
      <w:bookmarkStart w:id="4822" w:name="_Toc45194888"/>
      <w:bookmarkStart w:id="4823" w:name="_Toc178199795"/>
      <w:bookmarkEnd w:id="4818"/>
      <w:r w:rsidRPr="002D4BA2">
        <w:rPr>
          <w:lang w:eastAsia="ko-KR"/>
        </w:rPr>
        <w:t>13.3.2.1.</w:t>
      </w:r>
      <w:r>
        <w:rPr>
          <w:lang w:eastAsia="ko-KR"/>
        </w:rPr>
        <w:t>4</w:t>
      </w:r>
      <w:r w:rsidRPr="002D4BA2">
        <w:rPr>
          <w:lang w:eastAsia="ko-KR"/>
        </w:rPr>
        <w:tab/>
        <w:t>Sending video push notification</w:t>
      </w:r>
      <w:bookmarkEnd w:id="4819"/>
      <w:bookmarkEnd w:id="4820"/>
      <w:bookmarkEnd w:id="4821"/>
      <w:bookmarkEnd w:id="4822"/>
      <w:bookmarkEnd w:id="4823"/>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824" w:name="_CR13_3_2_1_5"/>
      <w:bookmarkStart w:id="4825" w:name="_Toc20152968"/>
      <w:bookmarkStart w:id="4826" w:name="_Toc27495633"/>
      <w:bookmarkStart w:id="4827" w:name="_Toc36109101"/>
      <w:bookmarkStart w:id="4828" w:name="_Toc45194889"/>
      <w:bookmarkStart w:id="4829" w:name="_Toc178199796"/>
      <w:bookmarkEnd w:id="4824"/>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825"/>
      <w:bookmarkEnd w:id="4826"/>
      <w:bookmarkEnd w:id="4827"/>
      <w:bookmarkEnd w:id="4828"/>
      <w:bookmarkEnd w:id="4829"/>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830" w:name="_CR13_3_2_2"/>
      <w:bookmarkStart w:id="4831" w:name="_Toc20152969"/>
      <w:bookmarkStart w:id="4832" w:name="_Toc27495634"/>
      <w:bookmarkStart w:id="4833" w:name="_Toc36109102"/>
      <w:bookmarkStart w:id="4834" w:name="_Toc45194890"/>
      <w:bookmarkStart w:id="4835" w:name="_Toc178199797"/>
      <w:bookmarkEnd w:id="4830"/>
      <w:r w:rsidRPr="006F1DFB">
        <w:rPr>
          <w:rFonts w:eastAsia="Calibri"/>
        </w:rPr>
        <w:t>13.3.</w:t>
      </w:r>
      <w:r w:rsidRPr="006F1DFB">
        <w:rPr>
          <w:rFonts w:eastAsia="Calibri"/>
          <w:lang w:val="en-US"/>
        </w:rPr>
        <w:t>2.2</w:t>
      </w:r>
      <w:r w:rsidRPr="006F1DFB">
        <w:rPr>
          <w:rFonts w:eastAsia="Calibri"/>
        </w:rPr>
        <w:tab/>
        <w:t>Remotely initiated video push</w:t>
      </w:r>
      <w:bookmarkEnd w:id="4831"/>
      <w:bookmarkEnd w:id="4832"/>
      <w:bookmarkEnd w:id="4833"/>
      <w:bookmarkEnd w:id="4834"/>
      <w:bookmarkEnd w:id="4835"/>
    </w:p>
    <w:p w14:paraId="04CF4B8C" w14:textId="3AB46F1E" w:rsidR="00251EBF" w:rsidRPr="00D91428" w:rsidRDefault="00251EBF" w:rsidP="00F1630B">
      <w:pPr>
        <w:pStyle w:val="Heading5"/>
      </w:pPr>
      <w:bookmarkStart w:id="4836" w:name="_CR13_3_2_2_1"/>
      <w:bookmarkStart w:id="4837" w:name="_Toc20152970"/>
      <w:bookmarkStart w:id="4838" w:name="_Toc27495635"/>
      <w:bookmarkStart w:id="4839" w:name="_Toc36109103"/>
      <w:bookmarkStart w:id="4840" w:name="_Toc45194891"/>
      <w:bookmarkStart w:id="4841" w:name="_Toc178199798"/>
      <w:bookmarkEnd w:id="4836"/>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837"/>
      <w:bookmarkEnd w:id="4838"/>
      <w:bookmarkEnd w:id="4839"/>
      <w:bookmarkEnd w:id="4840"/>
      <w:bookmarkEnd w:id="4841"/>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42" w:name="_CR13_3_2_2_2"/>
      <w:bookmarkStart w:id="4843" w:name="_Toc20152971"/>
      <w:bookmarkStart w:id="4844" w:name="_Toc27495636"/>
      <w:bookmarkStart w:id="4845" w:name="_Toc36109104"/>
      <w:bookmarkStart w:id="4846" w:name="_Toc45194892"/>
      <w:bookmarkStart w:id="4847" w:name="_Toc178199799"/>
      <w:bookmarkEnd w:id="4842"/>
      <w:r>
        <w:t>1</w:t>
      </w:r>
      <w:r w:rsidRPr="00D91428">
        <w:t>3</w:t>
      </w:r>
      <w:r>
        <w:t>.3.</w:t>
      </w:r>
      <w:r w:rsidRPr="00D91428">
        <w:t>2</w:t>
      </w:r>
      <w:r>
        <w:t>.</w:t>
      </w:r>
      <w:r w:rsidRPr="00D91428">
        <w:t>2</w:t>
      </w:r>
      <w:r>
        <w:t>.</w:t>
      </w:r>
      <w:r w:rsidRPr="00D91428">
        <w:t>2</w:t>
      </w:r>
      <w:r w:rsidRPr="007C3D12">
        <w:tab/>
      </w:r>
      <w:r w:rsidRPr="00D91428">
        <w:t>Sending video push trying response</w:t>
      </w:r>
      <w:bookmarkEnd w:id="4843"/>
      <w:bookmarkEnd w:id="4844"/>
      <w:bookmarkEnd w:id="4845"/>
      <w:bookmarkEnd w:id="4846"/>
      <w:bookmarkEnd w:id="4847"/>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48" w:name="_CR13_3_2_2_3"/>
      <w:bookmarkStart w:id="4849" w:name="_Toc20152972"/>
      <w:bookmarkStart w:id="4850" w:name="_Toc27495637"/>
      <w:bookmarkStart w:id="4851" w:name="_Toc36109105"/>
      <w:bookmarkStart w:id="4852" w:name="_Toc45194893"/>
      <w:bookmarkStart w:id="4853" w:name="_Toc178199800"/>
      <w:bookmarkEnd w:id="4848"/>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849"/>
      <w:bookmarkEnd w:id="4850"/>
      <w:bookmarkEnd w:id="4851"/>
      <w:bookmarkEnd w:id="4852"/>
      <w:bookmarkEnd w:id="4853"/>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854" w:name="_CR13_3_2_2_4"/>
      <w:bookmarkStart w:id="4855" w:name="_Toc20152973"/>
      <w:bookmarkStart w:id="4856" w:name="_Toc27495638"/>
      <w:bookmarkStart w:id="4857" w:name="_Toc36109106"/>
      <w:bookmarkStart w:id="4858" w:name="_Toc45194894"/>
      <w:bookmarkStart w:id="4859" w:name="_Toc178199801"/>
      <w:bookmarkEnd w:id="4854"/>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855"/>
      <w:bookmarkEnd w:id="4856"/>
      <w:bookmarkEnd w:id="4857"/>
      <w:bookmarkEnd w:id="4858"/>
      <w:bookmarkEnd w:id="485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60" w:name="_CR13_3_2_2_5"/>
      <w:bookmarkStart w:id="4861" w:name="_Toc20152974"/>
      <w:bookmarkStart w:id="4862" w:name="_Toc27495639"/>
      <w:bookmarkStart w:id="4863" w:name="_Toc36109107"/>
      <w:bookmarkStart w:id="4864" w:name="_Toc45194895"/>
      <w:bookmarkStart w:id="4865" w:name="_Toc178199802"/>
      <w:bookmarkEnd w:id="4860"/>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861"/>
      <w:bookmarkEnd w:id="4862"/>
      <w:bookmarkEnd w:id="4863"/>
      <w:bookmarkEnd w:id="4864"/>
      <w:bookmarkEnd w:id="4865"/>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66" w:name="_CR13_3_2_2_6"/>
      <w:bookmarkStart w:id="4867" w:name="_Toc20152975"/>
      <w:bookmarkStart w:id="4868" w:name="_Toc27495640"/>
      <w:bookmarkStart w:id="4869" w:name="_Toc36109108"/>
      <w:bookmarkStart w:id="4870" w:name="_Toc45194896"/>
      <w:bookmarkStart w:id="4871" w:name="_Toc178199803"/>
      <w:bookmarkEnd w:id="4866"/>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67"/>
      <w:bookmarkEnd w:id="4868"/>
      <w:bookmarkEnd w:id="4869"/>
      <w:bookmarkEnd w:id="4870"/>
      <w:bookmarkEnd w:id="4871"/>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72" w:name="_CR13_3_2_2_7"/>
      <w:bookmarkStart w:id="4873" w:name="_Toc20152976"/>
      <w:bookmarkStart w:id="4874" w:name="_Toc27495641"/>
      <w:bookmarkStart w:id="4875" w:name="_Toc36109109"/>
      <w:bookmarkStart w:id="4876" w:name="_Toc45194897"/>
      <w:bookmarkStart w:id="4877" w:name="_Toc178199804"/>
      <w:bookmarkEnd w:id="4872"/>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73"/>
      <w:bookmarkEnd w:id="4874"/>
      <w:bookmarkEnd w:id="4875"/>
      <w:bookmarkEnd w:id="4876"/>
      <w:bookmarkEnd w:id="4877"/>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78" w:name="_CR13_3_2_3"/>
      <w:bookmarkStart w:id="4879" w:name="_Toc20152977"/>
      <w:bookmarkStart w:id="4880" w:name="_Toc27495642"/>
      <w:bookmarkStart w:id="4881" w:name="_Toc36109110"/>
      <w:bookmarkStart w:id="4882" w:name="_Toc45194898"/>
      <w:bookmarkStart w:id="4883" w:name="_Toc178199805"/>
      <w:bookmarkEnd w:id="4878"/>
      <w:r w:rsidRPr="006F1DFB">
        <w:rPr>
          <w:rFonts w:eastAsia="Calibri"/>
        </w:rPr>
        <w:t>13.3.</w:t>
      </w:r>
      <w:r w:rsidRPr="006F1DFB">
        <w:rPr>
          <w:rFonts w:eastAsia="Calibri"/>
          <w:lang w:val="en-US"/>
        </w:rPr>
        <w:t>2.3</w:t>
      </w:r>
      <w:r w:rsidRPr="006F1DFB">
        <w:rPr>
          <w:rFonts w:eastAsia="Calibri"/>
        </w:rPr>
        <w:tab/>
        <w:t>Remotely initiated video push to a group</w:t>
      </w:r>
      <w:bookmarkEnd w:id="4879"/>
      <w:bookmarkEnd w:id="4880"/>
      <w:bookmarkEnd w:id="4881"/>
      <w:bookmarkEnd w:id="4882"/>
      <w:bookmarkEnd w:id="4883"/>
    </w:p>
    <w:p w14:paraId="792FCD2A" w14:textId="01B581F1" w:rsidR="00251EBF" w:rsidRPr="00DB721E" w:rsidRDefault="00251EBF" w:rsidP="00F1630B">
      <w:pPr>
        <w:pStyle w:val="Heading5"/>
        <w:rPr>
          <w:lang w:val="en-US"/>
        </w:rPr>
      </w:pPr>
      <w:bookmarkStart w:id="4884" w:name="_CR13_3_2_3_1"/>
      <w:bookmarkStart w:id="4885" w:name="_Toc20152978"/>
      <w:bookmarkStart w:id="4886" w:name="_Toc27495643"/>
      <w:bookmarkStart w:id="4887" w:name="_Toc36109111"/>
      <w:bookmarkStart w:id="4888" w:name="_Toc45194899"/>
      <w:bookmarkStart w:id="4889" w:name="_Toc178199806"/>
      <w:bookmarkEnd w:id="4884"/>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85"/>
      <w:bookmarkEnd w:id="4886"/>
      <w:bookmarkEnd w:id="4887"/>
      <w:bookmarkEnd w:id="4888"/>
      <w:bookmarkEnd w:id="4889"/>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90" w:name="_CR13_3_2_3_2"/>
      <w:bookmarkStart w:id="4891" w:name="_Toc20152979"/>
      <w:bookmarkStart w:id="4892" w:name="_Toc27495644"/>
      <w:bookmarkStart w:id="4893" w:name="_Toc36109112"/>
      <w:bookmarkStart w:id="4894" w:name="_Toc45194900"/>
      <w:bookmarkStart w:id="4895" w:name="_Toc178199807"/>
      <w:bookmarkEnd w:id="4890"/>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91"/>
      <w:bookmarkEnd w:id="4892"/>
      <w:bookmarkEnd w:id="4893"/>
      <w:bookmarkEnd w:id="4894"/>
      <w:bookmarkEnd w:id="4895"/>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896" w:name="_Toc20152980"/>
      <w:bookmarkStart w:id="4897" w:name="_Toc27495645"/>
      <w:bookmarkStart w:id="4898" w:name="_Toc36109113"/>
      <w:bookmarkStart w:id="4899" w:name="_Toc45194901"/>
    </w:p>
    <w:p w14:paraId="01DF6A39" w14:textId="79B36063" w:rsidR="000F699E" w:rsidRPr="0094202A" w:rsidRDefault="004C0652" w:rsidP="00F1630B">
      <w:pPr>
        <w:pStyle w:val="Heading3"/>
      </w:pPr>
      <w:bookmarkStart w:id="4900" w:name="_CR13_3_3"/>
      <w:bookmarkStart w:id="4901" w:name="_Toc178199808"/>
      <w:bookmarkEnd w:id="4900"/>
      <w:r w:rsidRPr="0079589D">
        <w:t>13</w:t>
      </w:r>
      <w:r w:rsidR="000F699E" w:rsidRPr="0079589D">
        <w:t>.3.3</w:t>
      </w:r>
      <w:r w:rsidR="000F699E" w:rsidRPr="0079589D">
        <w:tab/>
      </w:r>
      <w:r w:rsidR="00251EBF" w:rsidRPr="0094202A">
        <w:t>Void</w:t>
      </w:r>
      <w:bookmarkEnd w:id="4896"/>
      <w:bookmarkEnd w:id="4897"/>
      <w:bookmarkEnd w:id="4898"/>
      <w:bookmarkEnd w:id="4899"/>
      <w:bookmarkEnd w:id="4901"/>
    </w:p>
    <w:p w14:paraId="72FACFC4" w14:textId="77777777" w:rsidR="00424B3E" w:rsidRPr="0079589D" w:rsidRDefault="004C0652" w:rsidP="00F1630B">
      <w:pPr>
        <w:pStyle w:val="Heading1"/>
      </w:pPr>
      <w:bookmarkStart w:id="4902" w:name="_CR14"/>
      <w:bookmarkStart w:id="4903" w:name="_Toc20152981"/>
      <w:bookmarkStart w:id="4904" w:name="_Toc27495646"/>
      <w:bookmarkStart w:id="4905" w:name="_Toc36109114"/>
      <w:bookmarkStart w:id="4906" w:name="_Toc45194902"/>
      <w:bookmarkStart w:id="4907" w:name="_Toc178199809"/>
      <w:bookmarkEnd w:id="4902"/>
      <w:r w:rsidRPr="0079589D">
        <w:t>14</w:t>
      </w:r>
      <w:r w:rsidR="000F699E" w:rsidRPr="0079589D">
        <w:tab/>
        <w:t>C</w:t>
      </w:r>
      <w:r w:rsidR="000F699E" w:rsidRPr="0079589D">
        <w:rPr>
          <w:lang w:eastAsia="zh-CN"/>
        </w:rPr>
        <w:t>apability information sharing</w:t>
      </w:r>
      <w:bookmarkStart w:id="4908" w:name="_Toc20152982"/>
      <w:bookmarkStart w:id="4909" w:name="_Toc27495647"/>
      <w:bookmarkStart w:id="4910" w:name="_Toc36109115"/>
      <w:bookmarkStart w:id="4911" w:name="_Toc45194903"/>
      <w:bookmarkEnd w:id="4903"/>
      <w:bookmarkEnd w:id="4904"/>
      <w:bookmarkEnd w:id="4905"/>
      <w:bookmarkEnd w:id="4906"/>
      <w:bookmarkEnd w:id="4907"/>
    </w:p>
    <w:p w14:paraId="1B0181DA" w14:textId="44FD9733" w:rsidR="000F699E" w:rsidRPr="0079589D" w:rsidRDefault="004C0652" w:rsidP="00F1630B">
      <w:pPr>
        <w:pStyle w:val="Heading2"/>
      </w:pPr>
      <w:bookmarkStart w:id="4912" w:name="_CR14_1"/>
      <w:bookmarkStart w:id="4913" w:name="_Toc178199810"/>
      <w:bookmarkEnd w:id="4912"/>
      <w:r w:rsidRPr="0079589D">
        <w:t>14</w:t>
      </w:r>
      <w:r w:rsidR="000F699E" w:rsidRPr="0079589D">
        <w:t>.1</w:t>
      </w:r>
      <w:r w:rsidR="000F699E" w:rsidRPr="0079589D">
        <w:tab/>
        <w:t>General</w:t>
      </w:r>
      <w:bookmarkEnd w:id="4908"/>
      <w:bookmarkEnd w:id="4909"/>
      <w:bookmarkEnd w:id="4910"/>
      <w:bookmarkEnd w:id="4911"/>
      <w:bookmarkEnd w:id="4913"/>
    </w:p>
    <w:p w14:paraId="23DF451D" w14:textId="1A90B595" w:rsidR="000F699E" w:rsidRPr="0079589D" w:rsidRDefault="004C0652" w:rsidP="00F1630B">
      <w:pPr>
        <w:pStyle w:val="Heading2"/>
      </w:pPr>
      <w:bookmarkStart w:id="4914" w:name="_CR14_2"/>
      <w:bookmarkStart w:id="4915" w:name="_Toc20152983"/>
      <w:bookmarkStart w:id="4916" w:name="_Toc27495648"/>
      <w:bookmarkStart w:id="4917" w:name="_Toc36109116"/>
      <w:bookmarkStart w:id="4918" w:name="_Toc45194904"/>
      <w:bookmarkStart w:id="4919" w:name="_Toc178199811"/>
      <w:bookmarkEnd w:id="4914"/>
      <w:r w:rsidRPr="0079589D">
        <w:t>14</w:t>
      </w:r>
      <w:r w:rsidR="000F699E" w:rsidRPr="0079589D">
        <w:t>.2</w:t>
      </w:r>
      <w:r w:rsidR="000F699E" w:rsidRPr="0079589D">
        <w:tab/>
        <w:t>On-network c</w:t>
      </w:r>
      <w:r w:rsidR="000F699E" w:rsidRPr="0079589D">
        <w:rPr>
          <w:lang w:eastAsia="zh-CN"/>
        </w:rPr>
        <w:t>apability information sharing</w:t>
      </w:r>
      <w:bookmarkEnd w:id="4915"/>
      <w:bookmarkEnd w:id="4916"/>
      <w:bookmarkEnd w:id="4917"/>
      <w:bookmarkEnd w:id="4918"/>
      <w:bookmarkEnd w:id="4919"/>
    </w:p>
    <w:p w14:paraId="476B36DC" w14:textId="12C13549" w:rsidR="000F699E" w:rsidRPr="0079589D" w:rsidRDefault="004C0652" w:rsidP="00F1630B">
      <w:pPr>
        <w:pStyle w:val="Heading3"/>
      </w:pPr>
      <w:bookmarkStart w:id="4920" w:name="_CR14_2_1"/>
      <w:bookmarkStart w:id="4921" w:name="_Toc20152984"/>
      <w:bookmarkStart w:id="4922" w:name="_Toc27495649"/>
      <w:bookmarkStart w:id="4923" w:name="_Toc36109117"/>
      <w:bookmarkStart w:id="4924" w:name="_Toc45194905"/>
      <w:bookmarkStart w:id="4925" w:name="_Toc178199812"/>
      <w:bookmarkEnd w:id="4920"/>
      <w:r w:rsidRPr="0079589D">
        <w:t>14</w:t>
      </w:r>
      <w:r w:rsidR="000F699E" w:rsidRPr="0079589D">
        <w:t>.2.1</w:t>
      </w:r>
      <w:r w:rsidR="000F699E" w:rsidRPr="0079589D">
        <w:tab/>
        <w:t>General</w:t>
      </w:r>
      <w:bookmarkEnd w:id="4921"/>
      <w:bookmarkEnd w:id="4922"/>
      <w:bookmarkEnd w:id="4923"/>
      <w:bookmarkEnd w:id="4924"/>
      <w:bookmarkEnd w:id="4925"/>
    </w:p>
    <w:p w14:paraId="77248124" w14:textId="3D1D2F55" w:rsidR="000F699E" w:rsidRPr="0079589D" w:rsidRDefault="004C0652" w:rsidP="00F1630B">
      <w:pPr>
        <w:pStyle w:val="Heading3"/>
      </w:pPr>
      <w:bookmarkStart w:id="4926" w:name="_CR14_2_2"/>
      <w:bookmarkStart w:id="4927" w:name="_Toc20152985"/>
      <w:bookmarkStart w:id="4928" w:name="_Toc27495650"/>
      <w:bookmarkStart w:id="4929" w:name="_Toc36109118"/>
      <w:bookmarkStart w:id="4930" w:name="_Toc45194906"/>
      <w:bookmarkStart w:id="4931" w:name="_Toc178199813"/>
      <w:bookmarkEnd w:id="4926"/>
      <w:r w:rsidRPr="0079589D">
        <w:t>14</w:t>
      </w:r>
      <w:r w:rsidR="000F699E" w:rsidRPr="0079589D">
        <w:t>.2.2</w:t>
      </w:r>
      <w:r w:rsidR="000F699E" w:rsidRPr="0079589D">
        <w:tab/>
        <w:t>MCVideo client procedures</w:t>
      </w:r>
      <w:bookmarkEnd w:id="4927"/>
      <w:bookmarkEnd w:id="4928"/>
      <w:bookmarkEnd w:id="4929"/>
      <w:bookmarkEnd w:id="4930"/>
      <w:bookmarkEnd w:id="4931"/>
    </w:p>
    <w:p w14:paraId="4E7B3F82" w14:textId="6450470A" w:rsidR="000F699E" w:rsidRPr="0079589D" w:rsidRDefault="004C0652" w:rsidP="00F1630B">
      <w:pPr>
        <w:pStyle w:val="Heading3"/>
      </w:pPr>
      <w:bookmarkStart w:id="4932" w:name="_CR14_2_3"/>
      <w:bookmarkStart w:id="4933" w:name="_Toc20152986"/>
      <w:bookmarkStart w:id="4934" w:name="_Toc27495651"/>
      <w:bookmarkStart w:id="4935" w:name="_Toc36109119"/>
      <w:bookmarkStart w:id="4936" w:name="_Toc45194907"/>
      <w:bookmarkStart w:id="4937" w:name="_Toc178199814"/>
      <w:bookmarkEnd w:id="4932"/>
      <w:r w:rsidRPr="0079589D">
        <w:t>14</w:t>
      </w:r>
      <w:r w:rsidR="000F699E" w:rsidRPr="0079589D">
        <w:t>.2.3</w:t>
      </w:r>
      <w:r w:rsidR="000F699E" w:rsidRPr="0079589D">
        <w:tab/>
        <w:t>MCVideo server procedures</w:t>
      </w:r>
      <w:bookmarkEnd w:id="4933"/>
      <w:bookmarkEnd w:id="4934"/>
      <w:bookmarkEnd w:id="4935"/>
      <w:bookmarkEnd w:id="4936"/>
      <w:bookmarkEnd w:id="4937"/>
    </w:p>
    <w:p w14:paraId="69403AC3" w14:textId="3CAE666F" w:rsidR="000F699E" w:rsidRPr="0079589D" w:rsidRDefault="004C0652" w:rsidP="00F1630B">
      <w:pPr>
        <w:pStyle w:val="Heading2"/>
      </w:pPr>
      <w:bookmarkStart w:id="4938" w:name="_CR14_3"/>
      <w:bookmarkStart w:id="4939" w:name="_Toc20152987"/>
      <w:bookmarkStart w:id="4940" w:name="_Toc27495652"/>
      <w:bookmarkStart w:id="4941" w:name="_Toc36109120"/>
      <w:bookmarkStart w:id="4942" w:name="_Toc45194908"/>
      <w:bookmarkStart w:id="4943" w:name="_Toc178199815"/>
      <w:bookmarkEnd w:id="4938"/>
      <w:r w:rsidRPr="0079589D">
        <w:t>14</w:t>
      </w:r>
      <w:r w:rsidR="000F699E" w:rsidRPr="0079589D">
        <w:t>.3</w:t>
      </w:r>
      <w:r w:rsidR="000F699E" w:rsidRPr="0079589D">
        <w:tab/>
        <w:t>Off-network c</w:t>
      </w:r>
      <w:r w:rsidR="000F699E" w:rsidRPr="0079589D">
        <w:rPr>
          <w:lang w:eastAsia="zh-CN"/>
        </w:rPr>
        <w:t>apability information sharing</w:t>
      </w:r>
      <w:bookmarkEnd w:id="4939"/>
      <w:bookmarkEnd w:id="4940"/>
      <w:bookmarkEnd w:id="4941"/>
      <w:bookmarkEnd w:id="4942"/>
      <w:bookmarkEnd w:id="4943"/>
    </w:p>
    <w:p w14:paraId="601B3131" w14:textId="1896AB75" w:rsidR="000F699E" w:rsidRPr="0079589D" w:rsidRDefault="004C0652" w:rsidP="00F1630B">
      <w:pPr>
        <w:pStyle w:val="Heading3"/>
      </w:pPr>
      <w:bookmarkStart w:id="4944" w:name="_CR14_3_1"/>
      <w:bookmarkStart w:id="4945" w:name="_Toc20152988"/>
      <w:bookmarkStart w:id="4946" w:name="_Toc27495653"/>
      <w:bookmarkStart w:id="4947" w:name="_Toc36109121"/>
      <w:bookmarkStart w:id="4948" w:name="_Toc45194909"/>
      <w:bookmarkStart w:id="4949" w:name="_Toc178199816"/>
      <w:bookmarkEnd w:id="4944"/>
      <w:r w:rsidRPr="0079589D">
        <w:t>14</w:t>
      </w:r>
      <w:r w:rsidR="000F699E" w:rsidRPr="0079589D">
        <w:t>.3.1</w:t>
      </w:r>
      <w:r w:rsidR="000F699E" w:rsidRPr="0079589D">
        <w:tab/>
        <w:t>General</w:t>
      </w:r>
      <w:bookmarkEnd w:id="4945"/>
      <w:bookmarkEnd w:id="4946"/>
      <w:bookmarkEnd w:id="4947"/>
      <w:bookmarkEnd w:id="4948"/>
      <w:bookmarkEnd w:id="4949"/>
    </w:p>
    <w:p w14:paraId="0E3B034A" w14:textId="245C63E8" w:rsidR="000F699E" w:rsidRPr="0079589D" w:rsidRDefault="004C0652" w:rsidP="00F1630B">
      <w:pPr>
        <w:pStyle w:val="Heading3"/>
      </w:pPr>
      <w:bookmarkStart w:id="4950" w:name="_CR14_3_2"/>
      <w:bookmarkStart w:id="4951" w:name="_Toc20152989"/>
      <w:bookmarkStart w:id="4952" w:name="_Toc27495654"/>
      <w:bookmarkStart w:id="4953" w:name="_Toc36109122"/>
      <w:bookmarkStart w:id="4954" w:name="_Toc45194910"/>
      <w:bookmarkStart w:id="4955" w:name="_Toc178199817"/>
      <w:bookmarkEnd w:id="4950"/>
      <w:r w:rsidRPr="0079589D">
        <w:t>14</w:t>
      </w:r>
      <w:r w:rsidR="000F699E" w:rsidRPr="0079589D">
        <w:t>.3.2</w:t>
      </w:r>
      <w:r w:rsidR="000F699E" w:rsidRPr="0079589D">
        <w:tab/>
        <w:t>MCVideo client procedures</w:t>
      </w:r>
      <w:bookmarkEnd w:id="4951"/>
      <w:bookmarkEnd w:id="4952"/>
      <w:bookmarkEnd w:id="4953"/>
      <w:bookmarkEnd w:id="4954"/>
      <w:bookmarkEnd w:id="4955"/>
    </w:p>
    <w:p w14:paraId="08F9E33C" w14:textId="77777777" w:rsidR="00424B3E" w:rsidRPr="0079589D" w:rsidRDefault="004C0652" w:rsidP="00F1630B">
      <w:pPr>
        <w:pStyle w:val="Heading3"/>
      </w:pPr>
      <w:bookmarkStart w:id="4956" w:name="_CR14_3_3"/>
      <w:bookmarkStart w:id="4957" w:name="_Toc20152990"/>
      <w:bookmarkStart w:id="4958" w:name="_Toc27495655"/>
      <w:bookmarkStart w:id="4959" w:name="_Toc36109123"/>
      <w:bookmarkStart w:id="4960" w:name="_Toc45194911"/>
      <w:bookmarkStart w:id="4961" w:name="_Toc178199818"/>
      <w:bookmarkEnd w:id="4956"/>
      <w:r w:rsidRPr="0079589D">
        <w:t>14</w:t>
      </w:r>
      <w:r w:rsidR="000F699E" w:rsidRPr="0079589D">
        <w:t>.3.3</w:t>
      </w:r>
      <w:r w:rsidR="000F699E" w:rsidRPr="0079589D">
        <w:tab/>
        <w:t>MCVideo server procedures</w:t>
      </w:r>
      <w:bookmarkStart w:id="4962" w:name="_Toc20152991"/>
      <w:bookmarkStart w:id="4963" w:name="_Toc27495656"/>
      <w:bookmarkStart w:id="4964" w:name="_Toc36109124"/>
      <w:bookmarkStart w:id="4965" w:name="_Toc45194912"/>
      <w:bookmarkEnd w:id="4957"/>
      <w:bookmarkEnd w:id="4958"/>
      <w:bookmarkEnd w:id="4959"/>
      <w:bookmarkEnd w:id="4960"/>
      <w:bookmarkEnd w:id="4961"/>
    </w:p>
    <w:p w14:paraId="758F34DC" w14:textId="70513943" w:rsidR="006E3A78" w:rsidRPr="0079589D" w:rsidRDefault="004C0652" w:rsidP="00F1630B">
      <w:pPr>
        <w:pStyle w:val="Heading1"/>
      </w:pPr>
      <w:bookmarkStart w:id="4966" w:name="_CR15"/>
      <w:bookmarkStart w:id="4967" w:name="_Toc178199819"/>
      <w:bookmarkEnd w:id="4966"/>
      <w:r w:rsidRPr="0079589D">
        <w:t>15</w:t>
      </w:r>
      <w:r w:rsidR="006E3A78" w:rsidRPr="0079589D">
        <w:tab/>
        <w:t>Ambient viewing call</w:t>
      </w:r>
      <w:bookmarkEnd w:id="4962"/>
      <w:bookmarkEnd w:id="4963"/>
      <w:bookmarkEnd w:id="4964"/>
      <w:bookmarkEnd w:id="4965"/>
      <w:bookmarkEnd w:id="4967"/>
    </w:p>
    <w:p w14:paraId="11EBC161" w14:textId="3B3C9968" w:rsidR="006E3A78" w:rsidRPr="0079589D" w:rsidRDefault="004C0652" w:rsidP="00F1630B">
      <w:pPr>
        <w:pStyle w:val="Heading2"/>
      </w:pPr>
      <w:bookmarkStart w:id="4968" w:name="_CR15_1"/>
      <w:bookmarkStart w:id="4969" w:name="_Toc20152992"/>
      <w:bookmarkStart w:id="4970" w:name="_Toc27495657"/>
      <w:bookmarkStart w:id="4971" w:name="_Toc36109125"/>
      <w:bookmarkStart w:id="4972" w:name="_Toc45194913"/>
      <w:bookmarkStart w:id="4973" w:name="_Toc178199820"/>
      <w:bookmarkEnd w:id="4968"/>
      <w:r w:rsidRPr="0079589D">
        <w:t>15</w:t>
      </w:r>
      <w:r w:rsidR="006E3A78" w:rsidRPr="0079589D">
        <w:t>.1</w:t>
      </w:r>
      <w:r w:rsidR="006E3A78" w:rsidRPr="0079589D">
        <w:tab/>
        <w:t>General</w:t>
      </w:r>
      <w:bookmarkEnd w:id="4969"/>
      <w:bookmarkEnd w:id="4970"/>
      <w:bookmarkEnd w:id="4971"/>
      <w:bookmarkEnd w:id="4972"/>
      <w:bookmarkEnd w:id="4973"/>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4974" w:name="_CR15_2"/>
      <w:bookmarkStart w:id="4975" w:name="_Toc20152993"/>
      <w:bookmarkStart w:id="4976" w:name="_Toc27495658"/>
      <w:bookmarkStart w:id="4977" w:name="_Toc36109126"/>
      <w:bookmarkStart w:id="4978" w:name="_Toc45194914"/>
      <w:bookmarkStart w:id="4979" w:name="_Toc178199821"/>
      <w:bookmarkEnd w:id="4974"/>
      <w:r w:rsidRPr="0079589D">
        <w:t>15</w:t>
      </w:r>
      <w:r w:rsidR="006E3A78" w:rsidRPr="0079589D">
        <w:t>.2</w:t>
      </w:r>
      <w:r w:rsidR="006E3A78" w:rsidRPr="0079589D">
        <w:tab/>
        <w:t>MCVideo client procedures</w:t>
      </w:r>
      <w:bookmarkEnd w:id="4975"/>
      <w:bookmarkEnd w:id="4976"/>
      <w:bookmarkEnd w:id="4977"/>
      <w:bookmarkEnd w:id="4978"/>
      <w:bookmarkEnd w:id="4979"/>
    </w:p>
    <w:p w14:paraId="012190BC" w14:textId="5A6DEE90" w:rsidR="00786869" w:rsidRPr="00770C66" w:rsidRDefault="00786869" w:rsidP="00F1630B">
      <w:pPr>
        <w:pStyle w:val="Heading3"/>
        <w:rPr>
          <w:lang w:eastAsia="ko-KR"/>
        </w:rPr>
      </w:pPr>
      <w:bookmarkStart w:id="4980" w:name="_CR15_2_1"/>
      <w:bookmarkStart w:id="4981" w:name="_Toc20152994"/>
      <w:bookmarkStart w:id="4982" w:name="_Toc27495659"/>
      <w:bookmarkStart w:id="4983" w:name="_Toc36109127"/>
      <w:bookmarkStart w:id="4984" w:name="_Toc45194915"/>
      <w:bookmarkStart w:id="4985" w:name="_Toc178199822"/>
      <w:bookmarkEnd w:id="4980"/>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81"/>
      <w:bookmarkEnd w:id="4982"/>
      <w:bookmarkEnd w:id="4983"/>
      <w:bookmarkEnd w:id="4984"/>
      <w:bookmarkEnd w:id="4985"/>
    </w:p>
    <w:p w14:paraId="7FBA23EF" w14:textId="49DA09E5" w:rsidR="00786869" w:rsidRPr="00770C66" w:rsidRDefault="00786869" w:rsidP="00F1630B">
      <w:pPr>
        <w:pStyle w:val="Heading4"/>
        <w:rPr>
          <w:lang w:eastAsia="ko-KR"/>
        </w:rPr>
      </w:pPr>
      <w:bookmarkStart w:id="4986" w:name="_CR15_2_1_1"/>
      <w:bookmarkStart w:id="4987" w:name="_Toc20152995"/>
      <w:bookmarkStart w:id="4988" w:name="_Toc27495660"/>
      <w:bookmarkStart w:id="4989" w:name="_Toc36109128"/>
      <w:bookmarkStart w:id="4990" w:name="_Toc45194916"/>
      <w:bookmarkStart w:id="4991" w:name="_Toc178199823"/>
      <w:bookmarkEnd w:id="4986"/>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87"/>
      <w:bookmarkEnd w:id="4988"/>
      <w:bookmarkEnd w:id="4989"/>
      <w:bookmarkEnd w:id="4990"/>
      <w:bookmarkEnd w:id="4991"/>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4992"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4993" w:name="_PERM_MCCTEMPBM_CRPT85200009___5"/>
      <w:bookmarkEnd w:id="4992"/>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993"/>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94" w:name="_CR15_2_1_2"/>
      <w:bookmarkStart w:id="4995" w:name="_Toc20152996"/>
      <w:bookmarkStart w:id="4996" w:name="_Toc27495661"/>
      <w:bookmarkStart w:id="4997" w:name="_Toc36109129"/>
      <w:bookmarkStart w:id="4998" w:name="_Toc45194917"/>
      <w:bookmarkStart w:id="4999" w:name="_Toc178199824"/>
      <w:bookmarkEnd w:id="4994"/>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95"/>
      <w:bookmarkEnd w:id="4996"/>
      <w:bookmarkEnd w:id="4997"/>
      <w:bookmarkEnd w:id="4998"/>
      <w:bookmarkEnd w:id="4999"/>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00"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01" w:name="_PERM_MCCTEMPBM_CRPT85200011___5"/>
      <w:bookmarkEnd w:id="5000"/>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01"/>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02" w:name="_CR15_2_1_3"/>
      <w:bookmarkStart w:id="5003" w:name="_Toc20152997"/>
      <w:bookmarkStart w:id="5004" w:name="_Toc27495662"/>
      <w:bookmarkStart w:id="5005" w:name="_Toc36109130"/>
      <w:bookmarkStart w:id="5006" w:name="_Toc45194918"/>
      <w:bookmarkStart w:id="5007" w:name="_Toc178199825"/>
      <w:bookmarkEnd w:id="500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03"/>
      <w:bookmarkEnd w:id="5004"/>
      <w:bookmarkEnd w:id="5005"/>
      <w:bookmarkEnd w:id="5006"/>
      <w:bookmarkEnd w:id="5007"/>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08" w:name="_CR15_2_1_4"/>
      <w:bookmarkStart w:id="5009" w:name="_Toc20152998"/>
      <w:bookmarkStart w:id="5010" w:name="_Toc27495663"/>
      <w:bookmarkStart w:id="5011" w:name="_Toc36109131"/>
      <w:bookmarkStart w:id="5012" w:name="_Toc45194919"/>
      <w:bookmarkStart w:id="5013" w:name="_Toc178199826"/>
      <w:bookmarkEnd w:id="5008"/>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09"/>
      <w:bookmarkEnd w:id="5010"/>
      <w:bookmarkEnd w:id="5011"/>
      <w:bookmarkEnd w:id="5012"/>
      <w:bookmarkEnd w:id="5013"/>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014" w:name="_CR15_2_2"/>
      <w:bookmarkStart w:id="5015" w:name="_Toc20152999"/>
      <w:bookmarkStart w:id="5016" w:name="_Toc27495664"/>
      <w:bookmarkStart w:id="5017" w:name="_Toc36109132"/>
      <w:bookmarkStart w:id="5018" w:name="_Toc45194920"/>
      <w:bookmarkStart w:id="5019" w:name="_Toc178199827"/>
      <w:bookmarkEnd w:id="5014"/>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015"/>
      <w:bookmarkEnd w:id="5016"/>
      <w:bookmarkEnd w:id="5017"/>
      <w:bookmarkEnd w:id="5018"/>
      <w:bookmarkEnd w:id="5019"/>
    </w:p>
    <w:p w14:paraId="40A1BA7B" w14:textId="7925C292" w:rsidR="00786869" w:rsidRPr="00770C66" w:rsidRDefault="00786869" w:rsidP="00F1630B">
      <w:pPr>
        <w:pStyle w:val="Heading4"/>
        <w:rPr>
          <w:lang w:eastAsia="ko-KR"/>
        </w:rPr>
      </w:pPr>
      <w:bookmarkStart w:id="5020" w:name="_CR15_2_2_1"/>
      <w:bookmarkStart w:id="5021" w:name="_Toc20153000"/>
      <w:bookmarkStart w:id="5022" w:name="_Toc27495665"/>
      <w:bookmarkStart w:id="5023" w:name="_Toc36109133"/>
      <w:bookmarkStart w:id="5024" w:name="_Toc45194921"/>
      <w:bookmarkStart w:id="5025" w:name="_Toc178199828"/>
      <w:bookmarkEnd w:id="5020"/>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021"/>
      <w:bookmarkEnd w:id="5022"/>
      <w:bookmarkEnd w:id="5023"/>
      <w:bookmarkEnd w:id="5024"/>
      <w:bookmarkEnd w:id="5025"/>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026" w:name="_CR15_2_2_2"/>
      <w:bookmarkStart w:id="5027" w:name="_Toc20153001"/>
      <w:bookmarkStart w:id="5028" w:name="_Toc27495666"/>
      <w:bookmarkStart w:id="5029" w:name="_Toc36109134"/>
      <w:bookmarkStart w:id="5030" w:name="_Toc45194922"/>
      <w:bookmarkStart w:id="5031" w:name="_Toc178199829"/>
      <w:bookmarkEnd w:id="5026"/>
      <w:r>
        <w:rPr>
          <w:lang w:eastAsia="ko-KR"/>
        </w:rPr>
        <w:t>15.</w:t>
      </w:r>
      <w:r w:rsidRPr="00770C66">
        <w:rPr>
          <w:lang w:eastAsia="ko-KR"/>
        </w:rPr>
        <w:t>2.2.2</w:t>
      </w:r>
      <w:r w:rsidRPr="00770C66">
        <w:rPr>
          <w:lang w:eastAsia="ko-KR"/>
        </w:rPr>
        <w:tab/>
        <w:t>Client terminating procedures</w:t>
      </w:r>
      <w:bookmarkEnd w:id="5027"/>
      <w:bookmarkEnd w:id="5028"/>
      <w:bookmarkEnd w:id="5029"/>
      <w:bookmarkEnd w:id="5030"/>
      <w:bookmarkEnd w:id="5031"/>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032" w:name="_CR15_2_2_3"/>
      <w:bookmarkStart w:id="5033" w:name="_Toc20153002"/>
      <w:bookmarkStart w:id="5034" w:name="_Toc27495667"/>
      <w:bookmarkStart w:id="5035" w:name="_Toc36109135"/>
      <w:bookmarkStart w:id="5036" w:name="_Toc45194923"/>
      <w:bookmarkStart w:id="5037" w:name="_Toc178199830"/>
      <w:bookmarkEnd w:id="5032"/>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033"/>
      <w:bookmarkEnd w:id="5034"/>
      <w:bookmarkEnd w:id="5035"/>
      <w:bookmarkEnd w:id="5036"/>
      <w:bookmarkEnd w:id="5037"/>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038" w:name="_CR15_2_2_4"/>
      <w:bookmarkStart w:id="5039" w:name="_Toc20153003"/>
      <w:bookmarkStart w:id="5040" w:name="_Toc27495668"/>
      <w:bookmarkStart w:id="5041" w:name="_Toc36109136"/>
      <w:bookmarkStart w:id="5042" w:name="_Toc45194924"/>
      <w:bookmarkStart w:id="5043" w:name="_Toc178199831"/>
      <w:bookmarkEnd w:id="5038"/>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039"/>
      <w:bookmarkEnd w:id="5040"/>
      <w:bookmarkEnd w:id="5041"/>
      <w:bookmarkEnd w:id="5042"/>
      <w:bookmarkEnd w:id="504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44" w:name="_CR15_2_2_5"/>
      <w:bookmarkStart w:id="5045" w:name="_Toc20153004"/>
      <w:bookmarkStart w:id="5046" w:name="_Toc27495669"/>
      <w:bookmarkStart w:id="5047" w:name="_Toc36109137"/>
      <w:bookmarkStart w:id="5048" w:name="_Toc45194925"/>
      <w:bookmarkStart w:id="5049" w:name="_Toc178199832"/>
      <w:bookmarkEnd w:id="5044"/>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45"/>
      <w:bookmarkEnd w:id="5046"/>
      <w:bookmarkEnd w:id="5047"/>
      <w:bookmarkEnd w:id="5048"/>
      <w:bookmarkEnd w:id="5049"/>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50" w:name="_CR15_3"/>
      <w:bookmarkStart w:id="5051" w:name="_Toc20153005"/>
      <w:bookmarkStart w:id="5052" w:name="_Toc27495670"/>
      <w:bookmarkStart w:id="5053" w:name="_Toc36109138"/>
      <w:bookmarkStart w:id="5054" w:name="_Toc45194926"/>
      <w:bookmarkStart w:id="5055" w:name="_Toc178199833"/>
      <w:bookmarkEnd w:id="5050"/>
      <w:r w:rsidRPr="0079589D">
        <w:t>15</w:t>
      </w:r>
      <w:r w:rsidR="006E3A78" w:rsidRPr="0079589D">
        <w:t>.3</w:t>
      </w:r>
      <w:r w:rsidR="006E3A78" w:rsidRPr="0079589D">
        <w:tab/>
      </w:r>
      <w:r w:rsidR="00786869">
        <w:t>Participating MCVideo function procedures</w:t>
      </w:r>
      <w:bookmarkEnd w:id="5051"/>
      <w:bookmarkEnd w:id="5052"/>
      <w:bookmarkEnd w:id="5053"/>
      <w:bookmarkEnd w:id="5054"/>
      <w:bookmarkEnd w:id="5055"/>
    </w:p>
    <w:p w14:paraId="369567E7" w14:textId="28E22069" w:rsidR="00786869" w:rsidRDefault="00786869" w:rsidP="00F1630B">
      <w:pPr>
        <w:pStyle w:val="Heading3"/>
        <w:rPr>
          <w:lang w:eastAsia="ko-KR"/>
        </w:rPr>
      </w:pPr>
      <w:bookmarkStart w:id="5056" w:name="_CR15_3_1"/>
      <w:bookmarkStart w:id="5057" w:name="_Toc20153006"/>
      <w:bookmarkStart w:id="5058" w:name="_Toc27495671"/>
      <w:bookmarkStart w:id="5059" w:name="_Toc36109139"/>
      <w:bookmarkStart w:id="5060" w:name="_Toc45194927"/>
      <w:bookmarkStart w:id="5061" w:name="_Toc178199834"/>
      <w:bookmarkEnd w:id="5056"/>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57"/>
      <w:bookmarkEnd w:id="5058"/>
      <w:bookmarkEnd w:id="5059"/>
      <w:bookmarkEnd w:id="5060"/>
      <w:bookmarkEnd w:id="5061"/>
    </w:p>
    <w:p w14:paraId="1CBFE4DC" w14:textId="3F62FDF5" w:rsidR="00786869" w:rsidRPr="00245928" w:rsidRDefault="00786869" w:rsidP="00F1630B">
      <w:pPr>
        <w:pStyle w:val="Heading4"/>
        <w:rPr>
          <w:lang w:eastAsia="ko-KR"/>
        </w:rPr>
      </w:pPr>
      <w:bookmarkStart w:id="5062" w:name="_CR15_3_1_1"/>
      <w:bookmarkStart w:id="5063" w:name="_Toc20153007"/>
      <w:bookmarkStart w:id="5064" w:name="_Toc27495672"/>
      <w:bookmarkStart w:id="5065" w:name="_Toc36109140"/>
      <w:bookmarkStart w:id="5066" w:name="_Toc45194928"/>
      <w:bookmarkStart w:id="5067" w:name="_Toc178199835"/>
      <w:bookmarkEnd w:id="5062"/>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63"/>
      <w:bookmarkEnd w:id="5064"/>
      <w:bookmarkEnd w:id="5065"/>
      <w:bookmarkEnd w:id="5066"/>
      <w:bookmarkEnd w:id="5067"/>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068" w:name="MCCQCTEMPBM_00000098"/>
      <w:r w:rsidR="00C21E67">
        <w:t>”</w:t>
      </w:r>
      <w:bookmarkEnd w:id="5068"/>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69" w:name="MCCQCTEMPBM_00000099"/>
      <w:r w:rsidR="00C21E67">
        <w:t>”</w:t>
      </w:r>
      <w:bookmarkEnd w:id="5069"/>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70" w:name="MCCQCTEMPBM_00000079"/>
      <w:r w:rsidR="00C21E67">
        <w:t>“</w:t>
      </w:r>
      <w:bookmarkEnd w:id="5070"/>
      <w:r w:rsidRPr="00F40BC6">
        <w:t xml:space="preserve">SIP INVITE request for </w:t>
      </w:r>
      <w:r w:rsidRPr="00F40BC6">
        <w:rPr>
          <w:noProof/>
        </w:rPr>
        <w:t>originating participating MC</w:t>
      </w:r>
      <w:r>
        <w:rPr>
          <w:noProof/>
        </w:rPr>
        <w:t>Video</w:t>
      </w:r>
      <w:r w:rsidRPr="00F40BC6">
        <w:rPr>
          <w:noProof/>
        </w:rPr>
        <w:t xml:space="preserve"> function</w:t>
      </w:r>
      <w:bookmarkStart w:id="5071" w:name="MCCQCTEMPBM_00000100"/>
      <w:r w:rsidR="00C21E67">
        <w:rPr>
          <w:noProof/>
        </w:rPr>
        <w:t>”</w:t>
      </w:r>
      <w:bookmarkEnd w:id="5071"/>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5072" w:name="MCCQCTEMPBM_00000080"/>
      <w:r w:rsidR="00C21E67">
        <w:t>“</w:t>
      </w:r>
      <w:bookmarkEnd w:id="5072"/>
      <w:r w:rsidRPr="00F40BC6">
        <w:t>141 user unknown to the participating function</w:t>
      </w:r>
      <w:bookmarkStart w:id="5073" w:name="MCCQCTEMPBM_00000101"/>
      <w:r w:rsidR="0025432D">
        <w:t>”</w:t>
      </w:r>
      <w:bookmarkEnd w:id="5073"/>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74" w:name="MCCQCTEMPBM_00000081"/>
      <w:r w:rsidR="0025432D">
        <w:t>“</w:t>
      </w:r>
      <w:bookmarkEnd w:id="5074"/>
      <w:r w:rsidRPr="00F40BC6">
        <w:t>remote-init</w:t>
      </w:r>
      <w:bookmarkStart w:id="5075" w:name="MCCQCTEMPBM_00000102"/>
      <w:r w:rsidR="0025432D">
        <w:t>”</w:t>
      </w:r>
      <w:bookmarkEnd w:id="5075"/>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76" w:name="MCCQCTEMPBM_00000082"/>
      <w:r w:rsidR="00C21E67">
        <w:t>“</w:t>
      </w:r>
      <w:bookmarkEnd w:id="5076"/>
      <w:r w:rsidRPr="00F40BC6">
        <w:t>false</w:t>
      </w:r>
      <w:bookmarkStart w:id="5077" w:name="MCCQCTEMPBM_00000103"/>
      <w:r w:rsidR="0025432D">
        <w:t>”</w:t>
      </w:r>
      <w:bookmarkEnd w:id="5077"/>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78" w:name="MCCQCTEMPBM_00000083"/>
      <w:r w:rsidR="00C21E67">
        <w:t>“</w:t>
      </w:r>
      <w:bookmarkEnd w:id="5078"/>
      <w:r w:rsidRPr="00F40BC6">
        <w:t>false";</w:t>
      </w:r>
    </w:p>
    <w:p w14:paraId="1AEC3B1F" w14:textId="77777777" w:rsidR="00786869" w:rsidRPr="00F40BC6" w:rsidRDefault="00786869" w:rsidP="00786869">
      <w:pPr>
        <w:pStyle w:val="B1"/>
      </w:pPr>
      <w:r>
        <w:tab/>
      </w:r>
      <w:r w:rsidRPr="00F40BC6">
        <w:t xml:space="preserve">then shall reject the </w:t>
      </w:r>
      <w:bookmarkStart w:id="5079" w:name="MCCQCTEMPBM_00000084"/>
      <w:r w:rsidR="0025432D">
        <w:t>“</w:t>
      </w:r>
      <w:bookmarkEnd w:id="5079"/>
      <w:r w:rsidRPr="00F40BC6">
        <w:t xml:space="preserve">SIP INVITE request for originating participating </w:t>
      </w:r>
      <w:r>
        <w:t>MCVideo</w:t>
      </w:r>
      <w:r w:rsidRPr="00F40BC6">
        <w:t xml:space="preserve"> function</w:t>
      </w:r>
      <w:bookmarkStart w:id="5080" w:name="MCCQCTEMPBM_00000104"/>
      <w:r w:rsidR="0025432D">
        <w:t>”</w:t>
      </w:r>
      <w:bookmarkEnd w:id="5080"/>
      <w:r w:rsidRPr="00F40BC6">
        <w:t xml:space="preserve"> with a SIP 403 (Forbidden) response, with warning text set to </w:t>
      </w:r>
      <w:bookmarkStart w:id="5081" w:name="MCCQCTEMPBM_00000085"/>
      <w:r w:rsidR="00C21E67">
        <w:t>“</w:t>
      </w:r>
      <w:bookmarkEnd w:id="5081"/>
      <w:r w:rsidRPr="00F40BC6">
        <w:t xml:space="preserve">154 The </w:t>
      </w:r>
      <w:r>
        <w:t>MCVideo</w:t>
      </w:r>
      <w:r w:rsidRPr="00F40BC6">
        <w:t xml:space="preserve"> user is not authorised to make an ambient </w:t>
      </w:r>
      <w:r>
        <w:t>viewing</w:t>
      </w:r>
      <w:r w:rsidRPr="00F40BC6">
        <w:t xml:space="preserve"> call</w:t>
      </w:r>
      <w:bookmarkStart w:id="5082" w:name="MCCQCTEMPBM_00000105"/>
      <w:r w:rsidR="0025432D">
        <w:t>”</w:t>
      </w:r>
      <w:bookmarkEnd w:id="5082"/>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083" w:name="MCCQCTEMPBM_00000086"/>
      <w:r w:rsidR="00C21E67">
        <w:t>“</w:t>
      </w:r>
      <w:bookmarkEnd w:id="5083"/>
      <w:r w:rsidRPr="00F40BC6">
        <w:t>142 unable to determine the controlling function</w:t>
      </w:r>
      <w:bookmarkStart w:id="5084" w:name="MCCQCTEMPBM_00000106"/>
      <w:r w:rsidR="00FB7997">
        <w:t>”</w:t>
      </w:r>
      <w:bookmarkEnd w:id="5084"/>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085" w:name="MCCQCTEMPBM_00000107"/>
      <w:r>
        <w:t>”</w:t>
      </w:r>
      <w:bookmarkEnd w:id="5085"/>
      <w:r w:rsidRPr="00F40BC6">
        <w:t xml:space="preserve">SIP INVITE request for originating participating </w:t>
      </w:r>
      <w:r>
        <w:t>MCVideo</w:t>
      </w:r>
      <w:r w:rsidRPr="00F40BC6">
        <w:t xml:space="preserve"> function</w:t>
      </w:r>
      <w:bookmarkStart w:id="5086" w:name="MCCQCTEMPBM_00000108"/>
      <w:r>
        <w:t>”</w:t>
      </w:r>
      <w:bookmarkEnd w:id="5086"/>
      <w:r w:rsidRPr="00F40BC6">
        <w:t xml:space="preserve"> with a SIP 403 (Forbidden) response</w:t>
      </w:r>
      <w:r w:rsidRPr="00F40BC6">
        <w:rPr>
          <w:lang w:eastAsia="ko-KR"/>
        </w:rPr>
        <w:t xml:space="preserve"> including</w:t>
      </w:r>
      <w:r w:rsidRPr="00F40BC6">
        <w:t xml:space="preserve"> warning text set to </w:t>
      </w:r>
      <w:bookmarkStart w:id="5087" w:name="MCCQCTEMPBM_00000087"/>
      <w:r>
        <w:t>“</w:t>
      </w:r>
      <w:bookmarkEnd w:id="5087"/>
      <w:r w:rsidRPr="00F40BC6">
        <w:t>145 unable to determine called party</w:t>
      </w:r>
      <w:bookmarkStart w:id="5088" w:name="MCCQCTEMPBM_00000109"/>
      <w:r>
        <w:t>”</w:t>
      </w:r>
      <w:bookmarkEnd w:id="5088"/>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089" w:name="MCCQCTEMPBM_00000088"/>
      <w:r>
        <w:t>“</w:t>
      </w:r>
      <w:bookmarkEnd w:id="5089"/>
      <w:r w:rsidRPr="00F40BC6">
        <w:t>false</w:t>
      </w:r>
      <w:bookmarkStart w:id="5090" w:name="MCCQCTEMPBM_00000110"/>
      <w:r>
        <w:t>”</w:t>
      </w:r>
      <w:bookmarkEnd w:id="5090"/>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091" w:name="MCCQCTEMPBM_00000111"/>
      <w:r>
        <w:t>”</w:t>
      </w:r>
      <w:bookmarkEnd w:id="5091"/>
      <w:r w:rsidRPr="00F40BC6">
        <w:t xml:space="preserve">SIP INVITE request for originating participating </w:t>
      </w:r>
      <w:r>
        <w:t>MCVideo</w:t>
      </w:r>
      <w:r w:rsidRPr="00F40BC6">
        <w:t xml:space="preserve"> function</w:t>
      </w:r>
      <w:bookmarkStart w:id="5092" w:name="MCCQCTEMPBM_00000112"/>
      <w:r>
        <w:t>”</w:t>
      </w:r>
      <w:bookmarkEnd w:id="5092"/>
      <w:r w:rsidRPr="00F40BC6">
        <w:t xml:space="preserve"> with a SIP 403 (Forbidden) response, with warning text set to </w:t>
      </w:r>
      <w:bookmarkStart w:id="5093" w:name="MCCQCTEMPBM_00000089"/>
      <w:r>
        <w:t>“</w:t>
      </w:r>
      <w:bookmarkEnd w:id="5093"/>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94" w:name="MCCQCTEMPBM_00000090"/>
      <w:r>
        <w:t>“</w:t>
      </w:r>
      <w:bookmarkEnd w:id="5094"/>
      <w:r w:rsidRPr="00F40BC6">
        <w:rPr>
          <w:lang w:eastAsia="ko-KR"/>
        </w:rPr>
        <w:t>uri</w:t>
      </w:r>
      <w:bookmarkStart w:id="5095" w:name="MCCQCTEMPBM_00000113"/>
      <w:r>
        <w:t>”</w:t>
      </w:r>
      <w:bookmarkEnd w:id="5095"/>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96" w:name="MCCQCTEMPBM_00000091"/>
      <w:r w:rsidR="00C21E67">
        <w:t>“</w:t>
      </w:r>
      <w:bookmarkEnd w:id="5096"/>
      <w:r w:rsidRPr="00F40BC6">
        <w:t xml:space="preserve">SIP INVITE request for originating participating </w:t>
      </w:r>
      <w:r>
        <w:t>MCVideo</w:t>
      </w:r>
      <w:r w:rsidRPr="00F40BC6">
        <w:t xml:space="preserve"> function</w:t>
      </w:r>
      <w:bookmarkStart w:id="5097" w:name="MCCQCTEMPBM_00000114"/>
      <w:r w:rsidR="00FB7997">
        <w:t>”</w:t>
      </w:r>
      <w:bookmarkEnd w:id="5097"/>
      <w:r w:rsidRPr="00F40BC6">
        <w:t xml:space="preserve"> with a SIP 403 (Forbidden) response including warning text set to </w:t>
      </w:r>
      <w:bookmarkStart w:id="5098" w:name="MCCQCTEMPBM_00000092"/>
      <w:r w:rsidR="00FB7997">
        <w:t>“</w:t>
      </w:r>
      <w:bookmarkEnd w:id="5098"/>
      <w:r w:rsidRPr="00F40BC6">
        <w:t>144 user not authorised to call this particular user</w:t>
      </w:r>
      <w:bookmarkStart w:id="5099" w:name="MCCQCTEMPBM_00000115"/>
      <w:r w:rsidR="00FB7997">
        <w:t>”</w:t>
      </w:r>
      <w:bookmarkEnd w:id="5099"/>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00" w:name="MCCQCTEMPBM_00000093"/>
      <w:r w:rsidR="00FB7997">
        <w:t>“</w:t>
      </w:r>
      <w:bookmarkEnd w:id="5100"/>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01" w:name="MCCQCTEMPBM_00000116"/>
      <w:r w:rsidR="00FB7997">
        <w:t>”</w:t>
      </w:r>
      <w:bookmarkEnd w:id="5101"/>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02" w:name="_CR15_3_1_2"/>
      <w:bookmarkStart w:id="5103" w:name="_Toc20153008"/>
      <w:bookmarkStart w:id="5104" w:name="_Toc27495673"/>
      <w:bookmarkStart w:id="5105" w:name="_Toc36109141"/>
      <w:bookmarkStart w:id="5106" w:name="_Toc45194929"/>
      <w:bookmarkStart w:id="5107" w:name="_Toc178199836"/>
      <w:bookmarkEnd w:id="510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03"/>
      <w:bookmarkEnd w:id="5104"/>
      <w:bookmarkEnd w:id="5105"/>
      <w:bookmarkEnd w:id="5106"/>
      <w:bookmarkEnd w:id="5107"/>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08" w:name="_CR15_3_1_3"/>
      <w:bookmarkStart w:id="5109" w:name="_Toc20153009"/>
      <w:bookmarkStart w:id="5110" w:name="_Toc27495674"/>
      <w:bookmarkStart w:id="5111" w:name="_Toc36109142"/>
      <w:bookmarkStart w:id="5112" w:name="_Toc45194930"/>
      <w:bookmarkStart w:id="5113" w:name="_Toc178199837"/>
      <w:bookmarkEnd w:id="510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09"/>
      <w:bookmarkEnd w:id="5110"/>
      <w:bookmarkEnd w:id="5111"/>
      <w:bookmarkEnd w:id="5112"/>
      <w:bookmarkEnd w:id="5113"/>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114" w:name="_CR15_3_1_4"/>
      <w:bookmarkStart w:id="5115" w:name="_Toc20153010"/>
      <w:bookmarkStart w:id="5116" w:name="_Toc27495675"/>
      <w:bookmarkStart w:id="5117" w:name="_Toc36109143"/>
      <w:bookmarkStart w:id="5118" w:name="_Toc45194931"/>
      <w:bookmarkStart w:id="5119" w:name="_Toc178199838"/>
      <w:bookmarkEnd w:id="511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115"/>
      <w:bookmarkEnd w:id="5116"/>
      <w:bookmarkEnd w:id="5117"/>
      <w:bookmarkEnd w:id="5118"/>
      <w:bookmarkEnd w:id="5119"/>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120" w:name="_CR15_3_2"/>
      <w:bookmarkStart w:id="5121" w:name="_Toc20153011"/>
      <w:bookmarkStart w:id="5122" w:name="_Toc27495676"/>
      <w:bookmarkStart w:id="5123" w:name="_Toc36109144"/>
      <w:bookmarkStart w:id="5124" w:name="_Toc45194932"/>
      <w:bookmarkStart w:id="5125" w:name="_Toc178199839"/>
      <w:bookmarkEnd w:id="512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121"/>
      <w:bookmarkEnd w:id="5122"/>
      <w:bookmarkEnd w:id="5123"/>
      <w:bookmarkEnd w:id="5124"/>
      <w:bookmarkEnd w:id="5125"/>
    </w:p>
    <w:p w14:paraId="6CC469AB" w14:textId="61D555A2" w:rsidR="00786869" w:rsidRPr="00245928" w:rsidRDefault="00786869" w:rsidP="00F1630B">
      <w:pPr>
        <w:pStyle w:val="Heading4"/>
        <w:rPr>
          <w:lang w:eastAsia="ko-KR"/>
        </w:rPr>
      </w:pPr>
      <w:bookmarkStart w:id="5126" w:name="_CR15_3_2_1"/>
      <w:bookmarkStart w:id="5127" w:name="_Toc20153012"/>
      <w:bookmarkStart w:id="5128" w:name="_Toc27495677"/>
      <w:bookmarkStart w:id="5129" w:name="_Toc36109145"/>
      <w:bookmarkStart w:id="5130" w:name="_Toc45194933"/>
      <w:bookmarkStart w:id="5131" w:name="_Toc178199840"/>
      <w:bookmarkEnd w:id="512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127"/>
      <w:bookmarkEnd w:id="5128"/>
      <w:bookmarkEnd w:id="5129"/>
      <w:bookmarkEnd w:id="5130"/>
      <w:bookmarkEnd w:id="5131"/>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132" w:name="_CR15_3_2_2"/>
      <w:bookmarkStart w:id="5133" w:name="_Toc20153013"/>
      <w:bookmarkStart w:id="5134" w:name="_Toc27495678"/>
      <w:bookmarkStart w:id="5135" w:name="_Toc36109146"/>
      <w:bookmarkStart w:id="5136" w:name="_Toc45194934"/>
      <w:bookmarkStart w:id="5137" w:name="_Toc178199841"/>
      <w:bookmarkEnd w:id="513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133"/>
      <w:bookmarkEnd w:id="5134"/>
      <w:bookmarkEnd w:id="5135"/>
      <w:bookmarkEnd w:id="5136"/>
      <w:bookmarkEnd w:id="513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138" w:name="_CR15_3_2_3"/>
      <w:bookmarkStart w:id="5139" w:name="_Toc20153014"/>
      <w:bookmarkStart w:id="5140" w:name="_Toc27495679"/>
      <w:bookmarkStart w:id="5141" w:name="_Toc36109147"/>
      <w:bookmarkStart w:id="5142" w:name="_Toc45194935"/>
      <w:bookmarkStart w:id="5143" w:name="_Toc178199842"/>
      <w:bookmarkEnd w:id="513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139"/>
      <w:bookmarkEnd w:id="5140"/>
      <w:bookmarkEnd w:id="5141"/>
      <w:bookmarkEnd w:id="5142"/>
      <w:bookmarkEnd w:id="5143"/>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44" w:name="_CR15_4"/>
      <w:bookmarkStart w:id="5145" w:name="_Toc20153015"/>
      <w:bookmarkStart w:id="5146" w:name="_Toc27495680"/>
      <w:bookmarkStart w:id="5147" w:name="_Toc36109148"/>
      <w:bookmarkStart w:id="5148" w:name="_Toc45194936"/>
      <w:bookmarkStart w:id="5149" w:name="_Toc178199843"/>
      <w:bookmarkEnd w:id="5144"/>
      <w:r>
        <w:t>15.4</w:t>
      </w:r>
      <w:r w:rsidRPr="0079589D">
        <w:tab/>
      </w:r>
      <w:r>
        <w:t>Controlling MCVideo function procedures</w:t>
      </w:r>
      <w:bookmarkEnd w:id="5145"/>
      <w:bookmarkEnd w:id="5146"/>
      <w:bookmarkEnd w:id="5147"/>
      <w:bookmarkEnd w:id="5148"/>
      <w:bookmarkEnd w:id="5149"/>
    </w:p>
    <w:p w14:paraId="04AEDA73" w14:textId="0AF39C0F" w:rsidR="00786869" w:rsidRPr="00245928" w:rsidRDefault="00786869" w:rsidP="00F1630B">
      <w:pPr>
        <w:pStyle w:val="Heading3"/>
        <w:rPr>
          <w:lang w:eastAsia="ko-KR"/>
        </w:rPr>
      </w:pPr>
      <w:bookmarkStart w:id="5150" w:name="_CR15_4_1"/>
      <w:bookmarkStart w:id="5151" w:name="_Toc20153016"/>
      <w:bookmarkStart w:id="5152" w:name="_Toc27495681"/>
      <w:bookmarkStart w:id="5153" w:name="_Toc36109149"/>
      <w:bookmarkStart w:id="5154" w:name="_Toc45194937"/>
      <w:bookmarkStart w:id="5155" w:name="_Toc178199844"/>
      <w:bookmarkEnd w:id="515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51"/>
      <w:bookmarkEnd w:id="5152"/>
      <w:bookmarkEnd w:id="5153"/>
      <w:bookmarkEnd w:id="5154"/>
      <w:bookmarkEnd w:id="5155"/>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156"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56"/>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57" w:name="_CR15_4_2"/>
      <w:bookmarkStart w:id="5158" w:name="_Toc20153017"/>
      <w:bookmarkStart w:id="5159" w:name="_Toc27495682"/>
      <w:bookmarkStart w:id="5160" w:name="_Toc36109150"/>
      <w:bookmarkStart w:id="5161" w:name="_Toc45194938"/>
      <w:bookmarkStart w:id="5162" w:name="_Toc178199845"/>
      <w:bookmarkEnd w:id="5157"/>
      <w:r w:rsidRPr="00245928">
        <w:rPr>
          <w:lang w:eastAsia="ko-KR"/>
        </w:rPr>
        <w:t>1</w:t>
      </w:r>
      <w:r>
        <w:rPr>
          <w:lang w:eastAsia="ko-KR"/>
        </w:rPr>
        <w:t>5.4</w:t>
      </w:r>
      <w:r w:rsidRPr="00245928">
        <w:rPr>
          <w:lang w:eastAsia="ko-KR"/>
        </w:rPr>
        <w:t>.2</w:t>
      </w:r>
      <w:r w:rsidRPr="00245928">
        <w:rPr>
          <w:lang w:eastAsia="ko-KR"/>
        </w:rPr>
        <w:tab/>
        <w:t>Terminating procedures</w:t>
      </w:r>
      <w:bookmarkEnd w:id="5158"/>
      <w:bookmarkEnd w:id="5159"/>
      <w:bookmarkEnd w:id="5160"/>
      <w:bookmarkEnd w:id="5161"/>
      <w:bookmarkEnd w:id="5162"/>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63" w:name="_CR15_4_3"/>
      <w:bookmarkStart w:id="5164" w:name="_Toc20153018"/>
      <w:bookmarkStart w:id="5165" w:name="_Toc27495683"/>
      <w:bookmarkStart w:id="5166" w:name="_Toc36109151"/>
      <w:bookmarkStart w:id="5167" w:name="_Toc45194939"/>
      <w:bookmarkStart w:id="5168" w:name="_Toc178199846"/>
      <w:bookmarkEnd w:id="5163"/>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64"/>
      <w:bookmarkEnd w:id="5165"/>
      <w:bookmarkEnd w:id="5166"/>
      <w:bookmarkEnd w:id="5167"/>
      <w:bookmarkEnd w:id="5168"/>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69" w:name="_CR15_4_4"/>
      <w:bookmarkStart w:id="5170" w:name="_Toc20153019"/>
      <w:bookmarkStart w:id="5171" w:name="_Toc27495684"/>
      <w:bookmarkStart w:id="5172" w:name="_Toc36109152"/>
      <w:bookmarkStart w:id="5173" w:name="_Toc45194940"/>
      <w:bookmarkStart w:id="5174" w:name="_Toc178199847"/>
      <w:bookmarkEnd w:id="5169"/>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70"/>
      <w:bookmarkEnd w:id="5171"/>
      <w:bookmarkEnd w:id="5172"/>
      <w:bookmarkEnd w:id="5173"/>
      <w:bookmarkEnd w:id="5174"/>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75" w:name="_CR16"/>
      <w:bookmarkStart w:id="5176" w:name="_Toc20153020"/>
      <w:bookmarkStart w:id="5177" w:name="_Toc27495685"/>
      <w:bookmarkStart w:id="5178" w:name="_Toc36109153"/>
      <w:bookmarkStart w:id="5179" w:name="_Toc45194941"/>
      <w:bookmarkStart w:id="5180" w:name="_Toc178199848"/>
      <w:bookmarkEnd w:id="5175"/>
      <w:r w:rsidRPr="0079589D">
        <w:t>16</w:t>
      </w:r>
      <w:r w:rsidR="00C32F32" w:rsidRPr="0079589D">
        <w:tab/>
        <w:t>Use of MBMS transmission (on-network)</w:t>
      </w:r>
      <w:bookmarkEnd w:id="5176"/>
      <w:bookmarkEnd w:id="5177"/>
      <w:bookmarkEnd w:id="5178"/>
      <w:bookmarkEnd w:id="5179"/>
      <w:bookmarkEnd w:id="5180"/>
    </w:p>
    <w:p w14:paraId="184EBDF7" w14:textId="77777777" w:rsidR="009934F7" w:rsidRPr="009934F7" w:rsidRDefault="009934F7" w:rsidP="009934F7"/>
    <w:p w14:paraId="43A07C19" w14:textId="214749A5" w:rsidR="00C32F32" w:rsidRPr="0079589D" w:rsidRDefault="004C0652" w:rsidP="00F1630B">
      <w:pPr>
        <w:pStyle w:val="Heading2"/>
      </w:pPr>
      <w:bookmarkStart w:id="5181" w:name="_CR16_1"/>
      <w:bookmarkStart w:id="5182" w:name="_Toc20153021"/>
      <w:bookmarkStart w:id="5183" w:name="_Toc27495686"/>
      <w:bookmarkStart w:id="5184" w:name="_Toc36109154"/>
      <w:bookmarkStart w:id="5185" w:name="_Toc45194942"/>
      <w:bookmarkStart w:id="5186" w:name="_Toc178199849"/>
      <w:bookmarkEnd w:id="5181"/>
      <w:r w:rsidRPr="0079589D">
        <w:t>16</w:t>
      </w:r>
      <w:r w:rsidR="00C32F32" w:rsidRPr="0079589D">
        <w:t>.1</w:t>
      </w:r>
      <w:r w:rsidR="00C32F32" w:rsidRPr="0079589D">
        <w:tab/>
        <w:t>General</w:t>
      </w:r>
      <w:bookmarkEnd w:id="5182"/>
      <w:bookmarkEnd w:id="5183"/>
      <w:bookmarkEnd w:id="5184"/>
      <w:bookmarkEnd w:id="5185"/>
      <w:bookmarkEnd w:id="5186"/>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87" w:name="_CR16_2"/>
      <w:bookmarkStart w:id="5188" w:name="_Toc20153022"/>
      <w:bookmarkStart w:id="5189" w:name="_Toc27495687"/>
      <w:bookmarkStart w:id="5190" w:name="_Toc36109155"/>
      <w:bookmarkStart w:id="5191" w:name="_Toc45194943"/>
      <w:bookmarkStart w:id="5192" w:name="_Toc178199850"/>
      <w:bookmarkEnd w:id="5187"/>
      <w:r w:rsidRPr="0079589D">
        <w:t>16</w:t>
      </w:r>
      <w:r w:rsidR="00C32F32" w:rsidRPr="0079589D">
        <w:t>.2</w:t>
      </w:r>
      <w:r w:rsidR="00C32F32" w:rsidRPr="0079589D">
        <w:tab/>
        <w:t>MCVideo client procedures</w:t>
      </w:r>
      <w:bookmarkEnd w:id="5188"/>
      <w:bookmarkEnd w:id="5189"/>
      <w:bookmarkEnd w:id="5190"/>
      <w:bookmarkEnd w:id="5191"/>
      <w:bookmarkEnd w:id="5192"/>
    </w:p>
    <w:p w14:paraId="2998FD10" w14:textId="555BDA2E" w:rsidR="00251EBF" w:rsidRPr="0073469F" w:rsidRDefault="00251EBF" w:rsidP="00F1630B">
      <w:pPr>
        <w:pStyle w:val="Heading3"/>
      </w:pPr>
      <w:bookmarkStart w:id="5193" w:name="_CR16_2_1"/>
      <w:bookmarkStart w:id="5194" w:name="_Toc20153023"/>
      <w:bookmarkStart w:id="5195" w:name="_Toc27495688"/>
      <w:bookmarkStart w:id="5196" w:name="_Toc36109156"/>
      <w:bookmarkStart w:id="5197" w:name="_Toc45194944"/>
      <w:bookmarkStart w:id="5198" w:name="_Toc178199851"/>
      <w:bookmarkEnd w:id="5193"/>
      <w:r>
        <w:t>16.2</w:t>
      </w:r>
      <w:r w:rsidRPr="0073469F">
        <w:t>.1</w:t>
      </w:r>
      <w:r w:rsidRPr="0073469F">
        <w:tab/>
        <w:t>General</w:t>
      </w:r>
      <w:bookmarkEnd w:id="5194"/>
      <w:bookmarkEnd w:id="5195"/>
      <w:bookmarkEnd w:id="5196"/>
      <w:bookmarkEnd w:id="5197"/>
      <w:bookmarkEnd w:id="519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199" w:name="_CR16_2_2"/>
      <w:bookmarkStart w:id="5200" w:name="_Toc20153024"/>
      <w:bookmarkStart w:id="5201" w:name="_Toc27495689"/>
      <w:bookmarkStart w:id="5202" w:name="_Toc36109157"/>
      <w:bookmarkStart w:id="5203" w:name="_Toc45194945"/>
      <w:bookmarkStart w:id="5204" w:name="_Toc178199852"/>
      <w:bookmarkEnd w:id="5199"/>
      <w:r>
        <w:t>16.2</w:t>
      </w:r>
      <w:r w:rsidRPr="0073469F">
        <w:t>.2</w:t>
      </w:r>
      <w:r w:rsidRPr="0073469F">
        <w:tab/>
        <w:t>Receiving an MBMS bearer announcement</w:t>
      </w:r>
      <w:bookmarkEnd w:id="5200"/>
      <w:bookmarkEnd w:id="5201"/>
      <w:bookmarkEnd w:id="5202"/>
      <w:bookmarkEnd w:id="5203"/>
      <w:bookmarkEnd w:id="5204"/>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05" w:name="_CR16_2_3"/>
      <w:bookmarkStart w:id="5206" w:name="_Toc20153025"/>
      <w:bookmarkStart w:id="5207" w:name="_Toc27495690"/>
      <w:bookmarkStart w:id="5208" w:name="_Toc36109158"/>
      <w:bookmarkStart w:id="5209" w:name="_Toc45194946"/>
      <w:bookmarkStart w:id="5210" w:name="_Toc178199853"/>
      <w:bookmarkEnd w:id="5205"/>
      <w:r>
        <w:t>16.2</w:t>
      </w:r>
      <w:r w:rsidRPr="0073469F">
        <w:t>.3</w:t>
      </w:r>
      <w:r w:rsidRPr="0073469F">
        <w:tab/>
        <w:t xml:space="preserve">The MBMS bearer listening status </w:t>
      </w:r>
      <w:r>
        <w:t xml:space="preserve">and suspension </w:t>
      </w:r>
      <w:r w:rsidRPr="0073469F">
        <w:t>report procedure</w:t>
      </w:r>
      <w:r>
        <w:t>s</w:t>
      </w:r>
      <w:bookmarkEnd w:id="5206"/>
      <w:bookmarkEnd w:id="5207"/>
      <w:bookmarkEnd w:id="5208"/>
      <w:bookmarkEnd w:id="5209"/>
      <w:bookmarkEnd w:id="5210"/>
    </w:p>
    <w:p w14:paraId="27DBBD31" w14:textId="3966B633" w:rsidR="00251EBF" w:rsidRPr="0073469F" w:rsidRDefault="00251EBF" w:rsidP="00F1630B">
      <w:pPr>
        <w:pStyle w:val="Heading4"/>
      </w:pPr>
      <w:bookmarkStart w:id="5211" w:name="_CR16_2_3_1"/>
      <w:bookmarkStart w:id="5212" w:name="_Toc20153026"/>
      <w:bookmarkStart w:id="5213" w:name="_Toc27495691"/>
      <w:bookmarkStart w:id="5214" w:name="_Toc36109159"/>
      <w:bookmarkStart w:id="5215" w:name="_Toc45194947"/>
      <w:bookmarkStart w:id="5216" w:name="_Toc178199854"/>
      <w:bookmarkEnd w:id="5211"/>
      <w:r>
        <w:t>16.2</w:t>
      </w:r>
      <w:r w:rsidRPr="0073469F">
        <w:t>.3.1</w:t>
      </w:r>
      <w:r w:rsidRPr="0073469F">
        <w:tab/>
        <w:t>Conditions for sending a</w:t>
      </w:r>
      <w:r>
        <w:t>n</w:t>
      </w:r>
      <w:r w:rsidRPr="0073469F">
        <w:t xml:space="preserve"> MBMS listening status report</w:t>
      </w:r>
      <w:bookmarkEnd w:id="5212"/>
      <w:bookmarkEnd w:id="5213"/>
      <w:bookmarkEnd w:id="5214"/>
      <w:bookmarkEnd w:id="5215"/>
      <w:bookmarkEnd w:id="5216"/>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217" w:name="_CR16_2_3_2"/>
      <w:bookmarkStart w:id="5218" w:name="_Toc20153027"/>
      <w:bookmarkStart w:id="5219" w:name="_Toc27495692"/>
      <w:bookmarkStart w:id="5220" w:name="_Toc36109160"/>
      <w:bookmarkStart w:id="5221" w:name="_Toc45194948"/>
      <w:bookmarkStart w:id="5222" w:name="_Toc178199855"/>
      <w:bookmarkEnd w:id="5217"/>
      <w:r>
        <w:t>16.2</w:t>
      </w:r>
      <w:r w:rsidRPr="0073469F">
        <w:t>.3.2</w:t>
      </w:r>
      <w:r w:rsidRPr="0073469F">
        <w:tab/>
        <w:t xml:space="preserve">Sending the MBMS bearer listening </w:t>
      </w:r>
      <w:r>
        <w:t xml:space="preserve">or suspension </w:t>
      </w:r>
      <w:r w:rsidRPr="0073469F">
        <w:t>status report</w:t>
      </w:r>
      <w:bookmarkEnd w:id="5218"/>
      <w:bookmarkEnd w:id="5219"/>
      <w:bookmarkEnd w:id="5220"/>
      <w:bookmarkEnd w:id="5221"/>
      <w:bookmarkEnd w:id="5222"/>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223" w:name="_CR16_2_4"/>
      <w:bookmarkStart w:id="5224" w:name="_Toc20153028"/>
      <w:bookmarkStart w:id="5225" w:name="_Toc27495693"/>
      <w:bookmarkStart w:id="5226" w:name="_Toc36109161"/>
      <w:bookmarkStart w:id="5227" w:name="_Toc45194949"/>
      <w:bookmarkStart w:id="5228" w:name="_Toc178199856"/>
      <w:bookmarkEnd w:id="5223"/>
      <w:r>
        <w:t>16.2.4</w:t>
      </w:r>
      <w:r>
        <w:tab/>
        <w:t>Receiving a</w:t>
      </w:r>
      <w:r w:rsidRPr="0073469F">
        <w:t xml:space="preserve"> </w:t>
      </w:r>
      <w:r>
        <w:t>MuSiK download</w:t>
      </w:r>
      <w:r w:rsidRPr="0073469F">
        <w:t xml:space="preserve"> </w:t>
      </w:r>
      <w:r>
        <w:t>message</w:t>
      </w:r>
      <w:bookmarkEnd w:id="5224"/>
      <w:bookmarkEnd w:id="5225"/>
      <w:bookmarkEnd w:id="5226"/>
      <w:bookmarkEnd w:id="5227"/>
      <w:bookmarkEnd w:id="5228"/>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229" w:name="_CR16_3"/>
      <w:bookmarkStart w:id="5230" w:name="_Toc20153029"/>
      <w:bookmarkStart w:id="5231" w:name="_Toc27495694"/>
      <w:bookmarkStart w:id="5232" w:name="_Toc36109162"/>
      <w:bookmarkStart w:id="5233" w:name="_Toc45194950"/>
      <w:bookmarkStart w:id="5234" w:name="_Toc178199857"/>
      <w:bookmarkEnd w:id="5229"/>
      <w:r w:rsidRPr="0079589D">
        <w:t>16</w:t>
      </w:r>
      <w:r w:rsidR="00C32F32" w:rsidRPr="0079589D">
        <w:t>.3</w:t>
      </w:r>
      <w:r w:rsidR="00C32F32" w:rsidRPr="0079589D">
        <w:tab/>
      </w:r>
      <w:r w:rsidR="00251EBF">
        <w:t xml:space="preserve">Participating </w:t>
      </w:r>
      <w:r w:rsidR="00C32F32" w:rsidRPr="0079589D">
        <w:t>MCVideo server procedures</w:t>
      </w:r>
      <w:bookmarkEnd w:id="5230"/>
      <w:bookmarkEnd w:id="5231"/>
      <w:bookmarkEnd w:id="5232"/>
      <w:bookmarkEnd w:id="5233"/>
      <w:bookmarkEnd w:id="5234"/>
    </w:p>
    <w:p w14:paraId="58ABDDE8" w14:textId="221FDEF8" w:rsidR="00251EBF" w:rsidRPr="0073469F" w:rsidRDefault="00251EBF" w:rsidP="00F1630B">
      <w:pPr>
        <w:pStyle w:val="Heading3"/>
      </w:pPr>
      <w:bookmarkStart w:id="5235" w:name="_CR16_3_1"/>
      <w:bookmarkStart w:id="5236" w:name="_Toc20153030"/>
      <w:bookmarkStart w:id="5237" w:name="_Toc27495695"/>
      <w:bookmarkStart w:id="5238" w:name="_Toc36109163"/>
      <w:bookmarkStart w:id="5239" w:name="_Toc45194951"/>
      <w:bookmarkStart w:id="5240" w:name="_Toc178199858"/>
      <w:bookmarkEnd w:id="5235"/>
      <w:r>
        <w:t>16.3</w:t>
      </w:r>
      <w:r w:rsidRPr="0073469F">
        <w:t>.1</w:t>
      </w:r>
      <w:r w:rsidRPr="0073469F">
        <w:tab/>
        <w:t>General</w:t>
      </w:r>
      <w:bookmarkEnd w:id="5236"/>
      <w:bookmarkEnd w:id="5237"/>
      <w:bookmarkEnd w:id="5238"/>
      <w:bookmarkEnd w:id="5239"/>
      <w:bookmarkEnd w:id="5240"/>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241" w:name="_CR16_3_2"/>
      <w:bookmarkStart w:id="5242" w:name="_Toc20153031"/>
      <w:bookmarkStart w:id="5243" w:name="_Toc27495696"/>
      <w:bookmarkStart w:id="5244" w:name="_Toc36109164"/>
      <w:bookmarkStart w:id="5245" w:name="_Toc45194952"/>
      <w:bookmarkStart w:id="5246" w:name="_Toc178199859"/>
      <w:bookmarkEnd w:id="5241"/>
      <w:r>
        <w:t>16.3</w:t>
      </w:r>
      <w:r w:rsidRPr="0073469F">
        <w:t>.2</w:t>
      </w:r>
      <w:r w:rsidRPr="0073469F">
        <w:tab/>
        <w:t>Sending MBMS bearer announcement procedures</w:t>
      </w:r>
      <w:bookmarkEnd w:id="5242"/>
      <w:bookmarkEnd w:id="5243"/>
      <w:bookmarkEnd w:id="5244"/>
      <w:bookmarkEnd w:id="5245"/>
      <w:bookmarkEnd w:id="5246"/>
    </w:p>
    <w:p w14:paraId="32976BBF" w14:textId="15FAC22B" w:rsidR="00251EBF" w:rsidRPr="0073469F" w:rsidRDefault="00251EBF" w:rsidP="00F1630B">
      <w:pPr>
        <w:pStyle w:val="Heading4"/>
      </w:pPr>
      <w:bookmarkStart w:id="5247" w:name="_CR16_3_2_1"/>
      <w:bookmarkStart w:id="5248" w:name="_Toc20153032"/>
      <w:bookmarkStart w:id="5249" w:name="_Toc27495697"/>
      <w:bookmarkStart w:id="5250" w:name="_Toc36109165"/>
      <w:bookmarkStart w:id="5251" w:name="_Toc45194953"/>
      <w:bookmarkStart w:id="5252" w:name="_Toc178199860"/>
      <w:bookmarkEnd w:id="5247"/>
      <w:r>
        <w:t>16.3</w:t>
      </w:r>
      <w:r w:rsidRPr="0073469F">
        <w:t>.2.1</w:t>
      </w:r>
      <w:r w:rsidRPr="0073469F">
        <w:tab/>
        <w:t>General</w:t>
      </w:r>
      <w:bookmarkEnd w:id="5248"/>
      <w:bookmarkEnd w:id="5249"/>
      <w:bookmarkEnd w:id="5250"/>
      <w:bookmarkEnd w:id="5251"/>
      <w:bookmarkEnd w:id="5252"/>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53" w:name="_CR16_3_2_2"/>
      <w:bookmarkStart w:id="5254" w:name="_Toc20153033"/>
      <w:bookmarkStart w:id="5255" w:name="_Toc27495698"/>
      <w:bookmarkStart w:id="5256" w:name="_Toc36109166"/>
      <w:bookmarkStart w:id="5257" w:name="_Toc45194954"/>
      <w:bookmarkStart w:id="5258" w:name="_Toc178199861"/>
      <w:bookmarkEnd w:id="5253"/>
      <w:r>
        <w:t>16.3</w:t>
      </w:r>
      <w:r w:rsidRPr="0073469F">
        <w:t>.2.2</w:t>
      </w:r>
      <w:r w:rsidRPr="0073469F">
        <w:tab/>
        <w:t>Sending an initial MBMS bearer announcement procedure</w:t>
      </w:r>
      <w:bookmarkEnd w:id="5254"/>
      <w:bookmarkEnd w:id="5255"/>
      <w:bookmarkEnd w:id="5256"/>
      <w:bookmarkEnd w:id="5257"/>
      <w:bookmarkEnd w:id="525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59" w:name="_CR16_3_2_3"/>
      <w:bookmarkStart w:id="5260" w:name="_Toc20153034"/>
      <w:bookmarkStart w:id="5261" w:name="_Toc27495699"/>
      <w:bookmarkStart w:id="5262" w:name="_Toc36109167"/>
      <w:bookmarkStart w:id="5263" w:name="_Toc45194955"/>
      <w:bookmarkStart w:id="5264" w:name="_Toc178199862"/>
      <w:bookmarkEnd w:id="5259"/>
      <w:r>
        <w:t>16.3</w:t>
      </w:r>
      <w:r w:rsidRPr="0073469F">
        <w:t>.2.3</w:t>
      </w:r>
      <w:r w:rsidRPr="0073469F">
        <w:tab/>
        <w:t>Updating an announcement</w:t>
      </w:r>
      <w:bookmarkEnd w:id="5260"/>
      <w:bookmarkEnd w:id="5261"/>
      <w:bookmarkEnd w:id="5262"/>
      <w:bookmarkEnd w:id="5263"/>
      <w:bookmarkEnd w:id="5264"/>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265" w:name="_CR16_3_2_4"/>
      <w:bookmarkStart w:id="5266" w:name="_Toc20153035"/>
      <w:bookmarkStart w:id="5267" w:name="_Toc27495700"/>
      <w:bookmarkStart w:id="5268" w:name="_Toc36109168"/>
      <w:bookmarkStart w:id="5269" w:name="_Toc45194956"/>
      <w:bookmarkStart w:id="5270" w:name="_Toc178199863"/>
      <w:bookmarkEnd w:id="5265"/>
      <w:r>
        <w:t>16.3</w:t>
      </w:r>
      <w:r w:rsidRPr="0073469F">
        <w:t>.2.4</w:t>
      </w:r>
      <w:r w:rsidRPr="0073469F">
        <w:tab/>
        <w:t>Cancelling an MBMS bearer announcement</w:t>
      </w:r>
      <w:bookmarkEnd w:id="5266"/>
      <w:bookmarkEnd w:id="5267"/>
      <w:bookmarkEnd w:id="5268"/>
      <w:bookmarkEnd w:id="5269"/>
      <w:bookmarkEnd w:id="5270"/>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271" w:name="_CR16_3_2_5"/>
      <w:bookmarkStart w:id="5272" w:name="_Toc20153036"/>
      <w:bookmarkStart w:id="5273" w:name="_Toc27495701"/>
      <w:bookmarkStart w:id="5274" w:name="_Toc36109169"/>
      <w:bookmarkStart w:id="5275" w:name="_Toc45194957"/>
      <w:bookmarkStart w:id="5276" w:name="_Toc178199864"/>
      <w:bookmarkEnd w:id="5271"/>
      <w:r>
        <w:t>16.3.2.5</w:t>
      </w:r>
      <w:r w:rsidRPr="0073469F">
        <w:tab/>
        <w:t xml:space="preserve">Sending </w:t>
      </w:r>
      <w:r>
        <w:t>a MuSiK download</w:t>
      </w:r>
      <w:r w:rsidRPr="0073469F">
        <w:t xml:space="preserve"> </w:t>
      </w:r>
      <w:r>
        <w:t>message</w:t>
      </w:r>
      <w:bookmarkEnd w:id="5272"/>
      <w:bookmarkEnd w:id="5273"/>
      <w:bookmarkEnd w:id="5274"/>
      <w:bookmarkEnd w:id="5275"/>
      <w:bookmarkEnd w:id="5276"/>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277" w:name="_CR16_3_3"/>
      <w:bookmarkStart w:id="5278" w:name="_Toc20153037"/>
      <w:bookmarkStart w:id="5279" w:name="_Toc27495702"/>
      <w:bookmarkStart w:id="5280" w:name="_Toc36109170"/>
      <w:bookmarkStart w:id="5281" w:name="_Toc45194958"/>
      <w:bookmarkStart w:id="5282" w:name="_Toc178199865"/>
      <w:bookmarkEnd w:id="5277"/>
      <w:r>
        <w:t>16.3</w:t>
      </w:r>
      <w:r w:rsidRPr="0073469F">
        <w:t>.3</w:t>
      </w:r>
      <w:r w:rsidRPr="0073469F">
        <w:tab/>
        <w:t>Receiving a</w:t>
      </w:r>
      <w:r>
        <w:t>n</w:t>
      </w:r>
      <w:r w:rsidRPr="0073469F">
        <w:t xml:space="preserve"> MBMS bearer listening status from a</w:t>
      </w:r>
      <w:r>
        <w:t>n MCVideo</w:t>
      </w:r>
      <w:r w:rsidRPr="0073469F">
        <w:t xml:space="preserve"> client</w:t>
      </w:r>
      <w:bookmarkEnd w:id="5278"/>
      <w:bookmarkEnd w:id="5279"/>
      <w:bookmarkEnd w:id="5280"/>
      <w:bookmarkEnd w:id="5281"/>
      <w:bookmarkEnd w:id="5282"/>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83" w:name="_CR16_3_4"/>
      <w:bookmarkStart w:id="5284" w:name="_Toc20153038"/>
      <w:bookmarkStart w:id="5285" w:name="_Toc27495703"/>
      <w:bookmarkStart w:id="5286" w:name="_Toc36109171"/>
      <w:bookmarkStart w:id="5287" w:name="_Toc45194959"/>
      <w:bookmarkStart w:id="5288" w:name="_Toc178199866"/>
      <w:bookmarkEnd w:id="5283"/>
      <w:r>
        <w:t>16.3</w:t>
      </w:r>
      <w:r w:rsidRPr="0073469F">
        <w:t>.4</w:t>
      </w:r>
      <w:r w:rsidRPr="0073469F">
        <w:tab/>
        <w:t>Abnormal cases</w:t>
      </w:r>
      <w:bookmarkEnd w:id="5284"/>
      <w:bookmarkEnd w:id="5285"/>
      <w:bookmarkEnd w:id="5286"/>
      <w:bookmarkEnd w:id="5287"/>
      <w:bookmarkEnd w:id="5288"/>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89" w:name="_CR16A"/>
      <w:bookmarkStart w:id="5290" w:name="_Toc178199867"/>
      <w:bookmarkEnd w:id="5289"/>
      <w:r w:rsidRPr="0079589D">
        <w:t>16</w:t>
      </w:r>
      <w:r>
        <w:t>A</w:t>
      </w:r>
      <w:r w:rsidRPr="0079589D">
        <w:tab/>
        <w:t xml:space="preserve">Use of </w:t>
      </w:r>
      <w:r>
        <w:t xml:space="preserve">5G </w:t>
      </w:r>
      <w:r w:rsidRPr="0079589D">
        <w:t>MBS transmission (on-network)</w:t>
      </w:r>
      <w:bookmarkEnd w:id="5290"/>
    </w:p>
    <w:p w14:paraId="7037F99D" w14:textId="77777777" w:rsidR="00874E4D" w:rsidRPr="0079589D" w:rsidRDefault="00874E4D" w:rsidP="00874E4D">
      <w:pPr>
        <w:pStyle w:val="Heading2"/>
      </w:pPr>
      <w:bookmarkStart w:id="5291" w:name="_CR16A_1"/>
      <w:bookmarkStart w:id="5292" w:name="_Toc178199868"/>
      <w:bookmarkEnd w:id="5291"/>
      <w:r w:rsidRPr="0079589D">
        <w:t>16</w:t>
      </w:r>
      <w:r>
        <w:t>A</w:t>
      </w:r>
      <w:r w:rsidRPr="0079589D">
        <w:t>.1</w:t>
      </w:r>
      <w:r w:rsidRPr="0079589D">
        <w:tab/>
        <w:t>General</w:t>
      </w:r>
      <w:bookmarkEnd w:id="5292"/>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293" w:name="_CR16A_2"/>
      <w:bookmarkStart w:id="5294" w:name="_Toc178199869"/>
      <w:bookmarkEnd w:id="5293"/>
      <w:r w:rsidRPr="0079589D">
        <w:t>16</w:t>
      </w:r>
      <w:r>
        <w:t>A</w:t>
      </w:r>
      <w:r w:rsidRPr="0079589D">
        <w:t>.2</w:t>
      </w:r>
      <w:r w:rsidRPr="0079589D">
        <w:tab/>
        <w:t>MCVideo client procedures</w:t>
      </w:r>
      <w:bookmarkEnd w:id="5294"/>
    </w:p>
    <w:p w14:paraId="3EC5682E" w14:textId="77777777" w:rsidR="00874E4D" w:rsidRPr="0073469F" w:rsidRDefault="00874E4D" w:rsidP="00874E4D">
      <w:pPr>
        <w:pStyle w:val="Heading3"/>
      </w:pPr>
      <w:bookmarkStart w:id="5295" w:name="_CR16A_2_1"/>
      <w:bookmarkStart w:id="5296" w:name="_Toc178199870"/>
      <w:bookmarkEnd w:id="5295"/>
      <w:r>
        <w:t>16A.2</w:t>
      </w:r>
      <w:r w:rsidRPr="0073469F">
        <w:t>.1</w:t>
      </w:r>
      <w:r w:rsidRPr="0073469F">
        <w:tab/>
        <w:t>General</w:t>
      </w:r>
      <w:bookmarkEnd w:id="5296"/>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297" w:name="_CR16A_2_2"/>
      <w:bookmarkStart w:id="5298" w:name="_Toc178199871"/>
      <w:bookmarkEnd w:id="5297"/>
      <w:r>
        <w:t>16A.2</w:t>
      </w:r>
      <w:r w:rsidRPr="0073469F">
        <w:t>.2</w:t>
      </w:r>
      <w:r w:rsidRPr="0073469F">
        <w:tab/>
        <w:t>Receiving</w:t>
      </w:r>
      <w:r>
        <w:t xml:space="preserve"> an MBS session announcement</w:t>
      </w:r>
      <w:bookmarkEnd w:id="5298"/>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99" w:name="_CR16A_2_3"/>
      <w:bookmarkStart w:id="5300" w:name="_Toc178199872"/>
      <w:bookmarkEnd w:id="5299"/>
      <w:r>
        <w:t>16A.2</w:t>
      </w:r>
      <w:r w:rsidRPr="0073469F">
        <w:t>.</w:t>
      </w:r>
      <w:r>
        <w:t>3</w:t>
      </w:r>
      <w:r w:rsidRPr="0073469F">
        <w:tab/>
      </w:r>
      <w:r>
        <w:t>Sending an MBS listening status report</w:t>
      </w:r>
      <w:bookmarkEnd w:id="5300"/>
    </w:p>
    <w:p w14:paraId="37CDA2BC" w14:textId="77777777" w:rsidR="00874E4D" w:rsidRPr="0073469F" w:rsidRDefault="00874E4D" w:rsidP="00874E4D">
      <w:pPr>
        <w:pStyle w:val="Heading4"/>
      </w:pPr>
      <w:bookmarkStart w:id="5301" w:name="_CR16A_2_3_1"/>
      <w:bookmarkStart w:id="5302" w:name="_Toc178199873"/>
      <w:bookmarkEnd w:id="5301"/>
      <w:r>
        <w:t>16A</w:t>
      </w:r>
      <w:r w:rsidRPr="0073469F">
        <w:t>.</w:t>
      </w:r>
      <w:r>
        <w:t>2</w:t>
      </w:r>
      <w:r w:rsidRPr="0073469F">
        <w:t>.3.1</w:t>
      </w:r>
      <w:r w:rsidRPr="0073469F">
        <w:tab/>
        <w:t>Conditions for sending a</w:t>
      </w:r>
      <w:r>
        <w:t>n MB</w:t>
      </w:r>
      <w:r w:rsidRPr="0073469F">
        <w:t>S listening status</w:t>
      </w:r>
      <w:r>
        <w:t xml:space="preserve"> report</w:t>
      </w:r>
      <w:bookmarkEnd w:id="5302"/>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03" w:name="_CR16A_2_3_2"/>
      <w:bookmarkStart w:id="5304" w:name="_Toc178199874"/>
      <w:bookmarkEnd w:id="5303"/>
      <w:r>
        <w:t>16A.2.3.2</w:t>
      </w:r>
      <w:r>
        <w:tab/>
        <w:t xml:space="preserve">Sending the MBS </w:t>
      </w:r>
      <w:r w:rsidRPr="0073469F">
        <w:t>listening</w:t>
      </w:r>
      <w:r>
        <w:t xml:space="preserve"> </w:t>
      </w:r>
      <w:r w:rsidRPr="0073469F">
        <w:t>statu</w:t>
      </w:r>
      <w:r>
        <w:t>s report</w:t>
      </w:r>
      <w:bookmarkEnd w:id="5304"/>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05" w:name="_CR16A_2_4"/>
      <w:bookmarkStart w:id="5306" w:name="_Toc178199875"/>
      <w:bookmarkEnd w:id="5305"/>
      <w:r>
        <w:t>16A.2.4</w:t>
      </w:r>
      <w:r>
        <w:tab/>
        <w:t>Receiving a</w:t>
      </w:r>
      <w:r w:rsidRPr="0073469F">
        <w:t xml:space="preserve"> </w:t>
      </w:r>
      <w:r>
        <w:t>MuSiK download</w:t>
      </w:r>
      <w:r w:rsidRPr="0073469F">
        <w:t xml:space="preserve"> </w:t>
      </w:r>
      <w:r>
        <w:t>message</w:t>
      </w:r>
      <w:bookmarkEnd w:id="5306"/>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07" w:name="_CR16A_2_5"/>
      <w:bookmarkStart w:id="5308" w:name="_Toc178199876"/>
      <w:bookmarkEnd w:id="5307"/>
      <w:r>
        <w:t>16A.2.5</w:t>
      </w:r>
      <w:r w:rsidRPr="0073469F">
        <w:tab/>
      </w:r>
      <w:r>
        <w:t>Sending a UE session join notification</w:t>
      </w:r>
      <w:bookmarkEnd w:id="5308"/>
    </w:p>
    <w:p w14:paraId="299D9C57" w14:textId="77777777" w:rsidR="00874E4D" w:rsidRPr="0073469F" w:rsidRDefault="00874E4D" w:rsidP="00874E4D">
      <w:pPr>
        <w:pStyle w:val="Heading4"/>
      </w:pPr>
      <w:bookmarkStart w:id="5309" w:name="_CR16A_2_5_1"/>
      <w:bookmarkStart w:id="5310" w:name="_Toc178199877"/>
      <w:bookmarkEnd w:id="5309"/>
      <w:r>
        <w:t>16A.2.5</w:t>
      </w:r>
      <w:r w:rsidRPr="0073469F">
        <w:t>.1</w:t>
      </w:r>
      <w:r w:rsidRPr="0073469F">
        <w:tab/>
        <w:t xml:space="preserve">Conditions for </w:t>
      </w:r>
      <w:r>
        <w:t>s</w:t>
      </w:r>
      <w:r w:rsidRPr="0053176A">
        <w:t>ending the UE session join notification</w:t>
      </w:r>
      <w:bookmarkEnd w:id="5310"/>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11" w:name="_CR16A_2_5_2"/>
      <w:bookmarkStart w:id="5312" w:name="_Toc178199878"/>
      <w:bookmarkEnd w:id="5311"/>
      <w:r>
        <w:t>16A.2.5.2</w:t>
      </w:r>
      <w:r>
        <w:tab/>
      </w:r>
      <w:r w:rsidRPr="000C7F53">
        <w:t>Sending the UE session join notification</w:t>
      </w:r>
      <w:bookmarkEnd w:id="5312"/>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313" w:name="_CR16A_2_6"/>
      <w:bookmarkStart w:id="5314" w:name="_Toc178199879"/>
      <w:bookmarkEnd w:id="5313"/>
      <w:r>
        <w:t>16A.2.6</w:t>
      </w:r>
      <w:r w:rsidRPr="0073469F">
        <w:tab/>
      </w:r>
      <w:r>
        <w:t xml:space="preserve">Sending an </w:t>
      </w:r>
      <w:r>
        <w:rPr>
          <w:lang w:eastAsia="zh-CN"/>
        </w:rPr>
        <w:t xml:space="preserve">MBS session de-announcement </w:t>
      </w:r>
      <w:r>
        <w:t>acknowledgement</w:t>
      </w:r>
      <w:bookmarkEnd w:id="5314"/>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315" w:name="_CR16A_3"/>
      <w:bookmarkStart w:id="5316" w:name="_Toc178199880"/>
      <w:bookmarkEnd w:id="5315"/>
      <w:r w:rsidRPr="0079589D">
        <w:t>16</w:t>
      </w:r>
      <w:r>
        <w:t>A</w:t>
      </w:r>
      <w:r w:rsidRPr="0079589D">
        <w:t>.3</w:t>
      </w:r>
      <w:r w:rsidRPr="0079589D">
        <w:tab/>
      </w:r>
      <w:r>
        <w:t xml:space="preserve">Participating </w:t>
      </w:r>
      <w:r w:rsidRPr="0079589D">
        <w:t>MCVideo server procedures</w:t>
      </w:r>
      <w:bookmarkEnd w:id="5316"/>
    </w:p>
    <w:p w14:paraId="35FE7B7D" w14:textId="77777777" w:rsidR="00874E4D" w:rsidRPr="0073469F" w:rsidRDefault="00874E4D" w:rsidP="00874E4D">
      <w:pPr>
        <w:pStyle w:val="Heading3"/>
      </w:pPr>
      <w:bookmarkStart w:id="5317" w:name="_CR16A_3_1"/>
      <w:bookmarkStart w:id="5318" w:name="_Toc178199881"/>
      <w:bookmarkEnd w:id="5317"/>
      <w:r>
        <w:t>16A.3</w:t>
      </w:r>
      <w:r w:rsidRPr="0073469F">
        <w:t>.1</w:t>
      </w:r>
      <w:r w:rsidRPr="0073469F">
        <w:tab/>
        <w:t>General</w:t>
      </w:r>
      <w:bookmarkEnd w:id="5318"/>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319" w:name="_CR16A_3_2"/>
      <w:bookmarkStart w:id="5320" w:name="_Toc178199882"/>
      <w:bookmarkEnd w:id="5319"/>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320"/>
    </w:p>
    <w:p w14:paraId="37FE482B" w14:textId="77777777" w:rsidR="00874E4D" w:rsidRPr="0073469F" w:rsidRDefault="00874E4D" w:rsidP="00874E4D">
      <w:pPr>
        <w:pStyle w:val="Heading4"/>
      </w:pPr>
      <w:bookmarkStart w:id="5321" w:name="_CR16A_3_2_1"/>
      <w:bookmarkStart w:id="5322" w:name="_Toc178199883"/>
      <w:bookmarkEnd w:id="5321"/>
      <w:r>
        <w:t>16A.3</w:t>
      </w:r>
      <w:r w:rsidRPr="0073469F">
        <w:t>.2.1</w:t>
      </w:r>
      <w:r w:rsidRPr="0073469F">
        <w:tab/>
        <w:t>General</w:t>
      </w:r>
      <w:bookmarkEnd w:id="5322"/>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323" w:name="_CR16A_3_2_2"/>
      <w:bookmarkStart w:id="5324" w:name="_Toc178199884"/>
      <w:bookmarkEnd w:id="5323"/>
      <w:r>
        <w:t>16A.3</w:t>
      </w:r>
      <w:r w:rsidRPr="0073469F">
        <w:t>.2.2</w:t>
      </w:r>
      <w:r w:rsidRPr="0073469F">
        <w:tab/>
        <w:t xml:space="preserve">Sending an initial </w:t>
      </w:r>
      <w:r w:rsidRPr="001731A2">
        <w:t>MBS session</w:t>
      </w:r>
      <w:r w:rsidRPr="0073469F">
        <w:t xml:space="preserve"> announcement procedure</w:t>
      </w:r>
      <w:bookmarkEnd w:id="5324"/>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325" w:name="_CR16A_3_2_3"/>
      <w:bookmarkStart w:id="5326" w:name="_Toc178199885"/>
      <w:bookmarkEnd w:id="5325"/>
      <w:r>
        <w:t>16A.3</w:t>
      </w:r>
      <w:r w:rsidRPr="0073469F">
        <w:t>.2.3</w:t>
      </w:r>
      <w:r w:rsidRPr="0073469F">
        <w:tab/>
        <w:t>Updating an announcement</w:t>
      </w:r>
      <w:bookmarkEnd w:id="5326"/>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327" w:name="_CR16A_3_2_4"/>
      <w:bookmarkStart w:id="5328" w:name="_Toc178199886"/>
      <w:bookmarkEnd w:id="5327"/>
      <w:r>
        <w:t>16A.3.2.4</w:t>
      </w:r>
      <w:r>
        <w:tab/>
        <w:t>Deleting an MB</w:t>
      </w:r>
      <w:r w:rsidRPr="0073469F">
        <w:t xml:space="preserve">S </w:t>
      </w:r>
      <w:r w:rsidRPr="009C1284">
        <w:t xml:space="preserve">session </w:t>
      </w:r>
      <w:r w:rsidRPr="0073469F">
        <w:t>announcement</w:t>
      </w:r>
      <w:bookmarkEnd w:id="5328"/>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329" w:name="_CR16A_3_2_5"/>
      <w:bookmarkStart w:id="5330" w:name="_Toc178199887"/>
      <w:bookmarkEnd w:id="5329"/>
      <w:r>
        <w:t>16A.3.2.5</w:t>
      </w:r>
      <w:r w:rsidRPr="0073469F">
        <w:tab/>
        <w:t xml:space="preserve">Sending </w:t>
      </w:r>
      <w:r>
        <w:t>a MuSiK download</w:t>
      </w:r>
      <w:r w:rsidRPr="0073469F">
        <w:t xml:space="preserve"> </w:t>
      </w:r>
      <w:r>
        <w:t>message</w:t>
      </w:r>
      <w:bookmarkEnd w:id="5330"/>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331" w:name="_CR16A_3_3"/>
      <w:bookmarkStart w:id="5332" w:name="_Toc178199888"/>
      <w:bookmarkEnd w:id="5331"/>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332"/>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333" w:name="_CR16A_3_4"/>
      <w:bookmarkStart w:id="5334" w:name="_Toc178199889"/>
      <w:bookmarkEnd w:id="5333"/>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334"/>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335" w:name="_CR16A_3_5"/>
      <w:bookmarkStart w:id="5336" w:name="_Toc178199890"/>
      <w:bookmarkEnd w:id="5335"/>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336"/>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337" w:name="_CR17"/>
      <w:bookmarkStart w:id="5338" w:name="_Toc20153039"/>
      <w:bookmarkStart w:id="5339" w:name="_Toc27495704"/>
      <w:bookmarkStart w:id="5340" w:name="_Toc36109172"/>
      <w:bookmarkStart w:id="5341" w:name="_Toc45194960"/>
      <w:bookmarkStart w:id="5342" w:name="_Toc178199891"/>
      <w:bookmarkEnd w:id="5337"/>
      <w:r w:rsidRPr="0079589D">
        <w:t>17</w:t>
      </w:r>
      <w:r w:rsidRPr="0079589D">
        <w:tab/>
        <w:t>Off-network message formats</w:t>
      </w:r>
      <w:bookmarkEnd w:id="5338"/>
      <w:bookmarkEnd w:id="5339"/>
      <w:bookmarkEnd w:id="5340"/>
      <w:bookmarkEnd w:id="5341"/>
      <w:bookmarkEnd w:id="5342"/>
    </w:p>
    <w:p w14:paraId="79322387" w14:textId="77777777" w:rsidR="000F73C1" w:rsidRPr="0079589D" w:rsidRDefault="000F73C1" w:rsidP="006477AC">
      <w:pPr>
        <w:pStyle w:val="Heading2"/>
      </w:pPr>
      <w:bookmarkStart w:id="5343" w:name="_CR17_1"/>
      <w:bookmarkStart w:id="5344" w:name="_Toc20153040"/>
      <w:bookmarkStart w:id="5345" w:name="_Toc27495705"/>
      <w:bookmarkStart w:id="5346" w:name="_Toc36109173"/>
      <w:bookmarkStart w:id="5347" w:name="_Toc45194961"/>
      <w:bookmarkStart w:id="5348" w:name="MCCQCTEMPBM_00000125"/>
      <w:bookmarkStart w:id="5349" w:name="_Toc178199892"/>
      <w:bookmarkEnd w:id="5343"/>
      <w:r w:rsidRPr="0079589D">
        <w:t>17.1</w:t>
      </w:r>
      <w:r w:rsidRPr="0079589D">
        <w:tab/>
        <w:t xml:space="preserve">MONP </w:t>
      </w:r>
      <w:r w:rsidR="00BE1959">
        <w:rPr>
          <w:lang w:val="sv-SE"/>
        </w:rPr>
        <w:t xml:space="preserve">MCVIDEO </w:t>
      </w:r>
      <w:r w:rsidRPr="0079589D">
        <w:t>message functional definitions and contents</w:t>
      </w:r>
      <w:bookmarkEnd w:id="5344"/>
      <w:bookmarkEnd w:id="5345"/>
      <w:bookmarkEnd w:id="5346"/>
      <w:bookmarkEnd w:id="5347"/>
      <w:bookmarkEnd w:id="5349"/>
    </w:p>
    <w:p w14:paraId="1389FADD" w14:textId="688735EC" w:rsidR="000F73C1" w:rsidRPr="0079589D" w:rsidRDefault="000F73C1" w:rsidP="00F1630B">
      <w:pPr>
        <w:pStyle w:val="Heading3"/>
      </w:pPr>
      <w:bookmarkStart w:id="5350" w:name="_CR17_1_1"/>
      <w:bookmarkStart w:id="5351" w:name="_Toc20153041"/>
      <w:bookmarkStart w:id="5352" w:name="_Toc27495706"/>
      <w:bookmarkStart w:id="5353" w:name="_Toc36109174"/>
      <w:bookmarkStart w:id="5354" w:name="_Toc45194962"/>
      <w:bookmarkStart w:id="5355" w:name="_Toc178199893"/>
      <w:bookmarkEnd w:id="5348"/>
      <w:bookmarkEnd w:id="5350"/>
      <w:r w:rsidRPr="0079589D">
        <w:rPr>
          <w:lang w:eastAsia="ko-KR"/>
        </w:rPr>
        <w:t>17.1.1</w:t>
      </w:r>
      <w:r w:rsidRPr="0079589D">
        <w:tab/>
        <w:t>General</w:t>
      </w:r>
      <w:bookmarkEnd w:id="5351"/>
      <w:bookmarkEnd w:id="5352"/>
      <w:bookmarkEnd w:id="5353"/>
      <w:bookmarkEnd w:id="5354"/>
      <w:bookmarkEnd w:id="5355"/>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56" w:name="_CR17_1_2"/>
      <w:bookmarkStart w:id="5357" w:name="_Toc20153042"/>
      <w:bookmarkStart w:id="5358" w:name="_Toc27495707"/>
      <w:bookmarkStart w:id="5359" w:name="_Toc36109175"/>
      <w:bookmarkStart w:id="5360" w:name="_Toc45194963"/>
      <w:bookmarkStart w:id="5361" w:name="_Toc178199894"/>
      <w:bookmarkEnd w:id="5356"/>
      <w:r w:rsidRPr="0079589D">
        <w:rPr>
          <w:lang w:eastAsia="ko-KR"/>
        </w:rPr>
        <w:t>17.1.2</w:t>
      </w:r>
      <w:r w:rsidRPr="0079589D">
        <w:tab/>
        <w:t xml:space="preserve">GROUP CALL PROBE </w:t>
      </w:r>
      <w:r w:rsidRPr="0079589D">
        <w:rPr>
          <w:lang w:eastAsia="ko-KR"/>
        </w:rPr>
        <w:t>message</w:t>
      </w:r>
      <w:bookmarkEnd w:id="5357"/>
      <w:bookmarkEnd w:id="5358"/>
      <w:bookmarkEnd w:id="5359"/>
      <w:bookmarkEnd w:id="5360"/>
      <w:bookmarkEnd w:id="5361"/>
    </w:p>
    <w:p w14:paraId="72E209ED" w14:textId="14D327B0" w:rsidR="000F73C1" w:rsidRPr="0079589D" w:rsidRDefault="000F73C1" w:rsidP="00F1630B">
      <w:pPr>
        <w:pStyle w:val="Heading4"/>
        <w:rPr>
          <w:lang w:eastAsia="zh-CN"/>
        </w:rPr>
      </w:pPr>
      <w:bookmarkStart w:id="5362" w:name="_CR17_1_2_1"/>
      <w:bookmarkStart w:id="5363" w:name="_Toc20153043"/>
      <w:bookmarkStart w:id="5364" w:name="_Toc27495708"/>
      <w:bookmarkStart w:id="5365" w:name="_Toc36109176"/>
      <w:bookmarkStart w:id="5366" w:name="_Toc45194964"/>
      <w:bookmarkStart w:id="5367" w:name="_Toc178199895"/>
      <w:bookmarkEnd w:id="5362"/>
      <w:r w:rsidRPr="0079589D">
        <w:rPr>
          <w:lang w:eastAsia="zh-CN"/>
        </w:rPr>
        <w:t>17.1.2.1</w:t>
      </w:r>
      <w:r w:rsidRPr="0079589D">
        <w:rPr>
          <w:lang w:eastAsia="zh-CN"/>
        </w:rPr>
        <w:tab/>
        <w:t>Message definition</w:t>
      </w:r>
      <w:bookmarkEnd w:id="5363"/>
      <w:bookmarkEnd w:id="5364"/>
      <w:bookmarkEnd w:id="5365"/>
      <w:bookmarkEnd w:id="5366"/>
      <w:bookmarkEnd w:id="5367"/>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68" w:name="_CRTable17_1_2_11"/>
      <w:r w:rsidRPr="0079589D">
        <w:t>Table </w:t>
      </w:r>
      <w:bookmarkEnd w:id="5368"/>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69" w:name="_CR17_1_3"/>
      <w:bookmarkStart w:id="5370" w:name="_Toc20153044"/>
      <w:bookmarkStart w:id="5371" w:name="_Toc27495709"/>
      <w:bookmarkStart w:id="5372" w:name="_Toc36109177"/>
      <w:bookmarkStart w:id="5373" w:name="_Toc45194965"/>
      <w:bookmarkStart w:id="5374" w:name="_Toc178199896"/>
      <w:bookmarkEnd w:id="5369"/>
      <w:r w:rsidRPr="0079589D">
        <w:rPr>
          <w:lang w:eastAsia="ko-KR"/>
        </w:rPr>
        <w:t>17.1.3</w:t>
      </w:r>
      <w:r w:rsidRPr="0079589D">
        <w:tab/>
        <w:t>GROUP CALL ANNOUNCEMENT</w:t>
      </w:r>
      <w:r w:rsidRPr="0079589D">
        <w:rPr>
          <w:lang w:eastAsia="ko-KR"/>
        </w:rPr>
        <w:t xml:space="preserve"> message</w:t>
      </w:r>
      <w:bookmarkEnd w:id="5370"/>
      <w:bookmarkEnd w:id="5371"/>
      <w:bookmarkEnd w:id="5372"/>
      <w:bookmarkEnd w:id="5373"/>
      <w:bookmarkEnd w:id="5374"/>
    </w:p>
    <w:p w14:paraId="3F1EB447" w14:textId="483C480C" w:rsidR="000F73C1" w:rsidRPr="0079589D" w:rsidRDefault="000F73C1" w:rsidP="00F1630B">
      <w:pPr>
        <w:pStyle w:val="Heading4"/>
        <w:rPr>
          <w:lang w:eastAsia="zh-CN"/>
        </w:rPr>
      </w:pPr>
      <w:bookmarkStart w:id="5375" w:name="_CR17_1_3_1"/>
      <w:bookmarkStart w:id="5376" w:name="_Toc20153045"/>
      <w:bookmarkStart w:id="5377" w:name="_Toc27495710"/>
      <w:bookmarkStart w:id="5378" w:name="_Toc36109178"/>
      <w:bookmarkStart w:id="5379" w:name="_Toc45194966"/>
      <w:bookmarkStart w:id="5380" w:name="_Toc178199897"/>
      <w:bookmarkEnd w:id="5375"/>
      <w:r w:rsidRPr="0079589D">
        <w:rPr>
          <w:lang w:eastAsia="zh-CN"/>
        </w:rPr>
        <w:t>17.1.3.1</w:t>
      </w:r>
      <w:r w:rsidRPr="0079589D">
        <w:rPr>
          <w:lang w:eastAsia="zh-CN"/>
        </w:rPr>
        <w:tab/>
        <w:t>Message definition</w:t>
      </w:r>
      <w:bookmarkEnd w:id="5376"/>
      <w:bookmarkEnd w:id="5377"/>
      <w:bookmarkEnd w:id="5378"/>
      <w:bookmarkEnd w:id="5379"/>
      <w:bookmarkEnd w:id="5380"/>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81" w:name="_CRTable17_1_3_11"/>
      <w:r w:rsidRPr="0079589D">
        <w:t>Table </w:t>
      </w:r>
      <w:bookmarkEnd w:id="5381"/>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82" w:name="_CR17_1_4"/>
      <w:bookmarkStart w:id="5383" w:name="_Toc20153046"/>
      <w:bookmarkStart w:id="5384" w:name="_Toc27495711"/>
      <w:bookmarkStart w:id="5385" w:name="_Toc36109179"/>
      <w:bookmarkStart w:id="5386" w:name="_Toc45194967"/>
      <w:bookmarkStart w:id="5387" w:name="_Toc178199898"/>
      <w:bookmarkEnd w:id="5382"/>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83"/>
      <w:bookmarkEnd w:id="5384"/>
      <w:bookmarkEnd w:id="5385"/>
      <w:bookmarkEnd w:id="5386"/>
      <w:bookmarkEnd w:id="5387"/>
    </w:p>
    <w:p w14:paraId="5511C09B" w14:textId="5F7456C1" w:rsidR="000F73C1" w:rsidRPr="0079589D" w:rsidRDefault="000F73C1" w:rsidP="00F1630B">
      <w:pPr>
        <w:pStyle w:val="Heading4"/>
        <w:rPr>
          <w:lang w:eastAsia="zh-CN"/>
        </w:rPr>
      </w:pPr>
      <w:bookmarkStart w:id="5388" w:name="_CR17_1_4_1"/>
      <w:bookmarkStart w:id="5389" w:name="_Toc20153047"/>
      <w:bookmarkStart w:id="5390" w:name="_Toc27495712"/>
      <w:bookmarkStart w:id="5391" w:name="_Toc36109180"/>
      <w:bookmarkStart w:id="5392" w:name="_Toc45194968"/>
      <w:bookmarkStart w:id="5393" w:name="_Toc178199899"/>
      <w:bookmarkEnd w:id="5388"/>
      <w:r w:rsidRPr="0079589D">
        <w:rPr>
          <w:lang w:eastAsia="zh-CN"/>
        </w:rPr>
        <w:t>17.1.4.1</w:t>
      </w:r>
      <w:r w:rsidRPr="0079589D">
        <w:rPr>
          <w:lang w:eastAsia="zh-CN"/>
        </w:rPr>
        <w:tab/>
        <w:t>Message definition</w:t>
      </w:r>
      <w:bookmarkEnd w:id="5389"/>
      <w:bookmarkEnd w:id="5390"/>
      <w:bookmarkEnd w:id="5391"/>
      <w:bookmarkEnd w:id="5392"/>
      <w:bookmarkEnd w:id="5393"/>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94" w:name="_CRTable17_1_4_11"/>
      <w:r w:rsidRPr="0079589D">
        <w:t>Table </w:t>
      </w:r>
      <w:bookmarkEnd w:id="5394"/>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95" w:name="_CR17_1_5"/>
      <w:bookmarkStart w:id="5396" w:name="_Toc20153048"/>
      <w:bookmarkStart w:id="5397" w:name="_Toc27495713"/>
      <w:bookmarkStart w:id="5398" w:name="_Toc36109181"/>
      <w:bookmarkStart w:id="5399" w:name="_Toc45194969"/>
      <w:bookmarkStart w:id="5400" w:name="_Toc178199900"/>
      <w:bookmarkEnd w:id="5395"/>
      <w:r w:rsidRPr="0079589D">
        <w:rPr>
          <w:lang w:eastAsia="ko-KR"/>
        </w:rPr>
        <w:t>17.1.5</w:t>
      </w:r>
      <w:r w:rsidRPr="0079589D">
        <w:tab/>
        <w:t xml:space="preserve">PRIVATE CALL SETUP REQUEST </w:t>
      </w:r>
      <w:r w:rsidRPr="0079589D">
        <w:rPr>
          <w:lang w:eastAsia="ko-KR"/>
        </w:rPr>
        <w:t>message</w:t>
      </w:r>
      <w:bookmarkEnd w:id="5396"/>
      <w:bookmarkEnd w:id="5397"/>
      <w:bookmarkEnd w:id="5398"/>
      <w:bookmarkEnd w:id="5399"/>
      <w:bookmarkEnd w:id="5400"/>
    </w:p>
    <w:p w14:paraId="27A8B5D0" w14:textId="74AD39BD" w:rsidR="000F73C1" w:rsidRPr="0079589D" w:rsidRDefault="000F73C1" w:rsidP="00F1630B">
      <w:pPr>
        <w:pStyle w:val="Heading4"/>
        <w:rPr>
          <w:lang w:eastAsia="zh-CN"/>
        </w:rPr>
      </w:pPr>
      <w:bookmarkStart w:id="5401" w:name="_CR17_1_5_1"/>
      <w:bookmarkStart w:id="5402" w:name="_Toc20153049"/>
      <w:bookmarkStart w:id="5403" w:name="_Toc27495714"/>
      <w:bookmarkStart w:id="5404" w:name="_Toc36109182"/>
      <w:bookmarkStart w:id="5405" w:name="_Toc45194970"/>
      <w:bookmarkStart w:id="5406" w:name="_Toc178199901"/>
      <w:bookmarkEnd w:id="5401"/>
      <w:r w:rsidRPr="0079589D">
        <w:rPr>
          <w:lang w:eastAsia="zh-CN"/>
        </w:rPr>
        <w:t>17.1.5.1</w:t>
      </w:r>
      <w:r w:rsidRPr="0079589D">
        <w:rPr>
          <w:lang w:eastAsia="zh-CN"/>
        </w:rPr>
        <w:tab/>
        <w:t>Message definition</w:t>
      </w:r>
      <w:bookmarkEnd w:id="5402"/>
      <w:bookmarkEnd w:id="5403"/>
      <w:bookmarkEnd w:id="5404"/>
      <w:bookmarkEnd w:id="5405"/>
      <w:bookmarkEnd w:id="5406"/>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407" w:name="_CRTable17_1_5_11"/>
      <w:r w:rsidRPr="0079589D">
        <w:t>Table </w:t>
      </w:r>
      <w:bookmarkEnd w:id="5407"/>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08" w:name="_CR17_1_6"/>
      <w:bookmarkStart w:id="5409" w:name="_Toc20153050"/>
      <w:bookmarkStart w:id="5410" w:name="_Toc27495715"/>
      <w:bookmarkStart w:id="5411" w:name="_Toc36109183"/>
      <w:bookmarkStart w:id="5412" w:name="_Toc45194971"/>
      <w:bookmarkStart w:id="5413" w:name="_Toc178199902"/>
      <w:bookmarkEnd w:id="5408"/>
      <w:r w:rsidRPr="0079589D">
        <w:rPr>
          <w:lang w:eastAsia="ko-KR"/>
        </w:rPr>
        <w:t>17.1.6</w:t>
      </w:r>
      <w:r w:rsidRPr="0079589D">
        <w:tab/>
        <w:t xml:space="preserve">PRIVATE CALL RINGING </w:t>
      </w:r>
      <w:r w:rsidRPr="0079589D">
        <w:rPr>
          <w:lang w:eastAsia="ko-KR"/>
        </w:rPr>
        <w:t>message</w:t>
      </w:r>
      <w:bookmarkEnd w:id="5409"/>
      <w:bookmarkEnd w:id="5410"/>
      <w:bookmarkEnd w:id="5411"/>
      <w:bookmarkEnd w:id="5412"/>
      <w:bookmarkEnd w:id="5413"/>
    </w:p>
    <w:p w14:paraId="720D68A2" w14:textId="2C5D7DC9" w:rsidR="000F73C1" w:rsidRPr="0079589D" w:rsidRDefault="000F73C1" w:rsidP="00F1630B">
      <w:pPr>
        <w:pStyle w:val="Heading4"/>
        <w:rPr>
          <w:lang w:eastAsia="zh-CN"/>
        </w:rPr>
      </w:pPr>
      <w:bookmarkStart w:id="5414" w:name="_CR17_1_6_1"/>
      <w:bookmarkStart w:id="5415" w:name="_Toc20153051"/>
      <w:bookmarkStart w:id="5416" w:name="_Toc27495716"/>
      <w:bookmarkStart w:id="5417" w:name="_Toc36109184"/>
      <w:bookmarkStart w:id="5418" w:name="_Toc45194972"/>
      <w:bookmarkStart w:id="5419" w:name="_Toc178199903"/>
      <w:bookmarkEnd w:id="5414"/>
      <w:r w:rsidRPr="0079589D">
        <w:rPr>
          <w:lang w:eastAsia="zh-CN"/>
        </w:rPr>
        <w:t>17.1.6.1</w:t>
      </w:r>
      <w:r w:rsidRPr="0079589D">
        <w:rPr>
          <w:lang w:eastAsia="zh-CN"/>
        </w:rPr>
        <w:tab/>
        <w:t>Message definition</w:t>
      </w:r>
      <w:bookmarkEnd w:id="5415"/>
      <w:bookmarkEnd w:id="5416"/>
      <w:bookmarkEnd w:id="5417"/>
      <w:bookmarkEnd w:id="5418"/>
      <w:bookmarkEnd w:id="541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420" w:name="_CRTable17_1_6_11"/>
      <w:r w:rsidRPr="0079589D">
        <w:t>Table </w:t>
      </w:r>
      <w:bookmarkEnd w:id="5420"/>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421" w:name="_CR17_1_7"/>
      <w:bookmarkStart w:id="5422" w:name="_Toc20153052"/>
      <w:bookmarkStart w:id="5423" w:name="_Toc27495717"/>
      <w:bookmarkStart w:id="5424" w:name="_Toc36109185"/>
      <w:bookmarkStart w:id="5425" w:name="_Toc45194973"/>
      <w:bookmarkStart w:id="5426" w:name="_Toc178199904"/>
      <w:bookmarkEnd w:id="5421"/>
      <w:r w:rsidRPr="0079589D">
        <w:rPr>
          <w:lang w:eastAsia="ko-KR"/>
        </w:rPr>
        <w:t>17.1.7</w:t>
      </w:r>
      <w:r w:rsidRPr="0079589D">
        <w:tab/>
        <w:t xml:space="preserve">PRIVATE CALL ACCEPT </w:t>
      </w:r>
      <w:r w:rsidRPr="0079589D">
        <w:rPr>
          <w:lang w:eastAsia="ko-KR"/>
        </w:rPr>
        <w:t>message</w:t>
      </w:r>
      <w:bookmarkEnd w:id="5422"/>
      <w:bookmarkEnd w:id="5423"/>
      <w:bookmarkEnd w:id="5424"/>
      <w:bookmarkEnd w:id="5425"/>
      <w:bookmarkEnd w:id="5426"/>
    </w:p>
    <w:p w14:paraId="68D23434" w14:textId="5CA3446B" w:rsidR="000F73C1" w:rsidRPr="0079589D" w:rsidRDefault="000F73C1" w:rsidP="00F1630B">
      <w:pPr>
        <w:pStyle w:val="Heading4"/>
        <w:rPr>
          <w:lang w:eastAsia="zh-CN"/>
        </w:rPr>
      </w:pPr>
      <w:bookmarkStart w:id="5427" w:name="_CR17_1_7_1"/>
      <w:bookmarkStart w:id="5428" w:name="_Toc20153053"/>
      <w:bookmarkStart w:id="5429" w:name="_Toc27495718"/>
      <w:bookmarkStart w:id="5430" w:name="_Toc36109186"/>
      <w:bookmarkStart w:id="5431" w:name="_Toc45194974"/>
      <w:bookmarkStart w:id="5432" w:name="_Toc178199905"/>
      <w:bookmarkEnd w:id="5427"/>
      <w:r w:rsidRPr="0079589D">
        <w:rPr>
          <w:lang w:eastAsia="zh-CN"/>
        </w:rPr>
        <w:t>17.1.7.1</w:t>
      </w:r>
      <w:r w:rsidRPr="0079589D">
        <w:rPr>
          <w:lang w:eastAsia="zh-CN"/>
        </w:rPr>
        <w:tab/>
        <w:t>Message definition</w:t>
      </w:r>
      <w:bookmarkEnd w:id="5428"/>
      <w:bookmarkEnd w:id="5429"/>
      <w:bookmarkEnd w:id="5430"/>
      <w:bookmarkEnd w:id="5431"/>
      <w:bookmarkEnd w:id="5432"/>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433" w:name="_CRTable17_1_7_11"/>
      <w:r w:rsidRPr="0079589D">
        <w:t>Table </w:t>
      </w:r>
      <w:bookmarkEnd w:id="5433"/>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434" w:name="_CR17_1_8"/>
      <w:bookmarkStart w:id="5435" w:name="_Toc20153054"/>
      <w:bookmarkStart w:id="5436" w:name="_Toc27495719"/>
      <w:bookmarkStart w:id="5437" w:name="_Toc36109187"/>
      <w:bookmarkStart w:id="5438" w:name="_Toc45194975"/>
      <w:bookmarkStart w:id="5439" w:name="_Toc178199906"/>
      <w:bookmarkEnd w:id="5434"/>
      <w:r w:rsidRPr="0079589D">
        <w:rPr>
          <w:lang w:eastAsia="ko-KR"/>
        </w:rPr>
        <w:t>17.1.8</w:t>
      </w:r>
      <w:r w:rsidRPr="0079589D">
        <w:tab/>
        <w:t xml:space="preserve">PRIVATE CALL REJECT </w:t>
      </w:r>
      <w:r w:rsidRPr="0079589D">
        <w:rPr>
          <w:lang w:eastAsia="ko-KR"/>
        </w:rPr>
        <w:t>message</w:t>
      </w:r>
      <w:bookmarkEnd w:id="5435"/>
      <w:bookmarkEnd w:id="5436"/>
      <w:bookmarkEnd w:id="5437"/>
      <w:bookmarkEnd w:id="5438"/>
      <w:bookmarkEnd w:id="5439"/>
    </w:p>
    <w:p w14:paraId="7698D3F2" w14:textId="4B03C141" w:rsidR="000F73C1" w:rsidRPr="0079589D" w:rsidRDefault="000F73C1" w:rsidP="00F1630B">
      <w:pPr>
        <w:pStyle w:val="Heading4"/>
        <w:rPr>
          <w:lang w:eastAsia="zh-CN"/>
        </w:rPr>
      </w:pPr>
      <w:bookmarkStart w:id="5440" w:name="_CR17_1_8_1"/>
      <w:bookmarkStart w:id="5441" w:name="_Toc20153055"/>
      <w:bookmarkStart w:id="5442" w:name="_Toc27495720"/>
      <w:bookmarkStart w:id="5443" w:name="_Toc36109188"/>
      <w:bookmarkStart w:id="5444" w:name="_Toc45194976"/>
      <w:bookmarkStart w:id="5445" w:name="_Toc178199907"/>
      <w:bookmarkEnd w:id="5440"/>
      <w:r w:rsidRPr="0079589D">
        <w:rPr>
          <w:lang w:eastAsia="zh-CN"/>
        </w:rPr>
        <w:t>17.1.8.1</w:t>
      </w:r>
      <w:r w:rsidRPr="0079589D">
        <w:rPr>
          <w:lang w:eastAsia="zh-CN"/>
        </w:rPr>
        <w:tab/>
        <w:t>Message definition</w:t>
      </w:r>
      <w:bookmarkEnd w:id="5441"/>
      <w:bookmarkEnd w:id="5442"/>
      <w:bookmarkEnd w:id="5443"/>
      <w:bookmarkEnd w:id="5444"/>
      <w:bookmarkEnd w:id="5445"/>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46" w:name="_CRTable17_1_8_11"/>
      <w:r w:rsidRPr="0079589D">
        <w:t>Table </w:t>
      </w:r>
      <w:bookmarkEnd w:id="5446"/>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47" w:name="_CR17_1_9"/>
      <w:bookmarkStart w:id="5448" w:name="_Toc20153056"/>
      <w:bookmarkStart w:id="5449" w:name="_Toc27495721"/>
      <w:bookmarkStart w:id="5450" w:name="_Toc36109189"/>
      <w:bookmarkStart w:id="5451" w:name="_Toc45194977"/>
      <w:bookmarkStart w:id="5452" w:name="_Toc178199908"/>
      <w:bookmarkEnd w:id="5447"/>
      <w:r w:rsidRPr="0079589D">
        <w:rPr>
          <w:lang w:eastAsia="ko-KR"/>
        </w:rPr>
        <w:t>17.1.9</w:t>
      </w:r>
      <w:r w:rsidRPr="0079589D">
        <w:tab/>
        <w:t xml:space="preserve">PRIVATE CALL RELEASE </w:t>
      </w:r>
      <w:r w:rsidRPr="0079589D">
        <w:rPr>
          <w:lang w:eastAsia="ko-KR"/>
        </w:rPr>
        <w:t>message</w:t>
      </w:r>
      <w:bookmarkEnd w:id="5448"/>
      <w:bookmarkEnd w:id="5449"/>
      <w:bookmarkEnd w:id="5450"/>
      <w:bookmarkEnd w:id="5451"/>
      <w:bookmarkEnd w:id="5452"/>
    </w:p>
    <w:p w14:paraId="104B4317" w14:textId="3A25886B" w:rsidR="000F73C1" w:rsidRPr="0079589D" w:rsidRDefault="000F73C1" w:rsidP="00F1630B">
      <w:pPr>
        <w:pStyle w:val="Heading4"/>
        <w:rPr>
          <w:lang w:eastAsia="zh-CN"/>
        </w:rPr>
      </w:pPr>
      <w:bookmarkStart w:id="5453" w:name="_CR17_1_9_1"/>
      <w:bookmarkStart w:id="5454" w:name="_Toc20153057"/>
      <w:bookmarkStart w:id="5455" w:name="_Toc27495722"/>
      <w:bookmarkStart w:id="5456" w:name="_Toc36109190"/>
      <w:bookmarkStart w:id="5457" w:name="_Toc45194978"/>
      <w:bookmarkStart w:id="5458" w:name="_Toc178199909"/>
      <w:bookmarkEnd w:id="5453"/>
      <w:r w:rsidRPr="0079589D">
        <w:rPr>
          <w:lang w:eastAsia="zh-CN"/>
        </w:rPr>
        <w:t>17.1.9.1</w:t>
      </w:r>
      <w:r w:rsidRPr="0079589D">
        <w:rPr>
          <w:lang w:eastAsia="zh-CN"/>
        </w:rPr>
        <w:tab/>
        <w:t>Message definition</w:t>
      </w:r>
      <w:bookmarkEnd w:id="5454"/>
      <w:bookmarkEnd w:id="5455"/>
      <w:bookmarkEnd w:id="5456"/>
      <w:bookmarkEnd w:id="5457"/>
      <w:bookmarkEnd w:id="5458"/>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59" w:name="_CRTable17_1_9_11"/>
      <w:r w:rsidRPr="0079589D">
        <w:t>Table </w:t>
      </w:r>
      <w:bookmarkEnd w:id="5459"/>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60" w:name="_CR17_1_10"/>
      <w:bookmarkStart w:id="5461" w:name="_Toc20153058"/>
      <w:bookmarkStart w:id="5462" w:name="_Toc27495723"/>
      <w:bookmarkStart w:id="5463" w:name="_Toc36109191"/>
      <w:bookmarkStart w:id="5464" w:name="_Toc45194979"/>
      <w:bookmarkStart w:id="5465" w:name="_Toc178199910"/>
      <w:bookmarkEnd w:id="5460"/>
      <w:r w:rsidRPr="0079589D">
        <w:rPr>
          <w:lang w:eastAsia="ko-KR"/>
        </w:rPr>
        <w:t>17.1.10</w:t>
      </w:r>
      <w:r w:rsidRPr="0079589D">
        <w:tab/>
        <w:t xml:space="preserve">PRIVATE CALL RELEASE ACK </w:t>
      </w:r>
      <w:r w:rsidRPr="0079589D">
        <w:rPr>
          <w:lang w:eastAsia="ko-KR"/>
        </w:rPr>
        <w:t>message</w:t>
      </w:r>
      <w:bookmarkEnd w:id="5461"/>
      <w:bookmarkEnd w:id="5462"/>
      <w:bookmarkEnd w:id="5463"/>
      <w:bookmarkEnd w:id="5464"/>
      <w:bookmarkEnd w:id="5465"/>
    </w:p>
    <w:p w14:paraId="5AA06367" w14:textId="6E86970F" w:rsidR="000F73C1" w:rsidRPr="0079589D" w:rsidRDefault="000F73C1" w:rsidP="00F1630B">
      <w:pPr>
        <w:pStyle w:val="Heading4"/>
        <w:rPr>
          <w:lang w:eastAsia="zh-CN"/>
        </w:rPr>
      </w:pPr>
      <w:bookmarkStart w:id="5466" w:name="_CR17_1_10_1"/>
      <w:bookmarkStart w:id="5467" w:name="_Toc20153059"/>
      <w:bookmarkStart w:id="5468" w:name="_Toc27495724"/>
      <w:bookmarkStart w:id="5469" w:name="_Toc36109192"/>
      <w:bookmarkStart w:id="5470" w:name="_Toc45194980"/>
      <w:bookmarkStart w:id="5471" w:name="_Toc178199911"/>
      <w:bookmarkEnd w:id="5466"/>
      <w:r w:rsidRPr="0079589D">
        <w:rPr>
          <w:lang w:eastAsia="zh-CN"/>
        </w:rPr>
        <w:t>17.1.10.1</w:t>
      </w:r>
      <w:r w:rsidRPr="0079589D">
        <w:rPr>
          <w:lang w:eastAsia="zh-CN"/>
        </w:rPr>
        <w:tab/>
        <w:t>Message definition</w:t>
      </w:r>
      <w:bookmarkEnd w:id="5467"/>
      <w:bookmarkEnd w:id="5468"/>
      <w:bookmarkEnd w:id="5469"/>
      <w:bookmarkEnd w:id="5470"/>
      <w:bookmarkEnd w:id="5471"/>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72" w:name="_CRTable17_1_10_11"/>
      <w:r w:rsidRPr="0079589D">
        <w:t>Table </w:t>
      </w:r>
      <w:bookmarkEnd w:id="5472"/>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73" w:name="_CR17_1_11"/>
      <w:bookmarkStart w:id="5474" w:name="_Toc20153060"/>
      <w:bookmarkStart w:id="5475" w:name="_Toc27495725"/>
      <w:bookmarkStart w:id="5476" w:name="_Toc36109193"/>
      <w:bookmarkStart w:id="5477" w:name="_Toc45194981"/>
      <w:bookmarkStart w:id="5478" w:name="_Toc178199912"/>
      <w:bookmarkEnd w:id="5473"/>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74"/>
      <w:bookmarkEnd w:id="5475"/>
      <w:bookmarkEnd w:id="5476"/>
      <w:bookmarkEnd w:id="5477"/>
      <w:bookmarkEnd w:id="5478"/>
    </w:p>
    <w:p w14:paraId="2D615F9B" w14:textId="7062DC35" w:rsidR="000F73C1" w:rsidRPr="0079589D" w:rsidRDefault="000F73C1" w:rsidP="00F1630B">
      <w:pPr>
        <w:pStyle w:val="Heading4"/>
        <w:rPr>
          <w:lang w:eastAsia="zh-CN"/>
        </w:rPr>
      </w:pPr>
      <w:bookmarkStart w:id="5479" w:name="_CR17_1_11_1"/>
      <w:bookmarkStart w:id="5480" w:name="_Toc20153061"/>
      <w:bookmarkStart w:id="5481" w:name="_Toc27495726"/>
      <w:bookmarkStart w:id="5482" w:name="_Toc36109194"/>
      <w:bookmarkStart w:id="5483" w:name="_Toc45194982"/>
      <w:bookmarkStart w:id="5484" w:name="_Toc178199913"/>
      <w:bookmarkEnd w:id="5479"/>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80"/>
      <w:bookmarkEnd w:id="5481"/>
      <w:bookmarkEnd w:id="5482"/>
      <w:bookmarkEnd w:id="5483"/>
      <w:bookmarkEnd w:id="5484"/>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85" w:name="_CRTable17_1_11_11"/>
      <w:r w:rsidRPr="0079589D">
        <w:t>Table </w:t>
      </w:r>
      <w:bookmarkEnd w:id="5485"/>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86" w:name="_CR17_1_12"/>
      <w:bookmarkStart w:id="5487" w:name="_Toc20153062"/>
      <w:bookmarkStart w:id="5488" w:name="_Toc27495727"/>
      <w:bookmarkStart w:id="5489" w:name="_Toc36109195"/>
      <w:bookmarkStart w:id="5490" w:name="_Toc45194983"/>
      <w:bookmarkStart w:id="5491" w:name="_Toc178199914"/>
      <w:bookmarkEnd w:id="548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487"/>
      <w:bookmarkEnd w:id="5488"/>
      <w:bookmarkEnd w:id="5489"/>
      <w:bookmarkEnd w:id="5490"/>
      <w:bookmarkEnd w:id="5491"/>
    </w:p>
    <w:p w14:paraId="2D2728B8" w14:textId="31C74F95" w:rsidR="000F73C1" w:rsidRPr="0079589D" w:rsidRDefault="000F73C1" w:rsidP="00F1630B">
      <w:pPr>
        <w:pStyle w:val="Heading4"/>
        <w:rPr>
          <w:lang w:eastAsia="zh-CN"/>
        </w:rPr>
      </w:pPr>
      <w:bookmarkStart w:id="5492" w:name="_CR17_1_12_1"/>
      <w:bookmarkStart w:id="5493" w:name="_Toc20153063"/>
      <w:bookmarkStart w:id="5494" w:name="_Toc27495728"/>
      <w:bookmarkStart w:id="5495" w:name="_Toc36109196"/>
      <w:bookmarkStart w:id="5496" w:name="_Toc45194984"/>
      <w:bookmarkStart w:id="5497" w:name="_Toc178199915"/>
      <w:bookmarkEnd w:id="5492"/>
      <w:r w:rsidRPr="0079589D">
        <w:rPr>
          <w:lang w:eastAsia="zh-CN"/>
        </w:rPr>
        <w:t>17.1.12.1</w:t>
      </w:r>
      <w:r w:rsidRPr="0079589D">
        <w:rPr>
          <w:lang w:eastAsia="zh-CN"/>
        </w:rPr>
        <w:tab/>
        <w:t>Message definition</w:t>
      </w:r>
      <w:bookmarkEnd w:id="5493"/>
      <w:bookmarkEnd w:id="5494"/>
      <w:bookmarkEnd w:id="5495"/>
      <w:bookmarkEnd w:id="5496"/>
      <w:bookmarkEnd w:id="5497"/>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98" w:name="_CRTable17_1_12_11"/>
      <w:r w:rsidRPr="0079589D">
        <w:t>Table </w:t>
      </w:r>
      <w:bookmarkEnd w:id="5498"/>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99" w:name="_CR17_1_13"/>
      <w:bookmarkStart w:id="5500" w:name="_Toc20153064"/>
      <w:bookmarkStart w:id="5501" w:name="_Toc27495729"/>
      <w:bookmarkStart w:id="5502" w:name="_Toc36109197"/>
      <w:bookmarkStart w:id="5503" w:name="_Toc45194985"/>
      <w:bookmarkStart w:id="5504" w:name="_Toc178199916"/>
      <w:bookmarkEnd w:id="5499"/>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00"/>
      <w:bookmarkEnd w:id="5501"/>
      <w:bookmarkEnd w:id="5502"/>
      <w:bookmarkEnd w:id="5503"/>
      <w:bookmarkEnd w:id="5504"/>
    </w:p>
    <w:p w14:paraId="0A2FFFA9" w14:textId="47B1AAFA" w:rsidR="000F73C1" w:rsidRPr="0079589D" w:rsidRDefault="000F73C1" w:rsidP="00F1630B">
      <w:pPr>
        <w:pStyle w:val="Heading4"/>
        <w:rPr>
          <w:lang w:eastAsia="zh-CN"/>
        </w:rPr>
      </w:pPr>
      <w:bookmarkStart w:id="5505" w:name="_CR17_1_13_1"/>
      <w:bookmarkStart w:id="5506" w:name="_Toc20153065"/>
      <w:bookmarkStart w:id="5507" w:name="_Toc27495730"/>
      <w:bookmarkStart w:id="5508" w:name="_Toc36109198"/>
      <w:bookmarkStart w:id="5509" w:name="_Toc45194986"/>
      <w:bookmarkStart w:id="5510" w:name="_Toc178199917"/>
      <w:bookmarkEnd w:id="5505"/>
      <w:r w:rsidRPr="0079589D">
        <w:rPr>
          <w:lang w:eastAsia="zh-CN"/>
        </w:rPr>
        <w:t>17.1.13.1</w:t>
      </w:r>
      <w:r w:rsidRPr="0079589D">
        <w:rPr>
          <w:lang w:eastAsia="zh-CN"/>
        </w:rPr>
        <w:tab/>
        <w:t>Message definition</w:t>
      </w:r>
      <w:bookmarkEnd w:id="5506"/>
      <w:bookmarkEnd w:id="5507"/>
      <w:bookmarkEnd w:id="5508"/>
      <w:bookmarkEnd w:id="5509"/>
      <w:bookmarkEnd w:id="5510"/>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11" w:name="_CRTable17_1_13_11"/>
      <w:r w:rsidRPr="0079589D">
        <w:t>Table </w:t>
      </w:r>
      <w:bookmarkEnd w:id="5511"/>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12" w:name="_CR17_1_14"/>
      <w:bookmarkStart w:id="5513" w:name="_Toc20153066"/>
      <w:bookmarkStart w:id="5514" w:name="_Toc27495731"/>
      <w:bookmarkStart w:id="5515" w:name="_Toc36109199"/>
      <w:bookmarkStart w:id="5516" w:name="_Toc45194987"/>
      <w:bookmarkStart w:id="5517" w:name="_Toc178199918"/>
      <w:bookmarkEnd w:id="5512"/>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513"/>
      <w:bookmarkEnd w:id="5514"/>
      <w:bookmarkEnd w:id="5515"/>
      <w:bookmarkEnd w:id="5516"/>
      <w:bookmarkEnd w:id="5517"/>
    </w:p>
    <w:p w14:paraId="2F64BCFC" w14:textId="2AF1AA42" w:rsidR="000F73C1" w:rsidRPr="0079589D" w:rsidRDefault="000F73C1" w:rsidP="00F1630B">
      <w:pPr>
        <w:pStyle w:val="Heading4"/>
        <w:rPr>
          <w:lang w:eastAsia="zh-CN"/>
        </w:rPr>
      </w:pPr>
      <w:bookmarkStart w:id="5518" w:name="_CR17_1_14_1"/>
      <w:bookmarkStart w:id="5519" w:name="_Toc20153067"/>
      <w:bookmarkStart w:id="5520" w:name="_Toc27495732"/>
      <w:bookmarkStart w:id="5521" w:name="_Toc36109200"/>
      <w:bookmarkStart w:id="5522" w:name="_Toc45194988"/>
      <w:bookmarkStart w:id="5523" w:name="_Toc178199919"/>
      <w:bookmarkEnd w:id="5518"/>
      <w:r w:rsidRPr="0079589D">
        <w:rPr>
          <w:lang w:eastAsia="zh-CN"/>
        </w:rPr>
        <w:t>17.1.14.1</w:t>
      </w:r>
      <w:r w:rsidRPr="0079589D">
        <w:rPr>
          <w:lang w:eastAsia="zh-CN"/>
        </w:rPr>
        <w:tab/>
        <w:t>Message definition</w:t>
      </w:r>
      <w:bookmarkEnd w:id="5519"/>
      <w:bookmarkEnd w:id="5520"/>
      <w:bookmarkEnd w:id="5521"/>
      <w:bookmarkEnd w:id="5522"/>
      <w:bookmarkEnd w:id="5523"/>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524" w:name="_CRTable17_1_14_11"/>
      <w:r w:rsidRPr="0079589D">
        <w:t>Table </w:t>
      </w:r>
      <w:bookmarkEnd w:id="5524"/>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525" w:name="_CR17_1_15"/>
      <w:bookmarkStart w:id="5526" w:name="_Toc20153068"/>
      <w:bookmarkStart w:id="5527" w:name="_Toc27495733"/>
      <w:bookmarkStart w:id="5528" w:name="_Toc36109201"/>
      <w:bookmarkStart w:id="5529" w:name="_Toc45194989"/>
      <w:bookmarkStart w:id="5530" w:name="_Toc178199920"/>
      <w:bookmarkEnd w:id="5525"/>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526"/>
      <w:bookmarkEnd w:id="5527"/>
      <w:bookmarkEnd w:id="5528"/>
      <w:bookmarkEnd w:id="5529"/>
      <w:bookmarkEnd w:id="5530"/>
    </w:p>
    <w:p w14:paraId="3E3031DF" w14:textId="4D06AD0E" w:rsidR="000F73C1" w:rsidRPr="0079589D" w:rsidRDefault="000F73C1" w:rsidP="00F1630B">
      <w:pPr>
        <w:pStyle w:val="Heading4"/>
        <w:rPr>
          <w:lang w:eastAsia="zh-CN"/>
        </w:rPr>
      </w:pPr>
      <w:bookmarkStart w:id="5531" w:name="_CR17_1_15_1"/>
      <w:bookmarkStart w:id="5532" w:name="_Toc20153069"/>
      <w:bookmarkStart w:id="5533" w:name="_Toc27495734"/>
      <w:bookmarkStart w:id="5534" w:name="_Toc36109202"/>
      <w:bookmarkStart w:id="5535" w:name="_Toc45194990"/>
      <w:bookmarkStart w:id="5536" w:name="_Toc178199921"/>
      <w:bookmarkEnd w:id="5531"/>
      <w:r w:rsidRPr="0079589D">
        <w:rPr>
          <w:lang w:eastAsia="zh-CN"/>
        </w:rPr>
        <w:t>17.1.15.1</w:t>
      </w:r>
      <w:r w:rsidRPr="0079589D">
        <w:rPr>
          <w:lang w:eastAsia="zh-CN"/>
        </w:rPr>
        <w:tab/>
        <w:t>Message definition</w:t>
      </w:r>
      <w:bookmarkEnd w:id="5532"/>
      <w:bookmarkEnd w:id="5533"/>
      <w:bookmarkEnd w:id="5534"/>
      <w:bookmarkEnd w:id="5535"/>
      <w:bookmarkEnd w:id="5536"/>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537" w:name="_CRTable17_1_15_11"/>
      <w:r w:rsidRPr="0079589D">
        <w:t>Table </w:t>
      </w:r>
      <w:bookmarkEnd w:id="5537"/>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538" w:name="_CR17_1_16"/>
      <w:bookmarkStart w:id="5539" w:name="_Toc20153070"/>
      <w:bookmarkStart w:id="5540" w:name="_Toc27495735"/>
      <w:bookmarkStart w:id="5541" w:name="_Toc36109203"/>
      <w:bookmarkStart w:id="5542" w:name="_Toc45194991"/>
      <w:bookmarkStart w:id="5543" w:name="_Toc178199922"/>
      <w:bookmarkEnd w:id="553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539"/>
      <w:bookmarkEnd w:id="5540"/>
      <w:bookmarkEnd w:id="5541"/>
      <w:bookmarkEnd w:id="5542"/>
      <w:bookmarkEnd w:id="5543"/>
    </w:p>
    <w:p w14:paraId="1A89E653" w14:textId="3289FCCA" w:rsidR="000F73C1" w:rsidRPr="0079589D" w:rsidRDefault="000F73C1" w:rsidP="00F1630B">
      <w:pPr>
        <w:pStyle w:val="Heading4"/>
        <w:rPr>
          <w:lang w:eastAsia="zh-CN"/>
        </w:rPr>
      </w:pPr>
      <w:bookmarkStart w:id="5544" w:name="_CR17_1_16_1"/>
      <w:bookmarkStart w:id="5545" w:name="_Toc20153071"/>
      <w:bookmarkStart w:id="5546" w:name="_Toc27495736"/>
      <w:bookmarkStart w:id="5547" w:name="_Toc36109204"/>
      <w:bookmarkStart w:id="5548" w:name="_Toc45194992"/>
      <w:bookmarkStart w:id="5549" w:name="_Toc178199923"/>
      <w:bookmarkEnd w:id="5544"/>
      <w:r w:rsidRPr="0079589D">
        <w:rPr>
          <w:lang w:eastAsia="zh-CN"/>
        </w:rPr>
        <w:t>17.1.16.1</w:t>
      </w:r>
      <w:r w:rsidRPr="0079589D">
        <w:rPr>
          <w:lang w:eastAsia="zh-CN"/>
        </w:rPr>
        <w:tab/>
        <w:t>Message definition</w:t>
      </w:r>
      <w:bookmarkEnd w:id="5545"/>
      <w:bookmarkEnd w:id="5546"/>
      <w:bookmarkEnd w:id="5547"/>
      <w:bookmarkEnd w:id="5548"/>
      <w:bookmarkEnd w:id="554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50" w:name="_CRTable17_1_16_11"/>
      <w:r w:rsidRPr="0079589D">
        <w:t>Table </w:t>
      </w:r>
      <w:bookmarkEnd w:id="5550"/>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51" w:name="_CR17_1_17"/>
      <w:bookmarkStart w:id="5552" w:name="_Toc20153072"/>
      <w:bookmarkStart w:id="5553" w:name="_Toc27495737"/>
      <w:bookmarkStart w:id="5554" w:name="_Toc36109205"/>
      <w:bookmarkStart w:id="5555" w:name="_Toc45194993"/>
      <w:bookmarkStart w:id="5556" w:name="_Toc178199924"/>
      <w:bookmarkEnd w:id="55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52"/>
      <w:bookmarkEnd w:id="5553"/>
      <w:bookmarkEnd w:id="5554"/>
      <w:bookmarkEnd w:id="5555"/>
      <w:bookmarkEnd w:id="5556"/>
    </w:p>
    <w:p w14:paraId="171915E8" w14:textId="05208F9D" w:rsidR="000F73C1" w:rsidRPr="0079589D" w:rsidRDefault="000F73C1" w:rsidP="00F1630B">
      <w:pPr>
        <w:pStyle w:val="Heading4"/>
        <w:rPr>
          <w:lang w:eastAsia="zh-CN"/>
        </w:rPr>
      </w:pPr>
      <w:bookmarkStart w:id="5557" w:name="_CR17_1_17_1"/>
      <w:bookmarkStart w:id="5558" w:name="_Toc20153073"/>
      <w:bookmarkStart w:id="5559" w:name="_Toc27495738"/>
      <w:bookmarkStart w:id="5560" w:name="_Toc36109206"/>
      <w:bookmarkStart w:id="5561" w:name="_Toc45194994"/>
      <w:bookmarkStart w:id="5562" w:name="_Toc178199925"/>
      <w:bookmarkEnd w:id="5557"/>
      <w:r w:rsidRPr="0079589D">
        <w:rPr>
          <w:lang w:eastAsia="zh-CN"/>
        </w:rPr>
        <w:t>17.1.17.1</w:t>
      </w:r>
      <w:r w:rsidRPr="0079589D">
        <w:rPr>
          <w:lang w:eastAsia="zh-CN"/>
        </w:rPr>
        <w:tab/>
        <w:t>Message definition</w:t>
      </w:r>
      <w:bookmarkEnd w:id="5558"/>
      <w:bookmarkEnd w:id="5559"/>
      <w:bookmarkEnd w:id="5560"/>
      <w:bookmarkEnd w:id="5561"/>
      <w:bookmarkEnd w:id="5562"/>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63" w:name="_CRTable17_1_17_11"/>
      <w:r w:rsidRPr="0079589D">
        <w:t>Table </w:t>
      </w:r>
      <w:bookmarkEnd w:id="5563"/>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64" w:name="_CR17_1_18"/>
      <w:bookmarkStart w:id="5565" w:name="_Toc20153074"/>
      <w:bookmarkStart w:id="5566" w:name="_Toc27495739"/>
      <w:bookmarkStart w:id="5567" w:name="_Toc36109207"/>
      <w:bookmarkStart w:id="5568" w:name="_Toc45194995"/>
      <w:bookmarkStart w:id="5569" w:name="_Toc178199926"/>
      <w:bookmarkEnd w:id="5564"/>
      <w:r w:rsidRPr="0079589D">
        <w:rPr>
          <w:lang w:eastAsia="ko-KR"/>
        </w:rPr>
        <w:t>17.1.18</w:t>
      </w:r>
      <w:r w:rsidRPr="0079589D">
        <w:tab/>
        <w:t>GROUP CALL BROADCAST</w:t>
      </w:r>
      <w:r w:rsidRPr="0079589D">
        <w:rPr>
          <w:lang w:eastAsia="ko-KR"/>
        </w:rPr>
        <w:t xml:space="preserve"> message</w:t>
      </w:r>
      <w:bookmarkEnd w:id="5565"/>
      <w:bookmarkEnd w:id="5566"/>
      <w:bookmarkEnd w:id="5567"/>
      <w:bookmarkEnd w:id="5568"/>
      <w:bookmarkEnd w:id="5569"/>
    </w:p>
    <w:p w14:paraId="7D46CD9D" w14:textId="4EE44AFE" w:rsidR="000F73C1" w:rsidRPr="0079589D" w:rsidRDefault="000F73C1" w:rsidP="00F1630B">
      <w:pPr>
        <w:pStyle w:val="Heading4"/>
        <w:rPr>
          <w:lang w:eastAsia="zh-CN"/>
        </w:rPr>
      </w:pPr>
      <w:bookmarkStart w:id="5570" w:name="_CR17_1_18_1"/>
      <w:bookmarkStart w:id="5571" w:name="_Toc20153075"/>
      <w:bookmarkStart w:id="5572" w:name="_Toc27495740"/>
      <w:bookmarkStart w:id="5573" w:name="_Toc36109208"/>
      <w:bookmarkStart w:id="5574" w:name="_Toc45194996"/>
      <w:bookmarkStart w:id="5575" w:name="_Toc178199927"/>
      <w:bookmarkEnd w:id="5570"/>
      <w:r w:rsidRPr="0079589D">
        <w:rPr>
          <w:lang w:eastAsia="zh-CN"/>
        </w:rPr>
        <w:t>17.1.18.1</w:t>
      </w:r>
      <w:r w:rsidRPr="0079589D">
        <w:rPr>
          <w:lang w:eastAsia="zh-CN"/>
        </w:rPr>
        <w:tab/>
        <w:t>Message definition</w:t>
      </w:r>
      <w:bookmarkEnd w:id="5571"/>
      <w:bookmarkEnd w:id="5572"/>
      <w:bookmarkEnd w:id="5573"/>
      <w:bookmarkEnd w:id="5574"/>
      <w:bookmarkEnd w:id="5575"/>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76" w:name="_CRTable17_1_18_11"/>
      <w:r w:rsidRPr="0079589D">
        <w:t>Table </w:t>
      </w:r>
      <w:bookmarkEnd w:id="5576"/>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77" w:name="_CR17_1_19"/>
      <w:bookmarkStart w:id="5578" w:name="_Toc20153076"/>
      <w:bookmarkStart w:id="5579" w:name="_Toc27495741"/>
      <w:bookmarkStart w:id="5580" w:name="_Toc36109209"/>
      <w:bookmarkStart w:id="5581" w:name="_Toc45194997"/>
      <w:bookmarkStart w:id="5582" w:name="_Toc178199928"/>
      <w:bookmarkEnd w:id="557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78"/>
      <w:bookmarkEnd w:id="5579"/>
      <w:bookmarkEnd w:id="5580"/>
      <w:bookmarkEnd w:id="5581"/>
      <w:bookmarkEnd w:id="5582"/>
    </w:p>
    <w:p w14:paraId="25457911" w14:textId="0E6C4C83" w:rsidR="000F73C1" w:rsidRPr="0079589D" w:rsidRDefault="000F73C1" w:rsidP="00F1630B">
      <w:pPr>
        <w:pStyle w:val="Heading4"/>
        <w:rPr>
          <w:lang w:eastAsia="zh-CN"/>
        </w:rPr>
      </w:pPr>
      <w:bookmarkStart w:id="5583" w:name="_CR17_1_19_1"/>
      <w:bookmarkStart w:id="5584" w:name="_Toc20153077"/>
      <w:bookmarkStart w:id="5585" w:name="_Toc27495742"/>
      <w:bookmarkStart w:id="5586" w:name="_Toc36109210"/>
      <w:bookmarkStart w:id="5587" w:name="_Toc45194998"/>
      <w:bookmarkStart w:id="5588" w:name="_Toc178199929"/>
      <w:bookmarkEnd w:id="5583"/>
      <w:r w:rsidRPr="0079589D">
        <w:rPr>
          <w:lang w:eastAsia="zh-CN"/>
        </w:rPr>
        <w:t>17.1.19.1</w:t>
      </w:r>
      <w:r w:rsidRPr="0079589D">
        <w:rPr>
          <w:lang w:eastAsia="zh-CN"/>
        </w:rPr>
        <w:tab/>
        <w:t>Message definition</w:t>
      </w:r>
      <w:bookmarkEnd w:id="5584"/>
      <w:bookmarkEnd w:id="5585"/>
      <w:bookmarkEnd w:id="5586"/>
      <w:bookmarkEnd w:id="5587"/>
      <w:bookmarkEnd w:id="5588"/>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89" w:name="_CRTable17_1_19_11"/>
      <w:r w:rsidRPr="0079589D">
        <w:t>Table </w:t>
      </w:r>
      <w:bookmarkEnd w:id="5589"/>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90" w:name="_CR17_1_20"/>
      <w:bookmarkStart w:id="5591" w:name="_Toc20153078"/>
      <w:bookmarkStart w:id="5592" w:name="_Toc27495743"/>
      <w:bookmarkStart w:id="5593" w:name="_Toc36109211"/>
      <w:bookmarkStart w:id="5594" w:name="_Toc45194999"/>
      <w:bookmarkStart w:id="5595" w:name="_Toc178199930"/>
      <w:bookmarkEnd w:id="5590"/>
      <w:r w:rsidRPr="006F1DFB">
        <w:rPr>
          <w:rFonts w:eastAsia="Calibri"/>
        </w:rPr>
        <w:t>17.1.20</w:t>
      </w:r>
      <w:r w:rsidRPr="006F1DFB">
        <w:rPr>
          <w:rFonts w:eastAsia="Calibri"/>
        </w:rPr>
        <w:tab/>
        <w:t>PRIVATE REMOTE VIDEO PUSH REQUEST message</w:t>
      </w:r>
      <w:bookmarkEnd w:id="5591"/>
      <w:bookmarkEnd w:id="5592"/>
      <w:bookmarkEnd w:id="5593"/>
      <w:bookmarkEnd w:id="5594"/>
      <w:bookmarkEnd w:id="5595"/>
    </w:p>
    <w:p w14:paraId="3387C4B3" w14:textId="53F410D0" w:rsidR="00251EBF" w:rsidRDefault="00251EBF" w:rsidP="00F1630B">
      <w:pPr>
        <w:pStyle w:val="Heading4"/>
        <w:rPr>
          <w:b/>
          <w:i/>
          <w:lang w:eastAsia="zh-CN"/>
        </w:rPr>
      </w:pPr>
      <w:bookmarkStart w:id="5596" w:name="_CR17_1_20_1"/>
      <w:bookmarkStart w:id="5597" w:name="_Toc20153079"/>
      <w:bookmarkStart w:id="5598" w:name="_Toc27495744"/>
      <w:bookmarkStart w:id="5599" w:name="_Toc36109212"/>
      <w:bookmarkStart w:id="5600" w:name="_Toc45195000"/>
      <w:bookmarkStart w:id="5601" w:name="_Toc178199931"/>
      <w:bookmarkEnd w:id="5596"/>
      <w:r>
        <w:rPr>
          <w:lang w:eastAsia="zh-CN"/>
        </w:rPr>
        <w:t>17.1.20</w:t>
      </w:r>
      <w:r w:rsidRPr="001A18D6">
        <w:rPr>
          <w:lang w:eastAsia="zh-CN"/>
        </w:rPr>
        <w:t>.1</w:t>
      </w:r>
      <w:r w:rsidRPr="001A18D6">
        <w:rPr>
          <w:lang w:eastAsia="zh-CN"/>
        </w:rPr>
        <w:tab/>
        <w:t>Message definition</w:t>
      </w:r>
      <w:bookmarkEnd w:id="5597"/>
      <w:bookmarkEnd w:id="5598"/>
      <w:bookmarkEnd w:id="5599"/>
      <w:bookmarkEnd w:id="5600"/>
      <w:bookmarkEnd w:id="5601"/>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02" w:name="_CRTable17_1_20_11"/>
      <w:r w:rsidRPr="001A18D6">
        <w:t>Table </w:t>
      </w:r>
      <w:bookmarkEnd w:id="5602"/>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03" w:name="_CR17_1_21"/>
      <w:bookmarkStart w:id="5604" w:name="_Toc20153080"/>
      <w:bookmarkStart w:id="5605" w:name="_Toc27495745"/>
      <w:bookmarkStart w:id="5606" w:name="_Toc36109213"/>
      <w:bookmarkStart w:id="5607" w:name="_Toc45195001"/>
      <w:bookmarkStart w:id="5608" w:name="_Toc178199932"/>
      <w:bookmarkEnd w:id="5603"/>
      <w:r w:rsidRPr="006F1DFB">
        <w:rPr>
          <w:rFonts w:eastAsia="Calibri"/>
        </w:rPr>
        <w:t>17.1.21</w:t>
      </w:r>
      <w:r w:rsidRPr="006F1DFB">
        <w:rPr>
          <w:rFonts w:eastAsia="Calibri"/>
        </w:rPr>
        <w:tab/>
        <w:t>GROUP REMOTE VIDEO PUSH REQUEST message</w:t>
      </w:r>
      <w:bookmarkEnd w:id="5604"/>
      <w:bookmarkEnd w:id="5605"/>
      <w:bookmarkEnd w:id="5606"/>
      <w:bookmarkEnd w:id="5607"/>
      <w:bookmarkEnd w:id="5608"/>
    </w:p>
    <w:p w14:paraId="279B3C47" w14:textId="11C39473" w:rsidR="00251EBF" w:rsidRDefault="00251EBF" w:rsidP="00F1630B">
      <w:pPr>
        <w:pStyle w:val="Heading4"/>
        <w:rPr>
          <w:b/>
          <w:i/>
          <w:lang w:eastAsia="zh-CN"/>
        </w:rPr>
      </w:pPr>
      <w:bookmarkStart w:id="5609" w:name="_CR17_1_21_1"/>
      <w:bookmarkStart w:id="5610" w:name="_Toc20153081"/>
      <w:bookmarkStart w:id="5611" w:name="_Toc27495746"/>
      <w:bookmarkStart w:id="5612" w:name="_Toc36109214"/>
      <w:bookmarkStart w:id="5613" w:name="_Toc45195002"/>
      <w:bookmarkStart w:id="5614" w:name="_Toc178199933"/>
      <w:bookmarkEnd w:id="560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10"/>
      <w:bookmarkEnd w:id="5611"/>
      <w:bookmarkEnd w:id="5612"/>
      <w:bookmarkEnd w:id="5613"/>
      <w:bookmarkEnd w:id="5614"/>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615" w:name="_CRTable17_1_21_11"/>
      <w:r w:rsidRPr="001A18D6">
        <w:t>Table </w:t>
      </w:r>
      <w:bookmarkEnd w:id="5615"/>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616" w:name="_CR17_1_22"/>
      <w:bookmarkStart w:id="5617" w:name="_Toc20153082"/>
      <w:bookmarkStart w:id="5618" w:name="_Toc27495747"/>
      <w:bookmarkStart w:id="5619" w:name="_Toc36109215"/>
      <w:bookmarkStart w:id="5620" w:name="_Toc45195003"/>
      <w:bookmarkStart w:id="5621" w:name="_Toc178199934"/>
      <w:bookmarkEnd w:id="5616"/>
      <w:r w:rsidRPr="006F1DFB">
        <w:rPr>
          <w:rFonts w:eastAsia="Calibri"/>
        </w:rPr>
        <w:t>17.1.22</w:t>
      </w:r>
      <w:r w:rsidRPr="006F1DFB">
        <w:rPr>
          <w:rFonts w:eastAsia="Calibri"/>
        </w:rPr>
        <w:tab/>
        <w:t>VIDEO PUSH TRYING RESPONSE message</w:t>
      </w:r>
      <w:bookmarkEnd w:id="5617"/>
      <w:bookmarkEnd w:id="5618"/>
      <w:bookmarkEnd w:id="5619"/>
      <w:bookmarkEnd w:id="5620"/>
      <w:bookmarkEnd w:id="5621"/>
    </w:p>
    <w:p w14:paraId="1188B860" w14:textId="688A7239" w:rsidR="00251EBF" w:rsidRDefault="00251EBF" w:rsidP="00F1630B">
      <w:pPr>
        <w:pStyle w:val="Heading4"/>
        <w:rPr>
          <w:b/>
          <w:i/>
          <w:lang w:eastAsia="zh-CN"/>
        </w:rPr>
      </w:pPr>
      <w:bookmarkStart w:id="5622" w:name="_CR17_1_22_1"/>
      <w:bookmarkStart w:id="5623" w:name="_Toc20153083"/>
      <w:bookmarkStart w:id="5624" w:name="_Toc27495748"/>
      <w:bookmarkStart w:id="5625" w:name="_Toc36109216"/>
      <w:bookmarkStart w:id="5626" w:name="_Toc45195004"/>
      <w:bookmarkStart w:id="5627" w:name="_Toc178199935"/>
      <w:bookmarkEnd w:id="5622"/>
      <w:r>
        <w:rPr>
          <w:lang w:eastAsia="zh-CN"/>
        </w:rPr>
        <w:t>17.1.22</w:t>
      </w:r>
      <w:r w:rsidRPr="001A18D6">
        <w:rPr>
          <w:lang w:eastAsia="zh-CN"/>
        </w:rPr>
        <w:t>.1</w:t>
      </w:r>
      <w:r w:rsidRPr="001A18D6">
        <w:rPr>
          <w:lang w:eastAsia="zh-CN"/>
        </w:rPr>
        <w:tab/>
        <w:t xml:space="preserve">Message </w:t>
      </w:r>
      <w:r w:rsidRPr="001A0A91">
        <w:t>definition</w:t>
      </w:r>
      <w:bookmarkEnd w:id="5623"/>
      <w:bookmarkEnd w:id="5624"/>
      <w:bookmarkEnd w:id="5625"/>
      <w:bookmarkEnd w:id="5626"/>
      <w:bookmarkEnd w:id="5627"/>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628" w:name="_CRTable17_1_22_11"/>
      <w:r w:rsidRPr="001A18D6">
        <w:t>Table </w:t>
      </w:r>
      <w:bookmarkEnd w:id="5628"/>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629" w:name="_CR17_1_23"/>
      <w:bookmarkStart w:id="5630" w:name="_Toc20153084"/>
      <w:bookmarkStart w:id="5631" w:name="_Toc27495749"/>
      <w:bookmarkStart w:id="5632" w:name="_Toc36109217"/>
      <w:bookmarkStart w:id="5633" w:name="_Toc45195005"/>
      <w:bookmarkStart w:id="5634" w:name="_Toc178199936"/>
      <w:bookmarkEnd w:id="5629"/>
      <w:r w:rsidRPr="006F1DFB">
        <w:rPr>
          <w:rFonts w:eastAsia="Calibri"/>
        </w:rPr>
        <w:t>17.1.23</w:t>
      </w:r>
      <w:r w:rsidRPr="006F1DFB">
        <w:rPr>
          <w:rFonts w:eastAsia="Calibri"/>
        </w:rPr>
        <w:tab/>
        <w:t>NOTIFY VIDEO PUSH message</w:t>
      </w:r>
      <w:bookmarkEnd w:id="5630"/>
      <w:bookmarkEnd w:id="5631"/>
      <w:bookmarkEnd w:id="5632"/>
      <w:bookmarkEnd w:id="5633"/>
      <w:bookmarkEnd w:id="5634"/>
    </w:p>
    <w:p w14:paraId="3BB7C5DF" w14:textId="3BCE6965" w:rsidR="00251EBF" w:rsidRDefault="00251EBF" w:rsidP="00F1630B">
      <w:pPr>
        <w:pStyle w:val="Heading4"/>
        <w:rPr>
          <w:b/>
          <w:i/>
          <w:lang w:eastAsia="zh-CN"/>
        </w:rPr>
      </w:pPr>
      <w:bookmarkStart w:id="5635" w:name="_CR17_1_23_1"/>
      <w:bookmarkStart w:id="5636" w:name="_Toc20153085"/>
      <w:bookmarkStart w:id="5637" w:name="_Toc27495750"/>
      <w:bookmarkStart w:id="5638" w:name="_Toc36109218"/>
      <w:bookmarkStart w:id="5639" w:name="_Toc45195006"/>
      <w:bookmarkStart w:id="5640" w:name="_Toc178199937"/>
      <w:bookmarkEnd w:id="5635"/>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636"/>
      <w:bookmarkEnd w:id="5637"/>
      <w:bookmarkEnd w:id="5638"/>
      <w:bookmarkEnd w:id="5639"/>
      <w:bookmarkEnd w:id="5640"/>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641" w:name="_CRTable17_1_23_11"/>
      <w:r w:rsidRPr="001A18D6">
        <w:t>Table </w:t>
      </w:r>
      <w:bookmarkEnd w:id="5641"/>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42" w:name="_CR17_2"/>
      <w:bookmarkStart w:id="5643" w:name="_Toc20153086"/>
      <w:bookmarkStart w:id="5644" w:name="_Toc27495751"/>
      <w:bookmarkStart w:id="5645" w:name="_Toc36109219"/>
      <w:bookmarkStart w:id="5646" w:name="_Toc45195007"/>
      <w:bookmarkStart w:id="5647" w:name="_Toc178199938"/>
      <w:bookmarkEnd w:id="5642"/>
      <w:r w:rsidRPr="0079589D">
        <w:t>17.2</w:t>
      </w:r>
      <w:r w:rsidRPr="0079589D">
        <w:tab/>
        <w:t>General message format and information elements coding</w:t>
      </w:r>
      <w:bookmarkEnd w:id="5643"/>
      <w:bookmarkEnd w:id="5644"/>
      <w:bookmarkEnd w:id="5645"/>
      <w:bookmarkEnd w:id="5646"/>
      <w:bookmarkEnd w:id="5647"/>
    </w:p>
    <w:p w14:paraId="52E308DC" w14:textId="791923F1" w:rsidR="000F73C1" w:rsidRPr="0079589D" w:rsidRDefault="000F73C1" w:rsidP="00F1630B">
      <w:pPr>
        <w:pStyle w:val="Heading3"/>
        <w:rPr>
          <w:lang w:eastAsia="ko-KR"/>
        </w:rPr>
      </w:pPr>
      <w:bookmarkStart w:id="5648" w:name="_CR17_2_1"/>
      <w:bookmarkStart w:id="5649" w:name="_Toc20153087"/>
      <w:bookmarkStart w:id="5650" w:name="_Toc27495752"/>
      <w:bookmarkStart w:id="5651" w:name="_Toc36109220"/>
      <w:bookmarkStart w:id="5652" w:name="_Toc45195008"/>
      <w:bookmarkStart w:id="5653" w:name="_Toc178199939"/>
      <w:bookmarkEnd w:id="5648"/>
      <w:r w:rsidRPr="0079589D">
        <w:t>17.2.1</w:t>
      </w:r>
      <w:r w:rsidRPr="0079589D">
        <w:rPr>
          <w:lang w:eastAsia="ko-KR"/>
        </w:rPr>
        <w:tab/>
        <w:t>General</w:t>
      </w:r>
      <w:bookmarkEnd w:id="5649"/>
      <w:bookmarkEnd w:id="5650"/>
      <w:bookmarkEnd w:id="5651"/>
      <w:bookmarkEnd w:id="5652"/>
      <w:bookmarkEnd w:id="5653"/>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54" w:name="_CRFigure17_2_11"/>
      <w:r w:rsidRPr="0079589D">
        <w:rPr>
          <w:lang w:eastAsia="zh-CN"/>
        </w:rPr>
        <w:t>Figure </w:t>
      </w:r>
      <w:bookmarkEnd w:id="5654"/>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55" w:name="_PERM_MCCTEMPBM_CRPT85200013___7"/>
            <w:bookmarkEnd w:id="5655"/>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56" w:name="_CRFigure17_2_12"/>
      <w:r w:rsidRPr="0079589D">
        <w:rPr>
          <w:lang w:eastAsia="zh-CN"/>
        </w:rPr>
        <w:t>Figure </w:t>
      </w:r>
      <w:bookmarkEnd w:id="5656"/>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57" w:name="_CR17_2_2"/>
      <w:bookmarkStart w:id="5658" w:name="_Toc20153088"/>
      <w:bookmarkStart w:id="5659" w:name="_Toc27495753"/>
      <w:bookmarkStart w:id="5660" w:name="_Toc36109221"/>
      <w:bookmarkStart w:id="5661" w:name="_Toc45195009"/>
      <w:bookmarkStart w:id="5662" w:name="_Toc178199940"/>
      <w:bookmarkEnd w:id="5657"/>
      <w:r w:rsidRPr="0079589D">
        <w:t>17.2.2</w:t>
      </w:r>
      <w:r w:rsidRPr="0079589D">
        <w:rPr>
          <w:lang w:eastAsia="ko-KR"/>
        </w:rPr>
        <w:tab/>
        <w:t>Message type</w:t>
      </w:r>
      <w:bookmarkEnd w:id="5658"/>
      <w:bookmarkEnd w:id="5659"/>
      <w:bookmarkEnd w:id="5660"/>
      <w:bookmarkEnd w:id="5661"/>
      <w:bookmarkEnd w:id="5662"/>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63" w:name="_CRTable17_2_21"/>
      <w:r w:rsidRPr="0079589D">
        <w:t>Table </w:t>
      </w:r>
      <w:bookmarkEnd w:id="5663"/>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64"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64"/>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65"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65"/>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66" w:name="_CR17_2_3"/>
      <w:bookmarkStart w:id="5667" w:name="_Toc20153089"/>
      <w:bookmarkStart w:id="5668" w:name="_Toc27495754"/>
      <w:bookmarkStart w:id="5669" w:name="_Toc36109222"/>
      <w:bookmarkStart w:id="5670" w:name="_Toc45195010"/>
      <w:bookmarkStart w:id="5671" w:name="_Toc178199941"/>
      <w:bookmarkEnd w:id="5666"/>
      <w:r w:rsidRPr="0079589D">
        <w:t>17.2.3</w:t>
      </w:r>
      <w:r w:rsidRPr="0079589D">
        <w:tab/>
        <w:t>Call identifier</w:t>
      </w:r>
      <w:bookmarkEnd w:id="5667"/>
      <w:bookmarkEnd w:id="5668"/>
      <w:bookmarkEnd w:id="5669"/>
      <w:bookmarkEnd w:id="5670"/>
      <w:bookmarkEnd w:id="5671"/>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72"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73" w:name="_PERM_MCCTEMPBM_CRPT85200014___7"/>
            <w:bookmarkEnd w:id="5673"/>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72"/>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74" w:name="_CRFigure17_2_31"/>
      <w:r w:rsidRPr="0079589D">
        <w:t>Figure </w:t>
      </w:r>
      <w:bookmarkEnd w:id="5674"/>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75" w:name="_CRTable17_2_31"/>
      <w:r w:rsidRPr="0079589D">
        <w:t>Table </w:t>
      </w:r>
      <w:bookmarkEnd w:id="5675"/>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76" w:name="_CR17_2_4"/>
      <w:bookmarkStart w:id="5677" w:name="_Toc20153090"/>
      <w:bookmarkStart w:id="5678" w:name="_Toc27495755"/>
      <w:bookmarkStart w:id="5679" w:name="_Toc36109223"/>
      <w:bookmarkStart w:id="5680" w:name="_Toc45195011"/>
      <w:bookmarkStart w:id="5681" w:name="_Toc178199942"/>
      <w:bookmarkEnd w:id="5676"/>
      <w:r w:rsidRPr="0079589D">
        <w:t>17.2.4</w:t>
      </w:r>
      <w:r w:rsidRPr="0079589D">
        <w:tab/>
        <w:t>Refresh interval</w:t>
      </w:r>
      <w:bookmarkEnd w:id="5677"/>
      <w:bookmarkEnd w:id="5678"/>
      <w:bookmarkEnd w:id="5679"/>
      <w:bookmarkEnd w:id="5680"/>
      <w:bookmarkEnd w:id="5681"/>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82" w:name="_CRTable17_2_41"/>
      <w:r w:rsidRPr="0079589D">
        <w:t>Table </w:t>
      </w:r>
      <w:bookmarkEnd w:id="5682"/>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83" w:name="_CR17_2_5"/>
      <w:bookmarkStart w:id="5684" w:name="_Toc20153091"/>
      <w:bookmarkStart w:id="5685" w:name="_Toc27495756"/>
      <w:bookmarkStart w:id="5686" w:name="_Toc36109224"/>
      <w:bookmarkStart w:id="5687" w:name="_Toc45195012"/>
      <w:bookmarkStart w:id="5688" w:name="_Toc178199943"/>
      <w:bookmarkEnd w:id="5683"/>
      <w:r w:rsidRPr="0079589D">
        <w:t>17.2.5</w:t>
      </w:r>
      <w:r w:rsidRPr="0079589D">
        <w:tab/>
        <w:t>MCVideo group ID</w:t>
      </w:r>
      <w:bookmarkEnd w:id="5684"/>
      <w:bookmarkEnd w:id="5685"/>
      <w:bookmarkEnd w:id="5686"/>
      <w:bookmarkEnd w:id="5687"/>
      <w:bookmarkEnd w:id="5688"/>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689" w:name="_CRTable17_2_51"/>
      <w:r w:rsidRPr="0079589D">
        <w:t>Table </w:t>
      </w:r>
      <w:bookmarkEnd w:id="5689"/>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90"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91" w:name="MCCQCTEMPBM_00000129"/>
            <w:bookmarkEnd w:id="5690"/>
          </w:p>
        </w:tc>
      </w:tr>
      <w:bookmarkEnd w:id="5691"/>
    </w:tbl>
    <w:p w14:paraId="71CC2CBA" w14:textId="77777777" w:rsidR="000F73C1" w:rsidRPr="0079589D" w:rsidRDefault="000F73C1" w:rsidP="000F73C1"/>
    <w:p w14:paraId="40DCD63A" w14:textId="26606A59" w:rsidR="000F73C1" w:rsidRPr="0079589D" w:rsidRDefault="000F73C1" w:rsidP="00F1630B">
      <w:pPr>
        <w:pStyle w:val="Heading3"/>
      </w:pPr>
      <w:bookmarkStart w:id="5692" w:name="_CR17_2_6"/>
      <w:bookmarkStart w:id="5693" w:name="_Toc20153092"/>
      <w:bookmarkStart w:id="5694" w:name="_Toc27495757"/>
      <w:bookmarkStart w:id="5695" w:name="_Toc36109225"/>
      <w:bookmarkStart w:id="5696" w:name="_Toc45195013"/>
      <w:bookmarkStart w:id="5697" w:name="_Toc178199944"/>
      <w:bookmarkEnd w:id="5692"/>
      <w:r w:rsidRPr="0079589D">
        <w:t>17.2.6</w:t>
      </w:r>
      <w:r w:rsidRPr="0079589D">
        <w:tab/>
        <w:t>SDP</w:t>
      </w:r>
      <w:bookmarkEnd w:id="5693"/>
      <w:bookmarkEnd w:id="5694"/>
      <w:bookmarkEnd w:id="5695"/>
      <w:bookmarkEnd w:id="5696"/>
      <w:bookmarkEnd w:id="5697"/>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98" w:name="_CRFigure17_2_61"/>
      <w:r w:rsidRPr="0079589D">
        <w:t>Figure </w:t>
      </w:r>
      <w:bookmarkEnd w:id="5698"/>
      <w:r w:rsidRPr="0079589D">
        <w:t>17.2.6-1: SDP information element</w:t>
      </w:r>
    </w:p>
    <w:p w14:paraId="6CF27D13" w14:textId="77777777" w:rsidR="000F73C1" w:rsidRPr="0079589D" w:rsidRDefault="000F73C1" w:rsidP="000F73C1">
      <w:pPr>
        <w:pStyle w:val="TH"/>
      </w:pPr>
      <w:bookmarkStart w:id="5699" w:name="_CRTable17_2_61"/>
      <w:r w:rsidRPr="0079589D">
        <w:t>Table </w:t>
      </w:r>
      <w:bookmarkEnd w:id="5699"/>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00" w:name="MCCQCTEMPBM_00000130"/>
          </w:p>
        </w:tc>
      </w:tr>
      <w:bookmarkEnd w:id="5700"/>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01" w:name="MCCQCTEMPBM_00000131"/>
          </w:p>
        </w:tc>
      </w:tr>
      <w:bookmarkEnd w:id="5701"/>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02" w:name="_CR17_2_7"/>
      <w:bookmarkStart w:id="5703" w:name="_Toc20153093"/>
      <w:bookmarkStart w:id="5704" w:name="_Toc27495758"/>
      <w:bookmarkStart w:id="5705" w:name="_Toc36109226"/>
      <w:bookmarkStart w:id="5706" w:name="_Toc45195014"/>
      <w:bookmarkStart w:id="5707" w:name="_Toc178199945"/>
      <w:bookmarkEnd w:id="5702"/>
      <w:r w:rsidRPr="0079589D">
        <w:t>17.2.7</w:t>
      </w:r>
      <w:r w:rsidRPr="0079589D">
        <w:rPr>
          <w:lang w:eastAsia="ko-KR"/>
        </w:rPr>
        <w:tab/>
        <w:t>Commencement mode</w:t>
      </w:r>
      <w:bookmarkEnd w:id="5703"/>
      <w:bookmarkEnd w:id="5704"/>
      <w:bookmarkEnd w:id="5705"/>
      <w:bookmarkEnd w:id="5706"/>
      <w:bookmarkEnd w:id="5707"/>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08" w:name="_CRTable17_2_71"/>
      <w:r w:rsidRPr="0079589D">
        <w:t>Table </w:t>
      </w:r>
      <w:bookmarkEnd w:id="5708"/>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0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0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10" w:name="_CR17_2_8"/>
      <w:bookmarkStart w:id="5711" w:name="_Toc20153094"/>
      <w:bookmarkStart w:id="5712" w:name="_Toc27495759"/>
      <w:bookmarkStart w:id="5713" w:name="_Toc36109227"/>
      <w:bookmarkStart w:id="5714" w:name="_Toc45195015"/>
      <w:bookmarkStart w:id="5715" w:name="_Toc178199946"/>
      <w:bookmarkEnd w:id="5710"/>
      <w:r w:rsidRPr="0079589D">
        <w:t>17.2.</w:t>
      </w:r>
      <w:r w:rsidRPr="0079589D">
        <w:rPr>
          <w:lang w:eastAsia="ko-KR"/>
        </w:rPr>
        <w:t>8</w:t>
      </w:r>
      <w:r w:rsidRPr="0079589D">
        <w:tab/>
        <w:t>Reason</w:t>
      </w:r>
      <w:bookmarkEnd w:id="5711"/>
      <w:bookmarkEnd w:id="5712"/>
      <w:bookmarkEnd w:id="5713"/>
      <w:bookmarkEnd w:id="5714"/>
      <w:bookmarkEnd w:id="5715"/>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716" w:name="_CRFigure17_2_81"/>
      <w:r w:rsidRPr="0079589D">
        <w:t>Figure </w:t>
      </w:r>
      <w:bookmarkEnd w:id="5716"/>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717" w:name="_CRTable17_2_81"/>
      <w:r w:rsidRPr="0079589D">
        <w:t xml:space="preserve">Table </w:t>
      </w:r>
      <w:bookmarkEnd w:id="5717"/>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718"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718"/>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719"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719"/>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720" w:name="_CR17_2_9"/>
      <w:bookmarkStart w:id="5721" w:name="_Toc20153095"/>
      <w:bookmarkStart w:id="5722" w:name="_Toc27495760"/>
      <w:bookmarkStart w:id="5723" w:name="_Toc36109228"/>
      <w:bookmarkStart w:id="5724" w:name="_Toc45195016"/>
      <w:bookmarkStart w:id="5725" w:name="_Toc178199947"/>
      <w:bookmarkEnd w:id="5720"/>
      <w:r w:rsidRPr="0079589D">
        <w:t>17.2.9</w:t>
      </w:r>
      <w:r w:rsidRPr="0079589D">
        <w:tab/>
        <w:t>Confirm</w:t>
      </w:r>
      <w:r w:rsidRPr="0079589D">
        <w:rPr>
          <w:lang w:eastAsia="zh-CN"/>
        </w:rPr>
        <w:t xml:space="preserve"> mode indication</w:t>
      </w:r>
      <w:bookmarkEnd w:id="5721"/>
      <w:bookmarkEnd w:id="5722"/>
      <w:bookmarkEnd w:id="5723"/>
      <w:bookmarkEnd w:id="5724"/>
      <w:bookmarkEnd w:id="5725"/>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726" w:name="_CRFigure17_2_91"/>
      <w:r w:rsidRPr="0062154F">
        <w:rPr>
          <w:lang w:val="fr-FR"/>
        </w:rPr>
        <w:t>Figure </w:t>
      </w:r>
      <w:bookmarkEnd w:id="5726"/>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727" w:name="_CR17_2_10"/>
      <w:bookmarkStart w:id="5728" w:name="_Toc20153096"/>
      <w:bookmarkStart w:id="5729" w:name="_Toc27495761"/>
      <w:bookmarkStart w:id="5730" w:name="_Toc36109229"/>
      <w:bookmarkStart w:id="5731" w:name="_Toc45195017"/>
      <w:bookmarkStart w:id="5732" w:name="_Toc178199948"/>
      <w:bookmarkEnd w:id="5727"/>
      <w:r w:rsidRPr="0079589D">
        <w:t>17.2.10</w:t>
      </w:r>
      <w:r w:rsidRPr="0079589D">
        <w:tab/>
        <w:t>MCVideo user ID</w:t>
      </w:r>
      <w:bookmarkEnd w:id="5728"/>
      <w:bookmarkEnd w:id="5729"/>
      <w:bookmarkEnd w:id="5730"/>
      <w:bookmarkEnd w:id="5731"/>
      <w:bookmarkEnd w:id="5732"/>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733" w:name="_CRTable17_2_101"/>
      <w:r w:rsidRPr="0079589D">
        <w:t>Table </w:t>
      </w:r>
      <w:bookmarkEnd w:id="5733"/>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734"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735" w:name="MCCQCTEMPBM_00000136"/>
            <w:bookmarkEnd w:id="5734"/>
          </w:p>
        </w:tc>
      </w:tr>
      <w:bookmarkEnd w:id="5735"/>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736" w:name="_CR17_2_11"/>
      <w:bookmarkStart w:id="5737" w:name="_Toc20153097"/>
      <w:bookmarkStart w:id="5738" w:name="_Toc27495762"/>
      <w:bookmarkStart w:id="5739" w:name="_Toc36109230"/>
      <w:bookmarkStart w:id="5740" w:name="_Toc45195018"/>
      <w:bookmarkStart w:id="5741" w:name="_Toc178199949"/>
      <w:bookmarkEnd w:id="5736"/>
      <w:r w:rsidRPr="0079589D">
        <w:t>17.2.11</w:t>
      </w:r>
      <w:r w:rsidRPr="0079589D">
        <w:rPr>
          <w:lang w:eastAsia="ko-KR"/>
        </w:rPr>
        <w:tab/>
      </w:r>
      <w:r w:rsidRPr="0079589D">
        <w:t>Call type</w:t>
      </w:r>
      <w:bookmarkEnd w:id="5737"/>
      <w:bookmarkEnd w:id="5738"/>
      <w:bookmarkEnd w:id="5739"/>
      <w:bookmarkEnd w:id="5740"/>
      <w:bookmarkEnd w:id="5741"/>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42" w:name="_CRTable17_2_111"/>
      <w:r w:rsidRPr="0079589D">
        <w:t>Table </w:t>
      </w:r>
      <w:bookmarkEnd w:id="5742"/>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43"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43"/>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44"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45" w:name="MCCQCTEMPBM_00000139"/>
            <w:bookmarkEnd w:id="5744"/>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45"/>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46" w:name="_CR17_2_12"/>
      <w:bookmarkStart w:id="5747" w:name="_Toc20153098"/>
      <w:bookmarkStart w:id="5748" w:name="_Toc27495763"/>
      <w:bookmarkStart w:id="5749" w:name="_Toc36109231"/>
      <w:bookmarkStart w:id="5750" w:name="_Toc45195019"/>
      <w:bookmarkStart w:id="5751" w:name="_Toc178199950"/>
      <w:bookmarkEnd w:id="5746"/>
      <w:r w:rsidRPr="0079589D">
        <w:t>17.2.12</w:t>
      </w:r>
      <w:r w:rsidRPr="0079589D">
        <w:rPr>
          <w:lang w:eastAsia="ko-KR"/>
        </w:rPr>
        <w:tab/>
        <w:t xml:space="preserve">User </w:t>
      </w:r>
      <w:r w:rsidRPr="0079589D">
        <w:t>location</w:t>
      </w:r>
      <w:bookmarkEnd w:id="5747"/>
      <w:bookmarkEnd w:id="5748"/>
      <w:bookmarkEnd w:id="5749"/>
      <w:bookmarkEnd w:id="5750"/>
      <w:bookmarkEnd w:id="575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52" w:name="_CRTable17_2_121"/>
      <w:r w:rsidRPr="0079589D">
        <w:t>Table </w:t>
      </w:r>
      <w:bookmarkEnd w:id="5752"/>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53"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54" w:name="MCCQCTEMPBM_00000141"/>
            <w:bookmarkEnd w:id="5753"/>
          </w:p>
        </w:tc>
      </w:tr>
      <w:bookmarkEnd w:id="5754"/>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55" w:name="_CR17_2_13"/>
      <w:bookmarkStart w:id="5756" w:name="_Toc20153099"/>
      <w:bookmarkStart w:id="5757" w:name="_Toc27495764"/>
      <w:bookmarkStart w:id="5758" w:name="_Toc36109232"/>
      <w:bookmarkStart w:id="5759" w:name="_Toc45195020"/>
      <w:bookmarkStart w:id="5760" w:name="_Toc178199951"/>
      <w:bookmarkEnd w:id="5755"/>
      <w:r w:rsidRPr="0079589D">
        <w:t>17.2.13</w:t>
      </w:r>
      <w:r w:rsidRPr="0079589D">
        <w:rPr>
          <w:lang w:eastAsia="ko-KR"/>
        </w:rPr>
        <w:tab/>
      </w:r>
      <w:r w:rsidRPr="0079589D">
        <w:t>Organization</w:t>
      </w:r>
      <w:r w:rsidRPr="0079589D">
        <w:rPr>
          <w:lang w:eastAsia="ko-KR"/>
        </w:rPr>
        <w:t xml:space="preserve"> name</w:t>
      </w:r>
      <w:bookmarkEnd w:id="5756"/>
      <w:bookmarkEnd w:id="5757"/>
      <w:bookmarkEnd w:id="5758"/>
      <w:bookmarkEnd w:id="5759"/>
      <w:bookmarkEnd w:id="5760"/>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61" w:name="_CRTable17_2_131"/>
      <w:r w:rsidRPr="0079589D">
        <w:t>Table </w:t>
      </w:r>
      <w:bookmarkEnd w:id="5761"/>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62"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63" w:name="MCCQCTEMPBM_00000143"/>
            <w:bookmarkEnd w:id="5762"/>
          </w:p>
        </w:tc>
      </w:tr>
      <w:bookmarkEnd w:id="5763"/>
    </w:tbl>
    <w:p w14:paraId="3F2A7B32" w14:textId="77777777" w:rsidR="000F73C1" w:rsidRPr="0079589D" w:rsidRDefault="000F73C1" w:rsidP="000F73C1"/>
    <w:p w14:paraId="5BC51490" w14:textId="6768FAAC" w:rsidR="000F73C1" w:rsidRPr="0079589D" w:rsidRDefault="000F73C1" w:rsidP="00F1630B">
      <w:pPr>
        <w:pStyle w:val="Heading3"/>
      </w:pPr>
      <w:bookmarkStart w:id="5764" w:name="_CR17_2_14"/>
      <w:bookmarkStart w:id="5765" w:name="_Toc20153100"/>
      <w:bookmarkStart w:id="5766" w:name="_Toc27495765"/>
      <w:bookmarkStart w:id="5767" w:name="_Toc36109233"/>
      <w:bookmarkStart w:id="5768" w:name="_Toc45195021"/>
      <w:bookmarkStart w:id="5769" w:name="_Toc178199952"/>
      <w:bookmarkEnd w:id="5764"/>
      <w:r w:rsidRPr="0079589D">
        <w:t>17.2.14</w:t>
      </w:r>
      <w:r w:rsidRPr="0079589D">
        <w:tab/>
      </w:r>
      <w:r w:rsidRPr="0079589D">
        <w:rPr>
          <w:lang w:eastAsia="zh-CN"/>
        </w:rPr>
        <w:t>Call start time</w:t>
      </w:r>
      <w:bookmarkEnd w:id="5765"/>
      <w:bookmarkEnd w:id="5766"/>
      <w:bookmarkEnd w:id="5767"/>
      <w:bookmarkEnd w:id="5768"/>
      <w:bookmarkEnd w:id="5769"/>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70" w:name="_CRFigure17_2_141"/>
      <w:r w:rsidRPr="0079589D">
        <w:t>Figure </w:t>
      </w:r>
      <w:bookmarkEnd w:id="5770"/>
      <w:r w:rsidRPr="0079589D">
        <w:t>17.2.14-1: Call start time value</w:t>
      </w:r>
    </w:p>
    <w:p w14:paraId="6F0D9955" w14:textId="77777777" w:rsidR="000F73C1" w:rsidRPr="0079589D" w:rsidRDefault="000F73C1" w:rsidP="000F73C1">
      <w:pPr>
        <w:pStyle w:val="TH"/>
      </w:pPr>
      <w:bookmarkStart w:id="5771" w:name="_CRTable17_2_141"/>
      <w:r w:rsidRPr="0079589D">
        <w:t>Table </w:t>
      </w:r>
      <w:bookmarkEnd w:id="5771"/>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72" w:name="_CR17_2_15"/>
      <w:bookmarkStart w:id="5773" w:name="_Toc20153101"/>
      <w:bookmarkStart w:id="5774" w:name="_Toc27495766"/>
      <w:bookmarkStart w:id="5775" w:name="_Toc36109234"/>
      <w:bookmarkStart w:id="5776" w:name="_Toc45195022"/>
      <w:bookmarkStart w:id="5777" w:name="_Toc178199953"/>
      <w:bookmarkEnd w:id="5772"/>
      <w:r w:rsidRPr="0079589D">
        <w:t>17.2.15</w:t>
      </w:r>
      <w:r w:rsidRPr="0079589D">
        <w:tab/>
      </w:r>
      <w:r w:rsidRPr="0079589D">
        <w:rPr>
          <w:lang w:eastAsia="zh-CN"/>
        </w:rPr>
        <w:t>Last call type change time</w:t>
      </w:r>
      <w:bookmarkEnd w:id="5773"/>
      <w:bookmarkEnd w:id="5774"/>
      <w:bookmarkEnd w:id="5775"/>
      <w:bookmarkEnd w:id="5776"/>
      <w:bookmarkEnd w:id="5777"/>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78" w:name="_CRFigure17_2_151"/>
      <w:r w:rsidRPr="0079589D">
        <w:t>Figure </w:t>
      </w:r>
      <w:bookmarkEnd w:id="5778"/>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79" w:name="_CRTable17_2_151"/>
      <w:r w:rsidRPr="0079589D">
        <w:t>Table </w:t>
      </w:r>
      <w:bookmarkEnd w:id="5779"/>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80" w:name="_CR17_2_16"/>
      <w:bookmarkStart w:id="5781" w:name="_Toc20153102"/>
      <w:bookmarkStart w:id="5782" w:name="_Toc27495767"/>
      <w:bookmarkStart w:id="5783" w:name="_Toc36109235"/>
      <w:bookmarkStart w:id="5784" w:name="_Toc45195023"/>
      <w:bookmarkStart w:id="5785" w:name="_Toc178199954"/>
      <w:bookmarkEnd w:id="5780"/>
      <w:r w:rsidRPr="0079589D">
        <w:rPr>
          <w:lang w:eastAsia="zh-CN"/>
        </w:rPr>
        <w:t>17.2.16</w:t>
      </w:r>
      <w:r w:rsidRPr="0079589D">
        <w:rPr>
          <w:lang w:eastAsia="zh-CN"/>
        </w:rPr>
        <w:tab/>
        <w:t>Probe response</w:t>
      </w:r>
      <w:bookmarkEnd w:id="5781"/>
      <w:bookmarkEnd w:id="5782"/>
      <w:bookmarkEnd w:id="5783"/>
      <w:bookmarkEnd w:id="5784"/>
      <w:bookmarkEnd w:id="578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86" w:name="_CRFigure17_2_161"/>
      <w:r w:rsidRPr="0079589D">
        <w:t>Figure </w:t>
      </w:r>
      <w:bookmarkEnd w:id="5786"/>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87" w:name="_CR17_2_17"/>
      <w:bookmarkStart w:id="5788" w:name="_Toc20153103"/>
      <w:bookmarkStart w:id="5789" w:name="_Toc27495768"/>
      <w:bookmarkStart w:id="5790" w:name="_Toc36109236"/>
      <w:bookmarkStart w:id="5791" w:name="_Toc45195024"/>
      <w:bookmarkStart w:id="5792" w:name="_Toc178199955"/>
      <w:bookmarkEnd w:id="5787"/>
      <w:r>
        <w:t>17.2.1</w:t>
      </w:r>
      <w:r>
        <w:rPr>
          <w:lang w:val="en-US"/>
        </w:rPr>
        <w:t>7</w:t>
      </w:r>
      <w:r>
        <w:tab/>
      </w:r>
      <w:r>
        <w:rPr>
          <w:lang w:val="en-US"/>
        </w:rPr>
        <w:t xml:space="preserve">Video </w:t>
      </w:r>
      <w:r w:rsidRPr="00367E9A">
        <w:t>Information</w:t>
      </w:r>
      <w:bookmarkEnd w:id="5788"/>
      <w:bookmarkEnd w:id="5789"/>
      <w:bookmarkEnd w:id="5790"/>
      <w:bookmarkEnd w:id="5791"/>
      <w:bookmarkEnd w:id="5792"/>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793" w:name="_CRFigure17_2_171"/>
      <w:r>
        <w:t>Figure </w:t>
      </w:r>
      <w:bookmarkEnd w:id="5793"/>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94" w:name="_CRTable17_2_171"/>
      <w:r>
        <w:t>Table </w:t>
      </w:r>
      <w:bookmarkEnd w:id="5794"/>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95"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95"/>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96"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96"/>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97" w:name="_CRTable17_2_172"/>
      <w:r>
        <w:t>Table </w:t>
      </w:r>
      <w:bookmarkEnd w:id="5797"/>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98" w:name="MCCQCTEMPBM_00000146"/>
          </w:p>
        </w:tc>
      </w:tr>
      <w:bookmarkEnd w:id="5798"/>
    </w:tbl>
    <w:p w14:paraId="6CB93AB3" w14:textId="77777777" w:rsidR="000F73C1" w:rsidRDefault="000F73C1" w:rsidP="000F73C1"/>
    <w:p w14:paraId="190DC5C8" w14:textId="31DF1716" w:rsidR="00251EBF" w:rsidRPr="00367E9A" w:rsidRDefault="00251EBF" w:rsidP="00F1630B">
      <w:pPr>
        <w:pStyle w:val="Heading3"/>
      </w:pPr>
      <w:bookmarkStart w:id="5799" w:name="_CR17_2_18"/>
      <w:bookmarkStart w:id="5800" w:name="_Toc20153104"/>
      <w:bookmarkStart w:id="5801" w:name="_Toc27495769"/>
      <w:bookmarkStart w:id="5802" w:name="_Toc36109237"/>
      <w:bookmarkStart w:id="5803" w:name="_Toc45195025"/>
      <w:bookmarkStart w:id="5804" w:name="_Toc178199956"/>
      <w:bookmarkEnd w:id="5799"/>
      <w:r w:rsidRPr="00367E9A">
        <w:t>17.2.18</w:t>
      </w:r>
      <w:r w:rsidRPr="00367E9A">
        <w:tab/>
        <w:t>Result</w:t>
      </w:r>
      <w:bookmarkEnd w:id="5800"/>
      <w:bookmarkEnd w:id="5801"/>
      <w:bookmarkEnd w:id="5802"/>
      <w:bookmarkEnd w:id="5803"/>
      <w:bookmarkEnd w:id="5804"/>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05" w:name="_CRFigure17_2_181"/>
      <w:r w:rsidRPr="00367E9A">
        <w:t>Figure </w:t>
      </w:r>
      <w:bookmarkEnd w:id="5805"/>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06" w:name="_CRTable17_2_181"/>
      <w:r w:rsidRPr="00367E9A">
        <w:t xml:space="preserve">Table </w:t>
      </w:r>
      <w:bookmarkEnd w:id="5806"/>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07"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07"/>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08"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08"/>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09" w:name="_CR18"/>
      <w:bookmarkStart w:id="5810" w:name="_Toc20153105"/>
      <w:bookmarkStart w:id="5811" w:name="_Toc27495770"/>
      <w:bookmarkStart w:id="5812" w:name="_Toc36109238"/>
      <w:bookmarkStart w:id="5813" w:name="_Toc45195026"/>
      <w:bookmarkStart w:id="5814" w:name="_Toc178199957"/>
      <w:bookmarkEnd w:id="5809"/>
      <w:r w:rsidRPr="0073469F">
        <w:rPr>
          <w:noProof/>
        </w:rPr>
        <w:t>1</w:t>
      </w:r>
      <w:r>
        <w:rPr>
          <w:noProof/>
        </w:rPr>
        <w:t>8</w:t>
      </w:r>
      <w:r w:rsidRPr="0073469F">
        <w:rPr>
          <w:noProof/>
        </w:rPr>
        <w:tab/>
        <w:t>Location procedures</w:t>
      </w:r>
      <w:bookmarkEnd w:id="5810"/>
      <w:bookmarkEnd w:id="5811"/>
      <w:bookmarkEnd w:id="5812"/>
      <w:bookmarkEnd w:id="5813"/>
      <w:bookmarkEnd w:id="5814"/>
    </w:p>
    <w:p w14:paraId="7A5B9A91" w14:textId="4063D69C" w:rsidR="00D80019" w:rsidRPr="0073469F" w:rsidRDefault="00D80019" w:rsidP="00F1630B">
      <w:pPr>
        <w:pStyle w:val="Heading2"/>
        <w:rPr>
          <w:noProof/>
        </w:rPr>
      </w:pPr>
      <w:bookmarkStart w:id="5815" w:name="_CR18_1"/>
      <w:bookmarkStart w:id="5816" w:name="_Toc20153106"/>
      <w:bookmarkStart w:id="5817" w:name="_Toc27495771"/>
      <w:bookmarkStart w:id="5818" w:name="_Toc36109239"/>
      <w:bookmarkStart w:id="5819" w:name="_Toc45195027"/>
      <w:bookmarkStart w:id="5820" w:name="_Toc178199958"/>
      <w:bookmarkEnd w:id="5815"/>
      <w:r w:rsidRPr="0073469F">
        <w:rPr>
          <w:noProof/>
        </w:rPr>
        <w:t>1</w:t>
      </w:r>
      <w:r>
        <w:rPr>
          <w:noProof/>
        </w:rPr>
        <w:t>8</w:t>
      </w:r>
      <w:r w:rsidRPr="0073469F">
        <w:rPr>
          <w:noProof/>
        </w:rPr>
        <w:t>.1</w:t>
      </w:r>
      <w:r w:rsidRPr="0073469F">
        <w:rPr>
          <w:noProof/>
        </w:rPr>
        <w:tab/>
        <w:t>General</w:t>
      </w:r>
      <w:bookmarkEnd w:id="5816"/>
      <w:bookmarkEnd w:id="5817"/>
      <w:bookmarkEnd w:id="5818"/>
      <w:bookmarkEnd w:id="5819"/>
      <w:bookmarkEnd w:id="582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821" w:name="_CR18_2"/>
      <w:bookmarkStart w:id="5822" w:name="_Toc20153107"/>
      <w:bookmarkStart w:id="5823" w:name="_Toc27495772"/>
      <w:bookmarkStart w:id="5824" w:name="_Toc36109240"/>
      <w:bookmarkStart w:id="5825" w:name="_Toc45195028"/>
      <w:bookmarkStart w:id="5826" w:name="_Toc178199959"/>
      <w:bookmarkEnd w:id="582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822"/>
      <w:bookmarkEnd w:id="5823"/>
      <w:bookmarkEnd w:id="5824"/>
      <w:bookmarkEnd w:id="5825"/>
      <w:bookmarkEnd w:id="5826"/>
    </w:p>
    <w:p w14:paraId="3E0AC388" w14:textId="0E83A2C3" w:rsidR="00D80019" w:rsidRPr="0073469F" w:rsidRDefault="00D80019" w:rsidP="00F1630B">
      <w:pPr>
        <w:pStyle w:val="Heading3"/>
        <w:rPr>
          <w:noProof/>
        </w:rPr>
      </w:pPr>
      <w:bookmarkStart w:id="5827" w:name="_CR18_2_1"/>
      <w:bookmarkStart w:id="5828" w:name="_Toc20153108"/>
      <w:bookmarkStart w:id="5829" w:name="_Toc27495773"/>
      <w:bookmarkStart w:id="5830" w:name="_Toc36109241"/>
      <w:bookmarkStart w:id="5831" w:name="_Toc45195029"/>
      <w:bookmarkStart w:id="5832" w:name="_Toc178199960"/>
      <w:bookmarkEnd w:id="5827"/>
      <w:r w:rsidRPr="0073469F">
        <w:rPr>
          <w:noProof/>
        </w:rPr>
        <w:t>1</w:t>
      </w:r>
      <w:r>
        <w:rPr>
          <w:noProof/>
        </w:rPr>
        <w:t>8</w:t>
      </w:r>
      <w:r w:rsidRPr="0073469F">
        <w:rPr>
          <w:noProof/>
        </w:rPr>
        <w:t>.2.1</w:t>
      </w:r>
      <w:r w:rsidRPr="0073469F">
        <w:rPr>
          <w:noProof/>
        </w:rPr>
        <w:tab/>
        <w:t>General</w:t>
      </w:r>
      <w:bookmarkEnd w:id="5828"/>
      <w:bookmarkEnd w:id="5829"/>
      <w:bookmarkEnd w:id="5830"/>
      <w:bookmarkEnd w:id="5831"/>
      <w:bookmarkEnd w:id="5832"/>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833" w:name="_CR18_2_2"/>
      <w:bookmarkStart w:id="5834" w:name="_Toc20153109"/>
      <w:bookmarkStart w:id="5835" w:name="_Toc27495774"/>
      <w:bookmarkStart w:id="5836" w:name="_Toc36109242"/>
      <w:bookmarkStart w:id="5837" w:name="_Toc45195030"/>
      <w:bookmarkStart w:id="5838" w:name="_Toc178199961"/>
      <w:bookmarkEnd w:id="5833"/>
      <w:r w:rsidRPr="0073469F">
        <w:rPr>
          <w:noProof/>
        </w:rPr>
        <w:t>1</w:t>
      </w:r>
      <w:r>
        <w:rPr>
          <w:noProof/>
        </w:rPr>
        <w:t>8</w:t>
      </w:r>
      <w:r w:rsidRPr="0073469F">
        <w:rPr>
          <w:noProof/>
        </w:rPr>
        <w:t>.2.2</w:t>
      </w:r>
      <w:r w:rsidRPr="0073469F">
        <w:rPr>
          <w:noProof/>
        </w:rPr>
        <w:tab/>
        <w:t>Location reporting configuration</w:t>
      </w:r>
      <w:bookmarkEnd w:id="5834"/>
      <w:bookmarkEnd w:id="5835"/>
      <w:bookmarkEnd w:id="5836"/>
      <w:bookmarkEnd w:id="5837"/>
      <w:bookmarkEnd w:id="5838"/>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839" w:name="_Toc178199962"/>
      <w:r>
        <w:t>18.2.2A</w:t>
      </w:r>
      <w:r>
        <w:tab/>
        <w:t>Location reporting configuration requested by authorized MCVideo client</w:t>
      </w:r>
      <w:bookmarkEnd w:id="5839"/>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840" w:name="_Toc178199963"/>
      <w:r>
        <w:t>18.2.2B</w:t>
      </w:r>
      <w:r>
        <w:tab/>
        <w:t>Location reporting configuration request from another MCVideo server</w:t>
      </w:r>
      <w:bookmarkEnd w:id="5840"/>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841" w:name="_CR18_2_3"/>
      <w:bookmarkStart w:id="5842" w:name="_Toc20153110"/>
      <w:bookmarkStart w:id="5843" w:name="_Toc27495775"/>
      <w:bookmarkStart w:id="5844" w:name="_Toc36109243"/>
      <w:bookmarkStart w:id="5845" w:name="_Toc45195031"/>
      <w:bookmarkStart w:id="5846" w:name="_Toc178199964"/>
      <w:bookmarkEnd w:id="5841"/>
      <w:r w:rsidRPr="0073469F">
        <w:rPr>
          <w:noProof/>
        </w:rPr>
        <w:t>1</w:t>
      </w:r>
      <w:r>
        <w:rPr>
          <w:noProof/>
        </w:rPr>
        <w:t>8</w:t>
      </w:r>
      <w:r w:rsidRPr="0073469F">
        <w:rPr>
          <w:noProof/>
        </w:rPr>
        <w:t>.2.3</w:t>
      </w:r>
      <w:r w:rsidRPr="0073469F">
        <w:rPr>
          <w:noProof/>
        </w:rPr>
        <w:tab/>
        <w:t>Location information request</w:t>
      </w:r>
      <w:bookmarkEnd w:id="5842"/>
      <w:bookmarkEnd w:id="5843"/>
      <w:bookmarkEnd w:id="5844"/>
      <w:bookmarkEnd w:id="5845"/>
      <w:bookmarkEnd w:id="5846"/>
    </w:p>
    <w:p w14:paraId="0CABEA7B" w14:textId="02790B28" w:rsidR="002A5E27" w:rsidRPr="002A5E27" w:rsidRDefault="002A5E27" w:rsidP="002A5E27">
      <w:pPr>
        <w:pStyle w:val="Heading4"/>
        <w:overflowPunct/>
        <w:autoSpaceDE/>
        <w:autoSpaceDN/>
        <w:adjustRightInd/>
        <w:textAlignment w:val="auto"/>
      </w:pPr>
      <w:bookmarkStart w:id="5847" w:name="_Toc178199965"/>
      <w:r>
        <w:rPr>
          <w:lang w:eastAsia="en-US"/>
        </w:rPr>
        <w:t>18.2.3.1</w:t>
      </w:r>
      <w:r>
        <w:rPr>
          <w:lang w:eastAsia="en-US"/>
        </w:rPr>
        <w:tab/>
        <w:t>Location information request to MCVideo client</w:t>
      </w:r>
      <w:bookmarkEnd w:id="584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48" w:name="_Toc178199966"/>
      <w:r>
        <w:t>18.2.3.2</w:t>
      </w:r>
      <w:r>
        <w:tab/>
        <w:t>Location information request from authorized MCVideo client</w:t>
      </w:r>
      <w:bookmarkEnd w:id="5848"/>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49" w:name="_Hlk154040151"/>
      <w:r>
        <w:t>NOTE 2: How the participating function determine if the MC user is authorized to send location information request is out of scope of th</w:t>
      </w:r>
      <w:bookmarkEnd w:id="5849"/>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50" w:name="_Toc178199967"/>
      <w:r>
        <w:t>18.2.3.3</w:t>
      </w:r>
      <w:r>
        <w:tab/>
        <w:t>Location information request from another MCVideo server</w:t>
      </w:r>
      <w:bookmarkEnd w:id="5850"/>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51" w:name="_CR18_2_4"/>
      <w:bookmarkStart w:id="5852" w:name="_Toc20153111"/>
      <w:bookmarkStart w:id="5853" w:name="_Toc27495776"/>
      <w:bookmarkStart w:id="5854" w:name="_Toc36109244"/>
      <w:bookmarkStart w:id="5855" w:name="_Toc45195032"/>
      <w:bookmarkStart w:id="5856" w:name="_Toc178199968"/>
      <w:bookmarkEnd w:id="5851"/>
      <w:r w:rsidRPr="0073469F">
        <w:rPr>
          <w:noProof/>
        </w:rPr>
        <w:t>1</w:t>
      </w:r>
      <w:r>
        <w:rPr>
          <w:noProof/>
        </w:rPr>
        <w:t>8</w:t>
      </w:r>
      <w:r w:rsidRPr="0073469F">
        <w:rPr>
          <w:noProof/>
        </w:rPr>
        <w:t>.2.4</w:t>
      </w:r>
      <w:r w:rsidRPr="0073469F">
        <w:rPr>
          <w:noProof/>
        </w:rPr>
        <w:tab/>
        <w:t>Location information report</w:t>
      </w:r>
      <w:bookmarkEnd w:id="5852"/>
      <w:bookmarkEnd w:id="5853"/>
      <w:bookmarkEnd w:id="5854"/>
      <w:bookmarkEnd w:id="5855"/>
      <w:bookmarkEnd w:id="5856"/>
    </w:p>
    <w:p w14:paraId="06CBBFBE" w14:textId="1F315A84" w:rsidR="002A5E27" w:rsidRPr="002A5E27" w:rsidRDefault="002A5E27" w:rsidP="002A5E27">
      <w:pPr>
        <w:pStyle w:val="Heading4"/>
        <w:overflowPunct/>
        <w:autoSpaceDE/>
        <w:autoSpaceDN/>
        <w:adjustRightInd/>
        <w:textAlignment w:val="auto"/>
      </w:pPr>
      <w:bookmarkStart w:id="5857" w:name="_Toc178199969"/>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857"/>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58" w:name="_Toc178199970"/>
      <w:r>
        <w:t>18.2.4.2</w:t>
      </w:r>
      <w:r>
        <w:tab/>
        <w:t>Location information report from another MCVideo server</w:t>
      </w:r>
      <w:bookmarkEnd w:id="5858"/>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59" w:name="_CR18_2_5"/>
      <w:bookmarkStart w:id="5860" w:name="_Toc20153112"/>
      <w:bookmarkStart w:id="5861" w:name="_Toc27495777"/>
      <w:bookmarkStart w:id="5862" w:name="_Toc36109245"/>
      <w:bookmarkStart w:id="5863" w:name="_Toc45195033"/>
      <w:bookmarkStart w:id="5864" w:name="_Toc178199971"/>
      <w:bookmarkEnd w:id="5859"/>
      <w:r w:rsidRPr="0073469F">
        <w:t>1</w:t>
      </w:r>
      <w:r>
        <w:t>8</w:t>
      </w:r>
      <w:r w:rsidRPr="0073469F">
        <w:t>.2.5</w:t>
      </w:r>
      <w:r w:rsidRPr="0073469F">
        <w:tab/>
        <w:t>Abnormal cases</w:t>
      </w:r>
      <w:bookmarkEnd w:id="5860"/>
      <w:bookmarkEnd w:id="5861"/>
      <w:bookmarkEnd w:id="5862"/>
      <w:bookmarkEnd w:id="5863"/>
      <w:bookmarkEnd w:id="5864"/>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865" w:name="_CR18_3"/>
      <w:bookmarkStart w:id="5866" w:name="_Toc20153113"/>
      <w:bookmarkStart w:id="5867" w:name="_Toc27495778"/>
      <w:bookmarkStart w:id="5868" w:name="_Toc36109246"/>
      <w:bookmarkStart w:id="5869" w:name="_Toc45195034"/>
      <w:bookmarkStart w:id="5870" w:name="_Toc178199972"/>
      <w:bookmarkEnd w:id="5865"/>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66"/>
      <w:bookmarkEnd w:id="5867"/>
      <w:bookmarkEnd w:id="5868"/>
      <w:bookmarkEnd w:id="5869"/>
      <w:bookmarkEnd w:id="5870"/>
    </w:p>
    <w:p w14:paraId="17EE6E61" w14:textId="7A381807" w:rsidR="00D80019" w:rsidRPr="0073469F" w:rsidRDefault="00D80019" w:rsidP="00F1630B">
      <w:pPr>
        <w:pStyle w:val="Heading3"/>
        <w:rPr>
          <w:rFonts w:eastAsia="Malgun Gothic"/>
          <w:noProof/>
        </w:rPr>
      </w:pPr>
      <w:bookmarkStart w:id="5871" w:name="_CR18_3_1"/>
      <w:bookmarkStart w:id="5872" w:name="_Toc20153114"/>
      <w:bookmarkStart w:id="5873" w:name="_Toc27495779"/>
      <w:bookmarkStart w:id="5874" w:name="_Toc36109247"/>
      <w:bookmarkStart w:id="5875" w:name="_Toc45195035"/>
      <w:bookmarkStart w:id="5876" w:name="_Toc178199973"/>
      <w:bookmarkEnd w:id="5871"/>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72"/>
      <w:bookmarkEnd w:id="5873"/>
      <w:bookmarkEnd w:id="5874"/>
      <w:bookmarkEnd w:id="5875"/>
      <w:bookmarkEnd w:id="5876"/>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77" w:name="_CR18_3_2"/>
      <w:bookmarkStart w:id="5878" w:name="_Toc20153115"/>
      <w:bookmarkStart w:id="5879" w:name="_Toc27495780"/>
      <w:bookmarkStart w:id="5880" w:name="_Toc36109248"/>
      <w:bookmarkStart w:id="5881" w:name="_Toc45195036"/>
      <w:bookmarkStart w:id="5882" w:name="_Toc178199974"/>
      <w:bookmarkEnd w:id="5877"/>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78"/>
      <w:bookmarkEnd w:id="5879"/>
      <w:bookmarkEnd w:id="5880"/>
      <w:bookmarkEnd w:id="5881"/>
      <w:bookmarkEnd w:id="5882"/>
    </w:p>
    <w:p w14:paraId="0456C6A1" w14:textId="77777777" w:rsidR="009E4EFD" w:rsidRPr="0073469F" w:rsidRDefault="009E4EFD" w:rsidP="009E4EFD">
      <w:pPr>
        <w:pStyle w:val="Heading4"/>
        <w:rPr>
          <w:rFonts w:eastAsia="Malgun Gothic"/>
        </w:rPr>
      </w:pPr>
      <w:bookmarkStart w:id="5883" w:name="_Toc178199975"/>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883"/>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884" w:name="_Toc178199976"/>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884"/>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85" w:name="_CR18_3_3"/>
      <w:bookmarkStart w:id="5886" w:name="_Toc20153116"/>
      <w:bookmarkStart w:id="5887" w:name="_Toc27495781"/>
      <w:bookmarkStart w:id="5888" w:name="_Toc36109249"/>
      <w:bookmarkStart w:id="5889" w:name="_Toc45195037"/>
      <w:bookmarkStart w:id="5890" w:name="_Toc178199977"/>
      <w:bookmarkEnd w:id="5885"/>
      <w:r w:rsidRPr="0073469F">
        <w:t>1</w:t>
      </w:r>
      <w:r>
        <w:t>8</w:t>
      </w:r>
      <w:r w:rsidRPr="0073469F">
        <w:t>.3.3</w:t>
      </w:r>
      <w:r w:rsidRPr="0073469F">
        <w:tab/>
        <w:t>Location information request</w:t>
      </w:r>
      <w:bookmarkEnd w:id="5886"/>
      <w:bookmarkEnd w:id="5887"/>
      <w:bookmarkEnd w:id="5888"/>
      <w:bookmarkEnd w:id="5889"/>
      <w:bookmarkEnd w:id="5890"/>
    </w:p>
    <w:p w14:paraId="2555A910" w14:textId="65D8B088" w:rsidR="002A5E27" w:rsidRPr="002A5E27" w:rsidRDefault="002A5E27" w:rsidP="002A5E27">
      <w:pPr>
        <w:pStyle w:val="Heading4"/>
        <w:overflowPunct/>
        <w:autoSpaceDE/>
        <w:autoSpaceDN/>
        <w:adjustRightInd/>
        <w:textAlignment w:val="auto"/>
      </w:pPr>
      <w:bookmarkStart w:id="5891" w:name="_Toc178199978"/>
      <w:r>
        <w:rPr>
          <w:lang w:eastAsia="en-US"/>
        </w:rPr>
        <w:t>18.3.3.1</w:t>
      </w:r>
      <w:r>
        <w:rPr>
          <w:lang w:eastAsia="en-US"/>
        </w:rPr>
        <w:tab/>
        <w:t>Location information request to MCVideo client</w:t>
      </w:r>
      <w:bookmarkEnd w:id="5891"/>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892" w:name="_Toc178199979"/>
      <w:r>
        <w:t>18.3.3.2</w:t>
      </w:r>
      <w:r>
        <w:tab/>
        <w:t>Location information request from authorized MCVideo client</w:t>
      </w:r>
      <w:bookmarkEnd w:id="5892"/>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893" w:name="_CR18_3_4"/>
      <w:bookmarkStart w:id="5894" w:name="_Toc20153117"/>
      <w:bookmarkStart w:id="5895" w:name="_Toc27495782"/>
      <w:bookmarkStart w:id="5896" w:name="_Toc36109250"/>
      <w:bookmarkStart w:id="5897" w:name="_Toc45195038"/>
      <w:bookmarkStart w:id="5898" w:name="_Toc178199980"/>
      <w:bookmarkEnd w:id="5893"/>
      <w:r w:rsidRPr="0073469F">
        <w:rPr>
          <w:noProof/>
        </w:rPr>
        <w:t>1</w:t>
      </w:r>
      <w:r>
        <w:rPr>
          <w:noProof/>
        </w:rPr>
        <w:t>8</w:t>
      </w:r>
      <w:r w:rsidRPr="0073469F">
        <w:rPr>
          <w:noProof/>
        </w:rPr>
        <w:t>.3.4</w:t>
      </w:r>
      <w:r w:rsidRPr="0073469F">
        <w:rPr>
          <w:noProof/>
        </w:rPr>
        <w:tab/>
        <w:t>Location information report</w:t>
      </w:r>
      <w:bookmarkEnd w:id="5894"/>
      <w:bookmarkEnd w:id="5895"/>
      <w:bookmarkEnd w:id="5896"/>
      <w:bookmarkEnd w:id="5897"/>
      <w:bookmarkEnd w:id="5898"/>
    </w:p>
    <w:p w14:paraId="66D0CE05" w14:textId="10256681" w:rsidR="00D80019" w:rsidRPr="004F782D" w:rsidRDefault="00D80019" w:rsidP="00F1630B">
      <w:pPr>
        <w:pStyle w:val="Heading4"/>
      </w:pPr>
      <w:bookmarkStart w:id="5899" w:name="_CR18_3_4_1"/>
      <w:bookmarkStart w:id="5900" w:name="_Toc20153118"/>
      <w:bookmarkStart w:id="5901" w:name="_Toc27495783"/>
      <w:bookmarkStart w:id="5902" w:name="_Toc36109251"/>
      <w:bookmarkStart w:id="5903" w:name="_Toc45195039"/>
      <w:bookmarkStart w:id="5904" w:name="_Toc178199981"/>
      <w:bookmarkEnd w:id="5899"/>
      <w:r w:rsidRPr="00AD1139">
        <w:t>1</w:t>
      </w:r>
      <w:r>
        <w:t>8</w:t>
      </w:r>
      <w:r w:rsidRPr="00AD1139">
        <w:t>.3.4.1</w:t>
      </w:r>
      <w:r w:rsidRPr="00AD1139">
        <w:tab/>
        <w:t>Report triggering</w:t>
      </w:r>
      <w:bookmarkEnd w:id="5900"/>
      <w:bookmarkEnd w:id="5901"/>
      <w:bookmarkEnd w:id="5902"/>
      <w:bookmarkEnd w:id="5903"/>
      <w:bookmarkEnd w:id="5904"/>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905" w:name="_CR18_3_4_2"/>
      <w:bookmarkStart w:id="5906" w:name="_Toc20153119"/>
      <w:bookmarkStart w:id="5907" w:name="_Toc27495784"/>
      <w:bookmarkStart w:id="5908" w:name="_Toc36109252"/>
      <w:bookmarkStart w:id="5909" w:name="_Toc45195040"/>
      <w:bookmarkStart w:id="5910" w:name="_Toc178199982"/>
      <w:bookmarkEnd w:id="5905"/>
      <w:r w:rsidRPr="00AD1139">
        <w:t>1</w:t>
      </w:r>
      <w:r>
        <w:t>8</w:t>
      </w:r>
      <w:r w:rsidRPr="00AD1139">
        <w:t>.3.4.2</w:t>
      </w:r>
      <w:r w:rsidRPr="00AD1139">
        <w:tab/>
        <w:t>Sending location information report</w:t>
      </w:r>
      <w:bookmarkEnd w:id="5906"/>
      <w:bookmarkEnd w:id="5907"/>
      <w:bookmarkEnd w:id="5908"/>
      <w:bookmarkEnd w:id="5909"/>
      <w:bookmarkEnd w:id="5910"/>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911" w:name="_CR19"/>
      <w:bookmarkStart w:id="5912" w:name="_Toc20153120"/>
      <w:bookmarkStart w:id="5913" w:name="_Toc27495785"/>
      <w:bookmarkStart w:id="5914" w:name="_Toc36109253"/>
      <w:bookmarkStart w:id="5915" w:name="_Toc45195041"/>
      <w:bookmarkStart w:id="5916" w:name="_Toc178199983"/>
      <w:bookmarkEnd w:id="5911"/>
      <w:r>
        <w:rPr>
          <w:noProof/>
        </w:rPr>
        <w:t>19</w:t>
      </w:r>
      <w:r>
        <w:rPr>
          <w:noProof/>
        </w:rPr>
        <w:tab/>
        <w:t>MCVideo Service Continuity</w:t>
      </w:r>
      <w:bookmarkEnd w:id="5912"/>
      <w:bookmarkEnd w:id="5913"/>
      <w:bookmarkEnd w:id="5914"/>
      <w:bookmarkEnd w:id="5915"/>
      <w:bookmarkEnd w:id="5916"/>
    </w:p>
    <w:p w14:paraId="0BEE98E3" w14:textId="0795CC70" w:rsidR="009F1106" w:rsidRDefault="009F1106" w:rsidP="00F1630B">
      <w:pPr>
        <w:pStyle w:val="Heading2"/>
      </w:pPr>
      <w:bookmarkStart w:id="5917" w:name="_CR19_1"/>
      <w:bookmarkStart w:id="5918" w:name="_Toc20153121"/>
      <w:bookmarkStart w:id="5919" w:name="_Toc27495786"/>
      <w:bookmarkStart w:id="5920" w:name="_Toc36109254"/>
      <w:bookmarkStart w:id="5921" w:name="_Toc45195042"/>
      <w:bookmarkStart w:id="5922" w:name="_Toc178199984"/>
      <w:bookmarkEnd w:id="5917"/>
      <w:r>
        <w:t>19.1</w:t>
      </w:r>
      <w:r>
        <w:tab/>
        <w:t>General</w:t>
      </w:r>
      <w:bookmarkEnd w:id="5918"/>
      <w:bookmarkEnd w:id="5919"/>
      <w:bookmarkEnd w:id="5920"/>
      <w:bookmarkEnd w:id="5921"/>
      <w:bookmarkEnd w:id="5922"/>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923" w:name="_CR19_2"/>
      <w:bookmarkStart w:id="5924" w:name="_Toc20153122"/>
      <w:bookmarkStart w:id="5925" w:name="_Toc27495787"/>
      <w:bookmarkStart w:id="5926" w:name="_Toc36109255"/>
      <w:bookmarkStart w:id="5927" w:name="_Toc45195043"/>
      <w:bookmarkStart w:id="5928" w:name="_Toc178199985"/>
      <w:bookmarkEnd w:id="5923"/>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5924"/>
      <w:bookmarkEnd w:id="5925"/>
      <w:bookmarkEnd w:id="5926"/>
      <w:bookmarkEnd w:id="5927"/>
      <w:bookmarkEnd w:id="5928"/>
    </w:p>
    <w:p w14:paraId="1A4C75BB" w14:textId="64005ADA" w:rsidR="009F1106" w:rsidRPr="004D7105" w:rsidRDefault="009F1106" w:rsidP="00F1630B">
      <w:pPr>
        <w:pStyle w:val="Heading3"/>
      </w:pPr>
      <w:bookmarkStart w:id="5929" w:name="_CR19_2_1"/>
      <w:bookmarkStart w:id="5930" w:name="_Toc20153123"/>
      <w:bookmarkStart w:id="5931" w:name="_Toc27495788"/>
      <w:bookmarkStart w:id="5932" w:name="_Toc36109256"/>
      <w:bookmarkStart w:id="5933" w:name="_Toc45195044"/>
      <w:bookmarkStart w:id="5934" w:name="_Toc178199986"/>
      <w:bookmarkEnd w:id="5929"/>
      <w:r>
        <w:t>19</w:t>
      </w:r>
      <w:r w:rsidRPr="004D7105">
        <w:t>.2.1</w:t>
      </w:r>
      <w:r w:rsidRPr="004D7105">
        <w:tab/>
        <w:t>Remote UE</w:t>
      </w:r>
      <w:bookmarkEnd w:id="5930"/>
      <w:bookmarkEnd w:id="5931"/>
      <w:bookmarkEnd w:id="5932"/>
      <w:bookmarkEnd w:id="5933"/>
      <w:bookmarkEnd w:id="5934"/>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935" w:name="_CR19_2_2"/>
      <w:bookmarkStart w:id="5936" w:name="_Toc20153124"/>
      <w:bookmarkStart w:id="5937" w:name="_Toc27495789"/>
      <w:bookmarkStart w:id="5938" w:name="_Toc36109257"/>
      <w:bookmarkStart w:id="5939" w:name="_Toc45195045"/>
      <w:bookmarkStart w:id="5940" w:name="_Toc178199987"/>
      <w:bookmarkEnd w:id="5935"/>
      <w:r>
        <w:t>19.2.2</w:t>
      </w:r>
      <w:r>
        <w:tab/>
        <w:t>SCC AS</w:t>
      </w:r>
      <w:bookmarkEnd w:id="5936"/>
      <w:bookmarkEnd w:id="5937"/>
      <w:bookmarkEnd w:id="5938"/>
      <w:bookmarkEnd w:id="5939"/>
      <w:bookmarkEnd w:id="594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941" w:name="_CR19_3"/>
      <w:bookmarkStart w:id="5942" w:name="_Toc20153125"/>
      <w:bookmarkStart w:id="5943" w:name="_Toc27495790"/>
      <w:bookmarkStart w:id="5944" w:name="_Toc36109258"/>
      <w:bookmarkStart w:id="5945" w:name="_Toc45195046"/>
      <w:bookmarkStart w:id="5946" w:name="_Toc178199988"/>
      <w:bookmarkEnd w:id="5941"/>
      <w:r>
        <w:t>19.3</w:t>
      </w:r>
      <w:r>
        <w:tab/>
        <w:t>Service continuity from UE-to-network relay MCVideo service to on-network MCVideo service</w:t>
      </w:r>
      <w:bookmarkEnd w:id="5942"/>
      <w:bookmarkEnd w:id="5943"/>
      <w:bookmarkEnd w:id="5944"/>
      <w:bookmarkEnd w:id="5945"/>
      <w:bookmarkEnd w:id="5946"/>
    </w:p>
    <w:p w14:paraId="2BC44082" w14:textId="23D21ECA" w:rsidR="009F1106" w:rsidRDefault="009F1106" w:rsidP="00F1630B">
      <w:pPr>
        <w:pStyle w:val="Heading3"/>
      </w:pPr>
      <w:bookmarkStart w:id="5947" w:name="_CR19_3_1"/>
      <w:bookmarkStart w:id="5948" w:name="_Toc20153126"/>
      <w:bookmarkStart w:id="5949" w:name="_Toc27495791"/>
      <w:bookmarkStart w:id="5950" w:name="_Toc36109259"/>
      <w:bookmarkStart w:id="5951" w:name="_Toc45195047"/>
      <w:bookmarkStart w:id="5952" w:name="_Toc178199989"/>
      <w:bookmarkEnd w:id="5947"/>
      <w:r>
        <w:t>19.3.1</w:t>
      </w:r>
      <w:r>
        <w:tab/>
        <w:t>Remote UE</w:t>
      </w:r>
      <w:bookmarkEnd w:id="5948"/>
      <w:bookmarkEnd w:id="5949"/>
      <w:bookmarkEnd w:id="5950"/>
      <w:bookmarkEnd w:id="5951"/>
      <w:bookmarkEnd w:id="5952"/>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53" w:name="_CR19_3_2"/>
      <w:bookmarkStart w:id="5954" w:name="_Toc20153127"/>
      <w:bookmarkStart w:id="5955" w:name="_Toc27495792"/>
      <w:bookmarkStart w:id="5956" w:name="_Toc36109260"/>
      <w:bookmarkStart w:id="5957" w:name="_Toc45195048"/>
      <w:bookmarkStart w:id="5958" w:name="_Toc178199990"/>
      <w:bookmarkEnd w:id="5953"/>
      <w:r>
        <w:t>19.3.2</w:t>
      </w:r>
      <w:r>
        <w:tab/>
        <w:t>SCC AS</w:t>
      </w:r>
      <w:bookmarkEnd w:id="5954"/>
      <w:bookmarkEnd w:id="5955"/>
      <w:bookmarkEnd w:id="5956"/>
      <w:bookmarkEnd w:id="5957"/>
      <w:bookmarkEnd w:id="5958"/>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59" w:name="_CR20"/>
      <w:bookmarkStart w:id="5960" w:name="_Toc20155828"/>
      <w:bookmarkStart w:id="5961" w:name="_Toc27500983"/>
      <w:bookmarkStart w:id="5962" w:name="_Toc36049109"/>
      <w:bookmarkStart w:id="5963" w:name="_Toc44602921"/>
      <w:bookmarkStart w:id="5964" w:name="_Toc178199991"/>
      <w:bookmarkEnd w:id="5959"/>
      <w:r>
        <w:rPr>
          <w:rFonts w:eastAsia="Malgun Gothic"/>
          <w:lang w:val="en-US"/>
        </w:rPr>
        <w:t>20</w:t>
      </w:r>
      <w:r w:rsidRPr="00AF4FE4">
        <w:rPr>
          <w:rFonts w:eastAsia="Malgun Gothic"/>
          <w:lang w:val="en-US"/>
        </w:rPr>
        <w:tab/>
      </w:r>
      <w:r>
        <w:rPr>
          <w:rFonts w:eastAsia="Malgun Gothic"/>
          <w:lang w:val="en-US"/>
        </w:rPr>
        <w:t>Functional alias</w:t>
      </w:r>
      <w:bookmarkEnd w:id="5960"/>
      <w:bookmarkEnd w:id="5961"/>
      <w:bookmarkEnd w:id="5962"/>
      <w:bookmarkEnd w:id="5963"/>
      <w:bookmarkEnd w:id="5964"/>
    </w:p>
    <w:p w14:paraId="232699E0" w14:textId="5FE863F2" w:rsidR="00974529" w:rsidRPr="00AF4FE4" w:rsidRDefault="00974529" w:rsidP="00F1630B">
      <w:pPr>
        <w:pStyle w:val="Heading2"/>
        <w:rPr>
          <w:rFonts w:eastAsia="Malgun Gothic"/>
        </w:rPr>
      </w:pPr>
      <w:bookmarkStart w:id="5965" w:name="_CR20_1"/>
      <w:bookmarkStart w:id="5966" w:name="_Toc20155829"/>
      <w:bookmarkStart w:id="5967" w:name="_Toc27500984"/>
      <w:bookmarkStart w:id="5968" w:name="_Toc36049110"/>
      <w:bookmarkStart w:id="5969" w:name="_Toc44602922"/>
      <w:bookmarkStart w:id="5970" w:name="_Toc45198099"/>
      <w:bookmarkStart w:id="5971" w:name="_Toc178199992"/>
      <w:bookmarkEnd w:id="5965"/>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66"/>
      <w:bookmarkEnd w:id="5967"/>
      <w:bookmarkEnd w:id="5968"/>
      <w:bookmarkEnd w:id="5969"/>
      <w:bookmarkEnd w:id="5970"/>
      <w:bookmarkEnd w:id="5971"/>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72" w:name="_CR20_2"/>
      <w:bookmarkStart w:id="5973" w:name="_Toc20155830"/>
      <w:bookmarkStart w:id="5974" w:name="_Toc27500985"/>
      <w:bookmarkStart w:id="5975" w:name="_Toc36049111"/>
      <w:bookmarkStart w:id="5976" w:name="_Toc44602923"/>
      <w:bookmarkStart w:id="5977" w:name="_Toc45198100"/>
      <w:bookmarkStart w:id="5978" w:name="_Toc178199993"/>
      <w:bookmarkEnd w:id="5972"/>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73"/>
      <w:bookmarkEnd w:id="5974"/>
      <w:bookmarkEnd w:id="5975"/>
      <w:bookmarkEnd w:id="5976"/>
      <w:bookmarkEnd w:id="5977"/>
      <w:bookmarkEnd w:id="5978"/>
    </w:p>
    <w:p w14:paraId="2C45BB19" w14:textId="10221737" w:rsidR="00974529" w:rsidRPr="0073469F" w:rsidRDefault="00974529" w:rsidP="00F1630B">
      <w:pPr>
        <w:pStyle w:val="Heading3"/>
        <w:rPr>
          <w:rFonts w:eastAsia="Malgun Gothic"/>
        </w:rPr>
      </w:pPr>
      <w:bookmarkStart w:id="5979" w:name="_CR20_2_1"/>
      <w:bookmarkStart w:id="5980" w:name="_Toc20155831"/>
      <w:bookmarkStart w:id="5981" w:name="_Toc27500986"/>
      <w:bookmarkStart w:id="5982" w:name="_Toc36049112"/>
      <w:bookmarkStart w:id="5983" w:name="_Toc44602924"/>
      <w:bookmarkStart w:id="5984" w:name="_Toc45198101"/>
      <w:bookmarkStart w:id="5985" w:name="_Toc178199994"/>
      <w:bookmarkEnd w:id="597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5980"/>
      <w:bookmarkEnd w:id="5981"/>
      <w:bookmarkEnd w:id="5982"/>
      <w:bookmarkEnd w:id="5983"/>
      <w:bookmarkEnd w:id="5984"/>
      <w:bookmarkEnd w:id="5985"/>
    </w:p>
    <w:p w14:paraId="0A27842E" w14:textId="564FCC46" w:rsidR="00974529" w:rsidRDefault="00974529" w:rsidP="00F1630B">
      <w:pPr>
        <w:pStyle w:val="Heading4"/>
        <w:rPr>
          <w:rFonts w:eastAsia="Malgun Gothic"/>
        </w:rPr>
      </w:pPr>
      <w:bookmarkStart w:id="5986" w:name="_CR20_2_1_1"/>
      <w:bookmarkStart w:id="5987" w:name="_Toc20155832"/>
      <w:bookmarkStart w:id="5988" w:name="_Toc27500987"/>
      <w:bookmarkStart w:id="5989" w:name="_Toc36049113"/>
      <w:bookmarkStart w:id="5990" w:name="_Toc44602925"/>
      <w:bookmarkStart w:id="5991" w:name="_Toc45198102"/>
      <w:bookmarkStart w:id="5992" w:name="_Toc178199995"/>
      <w:bookmarkEnd w:id="598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87"/>
      <w:bookmarkEnd w:id="5988"/>
      <w:bookmarkEnd w:id="5989"/>
      <w:bookmarkEnd w:id="5990"/>
      <w:bookmarkEnd w:id="5991"/>
      <w:bookmarkEnd w:id="5992"/>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5993" w:name="_CR20_2_1_2"/>
      <w:bookmarkStart w:id="5994" w:name="_Toc20155833"/>
      <w:bookmarkStart w:id="5995" w:name="_Toc27500988"/>
      <w:bookmarkStart w:id="5996" w:name="_Toc36049114"/>
      <w:bookmarkStart w:id="5997" w:name="_Toc44602926"/>
      <w:bookmarkStart w:id="5998" w:name="_Toc45198103"/>
      <w:bookmarkStart w:id="5999" w:name="_Toc178199996"/>
      <w:bookmarkEnd w:id="5993"/>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994"/>
      <w:bookmarkEnd w:id="5995"/>
      <w:bookmarkEnd w:id="5996"/>
      <w:bookmarkEnd w:id="5997"/>
      <w:bookmarkEnd w:id="5998"/>
      <w:bookmarkEnd w:id="5999"/>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00" w:name="_CR20_2_1_3"/>
      <w:bookmarkStart w:id="6001" w:name="_Toc20155834"/>
      <w:bookmarkStart w:id="6002" w:name="_Toc27500989"/>
      <w:bookmarkStart w:id="6003" w:name="_Toc36049115"/>
      <w:bookmarkStart w:id="6004" w:name="_Toc44602927"/>
      <w:bookmarkStart w:id="6005" w:name="_Toc45198104"/>
      <w:bookmarkStart w:id="6006" w:name="_Toc178199997"/>
      <w:bookmarkEnd w:id="6000"/>
      <w:r>
        <w:t>20</w:t>
      </w:r>
      <w:r w:rsidRPr="0073469F">
        <w:t>.2.1.3</w:t>
      </w:r>
      <w:r w:rsidRPr="0073469F">
        <w:tab/>
      </w:r>
      <w:r>
        <w:t>Functional alias</w:t>
      </w:r>
      <w:r w:rsidRPr="0073469F">
        <w:t xml:space="preserve"> status determination procedure</w:t>
      </w:r>
      <w:bookmarkEnd w:id="6001"/>
      <w:bookmarkEnd w:id="6002"/>
      <w:bookmarkEnd w:id="6003"/>
      <w:bookmarkEnd w:id="6004"/>
      <w:bookmarkEnd w:id="6005"/>
      <w:bookmarkEnd w:id="600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007" w:name="_CR20_2_1_4"/>
      <w:bookmarkStart w:id="6008" w:name="_Toc27500990"/>
      <w:bookmarkStart w:id="6009" w:name="_Toc36049116"/>
      <w:bookmarkStart w:id="6010" w:name="_Toc44602928"/>
      <w:bookmarkStart w:id="6011" w:name="_Toc45198105"/>
      <w:bookmarkStart w:id="6012" w:name="_Toc178199998"/>
      <w:bookmarkEnd w:id="6007"/>
      <w:r>
        <w:t>20</w:t>
      </w:r>
      <w:r w:rsidRPr="0073469F">
        <w:t>.2.1.</w:t>
      </w:r>
      <w:r>
        <w:t>4</w:t>
      </w:r>
      <w:r w:rsidRPr="0073469F">
        <w:tab/>
      </w:r>
      <w:r>
        <w:t>Location based functional alias</w:t>
      </w:r>
      <w:r w:rsidRPr="0073469F">
        <w:t xml:space="preserve"> status </w:t>
      </w:r>
      <w:r>
        <w:t>change</w:t>
      </w:r>
      <w:r w:rsidRPr="0073469F">
        <w:t xml:space="preserve"> procedure</w:t>
      </w:r>
      <w:bookmarkEnd w:id="6008"/>
      <w:bookmarkEnd w:id="6009"/>
      <w:bookmarkEnd w:id="6010"/>
      <w:bookmarkEnd w:id="6011"/>
      <w:bookmarkEnd w:id="6012"/>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013" w:name="_CR20_2_2"/>
      <w:bookmarkStart w:id="6014" w:name="_Toc27500991"/>
      <w:bookmarkStart w:id="6015" w:name="_Toc36049117"/>
      <w:bookmarkStart w:id="6016" w:name="_Toc44602929"/>
      <w:bookmarkStart w:id="6017" w:name="_Toc45198106"/>
      <w:bookmarkStart w:id="6018" w:name="_Toc178199999"/>
      <w:bookmarkEnd w:id="6013"/>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014"/>
      <w:bookmarkEnd w:id="6015"/>
      <w:bookmarkEnd w:id="6016"/>
      <w:bookmarkEnd w:id="6017"/>
      <w:bookmarkEnd w:id="6018"/>
    </w:p>
    <w:p w14:paraId="329668DD" w14:textId="043515E2" w:rsidR="00974529" w:rsidRPr="003102DC" w:rsidRDefault="00974529" w:rsidP="00F1630B">
      <w:pPr>
        <w:pStyle w:val="Heading4"/>
        <w:rPr>
          <w:rFonts w:eastAsia="Malgun Gothic"/>
        </w:rPr>
      </w:pPr>
      <w:bookmarkStart w:id="6019" w:name="_CR20_2_2_1"/>
      <w:bookmarkStart w:id="6020" w:name="_Toc20155836"/>
      <w:bookmarkStart w:id="6021" w:name="_Toc27500992"/>
      <w:bookmarkStart w:id="6022" w:name="_Toc36049118"/>
      <w:bookmarkStart w:id="6023" w:name="_Toc44602930"/>
      <w:bookmarkStart w:id="6024" w:name="_Toc45198107"/>
      <w:bookmarkStart w:id="6025" w:name="_Toc178200000"/>
      <w:bookmarkEnd w:id="6019"/>
      <w:r>
        <w:rPr>
          <w:rFonts w:eastAsia="Malgun Gothic"/>
        </w:rPr>
        <w:t>20</w:t>
      </w:r>
      <w:r w:rsidRPr="003102DC">
        <w:rPr>
          <w:rFonts w:eastAsia="Malgun Gothic"/>
        </w:rPr>
        <w:t>.2.2.1</w:t>
      </w:r>
      <w:r w:rsidRPr="003102DC">
        <w:rPr>
          <w:rFonts w:eastAsia="Malgun Gothic"/>
        </w:rPr>
        <w:tab/>
        <w:t>General</w:t>
      </w:r>
      <w:bookmarkEnd w:id="6020"/>
      <w:bookmarkEnd w:id="6021"/>
      <w:bookmarkEnd w:id="6022"/>
      <w:bookmarkEnd w:id="6023"/>
      <w:bookmarkEnd w:id="6024"/>
      <w:bookmarkEnd w:id="6025"/>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026" w:name="_CR20_2_2_2"/>
      <w:bookmarkStart w:id="6027" w:name="_Toc20155837"/>
      <w:bookmarkStart w:id="6028" w:name="_Toc27500993"/>
      <w:bookmarkStart w:id="6029" w:name="_Toc36049119"/>
      <w:bookmarkStart w:id="6030" w:name="_Toc44602931"/>
      <w:bookmarkStart w:id="6031" w:name="_Toc45198108"/>
      <w:bookmarkStart w:id="6032" w:name="_Toc178200001"/>
      <w:bookmarkEnd w:id="6026"/>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027"/>
      <w:bookmarkEnd w:id="6028"/>
      <w:bookmarkEnd w:id="6029"/>
      <w:bookmarkEnd w:id="6030"/>
      <w:bookmarkEnd w:id="6031"/>
      <w:bookmarkEnd w:id="6032"/>
    </w:p>
    <w:p w14:paraId="5A397902" w14:textId="49A26759" w:rsidR="00974529" w:rsidRPr="003102DC" w:rsidRDefault="00974529" w:rsidP="00F1630B">
      <w:pPr>
        <w:pStyle w:val="Heading5"/>
      </w:pPr>
      <w:bookmarkStart w:id="6033" w:name="_CR20_2_2_2_1"/>
      <w:bookmarkStart w:id="6034" w:name="_Toc20155838"/>
      <w:bookmarkStart w:id="6035" w:name="_Toc27500994"/>
      <w:bookmarkStart w:id="6036" w:name="_Toc36049120"/>
      <w:bookmarkStart w:id="6037" w:name="_Toc44602932"/>
      <w:bookmarkStart w:id="6038" w:name="_Toc45198109"/>
      <w:bookmarkStart w:id="6039" w:name="_Toc178200002"/>
      <w:bookmarkEnd w:id="6033"/>
      <w:r>
        <w:rPr>
          <w:rFonts w:eastAsia="Malgun Gothic"/>
        </w:rPr>
        <w:t>20</w:t>
      </w:r>
      <w:r w:rsidRPr="003102DC">
        <w:t>.2.2.2.1</w:t>
      </w:r>
      <w:r w:rsidRPr="003102DC">
        <w:tab/>
        <w:t>General</w:t>
      </w:r>
      <w:bookmarkEnd w:id="6034"/>
      <w:bookmarkEnd w:id="6035"/>
      <w:bookmarkEnd w:id="6036"/>
      <w:bookmarkEnd w:id="6037"/>
      <w:bookmarkEnd w:id="6038"/>
      <w:bookmarkEnd w:id="6039"/>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040" w:name="_Toc20155839"/>
      <w:bookmarkStart w:id="6041" w:name="_Toc27500995"/>
      <w:bookmarkStart w:id="6042" w:name="_Toc36049121"/>
      <w:bookmarkStart w:id="6043" w:name="_Toc44602933"/>
      <w:bookmarkStart w:id="6044" w:name="_Toc45198110"/>
    </w:p>
    <w:p w14:paraId="4EB02192" w14:textId="3CEE3212" w:rsidR="00974529" w:rsidRPr="003102DC" w:rsidRDefault="00974529" w:rsidP="00F1630B">
      <w:pPr>
        <w:pStyle w:val="Heading5"/>
      </w:pPr>
      <w:bookmarkStart w:id="6045" w:name="_CR20_2_2_2_2"/>
      <w:bookmarkStart w:id="6046" w:name="_Toc178200003"/>
      <w:bookmarkEnd w:id="6045"/>
      <w:r>
        <w:rPr>
          <w:rFonts w:eastAsia="Malgun Gothic"/>
        </w:rPr>
        <w:t>20</w:t>
      </w:r>
      <w:r w:rsidRPr="003102DC">
        <w:t>.2.2.2.2</w:t>
      </w:r>
      <w:r w:rsidRPr="003102DC">
        <w:tab/>
        <w:t>Stored information</w:t>
      </w:r>
      <w:bookmarkEnd w:id="6040"/>
      <w:bookmarkEnd w:id="6041"/>
      <w:bookmarkEnd w:id="6042"/>
      <w:bookmarkEnd w:id="6043"/>
      <w:bookmarkEnd w:id="6044"/>
      <w:bookmarkEnd w:id="6046"/>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47" w:name="_CR20_2_2_2_3"/>
      <w:bookmarkStart w:id="6048" w:name="_Toc20155840"/>
      <w:bookmarkStart w:id="6049" w:name="_Toc27500996"/>
      <w:bookmarkStart w:id="6050" w:name="_Toc36049122"/>
      <w:bookmarkStart w:id="6051" w:name="_Toc44602934"/>
      <w:bookmarkStart w:id="6052" w:name="_Toc45198111"/>
      <w:bookmarkStart w:id="6053" w:name="_Toc178200004"/>
      <w:bookmarkEnd w:id="6047"/>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048"/>
      <w:bookmarkEnd w:id="6049"/>
      <w:bookmarkEnd w:id="6050"/>
      <w:bookmarkEnd w:id="6051"/>
      <w:bookmarkEnd w:id="6052"/>
      <w:bookmarkEnd w:id="6053"/>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054" w:name="_CR20_2_2_2_4"/>
      <w:bookmarkStart w:id="6055" w:name="_Toc20155841"/>
      <w:bookmarkStart w:id="6056" w:name="_Toc27500997"/>
      <w:bookmarkStart w:id="6057" w:name="_Toc36049123"/>
      <w:bookmarkStart w:id="6058" w:name="_Toc44602935"/>
      <w:bookmarkStart w:id="6059" w:name="_Toc45198112"/>
      <w:bookmarkStart w:id="6060" w:name="_Toc178200005"/>
      <w:bookmarkEnd w:id="6054"/>
      <w:r>
        <w:rPr>
          <w:rFonts w:eastAsia="Malgun Gothic"/>
        </w:rPr>
        <w:t>20</w:t>
      </w:r>
      <w:r w:rsidRPr="003102DC">
        <w:t>.2.2.2.4</w:t>
      </w:r>
      <w:r w:rsidRPr="003102DC">
        <w:tab/>
        <w:t>Receiving subscription to functional alias status procedure</w:t>
      </w:r>
      <w:bookmarkEnd w:id="6055"/>
      <w:bookmarkEnd w:id="6056"/>
      <w:bookmarkEnd w:id="6057"/>
      <w:bookmarkEnd w:id="6058"/>
      <w:bookmarkEnd w:id="6059"/>
      <w:bookmarkEnd w:id="6060"/>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61" w:name="_CR20_2_2_2_5"/>
      <w:bookmarkStart w:id="6062" w:name="_Toc20155842"/>
      <w:bookmarkStart w:id="6063" w:name="_Toc27500998"/>
      <w:bookmarkStart w:id="6064" w:name="_Toc36049124"/>
      <w:bookmarkStart w:id="6065" w:name="_Toc44602936"/>
      <w:bookmarkStart w:id="6066" w:name="_Toc45198113"/>
      <w:bookmarkStart w:id="6067" w:name="_Toc178200006"/>
      <w:bookmarkEnd w:id="6061"/>
      <w:r>
        <w:rPr>
          <w:rFonts w:eastAsia="Malgun Gothic"/>
        </w:rPr>
        <w:t>20</w:t>
      </w:r>
      <w:r w:rsidRPr="003102DC">
        <w:t>.2.2.2.5</w:t>
      </w:r>
      <w:r w:rsidRPr="003102DC">
        <w:tab/>
        <w:t>Sending notification of change of functional alias status procedure</w:t>
      </w:r>
      <w:bookmarkEnd w:id="6062"/>
      <w:bookmarkEnd w:id="6063"/>
      <w:bookmarkEnd w:id="6064"/>
      <w:bookmarkEnd w:id="6065"/>
      <w:bookmarkEnd w:id="6066"/>
      <w:bookmarkEnd w:id="6067"/>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68" w:name="_CR20_2_2_2_6"/>
      <w:bookmarkStart w:id="6069" w:name="_Toc20155843"/>
      <w:bookmarkStart w:id="6070" w:name="_Toc27500999"/>
      <w:bookmarkStart w:id="6071" w:name="_Toc36049125"/>
      <w:bookmarkStart w:id="6072" w:name="_Toc44602937"/>
      <w:bookmarkStart w:id="6073" w:name="_Toc45198114"/>
      <w:bookmarkStart w:id="6074" w:name="_Toc178200007"/>
      <w:bookmarkEnd w:id="606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069"/>
      <w:bookmarkEnd w:id="6070"/>
      <w:bookmarkEnd w:id="6071"/>
      <w:bookmarkEnd w:id="6072"/>
      <w:bookmarkEnd w:id="6073"/>
      <w:bookmarkEnd w:id="607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075" w:name="_CR20_2_2_2_7"/>
      <w:bookmarkStart w:id="6076" w:name="_Toc20155844"/>
      <w:bookmarkStart w:id="6077" w:name="_Toc27501000"/>
      <w:bookmarkStart w:id="6078" w:name="_Toc36049126"/>
      <w:bookmarkStart w:id="6079" w:name="_Toc44602938"/>
      <w:bookmarkStart w:id="6080" w:name="_Toc45198115"/>
      <w:bookmarkStart w:id="6081" w:name="_Toc178200008"/>
      <w:bookmarkEnd w:id="6075"/>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076"/>
      <w:bookmarkEnd w:id="6077"/>
      <w:bookmarkEnd w:id="6078"/>
      <w:bookmarkEnd w:id="6079"/>
      <w:bookmarkEnd w:id="6080"/>
      <w:bookmarkEnd w:id="6081"/>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82" w:name="_CR20_2_2_2_8"/>
      <w:bookmarkStart w:id="6083" w:name="_Toc45209890"/>
      <w:bookmarkStart w:id="6084" w:name="_Toc51860715"/>
      <w:bookmarkStart w:id="6085" w:name="_Toc99186470"/>
      <w:bookmarkStart w:id="6086" w:name="_Toc20155845"/>
      <w:bookmarkStart w:id="6087" w:name="_Toc27501001"/>
      <w:bookmarkStart w:id="6088" w:name="_Toc36049127"/>
      <w:bookmarkStart w:id="6089" w:name="_Toc44602939"/>
      <w:bookmarkStart w:id="6090" w:name="_Toc45198116"/>
      <w:bookmarkStart w:id="6091" w:name="_Toc178200009"/>
      <w:bookmarkEnd w:id="6082"/>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083"/>
      <w:bookmarkEnd w:id="6084"/>
      <w:bookmarkEnd w:id="6085"/>
      <w:bookmarkEnd w:id="6091"/>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92" w:name="_Toc155360492"/>
      <w:bookmarkStart w:id="6093" w:name="_Toc178200010"/>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092"/>
      <w:bookmarkEnd w:id="6093"/>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094" w:name="_CR20_2_2_3"/>
      <w:bookmarkStart w:id="6095" w:name="_Toc178200011"/>
      <w:bookmarkEnd w:id="6094"/>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086"/>
      <w:bookmarkEnd w:id="6087"/>
      <w:bookmarkEnd w:id="6088"/>
      <w:bookmarkEnd w:id="6089"/>
      <w:bookmarkEnd w:id="6090"/>
      <w:bookmarkEnd w:id="6095"/>
    </w:p>
    <w:p w14:paraId="1F89C5FF" w14:textId="04E5E33A" w:rsidR="00974529" w:rsidRPr="00313917" w:rsidRDefault="00974529" w:rsidP="00F1630B">
      <w:pPr>
        <w:pStyle w:val="Heading5"/>
        <w:rPr>
          <w:lang w:val="en-US"/>
        </w:rPr>
      </w:pPr>
      <w:bookmarkStart w:id="6096" w:name="_CR20_2_2_3_1"/>
      <w:bookmarkStart w:id="6097" w:name="_Toc20155846"/>
      <w:bookmarkStart w:id="6098" w:name="_Toc27501002"/>
      <w:bookmarkStart w:id="6099" w:name="_Toc36049128"/>
      <w:bookmarkStart w:id="6100" w:name="_Toc44602940"/>
      <w:bookmarkStart w:id="6101" w:name="_Toc45198117"/>
      <w:bookmarkStart w:id="6102" w:name="_Toc178200012"/>
      <w:bookmarkEnd w:id="6096"/>
      <w:r>
        <w:rPr>
          <w:rFonts w:eastAsia="Malgun Gothic"/>
        </w:rPr>
        <w:t>20.</w:t>
      </w:r>
      <w:r w:rsidRPr="00313917">
        <w:t>2.2.3.</w:t>
      </w:r>
      <w:r w:rsidRPr="00313917">
        <w:rPr>
          <w:lang w:val="en-US"/>
        </w:rPr>
        <w:t>1</w:t>
      </w:r>
      <w:r w:rsidRPr="00313917">
        <w:tab/>
      </w:r>
      <w:r w:rsidRPr="00313917">
        <w:rPr>
          <w:lang w:val="en-US"/>
        </w:rPr>
        <w:t>General</w:t>
      </w:r>
      <w:bookmarkEnd w:id="6097"/>
      <w:bookmarkEnd w:id="6098"/>
      <w:bookmarkEnd w:id="6099"/>
      <w:bookmarkEnd w:id="6100"/>
      <w:bookmarkEnd w:id="6101"/>
      <w:bookmarkEnd w:id="6102"/>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103" w:name="_CR20_2_2_3_2"/>
      <w:bookmarkStart w:id="6104" w:name="_Toc20155847"/>
      <w:bookmarkStart w:id="6105" w:name="_Toc27501003"/>
      <w:bookmarkStart w:id="6106" w:name="_Toc36049129"/>
      <w:bookmarkStart w:id="6107" w:name="_Toc44602941"/>
      <w:bookmarkStart w:id="6108" w:name="_Toc45198118"/>
      <w:bookmarkStart w:id="6109" w:name="_Toc178200013"/>
      <w:bookmarkEnd w:id="6103"/>
      <w:r>
        <w:rPr>
          <w:rFonts w:eastAsia="Malgun Gothic"/>
        </w:rPr>
        <w:t>20.</w:t>
      </w:r>
      <w:r w:rsidRPr="00313917">
        <w:t>2.2.3.</w:t>
      </w:r>
      <w:r w:rsidRPr="00313917">
        <w:rPr>
          <w:lang w:val="en-US"/>
        </w:rPr>
        <w:t>2</w:t>
      </w:r>
      <w:r w:rsidRPr="00313917">
        <w:tab/>
        <w:t>Stored information</w:t>
      </w:r>
      <w:bookmarkEnd w:id="6104"/>
      <w:bookmarkEnd w:id="6105"/>
      <w:bookmarkEnd w:id="6106"/>
      <w:bookmarkEnd w:id="6107"/>
      <w:bookmarkEnd w:id="6108"/>
      <w:bookmarkEnd w:id="6109"/>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110" w:name="_CR20_2_2_3_3"/>
      <w:bookmarkStart w:id="6111" w:name="_Toc20155848"/>
      <w:bookmarkStart w:id="6112" w:name="_Toc27501004"/>
      <w:bookmarkStart w:id="6113" w:name="_Toc36049130"/>
      <w:bookmarkStart w:id="6114" w:name="_Toc44602942"/>
      <w:bookmarkStart w:id="6115" w:name="_Toc45198119"/>
      <w:bookmarkStart w:id="6116" w:name="_Toc178200014"/>
      <w:bookmarkEnd w:id="6110"/>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111"/>
      <w:bookmarkEnd w:id="6112"/>
      <w:bookmarkEnd w:id="6113"/>
      <w:bookmarkEnd w:id="6114"/>
      <w:bookmarkEnd w:id="6115"/>
      <w:bookmarkEnd w:id="6116"/>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117" w:name="_CR20_2_2_3_4"/>
      <w:bookmarkStart w:id="6118" w:name="_Toc20155849"/>
      <w:bookmarkStart w:id="6119" w:name="_Toc27501005"/>
      <w:bookmarkStart w:id="6120" w:name="_Toc36049131"/>
      <w:bookmarkStart w:id="6121" w:name="_Toc44602943"/>
      <w:bookmarkStart w:id="6122" w:name="_Toc45198120"/>
      <w:bookmarkStart w:id="6123" w:name="_Toc178200015"/>
      <w:bookmarkEnd w:id="6117"/>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118"/>
      <w:bookmarkEnd w:id="6119"/>
      <w:bookmarkEnd w:id="6120"/>
      <w:bookmarkEnd w:id="6121"/>
      <w:bookmarkEnd w:id="6122"/>
      <w:bookmarkEnd w:id="6123"/>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124" w:name="_CR20_2_2_3_5"/>
      <w:bookmarkStart w:id="6125" w:name="_Toc20155850"/>
      <w:bookmarkStart w:id="6126" w:name="_Toc27501006"/>
      <w:bookmarkStart w:id="6127" w:name="_Toc36049132"/>
      <w:bookmarkStart w:id="6128" w:name="_Toc44602944"/>
      <w:bookmarkStart w:id="6129" w:name="_Toc45198121"/>
      <w:bookmarkStart w:id="6130" w:name="_Toc178200016"/>
      <w:bookmarkEnd w:id="6124"/>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125"/>
      <w:bookmarkEnd w:id="6126"/>
      <w:bookmarkEnd w:id="6127"/>
      <w:bookmarkEnd w:id="6128"/>
      <w:bookmarkEnd w:id="6129"/>
      <w:bookmarkEnd w:id="61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131" w:name="_CR20_2_2_3_6"/>
      <w:bookmarkStart w:id="6132" w:name="_Toc27501007"/>
      <w:bookmarkStart w:id="6133" w:name="_Toc36049133"/>
      <w:bookmarkStart w:id="6134" w:name="_Toc44602945"/>
      <w:bookmarkStart w:id="6135" w:name="_Toc45198122"/>
      <w:bookmarkStart w:id="6136" w:name="_Toc178200017"/>
      <w:bookmarkEnd w:id="6131"/>
      <w:r>
        <w:rPr>
          <w:rFonts w:eastAsia="Malgun Gothic"/>
        </w:rPr>
        <w:t>20.</w:t>
      </w:r>
      <w:r w:rsidRPr="006621E8">
        <w:rPr>
          <w:lang w:val="en-US"/>
        </w:rPr>
        <w:t>2.2.3.</w:t>
      </w:r>
      <w:r>
        <w:rPr>
          <w:lang w:val="en-US"/>
        </w:rPr>
        <w:t>6</w:t>
      </w:r>
      <w:r w:rsidRPr="006621E8">
        <w:rPr>
          <w:lang w:val="en-US"/>
        </w:rPr>
        <w:tab/>
        <w:t>Functional alias status automatic deactivation procedure</w:t>
      </w:r>
      <w:bookmarkEnd w:id="6132"/>
      <w:bookmarkEnd w:id="6133"/>
      <w:bookmarkEnd w:id="6134"/>
      <w:bookmarkEnd w:id="6135"/>
      <w:bookmarkEnd w:id="6136"/>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137" w:name="_CR20_3"/>
      <w:bookmarkStart w:id="6138" w:name="_Toc27501008"/>
      <w:bookmarkStart w:id="6139" w:name="_Toc36049134"/>
      <w:bookmarkStart w:id="6140" w:name="_Toc44602946"/>
      <w:bookmarkStart w:id="6141" w:name="_Toc45198123"/>
      <w:bookmarkStart w:id="6142" w:name="_Toc178200018"/>
      <w:bookmarkEnd w:id="6137"/>
      <w:r>
        <w:t>20.</w:t>
      </w:r>
      <w:r w:rsidRPr="0073469F">
        <w:t>3</w:t>
      </w:r>
      <w:r w:rsidRPr="0073469F">
        <w:tab/>
        <w:t>Coding</w:t>
      </w:r>
      <w:bookmarkEnd w:id="6138"/>
      <w:bookmarkEnd w:id="6139"/>
      <w:bookmarkEnd w:id="6140"/>
      <w:bookmarkEnd w:id="6141"/>
      <w:bookmarkEnd w:id="6142"/>
    </w:p>
    <w:p w14:paraId="35D4A6B6" w14:textId="13824D69" w:rsidR="00974529" w:rsidRPr="006C461B" w:rsidRDefault="00974529" w:rsidP="00F1630B">
      <w:pPr>
        <w:pStyle w:val="Heading3"/>
        <w:rPr>
          <w:rFonts w:eastAsia="SimSun"/>
          <w:lang w:val="en-US"/>
        </w:rPr>
      </w:pPr>
      <w:bookmarkStart w:id="6143" w:name="_CR20_3_1"/>
      <w:bookmarkStart w:id="6144" w:name="_Toc20155852"/>
      <w:bookmarkStart w:id="6145" w:name="_Toc27501009"/>
      <w:bookmarkStart w:id="6146" w:name="_Toc36049135"/>
      <w:bookmarkStart w:id="6147" w:name="_Toc44602947"/>
      <w:bookmarkStart w:id="6148" w:name="_Toc45198124"/>
      <w:bookmarkStart w:id="6149" w:name="_Toc178200019"/>
      <w:bookmarkEnd w:id="614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144"/>
      <w:bookmarkEnd w:id="6145"/>
      <w:bookmarkEnd w:id="6146"/>
      <w:bookmarkEnd w:id="6147"/>
      <w:bookmarkEnd w:id="6148"/>
      <w:bookmarkEnd w:id="6149"/>
    </w:p>
    <w:p w14:paraId="3A0C6ACF" w14:textId="623BFC23" w:rsidR="00974529" w:rsidRDefault="00974529" w:rsidP="00F1630B">
      <w:pPr>
        <w:pStyle w:val="Heading4"/>
        <w:rPr>
          <w:lang w:val="en-US"/>
        </w:rPr>
      </w:pPr>
      <w:bookmarkStart w:id="6150" w:name="_CR20_3_1_1"/>
      <w:bookmarkStart w:id="6151" w:name="_Toc20155853"/>
      <w:bookmarkStart w:id="6152" w:name="_Toc27501010"/>
      <w:bookmarkStart w:id="6153" w:name="_Toc36049136"/>
      <w:bookmarkStart w:id="6154" w:name="_Toc44602948"/>
      <w:bookmarkStart w:id="6155" w:name="_Toc45198125"/>
      <w:bookmarkStart w:id="6156" w:name="_Toc178200020"/>
      <w:bookmarkEnd w:id="6150"/>
      <w:r>
        <w:rPr>
          <w:lang w:val="en-US"/>
        </w:rPr>
        <w:t>20.</w:t>
      </w:r>
      <w:r>
        <w:t>3.1.1</w:t>
      </w:r>
      <w:r>
        <w:tab/>
        <w:t>Introduction</w:t>
      </w:r>
      <w:bookmarkEnd w:id="6151"/>
      <w:bookmarkEnd w:id="6152"/>
      <w:bookmarkEnd w:id="6153"/>
      <w:bookmarkEnd w:id="6154"/>
      <w:bookmarkEnd w:id="6155"/>
      <w:bookmarkEnd w:id="6156"/>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57" w:name="_CR20_3_1_2"/>
      <w:bookmarkStart w:id="6158" w:name="_Toc20155854"/>
      <w:bookmarkStart w:id="6159" w:name="_Toc27501011"/>
      <w:bookmarkStart w:id="6160" w:name="_Toc36049137"/>
      <w:bookmarkStart w:id="6161" w:name="_Toc44602949"/>
      <w:bookmarkStart w:id="6162" w:name="_Toc45198126"/>
      <w:bookmarkStart w:id="6163" w:name="_Toc178200021"/>
      <w:bookmarkEnd w:id="6157"/>
      <w:r>
        <w:rPr>
          <w:lang w:val="en-US"/>
        </w:rPr>
        <w:t>20.</w:t>
      </w:r>
      <w:r>
        <w:t>3.1.2</w:t>
      </w:r>
      <w:r>
        <w:tab/>
        <w:t>Syntax</w:t>
      </w:r>
      <w:bookmarkEnd w:id="6158"/>
      <w:bookmarkEnd w:id="6159"/>
      <w:bookmarkEnd w:id="6160"/>
      <w:bookmarkEnd w:id="6161"/>
      <w:bookmarkEnd w:id="6162"/>
      <w:bookmarkEnd w:id="6163"/>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164" w:name="_CRTable20_3_1_21"/>
      <w:r w:rsidRPr="00316113">
        <w:t>Table </w:t>
      </w:r>
      <w:bookmarkEnd w:id="6164"/>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65" w:name="_CRTable20_3_1_22"/>
      <w:r w:rsidRPr="00316113">
        <w:t>Table </w:t>
      </w:r>
      <w:bookmarkEnd w:id="6165"/>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66" w:name="_CR20_3_2"/>
      <w:bookmarkStart w:id="6167" w:name="_Toc20155855"/>
      <w:bookmarkStart w:id="6168" w:name="_Toc27501012"/>
      <w:bookmarkStart w:id="6169" w:name="_Toc36049138"/>
      <w:bookmarkStart w:id="6170" w:name="_Toc44602950"/>
      <w:bookmarkStart w:id="6171" w:name="_Toc45198127"/>
      <w:bookmarkStart w:id="6172" w:name="_Toc178200022"/>
      <w:bookmarkEnd w:id="6166"/>
      <w:r>
        <w:t>20.3.2</w:t>
      </w:r>
      <w:r>
        <w:tab/>
        <w:t xml:space="preserve">Extension of </w:t>
      </w:r>
      <w:r>
        <w:rPr>
          <w:rFonts w:eastAsia="SimSun"/>
        </w:rPr>
        <w:t>application/simple-filter+xml MIME type</w:t>
      </w:r>
      <w:bookmarkEnd w:id="6167"/>
      <w:bookmarkEnd w:id="6168"/>
      <w:bookmarkEnd w:id="6169"/>
      <w:bookmarkEnd w:id="6170"/>
      <w:bookmarkEnd w:id="6171"/>
      <w:bookmarkEnd w:id="6172"/>
    </w:p>
    <w:p w14:paraId="77D732DE" w14:textId="62F0072A" w:rsidR="00974529" w:rsidRDefault="00974529" w:rsidP="00F1630B">
      <w:pPr>
        <w:pStyle w:val="Heading4"/>
        <w:rPr>
          <w:lang w:val="en-US"/>
        </w:rPr>
      </w:pPr>
      <w:bookmarkStart w:id="6173" w:name="_CR20_3_2_1"/>
      <w:bookmarkStart w:id="6174" w:name="_Toc20155856"/>
      <w:bookmarkStart w:id="6175" w:name="_Toc27501013"/>
      <w:bookmarkStart w:id="6176" w:name="_Toc36049139"/>
      <w:bookmarkStart w:id="6177" w:name="_Toc44602951"/>
      <w:bookmarkStart w:id="6178" w:name="_Toc45198128"/>
      <w:bookmarkStart w:id="6179" w:name="_Toc178200023"/>
      <w:bookmarkEnd w:id="6173"/>
      <w:r>
        <w:t>20.3.2.1</w:t>
      </w:r>
      <w:r>
        <w:tab/>
        <w:t>Introduction</w:t>
      </w:r>
      <w:bookmarkEnd w:id="6174"/>
      <w:bookmarkEnd w:id="6175"/>
      <w:bookmarkEnd w:id="6176"/>
      <w:bookmarkEnd w:id="6177"/>
      <w:bookmarkEnd w:id="6178"/>
      <w:bookmarkEnd w:id="6179"/>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80" w:name="_CR20_3_2_2"/>
      <w:bookmarkStart w:id="6181" w:name="_Toc20155857"/>
      <w:bookmarkStart w:id="6182" w:name="_Toc27501014"/>
      <w:bookmarkStart w:id="6183" w:name="_Toc36049140"/>
      <w:bookmarkStart w:id="6184" w:name="_Toc44602952"/>
      <w:bookmarkStart w:id="6185" w:name="_Toc45198129"/>
      <w:bookmarkStart w:id="6186" w:name="_Toc178200024"/>
      <w:bookmarkEnd w:id="6180"/>
      <w:r>
        <w:t>20.3.2.2</w:t>
      </w:r>
      <w:r>
        <w:tab/>
        <w:t>Syntax</w:t>
      </w:r>
      <w:bookmarkEnd w:id="6181"/>
      <w:bookmarkEnd w:id="6182"/>
      <w:bookmarkEnd w:id="6183"/>
      <w:bookmarkEnd w:id="6184"/>
      <w:bookmarkEnd w:id="6185"/>
      <w:bookmarkEnd w:id="618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187" w:name="_CR20_4"/>
      <w:bookmarkStart w:id="6188" w:name="_Toc178200025"/>
      <w:bookmarkEnd w:id="6187"/>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188"/>
    </w:p>
    <w:p w14:paraId="05A3BCAF" w14:textId="3DA230AB" w:rsidR="00CF1EB4" w:rsidRDefault="00CF1EB4" w:rsidP="00F1630B">
      <w:pPr>
        <w:pStyle w:val="Heading3"/>
        <w:rPr>
          <w:lang w:eastAsia="ko-KR"/>
        </w:rPr>
      </w:pPr>
      <w:bookmarkStart w:id="6189" w:name="_CR20_4_1"/>
      <w:bookmarkStart w:id="6190" w:name="_Toc20156326"/>
      <w:bookmarkStart w:id="6191" w:name="_Toc27501484"/>
      <w:bookmarkStart w:id="6192" w:name="_Toc36049610"/>
      <w:bookmarkStart w:id="6193" w:name="_Toc45210376"/>
      <w:bookmarkStart w:id="6194" w:name="_Toc51861201"/>
      <w:bookmarkStart w:id="6195" w:name="_Toc83392730"/>
      <w:bookmarkStart w:id="6196" w:name="_Toc178200026"/>
      <w:bookmarkEnd w:id="6189"/>
      <w:r>
        <w:rPr>
          <w:rFonts w:eastAsia="Malgun Gothic"/>
        </w:rPr>
        <w:t>20.4</w:t>
      </w:r>
      <w:r>
        <w:rPr>
          <w:rFonts w:hint="eastAsia"/>
          <w:lang w:eastAsia="ko-KR"/>
        </w:rPr>
        <w:t>.</w:t>
      </w:r>
      <w:r>
        <w:rPr>
          <w:lang w:eastAsia="ko-KR"/>
        </w:rPr>
        <w:t>1</w:t>
      </w:r>
      <w:r>
        <w:rPr>
          <w:rFonts w:hint="eastAsia"/>
          <w:lang w:eastAsia="ko-KR"/>
        </w:rPr>
        <w:tab/>
        <w:t>General</w:t>
      </w:r>
      <w:bookmarkEnd w:id="6190"/>
      <w:bookmarkEnd w:id="6191"/>
      <w:bookmarkEnd w:id="6192"/>
      <w:bookmarkEnd w:id="6193"/>
      <w:bookmarkEnd w:id="6194"/>
      <w:bookmarkEnd w:id="6195"/>
      <w:bookmarkEnd w:id="6196"/>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197" w:name="_Toc20156327"/>
      <w:bookmarkStart w:id="6198" w:name="_Toc27501485"/>
      <w:bookmarkStart w:id="6199" w:name="_Toc36049611"/>
      <w:bookmarkStart w:id="6200" w:name="_Toc45210377"/>
      <w:bookmarkStart w:id="6201" w:name="_Toc51861202"/>
      <w:bookmarkStart w:id="6202"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203" w:name="_CR20_4_2"/>
      <w:bookmarkStart w:id="6204" w:name="_Toc178200027"/>
      <w:bookmarkEnd w:id="6203"/>
      <w:r>
        <w:rPr>
          <w:rFonts w:eastAsia="Malgun Gothic"/>
        </w:rPr>
        <w:t>20.4</w:t>
      </w:r>
      <w:r w:rsidRPr="0073469F">
        <w:rPr>
          <w:rFonts w:eastAsia="Malgun Gothic"/>
        </w:rPr>
        <w:t>.</w:t>
      </w:r>
      <w:r>
        <w:rPr>
          <w:rFonts w:eastAsia="Malgun Gothic"/>
        </w:rPr>
        <w:t>2</w:t>
      </w:r>
      <w:r w:rsidRPr="0073469F">
        <w:rPr>
          <w:rFonts w:eastAsia="Malgun Gothic"/>
        </w:rPr>
        <w:tab/>
      </w:r>
      <w:bookmarkEnd w:id="6197"/>
      <w:bookmarkEnd w:id="6198"/>
      <w:bookmarkEnd w:id="6199"/>
      <w:bookmarkEnd w:id="6200"/>
      <w:bookmarkEnd w:id="6201"/>
      <w:bookmarkEnd w:id="6202"/>
      <w:r w:rsidRPr="0073469F">
        <w:rPr>
          <w:rFonts w:eastAsia="Malgun Gothic"/>
        </w:rPr>
        <w:t xml:space="preserve">On-network </w:t>
      </w:r>
      <w:r w:rsidRPr="00E8437A">
        <w:rPr>
          <w:rFonts w:eastAsia="Malgun Gothic"/>
        </w:rPr>
        <w:t>functional alias to group binding</w:t>
      </w:r>
      <w:bookmarkEnd w:id="6204"/>
    </w:p>
    <w:p w14:paraId="24D4AC32" w14:textId="7A9FB293" w:rsidR="00CF1EB4" w:rsidRDefault="00CF1EB4" w:rsidP="00F1630B">
      <w:pPr>
        <w:pStyle w:val="Heading4"/>
        <w:rPr>
          <w:rFonts w:eastAsia="Malgun Gothic"/>
        </w:rPr>
      </w:pPr>
      <w:bookmarkStart w:id="6205" w:name="_CR20_4_2_1"/>
      <w:bookmarkStart w:id="6206" w:name="_Toc20156328"/>
      <w:bookmarkStart w:id="6207" w:name="_Toc27501486"/>
      <w:bookmarkStart w:id="6208" w:name="_Toc36049612"/>
      <w:bookmarkStart w:id="6209" w:name="_Toc45210378"/>
      <w:bookmarkStart w:id="6210" w:name="_Toc51861203"/>
      <w:bookmarkStart w:id="6211" w:name="_Toc83392732"/>
      <w:bookmarkStart w:id="6212" w:name="_Toc178200028"/>
      <w:bookmarkEnd w:id="6205"/>
      <w:r>
        <w:rPr>
          <w:rFonts w:eastAsia="Malgun Gothic"/>
        </w:rPr>
        <w:t>20.4.2.1</w:t>
      </w:r>
      <w:r>
        <w:rPr>
          <w:rFonts w:eastAsia="Malgun Gothic"/>
        </w:rPr>
        <w:tab/>
        <w:t>Client procedures</w:t>
      </w:r>
      <w:bookmarkEnd w:id="6206"/>
      <w:bookmarkEnd w:id="6207"/>
      <w:bookmarkEnd w:id="6208"/>
      <w:bookmarkEnd w:id="6209"/>
      <w:bookmarkEnd w:id="6210"/>
      <w:bookmarkEnd w:id="6211"/>
      <w:bookmarkEnd w:id="6212"/>
    </w:p>
    <w:p w14:paraId="0DDEC971" w14:textId="77777777" w:rsidR="00CF1EB4" w:rsidRDefault="00CF1EB4" w:rsidP="00F1630B">
      <w:pPr>
        <w:pStyle w:val="Heading5"/>
      </w:pPr>
      <w:bookmarkStart w:id="6213" w:name="_CR20_4_2_1_1"/>
      <w:bookmarkStart w:id="6214" w:name="_Toc20156329"/>
      <w:bookmarkStart w:id="6215" w:name="_Toc27501487"/>
      <w:bookmarkStart w:id="6216" w:name="_Toc36049613"/>
      <w:bookmarkStart w:id="6217" w:name="_Toc45210379"/>
      <w:bookmarkStart w:id="6218" w:name="_Toc51861204"/>
      <w:bookmarkStart w:id="6219" w:name="_Toc83392733"/>
      <w:bookmarkStart w:id="6220" w:name="_Toc178200029"/>
      <w:bookmarkEnd w:id="6213"/>
      <w:r>
        <w:rPr>
          <w:rFonts w:eastAsia="Malgun Gothic"/>
        </w:rPr>
        <w:t>20.4.2.1.1</w:t>
      </w:r>
      <w:r>
        <w:rPr>
          <w:rFonts w:eastAsia="Malgun Gothic"/>
        </w:rPr>
        <w:tab/>
      </w:r>
      <w:r w:rsidRPr="00BF0F7F">
        <w:rPr>
          <w:rFonts w:eastAsia="Malgun Gothic"/>
        </w:rPr>
        <w:t>General</w:t>
      </w:r>
      <w:bookmarkEnd w:id="6220"/>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221" w:name="_CR20_4_2_1_2"/>
      <w:bookmarkStart w:id="6222" w:name="_Toc178200030"/>
      <w:bookmarkEnd w:id="6221"/>
      <w:r>
        <w:rPr>
          <w:rFonts w:eastAsia="Malgun Gothic"/>
        </w:rPr>
        <w:t>20.4.2.1.2</w:t>
      </w:r>
      <w:r>
        <w:rPr>
          <w:rFonts w:eastAsia="Malgun Gothic"/>
        </w:rPr>
        <w:tab/>
      </w:r>
      <w:r w:rsidRPr="00FC2C40">
        <w:rPr>
          <w:rFonts w:eastAsia="Malgun Gothic"/>
        </w:rPr>
        <w:t>Functional alias to group binding</w:t>
      </w:r>
      <w:bookmarkEnd w:id="6222"/>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214"/>
      <w:bookmarkEnd w:id="6215"/>
      <w:bookmarkEnd w:id="6216"/>
      <w:bookmarkEnd w:id="6217"/>
      <w:bookmarkEnd w:id="6218"/>
      <w:bookmarkEnd w:id="6219"/>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223" w:name="_CR20_4_2_1_3"/>
      <w:bookmarkStart w:id="6224" w:name="_Toc178200031"/>
      <w:bookmarkEnd w:id="6223"/>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224"/>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225" w:name="_CR20_4_2_2"/>
      <w:bookmarkStart w:id="6226" w:name="_Toc178200032"/>
      <w:bookmarkEnd w:id="6225"/>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226"/>
    </w:p>
    <w:p w14:paraId="4E7B526D" w14:textId="1C516DA7" w:rsidR="00CF1EB4" w:rsidRDefault="00CF1EB4" w:rsidP="00F1630B">
      <w:pPr>
        <w:pStyle w:val="Heading5"/>
      </w:pPr>
      <w:bookmarkStart w:id="6227" w:name="_CR20_4_2_2_1"/>
      <w:bookmarkStart w:id="6228" w:name="_Toc178200033"/>
      <w:bookmarkEnd w:id="6227"/>
      <w:r>
        <w:rPr>
          <w:rFonts w:eastAsia="Malgun Gothic"/>
        </w:rPr>
        <w:t>20.4.2.2.1</w:t>
      </w:r>
      <w:r>
        <w:rPr>
          <w:rFonts w:eastAsia="Malgun Gothic"/>
        </w:rPr>
        <w:tab/>
      </w:r>
      <w:r w:rsidRPr="00BF0F7F">
        <w:rPr>
          <w:rFonts w:eastAsia="Malgun Gothic"/>
        </w:rPr>
        <w:t>General</w:t>
      </w:r>
      <w:bookmarkEnd w:id="6228"/>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229" w:name="_CR20_4_2_2_2"/>
      <w:bookmarkStart w:id="6230" w:name="_Toc178200034"/>
      <w:bookmarkEnd w:id="6229"/>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231" w:name="_CR20_4_2_3"/>
      <w:bookmarkStart w:id="6232" w:name="_Toc178200035"/>
      <w:bookmarkEnd w:id="6231"/>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232"/>
    </w:p>
    <w:p w14:paraId="43C3CC76" w14:textId="2ADC1F4E" w:rsidR="00CF1EB4" w:rsidRDefault="00CF1EB4" w:rsidP="00F1630B">
      <w:pPr>
        <w:pStyle w:val="Heading5"/>
      </w:pPr>
      <w:bookmarkStart w:id="6233" w:name="_CR20_4_2_3_1"/>
      <w:bookmarkStart w:id="6234" w:name="_Toc178200036"/>
      <w:bookmarkEnd w:id="6233"/>
      <w:r>
        <w:rPr>
          <w:rFonts w:eastAsia="Malgun Gothic"/>
        </w:rPr>
        <w:t>20.4.2.3.1</w:t>
      </w:r>
      <w:r>
        <w:rPr>
          <w:rFonts w:eastAsia="Malgun Gothic"/>
        </w:rPr>
        <w:tab/>
      </w:r>
      <w:r w:rsidRPr="00BF0F7F">
        <w:rPr>
          <w:rFonts w:eastAsia="Malgun Gothic"/>
        </w:rPr>
        <w:t>General</w:t>
      </w:r>
      <w:bookmarkEnd w:id="6234"/>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235" w:name="_CR20_4_2_3_2"/>
      <w:bookmarkStart w:id="6236" w:name="_Toc178200037"/>
      <w:bookmarkEnd w:id="6235"/>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236"/>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237"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237"/>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238" w:name="_CR21"/>
      <w:bookmarkStart w:id="6239" w:name="_Toc178200038"/>
      <w:bookmarkEnd w:id="6238"/>
      <w:r>
        <w:rPr>
          <w:noProof/>
        </w:rPr>
        <w:t>21</w:t>
      </w:r>
      <w:r w:rsidRPr="0073469F">
        <w:rPr>
          <w:noProof/>
        </w:rPr>
        <w:tab/>
      </w:r>
      <w:r>
        <w:rPr>
          <w:lang w:val="en-US"/>
        </w:rPr>
        <w:t>Regroup using a preconfigured group</w:t>
      </w:r>
      <w:bookmarkEnd w:id="6239"/>
    </w:p>
    <w:p w14:paraId="607FD092" w14:textId="056C47BD" w:rsidR="00816ED6" w:rsidRDefault="00816ED6" w:rsidP="00F1630B">
      <w:pPr>
        <w:pStyle w:val="Heading2"/>
      </w:pPr>
      <w:bookmarkStart w:id="6240" w:name="_CR21_1"/>
      <w:bookmarkStart w:id="6241" w:name="_Toc27501617"/>
      <w:bookmarkStart w:id="6242" w:name="_Toc36049743"/>
      <w:bookmarkStart w:id="6243" w:name="_Toc45210513"/>
      <w:bookmarkStart w:id="6244" w:name="_Toc178200039"/>
      <w:bookmarkEnd w:id="6240"/>
      <w:r>
        <w:t>21</w:t>
      </w:r>
      <w:r w:rsidRPr="0073469F">
        <w:t>.1</w:t>
      </w:r>
      <w:r w:rsidRPr="0073469F">
        <w:tab/>
      </w:r>
      <w:r>
        <w:t>General</w:t>
      </w:r>
      <w:bookmarkEnd w:id="6241"/>
      <w:bookmarkEnd w:id="6242"/>
      <w:bookmarkEnd w:id="6243"/>
      <w:bookmarkEnd w:id="6244"/>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245" w:name="_CR21_2"/>
      <w:bookmarkStart w:id="6246" w:name="_Toc27501618"/>
      <w:bookmarkStart w:id="6247" w:name="_Toc36049744"/>
      <w:bookmarkStart w:id="6248" w:name="_Toc45210514"/>
      <w:bookmarkStart w:id="6249" w:name="_Toc178200040"/>
      <w:bookmarkEnd w:id="6245"/>
      <w:r w:rsidRPr="00B5653B">
        <w:t>21</w:t>
      </w:r>
      <w:r>
        <w:t>.2</w:t>
      </w:r>
      <w:r w:rsidRPr="0073469F">
        <w:tab/>
      </w:r>
      <w:r>
        <w:rPr>
          <w:lang w:val="en-US"/>
        </w:rPr>
        <w:t>Group regroup using a preconfigured group</w:t>
      </w:r>
      <w:bookmarkEnd w:id="6246"/>
      <w:bookmarkEnd w:id="6247"/>
      <w:bookmarkEnd w:id="6248"/>
      <w:bookmarkEnd w:id="6249"/>
    </w:p>
    <w:p w14:paraId="6A0E265F" w14:textId="5D2B13FB" w:rsidR="00816ED6" w:rsidRDefault="00816ED6" w:rsidP="00F1630B">
      <w:pPr>
        <w:pStyle w:val="Heading3"/>
        <w:rPr>
          <w:lang w:val="en-US"/>
        </w:rPr>
      </w:pPr>
      <w:bookmarkStart w:id="6250" w:name="_CR21_2_1"/>
      <w:bookmarkStart w:id="6251" w:name="_Toc27501619"/>
      <w:bookmarkStart w:id="6252" w:name="_Toc36049745"/>
      <w:bookmarkStart w:id="6253" w:name="_Toc45210515"/>
      <w:bookmarkStart w:id="6254" w:name="_Toc178200041"/>
      <w:bookmarkEnd w:id="6250"/>
      <w:r w:rsidRPr="00B5653B">
        <w:t>21.</w:t>
      </w:r>
      <w:r>
        <w:t>2</w:t>
      </w:r>
      <w:r>
        <w:rPr>
          <w:lang w:val="en-US"/>
        </w:rPr>
        <w:t>.1</w:t>
      </w:r>
      <w:r w:rsidRPr="0073469F">
        <w:tab/>
      </w:r>
      <w:r>
        <w:rPr>
          <w:lang w:val="en-US"/>
        </w:rPr>
        <w:t>Client procedures</w:t>
      </w:r>
      <w:bookmarkEnd w:id="6251"/>
      <w:bookmarkEnd w:id="6252"/>
      <w:bookmarkEnd w:id="6253"/>
      <w:bookmarkEnd w:id="6254"/>
    </w:p>
    <w:p w14:paraId="3BE2EF5E" w14:textId="1E667811" w:rsidR="00816ED6" w:rsidRDefault="00816ED6" w:rsidP="00F1630B">
      <w:pPr>
        <w:pStyle w:val="Heading4"/>
        <w:rPr>
          <w:lang w:val="en-US"/>
        </w:rPr>
      </w:pPr>
      <w:bookmarkStart w:id="6255" w:name="_CR21_2_1_1"/>
      <w:bookmarkStart w:id="6256" w:name="_Toc27501620"/>
      <w:bookmarkStart w:id="6257" w:name="_Toc36049746"/>
      <w:bookmarkStart w:id="6258" w:name="_Toc45210516"/>
      <w:bookmarkStart w:id="6259" w:name="_Toc178200042"/>
      <w:bookmarkEnd w:id="6255"/>
      <w:r w:rsidRPr="00B5653B">
        <w:t>21</w:t>
      </w:r>
      <w:r>
        <w:t>.2</w:t>
      </w:r>
      <w:r>
        <w:rPr>
          <w:lang w:val="en-US"/>
        </w:rPr>
        <w:t>.1.1</w:t>
      </w:r>
      <w:r w:rsidRPr="0073469F">
        <w:tab/>
      </w:r>
      <w:r>
        <w:rPr>
          <w:lang w:val="en-US"/>
        </w:rPr>
        <w:t>Requesting a group regroup using a preconfigured group</w:t>
      </w:r>
      <w:bookmarkEnd w:id="6256"/>
      <w:bookmarkEnd w:id="6257"/>
      <w:bookmarkEnd w:id="6258"/>
      <w:bookmarkEnd w:id="6259"/>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60" w:name="_CR21_2_1_2"/>
      <w:bookmarkStart w:id="6261" w:name="_Toc45210517"/>
      <w:bookmarkStart w:id="6262" w:name="_Toc178200043"/>
      <w:bookmarkEnd w:id="6260"/>
      <w:r w:rsidRPr="00B5653B">
        <w:t>21</w:t>
      </w:r>
      <w:r>
        <w:t>.2</w:t>
      </w:r>
      <w:r>
        <w:rPr>
          <w:lang w:val="en-US"/>
        </w:rPr>
        <w:t>.1.2</w:t>
      </w:r>
      <w:r w:rsidRPr="0073469F">
        <w:tab/>
      </w:r>
      <w:r>
        <w:rPr>
          <w:lang w:val="en-US"/>
        </w:rPr>
        <w:t>Removing a regroup using preconfigured group</w:t>
      </w:r>
      <w:bookmarkEnd w:id="6261"/>
      <w:bookmarkEnd w:id="6262"/>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63" w:name="_CR21_2_1_3"/>
      <w:bookmarkStart w:id="6264" w:name="_Toc36049748"/>
      <w:bookmarkStart w:id="6265" w:name="_Toc45210518"/>
      <w:bookmarkStart w:id="6266" w:name="_Toc27501622"/>
      <w:bookmarkStart w:id="6267" w:name="_Toc178200044"/>
      <w:bookmarkEnd w:id="6263"/>
      <w:r w:rsidRPr="00B5653B">
        <w:t>21</w:t>
      </w:r>
      <w:r>
        <w:t>.2</w:t>
      </w:r>
      <w:r>
        <w:rPr>
          <w:lang w:val="en-US"/>
        </w:rPr>
        <w:t>.1.3</w:t>
      </w:r>
      <w:r w:rsidRPr="0073469F">
        <w:tab/>
      </w:r>
      <w:r>
        <w:t>Receiving a notification of</w:t>
      </w:r>
      <w:r>
        <w:rPr>
          <w:lang w:val="en-US"/>
        </w:rPr>
        <w:t xml:space="preserve"> creation of a regroup using preconfigured group</w:t>
      </w:r>
      <w:bookmarkEnd w:id="6264"/>
      <w:bookmarkEnd w:id="6265"/>
      <w:bookmarkEnd w:id="6267"/>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268" w:name="_CR21_2_1_4"/>
      <w:bookmarkStart w:id="6269" w:name="_Toc36049749"/>
      <w:bookmarkStart w:id="6270" w:name="_Toc45210519"/>
      <w:bookmarkStart w:id="6271" w:name="_Toc178200045"/>
      <w:bookmarkEnd w:id="6268"/>
      <w:r w:rsidRPr="00B5653B">
        <w:t>21</w:t>
      </w:r>
      <w:r>
        <w:t>.2</w:t>
      </w:r>
      <w:r>
        <w:rPr>
          <w:lang w:val="en-US"/>
        </w:rPr>
        <w:t>.1.4</w:t>
      </w:r>
      <w:r w:rsidRPr="0073469F">
        <w:tab/>
      </w:r>
      <w:r>
        <w:t>Receiving notification of</w:t>
      </w:r>
      <w:r>
        <w:rPr>
          <w:lang w:val="en-US"/>
        </w:rPr>
        <w:t xml:space="preserve"> removal of a regroup using preconfigured group</w:t>
      </w:r>
      <w:bookmarkEnd w:id="6269"/>
      <w:bookmarkEnd w:id="6270"/>
      <w:bookmarkEnd w:id="6271"/>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272" w:name="_CR21_2_2"/>
      <w:bookmarkStart w:id="6273" w:name="_Toc36049750"/>
      <w:bookmarkStart w:id="6274" w:name="_Toc45210520"/>
      <w:bookmarkStart w:id="6275" w:name="_Toc178200046"/>
      <w:bookmarkEnd w:id="6272"/>
      <w:r w:rsidRPr="00B5653B">
        <w:t>21</w:t>
      </w:r>
      <w:r>
        <w:t>.2</w:t>
      </w:r>
      <w:r>
        <w:rPr>
          <w:lang w:val="en-US"/>
        </w:rPr>
        <w:t>.2</w:t>
      </w:r>
      <w:r w:rsidRPr="0073469F">
        <w:tab/>
      </w:r>
      <w:r>
        <w:rPr>
          <w:lang w:val="en-US"/>
        </w:rPr>
        <w:t>Participating MCVideo function procedures</w:t>
      </w:r>
      <w:bookmarkEnd w:id="6266"/>
      <w:bookmarkEnd w:id="6273"/>
      <w:bookmarkEnd w:id="6274"/>
      <w:bookmarkEnd w:id="6275"/>
    </w:p>
    <w:p w14:paraId="73D363E4" w14:textId="700C6275" w:rsidR="00816ED6" w:rsidRDefault="00816ED6" w:rsidP="00F1630B">
      <w:pPr>
        <w:pStyle w:val="Heading4"/>
        <w:rPr>
          <w:lang w:val="en-US"/>
        </w:rPr>
      </w:pPr>
      <w:bookmarkStart w:id="6276" w:name="_CR21_2_2_1"/>
      <w:bookmarkStart w:id="6277" w:name="_Toc27501623"/>
      <w:bookmarkStart w:id="6278" w:name="_Toc36049751"/>
      <w:bookmarkStart w:id="6279" w:name="_Toc45210521"/>
      <w:bookmarkStart w:id="6280" w:name="_Toc178200047"/>
      <w:bookmarkEnd w:id="6276"/>
      <w:r w:rsidRPr="00B5653B">
        <w:t>21</w:t>
      </w:r>
      <w:r>
        <w:t>.2</w:t>
      </w:r>
      <w:r>
        <w:rPr>
          <w:lang w:val="en-US"/>
        </w:rPr>
        <w:t>.2.1</w:t>
      </w:r>
      <w:r w:rsidRPr="0073469F">
        <w:tab/>
      </w:r>
      <w:r>
        <w:rPr>
          <w:lang w:val="en-US"/>
        </w:rPr>
        <w:t>General</w:t>
      </w:r>
      <w:bookmarkEnd w:id="6277"/>
      <w:bookmarkEnd w:id="6278"/>
      <w:bookmarkEnd w:id="6279"/>
      <w:bookmarkEnd w:id="6280"/>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81" w:name="_CR21_2_2_2"/>
      <w:bookmarkStart w:id="6282" w:name="_Toc27501624"/>
      <w:bookmarkStart w:id="6283" w:name="_Toc36049752"/>
      <w:bookmarkStart w:id="6284" w:name="_Toc45210522"/>
      <w:bookmarkStart w:id="6285" w:name="_Toc178200048"/>
      <w:bookmarkEnd w:id="6281"/>
      <w:r w:rsidRPr="00B5653B">
        <w:t>21</w:t>
      </w:r>
      <w:r>
        <w:t>.2</w:t>
      </w:r>
      <w:r>
        <w:rPr>
          <w:lang w:val="en-US"/>
        </w:rPr>
        <w:t>.2.2</w:t>
      </w:r>
      <w:r w:rsidRPr="0073469F">
        <w:tab/>
      </w:r>
      <w:r>
        <w:rPr>
          <w:lang w:val="en-US"/>
        </w:rPr>
        <w:t>Requesting a group regroup using a preconfigured group</w:t>
      </w:r>
      <w:bookmarkEnd w:id="6282"/>
      <w:bookmarkEnd w:id="6283"/>
      <w:bookmarkEnd w:id="6284"/>
      <w:bookmarkEnd w:id="6285"/>
    </w:p>
    <w:p w14:paraId="08A2290A" w14:textId="77777777" w:rsidR="00816ED6" w:rsidRPr="0073469F" w:rsidRDefault="00816ED6" w:rsidP="00816ED6">
      <w:r w:rsidRPr="0073469F">
        <w:t xml:space="preserve">Upon receipt of a </w:t>
      </w:r>
      <w:bookmarkStart w:id="6286" w:name="MCCQCTEMPBM_00000094"/>
      <w:r w:rsidR="0042417F">
        <w:t>“</w:t>
      </w:r>
      <w:bookmarkEnd w:id="628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87" w:name="MCCQCTEMPBM_00000117"/>
      <w:r w:rsidR="0042417F">
        <w:t>”</w:t>
      </w:r>
      <w:bookmarkEnd w:id="6287"/>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288" w:name="MCCQCTEMPBM_00000095"/>
      <w:r w:rsidR="0042417F">
        <w:t>“</w:t>
      </w:r>
      <w:bookmarkEnd w:id="6288"/>
      <w:r>
        <w:t>true</w:t>
      </w:r>
      <w:bookmarkStart w:id="6289" w:name="MCCQCTEMPBM_00000118"/>
      <w:r w:rsidR="0042417F">
        <w:t>”</w:t>
      </w:r>
      <w:bookmarkEnd w:id="6289"/>
      <w:r w:rsidRPr="0073469F">
        <w:t xml:space="preserve">, </w:t>
      </w:r>
      <w:r>
        <w:t>the originating participating MCVideo function</w:t>
      </w:r>
      <w:r w:rsidRPr="0073469F">
        <w:t xml:space="preserve"> shall reject the </w:t>
      </w:r>
      <w:bookmarkStart w:id="6290" w:name="MCCQCTEMPBM_00000096"/>
      <w:r w:rsidR="0042417F">
        <w:t>“</w:t>
      </w:r>
      <w:bookmarkEnd w:id="6290"/>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291" w:name="MCCQCTEMPBM_00000119"/>
      <w:r w:rsidR="0042417F">
        <w:t>”</w:t>
      </w:r>
      <w:bookmarkEnd w:id="6291"/>
      <w:r w:rsidRPr="0073469F">
        <w:t xml:space="preserve"> </w:t>
      </w:r>
      <w:r w:rsidRPr="00965782">
        <w:t xml:space="preserve">with a SIP 403 (Forbidden) response to the SIP MESSAGE request, with warning text set </w:t>
      </w:r>
      <w:r w:rsidRPr="006E208F">
        <w:t xml:space="preserve">to </w:t>
      </w:r>
      <w:bookmarkStart w:id="6292" w:name="MCCQCTEMPBM_00000097"/>
      <w:r w:rsidR="0042417F">
        <w:t>“</w:t>
      </w:r>
      <w:bookmarkEnd w:id="6292"/>
      <w:r w:rsidRPr="006E208F">
        <w:t xml:space="preserve">160 </w:t>
      </w:r>
      <w:r w:rsidRPr="00965782">
        <w:t xml:space="preserve">user not authorised to request </w:t>
      </w:r>
      <w:r>
        <w:t>creation</w:t>
      </w:r>
      <w:r w:rsidRPr="00965782">
        <w:t xml:space="preserve"> of a group regroup</w:t>
      </w:r>
      <w:bookmarkStart w:id="6293" w:name="MCCQCTEMPBM_00000120"/>
      <w:r w:rsidR="0042417F">
        <w:t>”</w:t>
      </w:r>
      <w:bookmarkEnd w:id="6293"/>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294" w:name="_CR21_2_2_3"/>
      <w:bookmarkStart w:id="6295" w:name="_Toc27501625"/>
      <w:bookmarkStart w:id="6296" w:name="_Toc36049753"/>
      <w:bookmarkStart w:id="6297" w:name="_Toc45210523"/>
      <w:bookmarkStart w:id="6298" w:name="_Toc178200049"/>
      <w:bookmarkEnd w:id="6294"/>
      <w:r w:rsidRPr="00B5653B">
        <w:t>21</w:t>
      </w:r>
      <w:r>
        <w:t>.2</w:t>
      </w:r>
      <w:r>
        <w:rPr>
          <w:lang w:val="en-US"/>
        </w:rPr>
        <w:t>.2.3</w:t>
      </w:r>
      <w:r w:rsidRPr="0073469F">
        <w:tab/>
      </w:r>
      <w:r>
        <w:rPr>
          <w:lang w:val="en-US"/>
        </w:rPr>
        <w:t>Removing a regroup using preconfigured group</w:t>
      </w:r>
      <w:bookmarkEnd w:id="6295"/>
      <w:bookmarkEnd w:id="6296"/>
      <w:bookmarkEnd w:id="6297"/>
      <w:bookmarkEnd w:id="6298"/>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99" w:name="_CR21_2_2_4"/>
      <w:bookmarkStart w:id="6300" w:name="_Toc27501626"/>
      <w:bookmarkStart w:id="6301" w:name="_Toc36049754"/>
      <w:bookmarkStart w:id="6302" w:name="_Toc45210524"/>
      <w:bookmarkStart w:id="6303" w:name="_Toc178200050"/>
      <w:bookmarkEnd w:id="6299"/>
      <w:r w:rsidRPr="00B5653B">
        <w:t>21</w:t>
      </w:r>
      <w:r>
        <w:t>.2</w:t>
      </w:r>
      <w:r>
        <w:rPr>
          <w:lang w:val="en-US"/>
        </w:rPr>
        <w:t>.2.4</w:t>
      </w:r>
      <w:r w:rsidRPr="0073469F">
        <w:tab/>
      </w:r>
      <w:r>
        <w:rPr>
          <w:lang w:val="en-US"/>
        </w:rPr>
        <w:t>Notification of creation of a regroup using preconfigured group</w:t>
      </w:r>
      <w:bookmarkEnd w:id="6300"/>
      <w:bookmarkEnd w:id="6301"/>
      <w:bookmarkEnd w:id="6302"/>
      <w:bookmarkEnd w:id="6303"/>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304"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305" w:name="_CR21_2_2_5"/>
      <w:bookmarkStart w:id="6306" w:name="_Toc36049755"/>
      <w:bookmarkStart w:id="6307" w:name="_Toc45210525"/>
      <w:bookmarkStart w:id="6308" w:name="_Toc178200051"/>
      <w:bookmarkEnd w:id="6305"/>
      <w:r w:rsidRPr="00B5653B">
        <w:t>21</w:t>
      </w:r>
      <w:r>
        <w:t>.2</w:t>
      </w:r>
      <w:r>
        <w:rPr>
          <w:lang w:val="en-US"/>
        </w:rPr>
        <w:t>.2.5</w:t>
      </w:r>
      <w:r w:rsidRPr="0073469F">
        <w:tab/>
      </w:r>
      <w:r>
        <w:rPr>
          <w:lang w:val="en-US"/>
        </w:rPr>
        <w:t>Notification of removal of a regroup using preconfigured group</w:t>
      </w:r>
      <w:bookmarkEnd w:id="6304"/>
      <w:bookmarkEnd w:id="6306"/>
      <w:bookmarkEnd w:id="6307"/>
      <w:bookmarkEnd w:id="6308"/>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309" w:name="_CR21_2_3"/>
      <w:bookmarkStart w:id="6310" w:name="_Toc27501628"/>
      <w:bookmarkStart w:id="6311" w:name="_Toc36049756"/>
      <w:bookmarkStart w:id="6312" w:name="_Toc45210526"/>
      <w:bookmarkStart w:id="6313" w:name="_Toc178200052"/>
      <w:bookmarkEnd w:id="6309"/>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310"/>
      <w:bookmarkEnd w:id="6311"/>
      <w:bookmarkEnd w:id="6312"/>
      <w:bookmarkEnd w:id="6313"/>
    </w:p>
    <w:p w14:paraId="4FE4F5BE" w14:textId="61C1E2D4" w:rsidR="00816ED6" w:rsidRDefault="00816ED6" w:rsidP="00F1630B">
      <w:pPr>
        <w:pStyle w:val="Heading4"/>
        <w:rPr>
          <w:lang w:val="en-US"/>
        </w:rPr>
      </w:pPr>
      <w:bookmarkStart w:id="6314" w:name="_CR21_2_3_1"/>
      <w:bookmarkStart w:id="6315" w:name="_Toc27501629"/>
      <w:bookmarkStart w:id="6316" w:name="_Toc36049757"/>
      <w:bookmarkStart w:id="6317" w:name="_Toc45210527"/>
      <w:bookmarkStart w:id="6318" w:name="_Toc178200053"/>
      <w:bookmarkEnd w:id="6314"/>
      <w:r w:rsidRPr="00B5653B">
        <w:t>21</w:t>
      </w:r>
      <w:r>
        <w:t>.2</w:t>
      </w:r>
      <w:r>
        <w:rPr>
          <w:lang w:val="en-US"/>
        </w:rPr>
        <w:t>.3.1</w:t>
      </w:r>
      <w:r w:rsidRPr="0073469F">
        <w:tab/>
      </w:r>
      <w:r>
        <w:rPr>
          <w:lang w:val="en-US"/>
        </w:rPr>
        <w:t>Request to create a group regroup using preconfigured group</w:t>
      </w:r>
      <w:bookmarkEnd w:id="6315"/>
      <w:bookmarkEnd w:id="6316"/>
      <w:bookmarkEnd w:id="6317"/>
      <w:bookmarkEnd w:id="6318"/>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319" w:name="_CR21_2_3_2"/>
      <w:bookmarkStart w:id="6320" w:name="_Toc45210528"/>
      <w:bookmarkStart w:id="6321" w:name="_Toc178200054"/>
      <w:bookmarkEnd w:id="6319"/>
      <w:r w:rsidRPr="00B5653B">
        <w:t>21</w:t>
      </w:r>
      <w:r>
        <w:t>.2</w:t>
      </w:r>
      <w:r>
        <w:rPr>
          <w:lang w:val="en-US"/>
        </w:rPr>
        <w:t>.3.2</w:t>
      </w:r>
      <w:r w:rsidRPr="0073469F">
        <w:tab/>
      </w:r>
      <w:r>
        <w:rPr>
          <w:lang w:val="en-US"/>
        </w:rPr>
        <w:t>Request to remove a regroup using preconfigured group</w:t>
      </w:r>
      <w:bookmarkEnd w:id="6320"/>
      <w:bookmarkEnd w:id="632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322" w:name="_CR21_2_3_3"/>
      <w:bookmarkStart w:id="6323" w:name="_Toc27501631"/>
      <w:bookmarkStart w:id="6324" w:name="_Toc36049759"/>
      <w:bookmarkStart w:id="6325" w:name="_Toc45210529"/>
      <w:bookmarkStart w:id="6326" w:name="_Toc178200055"/>
      <w:bookmarkEnd w:id="6322"/>
      <w:r w:rsidRPr="00B5653B">
        <w:t>21</w:t>
      </w:r>
      <w:r>
        <w:t>.2</w:t>
      </w:r>
      <w:r>
        <w:rPr>
          <w:lang w:val="en-US"/>
        </w:rPr>
        <w:t>.3.3</w:t>
      </w:r>
      <w:r w:rsidRPr="0073469F">
        <w:tab/>
      </w:r>
      <w:r>
        <w:rPr>
          <w:lang w:val="en-US"/>
        </w:rPr>
        <w:t>Decision to remove a regroup using preconfigured group</w:t>
      </w:r>
      <w:bookmarkEnd w:id="6323"/>
      <w:bookmarkEnd w:id="6324"/>
      <w:bookmarkEnd w:id="6325"/>
      <w:bookmarkEnd w:id="6326"/>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327" w:name="_CR21_2_4"/>
      <w:bookmarkStart w:id="6328" w:name="_Toc27501632"/>
      <w:bookmarkStart w:id="6329" w:name="_Toc36049760"/>
      <w:bookmarkStart w:id="6330" w:name="_Toc45210530"/>
      <w:bookmarkStart w:id="6331" w:name="_Toc178200056"/>
      <w:bookmarkEnd w:id="6327"/>
      <w:r w:rsidRPr="00B5653B">
        <w:t>21</w:t>
      </w:r>
      <w:r>
        <w:t>.2</w:t>
      </w:r>
      <w:r>
        <w:rPr>
          <w:lang w:val="en-US"/>
        </w:rPr>
        <w:t>.4</w:t>
      </w:r>
      <w:r w:rsidRPr="0073469F">
        <w:tab/>
      </w:r>
      <w:r>
        <w:rPr>
          <w:lang w:val="en-US"/>
        </w:rPr>
        <w:t>Non-controlling MCVideo function procedures</w:t>
      </w:r>
      <w:bookmarkEnd w:id="6328"/>
      <w:bookmarkEnd w:id="6329"/>
      <w:bookmarkEnd w:id="6330"/>
      <w:bookmarkEnd w:id="6331"/>
    </w:p>
    <w:p w14:paraId="1EE7A605" w14:textId="761AF655" w:rsidR="00816ED6" w:rsidRDefault="00816ED6" w:rsidP="00F1630B">
      <w:pPr>
        <w:pStyle w:val="Heading4"/>
        <w:rPr>
          <w:lang w:val="en-US"/>
        </w:rPr>
      </w:pPr>
      <w:bookmarkStart w:id="6332" w:name="_CR21_2_4_1"/>
      <w:bookmarkStart w:id="6333" w:name="_Toc27501633"/>
      <w:bookmarkStart w:id="6334" w:name="_Toc36049761"/>
      <w:bookmarkStart w:id="6335" w:name="_Toc45210531"/>
      <w:bookmarkStart w:id="6336" w:name="_Toc178200057"/>
      <w:bookmarkEnd w:id="6332"/>
      <w:r w:rsidRPr="00B5653B">
        <w:t>21</w:t>
      </w:r>
      <w:r>
        <w:t>.2</w:t>
      </w:r>
      <w:r>
        <w:rPr>
          <w:lang w:val="en-US"/>
        </w:rPr>
        <w:t>.4.1</w:t>
      </w:r>
      <w:r w:rsidRPr="0073469F">
        <w:tab/>
      </w:r>
      <w:r>
        <w:rPr>
          <w:lang w:val="en-US"/>
        </w:rPr>
        <w:t>Notification of creation of a group regroup using preconfigured group</w:t>
      </w:r>
      <w:bookmarkEnd w:id="6333"/>
      <w:bookmarkEnd w:id="6334"/>
      <w:bookmarkEnd w:id="6335"/>
      <w:bookmarkEnd w:id="6336"/>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337" w:name="_CR21_2_4_2"/>
      <w:bookmarkStart w:id="6338" w:name="_Toc27501634"/>
      <w:bookmarkStart w:id="6339" w:name="_Toc36049762"/>
      <w:bookmarkStart w:id="6340" w:name="_Toc45210532"/>
      <w:bookmarkStart w:id="6341" w:name="_Toc178200058"/>
      <w:bookmarkEnd w:id="6337"/>
      <w:r w:rsidRPr="00B5653B">
        <w:t>21</w:t>
      </w:r>
      <w:r>
        <w:t>.2</w:t>
      </w:r>
      <w:r>
        <w:rPr>
          <w:lang w:val="en-US"/>
        </w:rPr>
        <w:t>.4.2</w:t>
      </w:r>
      <w:r w:rsidRPr="0073469F">
        <w:tab/>
      </w:r>
      <w:r>
        <w:rPr>
          <w:lang w:val="en-US"/>
        </w:rPr>
        <w:t>Notification of removal of a group regroup using preconfigured group</w:t>
      </w:r>
      <w:bookmarkEnd w:id="6338"/>
      <w:bookmarkEnd w:id="6339"/>
      <w:bookmarkEnd w:id="6340"/>
      <w:bookmarkEnd w:id="6341"/>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42" w:name="_CR21_2_4_3"/>
      <w:bookmarkStart w:id="6343" w:name="_Toc36049763"/>
      <w:bookmarkStart w:id="6344" w:name="_Toc45210533"/>
      <w:bookmarkStart w:id="6345" w:name="_Toc27501635"/>
      <w:bookmarkStart w:id="6346" w:name="_Toc178200059"/>
      <w:bookmarkEnd w:id="6342"/>
      <w:r w:rsidRPr="00B5653B">
        <w:t>21</w:t>
      </w:r>
      <w:r>
        <w:t>.2</w:t>
      </w:r>
      <w:r>
        <w:rPr>
          <w:lang w:val="en-US"/>
        </w:rPr>
        <w:t>.4.3</w:t>
      </w:r>
      <w:r w:rsidRPr="0073469F">
        <w:tab/>
      </w:r>
      <w:r>
        <w:rPr>
          <w:lang w:val="en-US"/>
        </w:rPr>
        <w:t>Notification of additional members of a group regroup using preconfigured group</w:t>
      </w:r>
      <w:bookmarkEnd w:id="6343"/>
      <w:bookmarkEnd w:id="6344"/>
      <w:bookmarkEnd w:id="6346"/>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47" w:name="_CR21_3"/>
      <w:bookmarkStart w:id="6348" w:name="_Toc36049764"/>
      <w:bookmarkStart w:id="6349" w:name="_Toc45210534"/>
      <w:bookmarkStart w:id="6350" w:name="_Toc178200060"/>
      <w:bookmarkEnd w:id="6347"/>
      <w:r w:rsidRPr="00B5653B">
        <w:t>21</w:t>
      </w:r>
      <w:r>
        <w:t>.</w:t>
      </w:r>
      <w:r>
        <w:rPr>
          <w:lang w:val="en-US"/>
        </w:rPr>
        <w:t>3</w:t>
      </w:r>
      <w:r>
        <w:tab/>
      </w:r>
      <w:r>
        <w:rPr>
          <w:lang w:val="en-US"/>
        </w:rPr>
        <w:t>User regroup using a preconfigured group</w:t>
      </w:r>
      <w:bookmarkEnd w:id="6345"/>
      <w:bookmarkEnd w:id="6348"/>
      <w:bookmarkEnd w:id="6349"/>
      <w:bookmarkEnd w:id="6350"/>
    </w:p>
    <w:p w14:paraId="62D9DFBF" w14:textId="123EE34C" w:rsidR="00816ED6" w:rsidRDefault="00816ED6" w:rsidP="00F1630B">
      <w:pPr>
        <w:pStyle w:val="Heading3"/>
        <w:rPr>
          <w:lang w:val="en-US"/>
        </w:rPr>
      </w:pPr>
      <w:bookmarkStart w:id="6351" w:name="_CR21_3_1"/>
      <w:bookmarkStart w:id="6352" w:name="_Toc27501636"/>
      <w:bookmarkStart w:id="6353" w:name="_Toc36049765"/>
      <w:bookmarkStart w:id="6354" w:name="_Toc45210535"/>
      <w:bookmarkStart w:id="6355" w:name="_Toc178200061"/>
      <w:bookmarkEnd w:id="6351"/>
      <w:r w:rsidRPr="00B5653B">
        <w:t>21</w:t>
      </w:r>
      <w:r>
        <w:t>.3</w:t>
      </w:r>
      <w:r>
        <w:rPr>
          <w:lang w:val="en-US"/>
        </w:rPr>
        <w:t>.1</w:t>
      </w:r>
      <w:r w:rsidRPr="0073469F">
        <w:tab/>
      </w:r>
      <w:r>
        <w:rPr>
          <w:lang w:val="en-US"/>
        </w:rPr>
        <w:t>Client procedures</w:t>
      </w:r>
      <w:bookmarkEnd w:id="6352"/>
      <w:bookmarkEnd w:id="6353"/>
      <w:bookmarkEnd w:id="6354"/>
      <w:bookmarkEnd w:id="6355"/>
    </w:p>
    <w:p w14:paraId="5B699A45" w14:textId="10F50BC8" w:rsidR="00816ED6" w:rsidRDefault="00816ED6" w:rsidP="00F1630B">
      <w:pPr>
        <w:pStyle w:val="Heading4"/>
        <w:rPr>
          <w:lang w:val="en-US"/>
        </w:rPr>
      </w:pPr>
      <w:bookmarkStart w:id="6356" w:name="_CR21_3_1_1"/>
      <w:bookmarkStart w:id="6357" w:name="_Toc27501637"/>
      <w:bookmarkStart w:id="6358" w:name="_Toc36049766"/>
      <w:bookmarkStart w:id="6359" w:name="_Toc45210536"/>
      <w:bookmarkStart w:id="6360" w:name="_Toc178200062"/>
      <w:bookmarkEnd w:id="6356"/>
      <w:r w:rsidRPr="00B5653B">
        <w:t>21</w:t>
      </w:r>
      <w:r>
        <w:t>.3</w:t>
      </w:r>
      <w:r>
        <w:rPr>
          <w:lang w:val="en-US"/>
        </w:rPr>
        <w:t>.1.1</w:t>
      </w:r>
      <w:r w:rsidRPr="0073469F">
        <w:tab/>
      </w:r>
      <w:r>
        <w:rPr>
          <w:lang w:val="en-US"/>
        </w:rPr>
        <w:t>Requesting a user regroup using a preconfigured group</w:t>
      </w:r>
      <w:bookmarkEnd w:id="6357"/>
      <w:bookmarkEnd w:id="6358"/>
      <w:bookmarkEnd w:id="6359"/>
      <w:bookmarkEnd w:id="6360"/>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61" w:name="_CR21_3_1_2"/>
      <w:bookmarkStart w:id="6362" w:name="_Toc27501638"/>
      <w:bookmarkStart w:id="6363" w:name="_Toc36049767"/>
      <w:bookmarkStart w:id="6364" w:name="_Toc45210537"/>
      <w:bookmarkStart w:id="6365" w:name="_Toc178200063"/>
      <w:bookmarkEnd w:id="6361"/>
      <w:r w:rsidRPr="00B5653B">
        <w:t>21</w:t>
      </w:r>
      <w:r>
        <w:t>.3</w:t>
      </w:r>
      <w:r>
        <w:rPr>
          <w:lang w:val="en-US"/>
        </w:rPr>
        <w:t>.1.2</w:t>
      </w:r>
      <w:r w:rsidRPr="0073469F">
        <w:tab/>
      </w:r>
      <w:r>
        <w:rPr>
          <w:lang w:val="en-US"/>
        </w:rPr>
        <w:t>Removing a regroup using preconfigured group</w:t>
      </w:r>
      <w:bookmarkEnd w:id="6362"/>
      <w:bookmarkEnd w:id="6363"/>
      <w:bookmarkEnd w:id="6364"/>
      <w:bookmarkEnd w:id="6365"/>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366" w:name="_CR21_3_1_3"/>
      <w:bookmarkStart w:id="6367" w:name="_Toc36049768"/>
      <w:bookmarkStart w:id="6368" w:name="_Toc45210538"/>
      <w:bookmarkStart w:id="6369" w:name="_Toc178200064"/>
      <w:bookmarkEnd w:id="6366"/>
      <w:r w:rsidRPr="00B5653B">
        <w:t>21</w:t>
      </w:r>
      <w:r>
        <w:t>.3</w:t>
      </w:r>
      <w:r>
        <w:rPr>
          <w:lang w:val="en-US"/>
        </w:rPr>
        <w:t>.1.3</w:t>
      </w:r>
      <w:r w:rsidRPr="0073469F">
        <w:tab/>
      </w:r>
      <w:r>
        <w:rPr>
          <w:lang w:val="en-US"/>
        </w:rPr>
        <w:t>Creating a user regroup using preconfigured group</w:t>
      </w:r>
      <w:bookmarkEnd w:id="6367"/>
      <w:bookmarkEnd w:id="6368"/>
      <w:bookmarkEnd w:id="636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370" w:name="_CR21_3_1_4"/>
      <w:bookmarkStart w:id="6371" w:name="_Toc36049769"/>
      <w:bookmarkStart w:id="6372" w:name="_Toc45210539"/>
      <w:bookmarkStart w:id="6373" w:name="_Toc178200065"/>
      <w:bookmarkEnd w:id="6370"/>
      <w:r w:rsidRPr="00B5653B">
        <w:t>21</w:t>
      </w:r>
      <w:r>
        <w:t>.3</w:t>
      </w:r>
      <w:r>
        <w:rPr>
          <w:lang w:val="en-US"/>
        </w:rPr>
        <w:t>.1.4</w:t>
      </w:r>
      <w:r w:rsidRPr="0073469F">
        <w:tab/>
      </w:r>
      <w:r>
        <w:rPr>
          <w:lang w:val="en-US"/>
        </w:rPr>
        <w:t>Removing a user regroup using preconfigured group</w:t>
      </w:r>
      <w:bookmarkEnd w:id="6371"/>
      <w:bookmarkEnd w:id="6372"/>
      <w:bookmarkEnd w:id="6373"/>
    </w:p>
    <w:p w14:paraId="77F357E9" w14:textId="77777777" w:rsidR="00816ED6" w:rsidRPr="00513F5C" w:rsidRDefault="00816ED6" w:rsidP="00816ED6">
      <w:r>
        <w:t xml:space="preserve">The procedure in </w:t>
      </w:r>
      <w:r w:rsidR="00C836A2">
        <w:t>clause</w:t>
      </w:r>
      <w:bookmarkStart w:id="6374"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375" w:name="_CR21_3_2"/>
      <w:bookmarkStart w:id="6376" w:name="_Toc36049770"/>
      <w:bookmarkStart w:id="6377" w:name="_Toc45210540"/>
      <w:bookmarkStart w:id="6378" w:name="_Toc178200066"/>
      <w:bookmarkEnd w:id="6375"/>
      <w:r w:rsidRPr="00B5653B">
        <w:t>21</w:t>
      </w:r>
      <w:r>
        <w:t>.3</w:t>
      </w:r>
      <w:r>
        <w:rPr>
          <w:lang w:val="en-US"/>
        </w:rPr>
        <w:t>.2</w:t>
      </w:r>
      <w:r w:rsidRPr="0073469F">
        <w:tab/>
      </w:r>
      <w:r>
        <w:rPr>
          <w:lang w:val="en-US"/>
        </w:rPr>
        <w:t>Participating MCVideo function procedures</w:t>
      </w:r>
      <w:bookmarkEnd w:id="6374"/>
      <w:bookmarkEnd w:id="6376"/>
      <w:bookmarkEnd w:id="6377"/>
      <w:bookmarkEnd w:id="6378"/>
    </w:p>
    <w:p w14:paraId="5698C7C8" w14:textId="0E71C663" w:rsidR="00816ED6" w:rsidRDefault="00816ED6" w:rsidP="00F1630B">
      <w:pPr>
        <w:pStyle w:val="Heading4"/>
        <w:rPr>
          <w:lang w:val="en-US"/>
        </w:rPr>
      </w:pPr>
      <w:bookmarkStart w:id="6379" w:name="_CR21_3_2_1"/>
      <w:bookmarkStart w:id="6380" w:name="_Toc27501640"/>
      <w:bookmarkStart w:id="6381" w:name="_Toc36049771"/>
      <w:bookmarkStart w:id="6382" w:name="_Toc45210541"/>
      <w:bookmarkStart w:id="6383" w:name="_Toc178200067"/>
      <w:bookmarkEnd w:id="6379"/>
      <w:r w:rsidRPr="00B5653B">
        <w:t>21</w:t>
      </w:r>
      <w:r>
        <w:t>.3</w:t>
      </w:r>
      <w:r>
        <w:rPr>
          <w:lang w:val="en-US"/>
        </w:rPr>
        <w:t>.2.1</w:t>
      </w:r>
      <w:r w:rsidRPr="0073469F">
        <w:tab/>
      </w:r>
      <w:r>
        <w:t>General</w:t>
      </w:r>
      <w:bookmarkEnd w:id="6380"/>
      <w:bookmarkEnd w:id="6381"/>
      <w:bookmarkEnd w:id="6382"/>
      <w:bookmarkEnd w:id="6383"/>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84" w:name="_CR21_3_2_2"/>
      <w:bookmarkStart w:id="6385" w:name="_Toc27501641"/>
      <w:bookmarkStart w:id="6386" w:name="_Toc36049772"/>
      <w:bookmarkStart w:id="6387" w:name="_Toc45210542"/>
      <w:bookmarkStart w:id="6388" w:name="_Toc178200068"/>
      <w:bookmarkEnd w:id="6384"/>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385"/>
      <w:bookmarkEnd w:id="6386"/>
      <w:bookmarkEnd w:id="6387"/>
      <w:bookmarkEnd w:id="6388"/>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89" w:name="_CR21_3_2_3"/>
      <w:bookmarkStart w:id="6390" w:name="_Toc27501642"/>
      <w:bookmarkStart w:id="6391" w:name="_Toc36049773"/>
      <w:bookmarkStart w:id="6392" w:name="_Toc45210543"/>
      <w:bookmarkStart w:id="6393" w:name="_Toc178200069"/>
      <w:bookmarkEnd w:id="6389"/>
      <w:r w:rsidRPr="00B5653B">
        <w:t>21</w:t>
      </w:r>
      <w:r w:rsidR="00816ED6">
        <w:t>.3</w:t>
      </w:r>
      <w:r w:rsidR="00816ED6">
        <w:rPr>
          <w:lang w:val="en-US"/>
        </w:rPr>
        <w:t>.2.3</w:t>
      </w:r>
      <w:r w:rsidR="00816ED6" w:rsidRPr="0073469F">
        <w:tab/>
      </w:r>
      <w:r w:rsidR="00816ED6">
        <w:rPr>
          <w:lang w:val="en-US"/>
        </w:rPr>
        <w:t>Removing a regroup using preconfigured group</w:t>
      </w:r>
      <w:bookmarkEnd w:id="6390"/>
      <w:bookmarkEnd w:id="6391"/>
      <w:bookmarkEnd w:id="6392"/>
      <w:bookmarkEnd w:id="6393"/>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394" w:name="_CR21_3_2_4"/>
      <w:bookmarkStart w:id="6395" w:name="_Toc27501643"/>
      <w:bookmarkStart w:id="6396" w:name="_Toc36049774"/>
      <w:bookmarkStart w:id="6397" w:name="_Toc45210544"/>
      <w:bookmarkStart w:id="6398" w:name="_Toc178200070"/>
      <w:bookmarkEnd w:id="639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395"/>
      <w:bookmarkEnd w:id="6396"/>
      <w:bookmarkEnd w:id="6397"/>
      <w:bookmarkEnd w:id="6398"/>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399" w:name="_Toc27501644"/>
      <w:bookmarkStart w:id="6400"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401" w:name="_CR21_3_2_5"/>
      <w:bookmarkStart w:id="6402" w:name="_Toc45210545"/>
      <w:bookmarkStart w:id="6403" w:name="_Toc178200071"/>
      <w:bookmarkEnd w:id="640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99"/>
      <w:bookmarkEnd w:id="6400"/>
      <w:bookmarkEnd w:id="6402"/>
      <w:bookmarkEnd w:id="6403"/>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404" w:name="_CR21_3_3"/>
      <w:bookmarkStart w:id="6405" w:name="_Toc27501645"/>
      <w:bookmarkStart w:id="6406" w:name="_Toc36049776"/>
      <w:bookmarkStart w:id="6407" w:name="_Toc45210546"/>
      <w:bookmarkStart w:id="6408" w:name="_Toc178200072"/>
      <w:bookmarkEnd w:id="6404"/>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405"/>
      <w:bookmarkEnd w:id="6406"/>
      <w:bookmarkEnd w:id="6407"/>
      <w:bookmarkEnd w:id="6408"/>
    </w:p>
    <w:p w14:paraId="045F0178" w14:textId="36081EAD" w:rsidR="00816ED6" w:rsidRDefault="00C42A95" w:rsidP="00F1630B">
      <w:pPr>
        <w:pStyle w:val="Heading4"/>
        <w:rPr>
          <w:lang w:val="en-US"/>
        </w:rPr>
      </w:pPr>
      <w:bookmarkStart w:id="6409" w:name="_CR21_3_3_1"/>
      <w:bookmarkStart w:id="6410" w:name="_Toc27501646"/>
      <w:bookmarkStart w:id="6411" w:name="_Toc36049777"/>
      <w:bookmarkStart w:id="6412" w:name="_Toc45210547"/>
      <w:bookmarkStart w:id="6413" w:name="_Toc178200073"/>
      <w:bookmarkEnd w:id="6409"/>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410"/>
      <w:bookmarkEnd w:id="6411"/>
      <w:bookmarkEnd w:id="6412"/>
      <w:bookmarkEnd w:id="6413"/>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414" w:name="_CR21_3_3_2"/>
      <w:bookmarkStart w:id="6415" w:name="_Toc27501647"/>
      <w:bookmarkStart w:id="6416" w:name="_Toc36049778"/>
      <w:bookmarkStart w:id="6417" w:name="_Toc45210548"/>
      <w:bookmarkStart w:id="6418" w:name="_Toc178200074"/>
      <w:bookmarkEnd w:id="641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415"/>
      <w:bookmarkEnd w:id="6416"/>
      <w:bookmarkEnd w:id="6417"/>
      <w:bookmarkEnd w:id="641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419" w:name="_CR21_3_3_3"/>
      <w:bookmarkStart w:id="6420" w:name="_Toc27501648"/>
      <w:bookmarkStart w:id="6421" w:name="_Toc36049779"/>
      <w:bookmarkStart w:id="6422" w:name="_Toc45210549"/>
      <w:bookmarkStart w:id="6423" w:name="_Toc178200075"/>
      <w:bookmarkEnd w:id="6419"/>
      <w:r w:rsidRPr="00B5653B">
        <w:t>21</w:t>
      </w:r>
      <w:r w:rsidR="00816ED6">
        <w:t>.3</w:t>
      </w:r>
      <w:r w:rsidR="00816ED6">
        <w:rPr>
          <w:lang w:val="en-US"/>
        </w:rPr>
        <w:t>.3.3</w:t>
      </w:r>
      <w:r w:rsidR="00816ED6" w:rsidRPr="0073469F">
        <w:tab/>
      </w:r>
      <w:r w:rsidR="00816ED6">
        <w:rPr>
          <w:lang w:val="en-US"/>
        </w:rPr>
        <w:t>Decision to remove a regroup using preconfigured group</w:t>
      </w:r>
      <w:bookmarkEnd w:id="6420"/>
      <w:bookmarkEnd w:id="6421"/>
      <w:bookmarkEnd w:id="6422"/>
      <w:bookmarkEnd w:id="6423"/>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424" w:name="_CR22"/>
      <w:bookmarkStart w:id="6425" w:name="_Toc178200076"/>
      <w:bookmarkEnd w:id="6424"/>
      <w:r>
        <w:rPr>
          <w:lang w:eastAsia="ko-KR"/>
        </w:rPr>
        <w:t>22</w:t>
      </w:r>
      <w:r>
        <w:rPr>
          <w:rFonts w:hint="eastAsia"/>
          <w:lang w:eastAsia="ko-KR"/>
        </w:rPr>
        <w:tab/>
      </w:r>
      <w:r>
        <w:rPr>
          <w:lang w:eastAsia="ko-KR"/>
        </w:rPr>
        <w:t>Adhoc group call</w:t>
      </w:r>
      <w:bookmarkEnd w:id="6425"/>
    </w:p>
    <w:p w14:paraId="3BBBC420" w14:textId="77777777" w:rsidR="00222EB7" w:rsidRDefault="00222EB7" w:rsidP="00222EB7">
      <w:pPr>
        <w:pStyle w:val="Heading2"/>
        <w:rPr>
          <w:lang w:eastAsia="ko-KR"/>
        </w:rPr>
      </w:pPr>
      <w:bookmarkStart w:id="6426" w:name="_CR22_1"/>
      <w:bookmarkStart w:id="6427" w:name="_Toc178200077"/>
      <w:bookmarkEnd w:id="6426"/>
      <w:r>
        <w:rPr>
          <w:rFonts w:hint="eastAsia"/>
          <w:lang w:eastAsia="ko-KR"/>
        </w:rPr>
        <w:t>22.</w:t>
      </w:r>
      <w:r>
        <w:rPr>
          <w:lang w:eastAsia="ko-KR"/>
        </w:rPr>
        <w:t>1</w:t>
      </w:r>
      <w:r>
        <w:rPr>
          <w:rFonts w:hint="eastAsia"/>
          <w:lang w:eastAsia="ko-KR"/>
        </w:rPr>
        <w:tab/>
        <w:t>General</w:t>
      </w:r>
      <w:bookmarkEnd w:id="6427"/>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428" w:name="_CR22_2"/>
      <w:bookmarkStart w:id="6429" w:name="_Toc178200078"/>
      <w:bookmarkEnd w:id="6428"/>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429"/>
    </w:p>
    <w:p w14:paraId="3B712EE8" w14:textId="77777777" w:rsidR="00222EB7" w:rsidRPr="0073469F" w:rsidRDefault="00222EB7" w:rsidP="00222EB7">
      <w:pPr>
        <w:pStyle w:val="Heading3"/>
        <w:rPr>
          <w:rFonts w:eastAsia="Malgun Gothic"/>
        </w:rPr>
      </w:pPr>
      <w:bookmarkStart w:id="6430" w:name="_CR22_2_1"/>
      <w:bookmarkStart w:id="6431" w:name="_Toc20155861"/>
      <w:bookmarkStart w:id="6432" w:name="_Toc27501018"/>
      <w:bookmarkStart w:id="6433" w:name="_Toc36049144"/>
      <w:bookmarkStart w:id="6434" w:name="_Toc45209910"/>
      <w:bookmarkStart w:id="6435" w:name="_Toc51860735"/>
      <w:bookmarkStart w:id="6436" w:name="_Toc138441039"/>
      <w:bookmarkStart w:id="6437" w:name="_Toc178200079"/>
      <w:bookmarkEnd w:id="6430"/>
      <w:r>
        <w:rPr>
          <w:rFonts w:eastAsia="Malgun Gothic"/>
        </w:rPr>
        <w:t>22.2</w:t>
      </w:r>
      <w:r w:rsidRPr="0073469F">
        <w:rPr>
          <w:rFonts w:eastAsia="Malgun Gothic"/>
        </w:rPr>
        <w:t>.1</w:t>
      </w:r>
      <w:r w:rsidRPr="0073469F">
        <w:rPr>
          <w:rFonts w:eastAsia="Malgun Gothic"/>
        </w:rPr>
        <w:tab/>
      </w:r>
      <w:bookmarkEnd w:id="6431"/>
      <w:bookmarkEnd w:id="6432"/>
      <w:bookmarkEnd w:id="6433"/>
      <w:bookmarkEnd w:id="6434"/>
      <w:bookmarkEnd w:id="6435"/>
      <w:bookmarkEnd w:id="6436"/>
      <w:r w:rsidRPr="0073469F">
        <w:rPr>
          <w:rFonts w:eastAsia="Malgun Gothic"/>
        </w:rPr>
        <w:t>General</w:t>
      </w:r>
      <w:bookmarkEnd w:id="6437"/>
    </w:p>
    <w:p w14:paraId="00213F3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438" w:name="_CR22_2_2"/>
      <w:bookmarkStart w:id="6439" w:name="_Toc178200080"/>
      <w:bookmarkEnd w:id="6438"/>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439"/>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440" w:name="_CR22_2_2_1"/>
      <w:bookmarkStart w:id="6441" w:name="14f4399e2adfb55a__Toc427698784"/>
      <w:bookmarkStart w:id="6442" w:name="_Toc20155863"/>
      <w:bookmarkStart w:id="6443" w:name="_Toc27501020"/>
      <w:bookmarkStart w:id="6444" w:name="_Toc36049146"/>
      <w:bookmarkStart w:id="6445" w:name="_Toc45209912"/>
      <w:bookmarkStart w:id="6446" w:name="_Toc51860737"/>
      <w:bookmarkStart w:id="6447" w:name="_Toc138441041"/>
      <w:bookmarkStart w:id="6448" w:name="_Toc178200081"/>
      <w:bookmarkEnd w:id="644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441"/>
      <w:bookmarkEnd w:id="6442"/>
      <w:bookmarkEnd w:id="6443"/>
      <w:bookmarkEnd w:id="6444"/>
      <w:bookmarkEnd w:id="6445"/>
      <w:bookmarkEnd w:id="6446"/>
      <w:bookmarkEnd w:id="6447"/>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8"/>
    </w:p>
    <w:p w14:paraId="689EEC46" w14:textId="77777777" w:rsidR="00222EB7" w:rsidRPr="0073469F" w:rsidRDefault="00222EB7" w:rsidP="00222EB7">
      <w:pPr>
        <w:pStyle w:val="Heading5"/>
        <w:rPr>
          <w:rFonts w:eastAsia="Malgun Gothic"/>
        </w:rPr>
      </w:pPr>
      <w:bookmarkStart w:id="6449" w:name="_CR22_2_2_1_1"/>
      <w:bookmarkStart w:id="6450" w:name="_Toc178200082"/>
      <w:bookmarkEnd w:id="644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0"/>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51" w:name="_CR22_2_2_1_2"/>
      <w:bookmarkStart w:id="6452" w:name="_Toc178200083"/>
      <w:bookmarkEnd w:id="6451"/>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2"/>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53" w:name="_CR22_2_2_2"/>
      <w:bookmarkStart w:id="6454" w:name="_Toc178200084"/>
      <w:bookmarkEnd w:id="6453"/>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54"/>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55" w:name="_CR22_2_2_2_1"/>
      <w:bookmarkStart w:id="6456" w:name="_Toc178200085"/>
      <w:bookmarkEnd w:id="6455"/>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56"/>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57" w:name="_CR22_2_2_2_2"/>
      <w:bookmarkStart w:id="6458" w:name="_Toc178200086"/>
      <w:bookmarkEnd w:id="6457"/>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58"/>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59" w:name="_CR22_2_3"/>
      <w:bookmarkStart w:id="6460" w:name="_Toc178200087"/>
      <w:bookmarkEnd w:id="6459"/>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460"/>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61" w:name="_CR22_2_3_1"/>
      <w:bookmarkStart w:id="6462" w:name="_Toc178200088"/>
      <w:bookmarkEnd w:id="646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2"/>
    </w:p>
    <w:p w14:paraId="45368F51" w14:textId="77777777" w:rsidR="00222EB7" w:rsidRPr="0073469F" w:rsidRDefault="00222EB7" w:rsidP="00222EB7">
      <w:pPr>
        <w:pStyle w:val="Heading5"/>
        <w:rPr>
          <w:rFonts w:eastAsia="Malgun Gothic"/>
        </w:rPr>
      </w:pPr>
      <w:bookmarkStart w:id="6463" w:name="_CR22_2_3_1_1"/>
      <w:bookmarkStart w:id="6464" w:name="_Toc178200089"/>
      <w:bookmarkEnd w:id="646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64"/>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65" w:name="_CR22_2_3_1_2"/>
      <w:bookmarkStart w:id="6466" w:name="_Toc178200090"/>
      <w:bookmarkEnd w:id="6465"/>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66"/>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67" w:name="_CR22_2_3_2"/>
      <w:bookmarkStart w:id="6468" w:name="_Toc178200091"/>
      <w:bookmarkEnd w:id="6467"/>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68"/>
    </w:p>
    <w:p w14:paraId="612CDF31" w14:textId="77777777" w:rsidR="00252173" w:rsidRPr="0073469F" w:rsidRDefault="00252173" w:rsidP="00252173">
      <w:pPr>
        <w:pStyle w:val="Heading5"/>
        <w:rPr>
          <w:rFonts w:eastAsia="Malgun Gothic"/>
        </w:rPr>
      </w:pPr>
      <w:bookmarkStart w:id="6469" w:name="_CR22_2_3_2_1"/>
      <w:bookmarkStart w:id="6470" w:name="_Toc178200092"/>
      <w:bookmarkEnd w:id="6469"/>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70"/>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71" w:name="_CR22_2_4"/>
      <w:bookmarkStart w:id="6472" w:name="_Toc178200093"/>
      <w:bookmarkEnd w:id="6471"/>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472"/>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73" w:name="_CR22_2_4_1"/>
      <w:bookmarkStart w:id="6474" w:name="_Toc178200094"/>
      <w:bookmarkEnd w:id="647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74"/>
    </w:p>
    <w:p w14:paraId="5AD080B7" w14:textId="77777777" w:rsidR="00222EB7" w:rsidRPr="0073469F" w:rsidRDefault="00222EB7" w:rsidP="00222EB7">
      <w:pPr>
        <w:pStyle w:val="Heading5"/>
        <w:rPr>
          <w:rFonts w:eastAsia="Malgun Gothic"/>
        </w:rPr>
      </w:pPr>
      <w:bookmarkStart w:id="6475" w:name="_CR22_2_4_1_1"/>
      <w:bookmarkStart w:id="6476" w:name="_Toc178200095"/>
      <w:bookmarkEnd w:id="6475"/>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76"/>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77" w:name="_CR22_2_4_1_2"/>
      <w:bookmarkStart w:id="6478" w:name="_Toc178200096"/>
      <w:bookmarkEnd w:id="6477"/>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78"/>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79" w:name="_CR22_2_4_2"/>
      <w:bookmarkStart w:id="6480" w:name="_Toc178200097"/>
      <w:bookmarkEnd w:id="6479"/>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80"/>
    </w:p>
    <w:p w14:paraId="7F24BA16" w14:textId="77777777" w:rsidR="000A0613" w:rsidRPr="0073469F" w:rsidRDefault="000A0613" w:rsidP="000A0613">
      <w:pPr>
        <w:pStyle w:val="Heading5"/>
        <w:rPr>
          <w:rFonts w:eastAsia="Malgun Gothic"/>
        </w:rPr>
      </w:pPr>
      <w:bookmarkStart w:id="6481" w:name="_CR22_2_4_2_1"/>
      <w:bookmarkStart w:id="6482" w:name="_Toc178200098"/>
      <w:bookmarkEnd w:id="6481"/>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82"/>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83" w:name="_CR22_2_5"/>
      <w:bookmarkStart w:id="6484" w:name="_Toc178200099"/>
      <w:bookmarkEnd w:id="6483"/>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484"/>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85" w:name="_CR22_2_5_1"/>
      <w:bookmarkStart w:id="6486" w:name="_Toc178200100"/>
      <w:bookmarkEnd w:id="648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6"/>
    </w:p>
    <w:p w14:paraId="076C9FE5" w14:textId="77777777" w:rsidR="00222EB7" w:rsidRPr="0073469F" w:rsidRDefault="00222EB7" w:rsidP="00222EB7">
      <w:pPr>
        <w:pStyle w:val="Heading5"/>
        <w:rPr>
          <w:rFonts w:eastAsia="Malgun Gothic"/>
        </w:rPr>
      </w:pPr>
      <w:bookmarkStart w:id="6487" w:name="_CR22_2_5_1_1"/>
      <w:bookmarkStart w:id="6488" w:name="_Toc178200101"/>
      <w:bookmarkEnd w:id="6487"/>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88"/>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89" w:name="_CR22_2_5_2"/>
      <w:bookmarkStart w:id="6490" w:name="_Toc178200102"/>
      <w:bookmarkEnd w:id="6489"/>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90"/>
    </w:p>
    <w:p w14:paraId="4D3CBF5A" w14:textId="77777777" w:rsidR="004A433E" w:rsidRPr="0073469F" w:rsidRDefault="004A433E" w:rsidP="004A433E">
      <w:pPr>
        <w:pStyle w:val="Heading5"/>
        <w:rPr>
          <w:rFonts w:eastAsia="Malgun Gothic"/>
        </w:rPr>
      </w:pPr>
      <w:bookmarkStart w:id="6491" w:name="_CR22_2_5_2_1"/>
      <w:bookmarkStart w:id="6492" w:name="_Toc178200103"/>
      <w:bookmarkEnd w:id="6491"/>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92"/>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0086E664" w14:textId="77777777" w:rsidR="005A3A55" w:rsidRPr="0073469F" w:rsidRDefault="005A3A55" w:rsidP="005A3A55">
      <w:pPr>
        <w:pStyle w:val="Heading3"/>
        <w:rPr>
          <w:rFonts w:eastAsia="Malgun Gothic"/>
        </w:rPr>
      </w:pPr>
      <w:bookmarkStart w:id="6493" w:name="_CR22_2_6"/>
      <w:bookmarkStart w:id="6494" w:name="_Toc178200104"/>
      <w:bookmarkEnd w:id="649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494"/>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495" w:name="_CR22_2_6_1"/>
      <w:bookmarkStart w:id="6496" w:name="_Toc146246963"/>
      <w:bookmarkStart w:id="6497" w:name="_Toc178200105"/>
      <w:bookmarkEnd w:id="6495"/>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6"/>
      <w:bookmarkEnd w:id="6497"/>
    </w:p>
    <w:p w14:paraId="774EA5F0" w14:textId="77777777" w:rsidR="005A3A55" w:rsidRPr="0073469F" w:rsidRDefault="005A3A55" w:rsidP="005A3A55">
      <w:pPr>
        <w:pStyle w:val="Heading5"/>
        <w:rPr>
          <w:rFonts w:eastAsia="Malgun Gothic"/>
        </w:rPr>
      </w:pPr>
      <w:bookmarkStart w:id="6498" w:name="_CR22_2_6_1_1"/>
      <w:bookmarkStart w:id="6499" w:name="_Toc146246964"/>
      <w:bookmarkStart w:id="6500" w:name="_Toc178200106"/>
      <w:bookmarkEnd w:id="6498"/>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99"/>
      <w:bookmarkEnd w:id="6500"/>
    </w:p>
    <w:p w14:paraId="1F40E65E" w14:textId="77777777" w:rsidR="005A3A55" w:rsidRPr="0073469F" w:rsidRDefault="005A3A55" w:rsidP="005A3A55">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participants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Video</w:t>
      </w:r>
      <w:r w:rsidRPr="0073469F">
        <w:t xml:space="preserve"> </w:t>
      </w:r>
      <w:r w:rsidRPr="00B62D1C">
        <w:rPr>
          <w:lang w:val="en-US"/>
        </w:rPr>
        <w:t>user requested</w:t>
      </w:r>
      <w:r>
        <w:rPr>
          <w:lang w:val="en-US"/>
        </w:rPr>
        <w:t xml:space="preserve"> to include the list of </w:t>
      </w:r>
      <w:r w:rsidRPr="0073469F">
        <w:t>MC</w:t>
      </w:r>
      <w:r>
        <w:t>Video</w:t>
      </w:r>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2D5B8D61" w14:textId="77777777" w:rsidR="005A3A55" w:rsidRDefault="005A3A55" w:rsidP="005A3A55">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501" w:name="_CR22_3"/>
      <w:bookmarkStart w:id="6502" w:name="_Toc178200107"/>
      <w:bookmarkEnd w:id="6501"/>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502"/>
    </w:p>
    <w:p w14:paraId="008053F3" w14:textId="77777777" w:rsidR="00222EB7" w:rsidRPr="0073469F" w:rsidRDefault="00222EB7" w:rsidP="00222EB7">
      <w:pPr>
        <w:pStyle w:val="Heading3"/>
        <w:rPr>
          <w:rFonts w:eastAsia="Malgun Gothic"/>
        </w:rPr>
      </w:pPr>
      <w:bookmarkStart w:id="6503" w:name="_CR22_3_1"/>
      <w:bookmarkStart w:id="6504" w:name="_Toc178200108"/>
      <w:bookmarkEnd w:id="6503"/>
      <w:r>
        <w:rPr>
          <w:rFonts w:eastAsia="Malgun Gothic"/>
        </w:rPr>
        <w:t>22.3</w:t>
      </w:r>
      <w:r w:rsidRPr="0073469F">
        <w:rPr>
          <w:rFonts w:eastAsia="Malgun Gothic"/>
        </w:rPr>
        <w:t>.1</w:t>
      </w:r>
      <w:r w:rsidRPr="0073469F">
        <w:rPr>
          <w:rFonts w:eastAsia="Malgun Gothic"/>
        </w:rPr>
        <w:tab/>
        <w:t>General</w:t>
      </w:r>
      <w:bookmarkEnd w:id="6504"/>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505" w:name="_CR22_3_2"/>
      <w:bookmarkStart w:id="6506" w:name="_Toc178200109"/>
      <w:bookmarkEnd w:id="6505"/>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06"/>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507" w:name="_CR22_3_2_1"/>
      <w:bookmarkStart w:id="6508" w:name="_Toc178200110"/>
      <w:bookmarkEnd w:id="6507"/>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8"/>
    </w:p>
    <w:p w14:paraId="7C23DAEB" w14:textId="77777777" w:rsidR="00222EB7" w:rsidRPr="0073469F" w:rsidRDefault="00222EB7" w:rsidP="00222EB7">
      <w:pPr>
        <w:pStyle w:val="Heading5"/>
        <w:rPr>
          <w:rFonts w:eastAsia="Malgun Gothic"/>
        </w:rPr>
      </w:pPr>
      <w:bookmarkStart w:id="6509" w:name="_Toc178200111"/>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09"/>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510" w:name="14f4399e2adfb55a__Toc427695837"/>
      <w:bookmarkStart w:id="6511" w:name="14f4399e2adfb55a__Toc427696237"/>
      <w:bookmarkStart w:id="6512" w:name="14f4399e2adfb55a__Toc427696636"/>
      <w:bookmarkStart w:id="6513" w:name="14f4399e2adfb55a__Toc427698238"/>
      <w:bookmarkEnd w:id="6510"/>
      <w:bookmarkEnd w:id="6511"/>
      <w:bookmarkEnd w:id="6512"/>
      <w:bookmarkEnd w:id="6513"/>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514" w:name="_CR22_3_2_1_1"/>
      <w:bookmarkStart w:id="6515" w:name="_Toc178200112"/>
      <w:bookmarkEnd w:id="65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515"/>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516" w:name="_CR22_3_2_2"/>
      <w:bookmarkStart w:id="6517" w:name="_Toc178200113"/>
      <w:bookmarkEnd w:id="6516"/>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17"/>
    </w:p>
    <w:p w14:paraId="57F20E96" w14:textId="77777777" w:rsidR="00363322" w:rsidRPr="0073469F" w:rsidRDefault="00363322" w:rsidP="00363322">
      <w:pPr>
        <w:pStyle w:val="Heading5"/>
        <w:rPr>
          <w:rFonts w:eastAsia="Malgun Gothic"/>
        </w:rPr>
      </w:pPr>
      <w:bookmarkStart w:id="6518" w:name="_CR22_3_2_2_1"/>
      <w:bookmarkStart w:id="6519" w:name="_Toc178200114"/>
      <w:bookmarkEnd w:id="6518"/>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519"/>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77777777" w:rsidR="00363322" w:rsidRDefault="00363322" w:rsidP="00363322">
      <w:pPr>
        <w:pStyle w:val="B1"/>
      </w:pPr>
      <w:r>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520" w:name="_CR22_3_2_2_2"/>
      <w:bookmarkStart w:id="6521" w:name="_Toc178200115"/>
      <w:bookmarkEnd w:id="6520"/>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521"/>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522" w:name="_CR22_3_3"/>
      <w:bookmarkStart w:id="6523" w:name="_Toc178200116"/>
      <w:bookmarkEnd w:id="6522"/>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23"/>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524" w:name="_CR22_3_3_1"/>
      <w:bookmarkStart w:id="6525" w:name="_Toc178200117"/>
      <w:bookmarkEnd w:id="652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25"/>
    </w:p>
    <w:p w14:paraId="4D8C9A4B" w14:textId="77777777" w:rsidR="00222EB7" w:rsidRPr="0073469F" w:rsidRDefault="00222EB7" w:rsidP="00222EB7">
      <w:pPr>
        <w:pStyle w:val="Heading5"/>
        <w:rPr>
          <w:rFonts w:eastAsia="Malgun Gothic"/>
        </w:rPr>
      </w:pPr>
      <w:bookmarkStart w:id="6526" w:name="_CR22_3_3_1_1"/>
      <w:bookmarkStart w:id="6527" w:name="_Toc178200118"/>
      <w:bookmarkEnd w:id="652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27"/>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528" w:name="_CR22_3_3_1_2"/>
      <w:bookmarkStart w:id="6529" w:name="_Toc178200119"/>
      <w:bookmarkEnd w:id="6528"/>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529"/>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530" w:name="_CR22_3_3_2"/>
      <w:bookmarkStart w:id="6531" w:name="_Toc178200120"/>
      <w:bookmarkEnd w:id="6530"/>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31"/>
    </w:p>
    <w:p w14:paraId="19A4911E" w14:textId="77777777" w:rsidR="000B2DEF" w:rsidRPr="0073469F" w:rsidRDefault="000B2DEF" w:rsidP="000B2DEF">
      <w:pPr>
        <w:pStyle w:val="Heading5"/>
        <w:rPr>
          <w:rFonts w:eastAsia="Malgun Gothic"/>
        </w:rPr>
      </w:pPr>
      <w:bookmarkStart w:id="6532" w:name="_CR22_3_3_2_1"/>
      <w:bookmarkStart w:id="6533" w:name="_Toc178200121"/>
      <w:bookmarkEnd w:id="6532"/>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533"/>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534" w:name="_CR22_3_3_2_2"/>
      <w:bookmarkStart w:id="6535" w:name="_Toc178200122"/>
      <w:bookmarkEnd w:id="6534"/>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535"/>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536" w:name="_CR22_3_4"/>
      <w:bookmarkStart w:id="6537" w:name="_Toc178200123"/>
      <w:bookmarkEnd w:id="6536"/>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537"/>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538" w:name="_CR22_3_4_1"/>
      <w:bookmarkStart w:id="6539" w:name="_Toc178200124"/>
      <w:bookmarkEnd w:id="6538"/>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39"/>
    </w:p>
    <w:p w14:paraId="7E670BA1" w14:textId="77777777" w:rsidR="00222EB7" w:rsidRPr="0073469F" w:rsidRDefault="00222EB7" w:rsidP="00222EB7">
      <w:pPr>
        <w:pStyle w:val="Heading5"/>
        <w:rPr>
          <w:rFonts w:eastAsia="Malgun Gothic"/>
        </w:rPr>
      </w:pPr>
      <w:bookmarkStart w:id="6540" w:name="_CR22_3_4_1_1"/>
      <w:bookmarkStart w:id="6541" w:name="_Toc178200125"/>
      <w:bookmarkEnd w:id="6540"/>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41"/>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42" w:name="_CR22_3_4_2"/>
      <w:bookmarkStart w:id="6543" w:name="_Toc178200126"/>
      <w:bookmarkEnd w:id="6542"/>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43"/>
    </w:p>
    <w:p w14:paraId="3590C7F0" w14:textId="77777777" w:rsidR="00352C06" w:rsidRPr="0073469F" w:rsidRDefault="00352C06" w:rsidP="00352C06">
      <w:pPr>
        <w:pStyle w:val="Heading5"/>
        <w:rPr>
          <w:rFonts w:eastAsia="Malgun Gothic"/>
        </w:rPr>
      </w:pPr>
      <w:bookmarkStart w:id="6544" w:name="_CR22_3_4_2_1"/>
      <w:bookmarkStart w:id="6545" w:name="_Toc178200127"/>
      <w:bookmarkEnd w:id="6544"/>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45"/>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46" w:name="_CR22_3_5"/>
      <w:bookmarkStart w:id="6547" w:name="_Toc178200128"/>
      <w:bookmarkEnd w:id="654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547"/>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48" w:name="_CR22_3_5_1"/>
      <w:bookmarkStart w:id="6549" w:name="_Toc146246976"/>
      <w:bookmarkStart w:id="6550" w:name="_Toc178200129"/>
      <w:bookmarkEnd w:id="6548"/>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9"/>
      <w:bookmarkEnd w:id="6550"/>
    </w:p>
    <w:p w14:paraId="7DF925F2" w14:textId="77777777" w:rsidR="00DF3702" w:rsidRPr="0073469F" w:rsidRDefault="00DF3702" w:rsidP="00DF3702">
      <w:pPr>
        <w:pStyle w:val="Heading5"/>
        <w:rPr>
          <w:rFonts w:eastAsia="Malgun Gothic"/>
        </w:rPr>
      </w:pPr>
      <w:bookmarkStart w:id="6551" w:name="_CR22_3_5_1_1"/>
      <w:bookmarkStart w:id="6552" w:name="_Toc146246977"/>
      <w:bookmarkStart w:id="6553" w:name="_Toc178200130"/>
      <w:bookmarkEnd w:id="655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52"/>
      <w:bookmarkEnd w:id="6553"/>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54" w:name="_Toc155364365"/>
      <w:bookmarkStart w:id="6555" w:name="_Toc155364366"/>
      <w:bookmarkStart w:id="6556" w:name="_Toc178200131"/>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54"/>
      <w:r>
        <w:rPr>
          <w:rFonts w:eastAsia="Malgun Gothic"/>
        </w:rPr>
        <w:t>initiated by participating MCVideo function</w:t>
      </w:r>
      <w:bookmarkEnd w:id="6556"/>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557" w:name="_Toc178200132"/>
      <w:bookmarkEnd w:id="6555"/>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57"/>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58" w:name="_Toc17820013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558"/>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59" w:name="_Toc178200134"/>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5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60" w:name="_Toc178200135"/>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60"/>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61" w:name="_CR22_4"/>
      <w:bookmarkStart w:id="6562" w:name="_Toc178200136"/>
      <w:bookmarkEnd w:id="6561"/>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62"/>
    </w:p>
    <w:p w14:paraId="68268A6B" w14:textId="77777777" w:rsidR="00222EB7" w:rsidRPr="0073469F" w:rsidRDefault="00222EB7" w:rsidP="00222EB7">
      <w:pPr>
        <w:pStyle w:val="Heading3"/>
        <w:rPr>
          <w:rFonts w:eastAsia="Malgun Gothic"/>
        </w:rPr>
      </w:pPr>
      <w:bookmarkStart w:id="6563" w:name="_CR22_4_1"/>
      <w:bookmarkStart w:id="6564" w:name="_Toc178200137"/>
      <w:bookmarkEnd w:id="6563"/>
      <w:r>
        <w:rPr>
          <w:rFonts w:eastAsia="Malgun Gothic"/>
        </w:rPr>
        <w:t>22.4</w:t>
      </w:r>
      <w:r w:rsidRPr="0073469F">
        <w:rPr>
          <w:rFonts w:eastAsia="Malgun Gothic"/>
        </w:rPr>
        <w:t>.1</w:t>
      </w:r>
      <w:r w:rsidRPr="0073469F">
        <w:rPr>
          <w:rFonts w:eastAsia="Malgun Gothic"/>
        </w:rPr>
        <w:tab/>
        <w:t>General</w:t>
      </w:r>
      <w:bookmarkEnd w:id="6564"/>
    </w:p>
    <w:p w14:paraId="29991ABE"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65" w:name="_CR22_4_2"/>
      <w:bookmarkStart w:id="6566" w:name="_Toc178200138"/>
      <w:bookmarkEnd w:id="6565"/>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66"/>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67" w:name="_CR22_4_2_1"/>
      <w:bookmarkStart w:id="6568" w:name="_Toc20155897"/>
      <w:bookmarkStart w:id="6569" w:name="_Toc27501054"/>
      <w:bookmarkStart w:id="6570" w:name="_Toc36049180"/>
      <w:bookmarkStart w:id="6571" w:name="_Toc45209946"/>
      <w:bookmarkStart w:id="6572" w:name="_Toc51859610"/>
      <w:bookmarkStart w:id="6573" w:name="_Toc107003431"/>
      <w:bookmarkStart w:id="6574" w:name="_Toc178200139"/>
      <w:bookmarkEnd w:id="6567"/>
      <w:r>
        <w:rPr>
          <w:rFonts w:eastAsia="Malgun Gothic"/>
        </w:rPr>
        <w:t>22.4</w:t>
      </w:r>
      <w:r w:rsidRPr="0073469F">
        <w:rPr>
          <w:rFonts w:eastAsia="Malgun Gothic"/>
        </w:rPr>
        <w:t>.</w:t>
      </w:r>
      <w:r>
        <w:rPr>
          <w:rFonts w:eastAsia="Malgun Gothic"/>
        </w:rPr>
        <w:t>2.1</w:t>
      </w:r>
      <w:r w:rsidRPr="0073469F">
        <w:rPr>
          <w:noProof/>
        </w:rPr>
        <w:tab/>
      </w:r>
      <w:bookmarkEnd w:id="6568"/>
      <w:bookmarkEnd w:id="6569"/>
      <w:bookmarkEnd w:id="6570"/>
      <w:bookmarkEnd w:id="6571"/>
      <w:bookmarkEnd w:id="6572"/>
      <w:bookmarkEnd w:id="6573"/>
      <w:r w:rsidRPr="0073469F">
        <w:rPr>
          <w:noProof/>
        </w:rPr>
        <w:t>Originating Procedures</w:t>
      </w:r>
      <w:bookmarkEnd w:id="6574"/>
    </w:p>
    <w:p w14:paraId="3EDCBE92" w14:textId="77777777" w:rsidR="00222EB7" w:rsidRPr="0073469F" w:rsidRDefault="00222EB7" w:rsidP="00222EB7">
      <w:pPr>
        <w:pStyle w:val="Heading5"/>
      </w:pPr>
      <w:bookmarkStart w:id="6575" w:name="_CR22_4_2_1_1"/>
      <w:bookmarkStart w:id="6576" w:name="_Toc20155899"/>
      <w:bookmarkStart w:id="6577" w:name="_Toc27501056"/>
      <w:bookmarkStart w:id="6578" w:name="_Toc36049182"/>
      <w:bookmarkStart w:id="6579" w:name="_Toc45209948"/>
      <w:bookmarkStart w:id="6580" w:name="_Toc51859612"/>
      <w:bookmarkStart w:id="6581" w:name="_Toc107003433"/>
      <w:bookmarkStart w:id="6582" w:name="_Toc178200140"/>
      <w:bookmarkEnd w:id="6575"/>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76"/>
      <w:bookmarkEnd w:id="6577"/>
      <w:bookmarkEnd w:id="6578"/>
      <w:bookmarkEnd w:id="6579"/>
      <w:bookmarkEnd w:id="6580"/>
      <w:bookmarkEnd w:id="6581"/>
      <w:bookmarkEnd w:id="6582"/>
    </w:p>
    <w:p w14:paraId="3587C0BB" w14:textId="77777777" w:rsidR="00222EB7" w:rsidRPr="0073469F" w:rsidRDefault="00222EB7" w:rsidP="00222EB7">
      <w:bookmarkStart w:id="6583" w:name="_Toc20155901"/>
      <w:bookmarkStart w:id="6584" w:name="_Toc27501058"/>
      <w:bookmarkStart w:id="6585" w:name="_Toc36049184"/>
      <w:bookmarkStart w:id="6586" w:name="_Toc45209950"/>
      <w:bookmarkStart w:id="6587" w:name="_Toc51859614"/>
      <w:bookmarkStart w:id="6588"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0DF49979" w14:textId="77777777" w:rsidR="00222EB7" w:rsidRPr="0073469F" w:rsidRDefault="00222EB7" w:rsidP="00222EB7">
      <w:pPr>
        <w:pStyle w:val="Heading4"/>
        <w:rPr>
          <w:noProof/>
        </w:rPr>
      </w:pPr>
      <w:bookmarkStart w:id="6589" w:name="_CR22_4_2_2"/>
      <w:bookmarkStart w:id="6590" w:name="_Toc178200141"/>
      <w:bookmarkEnd w:id="6589"/>
      <w:r>
        <w:rPr>
          <w:rFonts w:eastAsia="Malgun Gothic"/>
        </w:rPr>
        <w:t>22.4</w:t>
      </w:r>
      <w:r w:rsidRPr="0073469F">
        <w:rPr>
          <w:rFonts w:eastAsia="Malgun Gothic"/>
        </w:rPr>
        <w:t>.</w:t>
      </w:r>
      <w:r>
        <w:rPr>
          <w:rFonts w:eastAsia="Malgun Gothic"/>
        </w:rPr>
        <w:t>2.2</w:t>
      </w:r>
      <w:r w:rsidRPr="0073469F">
        <w:rPr>
          <w:noProof/>
        </w:rPr>
        <w:tab/>
        <w:t>Terminating Procedures</w:t>
      </w:r>
      <w:bookmarkEnd w:id="6583"/>
      <w:bookmarkEnd w:id="6584"/>
      <w:bookmarkEnd w:id="6585"/>
      <w:bookmarkEnd w:id="6586"/>
      <w:bookmarkEnd w:id="6587"/>
      <w:bookmarkEnd w:id="6588"/>
      <w:bookmarkEnd w:id="6590"/>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91" w:name="_CR22_4_3"/>
      <w:bookmarkStart w:id="6592" w:name="_Toc178200142"/>
      <w:bookmarkEnd w:id="6591"/>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92"/>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593" w:name="_CR22_4_3_1"/>
      <w:bookmarkStart w:id="6594" w:name="_Toc178200143"/>
      <w:bookmarkEnd w:id="6593"/>
      <w:r>
        <w:rPr>
          <w:rFonts w:eastAsia="Malgun Gothic"/>
        </w:rPr>
        <w:t>22.4</w:t>
      </w:r>
      <w:r w:rsidRPr="0073469F">
        <w:rPr>
          <w:rFonts w:eastAsia="Malgun Gothic"/>
        </w:rPr>
        <w:t>.</w:t>
      </w:r>
      <w:r>
        <w:rPr>
          <w:rFonts w:eastAsia="Malgun Gothic"/>
        </w:rPr>
        <w:t>3.1</w:t>
      </w:r>
      <w:r w:rsidRPr="0073469F">
        <w:rPr>
          <w:noProof/>
        </w:rPr>
        <w:tab/>
        <w:t>Originating Procedures</w:t>
      </w:r>
      <w:bookmarkEnd w:id="6594"/>
    </w:p>
    <w:p w14:paraId="2D1F74B2" w14:textId="77777777" w:rsidR="00222EB7" w:rsidRPr="0073469F" w:rsidRDefault="00222EB7" w:rsidP="00222EB7">
      <w:pPr>
        <w:pStyle w:val="Heading5"/>
      </w:pPr>
      <w:bookmarkStart w:id="6595" w:name="_CR22_4_3_1_1"/>
      <w:bookmarkStart w:id="6596" w:name="_Toc178200144"/>
      <w:bookmarkEnd w:id="6595"/>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596"/>
    </w:p>
    <w:p w14:paraId="2ACC94C7" w14:textId="77777777" w:rsidR="00222EB7" w:rsidRPr="0073469F" w:rsidRDefault="00222EB7" w:rsidP="00112825">
      <w:pPr>
        <w:pStyle w:val="Heading6"/>
        <w:numPr>
          <w:ilvl w:val="0"/>
          <w:numId w:val="0"/>
        </w:numPr>
        <w:ind w:left="1152"/>
      </w:pPr>
      <w:bookmarkStart w:id="6597" w:name="_CR22_4_3_1_1_1"/>
      <w:bookmarkStart w:id="6598" w:name="_Toc178200145"/>
      <w:bookmarkEnd w:id="6597"/>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98"/>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599" w:name="_CR22_4_3_1_2"/>
      <w:bookmarkStart w:id="6600" w:name="_Toc178200146"/>
      <w:bookmarkEnd w:id="6599"/>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600"/>
    </w:p>
    <w:p w14:paraId="10717002" w14:textId="77777777" w:rsidR="00222EB7" w:rsidRPr="0073469F" w:rsidRDefault="00222EB7" w:rsidP="00112825">
      <w:pPr>
        <w:pStyle w:val="Heading6"/>
        <w:numPr>
          <w:ilvl w:val="0"/>
          <w:numId w:val="0"/>
        </w:numPr>
        <w:ind w:left="1152"/>
      </w:pPr>
      <w:bookmarkStart w:id="6601" w:name="_CR22_4_3_1_2_1"/>
      <w:bookmarkStart w:id="6602" w:name="_Toc178200147"/>
      <w:bookmarkEnd w:id="6601"/>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602"/>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603" w:name="_CR22_4_3_2"/>
      <w:bookmarkStart w:id="6604" w:name="_Toc178200148"/>
      <w:bookmarkEnd w:id="6603"/>
      <w:r>
        <w:rPr>
          <w:rFonts w:eastAsia="Malgun Gothic"/>
        </w:rPr>
        <w:t>22.4</w:t>
      </w:r>
      <w:r w:rsidRPr="0073469F">
        <w:rPr>
          <w:rFonts w:eastAsia="Malgun Gothic"/>
        </w:rPr>
        <w:t>.</w:t>
      </w:r>
      <w:r>
        <w:rPr>
          <w:rFonts w:eastAsia="Malgun Gothic"/>
        </w:rPr>
        <w:t>3.2</w:t>
      </w:r>
      <w:r w:rsidRPr="0073469F">
        <w:rPr>
          <w:noProof/>
        </w:rPr>
        <w:tab/>
        <w:t>Terminating Procedures</w:t>
      </w:r>
      <w:bookmarkEnd w:id="6604"/>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605" w:name="_CR22_4_4"/>
      <w:bookmarkStart w:id="6606" w:name="_Toc178200149"/>
      <w:bookmarkEnd w:id="6605"/>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06"/>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607" w:name="_CR22_4_4_1"/>
      <w:bookmarkStart w:id="6608" w:name="_Toc178200150"/>
      <w:bookmarkEnd w:id="6607"/>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08"/>
    </w:p>
    <w:p w14:paraId="5C63345B" w14:textId="77777777" w:rsidR="00222EB7" w:rsidRPr="0073469F" w:rsidRDefault="00222EB7" w:rsidP="00222EB7">
      <w:pPr>
        <w:pStyle w:val="Heading5"/>
        <w:rPr>
          <w:rFonts w:eastAsia="Malgun Gothic"/>
        </w:rPr>
      </w:pPr>
      <w:bookmarkStart w:id="6609" w:name="_CR22_4_4_1_1"/>
      <w:bookmarkStart w:id="6610" w:name="_Toc178200151"/>
      <w:bookmarkEnd w:id="6609"/>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0"/>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611" w:name="_CR22_4_5"/>
      <w:bookmarkStart w:id="6612" w:name="_Toc178200152"/>
      <w:bookmarkEnd w:id="661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12"/>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613" w:name="_CR22_4_5_1"/>
      <w:bookmarkStart w:id="6614" w:name="_Toc146246992"/>
      <w:bookmarkStart w:id="6615" w:name="_Toc178200153"/>
      <w:bookmarkEnd w:id="661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4"/>
      <w:bookmarkEnd w:id="6615"/>
    </w:p>
    <w:p w14:paraId="22036CB7" w14:textId="77777777" w:rsidR="0044679E" w:rsidRPr="0073469F" w:rsidRDefault="0044679E" w:rsidP="0044679E">
      <w:pPr>
        <w:pStyle w:val="Heading5"/>
        <w:rPr>
          <w:rFonts w:eastAsia="Malgun Gothic"/>
        </w:rPr>
      </w:pPr>
      <w:bookmarkStart w:id="6616" w:name="_CR22_4_5_1_1"/>
      <w:bookmarkStart w:id="6617" w:name="_Toc146246993"/>
      <w:bookmarkStart w:id="6618" w:name="_Toc178200154"/>
      <w:bookmarkEnd w:id="661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617"/>
      <w:bookmarkEnd w:id="6618"/>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370BEE28" w14:textId="77777777" w:rsidR="0044679E" w:rsidRDefault="0044679E" w:rsidP="0044679E">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the </w:t>
      </w:r>
      <w:r>
        <w:t>adhoc</w:t>
      </w:r>
      <w:r w:rsidRPr="0073469F">
        <w:t xml:space="preserve"> group session </w:t>
      </w:r>
      <w:r>
        <w:t xml:space="preserve">participants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r w:rsidRPr="00D15511">
        <w:t>tdial</w:t>
      </w:r>
      <w:r>
        <w:t>og"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619" w:name="_Toc178200155"/>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619"/>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620" w:name="_Toc17820015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620"/>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621" w:name="_Toc178200157"/>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21"/>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622" w:name="_Toc155364384"/>
      <w:bookmarkStart w:id="6623" w:name="_Toc178200158"/>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22"/>
      <w:bookmarkEnd w:id="6623"/>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&lt;anyExt&gt; element containing:</w:t>
      </w:r>
    </w:p>
    <w:p w14:paraId="1CCA5DBF" w14:textId="77777777" w:rsidR="00112825" w:rsidRPr="00266D63" w:rsidRDefault="00112825" w:rsidP="00112825">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624" w:name="_Toc17820015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24"/>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625" w:name="_CRAnnexAinformative"/>
      <w:bookmarkEnd w:id="6625"/>
      <w:r w:rsidRPr="0079589D">
        <w:br w:type="page"/>
      </w:r>
      <w:bookmarkStart w:id="6626" w:name="_Toc20153128"/>
      <w:bookmarkStart w:id="6627" w:name="_Toc27495793"/>
      <w:bookmarkStart w:id="6628" w:name="_Toc36109261"/>
      <w:bookmarkStart w:id="6629" w:name="_Toc45195049"/>
      <w:bookmarkStart w:id="6630" w:name="_Toc178200160"/>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626"/>
      <w:bookmarkEnd w:id="6627"/>
      <w:bookmarkEnd w:id="6628"/>
      <w:bookmarkEnd w:id="6629"/>
      <w:bookmarkEnd w:id="6630"/>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631" w:name="_CRAnnexBinformative"/>
      <w:bookmarkEnd w:id="6631"/>
      <w:r>
        <w:br w:type="page"/>
      </w:r>
      <w:bookmarkStart w:id="6632" w:name="_Toc20153129"/>
      <w:bookmarkStart w:id="6633" w:name="_Toc27495794"/>
      <w:bookmarkStart w:id="6634" w:name="_Toc36109262"/>
      <w:bookmarkStart w:id="6635" w:name="_Toc45195050"/>
      <w:bookmarkStart w:id="6636" w:name="_Toc178200161"/>
      <w:r w:rsidR="007A6DDD" w:rsidRPr="0079589D">
        <w:t>Annex B (informative):</w:t>
      </w:r>
      <w:r w:rsidR="007A6DDD" w:rsidRPr="0079589D">
        <w:br/>
        <w:t>Timers</w:t>
      </w:r>
      <w:bookmarkEnd w:id="6632"/>
      <w:bookmarkEnd w:id="6633"/>
      <w:bookmarkEnd w:id="6634"/>
      <w:bookmarkEnd w:id="6635"/>
      <w:bookmarkEnd w:id="6636"/>
    </w:p>
    <w:p w14:paraId="2B39B0A4" w14:textId="43FDAC73" w:rsidR="00933879" w:rsidRPr="0079589D" w:rsidRDefault="00E51AF2" w:rsidP="00F1630B">
      <w:pPr>
        <w:pStyle w:val="Heading1"/>
      </w:pPr>
      <w:bookmarkStart w:id="6637" w:name="_CRB_1"/>
      <w:bookmarkStart w:id="6638" w:name="_Toc20153130"/>
      <w:bookmarkStart w:id="6639" w:name="_Toc27495795"/>
      <w:bookmarkStart w:id="6640" w:name="_Toc36109263"/>
      <w:bookmarkStart w:id="6641" w:name="_Toc45195051"/>
      <w:bookmarkStart w:id="6642" w:name="_Toc178200162"/>
      <w:bookmarkEnd w:id="6637"/>
      <w:r w:rsidRPr="0079589D">
        <w:t>B.</w:t>
      </w:r>
      <w:r w:rsidR="00933879" w:rsidRPr="0079589D">
        <w:t>1</w:t>
      </w:r>
      <w:r w:rsidR="00933879" w:rsidRPr="0079589D">
        <w:tab/>
        <w:t>General</w:t>
      </w:r>
      <w:bookmarkEnd w:id="6638"/>
      <w:bookmarkEnd w:id="6639"/>
      <w:bookmarkEnd w:id="6640"/>
      <w:bookmarkEnd w:id="6641"/>
      <w:bookmarkEnd w:id="6642"/>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43" w:name="_CRB_2"/>
      <w:bookmarkStart w:id="6644" w:name="_Toc20153131"/>
      <w:bookmarkStart w:id="6645" w:name="_Toc27495796"/>
      <w:bookmarkStart w:id="6646" w:name="_Toc36109264"/>
      <w:bookmarkStart w:id="6647" w:name="_Toc45195052"/>
      <w:bookmarkStart w:id="6648" w:name="_Toc178200163"/>
      <w:bookmarkEnd w:id="6643"/>
      <w:r w:rsidRPr="0079589D">
        <w:t>B.</w:t>
      </w:r>
      <w:r w:rsidR="00933879" w:rsidRPr="0079589D">
        <w:t>2</w:t>
      </w:r>
      <w:r w:rsidR="00933879" w:rsidRPr="0079589D">
        <w:tab/>
        <w:t>On-network timers</w:t>
      </w:r>
      <w:bookmarkEnd w:id="6644"/>
      <w:bookmarkEnd w:id="6645"/>
      <w:bookmarkEnd w:id="6646"/>
      <w:bookmarkEnd w:id="6647"/>
      <w:bookmarkEnd w:id="6648"/>
    </w:p>
    <w:p w14:paraId="6F1A3A3B" w14:textId="78BEDE2F" w:rsidR="00933879" w:rsidRPr="0079589D" w:rsidRDefault="00E51AF2" w:rsidP="00F1630B">
      <w:pPr>
        <w:pStyle w:val="Heading2"/>
      </w:pPr>
      <w:bookmarkStart w:id="6649" w:name="_CRB_2_1"/>
      <w:bookmarkStart w:id="6650" w:name="_Toc20153132"/>
      <w:bookmarkStart w:id="6651" w:name="_Toc27495797"/>
      <w:bookmarkStart w:id="6652" w:name="_Toc36109265"/>
      <w:bookmarkStart w:id="6653" w:name="_Toc45195053"/>
      <w:bookmarkStart w:id="6654" w:name="_Toc178200164"/>
      <w:bookmarkEnd w:id="6649"/>
      <w:r w:rsidRPr="0079589D">
        <w:t>B.</w:t>
      </w:r>
      <w:r w:rsidR="00933879" w:rsidRPr="0079589D">
        <w:t>2.1</w:t>
      </w:r>
      <w:r w:rsidR="00933879" w:rsidRPr="0079589D">
        <w:tab/>
        <w:t>Timers in the controlling MCVideo function</w:t>
      </w:r>
      <w:bookmarkEnd w:id="6650"/>
      <w:bookmarkEnd w:id="6651"/>
      <w:bookmarkEnd w:id="6652"/>
      <w:bookmarkEnd w:id="6653"/>
      <w:bookmarkEnd w:id="6654"/>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55" w:name="_CRTableB_2_11"/>
      <w:r w:rsidRPr="0079589D">
        <w:t>Table </w:t>
      </w:r>
      <w:bookmarkEnd w:id="6655"/>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56" w:name="_CRB_3"/>
      <w:bookmarkStart w:id="6657" w:name="_Toc20153133"/>
      <w:bookmarkStart w:id="6658" w:name="_Toc27495798"/>
      <w:bookmarkStart w:id="6659" w:name="_Toc36109266"/>
      <w:bookmarkStart w:id="6660" w:name="_Toc45195054"/>
      <w:bookmarkStart w:id="6661" w:name="_Toc178200165"/>
      <w:bookmarkEnd w:id="6656"/>
      <w:r w:rsidRPr="0079589D">
        <w:t>B.</w:t>
      </w:r>
      <w:r w:rsidR="00933879" w:rsidRPr="0079589D">
        <w:t>3</w:t>
      </w:r>
      <w:r w:rsidR="00933879" w:rsidRPr="0079589D">
        <w:tab/>
        <w:t>Off-network timers</w:t>
      </w:r>
      <w:bookmarkEnd w:id="6657"/>
      <w:bookmarkEnd w:id="6658"/>
      <w:bookmarkEnd w:id="6659"/>
      <w:bookmarkEnd w:id="6660"/>
      <w:bookmarkEnd w:id="6661"/>
    </w:p>
    <w:p w14:paraId="49A587BF" w14:textId="669A6004" w:rsidR="00933879" w:rsidRPr="0079589D" w:rsidRDefault="00E51AF2" w:rsidP="00F1630B">
      <w:pPr>
        <w:pStyle w:val="Heading2"/>
      </w:pPr>
      <w:bookmarkStart w:id="6662" w:name="_CRB_3_1"/>
      <w:bookmarkStart w:id="6663" w:name="_Toc20153134"/>
      <w:bookmarkStart w:id="6664" w:name="_Toc27495799"/>
      <w:bookmarkStart w:id="6665" w:name="_Toc36109267"/>
      <w:bookmarkStart w:id="6666" w:name="_Toc45195055"/>
      <w:bookmarkStart w:id="6667" w:name="_Toc178200166"/>
      <w:bookmarkEnd w:id="6662"/>
      <w:r w:rsidRPr="0079589D">
        <w:t>B.</w:t>
      </w:r>
      <w:r w:rsidR="00933879" w:rsidRPr="0079589D">
        <w:t>3.1</w:t>
      </w:r>
      <w:r w:rsidR="00933879" w:rsidRPr="0079589D">
        <w:tab/>
        <w:t>Timers in off-network group call</w:t>
      </w:r>
      <w:bookmarkEnd w:id="6663"/>
      <w:bookmarkEnd w:id="6664"/>
      <w:bookmarkEnd w:id="6665"/>
      <w:bookmarkEnd w:id="6666"/>
      <w:bookmarkEnd w:id="6667"/>
    </w:p>
    <w:p w14:paraId="6E557E27" w14:textId="0586BDC5" w:rsidR="00933879" w:rsidRPr="0079589D" w:rsidRDefault="00E51AF2" w:rsidP="00F1630B">
      <w:pPr>
        <w:pStyle w:val="Heading3"/>
      </w:pPr>
      <w:bookmarkStart w:id="6668" w:name="_CRB_3_1_1"/>
      <w:bookmarkStart w:id="6669" w:name="_Toc20153135"/>
      <w:bookmarkStart w:id="6670" w:name="_Toc27495800"/>
      <w:bookmarkStart w:id="6671" w:name="_Toc36109268"/>
      <w:bookmarkStart w:id="6672" w:name="_Toc45195056"/>
      <w:bookmarkStart w:id="6673" w:name="_Toc178200167"/>
      <w:bookmarkEnd w:id="6668"/>
      <w:r w:rsidRPr="0079589D">
        <w:t>B.</w:t>
      </w:r>
      <w:r w:rsidR="00933879" w:rsidRPr="0079589D">
        <w:t>3.1.1</w:t>
      </w:r>
      <w:r w:rsidR="00933879" w:rsidRPr="0079589D">
        <w:tab/>
        <w:t>Basic call control</w:t>
      </w:r>
      <w:bookmarkEnd w:id="6669"/>
      <w:bookmarkEnd w:id="6670"/>
      <w:bookmarkEnd w:id="6671"/>
      <w:bookmarkEnd w:id="6672"/>
      <w:bookmarkEnd w:id="6673"/>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74" w:name="_CRTableB_3_1_11"/>
      <w:r w:rsidRPr="0079589D">
        <w:t>Table </w:t>
      </w:r>
      <w:bookmarkEnd w:id="6674"/>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75" w:name="_MCCTEMPBM_CRPT85200015___4"/>
            <w:bookmarkEnd w:id="6675"/>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76" w:name="_CRB_3_1_2"/>
      <w:bookmarkStart w:id="6677" w:name="_Toc20153136"/>
      <w:bookmarkStart w:id="6678" w:name="_Toc27495801"/>
      <w:bookmarkStart w:id="6679" w:name="_Toc36109269"/>
      <w:bookmarkStart w:id="6680" w:name="_Toc45195057"/>
      <w:bookmarkStart w:id="6681" w:name="_Toc178200168"/>
      <w:bookmarkEnd w:id="6676"/>
      <w:r w:rsidRPr="0079589D">
        <w:t>B.</w:t>
      </w:r>
      <w:r w:rsidR="00933879" w:rsidRPr="0079589D">
        <w:t>3.1.2</w:t>
      </w:r>
      <w:r w:rsidR="00933879" w:rsidRPr="0079589D">
        <w:tab/>
        <w:t>Call type control</w:t>
      </w:r>
      <w:bookmarkEnd w:id="6677"/>
      <w:bookmarkEnd w:id="6678"/>
      <w:bookmarkEnd w:id="6679"/>
      <w:bookmarkEnd w:id="6680"/>
      <w:bookmarkEnd w:id="6681"/>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82" w:name="_CRTableB_3_1_21"/>
      <w:r w:rsidRPr="0079589D">
        <w:t>Table </w:t>
      </w:r>
      <w:bookmarkEnd w:id="6682"/>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83" w:name="_CRB_3_2"/>
      <w:bookmarkStart w:id="6684" w:name="_Toc20153137"/>
      <w:bookmarkStart w:id="6685" w:name="_Toc27495802"/>
      <w:bookmarkStart w:id="6686" w:name="_Toc36109270"/>
      <w:bookmarkStart w:id="6687" w:name="_Toc45195058"/>
      <w:bookmarkStart w:id="6688" w:name="_Toc178200169"/>
      <w:bookmarkEnd w:id="6683"/>
      <w:r w:rsidRPr="0079589D">
        <w:t>B.</w:t>
      </w:r>
      <w:r w:rsidR="00933879" w:rsidRPr="0079589D">
        <w:t>3.2</w:t>
      </w:r>
      <w:r w:rsidR="00933879" w:rsidRPr="0079589D">
        <w:tab/>
        <w:t>Timers in off-network private call</w:t>
      </w:r>
      <w:bookmarkEnd w:id="6684"/>
      <w:bookmarkEnd w:id="6685"/>
      <w:bookmarkEnd w:id="6686"/>
      <w:bookmarkEnd w:id="6687"/>
      <w:bookmarkEnd w:id="6688"/>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89" w:name="_CRTableB_3_21"/>
      <w:r w:rsidRPr="0079589D">
        <w:t>Table </w:t>
      </w:r>
      <w:bookmarkEnd w:id="6689"/>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90" w:name="_MCCTEMPBM_CRPT85200016___4"/>
            <w:bookmarkEnd w:id="6690"/>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91" w:name="_CRB_3_3"/>
      <w:bookmarkStart w:id="6692" w:name="_Toc20153138"/>
      <w:bookmarkStart w:id="6693" w:name="_Toc27495803"/>
      <w:bookmarkStart w:id="6694" w:name="_Toc36109271"/>
      <w:bookmarkStart w:id="6695" w:name="_Toc45195059"/>
      <w:bookmarkStart w:id="6696" w:name="_Toc178200170"/>
      <w:bookmarkEnd w:id="6691"/>
      <w:r w:rsidRPr="0079589D">
        <w:t>B.</w:t>
      </w:r>
      <w:r w:rsidR="00933879" w:rsidRPr="0079589D">
        <w:t>3.3</w:t>
      </w:r>
      <w:r w:rsidR="00933879" w:rsidRPr="0079589D">
        <w:tab/>
        <w:t>Timers in off-network broadcast call</w:t>
      </w:r>
      <w:bookmarkEnd w:id="6692"/>
      <w:bookmarkEnd w:id="6693"/>
      <w:bookmarkEnd w:id="6694"/>
      <w:bookmarkEnd w:id="6695"/>
      <w:bookmarkEnd w:id="6696"/>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697" w:name="_CRTableB_3_31"/>
      <w:r w:rsidRPr="0079589D">
        <w:t>Table </w:t>
      </w:r>
      <w:bookmarkEnd w:id="6697"/>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698" w:name="_MCCTEMPBM_CRPT85200017___4"/>
            <w:bookmarkEnd w:id="6698"/>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699" w:name="_CRB_3_4"/>
      <w:bookmarkStart w:id="6700" w:name="_Toc20153139"/>
      <w:bookmarkStart w:id="6701" w:name="_Toc27495804"/>
      <w:bookmarkStart w:id="6702" w:name="_Toc36109272"/>
      <w:bookmarkStart w:id="6703" w:name="_Toc45195060"/>
      <w:bookmarkStart w:id="6704" w:name="_Toc178200171"/>
      <w:bookmarkEnd w:id="6699"/>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700"/>
      <w:bookmarkEnd w:id="6701"/>
      <w:bookmarkEnd w:id="6702"/>
      <w:bookmarkEnd w:id="6703"/>
      <w:bookmarkEnd w:id="6704"/>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705" w:name="_CRTableB_3_41"/>
      <w:r w:rsidRPr="0079589D">
        <w:t>Table </w:t>
      </w:r>
      <w:bookmarkEnd w:id="6705"/>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706" w:name="_MCCTEMPBM_CRPT85200018___4"/>
            <w:bookmarkEnd w:id="6706"/>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707" w:name="_CRAnnexCnormative"/>
      <w:bookmarkEnd w:id="6707"/>
      <w:r w:rsidRPr="0079589D">
        <w:rPr>
          <w:noProof/>
        </w:rPr>
        <w:br w:type="page"/>
      </w:r>
      <w:bookmarkStart w:id="6708" w:name="_Toc20153140"/>
      <w:bookmarkStart w:id="6709" w:name="_Toc27495805"/>
      <w:bookmarkStart w:id="6710" w:name="_Toc36109273"/>
      <w:bookmarkStart w:id="6711" w:name="_Toc45195061"/>
      <w:bookmarkStart w:id="6712" w:name="_Toc178200172"/>
      <w:r w:rsidRPr="0079589D">
        <w:t>Annex</w:t>
      </w:r>
      <w:r w:rsidRPr="0079589D">
        <w:rPr>
          <w:noProof/>
        </w:rPr>
        <w:t xml:space="preserve"> C (normative):</w:t>
      </w:r>
      <w:r w:rsidRPr="0079589D">
        <w:rPr>
          <w:noProof/>
        </w:rPr>
        <w:br/>
        <w:t>Counters</w:t>
      </w:r>
      <w:bookmarkEnd w:id="6708"/>
      <w:bookmarkEnd w:id="6709"/>
      <w:bookmarkEnd w:id="6710"/>
      <w:bookmarkEnd w:id="6711"/>
      <w:bookmarkEnd w:id="6712"/>
    </w:p>
    <w:p w14:paraId="0A561D59" w14:textId="13D449BC" w:rsidR="00933879" w:rsidRPr="0079589D" w:rsidRDefault="00E51AF2" w:rsidP="00F1630B">
      <w:pPr>
        <w:pStyle w:val="Heading1"/>
      </w:pPr>
      <w:bookmarkStart w:id="6713" w:name="_CRC_1"/>
      <w:bookmarkStart w:id="6714" w:name="_Toc20153141"/>
      <w:bookmarkStart w:id="6715" w:name="_Toc27495806"/>
      <w:bookmarkStart w:id="6716" w:name="_Toc36109274"/>
      <w:bookmarkStart w:id="6717" w:name="_Toc45195062"/>
      <w:bookmarkStart w:id="6718" w:name="_Toc178200173"/>
      <w:bookmarkEnd w:id="6713"/>
      <w:r w:rsidRPr="0079589D">
        <w:t>C.</w:t>
      </w:r>
      <w:r w:rsidR="00933879" w:rsidRPr="0079589D">
        <w:t>1</w:t>
      </w:r>
      <w:r w:rsidR="00933879" w:rsidRPr="0079589D">
        <w:tab/>
        <w:t>General</w:t>
      </w:r>
      <w:bookmarkEnd w:id="6714"/>
      <w:bookmarkEnd w:id="6715"/>
      <w:bookmarkEnd w:id="6716"/>
      <w:bookmarkEnd w:id="6717"/>
      <w:bookmarkEnd w:id="6718"/>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719" w:name="_CRC_2"/>
      <w:bookmarkStart w:id="6720" w:name="_Toc20153142"/>
      <w:bookmarkStart w:id="6721" w:name="_Toc27495807"/>
      <w:bookmarkStart w:id="6722" w:name="_Toc36109275"/>
      <w:bookmarkStart w:id="6723" w:name="_Toc45195063"/>
      <w:bookmarkStart w:id="6724" w:name="_Toc178200174"/>
      <w:bookmarkEnd w:id="6719"/>
      <w:r w:rsidRPr="0079589D">
        <w:t>C.</w:t>
      </w:r>
      <w:r w:rsidR="00933879" w:rsidRPr="0079589D">
        <w:t>2</w:t>
      </w:r>
      <w:r w:rsidR="00933879" w:rsidRPr="0079589D">
        <w:tab/>
        <w:t>Off-network counters</w:t>
      </w:r>
      <w:bookmarkEnd w:id="6720"/>
      <w:bookmarkEnd w:id="6721"/>
      <w:bookmarkEnd w:id="6722"/>
      <w:bookmarkEnd w:id="6723"/>
      <w:bookmarkEnd w:id="6724"/>
    </w:p>
    <w:p w14:paraId="06BD2DBE" w14:textId="474FD7CB" w:rsidR="00933879" w:rsidRPr="0079589D" w:rsidRDefault="00E51AF2" w:rsidP="00F1630B">
      <w:pPr>
        <w:pStyle w:val="Heading2"/>
        <w:rPr>
          <w:rFonts w:eastAsia="Malgun Gothic"/>
        </w:rPr>
      </w:pPr>
      <w:bookmarkStart w:id="6725" w:name="_CRC_2_1"/>
      <w:bookmarkStart w:id="6726" w:name="_Toc20153143"/>
      <w:bookmarkStart w:id="6727" w:name="_Toc27495808"/>
      <w:bookmarkStart w:id="6728" w:name="_Toc36109276"/>
      <w:bookmarkStart w:id="6729" w:name="_Toc45195064"/>
      <w:bookmarkStart w:id="6730" w:name="_Toc178200175"/>
      <w:bookmarkEnd w:id="6725"/>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726"/>
      <w:bookmarkEnd w:id="6727"/>
      <w:bookmarkEnd w:id="6728"/>
      <w:bookmarkEnd w:id="6729"/>
      <w:bookmarkEnd w:id="6730"/>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731" w:name="_CRTableC_2_11"/>
      <w:r w:rsidRPr="0079589D">
        <w:t>Table </w:t>
      </w:r>
      <w:bookmarkEnd w:id="6731"/>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732" w:name="_CRC_2_2"/>
      <w:bookmarkStart w:id="6733" w:name="_Toc20153144"/>
      <w:bookmarkStart w:id="6734" w:name="_Toc27495809"/>
      <w:bookmarkStart w:id="6735" w:name="_Toc36109277"/>
      <w:bookmarkStart w:id="6736" w:name="_Toc45195065"/>
      <w:bookmarkStart w:id="6737" w:name="_Toc178200176"/>
      <w:bookmarkEnd w:id="6732"/>
      <w:r w:rsidRPr="0079589D">
        <w:t>C.</w:t>
      </w:r>
      <w:r w:rsidR="00933879" w:rsidRPr="0079589D">
        <w:t>2.2</w:t>
      </w:r>
      <w:r w:rsidR="00933879" w:rsidRPr="0079589D">
        <w:tab/>
        <w:t>Counters in off-network private call</w:t>
      </w:r>
      <w:bookmarkEnd w:id="6733"/>
      <w:bookmarkEnd w:id="6734"/>
      <w:bookmarkEnd w:id="6735"/>
      <w:bookmarkEnd w:id="6736"/>
      <w:bookmarkEnd w:id="6737"/>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738" w:name="_CRTableC_2_21"/>
      <w:r w:rsidRPr="0079589D">
        <w:t>Table </w:t>
      </w:r>
      <w:bookmarkEnd w:id="6738"/>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739" w:name="_CRAnnexDnormative"/>
      <w:bookmarkEnd w:id="6739"/>
      <w:r w:rsidRPr="0079589D">
        <w:br w:type="page"/>
      </w:r>
      <w:bookmarkStart w:id="6740" w:name="_Toc20153145"/>
      <w:bookmarkStart w:id="6741" w:name="_Toc27495810"/>
      <w:bookmarkStart w:id="6742" w:name="_Toc36109278"/>
      <w:bookmarkStart w:id="6743" w:name="_Toc45195066"/>
      <w:bookmarkStart w:id="6744" w:name="_Toc178200177"/>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740"/>
      <w:bookmarkEnd w:id="6741"/>
      <w:bookmarkEnd w:id="6742"/>
      <w:bookmarkEnd w:id="6743"/>
      <w:bookmarkEnd w:id="6744"/>
    </w:p>
    <w:p w14:paraId="1B48767A" w14:textId="019741FE" w:rsidR="007A6DDD" w:rsidRDefault="007A6DDD" w:rsidP="00F1630B">
      <w:pPr>
        <w:pStyle w:val="Heading1"/>
      </w:pPr>
      <w:bookmarkStart w:id="6745" w:name="_CRD_1"/>
      <w:bookmarkStart w:id="6746" w:name="_Toc20153146"/>
      <w:bookmarkStart w:id="6747" w:name="_Toc27495811"/>
      <w:bookmarkStart w:id="6748" w:name="_Toc36109279"/>
      <w:bookmarkStart w:id="6749" w:name="_Toc45195067"/>
      <w:bookmarkStart w:id="6750" w:name="_Toc178200178"/>
      <w:bookmarkEnd w:id="6745"/>
      <w:r>
        <w:t>D</w:t>
      </w:r>
      <w:r w:rsidRPr="0079589D">
        <w:t>.1</w:t>
      </w:r>
      <w:r w:rsidR="0021224B">
        <w:tab/>
      </w:r>
      <w:r w:rsidRPr="0079589D">
        <w:t>General</w:t>
      </w:r>
      <w:bookmarkEnd w:id="6746"/>
      <w:bookmarkEnd w:id="6747"/>
      <w:bookmarkEnd w:id="6748"/>
      <w:bookmarkEnd w:id="6749"/>
      <w:bookmarkEnd w:id="6750"/>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751" w:name="_CRD_2"/>
      <w:bookmarkStart w:id="6752" w:name="_Toc20153147"/>
      <w:bookmarkStart w:id="6753" w:name="_Toc27495812"/>
      <w:bookmarkStart w:id="6754" w:name="_Toc36109280"/>
      <w:bookmarkStart w:id="6755" w:name="_Toc45195068"/>
      <w:bookmarkStart w:id="6756" w:name="_Toc178200179"/>
      <w:bookmarkEnd w:id="6751"/>
      <w:r>
        <w:t>D.2</w:t>
      </w:r>
      <w:r>
        <w:tab/>
      </w:r>
      <w:r w:rsidRPr="0073469F">
        <w:t>Definition of media feature tag g.3gpp.mc</w:t>
      </w:r>
      <w:r>
        <w:t>video</w:t>
      </w:r>
      <w:bookmarkEnd w:id="6752"/>
      <w:bookmarkEnd w:id="6753"/>
      <w:bookmarkEnd w:id="6754"/>
      <w:bookmarkEnd w:id="6755"/>
      <w:bookmarkEnd w:id="6756"/>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57" w:name="_CRD_3"/>
      <w:bookmarkStart w:id="6758" w:name="_Toc20153148"/>
      <w:bookmarkStart w:id="6759" w:name="_Toc27495813"/>
      <w:bookmarkStart w:id="6760" w:name="_Toc36109281"/>
      <w:bookmarkStart w:id="6761" w:name="_Toc45195069"/>
      <w:bookmarkStart w:id="6762" w:name="_Toc178200180"/>
      <w:bookmarkEnd w:id="675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58"/>
      <w:bookmarkEnd w:id="6759"/>
      <w:bookmarkEnd w:id="6760"/>
      <w:bookmarkEnd w:id="6761"/>
      <w:bookmarkEnd w:id="6762"/>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63" w:name="_CRAnnexEnormative"/>
      <w:bookmarkEnd w:id="6763"/>
      <w:r>
        <w:br w:type="page"/>
      </w:r>
      <w:bookmarkStart w:id="6764" w:name="_Toc20153149"/>
      <w:bookmarkStart w:id="6765" w:name="_Toc27495814"/>
      <w:bookmarkStart w:id="6766" w:name="_Toc36109282"/>
      <w:bookmarkStart w:id="6767" w:name="_Toc45195070"/>
      <w:bookmarkStart w:id="6768" w:name="_Toc178200181"/>
      <w:r w:rsidR="00B70C3A" w:rsidRPr="0079589D">
        <w:t>Annex E (normative):</w:t>
      </w:r>
      <w:r w:rsidR="00B70C3A" w:rsidRPr="0079589D">
        <w:br/>
        <w:t>ICSI values defined within the current document</w:t>
      </w:r>
      <w:bookmarkEnd w:id="6764"/>
      <w:bookmarkEnd w:id="6765"/>
      <w:bookmarkEnd w:id="6766"/>
      <w:bookmarkEnd w:id="6767"/>
      <w:bookmarkEnd w:id="6768"/>
    </w:p>
    <w:p w14:paraId="10B9A1F9" w14:textId="2043EE20" w:rsidR="00B70C3A" w:rsidRPr="0079589D" w:rsidRDefault="00B70C3A" w:rsidP="00F1630B">
      <w:pPr>
        <w:pStyle w:val="Heading1"/>
      </w:pPr>
      <w:bookmarkStart w:id="6769" w:name="_CRE_1"/>
      <w:bookmarkStart w:id="6770" w:name="_Toc20153150"/>
      <w:bookmarkStart w:id="6771" w:name="_Toc27495815"/>
      <w:bookmarkStart w:id="6772" w:name="_Toc36109283"/>
      <w:bookmarkStart w:id="6773" w:name="_Toc45195071"/>
      <w:bookmarkStart w:id="6774" w:name="_Toc178200182"/>
      <w:bookmarkEnd w:id="6769"/>
      <w:r w:rsidRPr="0079589D">
        <w:t>E.1</w:t>
      </w:r>
      <w:r w:rsidR="0021224B">
        <w:tab/>
      </w:r>
      <w:r w:rsidRPr="0079589D">
        <w:t>General</w:t>
      </w:r>
      <w:bookmarkEnd w:id="6770"/>
      <w:bookmarkEnd w:id="6771"/>
      <w:bookmarkEnd w:id="6772"/>
      <w:bookmarkEnd w:id="6773"/>
      <w:bookmarkEnd w:id="6774"/>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75" w:name="_CRE_2"/>
      <w:bookmarkStart w:id="6776" w:name="_Toc20153151"/>
      <w:bookmarkStart w:id="6777" w:name="_Toc27495816"/>
      <w:bookmarkStart w:id="6778" w:name="_Toc36109284"/>
      <w:bookmarkStart w:id="6779" w:name="_Toc45195072"/>
      <w:bookmarkStart w:id="6780" w:name="_Toc178200183"/>
      <w:bookmarkEnd w:id="6775"/>
      <w:r w:rsidRPr="0079589D">
        <w:t>E.2</w:t>
      </w:r>
      <w:r w:rsidR="0021224B">
        <w:tab/>
      </w:r>
      <w:r w:rsidRPr="0079589D">
        <w:t>Definition of ICSI value for MCVideo service</w:t>
      </w:r>
      <w:bookmarkEnd w:id="6776"/>
      <w:bookmarkEnd w:id="6777"/>
      <w:bookmarkEnd w:id="6778"/>
      <w:bookmarkEnd w:id="6779"/>
      <w:bookmarkEnd w:id="6780"/>
    </w:p>
    <w:p w14:paraId="4F39DF2E" w14:textId="3C954384" w:rsidR="00B70C3A" w:rsidRPr="0079589D" w:rsidRDefault="00B70C3A" w:rsidP="00F1630B">
      <w:pPr>
        <w:pStyle w:val="Heading2"/>
        <w:rPr>
          <w:rFonts w:eastAsia="Malgun Gothic"/>
          <w:noProof/>
        </w:rPr>
      </w:pPr>
      <w:bookmarkStart w:id="6781" w:name="_CRE_2_1"/>
      <w:bookmarkStart w:id="6782" w:name="_Toc20153152"/>
      <w:bookmarkStart w:id="6783" w:name="_Toc27495817"/>
      <w:bookmarkStart w:id="6784" w:name="_Toc36109285"/>
      <w:bookmarkStart w:id="6785" w:name="_Toc45195073"/>
      <w:bookmarkStart w:id="6786" w:name="_Toc178200184"/>
      <w:bookmarkEnd w:id="6781"/>
      <w:r w:rsidRPr="0079589D">
        <w:rPr>
          <w:rFonts w:eastAsia="Malgun Gothic"/>
          <w:noProof/>
        </w:rPr>
        <w:t>E.2.1</w:t>
      </w:r>
      <w:r w:rsidRPr="0079589D">
        <w:rPr>
          <w:rFonts w:eastAsia="Malgun Gothic"/>
          <w:noProof/>
        </w:rPr>
        <w:tab/>
        <w:t>URN</w:t>
      </w:r>
      <w:bookmarkEnd w:id="6782"/>
      <w:bookmarkEnd w:id="6783"/>
      <w:bookmarkEnd w:id="6784"/>
      <w:bookmarkEnd w:id="6785"/>
      <w:bookmarkEnd w:id="6786"/>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87" w:name="_CRE_2_2"/>
      <w:bookmarkStart w:id="6788" w:name="_Toc20153153"/>
      <w:bookmarkStart w:id="6789" w:name="_Toc27495818"/>
      <w:bookmarkStart w:id="6790" w:name="_Toc36109286"/>
      <w:bookmarkStart w:id="6791" w:name="_Toc45195074"/>
      <w:bookmarkStart w:id="6792" w:name="_Toc178200185"/>
      <w:bookmarkEnd w:id="6787"/>
      <w:r w:rsidRPr="0079589D">
        <w:rPr>
          <w:rFonts w:eastAsia="SimSun"/>
          <w:noProof/>
        </w:rPr>
        <w:t>E.2.2</w:t>
      </w:r>
      <w:r w:rsidRPr="0079589D">
        <w:rPr>
          <w:rFonts w:eastAsia="SimSun"/>
          <w:noProof/>
        </w:rPr>
        <w:tab/>
        <w:t>Description</w:t>
      </w:r>
      <w:bookmarkEnd w:id="6788"/>
      <w:bookmarkEnd w:id="6789"/>
      <w:bookmarkEnd w:id="6790"/>
      <w:bookmarkEnd w:id="6791"/>
      <w:bookmarkEnd w:id="6792"/>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93" w:name="_Toc20153154"/>
      <w:bookmarkStart w:id="6794" w:name="_Toc27495819"/>
      <w:bookmarkStart w:id="6795" w:name="_Toc36109287"/>
      <w:bookmarkStart w:id="6796" w:name="_Toc45195075"/>
      <w:bookmarkStart w:id="6797" w:name="_Toc178200186"/>
      <w:r w:rsidRPr="0079589D">
        <w:t>E.2.3</w:t>
      </w:r>
      <w:r w:rsidRPr="0079589D">
        <w:rPr>
          <w:rFonts w:eastAsia="Malgun Gothic"/>
        </w:rPr>
        <w:tab/>
      </w:r>
      <w:r w:rsidRPr="0079589D">
        <w:t>Reference</w:t>
      </w:r>
      <w:bookmarkEnd w:id="6793"/>
      <w:bookmarkEnd w:id="6794"/>
      <w:bookmarkEnd w:id="6795"/>
      <w:bookmarkEnd w:id="6796"/>
      <w:bookmarkEnd w:id="6797"/>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798" w:name="_CRE_2_3"/>
      <w:bookmarkStart w:id="6799" w:name="_Toc20153155"/>
      <w:bookmarkStart w:id="6800" w:name="_Toc27495820"/>
      <w:bookmarkStart w:id="6801" w:name="_Toc36109288"/>
      <w:bookmarkStart w:id="6802" w:name="_Toc45195076"/>
      <w:bookmarkStart w:id="6803" w:name="_Toc178200187"/>
      <w:bookmarkEnd w:id="6798"/>
      <w:r w:rsidRPr="0079589D">
        <w:t>E.2.3</w:t>
      </w:r>
      <w:r w:rsidRPr="0079589D">
        <w:tab/>
        <w:t>Contact</w:t>
      </w:r>
      <w:bookmarkEnd w:id="6799"/>
      <w:bookmarkEnd w:id="6800"/>
      <w:bookmarkEnd w:id="6801"/>
      <w:bookmarkEnd w:id="6802"/>
      <w:bookmarkEnd w:id="6803"/>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804" w:name="_CRE_2_4"/>
      <w:bookmarkStart w:id="6805" w:name="_Toc20153156"/>
      <w:bookmarkStart w:id="6806" w:name="_Toc27495821"/>
      <w:bookmarkStart w:id="6807" w:name="_Toc36109289"/>
      <w:bookmarkStart w:id="6808" w:name="_Toc45195077"/>
      <w:bookmarkStart w:id="6809" w:name="_Toc178200188"/>
      <w:bookmarkEnd w:id="6804"/>
      <w:r w:rsidRPr="0079589D">
        <w:t>E.2.4</w:t>
      </w:r>
      <w:r w:rsidRPr="0079589D">
        <w:tab/>
        <w:t>Registration of subtype</w:t>
      </w:r>
      <w:bookmarkEnd w:id="6805"/>
      <w:bookmarkEnd w:id="6806"/>
      <w:bookmarkEnd w:id="6807"/>
      <w:bookmarkEnd w:id="6808"/>
      <w:bookmarkEnd w:id="6809"/>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810" w:name="_CRE_2_5"/>
      <w:bookmarkStart w:id="6811" w:name="_Toc20153157"/>
      <w:bookmarkStart w:id="6812" w:name="_Toc27495822"/>
      <w:bookmarkStart w:id="6813" w:name="_Toc36109290"/>
      <w:bookmarkStart w:id="6814" w:name="_Toc45195078"/>
      <w:bookmarkStart w:id="6815" w:name="_Toc178200189"/>
      <w:bookmarkEnd w:id="6810"/>
      <w:r w:rsidRPr="0079589D">
        <w:t>E.2.5</w:t>
      </w:r>
      <w:r w:rsidRPr="0079589D">
        <w:tab/>
        <w:t>Remarks</w:t>
      </w:r>
      <w:bookmarkEnd w:id="6811"/>
      <w:bookmarkEnd w:id="6812"/>
      <w:bookmarkEnd w:id="6813"/>
      <w:bookmarkEnd w:id="6814"/>
      <w:bookmarkEnd w:id="6815"/>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816" w:name="_CRAnnexFnormative"/>
      <w:bookmarkEnd w:id="6816"/>
      <w:r w:rsidRPr="0079589D">
        <w:br w:type="page"/>
      </w:r>
      <w:bookmarkStart w:id="6817" w:name="_Toc20153158"/>
      <w:bookmarkStart w:id="6818" w:name="_Toc27495823"/>
      <w:bookmarkStart w:id="6819" w:name="_Toc36109291"/>
      <w:bookmarkStart w:id="6820" w:name="_Toc45195079"/>
      <w:bookmarkStart w:id="6821" w:name="_Toc178200190"/>
      <w:r w:rsidRPr="0079589D">
        <w:t>Annex F (normative):</w:t>
      </w:r>
      <w:r w:rsidRPr="0079589D">
        <w:br/>
        <w:t>XML schemas</w:t>
      </w:r>
      <w:bookmarkEnd w:id="6817"/>
      <w:bookmarkEnd w:id="6818"/>
      <w:bookmarkEnd w:id="6819"/>
      <w:bookmarkEnd w:id="6820"/>
      <w:bookmarkEnd w:id="6821"/>
    </w:p>
    <w:p w14:paraId="5B747F9E" w14:textId="411D13EF" w:rsidR="00B70C3A" w:rsidRPr="0079589D" w:rsidRDefault="00B70C3A" w:rsidP="00F1630B">
      <w:pPr>
        <w:pStyle w:val="Heading1"/>
      </w:pPr>
      <w:bookmarkStart w:id="6822" w:name="_CRF_1"/>
      <w:bookmarkStart w:id="6823" w:name="_Toc20153159"/>
      <w:bookmarkStart w:id="6824" w:name="_Toc27495824"/>
      <w:bookmarkStart w:id="6825" w:name="_Toc36109292"/>
      <w:bookmarkStart w:id="6826" w:name="_Toc45195080"/>
      <w:bookmarkStart w:id="6827" w:name="_Toc178200191"/>
      <w:bookmarkEnd w:id="6822"/>
      <w:r w:rsidRPr="0079589D">
        <w:t>F.1</w:t>
      </w:r>
      <w:r w:rsidRPr="0079589D">
        <w:tab/>
        <w:t>XML schema for MCVideo Information</w:t>
      </w:r>
      <w:bookmarkEnd w:id="6823"/>
      <w:bookmarkEnd w:id="6824"/>
      <w:bookmarkEnd w:id="6825"/>
      <w:bookmarkEnd w:id="6826"/>
      <w:bookmarkEnd w:id="6827"/>
    </w:p>
    <w:p w14:paraId="1F50BAA6" w14:textId="4DC405DC" w:rsidR="00BD57BD" w:rsidRPr="0073469F" w:rsidRDefault="00BD57BD" w:rsidP="00F1630B">
      <w:pPr>
        <w:pStyle w:val="Heading2"/>
      </w:pPr>
      <w:bookmarkStart w:id="6828" w:name="_CRF_1_1"/>
      <w:bookmarkStart w:id="6829" w:name="_Toc20153160"/>
      <w:bookmarkStart w:id="6830" w:name="_Toc27495825"/>
      <w:bookmarkStart w:id="6831" w:name="_Toc36109293"/>
      <w:bookmarkStart w:id="6832" w:name="_Toc45195081"/>
      <w:bookmarkStart w:id="6833" w:name="_Toc178200192"/>
      <w:bookmarkEnd w:id="6828"/>
      <w:r w:rsidRPr="0073469F">
        <w:rPr>
          <w:lang w:eastAsia="zh-CN"/>
        </w:rPr>
        <w:t>F</w:t>
      </w:r>
      <w:r w:rsidRPr="0073469F">
        <w:t>.</w:t>
      </w:r>
      <w:r w:rsidRPr="0073469F">
        <w:rPr>
          <w:lang w:eastAsia="zh-CN"/>
        </w:rPr>
        <w:t>1</w:t>
      </w:r>
      <w:r w:rsidRPr="0073469F">
        <w:t>.1</w:t>
      </w:r>
      <w:r w:rsidRPr="0073469F">
        <w:tab/>
        <w:t>General</w:t>
      </w:r>
      <w:bookmarkEnd w:id="6829"/>
      <w:bookmarkEnd w:id="6830"/>
      <w:bookmarkEnd w:id="6831"/>
      <w:bookmarkEnd w:id="6832"/>
      <w:bookmarkEnd w:id="6833"/>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834" w:name="_CRF_1_2"/>
      <w:bookmarkStart w:id="6835" w:name="_Toc20153161"/>
      <w:bookmarkStart w:id="6836" w:name="_Toc27495826"/>
      <w:bookmarkStart w:id="6837" w:name="_Toc36109294"/>
      <w:bookmarkStart w:id="6838" w:name="_Toc45195082"/>
      <w:bookmarkStart w:id="6839" w:name="_Toc178200193"/>
      <w:bookmarkEnd w:id="6834"/>
      <w:r w:rsidRPr="0073469F">
        <w:rPr>
          <w:lang w:eastAsia="zh-CN"/>
        </w:rPr>
        <w:t>F</w:t>
      </w:r>
      <w:r w:rsidRPr="0073469F">
        <w:t>.</w:t>
      </w:r>
      <w:r w:rsidRPr="0073469F">
        <w:rPr>
          <w:lang w:eastAsia="zh-CN"/>
        </w:rPr>
        <w:t>1</w:t>
      </w:r>
      <w:r w:rsidRPr="0073469F">
        <w:t>.2</w:t>
      </w:r>
      <w:r w:rsidRPr="0073469F">
        <w:tab/>
        <w:t>XML schema</w:t>
      </w:r>
      <w:bookmarkEnd w:id="6835"/>
      <w:bookmarkEnd w:id="6836"/>
      <w:bookmarkEnd w:id="6837"/>
      <w:bookmarkEnd w:id="6838"/>
      <w:bookmarkEnd w:id="6839"/>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840" w:name="_PERM_MCCTEMPBM_CRPT85200019___5"/>
      <w:r>
        <w:t xml:space="preserve">  xmlns:xenc="</w:t>
      </w:r>
      <w:hyperlink r:id="rId47" w:history="1">
        <w:r w:rsidRPr="00D806E4">
          <w:rPr>
            <w:rStyle w:val="Hyperlink"/>
            <w:rFonts w:eastAsia="Malgun Gothic"/>
          </w:rPr>
          <w:t>http://www.w3.org/2001/04/xmlenc#</w:t>
        </w:r>
      </w:hyperlink>
      <w:r>
        <w:t>"</w:t>
      </w:r>
    </w:p>
    <w:bookmarkEnd w:id="6840"/>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841" w:name="_Hlk170154409"/>
      <w:r w:rsidR="008D14FE">
        <w:rPr>
          <w:rFonts w:ascii="Courier New" w:hAnsi="Courier New" w:hint="eastAsia"/>
          <w:sz w:val="16"/>
          <w:lang w:eastAsia="ko-KR"/>
        </w:rPr>
        <w:t>mcvideoinfo</w:t>
      </w:r>
      <w:bookmarkEnd w:id="6841"/>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eastAsiaTheme="minorEastAsia"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842" w:name="_CRF_1_3"/>
      <w:bookmarkStart w:id="6843" w:name="_Toc20153162"/>
      <w:bookmarkStart w:id="6844" w:name="_Toc27495827"/>
      <w:bookmarkStart w:id="6845" w:name="_Toc36109295"/>
      <w:bookmarkStart w:id="6846" w:name="_Toc45195083"/>
      <w:bookmarkStart w:id="6847" w:name="_Toc178200194"/>
      <w:bookmarkEnd w:id="6842"/>
      <w:r w:rsidRPr="0073469F">
        <w:rPr>
          <w:lang w:eastAsia="zh-CN"/>
        </w:rPr>
        <w:t>F</w:t>
      </w:r>
      <w:r w:rsidRPr="0073469F">
        <w:t>.</w:t>
      </w:r>
      <w:r w:rsidRPr="0073469F">
        <w:rPr>
          <w:lang w:eastAsia="zh-CN"/>
        </w:rPr>
        <w:t>1</w:t>
      </w:r>
      <w:r w:rsidRPr="0073469F">
        <w:t>.3</w:t>
      </w:r>
      <w:r w:rsidRPr="0073469F">
        <w:tab/>
        <w:t>Semantic</w:t>
      </w:r>
      <w:bookmarkEnd w:id="6843"/>
      <w:bookmarkEnd w:id="6844"/>
      <w:bookmarkEnd w:id="6845"/>
      <w:bookmarkEnd w:id="6846"/>
      <w:bookmarkEnd w:id="6847"/>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48"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49" w:name="_PERM_MCCTEMPBM_CRPT85200021___5"/>
      <w:bookmarkEnd w:id="6848"/>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49"/>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rFonts w:eastAsiaTheme="minorEastAsia"/>
          <w:lang w:eastAsia="en-US"/>
        </w:rPr>
        <w:t>a)</w:t>
      </w:r>
      <w:r w:rsidRPr="008D14FE">
        <w:rPr>
          <w:rFonts w:eastAsiaTheme="minorEastAsia"/>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06389">
        <w:rPr>
          <w:rFonts w:eastAsia="Batang"/>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4705C2B2"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 xml:space="preserve">to stop determining the participant list for terminating participating MCVideo function; </w:t>
      </w:r>
      <w:r w:rsidR="004054A1">
        <w:t>or</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rFonts w:eastAsiaTheme="minorEastAsia"/>
          <w:lang w:eastAsia="en-US"/>
        </w:rPr>
      </w:pPr>
      <w:r w:rsidRPr="004054A1">
        <w:rPr>
          <w:rFonts w:eastAsiaTheme="minorEastAsia"/>
          <w:lang w:eastAsia="en-US"/>
        </w:rPr>
        <w:t>i</w:t>
      </w:r>
      <w:r w:rsidR="00F817AA" w:rsidRPr="004054A1">
        <w:rPr>
          <w:rFonts w:eastAsiaTheme="minorEastAsia"/>
          <w:lang w:eastAsia="en-US"/>
        </w:rPr>
        <w:t>)</w:t>
      </w:r>
      <w:r w:rsidR="00F817AA" w:rsidRPr="004054A1">
        <w:rPr>
          <w:rFonts w:eastAsiaTheme="minorEastAsia"/>
          <w:lang w:eastAsia="en-US"/>
        </w:rPr>
        <w:tab/>
        <w:t>"get-userlist-adhoc-group-call-response" when a terminating participating MCVideo function responds to get userlist for adhoc group call request</w:t>
      </w:r>
      <w:r w:rsidR="009A170E">
        <w:rPr>
          <w:rFonts w:eastAsiaTheme="minorEastAsia"/>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77777777"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6E600DCF" w14:textId="243BCAFA" w:rsidR="00BD28AE" w:rsidRDefault="00850502" w:rsidP="00850502">
      <w:pPr>
        <w:pStyle w:val="B2"/>
        <w:rPr>
          <w:noProof/>
        </w:rPr>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50" w:name="_CRF_1_4"/>
      <w:bookmarkStart w:id="6851" w:name="_Toc20153163"/>
      <w:bookmarkStart w:id="6852" w:name="_Toc27495828"/>
      <w:bookmarkStart w:id="6853" w:name="_Toc36109296"/>
      <w:bookmarkStart w:id="6854" w:name="_Toc45195084"/>
      <w:bookmarkStart w:id="6855" w:name="_Toc178200195"/>
      <w:bookmarkEnd w:id="6850"/>
      <w:r w:rsidRPr="0073469F">
        <w:rPr>
          <w:lang w:eastAsia="zh-CN"/>
        </w:rPr>
        <w:t>F</w:t>
      </w:r>
      <w:r w:rsidRPr="0073469F">
        <w:t>.</w:t>
      </w:r>
      <w:r w:rsidRPr="0073469F">
        <w:rPr>
          <w:lang w:eastAsia="zh-CN"/>
        </w:rPr>
        <w:t>1</w:t>
      </w:r>
      <w:r w:rsidRPr="0073469F">
        <w:t>.4</w:t>
      </w:r>
      <w:r w:rsidRPr="0073469F">
        <w:tab/>
        <w:t>IANA registration template</w:t>
      </w:r>
      <w:bookmarkEnd w:id="6851"/>
      <w:bookmarkEnd w:id="6852"/>
      <w:bookmarkEnd w:id="6853"/>
      <w:bookmarkEnd w:id="6854"/>
      <w:bookmarkEnd w:id="6855"/>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56" w:name="_CRF_2"/>
      <w:bookmarkStart w:id="6857" w:name="_Toc20153164"/>
      <w:bookmarkStart w:id="6858" w:name="_Toc27495829"/>
      <w:bookmarkStart w:id="6859" w:name="_Toc36109297"/>
      <w:bookmarkStart w:id="6860" w:name="_Toc45195085"/>
      <w:bookmarkStart w:id="6861" w:name="_Toc178200196"/>
      <w:bookmarkEnd w:id="6856"/>
      <w:r w:rsidRPr="0079589D">
        <w:t>F.2</w:t>
      </w:r>
      <w:r w:rsidRPr="0079589D">
        <w:tab/>
        <w:t>XML schema for MBMS usage information</w:t>
      </w:r>
      <w:bookmarkEnd w:id="6857"/>
      <w:bookmarkEnd w:id="6858"/>
      <w:bookmarkEnd w:id="6859"/>
      <w:bookmarkEnd w:id="6860"/>
      <w:bookmarkEnd w:id="6861"/>
    </w:p>
    <w:p w14:paraId="26A31124" w14:textId="77777777" w:rsidR="009934F7" w:rsidRPr="009934F7" w:rsidRDefault="009934F7" w:rsidP="009934F7"/>
    <w:p w14:paraId="168F9FD9" w14:textId="52A10021" w:rsidR="00251EBF" w:rsidRPr="0073469F" w:rsidRDefault="00251EBF" w:rsidP="00F1630B">
      <w:pPr>
        <w:pStyle w:val="Heading2"/>
      </w:pPr>
      <w:bookmarkStart w:id="6862" w:name="_CRF_2_1"/>
      <w:bookmarkStart w:id="6863" w:name="_Toc20153165"/>
      <w:bookmarkStart w:id="6864" w:name="_Toc27495830"/>
      <w:bookmarkStart w:id="6865" w:name="_Toc36109298"/>
      <w:bookmarkStart w:id="6866" w:name="_Toc45195086"/>
      <w:bookmarkStart w:id="6867" w:name="_Toc178200197"/>
      <w:bookmarkEnd w:id="6862"/>
      <w:r w:rsidRPr="0073469F">
        <w:t>F.2.1</w:t>
      </w:r>
      <w:r w:rsidRPr="0073469F">
        <w:tab/>
        <w:t>General</w:t>
      </w:r>
      <w:bookmarkEnd w:id="6863"/>
      <w:bookmarkEnd w:id="6864"/>
      <w:bookmarkEnd w:id="6865"/>
      <w:bookmarkEnd w:id="6866"/>
      <w:bookmarkEnd w:id="6867"/>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68" w:name="_CRF_2_2"/>
      <w:bookmarkStart w:id="6869" w:name="_Toc20153166"/>
      <w:bookmarkStart w:id="6870" w:name="_Toc27495831"/>
      <w:bookmarkStart w:id="6871" w:name="_Toc36109299"/>
      <w:bookmarkStart w:id="6872" w:name="_Toc45195087"/>
      <w:bookmarkStart w:id="6873" w:name="_Toc178200198"/>
      <w:bookmarkEnd w:id="6868"/>
      <w:r w:rsidRPr="0073469F">
        <w:t>F.2.2</w:t>
      </w:r>
      <w:r w:rsidRPr="0073469F">
        <w:tab/>
        <w:t>XML schema</w:t>
      </w:r>
      <w:bookmarkEnd w:id="6869"/>
      <w:bookmarkEnd w:id="6870"/>
      <w:bookmarkEnd w:id="6871"/>
      <w:bookmarkEnd w:id="6872"/>
      <w:bookmarkEnd w:id="6873"/>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874" w:name="_CRF_2_3"/>
      <w:bookmarkStart w:id="6875" w:name="_Toc20153167"/>
      <w:bookmarkStart w:id="6876" w:name="_Toc27495832"/>
      <w:bookmarkStart w:id="6877" w:name="_Toc36109300"/>
      <w:bookmarkStart w:id="6878" w:name="_Toc45195088"/>
      <w:bookmarkStart w:id="6879" w:name="_Toc178200199"/>
      <w:bookmarkEnd w:id="6874"/>
      <w:r w:rsidRPr="0073469F">
        <w:t>F.2.3</w:t>
      </w:r>
      <w:r w:rsidRPr="0073469F">
        <w:tab/>
        <w:t>Semantic</w:t>
      </w:r>
      <w:bookmarkEnd w:id="6875"/>
      <w:bookmarkEnd w:id="6876"/>
      <w:bookmarkEnd w:id="6877"/>
      <w:bookmarkEnd w:id="6878"/>
      <w:bookmarkEnd w:id="6879"/>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6880" w:name="_CRTableF_2_31"/>
      <w:r w:rsidRPr="0073469F">
        <w:t>Table </w:t>
      </w:r>
      <w:bookmarkEnd w:id="6880"/>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6881" w:name="_CRTableF_2_32"/>
      <w:r w:rsidRPr="0073469F">
        <w:t>Table </w:t>
      </w:r>
      <w:bookmarkEnd w:id="6881"/>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82" w:name="_CRF_2_4"/>
      <w:bookmarkStart w:id="6883" w:name="_Toc20153168"/>
      <w:bookmarkStart w:id="6884" w:name="_Toc27495833"/>
      <w:bookmarkStart w:id="6885" w:name="_Toc36109301"/>
      <w:bookmarkStart w:id="6886" w:name="_Toc45195089"/>
      <w:bookmarkStart w:id="6887" w:name="_Toc178200200"/>
      <w:bookmarkEnd w:id="6882"/>
      <w:r w:rsidRPr="0073469F">
        <w:t>F.2.4</w:t>
      </w:r>
      <w:r w:rsidRPr="0073469F">
        <w:tab/>
        <w:t>IANA registration template</w:t>
      </w:r>
      <w:bookmarkEnd w:id="6883"/>
      <w:bookmarkEnd w:id="6884"/>
      <w:bookmarkEnd w:id="6885"/>
      <w:bookmarkEnd w:id="6886"/>
      <w:bookmarkEnd w:id="6887"/>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88" w:name="_CRF_2A"/>
      <w:bookmarkStart w:id="6889" w:name="_Toc178200201"/>
      <w:bookmarkEnd w:id="6888"/>
      <w:r>
        <w:t>F.2A</w:t>
      </w:r>
      <w:r w:rsidRPr="0079589D">
        <w:tab/>
        <w:t xml:space="preserve">XML schema for </w:t>
      </w:r>
      <w:r>
        <w:t>5G MB</w:t>
      </w:r>
      <w:r w:rsidRPr="0079589D">
        <w:t>S usage information</w:t>
      </w:r>
      <w:bookmarkEnd w:id="6889"/>
    </w:p>
    <w:p w14:paraId="48289642" w14:textId="77777777" w:rsidR="001F5BEB" w:rsidRPr="0073469F" w:rsidRDefault="001F5BEB" w:rsidP="001F5BEB">
      <w:pPr>
        <w:pStyle w:val="Heading2"/>
      </w:pPr>
      <w:bookmarkStart w:id="6890" w:name="_CRF_2A_1"/>
      <w:bookmarkStart w:id="6891" w:name="_Toc178200202"/>
      <w:bookmarkEnd w:id="6890"/>
      <w:r>
        <w:t>F.2A</w:t>
      </w:r>
      <w:r w:rsidRPr="0073469F">
        <w:t>.1</w:t>
      </w:r>
      <w:r w:rsidRPr="0073469F">
        <w:tab/>
        <w:t>General</w:t>
      </w:r>
      <w:bookmarkEnd w:id="6891"/>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92" w:name="_CRF_2A_2"/>
      <w:bookmarkStart w:id="6893" w:name="_Toc178200203"/>
      <w:bookmarkEnd w:id="6892"/>
      <w:r>
        <w:t>F.2A</w:t>
      </w:r>
      <w:r w:rsidRPr="0073469F">
        <w:t>.2</w:t>
      </w:r>
      <w:r w:rsidRPr="0073469F">
        <w:tab/>
        <w:t>XML schema</w:t>
      </w:r>
      <w:bookmarkEnd w:id="6893"/>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6894" w:name="_CRF_2A_3"/>
      <w:bookmarkStart w:id="6895" w:name="_Toc178200204"/>
      <w:bookmarkEnd w:id="6894"/>
      <w:r>
        <w:t>F.2A</w:t>
      </w:r>
      <w:r w:rsidRPr="0073469F">
        <w:t>.3</w:t>
      </w:r>
      <w:r w:rsidRPr="0073469F">
        <w:tab/>
        <w:t>Semantic</w:t>
      </w:r>
      <w:bookmarkEnd w:id="6895"/>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896" w:name="_CRF_2A_4"/>
      <w:bookmarkStart w:id="6897" w:name="_Toc178200205"/>
      <w:bookmarkEnd w:id="6896"/>
      <w:r>
        <w:t>F.2A</w:t>
      </w:r>
      <w:r w:rsidRPr="0073469F">
        <w:t>.4</w:t>
      </w:r>
      <w:r w:rsidRPr="0073469F">
        <w:tab/>
        <w:t>IANA registration template</w:t>
      </w:r>
      <w:bookmarkEnd w:id="6897"/>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898" w:name="_CRF_3"/>
      <w:bookmarkStart w:id="6899" w:name="_Toc20153169"/>
      <w:bookmarkStart w:id="6900" w:name="_Toc27495834"/>
      <w:bookmarkStart w:id="6901" w:name="_Toc36109302"/>
      <w:bookmarkStart w:id="6902" w:name="_Toc45195090"/>
      <w:bookmarkStart w:id="6903" w:name="_Toc178200206"/>
      <w:bookmarkEnd w:id="6898"/>
      <w:r w:rsidRPr="0079589D">
        <w:t>F.3</w:t>
      </w:r>
      <w:r w:rsidRPr="0079589D">
        <w:tab/>
        <w:t>XML schema for MCVideo location information</w:t>
      </w:r>
      <w:bookmarkEnd w:id="6899"/>
      <w:bookmarkEnd w:id="6900"/>
      <w:bookmarkEnd w:id="6901"/>
      <w:bookmarkEnd w:id="6902"/>
      <w:bookmarkEnd w:id="6903"/>
    </w:p>
    <w:p w14:paraId="6A3DEB4F" w14:textId="0167F4CB" w:rsidR="001F3C13" w:rsidRPr="0073469F" w:rsidRDefault="001F3C13" w:rsidP="00F1630B">
      <w:pPr>
        <w:pStyle w:val="Heading2"/>
      </w:pPr>
      <w:bookmarkStart w:id="6904" w:name="_CRF_3_1"/>
      <w:bookmarkStart w:id="6905" w:name="_Toc20153170"/>
      <w:bookmarkStart w:id="6906" w:name="_Toc27495835"/>
      <w:bookmarkStart w:id="6907" w:name="_Toc36109303"/>
      <w:bookmarkStart w:id="6908" w:name="_Toc45195091"/>
      <w:bookmarkStart w:id="6909" w:name="_Toc178200207"/>
      <w:bookmarkEnd w:id="6904"/>
      <w:r w:rsidRPr="0073469F">
        <w:t>F.3.1</w:t>
      </w:r>
      <w:r w:rsidRPr="0073469F">
        <w:tab/>
        <w:t>General</w:t>
      </w:r>
      <w:bookmarkEnd w:id="6905"/>
      <w:bookmarkEnd w:id="6906"/>
      <w:bookmarkEnd w:id="6907"/>
      <w:bookmarkEnd w:id="6908"/>
      <w:bookmarkEnd w:id="6909"/>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910" w:name="_CRF_3_2"/>
      <w:bookmarkStart w:id="6911" w:name="_Toc20153171"/>
      <w:bookmarkStart w:id="6912" w:name="_Toc27495836"/>
      <w:bookmarkStart w:id="6913" w:name="_Toc36109304"/>
      <w:bookmarkStart w:id="6914" w:name="_Toc45195092"/>
      <w:bookmarkStart w:id="6915" w:name="_Toc178200208"/>
      <w:bookmarkEnd w:id="6910"/>
      <w:r w:rsidRPr="0073469F">
        <w:t>F.3.2</w:t>
      </w:r>
      <w:r w:rsidRPr="0073469F">
        <w:tab/>
        <w:t>XML schema</w:t>
      </w:r>
      <w:bookmarkEnd w:id="6911"/>
      <w:bookmarkEnd w:id="6912"/>
      <w:bookmarkEnd w:id="6913"/>
      <w:bookmarkEnd w:id="6914"/>
      <w:bookmarkEnd w:id="6915"/>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BC1B63" w:rsidRDefault="00BC1B63" w:rsidP="00BC1B63">
      <w:pPr>
        <w:pStyle w:val="PL"/>
        <w:rPr>
          <w:lang w:val="fr-FR"/>
        </w:rPr>
      </w:pPr>
      <w:r w:rsidRPr="00BC1B63">
        <w:rPr>
          <w:lang w:val="fr-FR"/>
        </w:rPr>
        <w:tab/>
        <w:t>&lt;xs:element name="ExitSpecific5GMbsfsaArea" type="mcvideoloc:t5GMbsfsaAreaIdentity" minOccurs="0"/&gt;</w:t>
      </w:r>
    </w:p>
    <w:p w14:paraId="70B0FF2D" w14:textId="77777777" w:rsidR="00BC1B63" w:rsidRDefault="00BC1B63" w:rsidP="00BC1B63">
      <w:pPr>
        <w:pStyle w:val="PL"/>
      </w:pPr>
      <w:r w:rsidRPr="00BC1B63">
        <w:rPr>
          <w:lang w:val="fr-FR"/>
        </w:rPr>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62C59CB" w14:textId="53D83092" w:rsidR="00BC1B63" w:rsidRDefault="00BC1B63" w:rsidP="00BC1B63">
      <w:pPr>
        <w:pStyle w:val="PL"/>
      </w:pPr>
      <w:r>
        <w:tab/>
        <w:t>&lt;/xs:complexType&gt;</w:t>
      </w:r>
    </w:p>
    <w:p w14:paraId="290510EA" w14:textId="77777777" w:rsidR="00BC1B63" w:rsidRPr="00990186" w:rsidRDefault="00BC1B63" w:rsidP="00BC1B63">
      <w:pPr>
        <w:pStyle w:val="PL"/>
      </w:pPr>
    </w:p>
    <w:p w14:paraId="5885F71D" w14:textId="77777777" w:rsidR="001F3C13" w:rsidRPr="00990186" w:rsidRDefault="001F3C13" w:rsidP="001F3C13">
      <w:pPr>
        <w:pStyle w:val="PL"/>
      </w:pPr>
      <w:r w:rsidRPr="00990186">
        <w:tab/>
        <w:t>&lt;xs:complexType name="tMbmsSaChangeType"&gt;</w:t>
      </w:r>
    </w:p>
    <w:p w14:paraId="26660A13" w14:textId="77777777" w:rsidR="001F3C13" w:rsidRPr="00990186" w:rsidRDefault="0021224B" w:rsidP="001F3C13">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6DC55E52" w14:textId="77777777" w:rsidR="00BC1B63" w:rsidRDefault="00BC1B63" w:rsidP="001F3C13">
      <w:pPr>
        <w:pStyle w:val="PL"/>
      </w:pP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6916" w:name="_CRF_3_3"/>
      <w:bookmarkStart w:id="6917" w:name="_Toc20153172"/>
      <w:bookmarkStart w:id="6918" w:name="_Toc27495837"/>
      <w:bookmarkStart w:id="6919" w:name="_Toc36109305"/>
      <w:bookmarkStart w:id="6920" w:name="_Toc45195093"/>
      <w:bookmarkStart w:id="6921" w:name="_Toc178200209"/>
      <w:bookmarkEnd w:id="6916"/>
      <w:r w:rsidRPr="0073469F">
        <w:t>F.3.3</w:t>
      </w:r>
      <w:r w:rsidRPr="0073469F">
        <w:tab/>
        <w:t>Semantic</w:t>
      </w:r>
      <w:bookmarkEnd w:id="6917"/>
      <w:bookmarkEnd w:id="6918"/>
      <w:bookmarkEnd w:id="6919"/>
      <w:bookmarkEnd w:id="6920"/>
      <w:bookmarkEnd w:id="6921"/>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F5BA6E5" w14:textId="0FA47EC1" w:rsidR="008D2824" w:rsidRDefault="008D2824" w:rsidP="008D2824">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A1E8EE8" w14:textId="349F75C6" w:rsidR="008D2824" w:rsidRDefault="008D2824" w:rsidP="008D2824">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39E6DDF7" w14:textId="1E74AED1" w:rsidR="008D2824" w:rsidRDefault="008D2824" w:rsidP="008D2824">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45DD97F6" w14:textId="68B2A339" w:rsidR="008D2824" w:rsidRDefault="008D2824" w:rsidP="008D2824">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2FBEDB63" w14:textId="05BF8902" w:rsidR="00F26FBC" w:rsidRDefault="00F26FBC" w:rsidP="00F26FBC">
      <w:pPr>
        <w:pStyle w:val="B2"/>
      </w:pPr>
      <w:r>
        <w:t>k)</w:t>
      </w:r>
      <w:r>
        <w:tab/>
        <w:t>&lt;</w:t>
      </w:r>
      <w:r w:rsidR="008B55D2">
        <w:t>NR</w:t>
      </w:r>
      <w:r>
        <w:t>5GMbsfsaAreaChange&gt;, an optional element of the &lt;anyExt&gt; element specifying what 5G MBSFA changes trigger location reporting. Consists of the following sub-elements:</w:t>
      </w:r>
    </w:p>
    <w:p w14:paraId="47F328ED" w14:textId="77777777" w:rsidR="00F26FBC" w:rsidRDefault="00F26FBC" w:rsidP="00F26FBC">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5675DC45" w14:textId="77777777" w:rsidR="00F26FBC" w:rsidRDefault="00F26FBC" w:rsidP="00F26FBC">
      <w:pPr>
        <w:pStyle w:val="B3"/>
      </w:pPr>
      <w:r>
        <w:t>II)</w:t>
      </w:r>
      <w:r>
        <w:tab/>
        <w:t>&lt;EnterSpecific5GMbsfsaArea&gt;, an optional element specifying a 5G MBSFSA which, when entered, triggers a location report. Contains a mandatory &lt;TriggerId&gt; attribute that shall be set to a unique string; and</w:t>
      </w:r>
    </w:p>
    <w:p w14:paraId="02902A8C" w14:textId="77777777" w:rsidR="00F26FBC" w:rsidRDefault="00F26FBC" w:rsidP="00F26FBC">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3476C601" w14:textId="46CF533C" w:rsidR="006072CD" w:rsidRDefault="006072CD" w:rsidP="006072CD">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6C317702" w:rsidR="006060DB" w:rsidRDefault="006072CD"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6657BC9A" w14:textId="40AF6D08" w:rsidR="006072CD" w:rsidRDefault="006072CD" w:rsidP="006072CD">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209D8F6D" w:rsidR="006060DB" w:rsidRDefault="006072CD"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512A9B07" w:rsidR="006060DB" w:rsidRDefault="006060DB" w:rsidP="006060DB">
      <w:pPr>
        <w:pStyle w:val="B3"/>
      </w:pPr>
      <w:r>
        <w:t>IX)</w:t>
      </w:r>
      <w:r>
        <w:tab/>
        <w:t>&lt;GeographicalAreaChange&gt;, an optional element specifying what geographical are</w:t>
      </w:r>
      <w:r w:rsidR="006072CD">
        <w:t>a</w:t>
      </w:r>
      <w:r>
        <w:t xml:space="preserve"> changes trigger location reporting. Consists of the following sub-elements:</w:t>
      </w:r>
    </w:p>
    <w:p w14:paraId="3008E560" w14:textId="23BFEEB7" w:rsidR="006072CD" w:rsidRDefault="006072CD" w:rsidP="006072CD">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8B55D2">
        <w:t>Type</w:t>
      </w:r>
      <w:r>
        <w:t>&gt; element, has to be contained within this trigger or within a different active trigger;</w:t>
      </w:r>
    </w:p>
    <w:p w14:paraId="0A5AC9FD" w14:textId="0D842E21" w:rsidR="006060DB" w:rsidRDefault="006072CD" w:rsidP="006A2EB3">
      <w:pPr>
        <w:pStyle w:val="B4"/>
      </w:pPr>
      <w:r>
        <w:t>B)</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contains a &lt;GeographicalArea&gt; element, as defined in bullet 3); and</w:t>
      </w:r>
    </w:p>
    <w:p w14:paraId="4512CE19" w14:textId="0B064B47" w:rsidR="006060DB" w:rsidRDefault="006072CD" w:rsidP="006A2EB3">
      <w:pPr>
        <w:pStyle w:val="B4"/>
      </w:pPr>
      <w:r>
        <w:t>C)</w:t>
      </w:r>
      <w:r>
        <w:tab/>
        <w:t>&lt;ExitSpecificArea</w:t>
      </w:r>
      <w:r w:rsidR="008B55D2">
        <w:t>Type</w:t>
      </w:r>
      <w:r>
        <w:t>&gt;,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w:t>
      </w:r>
      <w:r w:rsidR="008B55D2">
        <w:t>Type</w:t>
      </w:r>
      <w:r>
        <w:t>&gt; element.</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922" w:name="_CRF_3_4"/>
      <w:bookmarkStart w:id="6923" w:name="_Toc20153173"/>
      <w:bookmarkStart w:id="6924" w:name="_Toc27495838"/>
      <w:bookmarkStart w:id="6925" w:name="_Toc36109306"/>
      <w:bookmarkStart w:id="6926" w:name="_Toc45195094"/>
      <w:bookmarkStart w:id="6927" w:name="_Toc178200210"/>
      <w:bookmarkEnd w:id="6922"/>
      <w:r w:rsidRPr="0073469F">
        <w:t>F.3.4</w:t>
      </w:r>
      <w:r w:rsidRPr="0073469F">
        <w:tab/>
        <w:t>IANA registration template</w:t>
      </w:r>
      <w:bookmarkEnd w:id="6923"/>
      <w:bookmarkEnd w:id="6924"/>
      <w:bookmarkEnd w:id="6925"/>
      <w:bookmarkEnd w:id="6926"/>
      <w:bookmarkEnd w:id="6927"/>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928" w:name="_CRF_4"/>
      <w:bookmarkStart w:id="6929" w:name="_Toc20153174"/>
      <w:bookmarkStart w:id="6930" w:name="_Toc27495839"/>
      <w:bookmarkStart w:id="6931" w:name="_Toc36109307"/>
      <w:bookmarkStart w:id="6932" w:name="_Toc45195095"/>
      <w:bookmarkStart w:id="6933" w:name="_Toc178200211"/>
      <w:bookmarkEnd w:id="6928"/>
      <w:r w:rsidRPr="0079589D">
        <w:t>F.4</w:t>
      </w:r>
      <w:r w:rsidRPr="0079589D">
        <w:tab/>
        <w:t>XML schema for MCVideo (de)-affiliation requests</w:t>
      </w:r>
      <w:bookmarkEnd w:id="6929"/>
      <w:bookmarkEnd w:id="6930"/>
      <w:bookmarkEnd w:id="6931"/>
      <w:bookmarkEnd w:id="6932"/>
      <w:bookmarkEnd w:id="6933"/>
    </w:p>
    <w:p w14:paraId="368E4133" w14:textId="33111D39" w:rsidR="00B70C3A" w:rsidRPr="0079589D" w:rsidRDefault="00B70C3A" w:rsidP="00F1630B">
      <w:pPr>
        <w:pStyle w:val="Heading2"/>
      </w:pPr>
      <w:bookmarkStart w:id="6934" w:name="_CRF_4_1"/>
      <w:bookmarkStart w:id="6935" w:name="_Toc20153175"/>
      <w:bookmarkStart w:id="6936" w:name="_Toc27495840"/>
      <w:bookmarkStart w:id="6937" w:name="_Toc36109308"/>
      <w:bookmarkStart w:id="6938" w:name="_Toc45195096"/>
      <w:bookmarkStart w:id="6939" w:name="_Toc178200212"/>
      <w:bookmarkEnd w:id="6934"/>
      <w:r w:rsidRPr="0079589D">
        <w:rPr>
          <w:lang w:eastAsia="zh-CN"/>
        </w:rPr>
        <w:t>F.4</w:t>
      </w:r>
      <w:r w:rsidRPr="0079589D">
        <w:t>.1</w:t>
      </w:r>
      <w:r w:rsidRPr="0079589D">
        <w:tab/>
        <w:t>General</w:t>
      </w:r>
      <w:bookmarkEnd w:id="6935"/>
      <w:bookmarkEnd w:id="6936"/>
      <w:bookmarkEnd w:id="6937"/>
      <w:bookmarkEnd w:id="6938"/>
      <w:bookmarkEnd w:id="6939"/>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6940" w:name="_CRF_4_2"/>
      <w:bookmarkStart w:id="6941" w:name="_Toc20153176"/>
      <w:bookmarkStart w:id="6942" w:name="_Toc27495841"/>
      <w:bookmarkStart w:id="6943" w:name="_Toc36109309"/>
      <w:bookmarkStart w:id="6944" w:name="_Toc45195097"/>
      <w:bookmarkStart w:id="6945" w:name="_Toc178200213"/>
      <w:bookmarkEnd w:id="6940"/>
      <w:r w:rsidRPr="0079589D">
        <w:rPr>
          <w:lang w:val="en-US" w:eastAsia="zh-CN"/>
        </w:rPr>
        <w:t>F.4</w:t>
      </w:r>
      <w:r w:rsidRPr="0079589D">
        <w:rPr>
          <w:lang w:val="en-US"/>
        </w:rPr>
        <w:t>.2</w:t>
      </w:r>
      <w:r w:rsidRPr="0079589D">
        <w:rPr>
          <w:lang w:val="en-US"/>
        </w:rPr>
        <w:tab/>
        <w:t>XML schema</w:t>
      </w:r>
      <w:bookmarkEnd w:id="6941"/>
      <w:bookmarkEnd w:id="6942"/>
      <w:bookmarkEnd w:id="6943"/>
      <w:bookmarkEnd w:id="6944"/>
      <w:bookmarkEnd w:id="6945"/>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6946" w:name="_CRF_4_3"/>
      <w:bookmarkStart w:id="6947" w:name="_Toc20153177"/>
      <w:bookmarkStart w:id="6948" w:name="_Toc27495842"/>
      <w:bookmarkStart w:id="6949" w:name="_Toc36109310"/>
      <w:bookmarkStart w:id="6950" w:name="_Toc45195098"/>
      <w:bookmarkStart w:id="6951" w:name="_Toc178200214"/>
      <w:bookmarkEnd w:id="6946"/>
      <w:r w:rsidRPr="0079589D">
        <w:rPr>
          <w:lang w:eastAsia="zh-CN"/>
        </w:rPr>
        <w:t>F.4</w:t>
      </w:r>
      <w:r w:rsidRPr="0079589D">
        <w:t>.3</w:t>
      </w:r>
      <w:r w:rsidRPr="0079589D">
        <w:tab/>
        <w:t>Semantic</w:t>
      </w:r>
      <w:bookmarkEnd w:id="6947"/>
      <w:bookmarkEnd w:id="6948"/>
      <w:bookmarkEnd w:id="6949"/>
      <w:bookmarkEnd w:id="6950"/>
      <w:bookmarkEnd w:id="695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52" w:name="_CRF_4_4"/>
      <w:bookmarkStart w:id="6953" w:name="_Toc20153178"/>
      <w:bookmarkStart w:id="6954" w:name="_Toc27495843"/>
      <w:bookmarkStart w:id="6955" w:name="_Toc36109311"/>
      <w:bookmarkStart w:id="6956" w:name="_Toc45195099"/>
      <w:bookmarkStart w:id="6957" w:name="_Toc178200215"/>
      <w:bookmarkEnd w:id="6952"/>
      <w:r w:rsidRPr="0079589D">
        <w:rPr>
          <w:lang w:eastAsia="zh-CN"/>
        </w:rPr>
        <w:t>F.4</w:t>
      </w:r>
      <w:r w:rsidRPr="0079589D">
        <w:t>.4</w:t>
      </w:r>
      <w:r w:rsidRPr="0079589D">
        <w:tab/>
        <w:t>IANA registration template</w:t>
      </w:r>
      <w:bookmarkEnd w:id="6953"/>
      <w:bookmarkEnd w:id="6954"/>
      <w:bookmarkEnd w:id="6955"/>
      <w:bookmarkEnd w:id="6956"/>
      <w:bookmarkEnd w:id="6957"/>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58" w:name="_CRF_5"/>
      <w:bookmarkStart w:id="6959" w:name="_Toc20153179"/>
      <w:bookmarkStart w:id="6960" w:name="_Toc27495844"/>
      <w:bookmarkStart w:id="6961" w:name="_Toc36109312"/>
      <w:bookmarkStart w:id="6962" w:name="_Toc45195100"/>
      <w:bookmarkStart w:id="6963" w:name="_Toc178200216"/>
      <w:bookmarkEnd w:id="6958"/>
      <w:r>
        <w:t>F.5</w:t>
      </w:r>
      <w:r w:rsidRPr="00F6303A">
        <w:tab/>
      </w:r>
      <w:r>
        <w:t>XML</w:t>
      </w:r>
      <w:r w:rsidRPr="00F6303A">
        <w:t xml:space="preserve"> </w:t>
      </w:r>
      <w:r>
        <w:t xml:space="preserve">schema </w:t>
      </w:r>
      <w:r w:rsidRPr="00F6303A">
        <w:t xml:space="preserve">for </w:t>
      </w:r>
      <w:r>
        <w:t>the transmission request</w:t>
      </w:r>
      <w:bookmarkEnd w:id="6959"/>
      <w:bookmarkEnd w:id="6960"/>
      <w:bookmarkEnd w:id="6961"/>
      <w:bookmarkEnd w:id="6962"/>
      <w:bookmarkEnd w:id="6963"/>
    </w:p>
    <w:p w14:paraId="2CDB069E" w14:textId="6EEE4074" w:rsidR="004B0FA7" w:rsidRPr="0073469F" w:rsidRDefault="004B0FA7" w:rsidP="00F1630B">
      <w:pPr>
        <w:pStyle w:val="Heading2"/>
      </w:pPr>
      <w:bookmarkStart w:id="6964" w:name="_CRF_5_1"/>
      <w:bookmarkStart w:id="6965" w:name="_Toc20153180"/>
      <w:bookmarkStart w:id="6966" w:name="_Toc27495845"/>
      <w:bookmarkStart w:id="6967" w:name="_Toc36109313"/>
      <w:bookmarkStart w:id="6968" w:name="_Toc45195101"/>
      <w:bookmarkStart w:id="6969" w:name="_Toc178200217"/>
      <w:bookmarkEnd w:id="6964"/>
      <w:r w:rsidRPr="0073469F">
        <w:t>F.</w:t>
      </w:r>
      <w:r>
        <w:t>5</w:t>
      </w:r>
      <w:r w:rsidRPr="0073469F">
        <w:t>.1</w:t>
      </w:r>
      <w:r w:rsidRPr="0073469F">
        <w:tab/>
        <w:t>General</w:t>
      </w:r>
      <w:bookmarkEnd w:id="6965"/>
      <w:bookmarkEnd w:id="6966"/>
      <w:bookmarkEnd w:id="6967"/>
      <w:bookmarkEnd w:id="6968"/>
      <w:bookmarkEnd w:id="6969"/>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70" w:name="_CRF_5_2"/>
      <w:bookmarkStart w:id="6971" w:name="_Toc20153181"/>
      <w:bookmarkStart w:id="6972" w:name="_Toc27495846"/>
      <w:bookmarkStart w:id="6973" w:name="_Toc36109314"/>
      <w:bookmarkStart w:id="6974" w:name="_Toc45195102"/>
      <w:bookmarkStart w:id="6975" w:name="_Toc178200218"/>
      <w:bookmarkEnd w:id="6970"/>
      <w:r w:rsidRPr="0073469F">
        <w:t>F.</w:t>
      </w:r>
      <w:r>
        <w:t>5</w:t>
      </w:r>
      <w:r w:rsidRPr="0073469F">
        <w:t>.2</w:t>
      </w:r>
      <w:r w:rsidRPr="0073469F">
        <w:tab/>
        <w:t>XML schema</w:t>
      </w:r>
      <w:bookmarkEnd w:id="6971"/>
      <w:bookmarkEnd w:id="6972"/>
      <w:bookmarkEnd w:id="6973"/>
      <w:bookmarkEnd w:id="6974"/>
      <w:bookmarkEnd w:id="6975"/>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6976" w:name="_CRF_5_3"/>
      <w:bookmarkStart w:id="6977" w:name="_Toc20153182"/>
      <w:bookmarkStart w:id="6978" w:name="_Toc27495847"/>
      <w:bookmarkStart w:id="6979" w:name="_Toc36109315"/>
      <w:bookmarkStart w:id="6980" w:name="_Toc45195103"/>
      <w:bookmarkStart w:id="6981" w:name="_Toc178200219"/>
      <w:bookmarkEnd w:id="6976"/>
      <w:r w:rsidRPr="0073469F">
        <w:t>F.</w:t>
      </w:r>
      <w:r>
        <w:t>5</w:t>
      </w:r>
      <w:r w:rsidRPr="0073469F">
        <w:t>.3</w:t>
      </w:r>
      <w:r w:rsidRPr="0073469F">
        <w:tab/>
        <w:t>Semantic</w:t>
      </w:r>
      <w:bookmarkEnd w:id="6977"/>
      <w:bookmarkEnd w:id="6978"/>
      <w:bookmarkEnd w:id="6979"/>
      <w:bookmarkEnd w:id="6980"/>
      <w:bookmarkEnd w:id="6981"/>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82" w:name="_CRF_5_4"/>
      <w:bookmarkStart w:id="6983" w:name="_Toc20153183"/>
      <w:bookmarkStart w:id="6984" w:name="_Toc27495848"/>
      <w:bookmarkStart w:id="6985" w:name="_Toc36109316"/>
      <w:bookmarkStart w:id="6986" w:name="_Toc45195104"/>
      <w:bookmarkStart w:id="6987" w:name="_Toc178200220"/>
      <w:bookmarkEnd w:id="6982"/>
      <w:r w:rsidRPr="0073469F">
        <w:t>F.</w:t>
      </w:r>
      <w:r>
        <w:t>5</w:t>
      </w:r>
      <w:r w:rsidRPr="0073469F">
        <w:t>.4</w:t>
      </w:r>
      <w:r w:rsidRPr="0073469F">
        <w:tab/>
        <w:t>IANA registration template</w:t>
      </w:r>
      <w:bookmarkEnd w:id="6983"/>
      <w:bookmarkEnd w:id="6984"/>
      <w:bookmarkEnd w:id="6985"/>
      <w:bookmarkEnd w:id="6986"/>
      <w:bookmarkEnd w:id="6987"/>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88" w:name="_CRF_6"/>
      <w:bookmarkStart w:id="6989" w:name="_Toc178200221"/>
      <w:bookmarkEnd w:id="6988"/>
      <w:r>
        <w:t>F.6</w:t>
      </w:r>
      <w:r w:rsidRPr="0073469F">
        <w:tab/>
        <w:t xml:space="preserve">XML schema for </w:t>
      </w:r>
      <w:r>
        <w:t>regroup using preconfigured group</w:t>
      </w:r>
      <w:bookmarkEnd w:id="6989"/>
    </w:p>
    <w:p w14:paraId="29EA5C65" w14:textId="38FB4C9D" w:rsidR="00C42A95" w:rsidRPr="0073469F" w:rsidRDefault="00C42A95" w:rsidP="00F1630B">
      <w:pPr>
        <w:pStyle w:val="Heading2"/>
      </w:pPr>
      <w:bookmarkStart w:id="6990" w:name="_CRF_6_1"/>
      <w:bookmarkStart w:id="6991" w:name="_Toc27501716"/>
      <w:bookmarkStart w:id="6992" w:name="_Toc36049847"/>
      <w:bookmarkStart w:id="6993" w:name="_Toc45210617"/>
      <w:bookmarkStart w:id="6994" w:name="_Toc178200222"/>
      <w:bookmarkEnd w:id="6990"/>
      <w:r>
        <w:rPr>
          <w:lang w:eastAsia="zh-CN"/>
        </w:rPr>
        <w:t>F.6</w:t>
      </w:r>
      <w:r w:rsidRPr="0073469F">
        <w:t>.1</w:t>
      </w:r>
      <w:r w:rsidRPr="0073469F">
        <w:tab/>
        <w:t>General</w:t>
      </w:r>
      <w:bookmarkEnd w:id="6991"/>
      <w:bookmarkEnd w:id="6992"/>
      <w:bookmarkEnd w:id="6993"/>
      <w:bookmarkEnd w:id="6994"/>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995" w:name="_CRF_6_2"/>
      <w:bookmarkStart w:id="6996" w:name="_Toc27501717"/>
      <w:bookmarkStart w:id="6997" w:name="_Toc36049848"/>
      <w:bookmarkStart w:id="6998" w:name="_Toc45210618"/>
      <w:bookmarkStart w:id="6999" w:name="_Toc178200223"/>
      <w:bookmarkEnd w:id="6995"/>
      <w:r>
        <w:rPr>
          <w:lang w:val="de-DE" w:eastAsia="zh-CN"/>
        </w:rPr>
        <w:t>F.6</w:t>
      </w:r>
      <w:r w:rsidRPr="00C1242A">
        <w:rPr>
          <w:lang w:val="de-DE"/>
        </w:rPr>
        <w:t>.2</w:t>
      </w:r>
      <w:r w:rsidRPr="00C1242A">
        <w:rPr>
          <w:lang w:val="de-DE"/>
        </w:rPr>
        <w:tab/>
        <w:t>XML schema</w:t>
      </w:r>
      <w:bookmarkEnd w:id="6996"/>
      <w:bookmarkEnd w:id="6997"/>
      <w:bookmarkEnd w:id="6998"/>
      <w:bookmarkEnd w:id="6999"/>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000" w:name="_CRF_6_3"/>
      <w:bookmarkStart w:id="7001" w:name="_Toc27501718"/>
      <w:bookmarkStart w:id="7002" w:name="_Toc36049849"/>
      <w:bookmarkStart w:id="7003" w:name="_Toc45210619"/>
      <w:bookmarkStart w:id="7004" w:name="_Toc178200224"/>
      <w:bookmarkEnd w:id="7000"/>
      <w:r>
        <w:rPr>
          <w:lang w:eastAsia="zh-CN"/>
        </w:rPr>
        <w:t>F.6</w:t>
      </w:r>
      <w:r w:rsidRPr="0073469F">
        <w:t>.3</w:t>
      </w:r>
      <w:r w:rsidRPr="0073469F">
        <w:tab/>
        <w:t>Semantic</w:t>
      </w:r>
      <w:bookmarkEnd w:id="7001"/>
      <w:bookmarkEnd w:id="7002"/>
      <w:bookmarkEnd w:id="7003"/>
      <w:bookmarkEnd w:id="700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005" w:name="_CRF_6_4"/>
      <w:bookmarkStart w:id="7006" w:name="_Toc27501719"/>
      <w:bookmarkStart w:id="7007" w:name="_Toc36049850"/>
      <w:bookmarkStart w:id="7008" w:name="_Toc45210620"/>
      <w:bookmarkStart w:id="7009" w:name="_Toc178200225"/>
      <w:bookmarkEnd w:id="7005"/>
      <w:r>
        <w:rPr>
          <w:lang w:eastAsia="zh-CN"/>
        </w:rPr>
        <w:t>F.6</w:t>
      </w:r>
      <w:r w:rsidRPr="0073469F">
        <w:t>.4</w:t>
      </w:r>
      <w:r w:rsidRPr="0073469F">
        <w:tab/>
        <w:t>IANA registration template</w:t>
      </w:r>
      <w:bookmarkEnd w:id="7006"/>
      <w:bookmarkEnd w:id="7007"/>
      <w:bookmarkEnd w:id="7008"/>
      <w:bookmarkEnd w:id="7009"/>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010" w:name="_CRAnnexGinformative"/>
      <w:bookmarkEnd w:id="7010"/>
      <w:r>
        <w:br w:type="page"/>
      </w:r>
      <w:bookmarkStart w:id="7011" w:name="_Toc20153184"/>
      <w:bookmarkStart w:id="7012" w:name="_Toc27495849"/>
      <w:bookmarkStart w:id="7013" w:name="_Toc36109317"/>
      <w:bookmarkStart w:id="7014" w:name="_Toc45195105"/>
      <w:bookmarkStart w:id="7015" w:name="_Toc178200226"/>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011"/>
      <w:bookmarkEnd w:id="7012"/>
      <w:bookmarkEnd w:id="7013"/>
      <w:bookmarkEnd w:id="7014"/>
      <w:bookmarkEnd w:id="7015"/>
    </w:p>
    <w:p w14:paraId="55208982" w14:textId="6462A818" w:rsidR="00536648" w:rsidRPr="0073469F" w:rsidRDefault="00536648" w:rsidP="00F1630B">
      <w:pPr>
        <w:pStyle w:val="Heading1"/>
      </w:pPr>
      <w:bookmarkStart w:id="7016" w:name="_CRG_1"/>
      <w:bookmarkStart w:id="7017" w:name="_Toc20153185"/>
      <w:bookmarkStart w:id="7018" w:name="_Toc27495850"/>
      <w:bookmarkStart w:id="7019" w:name="_Toc36109318"/>
      <w:bookmarkStart w:id="7020" w:name="_Toc45195106"/>
      <w:bookmarkStart w:id="7021" w:name="_Toc178200227"/>
      <w:bookmarkEnd w:id="7016"/>
      <w:r w:rsidRPr="0073469F">
        <w:t>G.1</w:t>
      </w:r>
      <w:r w:rsidRPr="0073469F">
        <w:tab/>
      </w:r>
      <w:r>
        <w:t>MCVideo</w:t>
      </w:r>
      <w:r w:rsidRPr="0073469F">
        <w:t xml:space="preserve"> emergency state</w:t>
      </w:r>
      <w:bookmarkEnd w:id="7017"/>
      <w:bookmarkEnd w:id="7018"/>
      <w:bookmarkEnd w:id="7019"/>
      <w:bookmarkEnd w:id="7020"/>
      <w:bookmarkEnd w:id="7021"/>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022" w:name="_CRTableG_11"/>
      <w:r w:rsidRPr="0073469F">
        <w:t>Table</w:t>
      </w:r>
      <w:r>
        <w:t> </w:t>
      </w:r>
      <w:bookmarkEnd w:id="7022"/>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023" w:name="_CRG_2"/>
      <w:bookmarkStart w:id="7024" w:name="_Toc20153186"/>
      <w:bookmarkStart w:id="7025" w:name="_Toc27495851"/>
      <w:bookmarkStart w:id="7026" w:name="_Toc36109319"/>
      <w:bookmarkStart w:id="7027" w:name="_Toc45195107"/>
      <w:bookmarkStart w:id="7028" w:name="_Toc178200228"/>
      <w:bookmarkEnd w:id="7023"/>
      <w:r w:rsidRPr="0073469F">
        <w:rPr>
          <w:lang w:eastAsia="zh-CN"/>
        </w:rPr>
        <w:t>G</w:t>
      </w:r>
      <w:r w:rsidRPr="0073469F">
        <w:t>.</w:t>
      </w:r>
      <w:r w:rsidRPr="0073469F">
        <w:rPr>
          <w:lang w:eastAsia="zh-CN"/>
        </w:rPr>
        <w:t>2</w:t>
      </w:r>
      <w:r w:rsidRPr="0073469F">
        <w:tab/>
        <w:t>In-progress emergency group state</w:t>
      </w:r>
      <w:bookmarkEnd w:id="7024"/>
      <w:bookmarkEnd w:id="7025"/>
      <w:bookmarkEnd w:id="7026"/>
      <w:bookmarkEnd w:id="7027"/>
      <w:bookmarkEnd w:id="7028"/>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029" w:name="_CRTableG_21"/>
      <w:r w:rsidRPr="0073469F">
        <w:t>Table</w:t>
      </w:r>
      <w:r>
        <w:t> </w:t>
      </w:r>
      <w:bookmarkEnd w:id="7029"/>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030" w:name="_CRG_3"/>
      <w:bookmarkStart w:id="7031" w:name="_Toc20153187"/>
      <w:bookmarkStart w:id="7032" w:name="_Toc27495852"/>
      <w:bookmarkStart w:id="7033" w:name="_Toc36109320"/>
      <w:bookmarkStart w:id="7034" w:name="_Toc45195108"/>
      <w:bookmarkStart w:id="7035" w:name="_Toc178200229"/>
      <w:bookmarkEnd w:id="7030"/>
      <w:r w:rsidRPr="0073469F">
        <w:rPr>
          <w:lang w:eastAsia="zh-CN"/>
        </w:rPr>
        <w:t>G</w:t>
      </w:r>
      <w:r w:rsidRPr="0073469F">
        <w:t>.</w:t>
      </w:r>
      <w:r w:rsidRPr="0073469F">
        <w:rPr>
          <w:lang w:eastAsia="zh-CN"/>
        </w:rPr>
        <w:t>3</w:t>
      </w:r>
      <w:r w:rsidRPr="0073469F">
        <w:tab/>
      </w:r>
      <w:r>
        <w:t>MCVideo</w:t>
      </w:r>
      <w:r w:rsidRPr="0073469F">
        <w:t xml:space="preserve"> emergency group state</w:t>
      </w:r>
      <w:bookmarkEnd w:id="7031"/>
      <w:bookmarkEnd w:id="7032"/>
      <w:bookmarkEnd w:id="7033"/>
      <w:bookmarkEnd w:id="7034"/>
      <w:bookmarkEnd w:id="7035"/>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036" w:name="_CRTableG_31"/>
      <w:r w:rsidRPr="0073469F">
        <w:t>Table</w:t>
      </w:r>
      <w:r>
        <w:t> </w:t>
      </w:r>
      <w:bookmarkEnd w:id="7036"/>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037" w:name="_CRG_4"/>
      <w:bookmarkStart w:id="7038" w:name="_Toc20153188"/>
      <w:bookmarkStart w:id="7039" w:name="_Toc27495853"/>
      <w:bookmarkStart w:id="7040" w:name="_Toc36109321"/>
      <w:bookmarkStart w:id="7041" w:name="_Toc45195109"/>
      <w:bookmarkStart w:id="7042" w:name="_Toc178200230"/>
      <w:bookmarkEnd w:id="7037"/>
      <w:r w:rsidRPr="0073469F">
        <w:t>G.4</w:t>
      </w:r>
      <w:r w:rsidRPr="0073469F">
        <w:tab/>
      </w:r>
      <w:r>
        <w:t>MCVideo</w:t>
      </w:r>
      <w:r w:rsidRPr="0073469F">
        <w:t xml:space="preserve"> emergency group call state</w:t>
      </w:r>
      <w:bookmarkEnd w:id="7038"/>
      <w:bookmarkEnd w:id="7039"/>
      <w:bookmarkEnd w:id="7040"/>
      <w:bookmarkEnd w:id="7041"/>
      <w:bookmarkEnd w:id="7042"/>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43" w:name="_CRTableG_41"/>
      <w:r w:rsidRPr="0073469F">
        <w:t>Table</w:t>
      </w:r>
      <w:r>
        <w:t> </w:t>
      </w:r>
      <w:bookmarkEnd w:id="7043"/>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44" w:name="_CRG_5"/>
      <w:bookmarkStart w:id="7045" w:name="_Toc20153189"/>
      <w:bookmarkStart w:id="7046" w:name="_Toc27495854"/>
      <w:bookmarkStart w:id="7047" w:name="_Toc36109322"/>
      <w:bookmarkStart w:id="7048" w:name="_Toc45195110"/>
      <w:bookmarkStart w:id="7049" w:name="_Toc178200231"/>
      <w:bookmarkEnd w:id="7044"/>
      <w:r w:rsidRPr="0073469F">
        <w:t>G.5</w:t>
      </w:r>
      <w:r w:rsidRPr="0073469F">
        <w:tab/>
      </w:r>
      <w:r>
        <w:t>MCVideo</w:t>
      </w:r>
      <w:r w:rsidRPr="0073469F">
        <w:t xml:space="preserve"> emergency alert state</w:t>
      </w:r>
      <w:bookmarkEnd w:id="7045"/>
      <w:bookmarkEnd w:id="7046"/>
      <w:bookmarkEnd w:id="7047"/>
      <w:bookmarkEnd w:id="7048"/>
      <w:bookmarkEnd w:id="7049"/>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50" w:name="_CRTableG_51"/>
      <w:r w:rsidRPr="0073469F">
        <w:t>Table</w:t>
      </w:r>
      <w:r>
        <w:t> </w:t>
      </w:r>
      <w:bookmarkEnd w:id="7050"/>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51" w:name="_CRG_6"/>
      <w:bookmarkStart w:id="7052" w:name="_Toc20153190"/>
      <w:bookmarkStart w:id="7053" w:name="_Toc27495855"/>
      <w:bookmarkStart w:id="7054" w:name="_Toc36109323"/>
      <w:bookmarkStart w:id="7055" w:name="_Toc45195111"/>
      <w:bookmarkStart w:id="7056" w:name="_Toc178200232"/>
      <w:bookmarkEnd w:id="7051"/>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52"/>
      <w:bookmarkEnd w:id="7053"/>
      <w:bookmarkEnd w:id="7054"/>
      <w:bookmarkEnd w:id="7055"/>
      <w:bookmarkEnd w:id="7056"/>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57" w:name="_CRTableG_61"/>
      <w:r w:rsidRPr="0073469F">
        <w:t>Table</w:t>
      </w:r>
      <w:r>
        <w:t> </w:t>
      </w:r>
      <w:bookmarkEnd w:id="7057"/>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58" w:name="_CRG_7"/>
      <w:bookmarkStart w:id="7059" w:name="_Toc20153191"/>
      <w:bookmarkStart w:id="7060" w:name="_Toc27495856"/>
      <w:bookmarkStart w:id="7061" w:name="_Toc36109324"/>
      <w:bookmarkStart w:id="7062" w:name="_Toc45195112"/>
      <w:bookmarkStart w:id="7063" w:name="_Toc178200233"/>
      <w:bookmarkEnd w:id="705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059"/>
      <w:bookmarkEnd w:id="7060"/>
      <w:bookmarkEnd w:id="7061"/>
      <w:bookmarkEnd w:id="7062"/>
      <w:bookmarkEnd w:id="7063"/>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64" w:name="_CRTableG_71"/>
      <w:r w:rsidRPr="0073469F">
        <w:t>Table</w:t>
      </w:r>
      <w:r>
        <w:t> </w:t>
      </w:r>
      <w:bookmarkEnd w:id="7064"/>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65" w:name="_CRG_8"/>
      <w:bookmarkStart w:id="7066" w:name="_Toc20153192"/>
      <w:bookmarkStart w:id="7067" w:name="_Toc27495857"/>
      <w:bookmarkStart w:id="7068" w:name="_Toc36109325"/>
      <w:bookmarkStart w:id="7069" w:name="_Toc45195113"/>
      <w:bookmarkStart w:id="7070" w:name="_Toc178200234"/>
      <w:bookmarkEnd w:id="7065"/>
      <w:r w:rsidRPr="0073469F">
        <w:t>G.</w:t>
      </w:r>
      <w:r>
        <w:t>8</w:t>
      </w:r>
      <w:r w:rsidRPr="0073469F">
        <w:tab/>
      </w:r>
      <w:r>
        <w:t>MCVideo</w:t>
      </w:r>
      <w:r w:rsidRPr="0073469F">
        <w:t xml:space="preserve"> </w:t>
      </w:r>
      <w:r>
        <w:t>imminent peril</w:t>
      </w:r>
      <w:r w:rsidRPr="0073469F">
        <w:t xml:space="preserve"> group call state</w:t>
      </w:r>
      <w:bookmarkEnd w:id="7066"/>
      <w:bookmarkEnd w:id="7067"/>
      <w:bookmarkEnd w:id="7068"/>
      <w:bookmarkEnd w:id="7069"/>
      <w:bookmarkEnd w:id="7070"/>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71" w:name="_CRTableG_81"/>
      <w:r w:rsidRPr="0073469F">
        <w:t>Table</w:t>
      </w:r>
      <w:r>
        <w:t> </w:t>
      </w:r>
      <w:bookmarkEnd w:id="7071"/>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72" w:name="_CRG_9"/>
      <w:bookmarkStart w:id="7073" w:name="_Toc20153193"/>
      <w:bookmarkStart w:id="7074" w:name="_Toc27495858"/>
      <w:bookmarkStart w:id="7075" w:name="_Toc36109326"/>
      <w:bookmarkStart w:id="7076" w:name="_Toc45195114"/>
      <w:bookmarkStart w:id="7077" w:name="_Toc178200235"/>
      <w:bookmarkEnd w:id="7072"/>
      <w:r w:rsidRPr="0073469F">
        <w:t>G.</w:t>
      </w:r>
      <w:r>
        <w:t>9</w:t>
      </w:r>
      <w:r w:rsidRPr="0073469F">
        <w:tab/>
      </w:r>
      <w:r w:rsidRPr="00BA257D">
        <w:t>In-progress emergency private call state</w:t>
      </w:r>
      <w:bookmarkEnd w:id="7073"/>
      <w:bookmarkEnd w:id="7074"/>
      <w:bookmarkEnd w:id="7075"/>
      <w:bookmarkEnd w:id="7076"/>
      <w:bookmarkEnd w:id="7077"/>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078" w:name="_CRTableG_91"/>
      <w:r w:rsidRPr="0073469F">
        <w:t>Table</w:t>
      </w:r>
      <w:r>
        <w:t> </w:t>
      </w:r>
      <w:bookmarkEnd w:id="7078"/>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79" w:name="_CRG_10"/>
      <w:bookmarkStart w:id="7080" w:name="_Toc20153194"/>
      <w:bookmarkStart w:id="7081" w:name="_Toc27495859"/>
      <w:bookmarkStart w:id="7082" w:name="_Toc36109327"/>
      <w:bookmarkStart w:id="7083" w:name="_Toc45195115"/>
      <w:bookmarkStart w:id="7084" w:name="_Toc178200236"/>
      <w:bookmarkEnd w:id="7079"/>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080"/>
      <w:bookmarkEnd w:id="7081"/>
      <w:bookmarkEnd w:id="7082"/>
      <w:bookmarkEnd w:id="7083"/>
      <w:bookmarkEnd w:id="7084"/>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85" w:name="_CRTableG_101"/>
      <w:r w:rsidRPr="0073469F">
        <w:t>Table</w:t>
      </w:r>
      <w:r>
        <w:t> </w:t>
      </w:r>
      <w:bookmarkEnd w:id="7085"/>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86" w:name="_CRG_11"/>
      <w:bookmarkStart w:id="7087" w:name="_Toc20153195"/>
      <w:bookmarkStart w:id="7088" w:name="_Toc27495860"/>
      <w:bookmarkStart w:id="7089" w:name="_Toc36109328"/>
      <w:bookmarkStart w:id="7090" w:name="_Toc45195116"/>
      <w:bookmarkStart w:id="7091" w:name="_Toc178200237"/>
      <w:bookmarkEnd w:id="7086"/>
      <w:r w:rsidRPr="0073469F">
        <w:t>G.</w:t>
      </w:r>
      <w:r>
        <w:t>11</w:t>
      </w:r>
      <w:r w:rsidRPr="0073469F">
        <w:tab/>
      </w:r>
      <w:r>
        <w:t>MCVideo</w:t>
      </w:r>
      <w:r w:rsidRPr="0073469F">
        <w:t xml:space="preserve"> emergency </w:t>
      </w:r>
      <w:r>
        <w:t>private</w:t>
      </w:r>
      <w:r w:rsidRPr="0073469F">
        <w:t xml:space="preserve"> call state</w:t>
      </w:r>
      <w:bookmarkEnd w:id="7087"/>
      <w:bookmarkEnd w:id="7088"/>
      <w:bookmarkEnd w:id="7089"/>
      <w:bookmarkEnd w:id="7090"/>
      <w:bookmarkEnd w:id="7091"/>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92" w:name="_CRTableG_111"/>
      <w:r w:rsidRPr="0073469F">
        <w:t>Table</w:t>
      </w:r>
      <w:r>
        <w:t> </w:t>
      </w:r>
      <w:bookmarkEnd w:id="7092"/>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93" w:name="_CRG_12"/>
      <w:bookmarkStart w:id="7094" w:name="_Toc20153196"/>
      <w:bookmarkStart w:id="7095" w:name="_Toc27495861"/>
      <w:bookmarkStart w:id="7096" w:name="_Toc36109329"/>
      <w:bookmarkStart w:id="7097" w:name="_Toc45195117"/>
      <w:bookmarkStart w:id="7098" w:name="_Toc178200238"/>
      <w:bookmarkEnd w:id="7093"/>
      <w:r w:rsidRPr="0073469F">
        <w:t>G.</w:t>
      </w:r>
      <w:r>
        <w:t>12</w:t>
      </w:r>
      <w:r w:rsidRPr="0073469F">
        <w:tab/>
      </w:r>
      <w:r>
        <w:t>MCVideo</w:t>
      </w:r>
      <w:r w:rsidRPr="0073469F">
        <w:t xml:space="preserve"> </w:t>
      </w:r>
      <w:r>
        <w:t xml:space="preserve">private </w:t>
      </w:r>
      <w:r w:rsidRPr="0073469F">
        <w:t>emergency alert state</w:t>
      </w:r>
      <w:bookmarkEnd w:id="7094"/>
      <w:bookmarkEnd w:id="7095"/>
      <w:bookmarkEnd w:id="7096"/>
      <w:bookmarkEnd w:id="7097"/>
      <w:bookmarkEnd w:id="7098"/>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099" w:name="_CRTableG_121"/>
      <w:r w:rsidRPr="0073469F">
        <w:t>Table</w:t>
      </w:r>
      <w:r>
        <w:t> </w:t>
      </w:r>
      <w:bookmarkEnd w:id="7099"/>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100" w:name="_Toc20156526"/>
      <w:bookmarkStart w:id="7101" w:name="_Toc27501722"/>
      <w:bookmarkStart w:id="7102" w:name="_Toc36049853"/>
      <w:bookmarkStart w:id="7103" w:name="_Toc45210623"/>
      <w:bookmarkStart w:id="7104" w:name="_Toc51861450"/>
      <w:bookmarkStart w:id="7105" w:name="_Toc162963484"/>
      <w:bookmarkStart w:id="7106" w:name="_Toc178200239"/>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100"/>
      <w:bookmarkEnd w:id="7101"/>
      <w:bookmarkEnd w:id="7102"/>
      <w:bookmarkEnd w:id="7103"/>
      <w:bookmarkEnd w:id="7104"/>
      <w:bookmarkEnd w:id="7105"/>
      <w:bookmarkEnd w:id="7106"/>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107" w:name="_Toc20156527"/>
      <w:bookmarkStart w:id="7108" w:name="_Toc27501723"/>
      <w:bookmarkStart w:id="7109" w:name="_Toc36049854"/>
      <w:bookmarkStart w:id="7110" w:name="_Toc45210624"/>
      <w:bookmarkStart w:id="7111" w:name="_Toc51861451"/>
      <w:bookmarkStart w:id="7112" w:name="_Toc162963485"/>
      <w:bookmarkStart w:id="7113" w:name="_Toc178200240"/>
      <w:r w:rsidRPr="0073469F">
        <w:rPr>
          <w:lang w:eastAsia="zh-CN"/>
        </w:rPr>
        <w:t>G</w:t>
      </w:r>
      <w:r w:rsidRPr="0073469F">
        <w:t>.</w:t>
      </w:r>
      <w:r>
        <w:rPr>
          <w:lang w:eastAsia="zh-CN"/>
        </w:rPr>
        <w:t>14</w:t>
      </w:r>
      <w:r w:rsidRPr="0073469F">
        <w:tab/>
      </w:r>
      <w:r>
        <w:t>MCVideo</w:t>
      </w:r>
      <w:r w:rsidRPr="0073469F">
        <w:t xml:space="preserve"> emergency </w:t>
      </w:r>
      <w:r>
        <w:t xml:space="preserve">adhoc </w:t>
      </w:r>
      <w:r w:rsidRPr="0073469F">
        <w:t>group state</w:t>
      </w:r>
      <w:bookmarkEnd w:id="7107"/>
      <w:bookmarkEnd w:id="7108"/>
      <w:bookmarkEnd w:id="7109"/>
      <w:bookmarkEnd w:id="7110"/>
      <w:bookmarkEnd w:id="7111"/>
      <w:bookmarkEnd w:id="7112"/>
      <w:bookmarkEnd w:id="7113"/>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114" w:name="_Toc20156528"/>
      <w:bookmarkStart w:id="7115" w:name="_Toc27501724"/>
      <w:bookmarkStart w:id="7116" w:name="_Toc36049855"/>
      <w:bookmarkStart w:id="7117" w:name="_Toc45210625"/>
      <w:bookmarkStart w:id="7118" w:name="_Toc51861452"/>
      <w:bookmarkStart w:id="7119" w:name="_Toc162963486"/>
      <w:bookmarkStart w:id="7120" w:name="_Toc178200241"/>
      <w:r w:rsidRPr="0073469F">
        <w:t>G.</w:t>
      </w:r>
      <w:r>
        <w:t>15</w:t>
      </w:r>
      <w:r w:rsidRPr="0073469F">
        <w:tab/>
      </w:r>
      <w:r>
        <w:t>MCVideo</w:t>
      </w:r>
      <w:r w:rsidRPr="0073469F">
        <w:t xml:space="preserve"> emergency </w:t>
      </w:r>
      <w:r>
        <w:t xml:space="preserve">adhoc </w:t>
      </w:r>
      <w:r w:rsidRPr="0073469F">
        <w:t>group call state</w:t>
      </w:r>
      <w:bookmarkEnd w:id="7114"/>
      <w:bookmarkEnd w:id="7115"/>
      <w:bookmarkEnd w:id="7116"/>
      <w:bookmarkEnd w:id="7117"/>
      <w:bookmarkEnd w:id="7118"/>
      <w:bookmarkEnd w:id="7119"/>
      <w:bookmarkEnd w:id="7120"/>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r w:rsidRPr="0073469F">
        <w:t>Table</w:t>
      </w:r>
      <w:r>
        <w:t> </w:t>
      </w:r>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121" w:name="_Toc20156530"/>
      <w:bookmarkStart w:id="7122" w:name="_Toc27501726"/>
      <w:bookmarkStart w:id="7123" w:name="_Toc36049857"/>
      <w:bookmarkStart w:id="7124" w:name="_Toc45210627"/>
      <w:bookmarkStart w:id="7125" w:name="_Toc51861454"/>
      <w:bookmarkStart w:id="7126" w:name="_Toc162963489"/>
      <w:bookmarkStart w:id="7127" w:name="_Toc178200242"/>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121"/>
      <w:bookmarkEnd w:id="7122"/>
      <w:bookmarkEnd w:id="7123"/>
      <w:bookmarkEnd w:id="7124"/>
      <w:bookmarkEnd w:id="7125"/>
      <w:bookmarkEnd w:id="7126"/>
      <w:bookmarkEnd w:id="7127"/>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128" w:name="_Toc20156531"/>
      <w:bookmarkStart w:id="7129" w:name="_Toc27501727"/>
      <w:bookmarkStart w:id="7130" w:name="_Toc36049858"/>
      <w:bookmarkStart w:id="7131" w:name="_Toc45210628"/>
      <w:bookmarkStart w:id="7132" w:name="_Toc51861455"/>
      <w:bookmarkStart w:id="7133" w:name="_Toc162963490"/>
      <w:bookmarkStart w:id="7134" w:name="_Toc178200243"/>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128"/>
      <w:bookmarkEnd w:id="7129"/>
      <w:bookmarkEnd w:id="7130"/>
      <w:bookmarkEnd w:id="7131"/>
      <w:bookmarkEnd w:id="7132"/>
      <w:bookmarkEnd w:id="7133"/>
      <w:bookmarkEnd w:id="7134"/>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t>Table</w:t>
      </w:r>
      <w:r>
        <w:t> </w:t>
      </w:r>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135" w:name="_Toc20156532"/>
      <w:bookmarkStart w:id="7136" w:name="_Toc27501728"/>
      <w:bookmarkStart w:id="7137" w:name="_Toc36049859"/>
      <w:bookmarkStart w:id="7138" w:name="_Toc45210629"/>
      <w:bookmarkStart w:id="7139" w:name="_Toc51861456"/>
      <w:bookmarkStart w:id="7140" w:name="_Toc162963491"/>
      <w:bookmarkStart w:id="7141" w:name="_Toc178200244"/>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135"/>
      <w:bookmarkEnd w:id="7136"/>
      <w:bookmarkEnd w:id="7137"/>
      <w:bookmarkEnd w:id="7138"/>
      <w:bookmarkEnd w:id="7139"/>
      <w:bookmarkEnd w:id="7140"/>
      <w:bookmarkEnd w:id="7141"/>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r w:rsidRPr="0073469F">
        <w:t>Table</w:t>
      </w:r>
      <w:r>
        <w:t> </w:t>
      </w:r>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142" w:name="_CRAnnexHinformative"/>
      <w:bookmarkStart w:id="7143" w:name="_Toc178200245"/>
      <w:bookmarkEnd w:id="7142"/>
      <w:r w:rsidRPr="0073469F">
        <w:t>G.</w:t>
      </w:r>
      <w:r>
        <w:t>20</w:t>
      </w:r>
      <w:r w:rsidRPr="0073469F">
        <w:tab/>
      </w:r>
      <w:r w:rsidRPr="00840267">
        <w:t xml:space="preserve">MCVideo </w:t>
      </w:r>
      <w:r>
        <w:t xml:space="preserve">adhoc group </w:t>
      </w:r>
      <w:r w:rsidRPr="0073469F">
        <w:t>emergency alert state</w:t>
      </w:r>
      <w:bookmarkEnd w:id="7143"/>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r w:rsidRPr="0073469F">
        <w:t>Table</w:t>
      </w:r>
      <w:r>
        <w:t> </w:t>
      </w:r>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r>
        <w:br w:type="page"/>
      </w:r>
      <w:bookmarkStart w:id="7144" w:name="_Toc20153197"/>
      <w:bookmarkStart w:id="7145" w:name="_Toc27495862"/>
      <w:bookmarkStart w:id="7146" w:name="_Toc36109330"/>
      <w:bookmarkStart w:id="7147" w:name="_Toc45195118"/>
      <w:bookmarkStart w:id="7148" w:name="_Toc178200246"/>
      <w:r w:rsidR="001F3C13">
        <w:t>Annex H (informative)</w:t>
      </w:r>
      <w:r w:rsidR="001F3C13" w:rsidRPr="00C53B38">
        <w:rPr>
          <w:lang w:val="en-US"/>
        </w:rPr>
        <w:t>:</w:t>
      </w:r>
      <w:r w:rsidR="001F3C13">
        <w:br/>
        <w:t>On-network routing considerations</w:t>
      </w:r>
      <w:bookmarkEnd w:id="7144"/>
      <w:bookmarkEnd w:id="7145"/>
      <w:bookmarkEnd w:id="7146"/>
      <w:bookmarkEnd w:id="7147"/>
      <w:bookmarkEnd w:id="7148"/>
    </w:p>
    <w:p w14:paraId="47311CAD" w14:textId="53826857" w:rsidR="001F3C13" w:rsidRPr="00256A61" w:rsidRDefault="001F3C13" w:rsidP="00F1630B">
      <w:pPr>
        <w:pStyle w:val="Heading1"/>
      </w:pPr>
      <w:bookmarkStart w:id="7149" w:name="_CRH_1"/>
      <w:bookmarkStart w:id="7150" w:name="_Toc20153198"/>
      <w:bookmarkStart w:id="7151" w:name="_Toc27495863"/>
      <w:bookmarkStart w:id="7152" w:name="_Toc36109331"/>
      <w:bookmarkStart w:id="7153" w:name="_Toc45195119"/>
      <w:bookmarkStart w:id="7154" w:name="_Toc178200247"/>
      <w:bookmarkEnd w:id="7149"/>
      <w:r>
        <w:t>H.1</w:t>
      </w:r>
      <w:r>
        <w:tab/>
        <w:t>General</w:t>
      </w:r>
      <w:bookmarkEnd w:id="7150"/>
      <w:bookmarkEnd w:id="7151"/>
      <w:bookmarkEnd w:id="7152"/>
      <w:bookmarkEnd w:id="7153"/>
      <w:bookmarkEnd w:id="7154"/>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55" w:name="_CRH_2"/>
      <w:bookmarkStart w:id="7156" w:name="_Toc20153199"/>
      <w:bookmarkStart w:id="7157" w:name="_Toc27495864"/>
      <w:bookmarkStart w:id="7158" w:name="_Toc36109332"/>
      <w:bookmarkStart w:id="7159" w:name="_Toc45195120"/>
      <w:bookmarkStart w:id="7160" w:name="_Toc178200248"/>
      <w:bookmarkEnd w:id="7155"/>
      <w:r>
        <w:t>H.2</w:t>
      </w:r>
      <w:r>
        <w:tab/>
        <w:t>Group Call</w:t>
      </w:r>
      <w:bookmarkEnd w:id="7156"/>
      <w:bookmarkEnd w:id="7157"/>
      <w:bookmarkEnd w:id="7158"/>
      <w:bookmarkEnd w:id="7159"/>
      <w:bookmarkEnd w:id="7160"/>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161" w:name="_CRTableH_21"/>
      <w:r>
        <w:t>Table </w:t>
      </w:r>
      <w:bookmarkEnd w:id="7161"/>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62" w:name="_CRH_3"/>
      <w:bookmarkStart w:id="7163" w:name="_Toc20153200"/>
      <w:bookmarkStart w:id="7164" w:name="_Toc27495865"/>
      <w:bookmarkStart w:id="7165" w:name="_Toc36109333"/>
      <w:bookmarkStart w:id="7166" w:name="_Toc45195121"/>
      <w:bookmarkStart w:id="7167" w:name="_Toc178200249"/>
      <w:bookmarkEnd w:id="7162"/>
      <w:r>
        <w:t>H.3</w:t>
      </w:r>
      <w:r>
        <w:tab/>
        <w:t>Private Call</w:t>
      </w:r>
      <w:bookmarkEnd w:id="7163"/>
      <w:bookmarkEnd w:id="7164"/>
      <w:bookmarkEnd w:id="7165"/>
      <w:bookmarkEnd w:id="7166"/>
      <w:bookmarkEnd w:id="7167"/>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168" w:name="_CRTableH_31"/>
      <w:r>
        <w:t>Table </w:t>
      </w:r>
      <w:bookmarkEnd w:id="7168"/>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69" w:name="_CRAnnexIinformative"/>
      <w:bookmarkEnd w:id="7169"/>
      <w:r w:rsidRPr="0079589D">
        <w:br w:type="page"/>
      </w:r>
      <w:bookmarkStart w:id="7170" w:name="_Toc20153201"/>
      <w:bookmarkStart w:id="7171" w:name="_Toc27495866"/>
      <w:bookmarkStart w:id="7172" w:name="_Toc36109334"/>
      <w:bookmarkStart w:id="7173" w:name="_Toc45195122"/>
      <w:bookmarkStart w:id="7174" w:name="_Toc178200250"/>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70"/>
      <w:bookmarkEnd w:id="7171"/>
      <w:bookmarkEnd w:id="7172"/>
      <w:bookmarkEnd w:id="7173"/>
      <w:bookmarkEnd w:id="7174"/>
    </w:p>
    <w:p w14:paraId="38F80906" w14:textId="50472094" w:rsidR="004B0FA7" w:rsidRPr="00F6303A" w:rsidRDefault="004B0FA7" w:rsidP="00F1630B">
      <w:pPr>
        <w:pStyle w:val="Heading1"/>
      </w:pPr>
      <w:bookmarkStart w:id="7175" w:name="_CRI_1"/>
      <w:bookmarkStart w:id="7176" w:name="_Toc20153202"/>
      <w:bookmarkStart w:id="7177" w:name="_Toc27495867"/>
      <w:bookmarkStart w:id="7178" w:name="_Toc36109335"/>
      <w:bookmarkStart w:id="7179" w:name="_Toc45195123"/>
      <w:bookmarkStart w:id="7180" w:name="_Toc178200251"/>
      <w:bookmarkEnd w:id="7175"/>
      <w:r>
        <w:t>I</w:t>
      </w:r>
      <w:r w:rsidRPr="00F6303A">
        <w:t>.1</w:t>
      </w:r>
      <w:r w:rsidRPr="00F6303A">
        <w:tab/>
        <w:t xml:space="preserve">Info package for transfer of </w:t>
      </w:r>
      <w:r>
        <w:t>transmission participants requests</w:t>
      </w:r>
      <w:bookmarkEnd w:id="7176"/>
      <w:bookmarkEnd w:id="7177"/>
      <w:bookmarkEnd w:id="7178"/>
      <w:bookmarkEnd w:id="7179"/>
      <w:bookmarkEnd w:id="7180"/>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81" w:name="_CRI_1_1"/>
      <w:bookmarkStart w:id="7182" w:name="_Toc20156560"/>
      <w:bookmarkStart w:id="7183" w:name="_Toc27501756"/>
      <w:bookmarkStart w:id="7184" w:name="_Toc36049887"/>
      <w:bookmarkStart w:id="7185" w:name="_Toc45210657"/>
      <w:bookmarkStart w:id="7186" w:name="_Toc51861484"/>
      <w:bookmarkStart w:id="7187" w:name="_Toc83393015"/>
      <w:bookmarkStart w:id="7188" w:name="_Toc178200252"/>
      <w:bookmarkEnd w:id="7181"/>
      <w:r>
        <w:rPr>
          <w:noProof/>
          <w:lang w:val="en-US"/>
        </w:rPr>
        <w:t>I.1.1</w:t>
      </w:r>
      <w:r>
        <w:rPr>
          <w:noProof/>
          <w:lang w:val="en-US"/>
        </w:rPr>
        <w:tab/>
        <w:t>Scope</w:t>
      </w:r>
      <w:bookmarkEnd w:id="7182"/>
      <w:bookmarkEnd w:id="7183"/>
      <w:bookmarkEnd w:id="7184"/>
      <w:bookmarkEnd w:id="7185"/>
      <w:bookmarkEnd w:id="7186"/>
      <w:bookmarkEnd w:id="7187"/>
      <w:bookmarkEnd w:id="7188"/>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89" w:name="_CRI_1_2"/>
      <w:bookmarkStart w:id="7190" w:name="_Toc20156561"/>
      <w:bookmarkStart w:id="7191" w:name="_Toc27501757"/>
      <w:bookmarkStart w:id="7192" w:name="_Toc36049888"/>
      <w:bookmarkStart w:id="7193" w:name="_Toc45210658"/>
      <w:bookmarkStart w:id="7194" w:name="_Toc51861485"/>
      <w:bookmarkStart w:id="7195" w:name="_Toc83393016"/>
      <w:bookmarkStart w:id="7196" w:name="_Toc178200253"/>
      <w:bookmarkEnd w:id="7189"/>
      <w:r>
        <w:rPr>
          <w:lang w:val="en-US"/>
        </w:rPr>
        <w:t>I.1.2</w:t>
      </w:r>
      <w:r>
        <w:rPr>
          <w:lang w:val="en-US"/>
        </w:rPr>
        <w:tab/>
        <w:t>g.3gpp.mcvideo-transmission-request info package</w:t>
      </w:r>
      <w:bookmarkEnd w:id="7190"/>
      <w:bookmarkEnd w:id="7191"/>
      <w:bookmarkEnd w:id="7192"/>
      <w:bookmarkEnd w:id="7193"/>
      <w:bookmarkEnd w:id="7194"/>
      <w:bookmarkEnd w:id="7195"/>
      <w:bookmarkEnd w:id="7196"/>
    </w:p>
    <w:p w14:paraId="2AA6BF0C" w14:textId="572CE6F7" w:rsidR="00DA4BCB" w:rsidRDefault="00DA4BCB" w:rsidP="00F1630B">
      <w:pPr>
        <w:pStyle w:val="Heading3"/>
        <w:rPr>
          <w:noProof/>
          <w:lang w:val="en-US"/>
        </w:rPr>
      </w:pPr>
      <w:bookmarkStart w:id="7197" w:name="_CRI_1_2_1"/>
      <w:bookmarkStart w:id="7198" w:name="_Toc20156562"/>
      <w:bookmarkStart w:id="7199" w:name="_Toc27501758"/>
      <w:bookmarkStart w:id="7200" w:name="_Toc36049889"/>
      <w:bookmarkStart w:id="7201" w:name="_Toc45210659"/>
      <w:bookmarkStart w:id="7202" w:name="_Toc51861486"/>
      <w:bookmarkStart w:id="7203" w:name="_Toc83393017"/>
      <w:bookmarkStart w:id="7204" w:name="_Toc178200254"/>
      <w:bookmarkEnd w:id="7197"/>
      <w:r>
        <w:rPr>
          <w:noProof/>
          <w:lang w:val="en-US"/>
        </w:rPr>
        <w:t>I.1.2.1</w:t>
      </w:r>
      <w:r>
        <w:rPr>
          <w:noProof/>
          <w:lang w:val="en-US"/>
        </w:rPr>
        <w:tab/>
        <w:t>Overall description</w:t>
      </w:r>
      <w:bookmarkEnd w:id="7198"/>
      <w:bookmarkEnd w:id="7199"/>
      <w:bookmarkEnd w:id="7200"/>
      <w:bookmarkEnd w:id="7201"/>
      <w:bookmarkEnd w:id="7202"/>
      <w:bookmarkEnd w:id="7203"/>
      <w:bookmarkEnd w:id="720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205" w:name="_CRI_1_2_2"/>
      <w:bookmarkStart w:id="7206" w:name="_Toc20156563"/>
      <w:bookmarkStart w:id="7207" w:name="_Toc27501759"/>
      <w:bookmarkStart w:id="7208" w:name="_Toc36049890"/>
      <w:bookmarkStart w:id="7209" w:name="_Toc45210660"/>
      <w:bookmarkStart w:id="7210" w:name="_Toc51861487"/>
      <w:bookmarkStart w:id="7211" w:name="_Toc83393018"/>
      <w:bookmarkStart w:id="7212" w:name="_Toc178200255"/>
      <w:bookmarkEnd w:id="7205"/>
      <w:r>
        <w:rPr>
          <w:noProof/>
          <w:lang w:val="en-US"/>
        </w:rPr>
        <w:t>I.1.2.2</w:t>
      </w:r>
      <w:r>
        <w:rPr>
          <w:noProof/>
          <w:lang w:val="en-US"/>
        </w:rPr>
        <w:tab/>
      </w:r>
      <w:r>
        <w:rPr>
          <w:lang w:val="en-US"/>
        </w:rPr>
        <w:t>Applicability</w:t>
      </w:r>
      <w:bookmarkEnd w:id="7206"/>
      <w:bookmarkEnd w:id="7207"/>
      <w:bookmarkEnd w:id="7208"/>
      <w:bookmarkEnd w:id="7209"/>
      <w:bookmarkEnd w:id="7210"/>
      <w:bookmarkEnd w:id="7211"/>
      <w:bookmarkEnd w:id="7212"/>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213" w:name="_CRI_1_2_3"/>
      <w:bookmarkStart w:id="7214" w:name="_Toc178200256"/>
      <w:bookmarkEnd w:id="7213"/>
      <w:r w:rsidRPr="00F1630B">
        <w:t>I.1.2.3</w:t>
      </w:r>
      <w:r w:rsidRPr="00F1630B">
        <w:tab/>
        <w:t>Appropriateness of INFO Package Usage</w:t>
      </w:r>
      <w:bookmarkEnd w:id="7214"/>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215" w:name="_CRI_1_2_4"/>
      <w:bookmarkStart w:id="7216" w:name="_Toc20156564"/>
      <w:bookmarkStart w:id="7217" w:name="_Toc27501760"/>
      <w:bookmarkStart w:id="7218" w:name="_Toc36049891"/>
      <w:bookmarkStart w:id="7219" w:name="_Toc45210661"/>
      <w:bookmarkStart w:id="7220" w:name="_Toc51861488"/>
      <w:bookmarkStart w:id="7221" w:name="_Toc83393019"/>
      <w:bookmarkStart w:id="7222" w:name="_Toc178200257"/>
      <w:bookmarkEnd w:id="7215"/>
      <w:r>
        <w:rPr>
          <w:noProof/>
          <w:lang w:val="en-US"/>
        </w:rPr>
        <w:t>I.1.2.4</w:t>
      </w:r>
      <w:r>
        <w:rPr>
          <w:noProof/>
          <w:lang w:val="en-US"/>
        </w:rPr>
        <w:tab/>
      </w:r>
      <w:r>
        <w:rPr>
          <w:lang w:val="en-US"/>
        </w:rPr>
        <w:t>Info package name</w:t>
      </w:r>
      <w:bookmarkEnd w:id="7216"/>
      <w:bookmarkEnd w:id="7217"/>
      <w:bookmarkEnd w:id="7218"/>
      <w:bookmarkEnd w:id="7219"/>
      <w:bookmarkEnd w:id="7220"/>
      <w:bookmarkEnd w:id="7221"/>
      <w:bookmarkEnd w:id="7222"/>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223" w:name="_CRI_1_2_5"/>
      <w:bookmarkStart w:id="7224" w:name="_Toc20156565"/>
      <w:bookmarkStart w:id="7225" w:name="_Toc27501761"/>
      <w:bookmarkStart w:id="7226" w:name="_Toc36049892"/>
      <w:bookmarkStart w:id="7227" w:name="_Toc45210662"/>
      <w:bookmarkStart w:id="7228" w:name="_Toc51861489"/>
      <w:bookmarkStart w:id="7229" w:name="_Toc83393020"/>
      <w:bookmarkStart w:id="7230" w:name="_Toc178200258"/>
      <w:bookmarkEnd w:id="7223"/>
      <w:r>
        <w:t>I.1.2.5</w:t>
      </w:r>
      <w:r>
        <w:tab/>
        <w:t>Info package parameters</w:t>
      </w:r>
      <w:bookmarkEnd w:id="7224"/>
      <w:bookmarkEnd w:id="7225"/>
      <w:bookmarkEnd w:id="7226"/>
      <w:bookmarkEnd w:id="7227"/>
      <w:bookmarkEnd w:id="7228"/>
      <w:bookmarkEnd w:id="7229"/>
      <w:bookmarkEnd w:id="7230"/>
    </w:p>
    <w:p w14:paraId="7B4249DE" w14:textId="77777777" w:rsidR="00DA4BCB" w:rsidRDefault="00DA4BCB" w:rsidP="00DA4BCB">
      <w:r>
        <w:t>None defined</w:t>
      </w:r>
    </w:p>
    <w:p w14:paraId="3918D3BE" w14:textId="61EF1C82" w:rsidR="00DA4BCB" w:rsidRDefault="00DA4BCB" w:rsidP="00F1630B">
      <w:pPr>
        <w:pStyle w:val="Heading3"/>
      </w:pPr>
      <w:bookmarkStart w:id="7231" w:name="_CRI_1_2_6"/>
      <w:bookmarkStart w:id="7232" w:name="_Toc20156566"/>
      <w:bookmarkStart w:id="7233" w:name="_Toc27501762"/>
      <w:bookmarkStart w:id="7234" w:name="_Toc36049893"/>
      <w:bookmarkStart w:id="7235" w:name="_Toc45210663"/>
      <w:bookmarkStart w:id="7236" w:name="_Toc51861490"/>
      <w:bookmarkStart w:id="7237" w:name="_Toc83393021"/>
      <w:bookmarkStart w:id="7238" w:name="_Toc178200259"/>
      <w:bookmarkEnd w:id="7231"/>
      <w:r>
        <w:t>I.1.2.6</w:t>
      </w:r>
      <w:r>
        <w:tab/>
      </w:r>
      <w:bookmarkEnd w:id="7232"/>
      <w:bookmarkEnd w:id="7233"/>
      <w:bookmarkEnd w:id="7234"/>
      <w:bookmarkEnd w:id="7235"/>
      <w:bookmarkEnd w:id="7236"/>
      <w:bookmarkEnd w:id="7237"/>
      <w:r w:rsidR="00EF7F1C">
        <w:t>void</w:t>
      </w:r>
      <w:bookmarkEnd w:id="7238"/>
    </w:p>
    <w:p w14:paraId="2F48747A" w14:textId="2E974A3D" w:rsidR="00DA4BCB" w:rsidRDefault="00DA4BCB" w:rsidP="00F1630B">
      <w:pPr>
        <w:pStyle w:val="Heading3"/>
        <w:rPr>
          <w:lang w:val="en-US"/>
        </w:rPr>
      </w:pPr>
      <w:bookmarkStart w:id="7239" w:name="_CRI_1_2_7"/>
      <w:bookmarkStart w:id="7240" w:name="_Toc20156567"/>
      <w:bookmarkStart w:id="7241" w:name="_Toc27501763"/>
      <w:bookmarkStart w:id="7242" w:name="_Toc36049894"/>
      <w:bookmarkStart w:id="7243" w:name="_Toc45210664"/>
      <w:bookmarkStart w:id="7244" w:name="_Toc51861491"/>
      <w:bookmarkStart w:id="7245" w:name="_Toc83393022"/>
      <w:bookmarkStart w:id="7246" w:name="_Toc178200260"/>
      <w:bookmarkEnd w:id="7239"/>
      <w:r>
        <w:t>I.1.2.</w:t>
      </w:r>
      <w:r>
        <w:rPr>
          <w:lang w:val="en-US"/>
        </w:rPr>
        <w:t>7</w:t>
      </w:r>
      <w:r>
        <w:tab/>
      </w:r>
      <w:r>
        <w:rPr>
          <w:lang w:val="en-US"/>
        </w:rPr>
        <w:t>INFO message body parts</w:t>
      </w:r>
      <w:bookmarkEnd w:id="7240"/>
      <w:bookmarkEnd w:id="7241"/>
      <w:bookmarkEnd w:id="7242"/>
      <w:bookmarkEnd w:id="7243"/>
      <w:bookmarkEnd w:id="7244"/>
      <w:bookmarkEnd w:id="7245"/>
      <w:bookmarkEnd w:id="7246"/>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47" w:name="_CRI_1_2_8"/>
      <w:bookmarkStart w:id="7248" w:name="_Toc20156568"/>
      <w:bookmarkStart w:id="7249" w:name="_Toc27501764"/>
      <w:bookmarkStart w:id="7250" w:name="_Toc36049895"/>
      <w:bookmarkStart w:id="7251" w:name="_Toc45210665"/>
      <w:bookmarkStart w:id="7252" w:name="_Toc51861492"/>
      <w:bookmarkStart w:id="7253" w:name="_Toc83393023"/>
      <w:bookmarkStart w:id="7254" w:name="_Toc178200261"/>
      <w:bookmarkEnd w:id="7247"/>
      <w:r>
        <w:rPr>
          <w:noProof/>
          <w:lang w:val="en-US"/>
        </w:rPr>
        <w:t>I.1.2.8</w:t>
      </w:r>
      <w:r>
        <w:rPr>
          <w:noProof/>
          <w:lang w:val="en-US"/>
        </w:rPr>
        <w:tab/>
        <w:t>Info package usage restrictions</w:t>
      </w:r>
      <w:bookmarkEnd w:id="7248"/>
      <w:bookmarkEnd w:id="7249"/>
      <w:bookmarkEnd w:id="7250"/>
      <w:bookmarkEnd w:id="7251"/>
      <w:bookmarkEnd w:id="7252"/>
      <w:bookmarkEnd w:id="7253"/>
      <w:bookmarkEnd w:id="7254"/>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55" w:name="_CRI_1_2_9"/>
      <w:bookmarkStart w:id="7256" w:name="_Toc20156569"/>
      <w:bookmarkStart w:id="7257" w:name="_Toc27501765"/>
      <w:bookmarkStart w:id="7258" w:name="_Toc36049896"/>
      <w:bookmarkStart w:id="7259" w:name="_Toc45210666"/>
      <w:bookmarkStart w:id="7260" w:name="_Toc51861493"/>
      <w:bookmarkStart w:id="7261" w:name="_Toc83393024"/>
      <w:bookmarkStart w:id="7262" w:name="_Toc178200262"/>
      <w:bookmarkEnd w:id="7255"/>
      <w:r>
        <w:rPr>
          <w:noProof/>
          <w:lang w:val="en-US"/>
        </w:rPr>
        <w:t>I.1.2.9</w:t>
      </w:r>
      <w:r>
        <w:rPr>
          <w:noProof/>
          <w:lang w:val="en-US"/>
        </w:rPr>
        <w:tab/>
      </w:r>
      <w:r>
        <w:rPr>
          <w:lang w:val="en-US"/>
        </w:rPr>
        <w:t>Rate of INFO Requests</w:t>
      </w:r>
      <w:bookmarkEnd w:id="7256"/>
      <w:bookmarkEnd w:id="7257"/>
      <w:bookmarkEnd w:id="7258"/>
      <w:bookmarkEnd w:id="7259"/>
      <w:bookmarkEnd w:id="7260"/>
      <w:bookmarkEnd w:id="7261"/>
      <w:bookmarkEnd w:id="7262"/>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63" w:name="_CRI_1_2_10"/>
      <w:bookmarkStart w:id="7264" w:name="_Toc20156570"/>
      <w:bookmarkStart w:id="7265" w:name="_Toc27501766"/>
      <w:bookmarkStart w:id="7266" w:name="_Toc36049897"/>
      <w:bookmarkStart w:id="7267" w:name="_Toc45210667"/>
      <w:bookmarkStart w:id="7268" w:name="_Toc51861494"/>
      <w:bookmarkStart w:id="7269" w:name="_Toc83393025"/>
      <w:bookmarkStart w:id="7270" w:name="_Toc178200263"/>
      <w:bookmarkEnd w:id="7263"/>
      <w:r>
        <w:rPr>
          <w:lang w:val="en-US"/>
        </w:rPr>
        <w:t>I.1.2.10</w:t>
      </w:r>
      <w:r>
        <w:rPr>
          <w:lang w:val="en-US"/>
        </w:rPr>
        <w:tab/>
        <w:t>Info package security considerations</w:t>
      </w:r>
      <w:bookmarkEnd w:id="7264"/>
      <w:bookmarkEnd w:id="7265"/>
      <w:bookmarkEnd w:id="7266"/>
      <w:bookmarkEnd w:id="7267"/>
      <w:bookmarkEnd w:id="7268"/>
      <w:bookmarkEnd w:id="7269"/>
      <w:bookmarkEnd w:id="7270"/>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71" w:name="_CRI_1_2_11"/>
      <w:bookmarkStart w:id="7272" w:name="_Toc20156571"/>
      <w:bookmarkStart w:id="7273" w:name="_Toc27501767"/>
      <w:bookmarkStart w:id="7274" w:name="_Toc36049898"/>
      <w:bookmarkStart w:id="7275" w:name="_Toc45210668"/>
      <w:bookmarkStart w:id="7276" w:name="_Toc51861495"/>
      <w:bookmarkStart w:id="7277" w:name="_Toc83393026"/>
      <w:bookmarkStart w:id="7278" w:name="_Toc178200264"/>
      <w:bookmarkEnd w:id="7271"/>
      <w:r>
        <w:rPr>
          <w:lang w:val="en-US"/>
        </w:rPr>
        <w:t>I.1.2.11</w:t>
      </w:r>
      <w:r>
        <w:rPr>
          <w:lang w:val="en-US"/>
        </w:rPr>
        <w:tab/>
      </w:r>
      <w:r>
        <w:rPr>
          <w:noProof/>
          <w:lang w:val="en-US"/>
        </w:rPr>
        <w:t>Implementation details and examples</w:t>
      </w:r>
      <w:bookmarkEnd w:id="7272"/>
      <w:bookmarkEnd w:id="7273"/>
      <w:bookmarkEnd w:id="7274"/>
      <w:bookmarkEnd w:id="7275"/>
      <w:bookmarkEnd w:id="7276"/>
      <w:bookmarkEnd w:id="7277"/>
      <w:bookmarkEnd w:id="727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279" w:name="_CRI_2"/>
      <w:bookmarkStart w:id="7280" w:name="_Toc20153203"/>
      <w:bookmarkStart w:id="7281" w:name="_Toc27495868"/>
      <w:bookmarkStart w:id="7282" w:name="_Toc36109336"/>
      <w:bookmarkStart w:id="7283" w:name="_Toc45195124"/>
      <w:bookmarkStart w:id="7284" w:name="_Toc178200265"/>
      <w:bookmarkEnd w:id="7279"/>
      <w:r>
        <w:t>I</w:t>
      </w:r>
      <w:r w:rsidRPr="00F6303A">
        <w:t>.</w:t>
      </w:r>
      <w:r>
        <w:t>2</w:t>
      </w:r>
      <w:r w:rsidRPr="00F6303A">
        <w:tab/>
        <w:t xml:space="preserve">Info package for transfer of </w:t>
      </w:r>
      <w:r>
        <w:t>MCVideo information</w:t>
      </w:r>
      <w:bookmarkEnd w:id="7280"/>
      <w:bookmarkEnd w:id="7281"/>
      <w:bookmarkEnd w:id="7282"/>
      <w:bookmarkEnd w:id="7283"/>
      <w:bookmarkEnd w:id="7284"/>
    </w:p>
    <w:p w14:paraId="6E74313B" w14:textId="052FE42E" w:rsidR="004B0FA7" w:rsidRPr="00F6303A" w:rsidRDefault="004B0FA7" w:rsidP="00F1630B">
      <w:pPr>
        <w:pStyle w:val="Heading2"/>
        <w:rPr>
          <w:noProof/>
          <w:lang w:val="en-US"/>
        </w:rPr>
      </w:pPr>
      <w:bookmarkStart w:id="7285" w:name="_CRI_2_1"/>
      <w:bookmarkStart w:id="7286" w:name="_Toc20153204"/>
      <w:bookmarkStart w:id="7287" w:name="_Toc27495869"/>
      <w:bookmarkStart w:id="7288" w:name="_Toc36109337"/>
      <w:bookmarkStart w:id="7289" w:name="_Toc45195125"/>
      <w:bookmarkStart w:id="7290" w:name="_Toc178200266"/>
      <w:bookmarkEnd w:id="7285"/>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86"/>
      <w:bookmarkEnd w:id="7287"/>
      <w:bookmarkEnd w:id="7288"/>
      <w:bookmarkEnd w:id="7289"/>
      <w:bookmarkEnd w:id="7290"/>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91"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92" w:name="_CRI_2_2"/>
      <w:bookmarkStart w:id="7293" w:name="_Toc20153205"/>
      <w:bookmarkStart w:id="7294" w:name="_Toc27495870"/>
      <w:bookmarkStart w:id="7295" w:name="_Toc36109338"/>
      <w:bookmarkStart w:id="7296" w:name="_Toc45195126"/>
      <w:bookmarkStart w:id="7297" w:name="_Toc178200267"/>
      <w:bookmarkEnd w:id="7292"/>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93"/>
      <w:bookmarkEnd w:id="7294"/>
      <w:bookmarkEnd w:id="7295"/>
      <w:bookmarkEnd w:id="7296"/>
      <w:bookmarkEnd w:id="7297"/>
    </w:p>
    <w:p w14:paraId="1844CD04" w14:textId="77777777" w:rsidR="004B0FA7" w:rsidRPr="00F6303A" w:rsidRDefault="004B0FA7" w:rsidP="00F1630B">
      <w:pPr>
        <w:pStyle w:val="Heading3"/>
        <w:rPr>
          <w:noProof/>
          <w:lang w:val="en-US"/>
        </w:rPr>
      </w:pPr>
      <w:bookmarkStart w:id="7298" w:name="_CRI_2_2_1"/>
      <w:bookmarkStart w:id="7299" w:name="_Toc20153206"/>
      <w:bookmarkStart w:id="7300" w:name="_Toc27495871"/>
      <w:bookmarkStart w:id="7301" w:name="_Toc36109339"/>
      <w:bookmarkStart w:id="7302" w:name="_Toc45195127"/>
      <w:bookmarkStart w:id="7303" w:name="_Toc178200268"/>
      <w:bookmarkEnd w:id="7298"/>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99"/>
      <w:bookmarkEnd w:id="7300"/>
      <w:bookmarkEnd w:id="7301"/>
      <w:bookmarkEnd w:id="7302"/>
      <w:bookmarkEnd w:id="7303"/>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304" w:name="_CRI_2_2_2"/>
      <w:bookmarkStart w:id="7305" w:name="_Toc20153207"/>
      <w:bookmarkStart w:id="7306" w:name="_Toc27495872"/>
      <w:bookmarkStart w:id="7307" w:name="_Toc36109340"/>
      <w:bookmarkStart w:id="7308" w:name="_Toc45195128"/>
      <w:bookmarkStart w:id="7309" w:name="_Toc178200269"/>
      <w:bookmarkEnd w:id="7304"/>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305"/>
      <w:bookmarkEnd w:id="7306"/>
      <w:bookmarkEnd w:id="7307"/>
      <w:bookmarkEnd w:id="7308"/>
      <w:bookmarkEnd w:id="7309"/>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310" w:name="_CRI_2_2_3"/>
      <w:bookmarkStart w:id="7311" w:name="_Toc20153208"/>
      <w:bookmarkStart w:id="7312" w:name="_Toc27495873"/>
      <w:bookmarkStart w:id="7313" w:name="_Toc36109341"/>
      <w:bookmarkStart w:id="7314" w:name="_Toc45195129"/>
      <w:bookmarkStart w:id="7315" w:name="_Toc178200270"/>
      <w:bookmarkEnd w:id="7310"/>
      <w:r w:rsidRPr="004B0FA7">
        <w:t>I</w:t>
      </w:r>
      <w:r w:rsidRPr="00613E6E">
        <w:t>.</w:t>
      </w:r>
      <w:r>
        <w:t>2.2.3</w:t>
      </w:r>
      <w:r>
        <w:tab/>
        <w:t>A</w:t>
      </w:r>
      <w:r w:rsidRPr="00825076">
        <w:t xml:space="preserve">ppropriateness of </w:t>
      </w:r>
      <w:r>
        <w:t>INFO</w:t>
      </w:r>
      <w:r w:rsidRPr="00825076">
        <w:t xml:space="preserve"> Package Usage</w:t>
      </w:r>
      <w:bookmarkEnd w:id="7311"/>
      <w:bookmarkEnd w:id="7312"/>
      <w:bookmarkEnd w:id="7313"/>
      <w:bookmarkEnd w:id="7314"/>
      <w:bookmarkEnd w:id="7315"/>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316" w:name="_CRI_2_2_4"/>
      <w:bookmarkStart w:id="7317" w:name="_Toc20153209"/>
      <w:bookmarkStart w:id="7318" w:name="_Toc27495874"/>
      <w:bookmarkStart w:id="7319" w:name="_Toc36109342"/>
      <w:bookmarkStart w:id="7320" w:name="_Toc45195130"/>
      <w:bookmarkStart w:id="7321" w:name="_Toc178200271"/>
      <w:bookmarkEnd w:id="7316"/>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317"/>
      <w:bookmarkEnd w:id="7318"/>
      <w:bookmarkEnd w:id="7319"/>
      <w:bookmarkEnd w:id="7320"/>
      <w:bookmarkEnd w:id="7321"/>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322" w:name="_CRI_2_2_5"/>
      <w:bookmarkStart w:id="7323" w:name="_Toc20153210"/>
      <w:bookmarkStart w:id="7324" w:name="_Toc27495875"/>
      <w:bookmarkStart w:id="7325" w:name="_Toc36109343"/>
      <w:bookmarkStart w:id="7326" w:name="_Toc45195131"/>
      <w:bookmarkStart w:id="7327" w:name="_Toc178200272"/>
      <w:bookmarkEnd w:id="7322"/>
      <w:r w:rsidRPr="00E26098">
        <w:t>I</w:t>
      </w:r>
      <w:r w:rsidRPr="00F6303A">
        <w:t>.</w:t>
      </w:r>
      <w:r>
        <w:t>2</w:t>
      </w:r>
      <w:r w:rsidRPr="00F6303A">
        <w:t>.2.</w:t>
      </w:r>
      <w:r>
        <w:t>5</w:t>
      </w:r>
      <w:r w:rsidRPr="00F6303A">
        <w:tab/>
        <w:t>Info package parameters</w:t>
      </w:r>
      <w:bookmarkEnd w:id="7323"/>
      <w:bookmarkEnd w:id="7324"/>
      <w:bookmarkEnd w:id="7325"/>
      <w:bookmarkEnd w:id="7326"/>
      <w:bookmarkEnd w:id="7327"/>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328" w:name="_CRI_2_2_6"/>
      <w:bookmarkStart w:id="7329" w:name="_Toc20153211"/>
      <w:bookmarkStart w:id="7330" w:name="_Toc27495876"/>
      <w:bookmarkStart w:id="7331" w:name="_Toc36109344"/>
      <w:bookmarkStart w:id="7332" w:name="_Toc45195132"/>
      <w:bookmarkStart w:id="7333" w:name="_Toc178200273"/>
      <w:bookmarkEnd w:id="7328"/>
      <w:r w:rsidRPr="00E26098">
        <w:t>I</w:t>
      </w:r>
      <w:r w:rsidRPr="00F6303A">
        <w:t>.</w:t>
      </w:r>
      <w:r>
        <w:t>2</w:t>
      </w:r>
      <w:r w:rsidRPr="00F6303A">
        <w:t>.2.</w:t>
      </w:r>
      <w:r>
        <w:t>6</w:t>
      </w:r>
      <w:r w:rsidRPr="00F6303A">
        <w:tab/>
      </w:r>
      <w:bookmarkEnd w:id="7329"/>
      <w:bookmarkEnd w:id="7330"/>
      <w:bookmarkEnd w:id="7331"/>
      <w:bookmarkEnd w:id="7332"/>
      <w:r w:rsidR="00EF7F1C">
        <w:t>void</w:t>
      </w:r>
      <w:bookmarkEnd w:id="7333"/>
    </w:p>
    <w:p w14:paraId="04D025D6" w14:textId="77777777" w:rsidR="004B0FA7" w:rsidRPr="00F6303A" w:rsidRDefault="004B0FA7" w:rsidP="00F1630B">
      <w:pPr>
        <w:pStyle w:val="Heading3"/>
        <w:rPr>
          <w:lang w:val="en-US"/>
        </w:rPr>
      </w:pPr>
      <w:bookmarkStart w:id="7334" w:name="_CRI_2_2_7"/>
      <w:bookmarkStart w:id="7335" w:name="_Toc20153212"/>
      <w:bookmarkStart w:id="7336" w:name="_Toc27495877"/>
      <w:bookmarkStart w:id="7337" w:name="_Toc36109345"/>
      <w:bookmarkStart w:id="7338" w:name="_Toc45195133"/>
      <w:bookmarkStart w:id="7339" w:name="_Toc178200274"/>
      <w:bookmarkEnd w:id="7334"/>
      <w:r w:rsidRPr="00E26098">
        <w:t>I</w:t>
      </w:r>
      <w:r w:rsidRPr="00F6303A">
        <w:t>.</w:t>
      </w:r>
      <w:r>
        <w:t>2</w:t>
      </w:r>
      <w:r w:rsidRPr="00F6303A">
        <w:t>.2.</w:t>
      </w:r>
      <w:r>
        <w:rPr>
          <w:lang w:val="en-US"/>
        </w:rPr>
        <w:t>7</w:t>
      </w:r>
      <w:r w:rsidRPr="00F6303A">
        <w:tab/>
      </w:r>
      <w:r w:rsidRPr="00F6303A">
        <w:rPr>
          <w:lang w:val="en-US"/>
        </w:rPr>
        <w:t>INFO message body parts</w:t>
      </w:r>
      <w:bookmarkEnd w:id="7335"/>
      <w:bookmarkEnd w:id="7336"/>
      <w:bookmarkEnd w:id="7337"/>
      <w:bookmarkEnd w:id="7338"/>
      <w:bookmarkEnd w:id="733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340" w:name="_CRI_2_2_8"/>
      <w:bookmarkStart w:id="7341" w:name="_Toc20153213"/>
      <w:bookmarkStart w:id="7342" w:name="_Toc27495878"/>
      <w:bookmarkStart w:id="7343" w:name="_Toc36109346"/>
      <w:bookmarkStart w:id="7344" w:name="_Toc45195134"/>
      <w:bookmarkStart w:id="7345" w:name="_Toc178200275"/>
      <w:bookmarkEnd w:id="7340"/>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341"/>
      <w:bookmarkEnd w:id="7342"/>
      <w:bookmarkEnd w:id="7343"/>
      <w:bookmarkEnd w:id="7344"/>
      <w:bookmarkEnd w:id="7345"/>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46" w:name="_CRI_2_2_9"/>
      <w:bookmarkStart w:id="7347" w:name="_Toc20153214"/>
      <w:bookmarkStart w:id="7348" w:name="_Toc27495879"/>
      <w:bookmarkStart w:id="7349" w:name="_Toc36109347"/>
      <w:bookmarkStart w:id="7350" w:name="_Toc45195135"/>
      <w:bookmarkStart w:id="7351" w:name="_Toc178200276"/>
      <w:bookmarkEnd w:id="7346"/>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47"/>
      <w:bookmarkEnd w:id="7348"/>
      <w:bookmarkEnd w:id="7349"/>
      <w:bookmarkEnd w:id="7350"/>
      <w:bookmarkEnd w:id="7351"/>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52" w:name="_CRI_2_2_10"/>
      <w:bookmarkStart w:id="7353" w:name="_Toc20153215"/>
      <w:bookmarkStart w:id="7354" w:name="_Toc27495880"/>
      <w:bookmarkStart w:id="7355" w:name="_Toc36109348"/>
      <w:bookmarkStart w:id="7356" w:name="_Toc45195136"/>
      <w:bookmarkStart w:id="7357" w:name="_Toc178200277"/>
      <w:bookmarkEnd w:id="7352"/>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53"/>
      <w:bookmarkEnd w:id="7354"/>
      <w:bookmarkEnd w:id="7355"/>
      <w:bookmarkEnd w:id="7356"/>
      <w:bookmarkEnd w:id="7357"/>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58" w:name="_CRI_2_2_11"/>
      <w:bookmarkStart w:id="7359" w:name="_Toc20153216"/>
      <w:bookmarkStart w:id="7360" w:name="_Toc27495881"/>
      <w:bookmarkStart w:id="7361" w:name="_Toc36109349"/>
      <w:bookmarkStart w:id="7362" w:name="_Toc45195137"/>
      <w:bookmarkStart w:id="7363" w:name="_Toc178200278"/>
      <w:bookmarkEnd w:id="7358"/>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59"/>
      <w:bookmarkEnd w:id="7360"/>
      <w:bookmarkEnd w:id="7361"/>
      <w:bookmarkEnd w:id="7362"/>
      <w:bookmarkEnd w:id="7363"/>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64" w:name="_CRAnnexJnormative"/>
      <w:bookmarkStart w:id="7365" w:name="_Toc178200279"/>
      <w:bookmarkEnd w:id="7364"/>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66" w:name="_Toc20156543"/>
      <w:bookmarkStart w:id="7367" w:name="_Toc27501739"/>
      <w:bookmarkStart w:id="7368" w:name="_Toc36049870"/>
      <w:bookmarkStart w:id="7369" w:name="_Toc45210640"/>
      <w:bookmarkStart w:id="7370" w:name="_Toc51861467"/>
      <w:bookmarkStart w:id="7371" w:name="_Toc83392998"/>
      <w:bookmarkEnd w:id="7365"/>
    </w:p>
    <w:p w14:paraId="3F4EEB3F" w14:textId="77777777" w:rsidR="00581C2A" w:rsidRDefault="00581C2A" w:rsidP="00581C2A">
      <w:pPr>
        <w:pStyle w:val="Heading1"/>
        <w:pBdr>
          <w:top w:val="none" w:sz="0" w:space="0" w:color="auto"/>
        </w:pBdr>
      </w:pPr>
      <w:bookmarkStart w:id="7372" w:name="_CRJ_1"/>
      <w:bookmarkStart w:id="7373" w:name="_Toc178200280"/>
      <w:bookmarkEnd w:id="7372"/>
      <w:r>
        <w:t>J.1</w:t>
      </w:r>
      <w:r>
        <w:tab/>
        <w:t>General</w:t>
      </w:r>
      <w:bookmarkEnd w:id="7366"/>
      <w:bookmarkEnd w:id="7367"/>
      <w:bookmarkEnd w:id="7368"/>
      <w:bookmarkEnd w:id="7369"/>
      <w:bookmarkEnd w:id="7370"/>
      <w:bookmarkEnd w:id="7371"/>
      <w:bookmarkEnd w:id="7373"/>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74" w:name="_CRJ_2"/>
      <w:bookmarkStart w:id="7375" w:name="_Toc20212498"/>
      <w:bookmarkStart w:id="7376" w:name="_Toc27731853"/>
      <w:bookmarkStart w:id="7377" w:name="_Toc36127631"/>
      <w:bookmarkStart w:id="7378" w:name="_Toc45214737"/>
      <w:bookmarkStart w:id="7379" w:name="_Toc51937876"/>
      <w:bookmarkStart w:id="7380" w:name="_Toc51938185"/>
      <w:bookmarkStart w:id="7381" w:name="_Toc82013054"/>
      <w:bookmarkStart w:id="7382" w:name="_Toc178200281"/>
      <w:bookmarkEnd w:id="7374"/>
      <w:r>
        <w:t>J.2</w:t>
      </w:r>
      <w:r>
        <w:tab/>
      </w:r>
      <w:bookmarkEnd w:id="7375"/>
      <w:bookmarkEnd w:id="7376"/>
      <w:bookmarkEnd w:id="7377"/>
      <w:bookmarkEnd w:id="7378"/>
      <w:bookmarkEnd w:id="7379"/>
      <w:bookmarkEnd w:id="7380"/>
      <w:bookmarkEnd w:id="7381"/>
      <w:r>
        <w:t>Aspects not applicable to 5GS</w:t>
      </w:r>
      <w:bookmarkEnd w:id="7382"/>
    </w:p>
    <w:p w14:paraId="6F73F229" w14:textId="77B3B931" w:rsidR="00D337C0" w:rsidRDefault="00581C2A" w:rsidP="0010721C">
      <w:r>
        <w:t>The following aspects of EPS mentioned in the present document</w:t>
      </w:r>
      <w:r w:rsidRPr="008A3982">
        <w:t xml:space="preserve"> are </w:t>
      </w:r>
      <w:r>
        <w:t xml:space="preserve">not </w:t>
      </w:r>
      <w:bookmarkStart w:id="7383" w:name="_Hlk88132573"/>
      <w:r>
        <w:t>applicable to 5GS</w:t>
      </w:r>
      <w:bookmarkEnd w:id="7383"/>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84" w:name="_CRJ_3"/>
      <w:bookmarkStart w:id="7385" w:name="_Toc178200282"/>
      <w:bookmarkEnd w:id="7384"/>
      <w:r>
        <w:t>J.3</w:t>
      </w:r>
      <w:r>
        <w:tab/>
        <w:t>Mapping of EPS-specific terms to 5GS</w:t>
      </w:r>
      <w:bookmarkEnd w:id="7385"/>
    </w:p>
    <w:p w14:paraId="4A115960" w14:textId="77777777" w:rsidR="00FD737F" w:rsidRDefault="00FD737F" w:rsidP="00FD737F">
      <w:pPr>
        <w:pStyle w:val="Heading2"/>
      </w:pPr>
      <w:bookmarkStart w:id="7386" w:name="_CRJ_3_1"/>
      <w:bookmarkStart w:id="7387" w:name="_Toc178200283"/>
      <w:bookmarkEnd w:id="7386"/>
      <w:r>
        <w:t>J.3.1</w:t>
      </w:r>
      <w:r>
        <w:tab/>
        <w:t>Session aspects</w:t>
      </w:r>
      <w:bookmarkEnd w:id="7387"/>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88" w:name="_CRJ_3_2"/>
      <w:bookmarkStart w:id="7389" w:name="_Toc178200284"/>
      <w:bookmarkEnd w:id="7388"/>
      <w:r>
        <w:t>J.3.2</w:t>
      </w:r>
      <w:r>
        <w:tab/>
        <w:t>Bearer aspects</w:t>
      </w:r>
      <w:bookmarkEnd w:id="7389"/>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90" w:name="_CRJ_3_3"/>
      <w:bookmarkStart w:id="7391" w:name="_Toc178200285"/>
      <w:bookmarkEnd w:id="7390"/>
      <w:r>
        <w:t>J.3.3</w:t>
      </w:r>
      <w:r>
        <w:tab/>
      </w:r>
      <w:r w:rsidRPr="00B963A7">
        <w:t>Mapping of MBMS terms to MBS</w:t>
      </w:r>
      <w:bookmarkEnd w:id="7391"/>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92" w:name="_CRJ_3_4"/>
      <w:bookmarkStart w:id="7393" w:name="_Toc146247143"/>
      <w:bookmarkStart w:id="7394" w:name="_Toc178200286"/>
      <w:bookmarkEnd w:id="7392"/>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393"/>
      <w:bookmarkEnd w:id="7394"/>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395" w:name="_CRAnnexKinformative"/>
      <w:bookmarkEnd w:id="7395"/>
      <w:r>
        <w:rPr>
          <w:lang w:val="en-US"/>
        </w:rPr>
        <w:br w:type="page"/>
      </w:r>
      <w:bookmarkStart w:id="7396" w:name="_Toc20153217"/>
      <w:bookmarkStart w:id="7397" w:name="_Toc27495882"/>
      <w:bookmarkStart w:id="7398" w:name="_Toc36109350"/>
      <w:bookmarkStart w:id="7399" w:name="_Toc45195138"/>
      <w:bookmarkStart w:id="7400" w:name="_Toc178200287"/>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396"/>
      <w:bookmarkEnd w:id="7397"/>
      <w:bookmarkEnd w:id="7398"/>
      <w:bookmarkEnd w:id="7399"/>
      <w:bookmarkEnd w:id="7400"/>
    </w:p>
    <w:bookmarkEnd w:id="7291"/>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184F3F"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184F3F"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sz w:val="16"/>
              </w:rPr>
            </w:pPr>
            <w:r w:rsidRPr="00F22087">
              <w:rPr>
                <w:sz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sz w:val="16"/>
              </w:rPr>
            </w:pPr>
            <w:r w:rsidRPr="00F22087">
              <w:rPr>
                <w:sz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sz w:val="16"/>
              </w:rPr>
            </w:pPr>
            <w:r w:rsidRPr="00F22087">
              <w:rPr>
                <w:sz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sz w:val="16"/>
              </w:rPr>
            </w:pPr>
            <w:r w:rsidRPr="00F22087">
              <w:rPr>
                <w:sz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sz w:val="16"/>
              </w:rPr>
            </w:pPr>
            <w:r w:rsidRPr="00F22087">
              <w:rPr>
                <w:sz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sz w:val="16"/>
              </w:rPr>
            </w:pPr>
            <w:r w:rsidRPr="00F22087">
              <w:rPr>
                <w:sz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sz w:val="16"/>
              </w:rPr>
            </w:pPr>
            <w:r w:rsidRPr="00F22087">
              <w:rPr>
                <w:sz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sz w:val="16"/>
              </w:rPr>
            </w:pPr>
            <w:r w:rsidRPr="00F22087">
              <w:rPr>
                <w:sz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sz w:val="16"/>
              </w:rPr>
            </w:pPr>
            <w:r w:rsidRPr="00F22087">
              <w:rPr>
                <w:sz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sz w:val="16"/>
              </w:rPr>
            </w:pPr>
            <w:r w:rsidRPr="00F22087">
              <w:rPr>
                <w:sz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sz w:val="16"/>
              </w:rPr>
            </w:pPr>
            <w:r w:rsidRPr="00F22087">
              <w:rPr>
                <w:sz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F22087" w:rsidRDefault="00DA36FA" w:rsidP="00F22087">
            <w:pPr>
              <w:pStyle w:val="TAC"/>
              <w:rPr>
                <w:sz w:val="16"/>
              </w:rPr>
            </w:pPr>
            <w:r>
              <w:rPr>
                <w:sz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Default="00D9313D" w:rsidP="00F22087">
            <w:pPr>
              <w:pStyle w:val="TAC"/>
              <w:rPr>
                <w:sz w:val="16"/>
              </w:rPr>
            </w:pPr>
            <w:r>
              <w:rPr>
                <w:sz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Default="00D01DDB" w:rsidP="00F22087">
            <w:pPr>
              <w:pStyle w:val="TAC"/>
              <w:rPr>
                <w:sz w:val="16"/>
              </w:rPr>
            </w:pPr>
            <w:r>
              <w:rPr>
                <w:sz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Default="00D01DDB" w:rsidP="00F22087">
            <w:pPr>
              <w:pStyle w:val="TAC"/>
              <w:rPr>
                <w:sz w:val="16"/>
              </w:rPr>
            </w:pPr>
            <w:r>
              <w:rPr>
                <w:sz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Default="003E3723" w:rsidP="00F22087">
            <w:pPr>
              <w:pStyle w:val="TAC"/>
              <w:rPr>
                <w:sz w:val="16"/>
              </w:rPr>
            </w:pPr>
            <w:r>
              <w:rPr>
                <w:sz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Default="009A7D9F" w:rsidP="00F22087">
            <w:pPr>
              <w:pStyle w:val="TAC"/>
              <w:rPr>
                <w:sz w:val="16"/>
              </w:rPr>
            </w:pPr>
            <w:r>
              <w:rPr>
                <w:sz w:val="16"/>
              </w:rPr>
              <w:t>Clarification on PSI o</w:t>
            </w:r>
            <w:r w:rsidR="008B55D2" w:rsidRPr="0073469F">
              <w:t xml:space="preserve"> F.3.2</w:t>
            </w:r>
            <w:r>
              <w:rPr>
                <w:sz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Default="00805093" w:rsidP="00F22087">
            <w:pPr>
              <w:pStyle w:val="TAC"/>
              <w:rPr>
                <w:sz w:val="16"/>
              </w:rPr>
            </w:pPr>
            <w:r>
              <w:rPr>
                <w:sz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Default="0010721C" w:rsidP="00F22087">
            <w:pPr>
              <w:pStyle w:val="TAC"/>
              <w:rPr>
                <w:sz w:val="16"/>
              </w:rPr>
            </w:pPr>
            <w:r>
              <w:rPr>
                <w:sz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Default="00C01374" w:rsidP="00F22087">
            <w:pPr>
              <w:pStyle w:val="TAC"/>
              <w:rPr>
                <w:sz w:val="16"/>
              </w:rPr>
            </w:pPr>
            <w:r>
              <w:rPr>
                <w:sz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Default="00E323D4" w:rsidP="00F22087">
            <w:pPr>
              <w:pStyle w:val="TAC"/>
              <w:rPr>
                <w:sz w:val="16"/>
              </w:rPr>
            </w:pPr>
            <w:r>
              <w:rPr>
                <w:sz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Default="009E15F9" w:rsidP="00F22087">
            <w:pPr>
              <w:pStyle w:val="TAC"/>
              <w:rPr>
                <w:sz w:val="16"/>
              </w:rPr>
            </w:pPr>
            <w:r>
              <w:rPr>
                <w:sz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Default="000F2C4F" w:rsidP="00F22087">
            <w:pPr>
              <w:pStyle w:val="TAC"/>
              <w:rPr>
                <w:sz w:val="16"/>
              </w:rPr>
            </w:pPr>
            <w:r>
              <w:rPr>
                <w:sz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Default="005835F6" w:rsidP="00F22087">
            <w:pPr>
              <w:pStyle w:val="TAC"/>
              <w:rPr>
                <w:sz w:val="16"/>
              </w:rPr>
            </w:pPr>
            <w:r>
              <w:rPr>
                <w:sz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Default="008615BB" w:rsidP="00F22087">
            <w:pPr>
              <w:pStyle w:val="TAC"/>
              <w:rPr>
                <w:sz w:val="16"/>
              </w:rPr>
            </w:pPr>
            <w:r>
              <w:rPr>
                <w:sz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Default="0025009A" w:rsidP="00F22087">
            <w:pPr>
              <w:pStyle w:val="TAC"/>
              <w:rPr>
                <w:sz w:val="16"/>
              </w:rPr>
            </w:pPr>
            <w:r>
              <w:rPr>
                <w:sz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Default="006A44AA" w:rsidP="00F22087">
            <w:pPr>
              <w:pStyle w:val="TAC"/>
              <w:rPr>
                <w:sz w:val="16"/>
              </w:rPr>
            </w:pPr>
            <w:r>
              <w:rPr>
                <w:sz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Default="006A44AA" w:rsidP="00F22087">
            <w:pPr>
              <w:pStyle w:val="TAC"/>
              <w:rPr>
                <w:sz w:val="16"/>
              </w:rPr>
            </w:pPr>
            <w:r>
              <w:rPr>
                <w:sz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Default="00601C5E" w:rsidP="00F22087">
            <w:pPr>
              <w:pStyle w:val="TAC"/>
              <w:rPr>
                <w:sz w:val="16"/>
              </w:rPr>
            </w:pPr>
            <w:r>
              <w:rPr>
                <w:sz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Default="005744F4" w:rsidP="00F22087">
            <w:pPr>
              <w:pStyle w:val="TAC"/>
              <w:rPr>
                <w:sz w:val="16"/>
              </w:rPr>
            </w:pPr>
            <w:r>
              <w:rPr>
                <w:sz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Default="004D3388" w:rsidP="00F22087">
            <w:pPr>
              <w:pStyle w:val="TAC"/>
              <w:rPr>
                <w:sz w:val="16"/>
              </w:rPr>
            </w:pPr>
            <w:r>
              <w:rPr>
                <w:sz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Default="00CC3F1D" w:rsidP="00F22087">
            <w:pPr>
              <w:pStyle w:val="TAC"/>
              <w:rPr>
                <w:sz w:val="16"/>
              </w:rPr>
            </w:pPr>
            <w:r>
              <w:rPr>
                <w:sz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Default="00957DB3" w:rsidP="00F22087">
            <w:pPr>
              <w:pStyle w:val="TAC"/>
              <w:rPr>
                <w:sz w:val="16"/>
              </w:rPr>
            </w:pPr>
            <w:r>
              <w:rPr>
                <w:sz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Default="00867C03" w:rsidP="00F22087">
            <w:pPr>
              <w:pStyle w:val="TAC"/>
              <w:rPr>
                <w:sz w:val="16"/>
              </w:rPr>
            </w:pPr>
            <w:r>
              <w:rPr>
                <w:sz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Default="00DE1026" w:rsidP="00F22087">
            <w:pPr>
              <w:pStyle w:val="TAC"/>
              <w:rPr>
                <w:sz w:val="16"/>
              </w:rPr>
            </w:pPr>
            <w:r>
              <w:rPr>
                <w:sz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Default="006A1408" w:rsidP="00F22087">
            <w:pPr>
              <w:pStyle w:val="TAC"/>
              <w:rPr>
                <w:sz w:val="16"/>
              </w:rPr>
            </w:pPr>
            <w:r>
              <w:rPr>
                <w:sz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Default="008211F5" w:rsidP="00F22087">
            <w:pPr>
              <w:pStyle w:val="TAC"/>
              <w:rPr>
                <w:sz w:val="16"/>
              </w:rPr>
            </w:pPr>
            <w:r>
              <w:rPr>
                <w:sz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Default="00915F19" w:rsidP="00F22087">
            <w:pPr>
              <w:pStyle w:val="TAC"/>
              <w:rPr>
                <w:sz w:val="16"/>
              </w:rPr>
            </w:pPr>
            <w:r>
              <w:rPr>
                <w:sz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Default="00B6354C" w:rsidP="00F22087">
            <w:pPr>
              <w:pStyle w:val="TAC"/>
              <w:rPr>
                <w:sz w:val="16"/>
              </w:rPr>
            </w:pPr>
            <w:r>
              <w:rPr>
                <w:sz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Default="00867277" w:rsidP="00F22087">
            <w:pPr>
              <w:pStyle w:val="TAC"/>
              <w:rPr>
                <w:sz w:val="16"/>
              </w:rPr>
            </w:pPr>
            <w:r>
              <w:rPr>
                <w:sz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Default="008B55D2" w:rsidP="008B55D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55377FF9" w14:textId="77777777" w:rsidR="008B55D2" w:rsidRDefault="008B55D2" w:rsidP="008B55D2">
            <w:pPr>
              <w:overflowPunct/>
              <w:autoSpaceDE/>
              <w:autoSpaceDN/>
              <w:adjustRightInd/>
              <w:spacing w:after="0"/>
              <w:textAlignment w:val="auto"/>
              <w:rPr>
                <w:rFonts w:ascii="Arial" w:hAnsi="Arial" w:cs="Arial"/>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Default="008B55D2" w:rsidP="00F22087">
            <w:pPr>
              <w:pStyle w:val="TAC"/>
              <w:rPr>
                <w:sz w:val="16"/>
              </w:rPr>
            </w:pPr>
            <w:r>
              <w:rPr>
                <w:sz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Default="00D17B23" w:rsidP="00D17B2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Default="00D17B23" w:rsidP="00F22087">
            <w:pPr>
              <w:pStyle w:val="TAC"/>
              <w:rPr>
                <w:sz w:val="16"/>
              </w:rPr>
            </w:pPr>
            <w:r>
              <w:rPr>
                <w:sz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E7AB" w14:textId="77777777" w:rsidR="00097ED3" w:rsidRDefault="00097ED3">
      <w:r>
        <w:separator/>
      </w:r>
    </w:p>
  </w:endnote>
  <w:endnote w:type="continuationSeparator" w:id="0">
    <w:p w14:paraId="57B12D92" w14:textId="77777777" w:rsidR="00097ED3" w:rsidRDefault="0009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46AB4" w14:textId="77777777" w:rsidR="00097ED3" w:rsidRDefault="00097ED3">
      <w:r>
        <w:separator/>
      </w:r>
    </w:p>
  </w:footnote>
  <w:footnote w:type="continuationSeparator" w:id="0">
    <w:p w14:paraId="47EE6F35" w14:textId="77777777" w:rsidR="00097ED3" w:rsidRDefault="00097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0DC6B3B5"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4F3F">
      <w:rPr>
        <w:rFonts w:ascii="Arial" w:hAnsi="Arial" w:cs="Arial"/>
        <w:b/>
        <w:noProof/>
        <w:sz w:val="18"/>
        <w:szCs w:val="18"/>
      </w:rPr>
      <w:t>3GPP TS 24.281 V18.7.0 (2024-09)</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74675FD1"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4F3F">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1"/>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38D8"/>
    <w:rsid w:val="00145E66"/>
    <w:rsid w:val="0015366D"/>
    <w:rsid w:val="001604CB"/>
    <w:rsid w:val="00161EAF"/>
    <w:rsid w:val="00166D0B"/>
    <w:rsid w:val="00181D68"/>
    <w:rsid w:val="00184F3F"/>
    <w:rsid w:val="00186039"/>
    <w:rsid w:val="00186976"/>
    <w:rsid w:val="00191367"/>
    <w:rsid w:val="00193B24"/>
    <w:rsid w:val="00196931"/>
    <w:rsid w:val="001973BF"/>
    <w:rsid w:val="001A0BBB"/>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2474"/>
    <w:rsid w:val="005C5382"/>
    <w:rsid w:val="005D2615"/>
    <w:rsid w:val="005D2AD5"/>
    <w:rsid w:val="005D2E01"/>
    <w:rsid w:val="005E7568"/>
    <w:rsid w:val="005F0685"/>
    <w:rsid w:val="005F2A3E"/>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1408"/>
    <w:rsid w:val="006A2EB3"/>
    <w:rsid w:val="006A3B53"/>
    <w:rsid w:val="006A44AA"/>
    <w:rsid w:val="006A46E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05093"/>
    <w:rsid w:val="008113BB"/>
    <w:rsid w:val="00816ED6"/>
    <w:rsid w:val="008211F5"/>
    <w:rsid w:val="00823640"/>
    <w:rsid w:val="00824322"/>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5D2"/>
    <w:rsid w:val="008B5F70"/>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7AA2"/>
    <w:rsid w:val="009C2A90"/>
    <w:rsid w:val="009D32F1"/>
    <w:rsid w:val="009D539B"/>
    <w:rsid w:val="009E15F9"/>
    <w:rsid w:val="009E3E45"/>
    <w:rsid w:val="009E4EFD"/>
    <w:rsid w:val="009F1106"/>
    <w:rsid w:val="009F2960"/>
    <w:rsid w:val="009F37B7"/>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C3F1D"/>
    <w:rsid w:val="00CD33F5"/>
    <w:rsid w:val="00CD6A41"/>
    <w:rsid w:val="00CD77FE"/>
    <w:rsid w:val="00CE3A3D"/>
    <w:rsid w:val="00CE78A4"/>
    <w:rsid w:val="00CF1EB4"/>
    <w:rsid w:val="00CF2603"/>
    <w:rsid w:val="00CF2BF7"/>
    <w:rsid w:val="00CF43D7"/>
    <w:rsid w:val="00D01DDB"/>
    <w:rsid w:val="00D04259"/>
    <w:rsid w:val="00D17B23"/>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132A"/>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rFonts w:eastAsiaTheme="minorEastAsia"/>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645</Pages>
  <Words>309760</Words>
  <Characters>1765636</Characters>
  <Application>Microsoft Office Word</Application>
  <DocSecurity>0</DocSecurity>
  <Lines>14713</Lines>
  <Paragraphs>4142</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2071254</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24.229_CR6669R7_(Rel-19)_eCallCEN, IMSProtoc19</cp:lastModifiedBy>
  <cp:revision>4</cp:revision>
  <dcterms:created xsi:type="dcterms:W3CDTF">2024-09-04T18:42:00Z</dcterms:created>
  <dcterms:modified xsi:type="dcterms:W3CDTF">2024-09-25T21:30:00Z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