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172D2041"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w:t>
            </w:r>
            <w:r w:rsidR="00122C9D">
              <w:rPr>
                <w:lang w:val="nb-NO"/>
              </w:rPr>
              <w:t>18.3.0</w:t>
            </w:r>
            <w:r>
              <w:rPr>
                <w:lang w:val="nb-NO"/>
              </w:rPr>
              <w:t xml:space="preserve"> </w:t>
            </w:r>
            <w:r>
              <w:rPr>
                <w:sz w:val="32"/>
                <w:lang w:val="nb-NO"/>
              </w:rPr>
              <w:t>(</w:t>
            </w:r>
            <w:r w:rsidR="00122C9D">
              <w:rPr>
                <w:sz w:val="32"/>
                <w:lang w:val="nb-NO"/>
              </w:rPr>
              <w:t>2024-09</w:t>
            </w:r>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3rd Generation Partnership Project;</w:t>
            </w:r>
          </w:p>
          <w:p w14:paraId="6F4063FB" w14:textId="77777777" w:rsidR="00E33F84" w:rsidRDefault="00E33F84" w:rsidP="002A6B65">
            <w:pPr>
              <w:pStyle w:val="ZT"/>
              <w:framePr w:wrap="auto" w:hAnchor="text" w:yAlign="inline"/>
            </w:pPr>
            <w:r>
              <w:t>Technical Specification Group Core Network and Terminals;</w:t>
            </w:r>
          </w:p>
          <w:p w14:paraId="144885C7" w14:textId="77777777" w:rsidR="00E33F84" w:rsidRDefault="00E33F84" w:rsidP="002A6B65">
            <w:pPr>
              <w:pStyle w:val="ZT"/>
              <w:framePr w:wrap="auto" w:hAnchor="text" w:yAlign="inline"/>
            </w:pPr>
            <w:r>
              <w:t>Mobile radio interface signalling layer 3;</w:t>
            </w:r>
          </w:p>
          <w:p w14:paraId="3D40E4DB" w14:textId="77777777" w:rsidR="00E33F84" w:rsidRDefault="00E33F84" w:rsidP="002A6B65">
            <w:pPr>
              <w:pStyle w:val="ZT"/>
              <w:framePr w:wrap="auto" w:hAnchor="text" w:yAlign="inline"/>
            </w:pPr>
            <w:r>
              <w:t>General aspects</w:t>
            </w:r>
          </w:p>
          <w:p w14:paraId="7D987CEC" w14:textId="50597FFA" w:rsidR="00E33F84" w:rsidRPr="00592FF8" w:rsidRDefault="00E33F84" w:rsidP="002A6B65">
            <w:pPr>
              <w:pStyle w:val="ZT"/>
              <w:framePr w:wrap="auto" w:hAnchor="text" w:yAlign="inline"/>
              <w:rPr>
                <w:i/>
                <w:sz w:val="28"/>
              </w:rPr>
            </w:pPr>
            <w:r>
              <w:t>(</w:t>
            </w:r>
            <w:r>
              <w:rPr>
                <w:rStyle w:val="ZGSM"/>
              </w:rPr>
              <w:t>Release 1</w:t>
            </w:r>
            <w:r w:rsidR="002F7BB6">
              <w:rPr>
                <w:rStyle w:val="ZGSM"/>
              </w:rPr>
              <w:t>8</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2A77759" w:rsidR="00E33F84" w:rsidRPr="00592FF8" w:rsidRDefault="00DB173E" w:rsidP="002A6B65">
            <w:pPr>
              <w:rPr>
                <w:i/>
              </w:rPr>
            </w:pPr>
            <w:r>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592FF8" w:rsidRDefault="00DB173E" w:rsidP="002A6B65">
            <w:pPr>
              <w:jc w:val="right"/>
            </w:pPr>
            <w:r>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1"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1"/>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2"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3"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650 Route des Lucioles - Sophia Antipolis</w:t>
            </w:r>
          </w:p>
          <w:p w14:paraId="3F22B854"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3"/>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4"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5590488B" w:rsidR="00E33F84" w:rsidRPr="00592FF8" w:rsidRDefault="00E33F84" w:rsidP="002A6B65">
            <w:pPr>
              <w:pStyle w:val="FP"/>
              <w:jc w:val="center"/>
              <w:rPr>
                <w:noProof/>
                <w:sz w:val="18"/>
              </w:rPr>
            </w:pPr>
            <w:r w:rsidRPr="00592FF8">
              <w:rPr>
                <w:noProof/>
                <w:sz w:val="18"/>
              </w:rPr>
              <w:t xml:space="preserve">© </w:t>
            </w:r>
            <w:r>
              <w:rPr>
                <w:noProof/>
                <w:sz w:val="18"/>
              </w:rPr>
              <w:t>202</w:t>
            </w:r>
            <w:r w:rsidR="00B86E77">
              <w:rPr>
                <w:noProof/>
                <w:sz w:val="18"/>
              </w:rPr>
              <w:t>4</w:t>
            </w:r>
            <w:r w:rsidRPr="00592FF8">
              <w:rPr>
                <w:noProof/>
                <w:sz w:val="18"/>
              </w:rPr>
              <w:t>, 3GPP Organizational Partners (ARIB, ATIS, CCSA, ETSI, TSDSI, TTA, TTC).</w:t>
            </w:r>
            <w:bookmarkStart w:id="5" w:name="copyrightaddon"/>
            <w:bookmarkEnd w:id="5"/>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4"/>
          </w:p>
          <w:p w14:paraId="1C0BBDBF" w14:textId="77777777" w:rsidR="00E33F84" w:rsidRPr="00592FF8" w:rsidRDefault="00E33F84" w:rsidP="002A6B65"/>
        </w:tc>
      </w:tr>
      <w:bookmarkEnd w:id="2"/>
    </w:tbl>
    <w:p w14:paraId="1CB77017" w14:textId="5025678C" w:rsidR="00D476B3" w:rsidRDefault="00E33F84">
      <w:pPr>
        <w:pStyle w:val="TT"/>
      </w:pPr>
      <w:r w:rsidRPr="00592FF8">
        <w:br w:type="page"/>
      </w:r>
      <w:r w:rsidR="00D476B3">
        <w:lastRenderedPageBreak/>
        <w:t>Contents</w:t>
      </w:r>
    </w:p>
    <w:p w14:paraId="23E5BA6F" w14:textId="3D07269F" w:rsidR="00E34F32" w:rsidRDefault="00461F57">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E34F32">
        <w:rPr>
          <w:noProof/>
        </w:rPr>
        <w:t>Foreword</w:t>
      </w:r>
      <w:r w:rsidR="00E34F32">
        <w:rPr>
          <w:noProof/>
        </w:rPr>
        <w:tab/>
      </w:r>
      <w:r w:rsidR="00E34F32">
        <w:rPr>
          <w:noProof/>
        </w:rPr>
        <w:fldChar w:fldCharType="begin" w:fldLock="1"/>
      </w:r>
      <w:r w:rsidR="00E34F32">
        <w:rPr>
          <w:noProof/>
        </w:rPr>
        <w:instrText xml:space="preserve"> PAGEREF _Toc171523559 \h </w:instrText>
      </w:r>
      <w:r w:rsidR="00E34F32">
        <w:rPr>
          <w:noProof/>
        </w:rPr>
      </w:r>
      <w:r w:rsidR="00E34F32">
        <w:rPr>
          <w:noProof/>
        </w:rPr>
        <w:fldChar w:fldCharType="separate"/>
      </w:r>
      <w:r w:rsidR="00E34F32">
        <w:rPr>
          <w:noProof/>
        </w:rPr>
        <w:t>12</w:t>
      </w:r>
      <w:r w:rsidR="00E34F32">
        <w:rPr>
          <w:noProof/>
        </w:rPr>
        <w:fldChar w:fldCharType="end"/>
      </w:r>
    </w:p>
    <w:p w14:paraId="3F2E0147" w14:textId="4D542B72"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_Toc171523560 \h </w:instrText>
      </w:r>
      <w:r>
        <w:rPr>
          <w:noProof/>
        </w:rPr>
      </w:r>
      <w:r>
        <w:rPr>
          <w:noProof/>
        </w:rPr>
        <w:fldChar w:fldCharType="separate"/>
      </w:r>
      <w:r>
        <w:rPr>
          <w:noProof/>
        </w:rPr>
        <w:t>13</w:t>
      </w:r>
      <w:r>
        <w:rPr>
          <w:noProof/>
        </w:rPr>
        <w:fldChar w:fldCharType="end"/>
      </w:r>
    </w:p>
    <w:p w14:paraId="62F3C92C" w14:textId="626BA13B"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_Toc171523561 \h </w:instrText>
      </w:r>
      <w:r>
        <w:rPr>
          <w:noProof/>
        </w:rPr>
      </w:r>
      <w:r>
        <w:rPr>
          <w:noProof/>
        </w:rPr>
        <w:fldChar w:fldCharType="separate"/>
      </w:r>
      <w:r>
        <w:rPr>
          <w:noProof/>
        </w:rPr>
        <w:t>13</w:t>
      </w:r>
      <w:r>
        <w:rPr>
          <w:noProof/>
        </w:rPr>
        <w:fldChar w:fldCharType="end"/>
      </w:r>
    </w:p>
    <w:p w14:paraId="3D7988A8" w14:textId="7524E25C"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_Toc171523562 \h </w:instrText>
      </w:r>
      <w:r>
        <w:rPr>
          <w:noProof/>
        </w:rPr>
      </w:r>
      <w:r>
        <w:rPr>
          <w:noProof/>
        </w:rPr>
        <w:fldChar w:fldCharType="separate"/>
      </w:r>
      <w:r>
        <w:rPr>
          <w:noProof/>
        </w:rPr>
        <w:t>15</w:t>
      </w:r>
      <w:r>
        <w:rPr>
          <w:noProof/>
        </w:rPr>
        <w:fldChar w:fldCharType="end"/>
      </w:r>
    </w:p>
    <w:p w14:paraId="7A7C6F8B" w14:textId="6EBE6CE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_Toc171523563 \h </w:instrText>
      </w:r>
      <w:r>
        <w:rPr>
          <w:noProof/>
        </w:rPr>
      </w:r>
      <w:r>
        <w:rPr>
          <w:noProof/>
        </w:rPr>
        <w:fldChar w:fldCharType="separate"/>
      </w:r>
      <w:r>
        <w:rPr>
          <w:noProof/>
        </w:rPr>
        <w:t>15</w:t>
      </w:r>
      <w:r>
        <w:rPr>
          <w:noProof/>
        </w:rPr>
        <w:fldChar w:fldCharType="end"/>
      </w:r>
    </w:p>
    <w:p w14:paraId="12D01186" w14:textId="6261B2B4"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_Toc171523564 \h </w:instrText>
      </w:r>
      <w:r>
        <w:rPr>
          <w:noProof/>
        </w:rPr>
      </w:r>
      <w:r>
        <w:rPr>
          <w:noProof/>
        </w:rPr>
        <w:fldChar w:fldCharType="separate"/>
      </w:r>
      <w:r>
        <w:rPr>
          <w:noProof/>
        </w:rPr>
        <w:t>15</w:t>
      </w:r>
      <w:r>
        <w:rPr>
          <w:noProof/>
        </w:rPr>
        <w:fldChar w:fldCharType="end"/>
      </w:r>
    </w:p>
    <w:p w14:paraId="533CF60E" w14:textId="06E3C54C"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_Toc171523565 \h </w:instrText>
      </w:r>
      <w:r>
        <w:rPr>
          <w:noProof/>
        </w:rPr>
      </w:r>
      <w:r>
        <w:rPr>
          <w:noProof/>
        </w:rPr>
        <w:fldChar w:fldCharType="separate"/>
      </w:r>
      <w:r>
        <w:rPr>
          <w:noProof/>
        </w:rPr>
        <w:t>16</w:t>
      </w:r>
      <w:r>
        <w:rPr>
          <w:noProof/>
        </w:rPr>
        <w:fldChar w:fldCharType="end"/>
      </w:r>
    </w:p>
    <w:p w14:paraId="64B84FA6" w14:textId="093055A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_Toc171523566 \h </w:instrText>
      </w:r>
      <w:r>
        <w:rPr>
          <w:noProof/>
        </w:rPr>
      </w:r>
      <w:r>
        <w:rPr>
          <w:noProof/>
        </w:rPr>
        <w:fldChar w:fldCharType="separate"/>
      </w:r>
      <w:r>
        <w:rPr>
          <w:noProof/>
        </w:rPr>
        <w:t>16</w:t>
      </w:r>
      <w:r>
        <w:rPr>
          <w:noProof/>
        </w:rPr>
        <w:fldChar w:fldCharType="end"/>
      </w:r>
    </w:p>
    <w:p w14:paraId="0DD487F9" w14:textId="091C17D2"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Applicability of functional blocks</w:t>
      </w:r>
      <w:r>
        <w:rPr>
          <w:noProof/>
        </w:rPr>
        <w:tab/>
      </w:r>
      <w:r>
        <w:rPr>
          <w:noProof/>
        </w:rPr>
        <w:fldChar w:fldCharType="begin" w:fldLock="1"/>
      </w:r>
      <w:r>
        <w:rPr>
          <w:noProof/>
        </w:rPr>
        <w:instrText xml:space="preserve"> PAGEREF _Toc171523567 \h </w:instrText>
      </w:r>
      <w:r>
        <w:rPr>
          <w:noProof/>
        </w:rPr>
      </w:r>
      <w:r>
        <w:rPr>
          <w:noProof/>
        </w:rPr>
        <w:fldChar w:fldCharType="separate"/>
      </w:r>
      <w:r>
        <w:rPr>
          <w:noProof/>
        </w:rPr>
        <w:t>18</w:t>
      </w:r>
      <w:r>
        <w:rPr>
          <w:noProof/>
        </w:rPr>
        <w:fldChar w:fldCharType="end"/>
      </w:r>
    </w:p>
    <w:p w14:paraId="2D7107D1" w14:textId="3A51052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Technique of description</w:t>
      </w:r>
      <w:r>
        <w:rPr>
          <w:noProof/>
        </w:rPr>
        <w:tab/>
      </w:r>
      <w:r>
        <w:rPr>
          <w:noProof/>
        </w:rPr>
        <w:fldChar w:fldCharType="begin" w:fldLock="1"/>
      </w:r>
      <w:r>
        <w:rPr>
          <w:noProof/>
        </w:rPr>
        <w:instrText xml:space="preserve"> PAGEREF _Toc171523568 \h </w:instrText>
      </w:r>
      <w:r>
        <w:rPr>
          <w:noProof/>
        </w:rPr>
      </w:r>
      <w:r>
        <w:rPr>
          <w:noProof/>
        </w:rPr>
        <w:fldChar w:fldCharType="separate"/>
      </w:r>
      <w:r>
        <w:rPr>
          <w:noProof/>
        </w:rPr>
        <w:t>18</w:t>
      </w:r>
      <w:r>
        <w:rPr>
          <w:noProof/>
        </w:rPr>
        <w:fldChar w:fldCharType="end"/>
      </w:r>
    </w:p>
    <w:p w14:paraId="6445A4C8" w14:textId="361F747E"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_Toc171523569 \h </w:instrText>
      </w:r>
      <w:r>
        <w:rPr>
          <w:noProof/>
        </w:rPr>
      </w:r>
      <w:r>
        <w:rPr>
          <w:noProof/>
        </w:rPr>
        <w:fldChar w:fldCharType="separate"/>
      </w:r>
      <w:r>
        <w:rPr>
          <w:noProof/>
        </w:rPr>
        <w:t>18</w:t>
      </w:r>
      <w:r>
        <w:rPr>
          <w:noProof/>
        </w:rPr>
        <w:fldChar w:fldCharType="end"/>
      </w:r>
    </w:p>
    <w:p w14:paraId="5ECF6DE9" w14:textId="53D4402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Abstract service primitives</w:t>
      </w:r>
      <w:r>
        <w:rPr>
          <w:noProof/>
        </w:rPr>
        <w:tab/>
      </w:r>
      <w:r>
        <w:rPr>
          <w:noProof/>
        </w:rPr>
        <w:fldChar w:fldCharType="begin" w:fldLock="1"/>
      </w:r>
      <w:r>
        <w:rPr>
          <w:noProof/>
        </w:rPr>
        <w:instrText xml:space="preserve"> PAGEREF _Toc171523570 \h </w:instrText>
      </w:r>
      <w:r>
        <w:rPr>
          <w:noProof/>
        </w:rPr>
      </w:r>
      <w:r>
        <w:rPr>
          <w:noProof/>
        </w:rPr>
        <w:fldChar w:fldCharType="separate"/>
      </w:r>
      <w:r>
        <w:rPr>
          <w:noProof/>
        </w:rPr>
        <w:t>18</w:t>
      </w:r>
      <w:r>
        <w:rPr>
          <w:noProof/>
        </w:rPr>
        <w:fldChar w:fldCharType="end"/>
      </w:r>
    </w:p>
    <w:p w14:paraId="56B87B01" w14:textId="5CA87E62"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Protocols and peer</w:t>
      </w:r>
      <w:r>
        <w:rPr>
          <w:noProof/>
        </w:rPr>
        <w:noBreakHyphen/>
        <w:t>to</w:t>
      </w:r>
      <w:r>
        <w:rPr>
          <w:noProof/>
        </w:rPr>
        <w:noBreakHyphen/>
        <w:t>peer communication</w:t>
      </w:r>
      <w:r>
        <w:rPr>
          <w:noProof/>
        </w:rPr>
        <w:tab/>
      </w:r>
      <w:r>
        <w:rPr>
          <w:noProof/>
        </w:rPr>
        <w:fldChar w:fldCharType="begin" w:fldLock="1"/>
      </w:r>
      <w:r>
        <w:rPr>
          <w:noProof/>
        </w:rPr>
        <w:instrText xml:space="preserve"> PAGEREF _Toc171523571 \h </w:instrText>
      </w:r>
      <w:r>
        <w:rPr>
          <w:noProof/>
        </w:rPr>
      </w:r>
      <w:r>
        <w:rPr>
          <w:noProof/>
        </w:rPr>
        <w:fldChar w:fldCharType="separate"/>
      </w:r>
      <w:r>
        <w:rPr>
          <w:noProof/>
        </w:rPr>
        <w:t>18</w:t>
      </w:r>
      <w:r>
        <w:rPr>
          <w:noProof/>
        </w:rPr>
        <w:fldChar w:fldCharType="end"/>
      </w:r>
    </w:p>
    <w:p w14:paraId="7E53BCC3" w14:textId="7A8BFFEE"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Contents of layer 3 related Technical Specifications</w:t>
      </w:r>
      <w:r>
        <w:rPr>
          <w:noProof/>
        </w:rPr>
        <w:tab/>
      </w:r>
      <w:r>
        <w:rPr>
          <w:noProof/>
        </w:rPr>
        <w:fldChar w:fldCharType="begin" w:fldLock="1"/>
      </w:r>
      <w:r>
        <w:rPr>
          <w:noProof/>
        </w:rPr>
        <w:instrText xml:space="preserve"> PAGEREF _Toc171523572 \h </w:instrText>
      </w:r>
      <w:r>
        <w:rPr>
          <w:noProof/>
        </w:rPr>
      </w:r>
      <w:r>
        <w:rPr>
          <w:noProof/>
        </w:rPr>
        <w:fldChar w:fldCharType="separate"/>
      </w:r>
      <w:r>
        <w:rPr>
          <w:noProof/>
        </w:rPr>
        <w:t>20</w:t>
      </w:r>
      <w:r>
        <w:rPr>
          <w:noProof/>
        </w:rPr>
        <w:fldChar w:fldCharType="end"/>
      </w:r>
    </w:p>
    <w:p w14:paraId="6D7D7827" w14:textId="407E7BD2"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Structure of layer 3 functions</w:t>
      </w:r>
      <w:r>
        <w:rPr>
          <w:noProof/>
        </w:rPr>
        <w:tab/>
      </w:r>
      <w:r>
        <w:rPr>
          <w:noProof/>
        </w:rPr>
        <w:fldChar w:fldCharType="begin" w:fldLock="1"/>
      </w:r>
      <w:r>
        <w:rPr>
          <w:noProof/>
        </w:rPr>
        <w:instrText xml:space="preserve"> PAGEREF _Toc171523573 \h </w:instrText>
      </w:r>
      <w:r>
        <w:rPr>
          <w:noProof/>
        </w:rPr>
      </w:r>
      <w:r>
        <w:rPr>
          <w:noProof/>
        </w:rPr>
        <w:fldChar w:fldCharType="separate"/>
      </w:r>
      <w:r>
        <w:rPr>
          <w:noProof/>
        </w:rPr>
        <w:t>21</w:t>
      </w:r>
      <w:r>
        <w:rPr>
          <w:noProof/>
        </w:rPr>
        <w:fldChar w:fldCharType="end"/>
      </w:r>
    </w:p>
    <w:p w14:paraId="01775EFE" w14:textId="7B2204B5"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Basic groups of functions</w:t>
      </w:r>
      <w:r>
        <w:rPr>
          <w:noProof/>
        </w:rPr>
        <w:tab/>
      </w:r>
      <w:r>
        <w:rPr>
          <w:noProof/>
        </w:rPr>
        <w:fldChar w:fldCharType="begin" w:fldLock="1"/>
      </w:r>
      <w:r>
        <w:rPr>
          <w:noProof/>
        </w:rPr>
        <w:instrText xml:space="preserve"> PAGEREF _Toc171523574 \h </w:instrText>
      </w:r>
      <w:r>
        <w:rPr>
          <w:noProof/>
        </w:rPr>
      </w:r>
      <w:r>
        <w:rPr>
          <w:noProof/>
        </w:rPr>
        <w:fldChar w:fldCharType="separate"/>
      </w:r>
      <w:r>
        <w:rPr>
          <w:noProof/>
        </w:rPr>
        <w:t>21</w:t>
      </w:r>
      <w:r>
        <w:rPr>
          <w:noProof/>
        </w:rPr>
        <w:fldChar w:fldCharType="end"/>
      </w:r>
    </w:p>
    <w:p w14:paraId="5B83DC43" w14:textId="27C7EBE0"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Protocol architecture</w:t>
      </w:r>
      <w:r>
        <w:rPr>
          <w:noProof/>
        </w:rPr>
        <w:tab/>
      </w:r>
      <w:r>
        <w:rPr>
          <w:noProof/>
        </w:rPr>
        <w:fldChar w:fldCharType="begin" w:fldLock="1"/>
      </w:r>
      <w:r>
        <w:rPr>
          <w:noProof/>
        </w:rPr>
        <w:instrText xml:space="preserve"> PAGEREF _Toc171523575 \h </w:instrText>
      </w:r>
      <w:r>
        <w:rPr>
          <w:noProof/>
        </w:rPr>
      </w:r>
      <w:r>
        <w:rPr>
          <w:noProof/>
        </w:rPr>
        <w:fldChar w:fldCharType="separate"/>
      </w:r>
      <w:r>
        <w:rPr>
          <w:noProof/>
        </w:rPr>
        <w:t>23</w:t>
      </w:r>
      <w:r>
        <w:rPr>
          <w:noProof/>
        </w:rPr>
        <w:fldChar w:fldCharType="end"/>
      </w:r>
    </w:p>
    <w:p w14:paraId="6CA5D3B3" w14:textId="4C833536"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at the MS side</w:t>
      </w:r>
      <w:r>
        <w:rPr>
          <w:noProof/>
        </w:rPr>
        <w:tab/>
      </w:r>
      <w:r>
        <w:rPr>
          <w:noProof/>
        </w:rPr>
        <w:fldChar w:fldCharType="begin" w:fldLock="1"/>
      </w:r>
      <w:r>
        <w:rPr>
          <w:noProof/>
        </w:rPr>
        <w:instrText xml:space="preserve"> PAGEREF _Toc171523576 \h </w:instrText>
      </w:r>
      <w:r>
        <w:rPr>
          <w:noProof/>
        </w:rPr>
      </w:r>
      <w:r>
        <w:rPr>
          <w:noProof/>
        </w:rPr>
        <w:fldChar w:fldCharType="separate"/>
      </w:r>
      <w:r>
        <w:rPr>
          <w:noProof/>
        </w:rPr>
        <w:t>36</w:t>
      </w:r>
      <w:r>
        <w:rPr>
          <w:noProof/>
        </w:rPr>
        <w:fldChar w:fldCharType="end"/>
      </w:r>
    </w:p>
    <w:p w14:paraId="30B76BC5" w14:textId="1DBB9F7B"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Registration services</w:t>
      </w:r>
      <w:r>
        <w:rPr>
          <w:noProof/>
        </w:rPr>
        <w:tab/>
      </w:r>
      <w:r>
        <w:rPr>
          <w:noProof/>
        </w:rPr>
        <w:fldChar w:fldCharType="begin" w:fldLock="1"/>
      </w:r>
      <w:r>
        <w:rPr>
          <w:noProof/>
        </w:rPr>
        <w:instrText xml:space="preserve"> PAGEREF _Toc171523577 \h </w:instrText>
      </w:r>
      <w:r>
        <w:rPr>
          <w:noProof/>
        </w:rPr>
      </w:r>
      <w:r>
        <w:rPr>
          <w:noProof/>
        </w:rPr>
        <w:fldChar w:fldCharType="separate"/>
      </w:r>
      <w:r>
        <w:rPr>
          <w:noProof/>
        </w:rPr>
        <w:t>36</w:t>
      </w:r>
      <w:r>
        <w:rPr>
          <w:noProof/>
        </w:rPr>
        <w:fldChar w:fldCharType="end"/>
      </w:r>
    </w:p>
    <w:p w14:paraId="07AE3438" w14:textId="7B2D3CB1"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Service state diagram for MS not supporting GPRS service</w:t>
      </w:r>
      <w:r>
        <w:rPr>
          <w:noProof/>
        </w:rPr>
        <w:tab/>
      </w:r>
      <w:r>
        <w:rPr>
          <w:noProof/>
        </w:rPr>
        <w:fldChar w:fldCharType="begin" w:fldLock="1"/>
      </w:r>
      <w:r>
        <w:rPr>
          <w:noProof/>
        </w:rPr>
        <w:instrText xml:space="preserve"> PAGEREF _Toc171523578 \h </w:instrText>
      </w:r>
      <w:r>
        <w:rPr>
          <w:noProof/>
        </w:rPr>
      </w:r>
      <w:r>
        <w:rPr>
          <w:noProof/>
        </w:rPr>
        <w:fldChar w:fldCharType="separate"/>
      </w:r>
      <w:r>
        <w:rPr>
          <w:noProof/>
        </w:rPr>
        <w:t>37</w:t>
      </w:r>
      <w:r>
        <w:rPr>
          <w:noProof/>
        </w:rPr>
        <w:fldChar w:fldCharType="end"/>
      </w:r>
    </w:p>
    <w:p w14:paraId="4115FF0B" w14:textId="6DC1203E"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_Toc171523579 \h </w:instrText>
      </w:r>
      <w:r>
        <w:rPr>
          <w:noProof/>
        </w:rPr>
      </w:r>
      <w:r>
        <w:rPr>
          <w:noProof/>
        </w:rPr>
        <w:fldChar w:fldCharType="separate"/>
      </w:r>
      <w:r>
        <w:rPr>
          <w:noProof/>
        </w:rPr>
        <w:t>37</w:t>
      </w:r>
      <w:r>
        <w:rPr>
          <w:noProof/>
        </w:rPr>
        <w:fldChar w:fldCharType="end"/>
      </w:r>
    </w:p>
    <w:p w14:paraId="03E61367" w14:textId="15B1291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E34F32">
        <w:rPr>
          <w:noProof/>
        </w:rPr>
        <w:t>6.1.2.1</w:t>
      </w:r>
      <w:r>
        <w:rPr>
          <w:rFonts w:asciiTheme="minorHAnsi" w:eastAsiaTheme="minorEastAsia" w:hAnsiTheme="minorHAnsi" w:cstheme="minorBidi"/>
          <w:noProof/>
          <w:kern w:val="2"/>
          <w:sz w:val="22"/>
          <w:szCs w:val="22"/>
          <w:lang w:eastAsia="en-GB"/>
          <w14:ligatures w14:val="standardContextual"/>
        </w:rPr>
        <w:tab/>
      </w:r>
      <w:r w:rsidRPr="00E34F32">
        <w:rPr>
          <w:noProof/>
        </w:rPr>
        <w:t>MMR_REG_REQ</w:t>
      </w:r>
      <w:r>
        <w:rPr>
          <w:noProof/>
        </w:rPr>
        <w:tab/>
      </w:r>
      <w:r>
        <w:rPr>
          <w:noProof/>
        </w:rPr>
        <w:fldChar w:fldCharType="begin" w:fldLock="1"/>
      </w:r>
      <w:r>
        <w:rPr>
          <w:noProof/>
        </w:rPr>
        <w:instrText xml:space="preserve"> PAGEREF _Toc171523580 \h </w:instrText>
      </w:r>
      <w:r>
        <w:rPr>
          <w:noProof/>
        </w:rPr>
      </w:r>
      <w:r>
        <w:rPr>
          <w:noProof/>
        </w:rPr>
        <w:fldChar w:fldCharType="separate"/>
      </w:r>
      <w:r>
        <w:rPr>
          <w:noProof/>
        </w:rPr>
        <w:t>37</w:t>
      </w:r>
      <w:r>
        <w:rPr>
          <w:noProof/>
        </w:rPr>
        <w:fldChar w:fldCharType="end"/>
      </w:r>
    </w:p>
    <w:p w14:paraId="2C83180F" w14:textId="4F5AA1F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MMR_REG_CNF</w:t>
      </w:r>
      <w:r>
        <w:rPr>
          <w:noProof/>
        </w:rPr>
        <w:tab/>
      </w:r>
      <w:r>
        <w:rPr>
          <w:noProof/>
        </w:rPr>
        <w:fldChar w:fldCharType="begin" w:fldLock="1"/>
      </w:r>
      <w:r>
        <w:rPr>
          <w:noProof/>
        </w:rPr>
        <w:instrText xml:space="preserve"> PAGEREF _Toc171523581 \h </w:instrText>
      </w:r>
      <w:r>
        <w:rPr>
          <w:noProof/>
        </w:rPr>
      </w:r>
      <w:r>
        <w:rPr>
          <w:noProof/>
        </w:rPr>
        <w:fldChar w:fldCharType="separate"/>
      </w:r>
      <w:r>
        <w:rPr>
          <w:noProof/>
        </w:rPr>
        <w:t>37</w:t>
      </w:r>
      <w:r>
        <w:rPr>
          <w:noProof/>
        </w:rPr>
        <w:fldChar w:fldCharType="end"/>
      </w:r>
    </w:p>
    <w:p w14:paraId="3C3EAF6C" w14:textId="40778DB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_Toc171523582 \h </w:instrText>
      </w:r>
      <w:r>
        <w:rPr>
          <w:noProof/>
        </w:rPr>
      </w:r>
      <w:r>
        <w:rPr>
          <w:noProof/>
        </w:rPr>
        <w:fldChar w:fldCharType="separate"/>
      </w:r>
      <w:r>
        <w:rPr>
          <w:noProof/>
        </w:rPr>
        <w:t>37</w:t>
      </w:r>
      <w:r>
        <w:rPr>
          <w:noProof/>
        </w:rPr>
        <w:fldChar w:fldCharType="end"/>
      </w:r>
    </w:p>
    <w:p w14:paraId="4BDC9002" w14:textId="2E3C4C8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MMR_NREG_REQ</w:t>
      </w:r>
      <w:r>
        <w:rPr>
          <w:noProof/>
        </w:rPr>
        <w:tab/>
      </w:r>
      <w:r>
        <w:rPr>
          <w:noProof/>
        </w:rPr>
        <w:fldChar w:fldCharType="begin" w:fldLock="1"/>
      </w:r>
      <w:r>
        <w:rPr>
          <w:noProof/>
        </w:rPr>
        <w:instrText xml:space="preserve"> PAGEREF _Toc171523583 \h </w:instrText>
      </w:r>
      <w:r>
        <w:rPr>
          <w:noProof/>
        </w:rPr>
      </w:r>
      <w:r>
        <w:rPr>
          <w:noProof/>
        </w:rPr>
        <w:fldChar w:fldCharType="separate"/>
      </w:r>
      <w:r>
        <w:rPr>
          <w:noProof/>
        </w:rPr>
        <w:t>37</w:t>
      </w:r>
      <w:r>
        <w:rPr>
          <w:noProof/>
        </w:rPr>
        <w:fldChar w:fldCharType="end"/>
      </w:r>
    </w:p>
    <w:p w14:paraId="678D8B65" w14:textId="54C45B0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Pr>
          <w:noProof/>
        </w:rPr>
        <w:t>MMR_NREG_IND</w:t>
      </w:r>
      <w:r>
        <w:rPr>
          <w:noProof/>
        </w:rPr>
        <w:tab/>
      </w:r>
      <w:r>
        <w:rPr>
          <w:noProof/>
        </w:rPr>
        <w:fldChar w:fldCharType="begin" w:fldLock="1"/>
      </w:r>
      <w:r>
        <w:rPr>
          <w:noProof/>
        </w:rPr>
        <w:instrText xml:space="preserve"> PAGEREF _Toc171523584 \h </w:instrText>
      </w:r>
      <w:r>
        <w:rPr>
          <w:noProof/>
        </w:rPr>
      </w:r>
      <w:r>
        <w:rPr>
          <w:noProof/>
        </w:rPr>
        <w:fldChar w:fldCharType="separate"/>
      </w:r>
      <w:r>
        <w:rPr>
          <w:noProof/>
        </w:rPr>
        <w:t>38</w:t>
      </w:r>
      <w:r>
        <w:rPr>
          <w:noProof/>
        </w:rPr>
        <w:fldChar w:fldCharType="end"/>
      </w:r>
    </w:p>
    <w:p w14:paraId="3C298665" w14:textId="1E3869A5"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Registration Services for CTS-Services</w:t>
      </w:r>
      <w:r>
        <w:rPr>
          <w:noProof/>
        </w:rPr>
        <w:tab/>
      </w:r>
      <w:r>
        <w:rPr>
          <w:noProof/>
        </w:rPr>
        <w:fldChar w:fldCharType="begin" w:fldLock="1"/>
      </w:r>
      <w:r>
        <w:rPr>
          <w:noProof/>
        </w:rPr>
        <w:instrText xml:space="preserve"> PAGEREF _Toc171523585 \h </w:instrText>
      </w:r>
      <w:r>
        <w:rPr>
          <w:noProof/>
        </w:rPr>
      </w:r>
      <w:r>
        <w:rPr>
          <w:noProof/>
        </w:rPr>
        <w:fldChar w:fldCharType="separate"/>
      </w:r>
      <w:r>
        <w:rPr>
          <w:noProof/>
        </w:rPr>
        <w:t>38</w:t>
      </w:r>
      <w:r>
        <w:rPr>
          <w:noProof/>
        </w:rPr>
        <w:fldChar w:fldCharType="end"/>
      </w:r>
    </w:p>
    <w:p w14:paraId="2015AF54" w14:textId="043A305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MMR_CTS _ATTACH_REQ</w:t>
      </w:r>
      <w:r>
        <w:rPr>
          <w:noProof/>
        </w:rPr>
        <w:tab/>
      </w:r>
      <w:r>
        <w:rPr>
          <w:noProof/>
        </w:rPr>
        <w:fldChar w:fldCharType="begin" w:fldLock="1"/>
      </w:r>
      <w:r>
        <w:rPr>
          <w:noProof/>
        </w:rPr>
        <w:instrText xml:space="preserve"> PAGEREF _Toc171523586 \h </w:instrText>
      </w:r>
      <w:r>
        <w:rPr>
          <w:noProof/>
        </w:rPr>
      </w:r>
      <w:r>
        <w:rPr>
          <w:noProof/>
        </w:rPr>
        <w:fldChar w:fldCharType="separate"/>
      </w:r>
      <w:r>
        <w:rPr>
          <w:noProof/>
        </w:rPr>
        <w:t>38</w:t>
      </w:r>
      <w:r>
        <w:rPr>
          <w:noProof/>
        </w:rPr>
        <w:fldChar w:fldCharType="end"/>
      </w:r>
    </w:p>
    <w:p w14:paraId="7AF3ECCC" w14:textId="36C3A6C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MMR_CTS _ATTACH_CNF</w:t>
      </w:r>
      <w:r>
        <w:rPr>
          <w:noProof/>
        </w:rPr>
        <w:tab/>
      </w:r>
      <w:r>
        <w:rPr>
          <w:noProof/>
        </w:rPr>
        <w:fldChar w:fldCharType="begin" w:fldLock="1"/>
      </w:r>
      <w:r>
        <w:rPr>
          <w:noProof/>
        </w:rPr>
        <w:instrText xml:space="preserve"> PAGEREF _Toc171523587 \h </w:instrText>
      </w:r>
      <w:r>
        <w:rPr>
          <w:noProof/>
        </w:rPr>
      </w:r>
      <w:r>
        <w:rPr>
          <w:noProof/>
        </w:rPr>
        <w:fldChar w:fldCharType="separate"/>
      </w:r>
      <w:r>
        <w:rPr>
          <w:noProof/>
        </w:rPr>
        <w:t>38</w:t>
      </w:r>
      <w:r>
        <w:rPr>
          <w:noProof/>
        </w:rPr>
        <w:fldChar w:fldCharType="end"/>
      </w:r>
    </w:p>
    <w:p w14:paraId="7AD052A7" w14:textId="48F77F2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MMR_CTS _ATTACH_REJ</w:t>
      </w:r>
      <w:r>
        <w:rPr>
          <w:noProof/>
        </w:rPr>
        <w:tab/>
      </w:r>
      <w:r>
        <w:rPr>
          <w:noProof/>
        </w:rPr>
        <w:fldChar w:fldCharType="begin" w:fldLock="1"/>
      </w:r>
      <w:r>
        <w:rPr>
          <w:noProof/>
        </w:rPr>
        <w:instrText xml:space="preserve"> PAGEREF _Toc171523588 \h </w:instrText>
      </w:r>
      <w:r>
        <w:rPr>
          <w:noProof/>
        </w:rPr>
      </w:r>
      <w:r>
        <w:rPr>
          <w:noProof/>
        </w:rPr>
        <w:fldChar w:fldCharType="separate"/>
      </w:r>
      <w:r>
        <w:rPr>
          <w:noProof/>
        </w:rPr>
        <w:t>38</w:t>
      </w:r>
      <w:r>
        <w:rPr>
          <w:noProof/>
        </w:rPr>
        <w:fldChar w:fldCharType="end"/>
      </w:r>
    </w:p>
    <w:p w14:paraId="24FFDD4F" w14:textId="7F99817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MMR_CTS _DETACH_IND</w:t>
      </w:r>
      <w:r>
        <w:rPr>
          <w:noProof/>
        </w:rPr>
        <w:tab/>
      </w:r>
      <w:r>
        <w:rPr>
          <w:noProof/>
        </w:rPr>
        <w:fldChar w:fldCharType="begin" w:fldLock="1"/>
      </w:r>
      <w:r>
        <w:rPr>
          <w:noProof/>
        </w:rPr>
        <w:instrText xml:space="preserve"> PAGEREF _Toc171523589 \h </w:instrText>
      </w:r>
      <w:r>
        <w:rPr>
          <w:noProof/>
        </w:rPr>
      </w:r>
      <w:r>
        <w:rPr>
          <w:noProof/>
        </w:rPr>
        <w:fldChar w:fldCharType="separate"/>
      </w:r>
      <w:r>
        <w:rPr>
          <w:noProof/>
        </w:rPr>
        <w:t>38</w:t>
      </w:r>
      <w:r>
        <w:rPr>
          <w:noProof/>
        </w:rPr>
        <w:fldChar w:fldCharType="end"/>
      </w:r>
    </w:p>
    <w:p w14:paraId="06D9F74B" w14:textId="4408F89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MMR_CTS _ENROLL_REQ</w:t>
      </w:r>
      <w:r>
        <w:rPr>
          <w:noProof/>
        </w:rPr>
        <w:tab/>
      </w:r>
      <w:r>
        <w:rPr>
          <w:noProof/>
        </w:rPr>
        <w:fldChar w:fldCharType="begin" w:fldLock="1"/>
      </w:r>
      <w:r>
        <w:rPr>
          <w:noProof/>
        </w:rPr>
        <w:instrText xml:space="preserve"> PAGEREF _Toc171523590 \h </w:instrText>
      </w:r>
      <w:r>
        <w:rPr>
          <w:noProof/>
        </w:rPr>
      </w:r>
      <w:r>
        <w:rPr>
          <w:noProof/>
        </w:rPr>
        <w:fldChar w:fldCharType="separate"/>
      </w:r>
      <w:r>
        <w:rPr>
          <w:noProof/>
        </w:rPr>
        <w:t>38</w:t>
      </w:r>
      <w:r>
        <w:rPr>
          <w:noProof/>
        </w:rPr>
        <w:fldChar w:fldCharType="end"/>
      </w:r>
    </w:p>
    <w:p w14:paraId="72F0B8AF" w14:textId="4BDDBDE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MMR_CTS _ENROLL_CNF</w:t>
      </w:r>
      <w:r>
        <w:rPr>
          <w:noProof/>
        </w:rPr>
        <w:tab/>
      </w:r>
      <w:r>
        <w:rPr>
          <w:noProof/>
        </w:rPr>
        <w:fldChar w:fldCharType="begin" w:fldLock="1"/>
      </w:r>
      <w:r>
        <w:rPr>
          <w:noProof/>
        </w:rPr>
        <w:instrText xml:space="preserve"> PAGEREF _Toc171523591 \h </w:instrText>
      </w:r>
      <w:r>
        <w:rPr>
          <w:noProof/>
        </w:rPr>
      </w:r>
      <w:r>
        <w:rPr>
          <w:noProof/>
        </w:rPr>
        <w:fldChar w:fldCharType="separate"/>
      </w:r>
      <w:r>
        <w:rPr>
          <w:noProof/>
        </w:rPr>
        <w:t>38</w:t>
      </w:r>
      <w:r>
        <w:rPr>
          <w:noProof/>
        </w:rPr>
        <w:fldChar w:fldCharType="end"/>
      </w:r>
    </w:p>
    <w:p w14:paraId="17E9F382" w14:textId="54CD788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MMR_CTS _ENROLL_REJ</w:t>
      </w:r>
      <w:r>
        <w:rPr>
          <w:noProof/>
        </w:rPr>
        <w:tab/>
      </w:r>
      <w:r>
        <w:rPr>
          <w:noProof/>
        </w:rPr>
        <w:fldChar w:fldCharType="begin" w:fldLock="1"/>
      </w:r>
      <w:r>
        <w:rPr>
          <w:noProof/>
        </w:rPr>
        <w:instrText xml:space="preserve"> PAGEREF _Toc171523592 \h </w:instrText>
      </w:r>
      <w:r>
        <w:rPr>
          <w:noProof/>
        </w:rPr>
      </w:r>
      <w:r>
        <w:rPr>
          <w:noProof/>
        </w:rPr>
        <w:fldChar w:fldCharType="separate"/>
      </w:r>
      <w:r>
        <w:rPr>
          <w:noProof/>
        </w:rPr>
        <w:t>38</w:t>
      </w:r>
      <w:r>
        <w:rPr>
          <w:noProof/>
        </w:rPr>
        <w:fldChar w:fldCharType="end"/>
      </w:r>
    </w:p>
    <w:p w14:paraId="052F854B" w14:textId="7402F11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6.1.3.8</w:t>
      </w:r>
      <w:r>
        <w:rPr>
          <w:rFonts w:asciiTheme="minorHAnsi" w:eastAsiaTheme="minorEastAsia" w:hAnsiTheme="minorHAnsi" w:cstheme="minorBidi"/>
          <w:noProof/>
          <w:kern w:val="2"/>
          <w:sz w:val="22"/>
          <w:szCs w:val="22"/>
          <w:lang w:eastAsia="en-GB"/>
          <w14:ligatures w14:val="standardContextual"/>
        </w:rPr>
        <w:tab/>
      </w:r>
      <w:r>
        <w:rPr>
          <w:noProof/>
        </w:rPr>
        <w:t>MMR_CTS _DE_ENROLL_IND</w:t>
      </w:r>
      <w:r>
        <w:rPr>
          <w:noProof/>
        </w:rPr>
        <w:tab/>
      </w:r>
      <w:r>
        <w:rPr>
          <w:noProof/>
        </w:rPr>
        <w:fldChar w:fldCharType="begin" w:fldLock="1"/>
      </w:r>
      <w:r>
        <w:rPr>
          <w:noProof/>
        </w:rPr>
        <w:instrText xml:space="preserve"> PAGEREF _Toc171523593 \h </w:instrText>
      </w:r>
      <w:r>
        <w:rPr>
          <w:noProof/>
        </w:rPr>
      </w:r>
      <w:r>
        <w:rPr>
          <w:noProof/>
        </w:rPr>
        <w:fldChar w:fldCharType="separate"/>
      </w:r>
      <w:r>
        <w:rPr>
          <w:noProof/>
        </w:rPr>
        <w:t>39</w:t>
      </w:r>
      <w:r>
        <w:rPr>
          <w:noProof/>
        </w:rPr>
        <w:fldChar w:fldCharType="end"/>
      </w:r>
    </w:p>
    <w:p w14:paraId="0B19312B" w14:textId="31CCF9C4"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_Toc171523594 \h </w:instrText>
      </w:r>
      <w:r>
        <w:rPr>
          <w:noProof/>
        </w:rPr>
      </w:r>
      <w:r>
        <w:rPr>
          <w:noProof/>
        </w:rPr>
        <w:fldChar w:fldCharType="separate"/>
      </w:r>
      <w:r>
        <w:rPr>
          <w:noProof/>
        </w:rPr>
        <w:t>39</w:t>
      </w:r>
      <w:r>
        <w:rPr>
          <w:noProof/>
        </w:rPr>
        <w:fldChar w:fldCharType="end"/>
      </w:r>
    </w:p>
    <w:p w14:paraId="607FE475" w14:textId="577B2AF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_Toc171523595 \h </w:instrText>
      </w:r>
      <w:r>
        <w:rPr>
          <w:noProof/>
        </w:rPr>
      </w:r>
      <w:r>
        <w:rPr>
          <w:noProof/>
        </w:rPr>
        <w:fldChar w:fldCharType="separate"/>
      </w:r>
      <w:r>
        <w:rPr>
          <w:noProof/>
        </w:rPr>
        <w:t>39</w:t>
      </w:r>
      <w:r>
        <w:rPr>
          <w:noProof/>
        </w:rPr>
        <w:fldChar w:fldCharType="end"/>
      </w:r>
    </w:p>
    <w:p w14:paraId="256C524B" w14:textId="0AE1C7C0"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_Toc171523596 \h </w:instrText>
      </w:r>
      <w:r>
        <w:rPr>
          <w:noProof/>
        </w:rPr>
      </w:r>
      <w:r>
        <w:rPr>
          <w:noProof/>
        </w:rPr>
        <w:fldChar w:fldCharType="separate"/>
      </w:r>
      <w:r>
        <w:rPr>
          <w:noProof/>
        </w:rPr>
        <w:t>42</w:t>
      </w:r>
      <w:r>
        <w:rPr>
          <w:noProof/>
        </w:rPr>
        <w:fldChar w:fldCharType="end"/>
      </w:r>
    </w:p>
    <w:p w14:paraId="479DCF67" w14:textId="34826F4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_Toc171523597 \h </w:instrText>
      </w:r>
      <w:r>
        <w:rPr>
          <w:noProof/>
        </w:rPr>
      </w:r>
      <w:r>
        <w:rPr>
          <w:noProof/>
        </w:rPr>
        <w:fldChar w:fldCharType="separate"/>
      </w:r>
      <w:r>
        <w:rPr>
          <w:noProof/>
        </w:rPr>
        <w:t>42</w:t>
      </w:r>
      <w:r>
        <w:rPr>
          <w:noProof/>
        </w:rPr>
        <w:fldChar w:fldCharType="end"/>
      </w:r>
    </w:p>
    <w:p w14:paraId="0C2A7930" w14:textId="77A44B9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_Toc171523598 \h </w:instrText>
      </w:r>
      <w:r>
        <w:rPr>
          <w:noProof/>
        </w:rPr>
      </w:r>
      <w:r>
        <w:rPr>
          <w:noProof/>
        </w:rPr>
        <w:fldChar w:fldCharType="separate"/>
      </w:r>
      <w:r>
        <w:rPr>
          <w:noProof/>
        </w:rPr>
        <w:t>42</w:t>
      </w:r>
      <w:r>
        <w:rPr>
          <w:noProof/>
        </w:rPr>
        <w:fldChar w:fldCharType="end"/>
      </w:r>
    </w:p>
    <w:p w14:paraId="5477E6F3" w14:textId="2AAF695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MNCC_SETUP_RES</w:t>
      </w:r>
      <w:r>
        <w:rPr>
          <w:noProof/>
        </w:rPr>
        <w:tab/>
      </w:r>
      <w:r>
        <w:rPr>
          <w:noProof/>
        </w:rPr>
        <w:fldChar w:fldCharType="begin" w:fldLock="1"/>
      </w:r>
      <w:r>
        <w:rPr>
          <w:noProof/>
        </w:rPr>
        <w:instrText xml:space="preserve"> PAGEREF _Toc171523599 \h </w:instrText>
      </w:r>
      <w:r>
        <w:rPr>
          <w:noProof/>
        </w:rPr>
      </w:r>
      <w:r>
        <w:rPr>
          <w:noProof/>
        </w:rPr>
        <w:fldChar w:fldCharType="separate"/>
      </w:r>
      <w:r>
        <w:rPr>
          <w:noProof/>
        </w:rPr>
        <w:t>42</w:t>
      </w:r>
      <w:r>
        <w:rPr>
          <w:noProof/>
        </w:rPr>
        <w:fldChar w:fldCharType="end"/>
      </w:r>
    </w:p>
    <w:p w14:paraId="16E3E12E" w14:textId="320E711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_Toc171523600 \h </w:instrText>
      </w:r>
      <w:r>
        <w:rPr>
          <w:noProof/>
        </w:rPr>
      </w:r>
      <w:r>
        <w:rPr>
          <w:noProof/>
        </w:rPr>
        <w:fldChar w:fldCharType="separate"/>
      </w:r>
      <w:r>
        <w:rPr>
          <w:noProof/>
        </w:rPr>
        <w:t>42</w:t>
      </w:r>
      <w:r>
        <w:rPr>
          <w:noProof/>
        </w:rPr>
        <w:fldChar w:fldCharType="end"/>
      </w:r>
    </w:p>
    <w:p w14:paraId="3F426093" w14:textId="134055D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_Toc171523601 \h </w:instrText>
      </w:r>
      <w:r>
        <w:rPr>
          <w:noProof/>
        </w:rPr>
      </w:r>
      <w:r>
        <w:rPr>
          <w:noProof/>
        </w:rPr>
        <w:fldChar w:fldCharType="separate"/>
      </w:r>
      <w:r>
        <w:rPr>
          <w:noProof/>
        </w:rPr>
        <w:t>42</w:t>
      </w:r>
      <w:r>
        <w:rPr>
          <w:noProof/>
        </w:rPr>
        <w:fldChar w:fldCharType="end"/>
      </w:r>
    </w:p>
    <w:p w14:paraId="707FD073" w14:textId="24CA429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_Toc171523602 \h </w:instrText>
      </w:r>
      <w:r>
        <w:rPr>
          <w:noProof/>
        </w:rPr>
      </w:r>
      <w:r>
        <w:rPr>
          <w:noProof/>
        </w:rPr>
        <w:fldChar w:fldCharType="separate"/>
      </w:r>
      <w:r>
        <w:rPr>
          <w:noProof/>
        </w:rPr>
        <w:t>43</w:t>
      </w:r>
      <w:r>
        <w:rPr>
          <w:noProof/>
        </w:rPr>
        <w:fldChar w:fldCharType="end"/>
      </w:r>
    </w:p>
    <w:p w14:paraId="726CBEF0" w14:textId="01476C7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_Toc171523603 \h </w:instrText>
      </w:r>
      <w:r>
        <w:rPr>
          <w:noProof/>
        </w:rPr>
      </w:r>
      <w:r>
        <w:rPr>
          <w:noProof/>
        </w:rPr>
        <w:fldChar w:fldCharType="separate"/>
      </w:r>
      <w:r>
        <w:rPr>
          <w:noProof/>
        </w:rPr>
        <w:t>43</w:t>
      </w:r>
      <w:r>
        <w:rPr>
          <w:noProof/>
        </w:rPr>
        <w:fldChar w:fldCharType="end"/>
      </w:r>
    </w:p>
    <w:p w14:paraId="50E6046F" w14:textId="48F1BA4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_Toc171523604 \h </w:instrText>
      </w:r>
      <w:r>
        <w:rPr>
          <w:noProof/>
        </w:rPr>
      </w:r>
      <w:r>
        <w:rPr>
          <w:noProof/>
        </w:rPr>
        <w:fldChar w:fldCharType="separate"/>
      </w:r>
      <w:r>
        <w:rPr>
          <w:noProof/>
        </w:rPr>
        <w:t>43</w:t>
      </w:r>
      <w:r>
        <w:rPr>
          <w:noProof/>
        </w:rPr>
        <w:fldChar w:fldCharType="end"/>
      </w:r>
    </w:p>
    <w:p w14:paraId="2344EAEC" w14:textId="2C57526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6.2.2.9</w:t>
      </w:r>
      <w:r>
        <w:rPr>
          <w:rFonts w:asciiTheme="minorHAnsi" w:eastAsiaTheme="minorEastAsia" w:hAnsiTheme="minorHAnsi" w:cstheme="minorBidi"/>
          <w:noProof/>
          <w:kern w:val="2"/>
          <w:sz w:val="22"/>
          <w:szCs w:val="22"/>
          <w:lang w:eastAsia="en-GB"/>
          <w14:ligatures w14:val="standardContextual"/>
        </w:rPr>
        <w:tab/>
      </w:r>
      <w:r>
        <w:rPr>
          <w:noProof/>
        </w:rPr>
        <w:t>MNCC_CALL_CONF_REQ</w:t>
      </w:r>
      <w:r>
        <w:rPr>
          <w:noProof/>
        </w:rPr>
        <w:tab/>
      </w:r>
      <w:r>
        <w:rPr>
          <w:noProof/>
        </w:rPr>
        <w:fldChar w:fldCharType="begin" w:fldLock="1"/>
      </w:r>
      <w:r>
        <w:rPr>
          <w:noProof/>
        </w:rPr>
        <w:instrText xml:space="preserve"> PAGEREF _Toc171523605 \h </w:instrText>
      </w:r>
      <w:r>
        <w:rPr>
          <w:noProof/>
        </w:rPr>
      </w:r>
      <w:r>
        <w:rPr>
          <w:noProof/>
        </w:rPr>
        <w:fldChar w:fldCharType="separate"/>
      </w:r>
      <w:r>
        <w:rPr>
          <w:noProof/>
        </w:rPr>
        <w:t>43</w:t>
      </w:r>
      <w:r>
        <w:rPr>
          <w:noProof/>
        </w:rPr>
        <w:fldChar w:fldCharType="end"/>
      </w:r>
    </w:p>
    <w:p w14:paraId="25F515FC" w14:textId="15B2750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6.2.2.10</w:t>
      </w:r>
      <w:r>
        <w:rPr>
          <w:rFonts w:asciiTheme="minorHAnsi" w:eastAsiaTheme="minorEastAsia" w:hAnsiTheme="minorHAnsi" w:cstheme="minorBidi"/>
          <w:noProof/>
          <w:kern w:val="2"/>
          <w:sz w:val="22"/>
          <w:szCs w:val="22"/>
          <w:lang w:eastAsia="en-GB"/>
          <w14:ligatures w14:val="standardContextual"/>
        </w:rPr>
        <w:tab/>
      </w:r>
      <w:r>
        <w:rPr>
          <w:noProof/>
        </w:rPr>
        <w:t>MNCC_CALL_PROC_IND</w:t>
      </w:r>
      <w:r>
        <w:rPr>
          <w:noProof/>
        </w:rPr>
        <w:tab/>
      </w:r>
      <w:r>
        <w:rPr>
          <w:noProof/>
        </w:rPr>
        <w:fldChar w:fldCharType="begin" w:fldLock="1"/>
      </w:r>
      <w:r>
        <w:rPr>
          <w:noProof/>
        </w:rPr>
        <w:instrText xml:space="preserve"> PAGEREF _Toc171523606 \h </w:instrText>
      </w:r>
      <w:r>
        <w:rPr>
          <w:noProof/>
        </w:rPr>
      </w:r>
      <w:r>
        <w:rPr>
          <w:noProof/>
        </w:rPr>
        <w:fldChar w:fldCharType="separate"/>
      </w:r>
      <w:r>
        <w:rPr>
          <w:noProof/>
        </w:rPr>
        <w:t>43</w:t>
      </w:r>
      <w:r>
        <w:rPr>
          <w:noProof/>
        </w:rPr>
        <w:fldChar w:fldCharType="end"/>
      </w:r>
    </w:p>
    <w:p w14:paraId="46592B81" w14:textId="35CB198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6.2.2.11</w:t>
      </w:r>
      <w:r>
        <w:rPr>
          <w:rFonts w:asciiTheme="minorHAnsi" w:eastAsiaTheme="minorEastAsia" w:hAnsiTheme="minorHAnsi" w:cstheme="minorBidi"/>
          <w:noProof/>
          <w:kern w:val="2"/>
          <w:sz w:val="22"/>
          <w:szCs w:val="22"/>
          <w:lang w:eastAsia="en-GB"/>
          <w14:ligatures w14:val="standardContextual"/>
        </w:rPr>
        <w:tab/>
      </w:r>
      <w:r>
        <w:rPr>
          <w:noProof/>
        </w:rPr>
        <w:t>MNCC_PROGRESS_IND</w:t>
      </w:r>
      <w:r>
        <w:rPr>
          <w:noProof/>
        </w:rPr>
        <w:tab/>
      </w:r>
      <w:r>
        <w:rPr>
          <w:noProof/>
        </w:rPr>
        <w:fldChar w:fldCharType="begin" w:fldLock="1"/>
      </w:r>
      <w:r>
        <w:rPr>
          <w:noProof/>
        </w:rPr>
        <w:instrText xml:space="preserve"> PAGEREF _Toc171523607 \h </w:instrText>
      </w:r>
      <w:r>
        <w:rPr>
          <w:noProof/>
        </w:rPr>
      </w:r>
      <w:r>
        <w:rPr>
          <w:noProof/>
        </w:rPr>
        <w:fldChar w:fldCharType="separate"/>
      </w:r>
      <w:r>
        <w:rPr>
          <w:noProof/>
        </w:rPr>
        <w:t>43</w:t>
      </w:r>
      <w:r>
        <w:rPr>
          <w:noProof/>
        </w:rPr>
        <w:fldChar w:fldCharType="end"/>
      </w:r>
    </w:p>
    <w:p w14:paraId="65E6CE3A" w14:textId="5ED57F8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_Toc171523608 \h </w:instrText>
      </w:r>
      <w:r>
        <w:rPr>
          <w:noProof/>
        </w:rPr>
      </w:r>
      <w:r>
        <w:rPr>
          <w:noProof/>
        </w:rPr>
        <w:fldChar w:fldCharType="separate"/>
      </w:r>
      <w:r>
        <w:rPr>
          <w:noProof/>
        </w:rPr>
        <w:t>43</w:t>
      </w:r>
      <w:r>
        <w:rPr>
          <w:noProof/>
        </w:rPr>
        <w:fldChar w:fldCharType="end"/>
      </w:r>
    </w:p>
    <w:p w14:paraId="62826328" w14:textId="5008921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_Toc171523609 \h </w:instrText>
      </w:r>
      <w:r>
        <w:rPr>
          <w:noProof/>
        </w:rPr>
      </w:r>
      <w:r>
        <w:rPr>
          <w:noProof/>
        </w:rPr>
        <w:fldChar w:fldCharType="separate"/>
      </w:r>
      <w:r>
        <w:rPr>
          <w:noProof/>
        </w:rPr>
        <w:t>43</w:t>
      </w:r>
      <w:r>
        <w:rPr>
          <w:noProof/>
        </w:rPr>
        <w:fldChar w:fldCharType="end"/>
      </w:r>
    </w:p>
    <w:p w14:paraId="3F22D870" w14:textId="3320F4C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_Toc171523610 \h </w:instrText>
      </w:r>
      <w:r>
        <w:rPr>
          <w:noProof/>
        </w:rPr>
      </w:r>
      <w:r>
        <w:rPr>
          <w:noProof/>
        </w:rPr>
        <w:fldChar w:fldCharType="separate"/>
      </w:r>
      <w:r>
        <w:rPr>
          <w:noProof/>
        </w:rPr>
        <w:t>43</w:t>
      </w:r>
      <w:r>
        <w:rPr>
          <w:noProof/>
        </w:rPr>
        <w:fldChar w:fldCharType="end"/>
      </w:r>
    </w:p>
    <w:p w14:paraId="36D61189" w14:textId="6D44BD9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_Toc171523611 \h </w:instrText>
      </w:r>
      <w:r>
        <w:rPr>
          <w:noProof/>
        </w:rPr>
      </w:r>
      <w:r>
        <w:rPr>
          <w:noProof/>
        </w:rPr>
        <w:fldChar w:fldCharType="separate"/>
      </w:r>
      <w:r>
        <w:rPr>
          <w:noProof/>
        </w:rPr>
        <w:t>43</w:t>
      </w:r>
      <w:r>
        <w:rPr>
          <w:noProof/>
        </w:rPr>
        <w:fldChar w:fldCharType="end"/>
      </w:r>
    </w:p>
    <w:p w14:paraId="4D6B8E3C" w14:textId="38CB155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_Toc171523612 \h </w:instrText>
      </w:r>
      <w:r>
        <w:rPr>
          <w:noProof/>
        </w:rPr>
      </w:r>
      <w:r>
        <w:rPr>
          <w:noProof/>
        </w:rPr>
        <w:fldChar w:fldCharType="separate"/>
      </w:r>
      <w:r>
        <w:rPr>
          <w:noProof/>
        </w:rPr>
        <w:t>43</w:t>
      </w:r>
      <w:r>
        <w:rPr>
          <w:noProof/>
        </w:rPr>
        <w:fldChar w:fldCharType="end"/>
      </w:r>
    </w:p>
    <w:p w14:paraId="323C68FE" w14:textId="2266879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_Toc171523613 \h </w:instrText>
      </w:r>
      <w:r>
        <w:rPr>
          <w:noProof/>
        </w:rPr>
      </w:r>
      <w:r>
        <w:rPr>
          <w:noProof/>
        </w:rPr>
        <w:fldChar w:fldCharType="separate"/>
      </w:r>
      <w:r>
        <w:rPr>
          <w:noProof/>
        </w:rPr>
        <w:t>43</w:t>
      </w:r>
      <w:r>
        <w:rPr>
          <w:noProof/>
        </w:rPr>
        <w:fldChar w:fldCharType="end"/>
      </w:r>
    </w:p>
    <w:p w14:paraId="52949FE7" w14:textId="546DEB0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_Toc171523614 \h </w:instrText>
      </w:r>
      <w:r>
        <w:rPr>
          <w:noProof/>
        </w:rPr>
      </w:r>
      <w:r>
        <w:rPr>
          <w:noProof/>
        </w:rPr>
        <w:fldChar w:fldCharType="separate"/>
      </w:r>
      <w:r>
        <w:rPr>
          <w:noProof/>
        </w:rPr>
        <w:t>44</w:t>
      </w:r>
      <w:r>
        <w:rPr>
          <w:noProof/>
        </w:rPr>
        <w:fldChar w:fldCharType="end"/>
      </w:r>
    </w:p>
    <w:p w14:paraId="2AC753A3" w14:textId="4D91C5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_Toc171523615 \h </w:instrText>
      </w:r>
      <w:r>
        <w:rPr>
          <w:noProof/>
        </w:rPr>
      </w:r>
      <w:r>
        <w:rPr>
          <w:noProof/>
        </w:rPr>
        <w:fldChar w:fldCharType="separate"/>
      </w:r>
      <w:r>
        <w:rPr>
          <w:noProof/>
        </w:rPr>
        <w:t>44</w:t>
      </w:r>
      <w:r>
        <w:rPr>
          <w:noProof/>
        </w:rPr>
        <w:fldChar w:fldCharType="end"/>
      </w:r>
    </w:p>
    <w:p w14:paraId="3BE04B36" w14:textId="64F506C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_Toc171523616 \h </w:instrText>
      </w:r>
      <w:r>
        <w:rPr>
          <w:noProof/>
        </w:rPr>
      </w:r>
      <w:r>
        <w:rPr>
          <w:noProof/>
        </w:rPr>
        <w:fldChar w:fldCharType="separate"/>
      </w:r>
      <w:r>
        <w:rPr>
          <w:noProof/>
        </w:rPr>
        <w:t>44</w:t>
      </w:r>
      <w:r>
        <w:rPr>
          <w:noProof/>
        </w:rPr>
        <w:fldChar w:fldCharType="end"/>
      </w:r>
    </w:p>
    <w:p w14:paraId="26B23CE5" w14:textId="0DBEE16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_Toc171523617 \h </w:instrText>
      </w:r>
      <w:r>
        <w:rPr>
          <w:noProof/>
        </w:rPr>
      </w:r>
      <w:r>
        <w:rPr>
          <w:noProof/>
        </w:rPr>
        <w:fldChar w:fldCharType="separate"/>
      </w:r>
      <w:r>
        <w:rPr>
          <w:noProof/>
        </w:rPr>
        <w:t>44</w:t>
      </w:r>
      <w:r>
        <w:rPr>
          <w:noProof/>
        </w:rPr>
        <w:fldChar w:fldCharType="end"/>
      </w:r>
    </w:p>
    <w:p w14:paraId="1ED6F4B6" w14:textId="6D12F81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_Toc171523618 \h </w:instrText>
      </w:r>
      <w:r>
        <w:rPr>
          <w:noProof/>
        </w:rPr>
      </w:r>
      <w:r>
        <w:rPr>
          <w:noProof/>
        </w:rPr>
        <w:fldChar w:fldCharType="separate"/>
      </w:r>
      <w:r>
        <w:rPr>
          <w:noProof/>
        </w:rPr>
        <w:t>44</w:t>
      </w:r>
      <w:r>
        <w:rPr>
          <w:noProof/>
        </w:rPr>
        <w:fldChar w:fldCharType="end"/>
      </w:r>
    </w:p>
    <w:p w14:paraId="3776A397" w14:textId="292831A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6.2.2.23</w:t>
      </w:r>
      <w:r>
        <w:rPr>
          <w:rFonts w:asciiTheme="minorHAnsi" w:eastAsiaTheme="minorEastAsia" w:hAnsiTheme="minorHAnsi" w:cstheme="minorBidi"/>
          <w:noProof/>
          <w:kern w:val="2"/>
          <w:sz w:val="22"/>
          <w:szCs w:val="22"/>
          <w:lang w:eastAsia="en-GB"/>
          <w14:ligatures w14:val="standardContextual"/>
        </w:rPr>
        <w:tab/>
      </w:r>
      <w:r>
        <w:rPr>
          <w:noProof/>
        </w:rPr>
        <w:t>MNCC_START_DTMF_REQ</w:t>
      </w:r>
      <w:r>
        <w:rPr>
          <w:noProof/>
        </w:rPr>
        <w:tab/>
      </w:r>
      <w:r>
        <w:rPr>
          <w:noProof/>
        </w:rPr>
        <w:fldChar w:fldCharType="begin" w:fldLock="1"/>
      </w:r>
      <w:r>
        <w:rPr>
          <w:noProof/>
        </w:rPr>
        <w:instrText xml:space="preserve"> PAGEREF _Toc171523619 \h </w:instrText>
      </w:r>
      <w:r>
        <w:rPr>
          <w:noProof/>
        </w:rPr>
      </w:r>
      <w:r>
        <w:rPr>
          <w:noProof/>
        </w:rPr>
        <w:fldChar w:fldCharType="separate"/>
      </w:r>
      <w:r>
        <w:rPr>
          <w:noProof/>
        </w:rPr>
        <w:t>44</w:t>
      </w:r>
      <w:r>
        <w:rPr>
          <w:noProof/>
        </w:rPr>
        <w:fldChar w:fldCharType="end"/>
      </w:r>
    </w:p>
    <w:p w14:paraId="5D6E978B" w14:textId="5B891BB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6.2.2.24</w:t>
      </w:r>
      <w:r>
        <w:rPr>
          <w:rFonts w:asciiTheme="minorHAnsi" w:eastAsiaTheme="minorEastAsia" w:hAnsiTheme="minorHAnsi" w:cstheme="minorBidi"/>
          <w:noProof/>
          <w:kern w:val="2"/>
          <w:sz w:val="22"/>
          <w:szCs w:val="22"/>
          <w:lang w:eastAsia="en-GB"/>
          <w14:ligatures w14:val="standardContextual"/>
        </w:rPr>
        <w:tab/>
      </w:r>
      <w:r>
        <w:rPr>
          <w:noProof/>
        </w:rPr>
        <w:t>MNCC_START_DTMF_CNF</w:t>
      </w:r>
      <w:r>
        <w:rPr>
          <w:noProof/>
        </w:rPr>
        <w:tab/>
      </w:r>
      <w:r>
        <w:rPr>
          <w:noProof/>
        </w:rPr>
        <w:fldChar w:fldCharType="begin" w:fldLock="1"/>
      </w:r>
      <w:r>
        <w:rPr>
          <w:noProof/>
        </w:rPr>
        <w:instrText xml:space="preserve"> PAGEREF _Toc171523620 \h </w:instrText>
      </w:r>
      <w:r>
        <w:rPr>
          <w:noProof/>
        </w:rPr>
      </w:r>
      <w:r>
        <w:rPr>
          <w:noProof/>
        </w:rPr>
        <w:fldChar w:fldCharType="separate"/>
      </w:r>
      <w:r>
        <w:rPr>
          <w:noProof/>
        </w:rPr>
        <w:t>44</w:t>
      </w:r>
      <w:r>
        <w:rPr>
          <w:noProof/>
        </w:rPr>
        <w:fldChar w:fldCharType="end"/>
      </w:r>
    </w:p>
    <w:p w14:paraId="76B89878" w14:textId="717BCFA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6.2.2.25</w:t>
      </w:r>
      <w:r>
        <w:rPr>
          <w:rFonts w:asciiTheme="minorHAnsi" w:eastAsiaTheme="minorEastAsia" w:hAnsiTheme="minorHAnsi" w:cstheme="minorBidi"/>
          <w:noProof/>
          <w:kern w:val="2"/>
          <w:sz w:val="22"/>
          <w:szCs w:val="22"/>
          <w:lang w:eastAsia="en-GB"/>
          <w14:ligatures w14:val="standardContextual"/>
        </w:rPr>
        <w:tab/>
      </w:r>
      <w:r>
        <w:rPr>
          <w:noProof/>
        </w:rPr>
        <w:t>MNCC_STOP_DTMF_REQ</w:t>
      </w:r>
      <w:r>
        <w:rPr>
          <w:noProof/>
        </w:rPr>
        <w:tab/>
      </w:r>
      <w:r>
        <w:rPr>
          <w:noProof/>
        </w:rPr>
        <w:fldChar w:fldCharType="begin" w:fldLock="1"/>
      </w:r>
      <w:r>
        <w:rPr>
          <w:noProof/>
        </w:rPr>
        <w:instrText xml:space="preserve"> PAGEREF _Toc171523621 \h </w:instrText>
      </w:r>
      <w:r>
        <w:rPr>
          <w:noProof/>
        </w:rPr>
      </w:r>
      <w:r>
        <w:rPr>
          <w:noProof/>
        </w:rPr>
        <w:fldChar w:fldCharType="separate"/>
      </w:r>
      <w:r>
        <w:rPr>
          <w:noProof/>
        </w:rPr>
        <w:t>44</w:t>
      </w:r>
      <w:r>
        <w:rPr>
          <w:noProof/>
        </w:rPr>
        <w:fldChar w:fldCharType="end"/>
      </w:r>
    </w:p>
    <w:p w14:paraId="22BE1FCB" w14:textId="08BA7AF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6.2.2.26</w:t>
      </w:r>
      <w:r>
        <w:rPr>
          <w:rFonts w:asciiTheme="minorHAnsi" w:eastAsiaTheme="minorEastAsia" w:hAnsiTheme="minorHAnsi" w:cstheme="minorBidi"/>
          <w:noProof/>
          <w:kern w:val="2"/>
          <w:sz w:val="22"/>
          <w:szCs w:val="22"/>
          <w:lang w:eastAsia="en-GB"/>
          <w14:ligatures w14:val="standardContextual"/>
        </w:rPr>
        <w:tab/>
      </w:r>
      <w:r>
        <w:rPr>
          <w:noProof/>
        </w:rPr>
        <w:t>MNCC_STOP_DTMF_CNF</w:t>
      </w:r>
      <w:r>
        <w:rPr>
          <w:noProof/>
        </w:rPr>
        <w:tab/>
      </w:r>
      <w:r>
        <w:rPr>
          <w:noProof/>
        </w:rPr>
        <w:fldChar w:fldCharType="begin" w:fldLock="1"/>
      </w:r>
      <w:r>
        <w:rPr>
          <w:noProof/>
        </w:rPr>
        <w:instrText xml:space="preserve"> PAGEREF _Toc171523622 \h </w:instrText>
      </w:r>
      <w:r>
        <w:rPr>
          <w:noProof/>
        </w:rPr>
      </w:r>
      <w:r>
        <w:rPr>
          <w:noProof/>
        </w:rPr>
        <w:fldChar w:fldCharType="separate"/>
      </w:r>
      <w:r>
        <w:rPr>
          <w:noProof/>
        </w:rPr>
        <w:t>44</w:t>
      </w:r>
      <w:r>
        <w:rPr>
          <w:noProof/>
        </w:rPr>
        <w:fldChar w:fldCharType="end"/>
      </w:r>
    </w:p>
    <w:p w14:paraId="72D66D4F" w14:textId="6C10F33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_Toc171523623 \h </w:instrText>
      </w:r>
      <w:r>
        <w:rPr>
          <w:noProof/>
        </w:rPr>
      </w:r>
      <w:r>
        <w:rPr>
          <w:noProof/>
        </w:rPr>
        <w:fldChar w:fldCharType="separate"/>
      </w:r>
      <w:r>
        <w:rPr>
          <w:noProof/>
        </w:rPr>
        <w:t>44</w:t>
      </w:r>
      <w:r>
        <w:rPr>
          <w:noProof/>
        </w:rPr>
        <w:fldChar w:fldCharType="end"/>
      </w:r>
    </w:p>
    <w:p w14:paraId="272C633E" w14:textId="3152517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_Toc171523624 \h </w:instrText>
      </w:r>
      <w:r>
        <w:rPr>
          <w:noProof/>
        </w:rPr>
      </w:r>
      <w:r>
        <w:rPr>
          <w:noProof/>
        </w:rPr>
        <w:fldChar w:fldCharType="separate"/>
      </w:r>
      <w:r>
        <w:rPr>
          <w:noProof/>
        </w:rPr>
        <w:t>44</w:t>
      </w:r>
      <w:r>
        <w:rPr>
          <w:noProof/>
        </w:rPr>
        <w:fldChar w:fldCharType="end"/>
      </w:r>
    </w:p>
    <w:p w14:paraId="6CE7F898" w14:textId="21D6538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_Toc171523625 \h </w:instrText>
      </w:r>
      <w:r>
        <w:rPr>
          <w:noProof/>
        </w:rPr>
      </w:r>
      <w:r>
        <w:rPr>
          <w:noProof/>
        </w:rPr>
        <w:fldChar w:fldCharType="separate"/>
      </w:r>
      <w:r>
        <w:rPr>
          <w:noProof/>
        </w:rPr>
        <w:t>44</w:t>
      </w:r>
      <w:r>
        <w:rPr>
          <w:noProof/>
        </w:rPr>
        <w:fldChar w:fldCharType="end"/>
      </w:r>
    </w:p>
    <w:p w14:paraId="1A38CC78" w14:textId="79AE633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_Toc171523626 \h </w:instrText>
      </w:r>
      <w:r>
        <w:rPr>
          <w:noProof/>
        </w:rPr>
      </w:r>
      <w:r>
        <w:rPr>
          <w:noProof/>
        </w:rPr>
        <w:fldChar w:fldCharType="separate"/>
      </w:r>
      <w:r>
        <w:rPr>
          <w:noProof/>
        </w:rPr>
        <w:t>45</w:t>
      </w:r>
      <w:r>
        <w:rPr>
          <w:noProof/>
        </w:rPr>
        <w:fldChar w:fldCharType="end"/>
      </w:r>
    </w:p>
    <w:p w14:paraId="1008C4C7" w14:textId="63A34C4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rPr>
        <w:t>MNCC_SYNC_IND</w:t>
      </w:r>
      <w:r>
        <w:rPr>
          <w:noProof/>
        </w:rPr>
        <w:tab/>
      </w:r>
      <w:r>
        <w:rPr>
          <w:noProof/>
        </w:rPr>
        <w:fldChar w:fldCharType="begin" w:fldLock="1"/>
      </w:r>
      <w:r>
        <w:rPr>
          <w:noProof/>
        </w:rPr>
        <w:instrText xml:space="preserve"> PAGEREF _Toc171523627 \h </w:instrText>
      </w:r>
      <w:r>
        <w:rPr>
          <w:noProof/>
        </w:rPr>
      </w:r>
      <w:r>
        <w:rPr>
          <w:noProof/>
        </w:rPr>
        <w:fldChar w:fldCharType="separate"/>
      </w:r>
      <w:r>
        <w:rPr>
          <w:noProof/>
        </w:rPr>
        <w:t>45</w:t>
      </w:r>
      <w:r>
        <w:rPr>
          <w:noProof/>
        </w:rPr>
        <w:fldChar w:fldCharType="end"/>
      </w:r>
    </w:p>
    <w:p w14:paraId="3B71CE13" w14:textId="189836D8"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_Toc171523628 \h </w:instrText>
      </w:r>
      <w:r>
        <w:rPr>
          <w:noProof/>
        </w:rPr>
      </w:r>
      <w:r>
        <w:rPr>
          <w:noProof/>
        </w:rPr>
        <w:fldChar w:fldCharType="separate"/>
      </w:r>
      <w:r>
        <w:rPr>
          <w:noProof/>
        </w:rPr>
        <w:t>45</w:t>
      </w:r>
      <w:r>
        <w:rPr>
          <w:noProof/>
        </w:rPr>
        <w:fldChar w:fldCharType="end"/>
      </w:r>
    </w:p>
    <w:p w14:paraId="17FB8932" w14:textId="47B645BF"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_Toc171523629 \h </w:instrText>
      </w:r>
      <w:r>
        <w:rPr>
          <w:noProof/>
        </w:rPr>
      </w:r>
      <w:r>
        <w:rPr>
          <w:noProof/>
        </w:rPr>
        <w:fldChar w:fldCharType="separate"/>
      </w:r>
      <w:r>
        <w:rPr>
          <w:noProof/>
        </w:rPr>
        <w:t>45</w:t>
      </w:r>
      <w:r>
        <w:rPr>
          <w:noProof/>
        </w:rPr>
        <w:fldChar w:fldCharType="end"/>
      </w:r>
    </w:p>
    <w:p w14:paraId="27CAF1EC" w14:textId="48D392A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_Toc171523630 \h </w:instrText>
      </w:r>
      <w:r>
        <w:rPr>
          <w:noProof/>
        </w:rPr>
      </w:r>
      <w:r>
        <w:rPr>
          <w:noProof/>
        </w:rPr>
        <w:fldChar w:fldCharType="separate"/>
      </w:r>
      <w:r>
        <w:rPr>
          <w:noProof/>
        </w:rPr>
        <w:t>45</w:t>
      </w:r>
      <w:r>
        <w:rPr>
          <w:noProof/>
        </w:rPr>
        <w:fldChar w:fldCharType="end"/>
      </w:r>
    </w:p>
    <w:p w14:paraId="2FAFAB66" w14:textId="4A99A91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_Toc171523631 \h </w:instrText>
      </w:r>
      <w:r>
        <w:rPr>
          <w:noProof/>
        </w:rPr>
      </w:r>
      <w:r>
        <w:rPr>
          <w:noProof/>
        </w:rPr>
        <w:fldChar w:fldCharType="separate"/>
      </w:r>
      <w:r>
        <w:rPr>
          <w:noProof/>
        </w:rPr>
        <w:t>46</w:t>
      </w:r>
      <w:r>
        <w:rPr>
          <w:noProof/>
        </w:rPr>
        <w:fldChar w:fldCharType="end"/>
      </w:r>
    </w:p>
    <w:p w14:paraId="014F3888" w14:textId="2E92C65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_Toc171523632 \h </w:instrText>
      </w:r>
      <w:r>
        <w:rPr>
          <w:noProof/>
        </w:rPr>
      </w:r>
      <w:r>
        <w:rPr>
          <w:noProof/>
        </w:rPr>
        <w:fldChar w:fldCharType="separate"/>
      </w:r>
      <w:r>
        <w:rPr>
          <w:noProof/>
        </w:rPr>
        <w:t>46</w:t>
      </w:r>
      <w:r>
        <w:rPr>
          <w:noProof/>
        </w:rPr>
        <w:fldChar w:fldCharType="end"/>
      </w:r>
    </w:p>
    <w:p w14:paraId="57387007" w14:textId="382B10E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_Toc171523633 \h </w:instrText>
      </w:r>
      <w:r>
        <w:rPr>
          <w:noProof/>
        </w:rPr>
      </w:r>
      <w:r>
        <w:rPr>
          <w:noProof/>
        </w:rPr>
        <w:fldChar w:fldCharType="separate"/>
      </w:r>
      <w:r>
        <w:rPr>
          <w:noProof/>
        </w:rPr>
        <w:t>46</w:t>
      </w:r>
      <w:r>
        <w:rPr>
          <w:noProof/>
        </w:rPr>
        <w:fldChar w:fldCharType="end"/>
      </w:r>
    </w:p>
    <w:p w14:paraId="2B2EA658" w14:textId="541B928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6.3.2.4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_Toc171523634 \h </w:instrText>
      </w:r>
      <w:r>
        <w:rPr>
          <w:noProof/>
        </w:rPr>
      </w:r>
      <w:r>
        <w:rPr>
          <w:noProof/>
        </w:rPr>
        <w:fldChar w:fldCharType="separate"/>
      </w:r>
      <w:r>
        <w:rPr>
          <w:noProof/>
        </w:rPr>
        <w:t>46</w:t>
      </w:r>
      <w:r>
        <w:rPr>
          <w:noProof/>
        </w:rPr>
        <w:fldChar w:fldCharType="end"/>
      </w:r>
    </w:p>
    <w:p w14:paraId="37B04F31" w14:textId="3D37E6C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6.3.2.5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_Toc171523635 \h </w:instrText>
      </w:r>
      <w:r>
        <w:rPr>
          <w:noProof/>
        </w:rPr>
      </w:r>
      <w:r>
        <w:rPr>
          <w:noProof/>
        </w:rPr>
        <w:fldChar w:fldCharType="separate"/>
      </w:r>
      <w:r>
        <w:rPr>
          <w:noProof/>
        </w:rPr>
        <w:t>46</w:t>
      </w:r>
      <w:r>
        <w:rPr>
          <w:noProof/>
        </w:rPr>
        <w:fldChar w:fldCharType="end"/>
      </w:r>
    </w:p>
    <w:p w14:paraId="01DAE0BF" w14:textId="043B290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6.3.2.6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_Toc171523636 \h </w:instrText>
      </w:r>
      <w:r>
        <w:rPr>
          <w:noProof/>
        </w:rPr>
      </w:r>
      <w:r>
        <w:rPr>
          <w:noProof/>
        </w:rPr>
        <w:fldChar w:fldCharType="separate"/>
      </w:r>
      <w:r>
        <w:rPr>
          <w:noProof/>
        </w:rPr>
        <w:t>46</w:t>
      </w:r>
      <w:r>
        <w:rPr>
          <w:noProof/>
        </w:rPr>
        <w:fldChar w:fldCharType="end"/>
      </w:r>
    </w:p>
    <w:p w14:paraId="44ECBFFA" w14:textId="038EA594"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_Toc171523637 \h </w:instrText>
      </w:r>
      <w:r>
        <w:rPr>
          <w:noProof/>
        </w:rPr>
      </w:r>
      <w:r>
        <w:rPr>
          <w:noProof/>
        </w:rPr>
        <w:fldChar w:fldCharType="separate"/>
      </w:r>
      <w:r>
        <w:rPr>
          <w:noProof/>
        </w:rPr>
        <w:t>46</w:t>
      </w:r>
      <w:r>
        <w:rPr>
          <w:noProof/>
        </w:rPr>
        <w:fldChar w:fldCharType="end"/>
      </w:r>
    </w:p>
    <w:p w14:paraId="498DA354" w14:textId="729FF95F"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GPRS-Services</w:t>
      </w:r>
      <w:r>
        <w:rPr>
          <w:noProof/>
        </w:rPr>
        <w:tab/>
      </w:r>
      <w:r>
        <w:rPr>
          <w:noProof/>
        </w:rPr>
        <w:fldChar w:fldCharType="begin" w:fldLock="1"/>
      </w:r>
      <w:r>
        <w:rPr>
          <w:noProof/>
        </w:rPr>
        <w:instrText xml:space="preserve"> PAGEREF _Toc171523638 \h </w:instrText>
      </w:r>
      <w:r>
        <w:rPr>
          <w:noProof/>
        </w:rPr>
      </w:r>
      <w:r>
        <w:rPr>
          <w:noProof/>
        </w:rPr>
        <w:fldChar w:fldCharType="separate"/>
      </w:r>
      <w:r>
        <w:rPr>
          <w:noProof/>
        </w:rPr>
        <w:t>46</w:t>
      </w:r>
      <w:r>
        <w:rPr>
          <w:noProof/>
        </w:rPr>
        <w:fldChar w:fldCharType="end"/>
      </w:r>
    </w:p>
    <w:p w14:paraId="59BF9F43" w14:textId="4F18669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_Toc171523639 \h </w:instrText>
      </w:r>
      <w:r>
        <w:rPr>
          <w:noProof/>
        </w:rPr>
      </w:r>
      <w:r>
        <w:rPr>
          <w:noProof/>
        </w:rPr>
        <w:fldChar w:fldCharType="separate"/>
      </w:r>
      <w:r>
        <w:rPr>
          <w:noProof/>
        </w:rPr>
        <w:t>47</w:t>
      </w:r>
      <w:r>
        <w:rPr>
          <w:noProof/>
        </w:rPr>
        <w:fldChar w:fldCharType="end"/>
      </w:r>
    </w:p>
    <w:p w14:paraId="274DADB3" w14:textId="09FA240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_Toc171523640 \h </w:instrText>
      </w:r>
      <w:r>
        <w:rPr>
          <w:noProof/>
        </w:rPr>
      </w:r>
      <w:r>
        <w:rPr>
          <w:noProof/>
        </w:rPr>
        <w:fldChar w:fldCharType="separate"/>
      </w:r>
      <w:r>
        <w:rPr>
          <w:noProof/>
        </w:rPr>
        <w:t>47</w:t>
      </w:r>
      <w:r>
        <w:rPr>
          <w:noProof/>
        </w:rPr>
        <w:fldChar w:fldCharType="end"/>
      </w:r>
    </w:p>
    <w:p w14:paraId="6A0D7621" w14:textId="7C4990C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SMREG-PDP-ACTIVATE-CNF</w:t>
      </w:r>
      <w:r>
        <w:rPr>
          <w:noProof/>
        </w:rPr>
        <w:tab/>
      </w:r>
      <w:r>
        <w:rPr>
          <w:noProof/>
        </w:rPr>
        <w:fldChar w:fldCharType="begin" w:fldLock="1"/>
      </w:r>
      <w:r>
        <w:rPr>
          <w:noProof/>
        </w:rPr>
        <w:instrText xml:space="preserve"> PAGEREF _Toc171523641 \h </w:instrText>
      </w:r>
      <w:r>
        <w:rPr>
          <w:noProof/>
        </w:rPr>
      </w:r>
      <w:r>
        <w:rPr>
          <w:noProof/>
        </w:rPr>
        <w:fldChar w:fldCharType="separate"/>
      </w:r>
      <w:r>
        <w:rPr>
          <w:noProof/>
        </w:rPr>
        <w:t>47</w:t>
      </w:r>
      <w:r>
        <w:rPr>
          <w:noProof/>
        </w:rPr>
        <w:fldChar w:fldCharType="end"/>
      </w:r>
    </w:p>
    <w:p w14:paraId="2179C27B" w14:textId="68D4777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_Toc171523642 \h </w:instrText>
      </w:r>
      <w:r>
        <w:rPr>
          <w:noProof/>
        </w:rPr>
      </w:r>
      <w:r>
        <w:rPr>
          <w:noProof/>
        </w:rPr>
        <w:fldChar w:fldCharType="separate"/>
      </w:r>
      <w:r>
        <w:rPr>
          <w:noProof/>
        </w:rPr>
        <w:t>47</w:t>
      </w:r>
      <w:r>
        <w:rPr>
          <w:noProof/>
        </w:rPr>
        <w:fldChar w:fldCharType="end"/>
      </w:r>
    </w:p>
    <w:p w14:paraId="5726B123" w14:textId="2B0A7BC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SMREG-PDP-ACTIVATE-IND</w:t>
      </w:r>
      <w:r>
        <w:rPr>
          <w:noProof/>
        </w:rPr>
        <w:tab/>
      </w:r>
      <w:r>
        <w:rPr>
          <w:noProof/>
        </w:rPr>
        <w:fldChar w:fldCharType="begin" w:fldLock="1"/>
      </w:r>
      <w:r>
        <w:rPr>
          <w:noProof/>
        </w:rPr>
        <w:instrText xml:space="preserve"> PAGEREF _Toc171523643 \h </w:instrText>
      </w:r>
      <w:r>
        <w:rPr>
          <w:noProof/>
        </w:rPr>
      </w:r>
      <w:r>
        <w:rPr>
          <w:noProof/>
        </w:rPr>
        <w:fldChar w:fldCharType="separate"/>
      </w:r>
      <w:r>
        <w:rPr>
          <w:noProof/>
        </w:rPr>
        <w:t>48</w:t>
      </w:r>
      <w:r>
        <w:rPr>
          <w:noProof/>
        </w:rPr>
        <w:fldChar w:fldCharType="end"/>
      </w:r>
    </w:p>
    <w:p w14:paraId="02667E5C" w14:textId="3D4B3F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6.5.1.5</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_Toc171523644 \h </w:instrText>
      </w:r>
      <w:r>
        <w:rPr>
          <w:noProof/>
        </w:rPr>
      </w:r>
      <w:r>
        <w:rPr>
          <w:noProof/>
        </w:rPr>
        <w:fldChar w:fldCharType="separate"/>
      </w:r>
      <w:r>
        <w:rPr>
          <w:noProof/>
        </w:rPr>
        <w:t>48</w:t>
      </w:r>
      <w:r>
        <w:rPr>
          <w:noProof/>
        </w:rPr>
        <w:fldChar w:fldCharType="end"/>
      </w:r>
    </w:p>
    <w:p w14:paraId="310A3F74" w14:textId="4A1614E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6.5.1.6</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_Toc171523645 \h </w:instrText>
      </w:r>
      <w:r>
        <w:rPr>
          <w:noProof/>
        </w:rPr>
      </w:r>
      <w:r>
        <w:rPr>
          <w:noProof/>
        </w:rPr>
        <w:fldChar w:fldCharType="separate"/>
      </w:r>
      <w:r>
        <w:rPr>
          <w:noProof/>
        </w:rPr>
        <w:t>48</w:t>
      </w:r>
      <w:r>
        <w:rPr>
          <w:noProof/>
        </w:rPr>
        <w:fldChar w:fldCharType="end"/>
      </w:r>
    </w:p>
    <w:p w14:paraId="7131092D" w14:textId="6A5F7B9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6.5.1.7</w:t>
      </w:r>
      <w:r>
        <w:rPr>
          <w:rFonts w:asciiTheme="minorHAnsi" w:eastAsiaTheme="minorEastAsia" w:hAnsiTheme="minorHAnsi" w:cstheme="minorBidi"/>
          <w:noProof/>
          <w:kern w:val="2"/>
          <w:sz w:val="22"/>
          <w:szCs w:val="22"/>
          <w:lang w:eastAsia="en-GB"/>
          <w14:ligatures w14:val="standardContextual"/>
        </w:rPr>
        <w:tab/>
      </w:r>
      <w:r>
        <w:rPr>
          <w:noProof/>
        </w:rPr>
        <w:t>SMREG-PDP-DEACTIVATE-IND</w:t>
      </w:r>
      <w:r>
        <w:rPr>
          <w:noProof/>
        </w:rPr>
        <w:tab/>
      </w:r>
      <w:r>
        <w:rPr>
          <w:noProof/>
        </w:rPr>
        <w:fldChar w:fldCharType="begin" w:fldLock="1"/>
      </w:r>
      <w:r>
        <w:rPr>
          <w:noProof/>
        </w:rPr>
        <w:instrText xml:space="preserve"> PAGEREF _Toc171523646 \h </w:instrText>
      </w:r>
      <w:r>
        <w:rPr>
          <w:noProof/>
        </w:rPr>
      </w:r>
      <w:r>
        <w:rPr>
          <w:noProof/>
        </w:rPr>
        <w:fldChar w:fldCharType="separate"/>
      </w:r>
      <w:r>
        <w:rPr>
          <w:noProof/>
        </w:rPr>
        <w:t>48</w:t>
      </w:r>
      <w:r>
        <w:rPr>
          <w:noProof/>
        </w:rPr>
        <w:fldChar w:fldCharType="end"/>
      </w:r>
    </w:p>
    <w:p w14:paraId="0139F17F" w14:textId="71DF3D7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6.5.1.8</w:t>
      </w:r>
      <w:r>
        <w:rPr>
          <w:rFonts w:asciiTheme="minorHAnsi" w:eastAsiaTheme="minorEastAsia" w:hAnsiTheme="minorHAnsi" w:cstheme="minorBidi"/>
          <w:noProof/>
          <w:kern w:val="2"/>
          <w:sz w:val="22"/>
          <w:szCs w:val="22"/>
          <w:lang w:eastAsia="en-GB"/>
          <w14:ligatures w14:val="standardContextual"/>
        </w:rPr>
        <w:tab/>
      </w:r>
      <w:r>
        <w:rPr>
          <w:noProof/>
        </w:rPr>
        <w:t>SMREG-PDP-MODIFY-IND</w:t>
      </w:r>
      <w:r>
        <w:rPr>
          <w:noProof/>
        </w:rPr>
        <w:tab/>
      </w:r>
      <w:r>
        <w:rPr>
          <w:noProof/>
        </w:rPr>
        <w:fldChar w:fldCharType="begin" w:fldLock="1"/>
      </w:r>
      <w:r>
        <w:rPr>
          <w:noProof/>
        </w:rPr>
        <w:instrText xml:space="preserve"> PAGEREF _Toc171523647 \h </w:instrText>
      </w:r>
      <w:r>
        <w:rPr>
          <w:noProof/>
        </w:rPr>
      </w:r>
      <w:r>
        <w:rPr>
          <w:noProof/>
        </w:rPr>
        <w:fldChar w:fldCharType="separate"/>
      </w:r>
      <w:r>
        <w:rPr>
          <w:noProof/>
        </w:rPr>
        <w:t>48</w:t>
      </w:r>
      <w:r>
        <w:rPr>
          <w:noProof/>
        </w:rPr>
        <w:fldChar w:fldCharType="end"/>
      </w:r>
    </w:p>
    <w:p w14:paraId="26F24937" w14:textId="772E333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l-NL"/>
        </w:rPr>
        <w:t>6.5.1.9</w:t>
      </w:r>
      <w:r>
        <w:rPr>
          <w:rFonts w:asciiTheme="minorHAnsi" w:eastAsiaTheme="minorEastAsia" w:hAnsiTheme="minorHAnsi" w:cstheme="minorBidi"/>
          <w:noProof/>
          <w:kern w:val="2"/>
          <w:sz w:val="22"/>
          <w:szCs w:val="22"/>
          <w:lang w:eastAsia="en-GB"/>
          <w14:ligatures w14:val="standardContextual"/>
        </w:rPr>
        <w:tab/>
      </w:r>
      <w:r w:rsidRPr="00C47C02">
        <w:rPr>
          <w:noProof/>
          <w:lang w:val="nl-NL"/>
        </w:rPr>
        <w:t>Void</w:t>
      </w:r>
      <w:r>
        <w:rPr>
          <w:noProof/>
        </w:rPr>
        <w:tab/>
      </w:r>
      <w:r>
        <w:rPr>
          <w:noProof/>
        </w:rPr>
        <w:fldChar w:fldCharType="begin" w:fldLock="1"/>
      </w:r>
      <w:r>
        <w:rPr>
          <w:noProof/>
        </w:rPr>
        <w:instrText xml:space="preserve"> PAGEREF _Toc171523648 \h </w:instrText>
      </w:r>
      <w:r>
        <w:rPr>
          <w:noProof/>
        </w:rPr>
      </w:r>
      <w:r>
        <w:rPr>
          <w:noProof/>
        </w:rPr>
        <w:fldChar w:fldCharType="separate"/>
      </w:r>
      <w:r>
        <w:rPr>
          <w:noProof/>
        </w:rPr>
        <w:t>48</w:t>
      </w:r>
      <w:r>
        <w:rPr>
          <w:noProof/>
        </w:rPr>
        <w:fldChar w:fldCharType="end"/>
      </w:r>
    </w:p>
    <w:p w14:paraId="37EF7FAD" w14:textId="13AD4C7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l-NL"/>
        </w:rPr>
        <w:t>6.5.1.10</w:t>
      </w:r>
      <w:r>
        <w:rPr>
          <w:rFonts w:asciiTheme="minorHAnsi" w:eastAsiaTheme="minorEastAsia" w:hAnsiTheme="minorHAnsi" w:cstheme="minorBidi"/>
          <w:noProof/>
          <w:kern w:val="2"/>
          <w:sz w:val="22"/>
          <w:szCs w:val="22"/>
          <w:lang w:eastAsia="en-GB"/>
          <w14:ligatures w14:val="standardContextual"/>
        </w:rPr>
        <w:tab/>
      </w:r>
      <w:r w:rsidRPr="00C47C02">
        <w:rPr>
          <w:noProof/>
          <w:lang w:val="nl-NL"/>
        </w:rPr>
        <w:t>Void</w:t>
      </w:r>
      <w:r>
        <w:rPr>
          <w:noProof/>
        </w:rPr>
        <w:tab/>
      </w:r>
      <w:r>
        <w:rPr>
          <w:noProof/>
        </w:rPr>
        <w:fldChar w:fldCharType="begin" w:fldLock="1"/>
      </w:r>
      <w:r>
        <w:rPr>
          <w:noProof/>
        </w:rPr>
        <w:instrText xml:space="preserve"> PAGEREF _Toc171523649 \h </w:instrText>
      </w:r>
      <w:r>
        <w:rPr>
          <w:noProof/>
        </w:rPr>
      </w:r>
      <w:r>
        <w:rPr>
          <w:noProof/>
        </w:rPr>
        <w:fldChar w:fldCharType="separate"/>
      </w:r>
      <w:r>
        <w:rPr>
          <w:noProof/>
        </w:rPr>
        <w:t>48</w:t>
      </w:r>
      <w:r>
        <w:rPr>
          <w:noProof/>
        </w:rPr>
        <w:fldChar w:fldCharType="end"/>
      </w:r>
    </w:p>
    <w:p w14:paraId="7A01D3C4" w14:textId="2E91296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l-NL"/>
        </w:rPr>
        <w:t>6.5.1.11</w:t>
      </w:r>
      <w:r>
        <w:rPr>
          <w:rFonts w:asciiTheme="minorHAnsi" w:eastAsiaTheme="minorEastAsia" w:hAnsiTheme="minorHAnsi" w:cstheme="minorBidi"/>
          <w:noProof/>
          <w:kern w:val="2"/>
          <w:sz w:val="22"/>
          <w:szCs w:val="22"/>
          <w:lang w:eastAsia="en-GB"/>
          <w14:ligatures w14:val="standardContextual"/>
        </w:rPr>
        <w:tab/>
      </w:r>
      <w:r w:rsidRPr="00C47C02">
        <w:rPr>
          <w:noProof/>
          <w:lang w:val="nl-NL"/>
        </w:rPr>
        <w:t>Void</w:t>
      </w:r>
      <w:r>
        <w:rPr>
          <w:noProof/>
        </w:rPr>
        <w:tab/>
      </w:r>
      <w:r>
        <w:rPr>
          <w:noProof/>
        </w:rPr>
        <w:fldChar w:fldCharType="begin" w:fldLock="1"/>
      </w:r>
      <w:r>
        <w:rPr>
          <w:noProof/>
        </w:rPr>
        <w:instrText xml:space="preserve"> PAGEREF _Toc171523650 \h </w:instrText>
      </w:r>
      <w:r>
        <w:rPr>
          <w:noProof/>
        </w:rPr>
      </w:r>
      <w:r>
        <w:rPr>
          <w:noProof/>
        </w:rPr>
        <w:fldChar w:fldCharType="separate"/>
      </w:r>
      <w:r>
        <w:rPr>
          <w:noProof/>
        </w:rPr>
        <w:t>48</w:t>
      </w:r>
      <w:r>
        <w:rPr>
          <w:noProof/>
        </w:rPr>
        <w:fldChar w:fldCharType="end"/>
      </w:r>
    </w:p>
    <w:p w14:paraId="33260C7A" w14:textId="3E5F995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l-NL"/>
        </w:rPr>
        <w:t>6.5.1.12</w:t>
      </w:r>
      <w:r>
        <w:rPr>
          <w:rFonts w:asciiTheme="minorHAnsi" w:eastAsiaTheme="minorEastAsia" w:hAnsiTheme="minorHAnsi" w:cstheme="minorBidi"/>
          <w:noProof/>
          <w:kern w:val="2"/>
          <w:sz w:val="22"/>
          <w:szCs w:val="22"/>
          <w:lang w:eastAsia="en-GB"/>
          <w14:ligatures w14:val="standardContextual"/>
        </w:rPr>
        <w:tab/>
      </w:r>
      <w:r w:rsidRPr="00C47C02">
        <w:rPr>
          <w:noProof/>
          <w:lang w:val="nl-NL"/>
        </w:rPr>
        <w:t>Void</w:t>
      </w:r>
      <w:r>
        <w:rPr>
          <w:noProof/>
        </w:rPr>
        <w:tab/>
      </w:r>
      <w:r>
        <w:rPr>
          <w:noProof/>
        </w:rPr>
        <w:fldChar w:fldCharType="begin" w:fldLock="1"/>
      </w:r>
      <w:r>
        <w:rPr>
          <w:noProof/>
        </w:rPr>
        <w:instrText xml:space="preserve"> PAGEREF _Toc171523651 \h </w:instrText>
      </w:r>
      <w:r>
        <w:rPr>
          <w:noProof/>
        </w:rPr>
      </w:r>
      <w:r>
        <w:rPr>
          <w:noProof/>
        </w:rPr>
        <w:fldChar w:fldCharType="separate"/>
      </w:r>
      <w:r>
        <w:rPr>
          <w:noProof/>
        </w:rPr>
        <w:t>48</w:t>
      </w:r>
      <w:r>
        <w:rPr>
          <w:noProof/>
        </w:rPr>
        <w:fldChar w:fldCharType="end"/>
      </w:r>
    </w:p>
    <w:p w14:paraId="55B96AFA" w14:textId="0EEAA62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l-NL"/>
        </w:rPr>
        <w:t>6.5.1.13</w:t>
      </w:r>
      <w:r>
        <w:rPr>
          <w:rFonts w:asciiTheme="minorHAnsi" w:eastAsiaTheme="minorEastAsia" w:hAnsiTheme="minorHAnsi" w:cstheme="minorBidi"/>
          <w:noProof/>
          <w:kern w:val="2"/>
          <w:sz w:val="22"/>
          <w:szCs w:val="22"/>
          <w:lang w:eastAsia="en-GB"/>
          <w14:ligatures w14:val="standardContextual"/>
        </w:rPr>
        <w:tab/>
      </w:r>
      <w:r w:rsidRPr="00C47C02">
        <w:rPr>
          <w:noProof/>
          <w:lang w:val="nl-NL"/>
        </w:rPr>
        <w:t>Void</w:t>
      </w:r>
      <w:r>
        <w:rPr>
          <w:noProof/>
        </w:rPr>
        <w:tab/>
      </w:r>
      <w:r>
        <w:rPr>
          <w:noProof/>
        </w:rPr>
        <w:fldChar w:fldCharType="begin" w:fldLock="1"/>
      </w:r>
      <w:r>
        <w:rPr>
          <w:noProof/>
        </w:rPr>
        <w:instrText xml:space="preserve"> PAGEREF _Toc171523652 \h </w:instrText>
      </w:r>
      <w:r>
        <w:rPr>
          <w:noProof/>
        </w:rPr>
      </w:r>
      <w:r>
        <w:rPr>
          <w:noProof/>
        </w:rPr>
        <w:fldChar w:fldCharType="separate"/>
      </w:r>
      <w:r>
        <w:rPr>
          <w:noProof/>
        </w:rPr>
        <w:t>48</w:t>
      </w:r>
      <w:r>
        <w:rPr>
          <w:noProof/>
        </w:rPr>
        <w:fldChar w:fldCharType="end"/>
      </w:r>
    </w:p>
    <w:p w14:paraId="4549DDAC" w14:textId="6138F76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l-NL"/>
        </w:rPr>
        <w:t>6.5.1.14</w:t>
      </w:r>
      <w:r>
        <w:rPr>
          <w:rFonts w:asciiTheme="minorHAnsi" w:eastAsiaTheme="minorEastAsia" w:hAnsiTheme="minorHAnsi" w:cstheme="minorBidi"/>
          <w:noProof/>
          <w:kern w:val="2"/>
          <w:sz w:val="22"/>
          <w:szCs w:val="22"/>
          <w:lang w:eastAsia="en-GB"/>
          <w14:ligatures w14:val="standardContextual"/>
        </w:rPr>
        <w:tab/>
      </w:r>
      <w:r w:rsidRPr="00C47C02">
        <w:rPr>
          <w:noProof/>
          <w:lang w:val="nl-NL"/>
        </w:rPr>
        <w:t>SMREG-PDP-ACTIVATE-REJ-RSP</w:t>
      </w:r>
      <w:r>
        <w:rPr>
          <w:noProof/>
        </w:rPr>
        <w:tab/>
      </w:r>
      <w:r>
        <w:rPr>
          <w:noProof/>
        </w:rPr>
        <w:fldChar w:fldCharType="begin" w:fldLock="1"/>
      </w:r>
      <w:r>
        <w:rPr>
          <w:noProof/>
        </w:rPr>
        <w:instrText xml:space="preserve"> PAGEREF _Toc171523653 \h </w:instrText>
      </w:r>
      <w:r>
        <w:rPr>
          <w:noProof/>
        </w:rPr>
      </w:r>
      <w:r>
        <w:rPr>
          <w:noProof/>
        </w:rPr>
        <w:fldChar w:fldCharType="separate"/>
      </w:r>
      <w:r>
        <w:rPr>
          <w:noProof/>
        </w:rPr>
        <w:t>48</w:t>
      </w:r>
      <w:r>
        <w:rPr>
          <w:noProof/>
        </w:rPr>
        <w:fldChar w:fldCharType="end"/>
      </w:r>
    </w:p>
    <w:p w14:paraId="3DC9FC0E" w14:textId="587F24F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6.5.1.15</w:t>
      </w:r>
      <w:r>
        <w:rPr>
          <w:rFonts w:asciiTheme="minorHAnsi" w:eastAsiaTheme="minorEastAsia" w:hAnsiTheme="minorHAnsi" w:cstheme="minorBidi"/>
          <w:noProof/>
          <w:kern w:val="2"/>
          <w:sz w:val="22"/>
          <w:szCs w:val="22"/>
          <w:lang w:eastAsia="en-GB"/>
          <w14:ligatures w14:val="standardContextual"/>
        </w:rPr>
        <w:tab/>
      </w:r>
      <w:r>
        <w:rPr>
          <w:noProof/>
        </w:rPr>
        <w:t>SMREG-PDP-ACTIVATE-SEC-REQ</w:t>
      </w:r>
      <w:r>
        <w:rPr>
          <w:noProof/>
        </w:rPr>
        <w:tab/>
      </w:r>
      <w:r>
        <w:rPr>
          <w:noProof/>
        </w:rPr>
        <w:fldChar w:fldCharType="begin" w:fldLock="1"/>
      </w:r>
      <w:r>
        <w:rPr>
          <w:noProof/>
        </w:rPr>
        <w:instrText xml:space="preserve"> PAGEREF _Toc171523654 \h </w:instrText>
      </w:r>
      <w:r>
        <w:rPr>
          <w:noProof/>
        </w:rPr>
      </w:r>
      <w:r>
        <w:rPr>
          <w:noProof/>
        </w:rPr>
        <w:fldChar w:fldCharType="separate"/>
      </w:r>
      <w:r>
        <w:rPr>
          <w:noProof/>
        </w:rPr>
        <w:t>48</w:t>
      </w:r>
      <w:r>
        <w:rPr>
          <w:noProof/>
        </w:rPr>
        <w:fldChar w:fldCharType="end"/>
      </w:r>
    </w:p>
    <w:p w14:paraId="08D7867F" w14:textId="0E9D866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6.5.1.16</w:t>
      </w:r>
      <w:r>
        <w:rPr>
          <w:rFonts w:asciiTheme="minorHAnsi" w:eastAsiaTheme="minorEastAsia" w:hAnsiTheme="minorHAnsi" w:cstheme="minorBidi"/>
          <w:noProof/>
          <w:kern w:val="2"/>
          <w:sz w:val="22"/>
          <w:szCs w:val="22"/>
          <w:lang w:eastAsia="en-GB"/>
          <w14:ligatures w14:val="standardContextual"/>
        </w:rPr>
        <w:tab/>
      </w:r>
      <w:r>
        <w:rPr>
          <w:noProof/>
        </w:rPr>
        <w:t>SMREG-PDP-ACTIVATE-SEC-CNF</w:t>
      </w:r>
      <w:r>
        <w:rPr>
          <w:noProof/>
        </w:rPr>
        <w:tab/>
      </w:r>
      <w:r>
        <w:rPr>
          <w:noProof/>
        </w:rPr>
        <w:fldChar w:fldCharType="begin" w:fldLock="1"/>
      </w:r>
      <w:r>
        <w:rPr>
          <w:noProof/>
        </w:rPr>
        <w:instrText xml:space="preserve"> PAGEREF _Toc171523655 \h </w:instrText>
      </w:r>
      <w:r>
        <w:rPr>
          <w:noProof/>
        </w:rPr>
      </w:r>
      <w:r>
        <w:rPr>
          <w:noProof/>
        </w:rPr>
        <w:fldChar w:fldCharType="separate"/>
      </w:r>
      <w:r>
        <w:rPr>
          <w:noProof/>
        </w:rPr>
        <w:t>49</w:t>
      </w:r>
      <w:r>
        <w:rPr>
          <w:noProof/>
        </w:rPr>
        <w:fldChar w:fldCharType="end"/>
      </w:r>
    </w:p>
    <w:p w14:paraId="4F4F6EB5" w14:textId="5613379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6.5.1.17</w:t>
      </w:r>
      <w:r>
        <w:rPr>
          <w:rFonts w:asciiTheme="minorHAnsi" w:eastAsiaTheme="minorEastAsia" w:hAnsiTheme="minorHAnsi" w:cstheme="minorBidi"/>
          <w:noProof/>
          <w:kern w:val="2"/>
          <w:sz w:val="22"/>
          <w:szCs w:val="22"/>
          <w:lang w:eastAsia="en-GB"/>
          <w14:ligatures w14:val="standardContextual"/>
        </w:rPr>
        <w:tab/>
      </w:r>
      <w:r>
        <w:rPr>
          <w:noProof/>
        </w:rPr>
        <w:t>SMREG-PDP-ACTIVATE-SEC-REJ</w:t>
      </w:r>
      <w:r>
        <w:rPr>
          <w:noProof/>
        </w:rPr>
        <w:tab/>
      </w:r>
      <w:r>
        <w:rPr>
          <w:noProof/>
        </w:rPr>
        <w:fldChar w:fldCharType="begin" w:fldLock="1"/>
      </w:r>
      <w:r>
        <w:rPr>
          <w:noProof/>
        </w:rPr>
        <w:instrText xml:space="preserve"> PAGEREF _Toc171523656 \h </w:instrText>
      </w:r>
      <w:r>
        <w:rPr>
          <w:noProof/>
        </w:rPr>
      </w:r>
      <w:r>
        <w:rPr>
          <w:noProof/>
        </w:rPr>
        <w:fldChar w:fldCharType="separate"/>
      </w:r>
      <w:r>
        <w:rPr>
          <w:noProof/>
        </w:rPr>
        <w:t>49</w:t>
      </w:r>
      <w:r>
        <w:rPr>
          <w:noProof/>
        </w:rPr>
        <w:fldChar w:fldCharType="end"/>
      </w:r>
    </w:p>
    <w:p w14:paraId="3556F4EA" w14:textId="1C103FC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6.5.1.18</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_Toc171523657 \h </w:instrText>
      </w:r>
      <w:r>
        <w:rPr>
          <w:noProof/>
        </w:rPr>
      </w:r>
      <w:r>
        <w:rPr>
          <w:noProof/>
        </w:rPr>
        <w:fldChar w:fldCharType="separate"/>
      </w:r>
      <w:r>
        <w:rPr>
          <w:noProof/>
        </w:rPr>
        <w:t>49</w:t>
      </w:r>
      <w:r>
        <w:rPr>
          <w:noProof/>
        </w:rPr>
        <w:fldChar w:fldCharType="end"/>
      </w:r>
    </w:p>
    <w:p w14:paraId="63FE82B5" w14:textId="283E64B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b-NO"/>
        </w:rPr>
        <w:t>6.5.1.19</w:t>
      </w:r>
      <w:r>
        <w:rPr>
          <w:rFonts w:asciiTheme="minorHAnsi" w:eastAsiaTheme="minorEastAsia" w:hAnsiTheme="minorHAnsi" w:cstheme="minorBidi"/>
          <w:noProof/>
          <w:kern w:val="2"/>
          <w:sz w:val="22"/>
          <w:szCs w:val="22"/>
          <w:lang w:eastAsia="en-GB"/>
          <w14:ligatures w14:val="standardContextual"/>
        </w:rPr>
        <w:tab/>
      </w:r>
      <w:r w:rsidRPr="00C47C02">
        <w:rPr>
          <w:noProof/>
          <w:lang w:val="nb-NO"/>
        </w:rPr>
        <w:t>SMREG-PDP-MODIFY-CNF</w:t>
      </w:r>
      <w:r>
        <w:rPr>
          <w:noProof/>
        </w:rPr>
        <w:tab/>
      </w:r>
      <w:r>
        <w:rPr>
          <w:noProof/>
        </w:rPr>
        <w:fldChar w:fldCharType="begin" w:fldLock="1"/>
      </w:r>
      <w:r>
        <w:rPr>
          <w:noProof/>
        </w:rPr>
        <w:instrText xml:space="preserve"> PAGEREF _Toc171523658 \h </w:instrText>
      </w:r>
      <w:r>
        <w:rPr>
          <w:noProof/>
        </w:rPr>
      </w:r>
      <w:r>
        <w:rPr>
          <w:noProof/>
        </w:rPr>
        <w:fldChar w:fldCharType="separate"/>
      </w:r>
      <w:r>
        <w:rPr>
          <w:noProof/>
        </w:rPr>
        <w:t>49</w:t>
      </w:r>
      <w:r>
        <w:rPr>
          <w:noProof/>
        </w:rPr>
        <w:fldChar w:fldCharType="end"/>
      </w:r>
    </w:p>
    <w:p w14:paraId="35E94175" w14:textId="0B48A95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6.5.1.20</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_Toc171523659 \h </w:instrText>
      </w:r>
      <w:r>
        <w:rPr>
          <w:noProof/>
        </w:rPr>
      </w:r>
      <w:r>
        <w:rPr>
          <w:noProof/>
        </w:rPr>
        <w:fldChar w:fldCharType="separate"/>
      </w:r>
      <w:r>
        <w:rPr>
          <w:noProof/>
        </w:rPr>
        <w:t>49</w:t>
      </w:r>
      <w:r>
        <w:rPr>
          <w:noProof/>
        </w:rPr>
        <w:fldChar w:fldCharType="end"/>
      </w:r>
    </w:p>
    <w:p w14:paraId="5080E7F7" w14:textId="60EADB3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6.5.1.21</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_Toc171523660 \h </w:instrText>
      </w:r>
      <w:r>
        <w:rPr>
          <w:noProof/>
        </w:rPr>
      </w:r>
      <w:r>
        <w:rPr>
          <w:noProof/>
        </w:rPr>
        <w:fldChar w:fldCharType="separate"/>
      </w:r>
      <w:r>
        <w:rPr>
          <w:noProof/>
        </w:rPr>
        <w:t>49</w:t>
      </w:r>
      <w:r>
        <w:rPr>
          <w:noProof/>
        </w:rPr>
        <w:fldChar w:fldCharType="end"/>
      </w:r>
    </w:p>
    <w:p w14:paraId="7C4FCCFD" w14:textId="783E0A6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6.5.1.22</w:t>
      </w:r>
      <w:r>
        <w:rPr>
          <w:rFonts w:asciiTheme="minorHAnsi" w:eastAsiaTheme="minorEastAsia" w:hAnsiTheme="minorHAnsi" w:cstheme="minorBidi"/>
          <w:noProof/>
          <w:kern w:val="2"/>
          <w:sz w:val="22"/>
          <w:szCs w:val="22"/>
          <w:lang w:eastAsia="en-GB"/>
          <w14:ligatures w14:val="standardContextual"/>
        </w:rPr>
        <w:tab/>
      </w:r>
      <w:r>
        <w:rPr>
          <w:noProof/>
        </w:rPr>
        <w:t>SMREG-MBMS-ACTIVATE-CNF</w:t>
      </w:r>
      <w:r>
        <w:rPr>
          <w:noProof/>
        </w:rPr>
        <w:tab/>
      </w:r>
      <w:r>
        <w:rPr>
          <w:noProof/>
        </w:rPr>
        <w:fldChar w:fldCharType="begin" w:fldLock="1"/>
      </w:r>
      <w:r>
        <w:rPr>
          <w:noProof/>
        </w:rPr>
        <w:instrText xml:space="preserve"> PAGEREF _Toc171523661 \h </w:instrText>
      </w:r>
      <w:r>
        <w:rPr>
          <w:noProof/>
        </w:rPr>
      </w:r>
      <w:r>
        <w:rPr>
          <w:noProof/>
        </w:rPr>
        <w:fldChar w:fldCharType="separate"/>
      </w:r>
      <w:r>
        <w:rPr>
          <w:noProof/>
        </w:rPr>
        <w:t>49</w:t>
      </w:r>
      <w:r>
        <w:rPr>
          <w:noProof/>
        </w:rPr>
        <w:fldChar w:fldCharType="end"/>
      </w:r>
    </w:p>
    <w:p w14:paraId="1C77F315" w14:textId="06EF546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6.5.1.23</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_Toc171523662 \h </w:instrText>
      </w:r>
      <w:r>
        <w:rPr>
          <w:noProof/>
        </w:rPr>
      </w:r>
      <w:r>
        <w:rPr>
          <w:noProof/>
        </w:rPr>
        <w:fldChar w:fldCharType="separate"/>
      </w:r>
      <w:r>
        <w:rPr>
          <w:noProof/>
        </w:rPr>
        <w:t>49</w:t>
      </w:r>
      <w:r>
        <w:rPr>
          <w:noProof/>
        </w:rPr>
        <w:fldChar w:fldCharType="end"/>
      </w:r>
    </w:p>
    <w:p w14:paraId="40B53922" w14:textId="3C49446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6.5.1.24</w:t>
      </w:r>
      <w:r>
        <w:rPr>
          <w:rFonts w:asciiTheme="minorHAnsi" w:eastAsiaTheme="minorEastAsia" w:hAnsiTheme="minorHAnsi" w:cstheme="minorBidi"/>
          <w:noProof/>
          <w:kern w:val="2"/>
          <w:sz w:val="22"/>
          <w:szCs w:val="22"/>
          <w:lang w:eastAsia="en-GB"/>
          <w14:ligatures w14:val="standardContextual"/>
        </w:rPr>
        <w:tab/>
      </w:r>
      <w:r>
        <w:rPr>
          <w:noProof/>
        </w:rPr>
        <w:t>SMREG-MBMS-ACTIVATE-REJ-RSP</w:t>
      </w:r>
      <w:r>
        <w:rPr>
          <w:noProof/>
        </w:rPr>
        <w:tab/>
      </w:r>
      <w:r>
        <w:rPr>
          <w:noProof/>
        </w:rPr>
        <w:fldChar w:fldCharType="begin" w:fldLock="1"/>
      </w:r>
      <w:r>
        <w:rPr>
          <w:noProof/>
        </w:rPr>
        <w:instrText xml:space="preserve"> PAGEREF _Toc171523663 \h </w:instrText>
      </w:r>
      <w:r>
        <w:rPr>
          <w:noProof/>
        </w:rPr>
      </w:r>
      <w:r>
        <w:rPr>
          <w:noProof/>
        </w:rPr>
        <w:fldChar w:fldCharType="separate"/>
      </w:r>
      <w:r>
        <w:rPr>
          <w:noProof/>
        </w:rPr>
        <w:t>49</w:t>
      </w:r>
      <w:r>
        <w:rPr>
          <w:noProof/>
        </w:rPr>
        <w:fldChar w:fldCharType="end"/>
      </w:r>
    </w:p>
    <w:p w14:paraId="035D924A" w14:textId="281D361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6.5.1.25</w:t>
      </w:r>
      <w:r>
        <w:rPr>
          <w:rFonts w:asciiTheme="minorHAnsi" w:eastAsiaTheme="minorEastAsia" w:hAnsiTheme="minorHAnsi" w:cstheme="minorBidi"/>
          <w:noProof/>
          <w:kern w:val="2"/>
          <w:sz w:val="22"/>
          <w:szCs w:val="22"/>
          <w:lang w:eastAsia="en-GB"/>
          <w14:ligatures w14:val="standardContextual"/>
        </w:rPr>
        <w:tab/>
      </w:r>
      <w:r>
        <w:rPr>
          <w:noProof/>
        </w:rPr>
        <w:t>SMREG-MBMS-ACTIVATE-IND</w:t>
      </w:r>
      <w:r>
        <w:rPr>
          <w:noProof/>
        </w:rPr>
        <w:tab/>
      </w:r>
      <w:r>
        <w:rPr>
          <w:noProof/>
        </w:rPr>
        <w:fldChar w:fldCharType="begin" w:fldLock="1"/>
      </w:r>
      <w:r>
        <w:rPr>
          <w:noProof/>
        </w:rPr>
        <w:instrText xml:space="preserve"> PAGEREF _Toc171523664 \h </w:instrText>
      </w:r>
      <w:r>
        <w:rPr>
          <w:noProof/>
        </w:rPr>
      </w:r>
      <w:r>
        <w:rPr>
          <w:noProof/>
        </w:rPr>
        <w:fldChar w:fldCharType="separate"/>
      </w:r>
      <w:r>
        <w:rPr>
          <w:noProof/>
        </w:rPr>
        <w:t>49</w:t>
      </w:r>
      <w:r>
        <w:rPr>
          <w:noProof/>
        </w:rPr>
        <w:fldChar w:fldCharType="end"/>
      </w:r>
    </w:p>
    <w:p w14:paraId="37C1D88E" w14:textId="13EF2C30"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 (GSM only)</w:t>
      </w:r>
      <w:r>
        <w:rPr>
          <w:noProof/>
        </w:rPr>
        <w:tab/>
      </w:r>
      <w:r>
        <w:rPr>
          <w:noProof/>
        </w:rPr>
        <w:fldChar w:fldCharType="begin" w:fldLock="1"/>
      </w:r>
      <w:r>
        <w:rPr>
          <w:noProof/>
        </w:rPr>
        <w:instrText xml:space="preserve"> PAGEREF _Toc171523665 \h </w:instrText>
      </w:r>
      <w:r>
        <w:rPr>
          <w:noProof/>
        </w:rPr>
      </w:r>
      <w:r>
        <w:rPr>
          <w:noProof/>
        </w:rPr>
        <w:fldChar w:fldCharType="separate"/>
      </w:r>
      <w:r>
        <w:rPr>
          <w:noProof/>
        </w:rPr>
        <w:t>51</w:t>
      </w:r>
      <w:r>
        <w:rPr>
          <w:noProof/>
        </w:rPr>
        <w:fldChar w:fldCharType="end"/>
      </w:r>
    </w:p>
    <w:p w14:paraId="229D97DB" w14:textId="0D828606"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RABMSM-SAP (UMTS only)</w:t>
      </w:r>
      <w:r>
        <w:rPr>
          <w:noProof/>
        </w:rPr>
        <w:tab/>
      </w:r>
      <w:r>
        <w:rPr>
          <w:noProof/>
        </w:rPr>
        <w:fldChar w:fldCharType="begin" w:fldLock="1"/>
      </w:r>
      <w:r>
        <w:rPr>
          <w:noProof/>
        </w:rPr>
        <w:instrText xml:space="preserve"> PAGEREF _Toc171523666 \h </w:instrText>
      </w:r>
      <w:r>
        <w:rPr>
          <w:noProof/>
        </w:rPr>
      </w:r>
      <w:r>
        <w:rPr>
          <w:noProof/>
        </w:rPr>
        <w:fldChar w:fldCharType="separate"/>
      </w:r>
      <w:r>
        <w:rPr>
          <w:noProof/>
        </w:rPr>
        <w:t>51</w:t>
      </w:r>
      <w:r>
        <w:rPr>
          <w:noProof/>
        </w:rPr>
        <w:fldChar w:fldCharType="end"/>
      </w:r>
    </w:p>
    <w:p w14:paraId="12D75EFD" w14:textId="00D89FD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RABMSM-ACTIVATE-IND</w:t>
      </w:r>
      <w:r>
        <w:rPr>
          <w:noProof/>
        </w:rPr>
        <w:tab/>
      </w:r>
      <w:r>
        <w:rPr>
          <w:noProof/>
        </w:rPr>
        <w:fldChar w:fldCharType="begin" w:fldLock="1"/>
      </w:r>
      <w:r>
        <w:rPr>
          <w:noProof/>
        </w:rPr>
        <w:instrText xml:space="preserve"> PAGEREF _Toc171523667 \h </w:instrText>
      </w:r>
      <w:r>
        <w:rPr>
          <w:noProof/>
        </w:rPr>
      </w:r>
      <w:r>
        <w:rPr>
          <w:noProof/>
        </w:rPr>
        <w:fldChar w:fldCharType="separate"/>
      </w:r>
      <w:r>
        <w:rPr>
          <w:noProof/>
        </w:rPr>
        <w:t>52</w:t>
      </w:r>
      <w:r>
        <w:rPr>
          <w:noProof/>
        </w:rPr>
        <w:fldChar w:fldCharType="end"/>
      </w:r>
    </w:p>
    <w:p w14:paraId="6B63CCC0" w14:textId="0F3E07B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RABMSM-ACTIVATE-RSP</w:t>
      </w:r>
      <w:r>
        <w:rPr>
          <w:noProof/>
        </w:rPr>
        <w:tab/>
      </w:r>
      <w:r>
        <w:rPr>
          <w:noProof/>
        </w:rPr>
        <w:fldChar w:fldCharType="begin" w:fldLock="1"/>
      </w:r>
      <w:r>
        <w:rPr>
          <w:noProof/>
        </w:rPr>
        <w:instrText xml:space="preserve"> PAGEREF _Toc171523668 \h </w:instrText>
      </w:r>
      <w:r>
        <w:rPr>
          <w:noProof/>
        </w:rPr>
      </w:r>
      <w:r>
        <w:rPr>
          <w:noProof/>
        </w:rPr>
        <w:fldChar w:fldCharType="separate"/>
      </w:r>
      <w:r>
        <w:rPr>
          <w:noProof/>
        </w:rPr>
        <w:t>52</w:t>
      </w:r>
      <w:r>
        <w:rPr>
          <w:noProof/>
        </w:rPr>
        <w:fldChar w:fldCharType="end"/>
      </w:r>
    </w:p>
    <w:p w14:paraId="6EB2CE78" w14:textId="444CFE1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RABMSM-DEACTIVATE-IND</w:t>
      </w:r>
      <w:r>
        <w:rPr>
          <w:noProof/>
        </w:rPr>
        <w:tab/>
      </w:r>
      <w:r>
        <w:rPr>
          <w:noProof/>
        </w:rPr>
        <w:fldChar w:fldCharType="begin" w:fldLock="1"/>
      </w:r>
      <w:r>
        <w:rPr>
          <w:noProof/>
        </w:rPr>
        <w:instrText xml:space="preserve"> PAGEREF _Toc171523669 \h </w:instrText>
      </w:r>
      <w:r>
        <w:rPr>
          <w:noProof/>
        </w:rPr>
      </w:r>
      <w:r>
        <w:rPr>
          <w:noProof/>
        </w:rPr>
        <w:fldChar w:fldCharType="separate"/>
      </w:r>
      <w:r>
        <w:rPr>
          <w:noProof/>
        </w:rPr>
        <w:t>52</w:t>
      </w:r>
      <w:r>
        <w:rPr>
          <w:noProof/>
        </w:rPr>
        <w:fldChar w:fldCharType="end"/>
      </w:r>
    </w:p>
    <w:p w14:paraId="5CA7C103" w14:textId="7F9CAA5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RABMSM-DEACTIVATE-RSP</w:t>
      </w:r>
      <w:r>
        <w:rPr>
          <w:noProof/>
        </w:rPr>
        <w:tab/>
      </w:r>
      <w:r>
        <w:rPr>
          <w:noProof/>
        </w:rPr>
        <w:fldChar w:fldCharType="begin" w:fldLock="1"/>
      </w:r>
      <w:r>
        <w:rPr>
          <w:noProof/>
        </w:rPr>
        <w:instrText xml:space="preserve"> PAGEREF _Toc171523670 \h </w:instrText>
      </w:r>
      <w:r>
        <w:rPr>
          <w:noProof/>
        </w:rPr>
      </w:r>
      <w:r>
        <w:rPr>
          <w:noProof/>
        </w:rPr>
        <w:fldChar w:fldCharType="separate"/>
      </w:r>
      <w:r>
        <w:rPr>
          <w:noProof/>
        </w:rPr>
        <w:t>52</w:t>
      </w:r>
      <w:r>
        <w:rPr>
          <w:noProof/>
        </w:rPr>
        <w:fldChar w:fldCharType="end"/>
      </w:r>
    </w:p>
    <w:p w14:paraId="2AA46DD4" w14:textId="1079F45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6.5.3.5</w:t>
      </w:r>
      <w:r>
        <w:rPr>
          <w:rFonts w:asciiTheme="minorHAnsi" w:eastAsiaTheme="minorEastAsia" w:hAnsiTheme="minorHAnsi" w:cstheme="minorBidi"/>
          <w:noProof/>
          <w:kern w:val="2"/>
          <w:sz w:val="22"/>
          <w:szCs w:val="22"/>
          <w:lang w:eastAsia="en-GB"/>
          <w14:ligatures w14:val="standardContextual"/>
        </w:rPr>
        <w:tab/>
      </w:r>
      <w:r>
        <w:rPr>
          <w:noProof/>
        </w:rPr>
        <w:t>RABMSM-DEACTIVATE-REQ</w:t>
      </w:r>
      <w:r>
        <w:rPr>
          <w:noProof/>
        </w:rPr>
        <w:tab/>
      </w:r>
      <w:r>
        <w:rPr>
          <w:noProof/>
        </w:rPr>
        <w:fldChar w:fldCharType="begin" w:fldLock="1"/>
      </w:r>
      <w:r>
        <w:rPr>
          <w:noProof/>
        </w:rPr>
        <w:instrText xml:space="preserve"> PAGEREF _Toc171523671 \h </w:instrText>
      </w:r>
      <w:r>
        <w:rPr>
          <w:noProof/>
        </w:rPr>
      </w:r>
      <w:r>
        <w:rPr>
          <w:noProof/>
        </w:rPr>
        <w:fldChar w:fldCharType="separate"/>
      </w:r>
      <w:r>
        <w:rPr>
          <w:noProof/>
        </w:rPr>
        <w:t>52</w:t>
      </w:r>
      <w:r>
        <w:rPr>
          <w:noProof/>
        </w:rPr>
        <w:fldChar w:fldCharType="end"/>
      </w:r>
    </w:p>
    <w:p w14:paraId="01161A69" w14:textId="5B94962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6.5.3.6</w:t>
      </w:r>
      <w:r>
        <w:rPr>
          <w:rFonts w:asciiTheme="minorHAnsi" w:eastAsiaTheme="minorEastAsia" w:hAnsiTheme="minorHAnsi" w:cstheme="minorBidi"/>
          <w:noProof/>
          <w:kern w:val="2"/>
          <w:sz w:val="22"/>
          <w:szCs w:val="22"/>
          <w:lang w:eastAsia="en-GB"/>
          <w14:ligatures w14:val="standardContextual"/>
        </w:rPr>
        <w:tab/>
      </w:r>
      <w:r>
        <w:rPr>
          <w:noProof/>
        </w:rPr>
        <w:t>RABMSM-MODIFY-IND</w:t>
      </w:r>
      <w:r>
        <w:rPr>
          <w:noProof/>
        </w:rPr>
        <w:tab/>
      </w:r>
      <w:r>
        <w:rPr>
          <w:noProof/>
        </w:rPr>
        <w:fldChar w:fldCharType="begin" w:fldLock="1"/>
      </w:r>
      <w:r>
        <w:rPr>
          <w:noProof/>
        </w:rPr>
        <w:instrText xml:space="preserve"> PAGEREF _Toc171523672 \h </w:instrText>
      </w:r>
      <w:r>
        <w:rPr>
          <w:noProof/>
        </w:rPr>
      </w:r>
      <w:r>
        <w:rPr>
          <w:noProof/>
        </w:rPr>
        <w:fldChar w:fldCharType="separate"/>
      </w:r>
      <w:r>
        <w:rPr>
          <w:noProof/>
        </w:rPr>
        <w:t>52</w:t>
      </w:r>
      <w:r>
        <w:rPr>
          <w:noProof/>
        </w:rPr>
        <w:fldChar w:fldCharType="end"/>
      </w:r>
    </w:p>
    <w:p w14:paraId="47FFF10E" w14:textId="3CF5554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6.5.3.7</w:t>
      </w:r>
      <w:r>
        <w:rPr>
          <w:rFonts w:asciiTheme="minorHAnsi" w:eastAsiaTheme="minorEastAsia" w:hAnsiTheme="minorHAnsi" w:cstheme="minorBidi"/>
          <w:noProof/>
          <w:kern w:val="2"/>
          <w:sz w:val="22"/>
          <w:szCs w:val="22"/>
          <w:lang w:eastAsia="en-GB"/>
          <w14:ligatures w14:val="standardContextual"/>
        </w:rPr>
        <w:tab/>
      </w:r>
      <w:r>
        <w:rPr>
          <w:noProof/>
        </w:rPr>
        <w:t>RABMSM-MODIFY-RSP</w:t>
      </w:r>
      <w:r>
        <w:rPr>
          <w:noProof/>
        </w:rPr>
        <w:tab/>
      </w:r>
      <w:r>
        <w:rPr>
          <w:noProof/>
        </w:rPr>
        <w:fldChar w:fldCharType="begin" w:fldLock="1"/>
      </w:r>
      <w:r>
        <w:rPr>
          <w:noProof/>
        </w:rPr>
        <w:instrText xml:space="preserve"> PAGEREF _Toc171523673 \h </w:instrText>
      </w:r>
      <w:r>
        <w:rPr>
          <w:noProof/>
        </w:rPr>
      </w:r>
      <w:r>
        <w:rPr>
          <w:noProof/>
        </w:rPr>
        <w:fldChar w:fldCharType="separate"/>
      </w:r>
      <w:r>
        <w:rPr>
          <w:noProof/>
        </w:rPr>
        <w:t>52</w:t>
      </w:r>
      <w:r>
        <w:rPr>
          <w:noProof/>
        </w:rPr>
        <w:fldChar w:fldCharType="end"/>
      </w:r>
    </w:p>
    <w:p w14:paraId="40CF87CB" w14:textId="4DB1EE5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6.5.3.8</w:t>
      </w:r>
      <w:r>
        <w:rPr>
          <w:rFonts w:asciiTheme="minorHAnsi" w:eastAsiaTheme="minorEastAsia" w:hAnsiTheme="minorHAnsi" w:cstheme="minorBidi"/>
          <w:noProof/>
          <w:kern w:val="2"/>
          <w:sz w:val="22"/>
          <w:szCs w:val="22"/>
          <w:lang w:eastAsia="en-GB"/>
          <w14:ligatures w14:val="standardContextual"/>
        </w:rPr>
        <w:tab/>
      </w:r>
      <w:r>
        <w:rPr>
          <w:noProof/>
        </w:rPr>
        <w:t>RABMSM-STATUS-REQ</w:t>
      </w:r>
      <w:r>
        <w:rPr>
          <w:noProof/>
        </w:rPr>
        <w:tab/>
      </w:r>
      <w:r>
        <w:rPr>
          <w:noProof/>
        </w:rPr>
        <w:fldChar w:fldCharType="begin" w:fldLock="1"/>
      </w:r>
      <w:r>
        <w:rPr>
          <w:noProof/>
        </w:rPr>
        <w:instrText xml:space="preserve"> PAGEREF _Toc171523674 \h </w:instrText>
      </w:r>
      <w:r>
        <w:rPr>
          <w:noProof/>
        </w:rPr>
      </w:r>
      <w:r>
        <w:rPr>
          <w:noProof/>
        </w:rPr>
        <w:fldChar w:fldCharType="separate"/>
      </w:r>
      <w:r>
        <w:rPr>
          <w:noProof/>
        </w:rPr>
        <w:t>52</w:t>
      </w:r>
      <w:r>
        <w:rPr>
          <w:noProof/>
        </w:rPr>
        <w:fldChar w:fldCharType="end"/>
      </w:r>
    </w:p>
    <w:p w14:paraId="749956A7" w14:textId="20B7AFE0"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6.6</w:t>
      </w:r>
      <w:r>
        <w:rPr>
          <w:rFonts w:asciiTheme="minorHAnsi" w:eastAsiaTheme="minorEastAsia" w:hAnsiTheme="minorHAnsi" w:cstheme="minorBidi"/>
          <w:noProof/>
          <w:kern w:val="2"/>
          <w:sz w:val="22"/>
          <w:szCs w:val="22"/>
          <w:lang w:eastAsia="en-GB"/>
          <w14:ligatures w14:val="standardContextual"/>
        </w:rPr>
        <w:tab/>
      </w:r>
      <w:r>
        <w:rPr>
          <w:noProof/>
        </w:rPr>
        <w:t>Registration Services for GPRS-Services</w:t>
      </w:r>
      <w:r>
        <w:rPr>
          <w:noProof/>
        </w:rPr>
        <w:tab/>
      </w:r>
      <w:r>
        <w:rPr>
          <w:noProof/>
        </w:rPr>
        <w:fldChar w:fldCharType="begin" w:fldLock="1"/>
      </w:r>
      <w:r>
        <w:rPr>
          <w:noProof/>
        </w:rPr>
        <w:instrText xml:space="preserve"> PAGEREF _Toc171523675 \h </w:instrText>
      </w:r>
      <w:r>
        <w:rPr>
          <w:noProof/>
        </w:rPr>
      </w:r>
      <w:r>
        <w:rPr>
          <w:noProof/>
        </w:rPr>
        <w:fldChar w:fldCharType="separate"/>
      </w:r>
      <w:r>
        <w:rPr>
          <w:noProof/>
        </w:rPr>
        <w:t>52</w:t>
      </w:r>
      <w:r>
        <w:rPr>
          <w:noProof/>
        </w:rPr>
        <w:fldChar w:fldCharType="end"/>
      </w:r>
    </w:p>
    <w:p w14:paraId="399E31B0" w14:textId="5F6E6C2F"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Registration Services for GMMREG-SAP</w:t>
      </w:r>
      <w:r>
        <w:rPr>
          <w:noProof/>
        </w:rPr>
        <w:tab/>
      </w:r>
      <w:r>
        <w:rPr>
          <w:noProof/>
        </w:rPr>
        <w:fldChar w:fldCharType="begin" w:fldLock="1"/>
      </w:r>
      <w:r>
        <w:rPr>
          <w:noProof/>
        </w:rPr>
        <w:instrText xml:space="preserve"> PAGEREF _Toc171523676 \h </w:instrText>
      </w:r>
      <w:r>
        <w:rPr>
          <w:noProof/>
        </w:rPr>
      </w:r>
      <w:r>
        <w:rPr>
          <w:noProof/>
        </w:rPr>
        <w:fldChar w:fldCharType="separate"/>
      </w:r>
      <w:r>
        <w:rPr>
          <w:noProof/>
        </w:rPr>
        <w:t>53</w:t>
      </w:r>
      <w:r>
        <w:rPr>
          <w:noProof/>
        </w:rPr>
        <w:fldChar w:fldCharType="end"/>
      </w:r>
    </w:p>
    <w:p w14:paraId="04E511DF" w14:textId="1E8A814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GMMREG-ATTACH-REQ</w:t>
      </w:r>
      <w:r>
        <w:rPr>
          <w:noProof/>
        </w:rPr>
        <w:tab/>
      </w:r>
      <w:r>
        <w:rPr>
          <w:noProof/>
        </w:rPr>
        <w:fldChar w:fldCharType="begin" w:fldLock="1"/>
      </w:r>
      <w:r>
        <w:rPr>
          <w:noProof/>
        </w:rPr>
        <w:instrText xml:space="preserve"> PAGEREF _Toc171523677 \h </w:instrText>
      </w:r>
      <w:r>
        <w:rPr>
          <w:noProof/>
        </w:rPr>
      </w:r>
      <w:r>
        <w:rPr>
          <w:noProof/>
        </w:rPr>
        <w:fldChar w:fldCharType="separate"/>
      </w:r>
      <w:r>
        <w:rPr>
          <w:noProof/>
        </w:rPr>
        <w:t>53</w:t>
      </w:r>
      <w:r>
        <w:rPr>
          <w:noProof/>
        </w:rPr>
        <w:fldChar w:fldCharType="end"/>
      </w:r>
    </w:p>
    <w:p w14:paraId="62EB3ED3" w14:textId="06BC7A2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GMMREG-ATTACH-CNF</w:t>
      </w:r>
      <w:r>
        <w:rPr>
          <w:noProof/>
        </w:rPr>
        <w:tab/>
      </w:r>
      <w:r>
        <w:rPr>
          <w:noProof/>
        </w:rPr>
        <w:fldChar w:fldCharType="begin" w:fldLock="1"/>
      </w:r>
      <w:r>
        <w:rPr>
          <w:noProof/>
        </w:rPr>
        <w:instrText xml:space="preserve"> PAGEREF _Toc171523678 \h </w:instrText>
      </w:r>
      <w:r>
        <w:rPr>
          <w:noProof/>
        </w:rPr>
      </w:r>
      <w:r>
        <w:rPr>
          <w:noProof/>
        </w:rPr>
        <w:fldChar w:fldCharType="separate"/>
      </w:r>
      <w:r>
        <w:rPr>
          <w:noProof/>
        </w:rPr>
        <w:t>53</w:t>
      </w:r>
      <w:r>
        <w:rPr>
          <w:noProof/>
        </w:rPr>
        <w:fldChar w:fldCharType="end"/>
      </w:r>
    </w:p>
    <w:p w14:paraId="75D601EF" w14:textId="38A97A1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GMMREG-ATTACH-REJ</w:t>
      </w:r>
      <w:r>
        <w:rPr>
          <w:noProof/>
        </w:rPr>
        <w:tab/>
      </w:r>
      <w:r>
        <w:rPr>
          <w:noProof/>
        </w:rPr>
        <w:fldChar w:fldCharType="begin" w:fldLock="1"/>
      </w:r>
      <w:r>
        <w:rPr>
          <w:noProof/>
        </w:rPr>
        <w:instrText xml:space="preserve"> PAGEREF _Toc171523679 \h </w:instrText>
      </w:r>
      <w:r>
        <w:rPr>
          <w:noProof/>
        </w:rPr>
      </w:r>
      <w:r>
        <w:rPr>
          <w:noProof/>
        </w:rPr>
        <w:fldChar w:fldCharType="separate"/>
      </w:r>
      <w:r>
        <w:rPr>
          <w:noProof/>
        </w:rPr>
        <w:t>53</w:t>
      </w:r>
      <w:r>
        <w:rPr>
          <w:noProof/>
        </w:rPr>
        <w:fldChar w:fldCharType="end"/>
      </w:r>
    </w:p>
    <w:p w14:paraId="2E15337F" w14:textId="1B58CAE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GMMREG-DETACH-REQ</w:t>
      </w:r>
      <w:r>
        <w:rPr>
          <w:noProof/>
        </w:rPr>
        <w:tab/>
      </w:r>
      <w:r>
        <w:rPr>
          <w:noProof/>
        </w:rPr>
        <w:fldChar w:fldCharType="begin" w:fldLock="1"/>
      </w:r>
      <w:r>
        <w:rPr>
          <w:noProof/>
        </w:rPr>
        <w:instrText xml:space="preserve"> PAGEREF _Toc171523680 \h </w:instrText>
      </w:r>
      <w:r>
        <w:rPr>
          <w:noProof/>
        </w:rPr>
      </w:r>
      <w:r>
        <w:rPr>
          <w:noProof/>
        </w:rPr>
        <w:fldChar w:fldCharType="separate"/>
      </w:r>
      <w:r>
        <w:rPr>
          <w:noProof/>
        </w:rPr>
        <w:t>53</w:t>
      </w:r>
      <w:r>
        <w:rPr>
          <w:noProof/>
        </w:rPr>
        <w:fldChar w:fldCharType="end"/>
      </w:r>
    </w:p>
    <w:p w14:paraId="7E656AC5" w14:textId="7096155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6.6.1.5</w:t>
      </w:r>
      <w:r>
        <w:rPr>
          <w:rFonts w:asciiTheme="minorHAnsi" w:eastAsiaTheme="minorEastAsia" w:hAnsiTheme="minorHAnsi" w:cstheme="minorBidi"/>
          <w:noProof/>
          <w:kern w:val="2"/>
          <w:sz w:val="22"/>
          <w:szCs w:val="22"/>
          <w:lang w:eastAsia="en-GB"/>
          <w14:ligatures w14:val="standardContextual"/>
        </w:rPr>
        <w:tab/>
      </w:r>
      <w:r>
        <w:rPr>
          <w:noProof/>
        </w:rPr>
        <w:t>GMMREG-DETACH-CNF</w:t>
      </w:r>
      <w:r>
        <w:rPr>
          <w:noProof/>
        </w:rPr>
        <w:tab/>
      </w:r>
      <w:r>
        <w:rPr>
          <w:noProof/>
        </w:rPr>
        <w:fldChar w:fldCharType="begin" w:fldLock="1"/>
      </w:r>
      <w:r>
        <w:rPr>
          <w:noProof/>
        </w:rPr>
        <w:instrText xml:space="preserve"> PAGEREF _Toc171523681 \h </w:instrText>
      </w:r>
      <w:r>
        <w:rPr>
          <w:noProof/>
        </w:rPr>
      </w:r>
      <w:r>
        <w:rPr>
          <w:noProof/>
        </w:rPr>
        <w:fldChar w:fldCharType="separate"/>
      </w:r>
      <w:r>
        <w:rPr>
          <w:noProof/>
        </w:rPr>
        <w:t>53</w:t>
      </w:r>
      <w:r>
        <w:rPr>
          <w:noProof/>
        </w:rPr>
        <w:fldChar w:fldCharType="end"/>
      </w:r>
    </w:p>
    <w:p w14:paraId="13BE0D64" w14:textId="678C990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6.6.1.6</w:t>
      </w:r>
      <w:r>
        <w:rPr>
          <w:rFonts w:asciiTheme="minorHAnsi" w:eastAsiaTheme="minorEastAsia" w:hAnsiTheme="minorHAnsi" w:cstheme="minorBidi"/>
          <w:noProof/>
          <w:kern w:val="2"/>
          <w:sz w:val="22"/>
          <w:szCs w:val="22"/>
          <w:lang w:eastAsia="en-GB"/>
          <w14:ligatures w14:val="standardContextual"/>
        </w:rPr>
        <w:tab/>
      </w:r>
      <w:r>
        <w:rPr>
          <w:noProof/>
        </w:rPr>
        <w:t>GMMREG-DETACH-IND</w:t>
      </w:r>
      <w:r>
        <w:rPr>
          <w:noProof/>
        </w:rPr>
        <w:tab/>
      </w:r>
      <w:r>
        <w:rPr>
          <w:noProof/>
        </w:rPr>
        <w:fldChar w:fldCharType="begin" w:fldLock="1"/>
      </w:r>
      <w:r>
        <w:rPr>
          <w:noProof/>
        </w:rPr>
        <w:instrText xml:space="preserve"> PAGEREF _Toc171523682 \h </w:instrText>
      </w:r>
      <w:r>
        <w:rPr>
          <w:noProof/>
        </w:rPr>
      </w:r>
      <w:r>
        <w:rPr>
          <w:noProof/>
        </w:rPr>
        <w:fldChar w:fldCharType="separate"/>
      </w:r>
      <w:r>
        <w:rPr>
          <w:noProof/>
        </w:rPr>
        <w:t>53</w:t>
      </w:r>
      <w:r>
        <w:rPr>
          <w:noProof/>
        </w:rPr>
        <w:fldChar w:fldCharType="end"/>
      </w:r>
    </w:p>
    <w:p w14:paraId="7D1478AF" w14:textId="2216D1EF"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Services provided to SNDCP entities by GPRS Logical Link Control services</w:t>
      </w:r>
      <w:r>
        <w:rPr>
          <w:noProof/>
        </w:rPr>
        <w:tab/>
      </w:r>
      <w:r>
        <w:rPr>
          <w:noProof/>
        </w:rPr>
        <w:fldChar w:fldCharType="begin" w:fldLock="1"/>
      </w:r>
      <w:r>
        <w:rPr>
          <w:noProof/>
        </w:rPr>
        <w:instrText xml:space="preserve"> PAGEREF _Toc171523683 \h </w:instrText>
      </w:r>
      <w:r>
        <w:rPr>
          <w:noProof/>
        </w:rPr>
      </w:r>
      <w:r>
        <w:rPr>
          <w:noProof/>
        </w:rPr>
        <w:fldChar w:fldCharType="separate"/>
      </w:r>
      <w:r>
        <w:rPr>
          <w:noProof/>
        </w:rPr>
        <w:t>54</w:t>
      </w:r>
      <w:r>
        <w:rPr>
          <w:noProof/>
        </w:rPr>
        <w:fldChar w:fldCharType="end"/>
      </w:r>
    </w:p>
    <w:p w14:paraId="1566DD18" w14:textId="4FE9D573"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_Toc171523684 \h </w:instrText>
      </w:r>
      <w:r>
        <w:rPr>
          <w:noProof/>
        </w:rPr>
      </w:r>
      <w:r>
        <w:rPr>
          <w:noProof/>
        </w:rPr>
        <w:fldChar w:fldCharType="separate"/>
      </w:r>
      <w:r>
        <w:rPr>
          <w:noProof/>
        </w:rPr>
        <w:t>55</w:t>
      </w:r>
      <w:r>
        <w:rPr>
          <w:noProof/>
        </w:rPr>
        <w:fldChar w:fldCharType="end"/>
      </w:r>
    </w:p>
    <w:p w14:paraId="263C9D97" w14:textId="34AC0A6F"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_Toc171523685 \h </w:instrText>
      </w:r>
      <w:r>
        <w:rPr>
          <w:noProof/>
        </w:rPr>
      </w:r>
      <w:r>
        <w:rPr>
          <w:noProof/>
        </w:rPr>
        <w:fldChar w:fldCharType="separate"/>
      </w:r>
      <w:r>
        <w:rPr>
          <w:noProof/>
        </w:rPr>
        <w:t>55</w:t>
      </w:r>
      <w:r>
        <w:rPr>
          <w:noProof/>
        </w:rPr>
        <w:fldChar w:fldCharType="end"/>
      </w:r>
    </w:p>
    <w:p w14:paraId="7E766259" w14:textId="79B8E44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E34F32">
        <w:rPr>
          <w:noProof/>
        </w:rPr>
        <w:t>6.7.2.1</w:t>
      </w:r>
      <w:r>
        <w:rPr>
          <w:rFonts w:asciiTheme="minorHAnsi" w:eastAsiaTheme="minorEastAsia" w:hAnsiTheme="minorHAnsi" w:cstheme="minorBidi"/>
          <w:noProof/>
          <w:kern w:val="2"/>
          <w:sz w:val="22"/>
          <w:szCs w:val="22"/>
          <w:lang w:eastAsia="en-GB"/>
          <w14:ligatures w14:val="standardContextual"/>
        </w:rPr>
        <w:tab/>
      </w:r>
      <w:r w:rsidRPr="00E34F32">
        <w:rPr>
          <w:noProof/>
        </w:rPr>
        <w:t>LL-ESTABLISH-REQ</w:t>
      </w:r>
      <w:r>
        <w:rPr>
          <w:noProof/>
        </w:rPr>
        <w:tab/>
      </w:r>
      <w:r>
        <w:rPr>
          <w:noProof/>
        </w:rPr>
        <w:fldChar w:fldCharType="begin" w:fldLock="1"/>
      </w:r>
      <w:r>
        <w:rPr>
          <w:noProof/>
        </w:rPr>
        <w:instrText xml:space="preserve"> PAGEREF _Toc171523686 \h </w:instrText>
      </w:r>
      <w:r>
        <w:rPr>
          <w:noProof/>
        </w:rPr>
      </w:r>
      <w:r>
        <w:rPr>
          <w:noProof/>
        </w:rPr>
        <w:fldChar w:fldCharType="separate"/>
      </w:r>
      <w:r>
        <w:rPr>
          <w:noProof/>
        </w:rPr>
        <w:t>55</w:t>
      </w:r>
      <w:r>
        <w:rPr>
          <w:noProof/>
        </w:rPr>
        <w:fldChar w:fldCharType="end"/>
      </w:r>
    </w:p>
    <w:p w14:paraId="1EA7EEE3" w14:textId="699FBA4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_Toc171523687 \h </w:instrText>
      </w:r>
      <w:r>
        <w:rPr>
          <w:noProof/>
        </w:rPr>
      </w:r>
      <w:r>
        <w:rPr>
          <w:noProof/>
        </w:rPr>
        <w:fldChar w:fldCharType="separate"/>
      </w:r>
      <w:r>
        <w:rPr>
          <w:noProof/>
        </w:rPr>
        <w:t>56</w:t>
      </w:r>
      <w:r>
        <w:rPr>
          <w:noProof/>
        </w:rPr>
        <w:fldChar w:fldCharType="end"/>
      </w:r>
    </w:p>
    <w:p w14:paraId="2B844C5D" w14:textId="23A9280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_Toc171523688 \h </w:instrText>
      </w:r>
      <w:r>
        <w:rPr>
          <w:noProof/>
        </w:rPr>
      </w:r>
      <w:r>
        <w:rPr>
          <w:noProof/>
        </w:rPr>
        <w:fldChar w:fldCharType="separate"/>
      </w:r>
      <w:r>
        <w:rPr>
          <w:noProof/>
        </w:rPr>
        <w:t>56</w:t>
      </w:r>
      <w:r>
        <w:rPr>
          <w:noProof/>
        </w:rPr>
        <w:fldChar w:fldCharType="end"/>
      </w:r>
    </w:p>
    <w:p w14:paraId="0D7253B8" w14:textId="2A279DE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_Toc171523689 \h </w:instrText>
      </w:r>
      <w:r>
        <w:rPr>
          <w:noProof/>
        </w:rPr>
      </w:r>
      <w:r>
        <w:rPr>
          <w:noProof/>
        </w:rPr>
        <w:fldChar w:fldCharType="separate"/>
      </w:r>
      <w:r>
        <w:rPr>
          <w:noProof/>
        </w:rPr>
        <w:t>56</w:t>
      </w:r>
      <w:r>
        <w:rPr>
          <w:noProof/>
        </w:rPr>
        <w:fldChar w:fldCharType="end"/>
      </w:r>
    </w:p>
    <w:p w14:paraId="76027BB4" w14:textId="4008D6F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_Toc171523690 \h </w:instrText>
      </w:r>
      <w:r>
        <w:rPr>
          <w:noProof/>
        </w:rPr>
      </w:r>
      <w:r>
        <w:rPr>
          <w:noProof/>
        </w:rPr>
        <w:fldChar w:fldCharType="separate"/>
      </w:r>
      <w:r>
        <w:rPr>
          <w:noProof/>
        </w:rPr>
        <w:t>56</w:t>
      </w:r>
      <w:r>
        <w:rPr>
          <w:noProof/>
        </w:rPr>
        <w:fldChar w:fldCharType="end"/>
      </w:r>
    </w:p>
    <w:p w14:paraId="58509BA1" w14:textId="0B832E0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_Toc171523691 \h </w:instrText>
      </w:r>
      <w:r>
        <w:rPr>
          <w:noProof/>
        </w:rPr>
      </w:r>
      <w:r>
        <w:rPr>
          <w:noProof/>
        </w:rPr>
        <w:fldChar w:fldCharType="separate"/>
      </w:r>
      <w:r>
        <w:rPr>
          <w:noProof/>
        </w:rPr>
        <w:t>56</w:t>
      </w:r>
      <w:r>
        <w:rPr>
          <w:noProof/>
        </w:rPr>
        <w:fldChar w:fldCharType="end"/>
      </w:r>
    </w:p>
    <w:p w14:paraId="276F576A" w14:textId="0F7222E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_Toc171523692 \h </w:instrText>
      </w:r>
      <w:r>
        <w:rPr>
          <w:noProof/>
        </w:rPr>
      </w:r>
      <w:r>
        <w:rPr>
          <w:noProof/>
        </w:rPr>
        <w:fldChar w:fldCharType="separate"/>
      </w:r>
      <w:r>
        <w:rPr>
          <w:noProof/>
        </w:rPr>
        <w:t>56</w:t>
      </w:r>
      <w:r>
        <w:rPr>
          <w:noProof/>
        </w:rPr>
        <w:fldChar w:fldCharType="end"/>
      </w:r>
    </w:p>
    <w:p w14:paraId="757954DF" w14:textId="0593D29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_Toc171523693 \h </w:instrText>
      </w:r>
      <w:r>
        <w:rPr>
          <w:noProof/>
        </w:rPr>
      </w:r>
      <w:r>
        <w:rPr>
          <w:noProof/>
        </w:rPr>
        <w:fldChar w:fldCharType="separate"/>
      </w:r>
      <w:r>
        <w:rPr>
          <w:noProof/>
        </w:rPr>
        <w:t>56</w:t>
      </w:r>
      <w:r>
        <w:rPr>
          <w:noProof/>
        </w:rPr>
        <w:fldChar w:fldCharType="end"/>
      </w:r>
    </w:p>
    <w:p w14:paraId="4AB9E745" w14:textId="7247E55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_Toc171523694 \h </w:instrText>
      </w:r>
      <w:r>
        <w:rPr>
          <w:noProof/>
        </w:rPr>
      </w:r>
      <w:r>
        <w:rPr>
          <w:noProof/>
        </w:rPr>
        <w:fldChar w:fldCharType="separate"/>
      </w:r>
      <w:r>
        <w:rPr>
          <w:noProof/>
        </w:rPr>
        <w:t>56</w:t>
      </w:r>
      <w:r>
        <w:rPr>
          <w:noProof/>
        </w:rPr>
        <w:fldChar w:fldCharType="end"/>
      </w:r>
    </w:p>
    <w:p w14:paraId="58EA306F" w14:textId="21A6F87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_Toc171523695 \h </w:instrText>
      </w:r>
      <w:r>
        <w:rPr>
          <w:noProof/>
        </w:rPr>
      </w:r>
      <w:r>
        <w:rPr>
          <w:noProof/>
        </w:rPr>
        <w:fldChar w:fldCharType="separate"/>
      </w:r>
      <w:r>
        <w:rPr>
          <w:noProof/>
        </w:rPr>
        <w:t>56</w:t>
      </w:r>
      <w:r>
        <w:rPr>
          <w:noProof/>
        </w:rPr>
        <w:fldChar w:fldCharType="end"/>
      </w:r>
    </w:p>
    <w:p w14:paraId="2B510185" w14:textId="495D3CA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_Toc171523696 \h </w:instrText>
      </w:r>
      <w:r>
        <w:rPr>
          <w:noProof/>
        </w:rPr>
      </w:r>
      <w:r>
        <w:rPr>
          <w:noProof/>
        </w:rPr>
        <w:fldChar w:fldCharType="separate"/>
      </w:r>
      <w:r>
        <w:rPr>
          <w:noProof/>
        </w:rPr>
        <w:t>56</w:t>
      </w:r>
      <w:r>
        <w:rPr>
          <w:noProof/>
        </w:rPr>
        <w:fldChar w:fldCharType="end"/>
      </w:r>
    </w:p>
    <w:p w14:paraId="5DB41412" w14:textId="4B22AEB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_Toc171523697 \h </w:instrText>
      </w:r>
      <w:r>
        <w:rPr>
          <w:noProof/>
        </w:rPr>
      </w:r>
      <w:r>
        <w:rPr>
          <w:noProof/>
        </w:rPr>
        <w:fldChar w:fldCharType="separate"/>
      </w:r>
      <w:r>
        <w:rPr>
          <w:noProof/>
        </w:rPr>
        <w:t>56</w:t>
      </w:r>
      <w:r>
        <w:rPr>
          <w:noProof/>
        </w:rPr>
        <w:fldChar w:fldCharType="end"/>
      </w:r>
    </w:p>
    <w:p w14:paraId="6072DEB0" w14:textId="2A401A2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6.7.2.13</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_Toc171523698 \h </w:instrText>
      </w:r>
      <w:r>
        <w:rPr>
          <w:noProof/>
        </w:rPr>
      </w:r>
      <w:r>
        <w:rPr>
          <w:noProof/>
        </w:rPr>
        <w:fldChar w:fldCharType="separate"/>
      </w:r>
      <w:r>
        <w:rPr>
          <w:noProof/>
        </w:rPr>
        <w:t>56</w:t>
      </w:r>
      <w:r>
        <w:rPr>
          <w:noProof/>
        </w:rPr>
        <w:fldChar w:fldCharType="end"/>
      </w:r>
    </w:p>
    <w:p w14:paraId="31D5F236" w14:textId="51204A9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6.7.2.14</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_Toc171523699 \h </w:instrText>
      </w:r>
      <w:r>
        <w:rPr>
          <w:noProof/>
        </w:rPr>
      </w:r>
      <w:r>
        <w:rPr>
          <w:noProof/>
        </w:rPr>
        <w:fldChar w:fldCharType="separate"/>
      </w:r>
      <w:r>
        <w:rPr>
          <w:noProof/>
        </w:rPr>
        <w:t>56</w:t>
      </w:r>
      <w:r>
        <w:rPr>
          <w:noProof/>
        </w:rPr>
        <w:fldChar w:fldCharType="end"/>
      </w:r>
    </w:p>
    <w:p w14:paraId="77B9C726" w14:textId="24599F2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6.7.2.15</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_Toc171523700 \h </w:instrText>
      </w:r>
      <w:r>
        <w:rPr>
          <w:noProof/>
        </w:rPr>
      </w:r>
      <w:r>
        <w:rPr>
          <w:noProof/>
        </w:rPr>
        <w:fldChar w:fldCharType="separate"/>
      </w:r>
      <w:r>
        <w:rPr>
          <w:noProof/>
        </w:rPr>
        <w:t>56</w:t>
      </w:r>
      <w:r>
        <w:rPr>
          <w:noProof/>
        </w:rPr>
        <w:fldChar w:fldCharType="end"/>
      </w:r>
    </w:p>
    <w:p w14:paraId="2D19EC39" w14:textId="05B4A34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6.7.2.16</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_Toc171523701 \h </w:instrText>
      </w:r>
      <w:r>
        <w:rPr>
          <w:noProof/>
        </w:rPr>
      </w:r>
      <w:r>
        <w:rPr>
          <w:noProof/>
        </w:rPr>
        <w:fldChar w:fldCharType="separate"/>
      </w:r>
      <w:r>
        <w:rPr>
          <w:noProof/>
        </w:rPr>
        <w:t>57</w:t>
      </w:r>
      <w:r>
        <w:rPr>
          <w:noProof/>
        </w:rPr>
        <w:fldChar w:fldCharType="end"/>
      </w:r>
    </w:p>
    <w:p w14:paraId="56882471" w14:textId="5019A99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6.7.2.17</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_Toc171523702 \h </w:instrText>
      </w:r>
      <w:r>
        <w:rPr>
          <w:noProof/>
        </w:rPr>
      </w:r>
      <w:r>
        <w:rPr>
          <w:noProof/>
        </w:rPr>
        <w:fldChar w:fldCharType="separate"/>
      </w:r>
      <w:r>
        <w:rPr>
          <w:noProof/>
        </w:rPr>
        <w:t>57</w:t>
      </w:r>
      <w:r>
        <w:rPr>
          <w:noProof/>
        </w:rPr>
        <w:fldChar w:fldCharType="end"/>
      </w:r>
    </w:p>
    <w:p w14:paraId="3FEAE5CE" w14:textId="33EBDB32"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Location services at the type A LMU side</w:t>
      </w:r>
      <w:r>
        <w:rPr>
          <w:noProof/>
        </w:rPr>
        <w:tab/>
      </w:r>
      <w:r>
        <w:rPr>
          <w:noProof/>
        </w:rPr>
        <w:fldChar w:fldCharType="begin" w:fldLock="1"/>
      </w:r>
      <w:r>
        <w:rPr>
          <w:noProof/>
        </w:rPr>
        <w:instrText xml:space="preserve"> PAGEREF _Toc171523703 \h </w:instrText>
      </w:r>
      <w:r>
        <w:rPr>
          <w:noProof/>
        </w:rPr>
      </w:r>
      <w:r>
        <w:rPr>
          <w:noProof/>
        </w:rPr>
        <w:fldChar w:fldCharType="separate"/>
      </w:r>
      <w:r>
        <w:rPr>
          <w:noProof/>
        </w:rPr>
        <w:t>57</w:t>
      </w:r>
      <w:r>
        <w:rPr>
          <w:noProof/>
        </w:rPr>
        <w:fldChar w:fldCharType="end"/>
      </w:r>
    </w:p>
    <w:p w14:paraId="317EF91D" w14:textId="526454CF"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_Toc171523704 \h </w:instrText>
      </w:r>
      <w:r>
        <w:rPr>
          <w:noProof/>
        </w:rPr>
      </w:r>
      <w:r>
        <w:rPr>
          <w:noProof/>
        </w:rPr>
        <w:fldChar w:fldCharType="separate"/>
      </w:r>
      <w:r>
        <w:rPr>
          <w:noProof/>
        </w:rPr>
        <w:t>57</w:t>
      </w:r>
      <w:r>
        <w:rPr>
          <w:noProof/>
        </w:rPr>
        <w:fldChar w:fldCharType="end"/>
      </w:r>
    </w:p>
    <w:p w14:paraId="6F2788E0" w14:textId="769D2BF8"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_Toc171523705 \h </w:instrText>
      </w:r>
      <w:r>
        <w:rPr>
          <w:noProof/>
        </w:rPr>
      </w:r>
      <w:r>
        <w:rPr>
          <w:noProof/>
        </w:rPr>
        <w:fldChar w:fldCharType="separate"/>
      </w:r>
      <w:r>
        <w:rPr>
          <w:noProof/>
        </w:rPr>
        <w:t>58</w:t>
      </w:r>
      <w:r>
        <w:rPr>
          <w:noProof/>
        </w:rPr>
        <w:fldChar w:fldCharType="end"/>
      </w:r>
    </w:p>
    <w:p w14:paraId="5ABAF42E" w14:textId="6B2DBCF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6.8.2.1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_Toc171523706 \h </w:instrText>
      </w:r>
      <w:r>
        <w:rPr>
          <w:noProof/>
        </w:rPr>
      </w:r>
      <w:r>
        <w:rPr>
          <w:noProof/>
        </w:rPr>
        <w:fldChar w:fldCharType="separate"/>
      </w:r>
      <w:r>
        <w:rPr>
          <w:noProof/>
        </w:rPr>
        <w:t>58</w:t>
      </w:r>
      <w:r>
        <w:rPr>
          <w:noProof/>
        </w:rPr>
        <w:fldChar w:fldCharType="end"/>
      </w:r>
    </w:p>
    <w:p w14:paraId="51367DD3" w14:textId="50FBA2F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6.8.2.2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_Toc171523707 \h </w:instrText>
      </w:r>
      <w:r>
        <w:rPr>
          <w:noProof/>
        </w:rPr>
      </w:r>
      <w:r>
        <w:rPr>
          <w:noProof/>
        </w:rPr>
        <w:fldChar w:fldCharType="separate"/>
      </w:r>
      <w:r>
        <w:rPr>
          <w:noProof/>
        </w:rPr>
        <w:t>58</w:t>
      </w:r>
      <w:r>
        <w:rPr>
          <w:noProof/>
        </w:rPr>
        <w:fldChar w:fldCharType="end"/>
      </w:r>
    </w:p>
    <w:p w14:paraId="3285DDD2" w14:textId="21952A4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6.8.2.3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_Toc171523708 \h </w:instrText>
      </w:r>
      <w:r>
        <w:rPr>
          <w:noProof/>
        </w:rPr>
      </w:r>
      <w:r>
        <w:rPr>
          <w:noProof/>
        </w:rPr>
        <w:fldChar w:fldCharType="separate"/>
      </w:r>
      <w:r>
        <w:rPr>
          <w:noProof/>
        </w:rPr>
        <w:t>58</w:t>
      </w:r>
      <w:r>
        <w:rPr>
          <w:noProof/>
        </w:rPr>
        <w:fldChar w:fldCharType="end"/>
      </w:r>
    </w:p>
    <w:p w14:paraId="549B96C8" w14:textId="07A87B2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6.8.2.4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_Toc171523709 \h </w:instrText>
      </w:r>
      <w:r>
        <w:rPr>
          <w:noProof/>
        </w:rPr>
      </w:r>
      <w:r>
        <w:rPr>
          <w:noProof/>
        </w:rPr>
        <w:fldChar w:fldCharType="separate"/>
      </w:r>
      <w:r>
        <w:rPr>
          <w:noProof/>
        </w:rPr>
        <w:t>58</w:t>
      </w:r>
      <w:r>
        <w:rPr>
          <w:noProof/>
        </w:rPr>
        <w:fldChar w:fldCharType="end"/>
      </w:r>
    </w:p>
    <w:p w14:paraId="6FF45A29" w14:textId="4251C36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6.8.2.5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_Toc171523710 \h </w:instrText>
      </w:r>
      <w:r>
        <w:rPr>
          <w:noProof/>
        </w:rPr>
      </w:r>
      <w:r>
        <w:rPr>
          <w:noProof/>
        </w:rPr>
        <w:fldChar w:fldCharType="separate"/>
      </w:r>
      <w:r>
        <w:rPr>
          <w:noProof/>
        </w:rPr>
        <w:t>58</w:t>
      </w:r>
      <w:r>
        <w:rPr>
          <w:noProof/>
        </w:rPr>
        <w:fldChar w:fldCharType="end"/>
      </w:r>
    </w:p>
    <w:p w14:paraId="0C33B921" w14:textId="09454FE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6.8.2.6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_Toc171523711 \h </w:instrText>
      </w:r>
      <w:r>
        <w:rPr>
          <w:noProof/>
        </w:rPr>
      </w:r>
      <w:r>
        <w:rPr>
          <w:noProof/>
        </w:rPr>
        <w:fldChar w:fldCharType="separate"/>
      </w:r>
      <w:r>
        <w:rPr>
          <w:noProof/>
        </w:rPr>
        <w:t>58</w:t>
      </w:r>
      <w:r>
        <w:rPr>
          <w:noProof/>
        </w:rPr>
        <w:fldChar w:fldCharType="end"/>
      </w:r>
    </w:p>
    <w:p w14:paraId="3751DF8F" w14:textId="3E60DE36"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on the Network side</w:t>
      </w:r>
      <w:r>
        <w:rPr>
          <w:noProof/>
        </w:rPr>
        <w:tab/>
      </w:r>
      <w:r>
        <w:rPr>
          <w:noProof/>
        </w:rPr>
        <w:fldChar w:fldCharType="begin" w:fldLock="1"/>
      </w:r>
      <w:r>
        <w:rPr>
          <w:noProof/>
        </w:rPr>
        <w:instrText xml:space="preserve"> PAGEREF _Toc171523712 \h </w:instrText>
      </w:r>
      <w:r>
        <w:rPr>
          <w:noProof/>
        </w:rPr>
      </w:r>
      <w:r>
        <w:rPr>
          <w:noProof/>
        </w:rPr>
        <w:fldChar w:fldCharType="separate"/>
      </w:r>
      <w:r>
        <w:rPr>
          <w:noProof/>
        </w:rPr>
        <w:t>58</w:t>
      </w:r>
      <w:r>
        <w:rPr>
          <w:noProof/>
        </w:rPr>
        <w:fldChar w:fldCharType="end"/>
      </w:r>
    </w:p>
    <w:p w14:paraId="5AFA501B" w14:textId="2F4C5423"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_Toc171523713 \h </w:instrText>
      </w:r>
      <w:r>
        <w:rPr>
          <w:noProof/>
        </w:rPr>
      </w:r>
      <w:r>
        <w:rPr>
          <w:noProof/>
        </w:rPr>
        <w:fldChar w:fldCharType="separate"/>
      </w:r>
      <w:r>
        <w:rPr>
          <w:noProof/>
        </w:rPr>
        <w:t>58</w:t>
      </w:r>
      <w:r>
        <w:rPr>
          <w:noProof/>
        </w:rPr>
        <w:fldChar w:fldCharType="end"/>
      </w:r>
    </w:p>
    <w:p w14:paraId="4FE00FDF" w14:textId="3FF12A58"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_Toc171523714 \h </w:instrText>
      </w:r>
      <w:r>
        <w:rPr>
          <w:noProof/>
        </w:rPr>
      </w:r>
      <w:r>
        <w:rPr>
          <w:noProof/>
        </w:rPr>
        <w:fldChar w:fldCharType="separate"/>
      </w:r>
      <w:r>
        <w:rPr>
          <w:noProof/>
        </w:rPr>
        <w:t>59</w:t>
      </w:r>
      <w:r>
        <w:rPr>
          <w:noProof/>
        </w:rPr>
        <w:fldChar w:fldCharType="end"/>
      </w:r>
    </w:p>
    <w:p w14:paraId="61CDC5B6" w14:textId="6412A445"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_Toc171523715 \h </w:instrText>
      </w:r>
      <w:r>
        <w:rPr>
          <w:noProof/>
        </w:rPr>
      </w:r>
      <w:r>
        <w:rPr>
          <w:noProof/>
        </w:rPr>
        <w:fldChar w:fldCharType="separate"/>
      </w:r>
      <w:r>
        <w:rPr>
          <w:noProof/>
        </w:rPr>
        <w:t>62</w:t>
      </w:r>
      <w:r>
        <w:rPr>
          <w:noProof/>
        </w:rPr>
        <w:fldChar w:fldCharType="end"/>
      </w:r>
    </w:p>
    <w:p w14:paraId="2E26BFF1" w14:textId="59B69C5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_Toc171523716 \h </w:instrText>
      </w:r>
      <w:r>
        <w:rPr>
          <w:noProof/>
        </w:rPr>
      </w:r>
      <w:r>
        <w:rPr>
          <w:noProof/>
        </w:rPr>
        <w:fldChar w:fldCharType="separate"/>
      </w:r>
      <w:r>
        <w:rPr>
          <w:noProof/>
        </w:rPr>
        <w:t>62</w:t>
      </w:r>
      <w:r>
        <w:rPr>
          <w:noProof/>
        </w:rPr>
        <w:fldChar w:fldCharType="end"/>
      </w:r>
    </w:p>
    <w:p w14:paraId="1F9E5ED0" w14:textId="320005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_Toc171523717 \h </w:instrText>
      </w:r>
      <w:r>
        <w:rPr>
          <w:noProof/>
        </w:rPr>
      </w:r>
      <w:r>
        <w:rPr>
          <w:noProof/>
        </w:rPr>
        <w:fldChar w:fldCharType="separate"/>
      </w:r>
      <w:r>
        <w:rPr>
          <w:noProof/>
        </w:rPr>
        <w:t>62</w:t>
      </w:r>
      <w:r>
        <w:rPr>
          <w:noProof/>
        </w:rPr>
        <w:fldChar w:fldCharType="end"/>
      </w:r>
    </w:p>
    <w:p w14:paraId="19A8185F" w14:textId="189C021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rFonts w:asciiTheme="minorHAnsi" w:eastAsiaTheme="minorEastAsia" w:hAnsiTheme="minorHAnsi" w:cstheme="minorBidi"/>
          <w:noProof/>
          <w:kern w:val="2"/>
          <w:sz w:val="22"/>
          <w:szCs w:val="22"/>
          <w:lang w:eastAsia="en-GB"/>
          <w14:ligatures w14:val="standardContextual"/>
        </w:rPr>
        <w:tab/>
      </w:r>
      <w:r>
        <w:rPr>
          <w:noProof/>
        </w:rPr>
        <w:t>MNCC_SETUP_RSP</w:t>
      </w:r>
      <w:r>
        <w:rPr>
          <w:noProof/>
        </w:rPr>
        <w:tab/>
      </w:r>
      <w:r>
        <w:rPr>
          <w:noProof/>
        </w:rPr>
        <w:fldChar w:fldCharType="begin" w:fldLock="1"/>
      </w:r>
      <w:r>
        <w:rPr>
          <w:noProof/>
        </w:rPr>
        <w:instrText xml:space="preserve"> PAGEREF _Toc171523718 \h </w:instrText>
      </w:r>
      <w:r>
        <w:rPr>
          <w:noProof/>
        </w:rPr>
      </w:r>
      <w:r>
        <w:rPr>
          <w:noProof/>
        </w:rPr>
        <w:fldChar w:fldCharType="separate"/>
      </w:r>
      <w:r>
        <w:rPr>
          <w:noProof/>
        </w:rPr>
        <w:t>62</w:t>
      </w:r>
      <w:r>
        <w:rPr>
          <w:noProof/>
        </w:rPr>
        <w:fldChar w:fldCharType="end"/>
      </w:r>
    </w:p>
    <w:p w14:paraId="60BBC0F0" w14:textId="704E49D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_Toc171523719 \h </w:instrText>
      </w:r>
      <w:r>
        <w:rPr>
          <w:noProof/>
        </w:rPr>
      </w:r>
      <w:r>
        <w:rPr>
          <w:noProof/>
        </w:rPr>
        <w:fldChar w:fldCharType="separate"/>
      </w:r>
      <w:r>
        <w:rPr>
          <w:noProof/>
        </w:rPr>
        <w:t>62</w:t>
      </w:r>
      <w:r>
        <w:rPr>
          <w:noProof/>
        </w:rPr>
        <w:fldChar w:fldCharType="end"/>
      </w:r>
    </w:p>
    <w:p w14:paraId="1DE59B85" w14:textId="64E581A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_Toc171523720 \h </w:instrText>
      </w:r>
      <w:r>
        <w:rPr>
          <w:noProof/>
        </w:rPr>
      </w:r>
      <w:r>
        <w:rPr>
          <w:noProof/>
        </w:rPr>
        <w:fldChar w:fldCharType="separate"/>
      </w:r>
      <w:r>
        <w:rPr>
          <w:noProof/>
        </w:rPr>
        <w:t>62</w:t>
      </w:r>
      <w:r>
        <w:rPr>
          <w:noProof/>
        </w:rPr>
        <w:fldChar w:fldCharType="end"/>
      </w:r>
    </w:p>
    <w:p w14:paraId="0C8BF91D" w14:textId="7BB14ED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_Toc171523721 \h </w:instrText>
      </w:r>
      <w:r>
        <w:rPr>
          <w:noProof/>
        </w:rPr>
      </w:r>
      <w:r>
        <w:rPr>
          <w:noProof/>
        </w:rPr>
        <w:fldChar w:fldCharType="separate"/>
      </w:r>
      <w:r>
        <w:rPr>
          <w:noProof/>
        </w:rPr>
        <w:t>63</w:t>
      </w:r>
      <w:r>
        <w:rPr>
          <w:noProof/>
        </w:rPr>
        <w:fldChar w:fldCharType="end"/>
      </w:r>
    </w:p>
    <w:p w14:paraId="70E07F0F" w14:textId="3867BE8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_Toc171523722 \h </w:instrText>
      </w:r>
      <w:r>
        <w:rPr>
          <w:noProof/>
        </w:rPr>
      </w:r>
      <w:r>
        <w:rPr>
          <w:noProof/>
        </w:rPr>
        <w:fldChar w:fldCharType="separate"/>
      </w:r>
      <w:r>
        <w:rPr>
          <w:noProof/>
        </w:rPr>
        <w:t>63</w:t>
      </w:r>
      <w:r>
        <w:rPr>
          <w:noProof/>
        </w:rPr>
        <w:fldChar w:fldCharType="end"/>
      </w:r>
    </w:p>
    <w:p w14:paraId="6F77651F" w14:textId="451F238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_Toc171523723 \h </w:instrText>
      </w:r>
      <w:r>
        <w:rPr>
          <w:noProof/>
        </w:rPr>
      </w:r>
      <w:r>
        <w:rPr>
          <w:noProof/>
        </w:rPr>
        <w:fldChar w:fldCharType="separate"/>
      </w:r>
      <w:r>
        <w:rPr>
          <w:noProof/>
        </w:rPr>
        <w:t>63</w:t>
      </w:r>
      <w:r>
        <w:rPr>
          <w:noProof/>
        </w:rPr>
        <w:fldChar w:fldCharType="end"/>
      </w:r>
    </w:p>
    <w:p w14:paraId="526F4E12" w14:textId="14F85C9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7.1.2.9</w:t>
      </w:r>
      <w:r>
        <w:rPr>
          <w:rFonts w:asciiTheme="minorHAnsi" w:eastAsiaTheme="minorEastAsia" w:hAnsiTheme="minorHAnsi" w:cstheme="minorBidi"/>
          <w:noProof/>
          <w:kern w:val="2"/>
          <w:sz w:val="22"/>
          <w:szCs w:val="22"/>
          <w:lang w:eastAsia="en-GB"/>
          <w14:ligatures w14:val="standardContextual"/>
        </w:rPr>
        <w:tab/>
      </w:r>
      <w:r>
        <w:rPr>
          <w:noProof/>
        </w:rPr>
        <w:t>MNCC_CALL_CONF_IND</w:t>
      </w:r>
      <w:r>
        <w:rPr>
          <w:noProof/>
        </w:rPr>
        <w:tab/>
      </w:r>
      <w:r>
        <w:rPr>
          <w:noProof/>
        </w:rPr>
        <w:fldChar w:fldCharType="begin" w:fldLock="1"/>
      </w:r>
      <w:r>
        <w:rPr>
          <w:noProof/>
        </w:rPr>
        <w:instrText xml:space="preserve"> PAGEREF _Toc171523724 \h </w:instrText>
      </w:r>
      <w:r>
        <w:rPr>
          <w:noProof/>
        </w:rPr>
      </w:r>
      <w:r>
        <w:rPr>
          <w:noProof/>
        </w:rPr>
        <w:fldChar w:fldCharType="separate"/>
      </w:r>
      <w:r>
        <w:rPr>
          <w:noProof/>
        </w:rPr>
        <w:t>63</w:t>
      </w:r>
      <w:r>
        <w:rPr>
          <w:noProof/>
        </w:rPr>
        <w:fldChar w:fldCharType="end"/>
      </w:r>
    </w:p>
    <w:p w14:paraId="1312F377" w14:textId="08175A4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7.1.2.10</w:t>
      </w:r>
      <w:r>
        <w:rPr>
          <w:rFonts w:asciiTheme="minorHAnsi" w:eastAsiaTheme="minorEastAsia" w:hAnsiTheme="minorHAnsi" w:cstheme="minorBidi"/>
          <w:noProof/>
          <w:kern w:val="2"/>
          <w:sz w:val="22"/>
          <w:szCs w:val="22"/>
          <w:lang w:eastAsia="en-GB"/>
          <w14:ligatures w14:val="standardContextual"/>
        </w:rPr>
        <w:tab/>
      </w:r>
      <w:r>
        <w:rPr>
          <w:noProof/>
        </w:rPr>
        <w:t>MNCC_CALL_PROC_REQ</w:t>
      </w:r>
      <w:r>
        <w:rPr>
          <w:noProof/>
        </w:rPr>
        <w:tab/>
      </w:r>
      <w:r>
        <w:rPr>
          <w:noProof/>
        </w:rPr>
        <w:fldChar w:fldCharType="begin" w:fldLock="1"/>
      </w:r>
      <w:r>
        <w:rPr>
          <w:noProof/>
        </w:rPr>
        <w:instrText xml:space="preserve"> PAGEREF _Toc171523725 \h </w:instrText>
      </w:r>
      <w:r>
        <w:rPr>
          <w:noProof/>
        </w:rPr>
      </w:r>
      <w:r>
        <w:rPr>
          <w:noProof/>
        </w:rPr>
        <w:fldChar w:fldCharType="separate"/>
      </w:r>
      <w:r>
        <w:rPr>
          <w:noProof/>
        </w:rPr>
        <w:t>63</w:t>
      </w:r>
      <w:r>
        <w:rPr>
          <w:noProof/>
        </w:rPr>
        <w:fldChar w:fldCharType="end"/>
      </w:r>
    </w:p>
    <w:p w14:paraId="5912D76C" w14:textId="0CD0D0E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7.1.2.11</w:t>
      </w:r>
      <w:r>
        <w:rPr>
          <w:rFonts w:asciiTheme="minorHAnsi" w:eastAsiaTheme="minorEastAsia" w:hAnsiTheme="minorHAnsi" w:cstheme="minorBidi"/>
          <w:noProof/>
          <w:kern w:val="2"/>
          <w:sz w:val="22"/>
          <w:szCs w:val="22"/>
          <w:lang w:eastAsia="en-GB"/>
          <w14:ligatures w14:val="standardContextual"/>
        </w:rPr>
        <w:tab/>
      </w:r>
      <w:r>
        <w:rPr>
          <w:noProof/>
        </w:rPr>
        <w:t>MNCC_PROGRESS_REQ</w:t>
      </w:r>
      <w:r>
        <w:rPr>
          <w:noProof/>
        </w:rPr>
        <w:tab/>
      </w:r>
      <w:r>
        <w:rPr>
          <w:noProof/>
        </w:rPr>
        <w:fldChar w:fldCharType="begin" w:fldLock="1"/>
      </w:r>
      <w:r>
        <w:rPr>
          <w:noProof/>
        </w:rPr>
        <w:instrText xml:space="preserve"> PAGEREF _Toc171523726 \h </w:instrText>
      </w:r>
      <w:r>
        <w:rPr>
          <w:noProof/>
        </w:rPr>
      </w:r>
      <w:r>
        <w:rPr>
          <w:noProof/>
        </w:rPr>
        <w:fldChar w:fldCharType="separate"/>
      </w:r>
      <w:r>
        <w:rPr>
          <w:noProof/>
        </w:rPr>
        <w:t>63</w:t>
      </w:r>
      <w:r>
        <w:rPr>
          <w:noProof/>
        </w:rPr>
        <w:fldChar w:fldCharType="end"/>
      </w:r>
    </w:p>
    <w:p w14:paraId="42DF371B" w14:textId="1E1C481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_Toc171523727 \h </w:instrText>
      </w:r>
      <w:r>
        <w:rPr>
          <w:noProof/>
        </w:rPr>
      </w:r>
      <w:r>
        <w:rPr>
          <w:noProof/>
        </w:rPr>
        <w:fldChar w:fldCharType="separate"/>
      </w:r>
      <w:r>
        <w:rPr>
          <w:noProof/>
        </w:rPr>
        <w:t>63</w:t>
      </w:r>
      <w:r>
        <w:rPr>
          <w:noProof/>
        </w:rPr>
        <w:fldChar w:fldCharType="end"/>
      </w:r>
    </w:p>
    <w:p w14:paraId="0851DDBB" w14:textId="2A73B24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_Toc171523728 \h </w:instrText>
      </w:r>
      <w:r>
        <w:rPr>
          <w:noProof/>
        </w:rPr>
      </w:r>
      <w:r>
        <w:rPr>
          <w:noProof/>
        </w:rPr>
        <w:fldChar w:fldCharType="separate"/>
      </w:r>
      <w:r>
        <w:rPr>
          <w:noProof/>
        </w:rPr>
        <w:t>63</w:t>
      </w:r>
      <w:r>
        <w:rPr>
          <w:noProof/>
        </w:rPr>
        <w:fldChar w:fldCharType="end"/>
      </w:r>
    </w:p>
    <w:p w14:paraId="47B3F705" w14:textId="0B01C10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_Toc171523729 \h </w:instrText>
      </w:r>
      <w:r>
        <w:rPr>
          <w:noProof/>
        </w:rPr>
      </w:r>
      <w:r>
        <w:rPr>
          <w:noProof/>
        </w:rPr>
        <w:fldChar w:fldCharType="separate"/>
      </w:r>
      <w:r>
        <w:rPr>
          <w:noProof/>
        </w:rPr>
        <w:t>63</w:t>
      </w:r>
      <w:r>
        <w:rPr>
          <w:noProof/>
        </w:rPr>
        <w:fldChar w:fldCharType="end"/>
      </w:r>
    </w:p>
    <w:p w14:paraId="5E185B79" w14:textId="0605954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_Toc171523730 \h </w:instrText>
      </w:r>
      <w:r>
        <w:rPr>
          <w:noProof/>
        </w:rPr>
      </w:r>
      <w:r>
        <w:rPr>
          <w:noProof/>
        </w:rPr>
        <w:fldChar w:fldCharType="separate"/>
      </w:r>
      <w:r>
        <w:rPr>
          <w:noProof/>
        </w:rPr>
        <w:t>63</w:t>
      </w:r>
      <w:r>
        <w:rPr>
          <w:noProof/>
        </w:rPr>
        <w:fldChar w:fldCharType="end"/>
      </w:r>
    </w:p>
    <w:p w14:paraId="677A16EF" w14:textId="554F8F2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_Toc171523731 \h </w:instrText>
      </w:r>
      <w:r>
        <w:rPr>
          <w:noProof/>
        </w:rPr>
      </w:r>
      <w:r>
        <w:rPr>
          <w:noProof/>
        </w:rPr>
        <w:fldChar w:fldCharType="separate"/>
      </w:r>
      <w:r>
        <w:rPr>
          <w:noProof/>
        </w:rPr>
        <w:t>63</w:t>
      </w:r>
      <w:r>
        <w:rPr>
          <w:noProof/>
        </w:rPr>
        <w:fldChar w:fldCharType="end"/>
      </w:r>
    </w:p>
    <w:p w14:paraId="51CEB0D4" w14:textId="66E3377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_Toc171523732 \h </w:instrText>
      </w:r>
      <w:r>
        <w:rPr>
          <w:noProof/>
        </w:rPr>
      </w:r>
      <w:r>
        <w:rPr>
          <w:noProof/>
        </w:rPr>
        <w:fldChar w:fldCharType="separate"/>
      </w:r>
      <w:r>
        <w:rPr>
          <w:noProof/>
        </w:rPr>
        <w:t>63</w:t>
      </w:r>
      <w:r>
        <w:rPr>
          <w:noProof/>
        </w:rPr>
        <w:fldChar w:fldCharType="end"/>
      </w:r>
    </w:p>
    <w:p w14:paraId="0162A556" w14:textId="59BC834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_Toc171523733 \h </w:instrText>
      </w:r>
      <w:r>
        <w:rPr>
          <w:noProof/>
        </w:rPr>
      </w:r>
      <w:r>
        <w:rPr>
          <w:noProof/>
        </w:rPr>
        <w:fldChar w:fldCharType="separate"/>
      </w:r>
      <w:r>
        <w:rPr>
          <w:noProof/>
        </w:rPr>
        <w:t>64</w:t>
      </w:r>
      <w:r>
        <w:rPr>
          <w:noProof/>
        </w:rPr>
        <w:fldChar w:fldCharType="end"/>
      </w:r>
    </w:p>
    <w:p w14:paraId="406D926F" w14:textId="0E54AAC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_Toc171523734 \h </w:instrText>
      </w:r>
      <w:r>
        <w:rPr>
          <w:noProof/>
        </w:rPr>
      </w:r>
      <w:r>
        <w:rPr>
          <w:noProof/>
        </w:rPr>
        <w:fldChar w:fldCharType="separate"/>
      </w:r>
      <w:r>
        <w:rPr>
          <w:noProof/>
        </w:rPr>
        <w:t>64</w:t>
      </w:r>
      <w:r>
        <w:rPr>
          <w:noProof/>
        </w:rPr>
        <w:fldChar w:fldCharType="end"/>
      </w:r>
    </w:p>
    <w:p w14:paraId="46977D06" w14:textId="0DF5576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_Toc171523735 \h </w:instrText>
      </w:r>
      <w:r>
        <w:rPr>
          <w:noProof/>
        </w:rPr>
      </w:r>
      <w:r>
        <w:rPr>
          <w:noProof/>
        </w:rPr>
        <w:fldChar w:fldCharType="separate"/>
      </w:r>
      <w:r>
        <w:rPr>
          <w:noProof/>
        </w:rPr>
        <w:t>64</w:t>
      </w:r>
      <w:r>
        <w:rPr>
          <w:noProof/>
        </w:rPr>
        <w:fldChar w:fldCharType="end"/>
      </w:r>
    </w:p>
    <w:p w14:paraId="3CA4262C" w14:textId="58E590A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_Toc171523736 \h </w:instrText>
      </w:r>
      <w:r>
        <w:rPr>
          <w:noProof/>
        </w:rPr>
      </w:r>
      <w:r>
        <w:rPr>
          <w:noProof/>
        </w:rPr>
        <w:fldChar w:fldCharType="separate"/>
      </w:r>
      <w:r>
        <w:rPr>
          <w:noProof/>
        </w:rPr>
        <w:t>64</w:t>
      </w:r>
      <w:r>
        <w:rPr>
          <w:noProof/>
        </w:rPr>
        <w:fldChar w:fldCharType="end"/>
      </w:r>
    </w:p>
    <w:p w14:paraId="00593B68" w14:textId="22EB91E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_Toc171523737 \h </w:instrText>
      </w:r>
      <w:r>
        <w:rPr>
          <w:noProof/>
        </w:rPr>
      </w:r>
      <w:r>
        <w:rPr>
          <w:noProof/>
        </w:rPr>
        <w:fldChar w:fldCharType="separate"/>
      </w:r>
      <w:r>
        <w:rPr>
          <w:noProof/>
        </w:rPr>
        <w:t>64</w:t>
      </w:r>
      <w:r>
        <w:rPr>
          <w:noProof/>
        </w:rPr>
        <w:fldChar w:fldCharType="end"/>
      </w:r>
    </w:p>
    <w:p w14:paraId="7A48BAF4" w14:textId="5359273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MNCC_START_DTMF_IND</w:t>
      </w:r>
      <w:r>
        <w:rPr>
          <w:noProof/>
        </w:rPr>
        <w:tab/>
      </w:r>
      <w:r>
        <w:rPr>
          <w:noProof/>
        </w:rPr>
        <w:fldChar w:fldCharType="begin" w:fldLock="1"/>
      </w:r>
      <w:r>
        <w:rPr>
          <w:noProof/>
        </w:rPr>
        <w:instrText xml:space="preserve"> PAGEREF _Toc171523738 \h </w:instrText>
      </w:r>
      <w:r>
        <w:rPr>
          <w:noProof/>
        </w:rPr>
      </w:r>
      <w:r>
        <w:rPr>
          <w:noProof/>
        </w:rPr>
        <w:fldChar w:fldCharType="separate"/>
      </w:r>
      <w:r>
        <w:rPr>
          <w:noProof/>
        </w:rPr>
        <w:t>64</w:t>
      </w:r>
      <w:r>
        <w:rPr>
          <w:noProof/>
        </w:rPr>
        <w:fldChar w:fldCharType="end"/>
      </w:r>
    </w:p>
    <w:p w14:paraId="533908FE" w14:textId="024E7D4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7.1.2.24</w:t>
      </w:r>
      <w:r>
        <w:rPr>
          <w:rFonts w:asciiTheme="minorHAnsi" w:eastAsiaTheme="minorEastAsia" w:hAnsiTheme="minorHAnsi" w:cstheme="minorBidi"/>
          <w:noProof/>
          <w:kern w:val="2"/>
          <w:sz w:val="22"/>
          <w:szCs w:val="22"/>
          <w:lang w:eastAsia="en-GB"/>
          <w14:ligatures w14:val="standardContextual"/>
        </w:rPr>
        <w:tab/>
      </w:r>
      <w:r>
        <w:rPr>
          <w:noProof/>
        </w:rPr>
        <w:t>MNCC_START_DTMF_RSP</w:t>
      </w:r>
      <w:r>
        <w:rPr>
          <w:noProof/>
        </w:rPr>
        <w:tab/>
      </w:r>
      <w:r>
        <w:rPr>
          <w:noProof/>
        </w:rPr>
        <w:fldChar w:fldCharType="begin" w:fldLock="1"/>
      </w:r>
      <w:r>
        <w:rPr>
          <w:noProof/>
        </w:rPr>
        <w:instrText xml:space="preserve"> PAGEREF _Toc171523739 \h </w:instrText>
      </w:r>
      <w:r>
        <w:rPr>
          <w:noProof/>
        </w:rPr>
      </w:r>
      <w:r>
        <w:rPr>
          <w:noProof/>
        </w:rPr>
        <w:fldChar w:fldCharType="separate"/>
      </w:r>
      <w:r>
        <w:rPr>
          <w:noProof/>
        </w:rPr>
        <w:t>64</w:t>
      </w:r>
      <w:r>
        <w:rPr>
          <w:noProof/>
        </w:rPr>
        <w:fldChar w:fldCharType="end"/>
      </w:r>
    </w:p>
    <w:p w14:paraId="4E1AE525" w14:textId="5AC8E57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7.1.2.25</w:t>
      </w:r>
      <w:r>
        <w:rPr>
          <w:rFonts w:asciiTheme="minorHAnsi" w:eastAsiaTheme="minorEastAsia" w:hAnsiTheme="minorHAnsi" w:cstheme="minorBidi"/>
          <w:noProof/>
          <w:kern w:val="2"/>
          <w:sz w:val="22"/>
          <w:szCs w:val="22"/>
          <w:lang w:eastAsia="en-GB"/>
          <w14:ligatures w14:val="standardContextual"/>
        </w:rPr>
        <w:tab/>
      </w:r>
      <w:r>
        <w:rPr>
          <w:noProof/>
        </w:rPr>
        <w:t>MNCC_STOP_DTMF_IND</w:t>
      </w:r>
      <w:r>
        <w:rPr>
          <w:noProof/>
        </w:rPr>
        <w:tab/>
      </w:r>
      <w:r>
        <w:rPr>
          <w:noProof/>
        </w:rPr>
        <w:fldChar w:fldCharType="begin" w:fldLock="1"/>
      </w:r>
      <w:r>
        <w:rPr>
          <w:noProof/>
        </w:rPr>
        <w:instrText xml:space="preserve"> PAGEREF _Toc171523740 \h </w:instrText>
      </w:r>
      <w:r>
        <w:rPr>
          <w:noProof/>
        </w:rPr>
      </w:r>
      <w:r>
        <w:rPr>
          <w:noProof/>
        </w:rPr>
        <w:fldChar w:fldCharType="separate"/>
      </w:r>
      <w:r>
        <w:rPr>
          <w:noProof/>
        </w:rPr>
        <w:t>64</w:t>
      </w:r>
      <w:r>
        <w:rPr>
          <w:noProof/>
        </w:rPr>
        <w:fldChar w:fldCharType="end"/>
      </w:r>
    </w:p>
    <w:p w14:paraId="78D5935B" w14:textId="2BA5EAA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7.1.2.26</w:t>
      </w:r>
      <w:r>
        <w:rPr>
          <w:rFonts w:asciiTheme="minorHAnsi" w:eastAsiaTheme="minorEastAsia" w:hAnsiTheme="minorHAnsi" w:cstheme="minorBidi"/>
          <w:noProof/>
          <w:kern w:val="2"/>
          <w:sz w:val="22"/>
          <w:szCs w:val="22"/>
          <w:lang w:eastAsia="en-GB"/>
          <w14:ligatures w14:val="standardContextual"/>
        </w:rPr>
        <w:tab/>
      </w:r>
      <w:r>
        <w:rPr>
          <w:noProof/>
        </w:rPr>
        <w:t>MNCC_STOP_DTMF_RSP</w:t>
      </w:r>
      <w:r>
        <w:rPr>
          <w:noProof/>
        </w:rPr>
        <w:tab/>
      </w:r>
      <w:r>
        <w:rPr>
          <w:noProof/>
        </w:rPr>
        <w:fldChar w:fldCharType="begin" w:fldLock="1"/>
      </w:r>
      <w:r>
        <w:rPr>
          <w:noProof/>
        </w:rPr>
        <w:instrText xml:space="preserve"> PAGEREF _Toc171523741 \h </w:instrText>
      </w:r>
      <w:r>
        <w:rPr>
          <w:noProof/>
        </w:rPr>
      </w:r>
      <w:r>
        <w:rPr>
          <w:noProof/>
        </w:rPr>
        <w:fldChar w:fldCharType="separate"/>
      </w:r>
      <w:r>
        <w:rPr>
          <w:noProof/>
        </w:rPr>
        <w:t>64</w:t>
      </w:r>
      <w:r>
        <w:rPr>
          <w:noProof/>
        </w:rPr>
        <w:fldChar w:fldCharType="end"/>
      </w:r>
    </w:p>
    <w:p w14:paraId="3482FEDF" w14:textId="07E8963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_Toc171523742 \h </w:instrText>
      </w:r>
      <w:r>
        <w:rPr>
          <w:noProof/>
        </w:rPr>
      </w:r>
      <w:r>
        <w:rPr>
          <w:noProof/>
        </w:rPr>
        <w:fldChar w:fldCharType="separate"/>
      </w:r>
      <w:r>
        <w:rPr>
          <w:noProof/>
        </w:rPr>
        <w:t>64</w:t>
      </w:r>
      <w:r>
        <w:rPr>
          <w:noProof/>
        </w:rPr>
        <w:fldChar w:fldCharType="end"/>
      </w:r>
    </w:p>
    <w:p w14:paraId="207891BF" w14:textId="7E1E68C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_Toc171523743 \h </w:instrText>
      </w:r>
      <w:r>
        <w:rPr>
          <w:noProof/>
        </w:rPr>
      </w:r>
      <w:r>
        <w:rPr>
          <w:noProof/>
        </w:rPr>
        <w:fldChar w:fldCharType="separate"/>
      </w:r>
      <w:r>
        <w:rPr>
          <w:noProof/>
        </w:rPr>
        <w:t>64</w:t>
      </w:r>
      <w:r>
        <w:rPr>
          <w:noProof/>
        </w:rPr>
        <w:fldChar w:fldCharType="end"/>
      </w:r>
    </w:p>
    <w:p w14:paraId="4C7C12F8" w14:textId="5BE2EE5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_Toc171523744 \h </w:instrText>
      </w:r>
      <w:r>
        <w:rPr>
          <w:noProof/>
        </w:rPr>
      </w:r>
      <w:r>
        <w:rPr>
          <w:noProof/>
        </w:rPr>
        <w:fldChar w:fldCharType="separate"/>
      </w:r>
      <w:r>
        <w:rPr>
          <w:noProof/>
        </w:rPr>
        <w:t>64</w:t>
      </w:r>
      <w:r>
        <w:rPr>
          <w:noProof/>
        </w:rPr>
        <w:fldChar w:fldCharType="end"/>
      </w:r>
    </w:p>
    <w:p w14:paraId="4EF091FA" w14:textId="00C53DA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_Toc171523745 \h </w:instrText>
      </w:r>
      <w:r>
        <w:rPr>
          <w:noProof/>
        </w:rPr>
      </w:r>
      <w:r>
        <w:rPr>
          <w:noProof/>
        </w:rPr>
        <w:fldChar w:fldCharType="separate"/>
      </w:r>
      <w:r>
        <w:rPr>
          <w:noProof/>
        </w:rPr>
        <w:t>64</w:t>
      </w:r>
      <w:r>
        <w:rPr>
          <w:noProof/>
        </w:rPr>
        <w:fldChar w:fldCharType="end"/>
      </w:r>
    </w:p>
    <w:p w14:paraId="7E1D1482" w14:textId="5A8CC10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_Toc171523746 \h </w:instrText>
      </w:r>
      <w:r>
        <w:rPr>
          <w:noProof/>
        </w:rPr>
      </w:r>
      <w:r>
        <w:rPr>
          <w:noProof/>
        </w:rPr>
        <w:fldChar w:fldCharType="separate"/>
      </w:r>
      <w:r>
        <w:rPr>
          <w:noProof/>
        </w:rPr>
        <w:t>65</w:t>
      </w:r>
      <w:r>
        <w:rPr>
          <w:noProof/>
        </w:rPr>
        <w:fldChar w:fldCharType="end"/>
      </w:r>
    </w:p>
    <w:p w14:paraId="3CA8C69F" w14:textId="6788CE0F"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_Toc171523747 \h </w:instrText>
      </w:r>
      <w:r>
        <w:rPr>
          <w:noProof/>
        </w:rPr>
      </w:r>
      <w:r>
        <w:rPr>
          <w:noProof/>
        </w:rPr>
        <w:fldChar w:fldCharType="separate"/>
      </w:r>
      <w:r>
        <w:rPr>
          <w:noProof/>
        </w:rPr>
        <w:t>65</w:t>
      </w:r>
      <w:r>
        <w:rPr>
          <w:noProof/>
        </w:rPr>
        <w:fldChar w:fldCharType="end"/>
      </w:r>
    </w:p>
    <w:p w14:paraId="31D8A44B" w14:textId="60680326"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_Toc171523748 \h </w:instrText>
      </w:r>
      <w:r>
        <w:rPr>
          <w:noProof/>
        </w:rPr>
      </w:r>
      <w:r>
        <w:rPr>
          <w:noProof/>
        </w:rPr>
        <w:fldChar w:fldCharType="separate"/>
      </w:r>
      <w:r>
        <w:rPr>
          <w:noProof/>
        </w:rPr>
        <w:t>65</w:t>
      </w:r>
      <w:r>
        <w:rPr>
          <w:noProof/>
        </w:rPr>
        <w:fldChar w:fldCharType="end"/>
      </w:r>
    </w:p>
    <w:p w14:paraId="5F23A59D" w14:textId="447CB44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_Toc171523749 \h </w:instrText>
      </w:r>
      <w:r>
        <w:rPr>
          <w:noProof/>
        </w:rPr>
      </w:r>
      <w:r>
        <w:rPr>
          <w:noProof/>
        </w:rPr>
        <w:fldChar w:fldCharType="separate"/>
      </w:r>
      <w:r>
        <w:rPr>
          <w:noProof/>
        </w:rPr>
        <w:t>65</w:t>
      </w:r>
      <w:r>
        <w:rPr>
          <w:noProof/>
        </w:rPr>
        <w:fldChar w:fldCharType="end"/>
      </w:r>
    </w:p>
    <w:p w14:paraId="7595661A" w14:textId="6CE9F9D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_Toc171523750 \h </w:instrText>
      </w:r>
      <w:r>
        <w:rPr>
          <w:noProof/>
        </w:rPr>
      </w:r>
      <w:r>
        <w:rPr>
          <w:noProof/>
        </w:rPr>
        <w:fldChar w:fldCharType="separate"/>
      </w:r>
      <w:r>
        <w:rPr>
          <w:noProof/>
        </w:rPr>
        <w:t>66</w:t>
      </w:r>
      <w:r>
        <w:rPr>
          <w:noProof/>
        </w:rPr>
        <w:fldChar w:fldCharType="end"/>
      </w:r>
    </w:p>
    <w:p w14:paraId="7F7AED20" w14:textId="7B437C1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_Toc171523751 \h </w:instrText>
      </w:r>
      <w:r>
        <w:rPr>
          <w:noProof/>
        </w:rPr>
      </w:r>
      <w:r>
        <w:rPr>
          <w:noProof/>
        </w:rPr>
        <w:fldChar w:fldCharType="separate"/>
      </w:r>
      <w:r>
        <w:rPr>
          <w:noProof/>
        </w:rPr>
        <w:t>66</w:t>
      </w:r>
      <w:r>
        <w:rPr>
          <w:noProof/>
        </w:rPr>
        <w:fldChar w:fldCharType="end"/>
      </w:r>
    </w:p>
    <w:p w14:paraId="29E7E43B" w14:textId="393BB87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_Toc171523752 \h </w:instrText>
      </w:r>
      <w:r>
        <w:rPr>
          <w:noProof/>
        </w:rPr>
      </w:r>
      <w:r>
        <w:rPr>
          <w:noProof/>
        </w:rPr>
        <w:fldChar w:fldCharType="separate"/>
      </w:r>
      <w:r>
        <w:rPr>
          <w:noProof/>
        </w:rPr>
        <w:t>66</w:t>
      </w:r>
      <w:r>
        <w:rPr>
          <w:noProof/>
        </w:rPr>
        <w:fldChar w:fldCharType="end"/>
      </w:r>
    </w:p>
    <w:p w14:paraId="402B6BCC" w14:textId="4365C31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_Toc171523753 \h </w:instrText>
      </w:r>
      <w:r>
        <w:rPr>
          <w:noProof/>
        </w:rPr>
      </w:r>
      <w:r>
        <w:rPr>
          <w:noProof/>
        </w:rPr>
        <w:fldChar w:fldCharType="separate"/>
      </w:r>
      <w:r>
        <w:rPr>
          <w:noProof/>
        </w:rPr>
        <w:t>66</w:t>
      </w:r>
      <w:r>
        <w:rPr>
          <w:noProof/>
        </w:rPr>
        <w:fldChar w:fldCharType="end"/>
      </w:r>
    </w:p>
    <w:p w14:paraId="5CD34C12" w14:textId="11E6EEF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_Toc171523754 \h </w:instrText>
      </w:r>
      <w:r>
        <w:rPr>
          <w:noProof/>
        </w:rPr>
      </w:r>
      <w:r>
        <w:rPr>
          <w:noProof/>
        </w:rPr>
        <w:fldChar w:fldCharType="separate"/>
      </w:r>
      <w:r>
        <w:rPr>
          <w:noProof/>
        </w:rPr>
        <w:t>66</w:t>
      </w:r>
      <w:r>
        <w:rPr>
          <w:noProof/>
        </w:rPr>
        <w:fldChar w:fldCharType="end"/>
      </w:r>
    </w:p>
    <w:p w14:paraId="311A3C03" w14:textId="50E23D26"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_Toc171523755 \h </w:instrText>
      </w:r>
      <w:r>
        <w:rPr>
          <w:noProof/>
        </w:rPr>
      </w:r>
      <w:r>
        <w:rPr>
          <w:noProof/>
        </w:rPr>
        <w:fldChar w:fldCharType="separate"/>
      </w:r>
      <w:r>
        <w:rPr>
          <w:noProof/>
        </w:rPr>
        <w:t>66</w:t>
      </w:r>
      <w:r>
        <w:rPr>
          <w:noProof/>
        </w:rPr>
        <w:fldChar w:fldCharType="end"/>
      </w:r>
    </w:p>
    <w:p w14:paraId="567D0107" w14:textId="254B21F9"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Services provided to SNDCP and SMS entities by GPRS Logical Link Control services</w:t>
      </w:r>
      <w:r>
        <w:rPr>
          <w:noProof/>
        </w:rPr>
        <w:tab/>
      </w:r>
      <w:r>
        <w:rPr>
          <w:noProof/>
        </w:rPr>
        <w:fldChar w:fldCharType="begin" w:fldLock="1"/>
      </w:r>
      <w:r>
        <w:rPr>
          <w:noProof/>
        </w:rPr>
        <w:instrText xml:space="preserve"> PAGEREF _Toc171523756 \h </w:instrText>
      </w:r>
      <w:r>
        <w:rPr>
          <w:noProof/>
        </w:rPr>
      </w:r>
      <w:r>
        <w:rPr>
          <w:noProof/>
        </w:rPr>
        <w:fldChar w:fldCharType="separate"/>
      </w:r>
      <w:r>
        <w:rPr>
          <w:noProof/>
        </w:rPr>
        <w:t>66</w:t>
      </w:r>
      <w:r>
        <w:rPr>
          <w:noProof/>
        </w:rPr>
        <w:fldChar w:fldCharType="end"/>
      </w:r>
    </w:p>
    <w:p w14:paraId="149D3D64" w14:textId="59E30F3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_Toc171523757 \h </w:instrText>
      </w:r>
      <w:r>
        <w:rPr>
          <w:noProof/>
        </w:rPr>
      </w:r>
      <w:r>
        <w:rPr>
          <w:noProof/>
        </w:rPr>
        <w:fldChar w:fldCharType="separate"/>
      </w:r>
      <w:r>
        <w:rPr>
          <w:noProof/>
        </w:rPr>
        <w:t>66</w:t>
      </w:r>
      <w:r>
        <w:rPr>
          <w:noProof/>
        </w:rPr>
        <w:fldChar w:fldCharType="end"/>
      </w:r>
    </w:p>
    <w:p w14:paraId="6F48E29E" w14:textId="59C41B4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_Toc171523758 \h </w:instrText>
      </w:r>
      <w:r>
        <w:rPr>
          <w:noProof/>
        </w:rPr>
      </w:r>
      <w:r>
        <w:rPr>
          <w:noProof/>
        </w:rPr>
        <w:fldChar w:fldCharType="separate"/>
      </w:r>
      <w:r>
        <w:rPr>
          <w:noProof/>
        </w:rPr>
        <w:t>67</w:t>
      </w:r>
      <w:r>
        <w:rPr>
          <w:noProof/>
        </w:rPr>
        <w:fldChar w:fldCharType="end"/>
      </w:r>
    </w:p>
    <w:p w14:paraId="5A2AB791" w14:textId="22F557D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E34F32">
        <w:rPr>
          <w:noProof/>
        </w:rPr>
        <w:t>7.4.2.1</w:t>
      </w:r>
      <w:r>
        <w:rPr>
          <w:rFonts w:asciiTheme="minorHAnsi" w:eastAsiaTheme="minorEastAsia" w:hAnsiTheme="minorHAnsi" w:cstheme="minorBidi"/>
          <w:noProof/>
          <w:kern w:val="2"/>
          <w:sz w:val="22"/>
          <w:szCs w:val="22"/>
          <w:lang w:eastAsia="en-GB"/>
          <w14:ligatures w14:val="standardContextual"/>
        </w:rPr>
        <w:tab/>
      </w:r>
      <w:r w:rsidRPr="00E34F32">
        <w:rPr>
          <w:noProof/>
        </w:rPr>
        <w:t>LL-ESTABLISH-REQ</w:t>
      </w:r>
      <w:r>
        <w:rPr>
          <w:noProof/>
        </w:rPr>
        <w:tab/>
      </w:r>
      <w:r>
        <w:rPr>
          <w:noProof/>
        </w:rPr>
        <w:fldChar w:fldCharType="begin" w:fldLock="1"/>
      </w:r>
      <w:r>
        <w:rPr>
          <w:noProof/>
        </w:rPr>
        <w:instrText xml:space="preserve"> PAGEREF _Toc171523759 \h </w:instrText>
      </w:r>
      <w:r>
        <w:rPr>
          <w:noProof/>
        </w:rPr>
      </w:r>
      <w:r>
        <w:rPr>
          <w:noProof/>
        </w:rPr>
        <w:fldChar w:fldCharType="separate"/>
      </w:r>
      <w:r>
        <w:rPr>
          <w:noProof/>
        </w:rPr>
        <w:t>67</w:t>
      </w:r>
      <w:r>
        <w:rPr>
          <w:noProof/>
        </w:rPr>
        <w:fldChar w:fldCharType="end"/>
      </w:r>
    </w:p>
    <w:p w14:paraId="33D10C5E" w14:textId="4767F86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_Toc171523760 \h </w:instrText>
      </w:r>
      <w:r>
        <w:rPr>
          <w:noProof/>
        </w:rPr>
      </w:r>
      <w:r>
        <w:rPr>
          <w:noProof/>
        </w:rPr>
        <w:fldChar w:fldCharType="separate"/>
      </w:r>
      <w:r>
        <w:rPr>
          <w:noProof/>
        </w:rPr>
        <w:t>67</w:t>
      </w:r>
      <w:r>
        <w:rPr>
          <w:noProof/>
        </w:rPr>
        <w:fldChar w:fldCharType="end"/>
      </w:r>
    </w:p>
    <w:p w14:paraId="75D4520E" w14:textId="596BED1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_Toc171523761 \h </w:instrText>
      </w:r>
      <w:r>
        <w:rPr>
          <w:noProof/>
        </w:rPr>
      </w:r>
      <w:r>
        <w:rPr>
          <w:noProof/>
        </w:rPr>
        <w:fldChar w:fldCharType="separate"/>
      </w:r>
      <w:r>
        <w:rPr>
          <w:noProof/>
        </w:rPr>
        <w:t>67</w:t>
      </w:r>
      <w:r>
        <w:rPr>
          <w:noProof/>
        </w:rPr>
        <w:fldChar w:fldCharType="end"/>
      </w:r>
    </w:p>
    <w:p w14:paraId="6D5CD01B" w14:textId="6270280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_Toc171523762 \h </w:instrText>
      </w:r>
      <w:r>
        <w:rPr>
          <w:noProof/>
        </w:rPr>
      </w:r>
      <w:r>
        <w:rPr>
          <w:noProof/>
        </w:rPr>
        <w:fldChar w:fldCharType="separate"/>
      </w:r>
      <w:r>
        <w:rPr>
          <w:noProof/>
        </w:rPr>
        <w:t>67</w:t>
      </w:r>
      <w:r>
        <w:rPr>
          <w:noProof/>
        </w:rPr>
        <w:fldChar w:fldCharType="end"/>
      </w:r>
    </w:p>
    <w:p w14:paraId="1CA880BD" w14:textId="54051CD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_Toc171523763 \h </w:instrText>
      </w:r>
      <w:r>
        <w:rPr>
          <w:noProof/>
        </w:rPr>
      </w:r>
      <w:r>
        <w:rPr>
          <w:noProof/>
        </w:rPr>
        <w:fldChar w:fldCharType="separate"/>
      </w:r>
      <w:r>
        <w:rPr>
          <w:noProof/>
        </w:rPr>
        <w:t>67</w:t>
      </w:r>
      <w:r>
        <w:rPr>
          <w:noProof/>
        </w:rPr>
        <w:fldChar w:fldCharType="end"/>
      </w:r>
    </w:p>
    <w:p w14:paraId="075F9FEA" w14:textId="53250B9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_Toc171523764 \h </w:instrText>
      </w:r>
      <w:r>
        <w:rPr>
          <w:noProof/>
        </w:rPr>
      </w:r>
      <w:r>
        <w:rPr>
          <w:noProof/>
        </w:rPr>
        <w:fldChar w:fldCharType="separate"/>
      </w:r>
      <w:r>
        <w:rPr>
          <w:noProof/>
        </w:rPr>
        <w:t>67</w:t>
      </w:r>
      <w:r>
        <w:rPr>
          <w:noProof/>
        </w:rPr>
        <w:fldChar w:fldCharType="end"/>
      </w:r>
    </w:p>
    <w:p w14:paraId="7A8691E5" w14:textId="1F7116B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_Toc171523765 \h </w:instrText>
      </w:r>
      <w:r>
        <w:rPr>
          <w:noProof/>
        </w:rPr>
      </w:r>
      <w:r>
        <w:rPr>
          <w:noProof/>
        </w:rPr>
        <w:fldChar w:fldCharType="separate"/>
      </w:r>
      <w:r>
        <w:rPr>
          <w:noProof/>
        </w:rPr>
        <w:t>67</w:t>
      </w:r>
      <w:r>
        <w:rPr>
          <w:noProof/>
        </w:rPr>
        <w:fldChar w:fldCharType="end"/>
      </w:r>
    </w:p>
    <w:p w14:paraId="1797FFBF" w14:textId="5A8CBFE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_Toc171523766 \h </w:instrText>
      </w:r>
      <w:r>
        <w:rPr>
          <w:noProof/>
        </w:rPr>
      </w:r>
      <w:r>
        <w:rPr>
          <w:noProof/>
        </w:rPr>
        <w:fldChar w:fldCharType="separate"/>
      </w:r>
      <w:r>
        <w:rPr>
          <w:noProof/>
        </w:rPr>
        <w:t>67</w:t>
      </w:r>
      <w:r>
        <w:rPr>
          <w:noProof/>
        </w:rPr>
        <w:fldChar w:fldCharType="end"/>
      </w:r>
    </w:p>
    <w:p w14:paraId="3D3AF81C" w14:textId="7E7B9B2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_Toc171523767 \h </w:instrText>
      </w:r>
      <w:r>
        <w:rPr>
          <w:noProof/>
        </w:rPr>
      </w:r>
      <w:r>
        <w:rPr>
          <w:noProof/>
        </w:rPr>
        <w:fldChar w:fldCharType="separate"/>
      </w:r>
      <w:r>
        <w:rPr>
          <w:noProof/>
        </w:rPr>
        <w:t>68</w:t>
      </w:r>
      <w:r>
        <w:rPr>
          <w:noProof/>
        </w:rPr>
        <w:fldChar w:fldCharType="end"/>
      </w:r>
    </w:p>
    <w:p w14:paraId="1A4D2D14" w14:textId="11CAFAA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_Toc171523768 \h </w:instrText>
      </w:r>
      <w:r>
        <w:rPr>
          <w:noProof/>
        </w:rPr>
      </w:r>
      <w:r>
        <w:rPr>
          <w:noProof/>
        </w:rPr>
        <w:fldChar w:fldCharType="separate"/>
      </w:r>
      <w:r>
        <w:rPr>
          <w:noProof/>
        </w:rPr>
        <w:t>68</w:t>
      </w:r>
      <w:r>
        <w:rPr>
          <w:noProof/>
        </w:rPr>
        <w:fldChar w:fldCharType="end"/>
      </w:r>
    </w:p>
    <w:p w14:paraId="1DC7291E" w14:textId="246B0F6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_Toc171523769 \h </w:instrText>
      </w:r>
      <w:r>
        <w:rPr>
          <w:noProof/>
        </w:rPr>
      </w:r>
      <w:r>
        <w:rPr>
          <w:noProof/>
        </w:rPr>
        <w:fldChar w:fldCharType="separate"/>
      </w:r>
      <w:r>
        <w:rPr>
          <w:noProof/>
        </w:rPr>
        <w:t>68</w:t>
      </w:r>
      <w:r>
        <w:rPr>
          <w:noProof/>
        </w:rPr>
        <w:fldChar w:fldCharType="end"/>
      </w:r>
    </w:p>
    <w:p w14:paraId="7C8116FF" w14:textId="2FA5348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_Toc171523770 \h </w:instrText>
      </w:r>
      <w:r>
        <w:rPr>
          <w:noProof/>
        </w:rPr>
      </w:r>
      <w:r>
        <w:rPr>
          <w:noProof/>
        </w:rPr>
        <w:fldChar w:fldCharType="separate"/>
      </w:r>
      <w:r>
        <w:rPr>
          <w:noProof/>
        </w:rPr>
        <w:t>68</w:t>
      </w:r>
      <w:r>
        <w:rPr>
          <w:noProof/>
        </w:rPr>
        <w:fldChar w:fldCharType="end"/>
      </w:r>
    </w:p>
    <w:p w14:paraId="7F5C3031" w14:textId="666E40E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LL-DATASENT-IND</w:t>
      </w:r>
      <w:r>
        <w:rPr>
          <w:noProof/>
        </w:rPr>
        <w:tab/>
      </w:r>
      <w:r>
        <w:rPr>
          <w:noProof/>
        </w:rPr>
        <w:fldChar w:fldCharType="begin" w:fldLock="1"/>
      </w:r>
      <w:r>
        <w:rPr>
          <w:noProof/>
        </w:rPr>
        <w:instrText xml:space="preserve"> PAGEREF _Toc171523771 \h </w:instrText>
      </w:r>
      <w:r>
        <w:rPr>
          <w:noProof/>
        </w:rPr>
      </w:r>
      <w:r>
        <w:rPr>
          <w:noProof/>
        </w:rPr>
        <w:fldChar w:fldCharType="separate"/>
      </w:r>
      <w:r>
        <w:rPr>
          <w:noProof/>
        </w:rPr>
        <w:t>68</w:t>
      </w:r>
      <w:r>
        <w:rPr>
          <w:noProof/>
        </w:rPr>
        <w:fldChar w:fldCharType="end"/>
      </w:r>
    </w:p>
    <w:p w14:paraId="0EB1B5E0" w14:textId="35EFDBB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7.4.2.14</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_Toc171523772 \h </w:instrText>
      </w:r>
      <w:r>
        <w:rPr>
          <w:noProof/>
        </w:rPr>
      </w:r>
      <w:r>
        <w:rPr>
          <w:noProof/>
        </w:rPr>
        <w:fldChar w:fldCharType="separate"/>
      </w:r>
      <w:r>
        <w:rPr>
          <w:noProof/>
        </w:rPr>
        <w:t>68</w:t>
      </w:r>
      <w:r>
        <w:rPr>
          <w:noProof/>
        </w:rPr>
        <w:fldChar w:fldCharType="end"/>
      </w:r>
    </w:p>
    <w:p w14:paraId="529AFF68" w14:textId="32A4F23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7.4.2.15</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_Toc171523773 \h </w:instrText>
      </w:r>
      <w:r>
        <w:rPr>
          <w:noProof/>
        </w:rPr>
      </w:r>
      <w:r>
        <w:rPr>
          <w:noProof/>
        </w:rPr>
        <w:fldChar w:fldCharType="separate"/>
      </w:r>
      <w:r>
        <w:rPr>
          <w:noProof/>
        </w:rPr>
        <w:t>68</w:t>
      </w:r>
      <w:r>
        <w:rPr>
          <w:noProof/>
        </w:rPr>
        <w:fldChar w:fldCharType="end"/>
      </w:r>
    </w:p>
    <w:p w14:paraId="1F4518FE" w14:textId="6A3BD5F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7.4.2.16</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_Toc171523774 \h </w:instrText>
      </w:r>
      <w:r>
        <w:rPr>
          <w:noProof/>
        </w:rPr>
      </w:r>
      <w:r>
        <w:rPr>
          <w:noProof/>
        </w:rPr>
        <w:fldChar w:fldCharType="separate"/>
      </w:r>
      <w:r>
        <w:rPr>
          <w:noProof/>
        </w:rPr>
        <w:t>68</w:t>
      </w:r>
      <w:r>
        <w:rPr>
          <w:noProof/>
        </w:rPr>
        <w:fldChar w:fldCharType="end"/>
      </w:r>
    </w:p>
    <w:p w14:paraId="38DC8471" w14:textId="519A789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7.4.2.17</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_Toc171523775 \h </w:instrText>
      </w:r>
      <w:r>
        <w:rPr>
          <w:noProof/>
        </w:rPr>
      </w:r>
      <w:r>
        <w:rPr>
          <w:noProof/>
        </w:rPr>
        <w:fldChar w:fldCharType="separate"/>
      </w:r>
      <w:r>
        <w:rPr>
          <w:noProof/>
        </w:rPr>
        <w:t>68</w:t>
      </w:r>
      <w:r>
        <w:rPr>
          <w:noProof/>
        </w:rPr>
        <w:fldChar w:fldCharType="end"/>
      </w:r>
    </w:p>
    <w:p w14:paraId="7ED1B76B" w14:textId="7EAD054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7.4.2.18</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_Toc171523776 \h </w:instrText>
      </w:r>
      <w:r>
        <w:rPr>
          <w:noProof/>
        </w:rPr>
      </w:r>
      <w:r>
        <w:rPr>
          <w:noProof/>
        </w:rPr>
        <w:fldChar w:fldCharType="separate"/>
      </w:r>
      <w:r>
        <w:rPr>
          <w:noProof/>
        </w:rPr>
        <w:t>68</w:t>
      </w:r>
      <w:r>
        <w:rPr>
          <w:noProof/>
        </w:rPr>
        <w:fldChar w:fldCharType="end"/>
      </w:r>
    </w:p>
    <w:p w14:paraId="4E7671F1" w14:textId="4B1AC1A1"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 and MBMS</w:t>
      </w:r>
      <w:r>
        <w:rPr>
          <w:noProof/>
        </w:rPr>
        <w:tab/>
      </w:r>
      <w:r>
        <w:rPr>
          <w:noProof/>
        </w:rPr>
        <w:fldChar w:fldCharType="begin" w:fldLock="1"/>
      </w:r>
      <w:r>
        <w:rPr>
          <w:noProof/>
        </w:rPr>
        <w:instrText xml:space="preserve"> PAGEREF _Toc171523777 \h </w:instrText>
      </w:r>
      <w:r>
        <w:rPr>
          <w:noProof/>
        </w:rPr>
      </w:r>
      <w:r>
        <w:rPr>
          <w:noProof/>
        </w:rPr>
        <w:fldChar w:fldCharType="separate"/>
      </w:r>
      <w:r>
        <w:rPr>
          <w:noProof/>
        </w:rPr>
        <w:t>68</w:t>
      </w:r>
      <w:r>
        <w:rPr>
          <w:noProof/>
        </w:rPr>
        <w:fldChar w:fldCharType="end"/>
      </w:r>
    </w:p>
    <w:p w14:paraId="30FDFDF2" w14:textId="6FDBD3D4"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_Toc171523778 \h </w:instrText>
      </w:r>
      <w:r>
        <w:rPr>
          <w:noProof/>
        </w:rPr>
      </w:r>
      <w:r>
        <w:rPr>
          <w:noProof/>
        </w:rPr>
        <w:fldChar w:fldCharType="separate"/>
      </w:r>
      <w:r>
        <w:rPr>
          <w:noProof/>
        </w:rPr>
        <w:t>69</w:t>
      </w:r>
      <w:r>
        <w:rPr>
          <w:noProof/>
        </w:rPr>
        <w:fldChar w:fldCharType="end"/>
      </w:r>
    </w:p>
    <w:p w14:paraId="1B040D20" w14:textId="2A13B1C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_Toc171523779 \h </w:instrText>
      </w:r>
      <w:r>
        <w:rPr>
          <w:noProof/>
        </w:rPr>
      </w:r>
      <w:r>
        <w:rPr>
          <w:noProof/>
        </w:rPr>
        <w:fldChar w:fldCharType="separate"/>
      </w:r>
      <w:r>
        <w:rPr>
          <w:noProof/>
        </w:rPr>
        <w:t>69</w:t>
      </w:r>
      <w:r>
        <w:rPr>
          <w:noProof/>
        </w:rPr>
        <w:fldChar w:fldCharType="end"/>
      </w:r>
    </w:p>
    <w:p w14:paraId="057840CC" w14:textId="2ED2366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7.5.1.2</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_Toc171523780 \h </w:instrText>
      </w:r>
      <w:r>
        <w:rPr>
          <w:noProof/>
        </w:rPr>
      </w:r>
      <w:r>
        <w:rPr>
          <w:noProof/>
        </w:rPr>
        <w:fldChar w:fldCharType="separate"/>
      </w:r>
      <w:r>
        <w:rPr>
          <w:noProof/>
        </w:rPr>
        <w:t>69</w:t>
      </w:r>
      <w:r>
        <w:rPr>
          <w:noProof/>
        </w:rPr>
        <w:fldChar w:fldCharType="end"/>
      </w:r>
    </w:p>
    <w:p w14:paraId="715A801D" w14:textId="06E3D7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7.5.1.3</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_Toc171523781 \h </w:instrText>
      </w:r>
      <w:r>
        <w:rPr>
          <w:noProof/>
        </w:rPr>
      </w:r>
      <w:r>
        <w:rPr>
          <w:noProof/>
        </w:rPr>
        <w:fldChar w:fldCharType="separate"/>
      </w:r>
      <w:r>
        <w:rPr>
          <w:noProof/>
        </w:rPr>
        <w:t>69</w:t>
      </w:r>
      <w:r>
        <w:rPr>
          <w:noProof/>
        </w:rPr>
        <w:fldChar w:fldCharType="end"/>
      </w:r>
    </w:p>
    <w:p w14:paraId="37F1C69B" w14:textId="1A62CC0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7.5.1.4</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_Toc171523782 \h </w:instrText>
      </w:r>
      <w:r>
        <w:rPr>
          <w:noProof/>
        </w:rPr>
      </w:r>
      <w:r>
        <w:rPr>
          <w:noProof/>
        </w:rPr>
        <w:fldChar w:fldCharType="separate"/>
      </w:r>
      <w:r>
        <w:rPr>
          <w:noProof/>
        </w:rPr>
        <w:t>69</w:t>
      </w:r>
      <w:r>
        <w:rPr>
          <w:noProof/>
        </w:rPr>
        <w:fldChar w:fldCharType="end"/>
      </w:r>
    </w:p>
    <w:p w14:paraId="515CFBB4" w14:textId="1C8ED3C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7.5.1.5</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_Toc171523783 \h </w:instrText>
      </w:r>
      <w:r>
        <w:rPr>
          <w:noProof/>
        </w:rPr>
      </w:r>
      <w:r>
        <w:rPr>
          <w:noProof/>
        </w:rPr>
        <w:fldChar w:fldCharType="separate"/>
      </w:r>
      <w:r>
        <w:rPr>
          <w:noProof/>
        </w:rPr>
        <w:t>69</w:t>
      </w:r>
      <w:r>
        <w:rPr>
          <w:noProof/>
        </w:rPr>
        <w:fldChar w:fldCharType="end"/>
      </w:r>
    </w:p>
    <w:p w14:paraId="77310898" w14:textId="712C2D1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b-NO"/>
        </w:rPr>
        <w:t>7.5.1.6</w:t>
      </w:r>
      <w:r>
        <w:rPr>
          <w:rFonts w:asciiTheme="minorHAnsi" w:eastAsiaTheme="minorEastAsia" w:hAnsiTheme="minorHAnsi" w:cstheme="minorBidi"/>
          <w:noProof/>
          <w:kern w:val="2"/>
          <w:sz w:val="22"/>
          <w:szCs w:val="22"/>
          <w:lang w:eastAsia="en-GB"/>
          <w14:ligatures w14:val="standardContextual"/>
        </w:rPr>
        <w:tab/>
      </w:r>
      <w:r w:rsidRPr="00C47C02">
        <w:rPr>
          <w:noProof/>
          <w:lang w:val="nb-NO"/>
        </w:rPr>
        <w:t>SMREG-PDP-MODIFY-CNF</w:t>
      </w:r>
      <w:r>
        <w:rPr>
          <w:noProof/>
        </w:rPr>
        <w:tab/>
      </w:r>
      <w:r>
        <w:rPr>
          <w:noProof/>
        </w:rPr>
        <w:fldChar w:fldCharType="begin" w:fldLock="1"/>
      </w:r>
      <w:r>
        <w:rPr>
          <w:noProof/>
        </w:rPr>
        <w:instrText xml:space="preserve"> PAGEREF _Toc171523784 \h </w:instrText>
      </w:r>
      <w:r>
        <w:rPr>
          <w:noProof/>
        </w:rPr>
      </w:r>
      <w:r>
        <w:rPr>
          <w:noProof/>
        </w:rPr>
        <w:fldChar w:fldCharType="separate"/>
      </w:r>
      <w:r>
        <w:rPr>
          <w:noProof/>
        </w:rPr>
        <w:t>69</w:t>
      </w:r>
      <w:r>
        <w:rPr>
          <w:noProof/>
        </w:rPr>
        <w:fldChar w:fldCharType="end"/>
      </w:r>
    </w:p>
    <w:p w14:paraId="2F23B81D" w14:textId="34BB156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7.5.1.7</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_Toc171523785 \h </w:instrText>
      </w:r>
      <w:r>
        <w:rPr>
          <w:noProof/>
        </w:rPr>
      </w:r>
      <w:r>
        <w:rPr>
          <w:noProof/>
        </w:rPr>
        <w:fldChar w:fldCharType="separate"/>
      </w:r>
      <w:r>
        <w:rPr>
          <w:noProof/>
        </w:rPr>
        <w:t>70</w:t>
      </w:r>
      <w:r>
        <w:rPr>
          <w:noProof/>
        </w:rPr>
        <w:fldChar w:fldCharType="end"/>
      </w:r>
    </w:p>
    <w:p w14:paraId="085B04FC" w14:textId="740AF0E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7.5.1.8</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_Toc171523786 \h </w:instrText>
      </w:r>
      <w:r>
        <w:rPr>
          <w:noProof/>
        </w:rPr>
      </w:r>
      <w:r>
        <w:rPr>
          <w:noProof/>
        </w:rPr>
        <w:fldChar w:fldCharType="separate"/>
      </w:r>
      <w:r>
        <w:rPr>
          <w:noProof/>
        </w:rPr>
        <w:t>70</w:t>
      </w:r>
      <w:r>
        <w:rPr>
          <w:noProof/>
        </w:rPr>
        <w:fldChar w:fldCharType="end"/>
      </w:r>
    </w:p>
    <w:p w14:paraId="26DADFDC" w14:textId="19AFA5A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7.5.1.9</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_Toc171523787 \h </w:instrText>
      </w:r>
      <w:r>
        <w:rPr>
          <w:noProof/>
        </w:rPr>
      </w:r>
      <w:r>
        <w:rPr>
          <w:noProof/>
        </w:rPr>
        <w:fldChar w:fldCharType="separate"/>
      </w:r>
      <w:r>
        <w:rPr>
          <w:noProof/>
        </w:rPr>
        <w:t>70</w:t>
      </w:r>
      <w:r>
        <w:rPr>
          <w:noProof/>
        </w:rPr>
        <w:fldChar w:fldCharType="end"/>
      </w:r>
    </w:p>
    <w:p w14:paraId="35CACA1F" w14:textId="095C5794"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w:t>
      </w:r>
      <w:r>
        <w:rPr>
          <w:noProof/>
        </w:rPr>
        <w:tab/>
      </w:r>
      <w:r>
        <w:rPr>
          <w:noProof/>
        </w:rPr>
        <w:fldChar w:fldCharType="begin" w:fldLock="1"/>
      </w:r>
      <w:r>
        <w:rPr>
          <w:noProof/>
        </w:rPr>
        <w:instrText xml:space="preserve"> PAGEREF _Toc171523788 \h </w:instrText>
      </w:r>
      <w:r>
        <w:rPr>
          <w:noProof/>
        </w:rPr>
      </w:r>
      <w:r>
        <w:rPr>
          <w:noProof/>
        </w:rPr>
        <w:fldChar w:fldCharType="separate"/>
      </w:r>
      <w:r>
        <w:rPr>
          <w:noProof/>
        </w:rPr>
        <w:t>70</w:t>
      </w:r>
      <w:r>
        <w:rPr>
          <w:noProof/>
        </w:rPr>
        <w:fldChar w:fldCharType="end"/>
      </w:r>
    </w:p>
    <w:p w14:paraId="3FB8E0E0" w14:textId="47CE9692"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Location services at the Network side</w:t>
      </w:r>
      <w:r>
        <w:rPr>
          <w:noProof/>
        </w:rPr>
        <w:tab/>
      </w:r>
      <w:r>
        <w:rPr>
          <w:noProof/>
        </w:rPr>
        <w:fldChar w:fldCharType="begin" w:fldLock="1"/>
      </w:r>
      <w:r>
        <w:rPr>
          <w:noProof/>
        </w:rPr>
        <w:instrText xml:space="preserve"> PAGEREF _Toc171523789 \h </w:instrText>
      </w:r>
      <w:r>
        <w:rPr>
          <w:noProof/>
        </w:rPr>
      </w:r>
      <w:r>
        <w:rPr>
          <w:noProof/>
        </w:rPr>
        <w:fldChar w:fldCharType="separate"/>
      </w:r>
      <w:r>
        <w:rPr>
          <w:noProof/>
        </w:rPr>
        <w:t>70</w:t>
      </w:r>
      <w:r>
        <w:rPr>
          <w:noProof/>
        </w:rPr>
        <w:fldChar w:fldCharType="end"/>
      </w:r>
    </w:p>
    <w:p w14:paraId="3297D482" w14:textId="6945B43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_Toc171523790 \h </w:instrText>
      </w:r>
      <w:r>
        <w:rPr>
          <w:noProof/>
        </w:rPr>
      </w:r>
      <w:r>
        <w:rPr>
          <w:noProof/>
        </w:rPr>
        <w:fldChar w:fldCharType="separate"/>
      </w:r>
      <w:r>
        <w:rPr>
          <w:noProof/>
        </w:rPr>
        <w:t>70</w:t>
      </w:r>
      <w:r>
        <w:rPr>
          <w:noProof/>
        </w:rPr>
        <w:fldChar w:fldCharType="end"/>
      </w:r>
    </w:p>
    <w:p w14:paraId="05C03E9F" w14:textId="0E7E941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_Toc171523791 \h </w:instrText>
      </w:r>
      <w:r>
        <w:rPr>
          <w:noProof/>
        </w:rPr>
      </w:r>
      <w:r>
        <w:rPr>
          <w:noProof/>
        </w:rPr>
        <w:fldChar w:fldCharType="separate"/>
      </w:r>
      <w:r>
        <w:rPr>
          <w:noProof/>
        </w:rPr>
        <w:t>71</w:t>
      </w:r>
      <w:r>
        <w:rPr>
          <w:noProof/>
        </w:rPr>
        <w:fldChar w:fldCharType="end"/>
      </w:r>
    </w:p>
    <w:p w14:paraId="3B2F0080" w14:textId="6125C39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_Toc171523792 \h </w:instrText>
      </w:r>
      <w:r>
        <w:rPr>
          <w:noProof/>
        </w:rPr>
      </w:r>
      <w:r>
        <w:rPr>
          <w:noProof/>
        </w:rPr>
        <w:fldChar w:fldCharType="separate"/>
      </w:r>
      <w:r>
        <w:rPr>
          <w:noProof/>
        </w:rPr>
        <w:t>71</w:t>
      </w:r>
      <w:r>
        <w:rPr>
          <w:noProof/>
        </w:rPr>
        <w:fldChar w:fldCharType="end"/>
      </w:r>
    </w:p>
    <w:p w14:paraId="153304D2" w14:textId="5C2B616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7.6.2.2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_Toc171523793 \h </w:instrText>
      </w:r>
      <w:r>
        <w:rPr>
          <w:noProof/>
        </w:rPr>
      </w:r>
      <w:r>
        <w:rPr>
          <w:noProof/>
        </w:rPr>
        <w:fldChar w:fldCharType="separate"/>
      </w:r>
      <w:r>
        <w:rPr>
          <w:noProof/>
        </w:rPr>
        <w:t>72</w:t>
      </w:r>
      <w:r>
        <w:rPr>
          <w:noProof/>
        </w:rPr>
        <w:fldChar w:fldCharType="end"/>
      </w:r>
    </w:p>
    <w:p w14:paraId="614CA95B" w14:textId="645F519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7.6.2.3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_Toc171523794 \h </w:instrText>
      </w:r>
      <w:r>
        <w:rPr>
          <w:noProof/>
        </w:rPr>
      </w:r>
      <w:r>
        <w:rPr>
          <w:noProof/>
        </w:rPr>
        <w:fldChar w:fldCharType="separate"/>
      </w:r>
      <w:r>
        <w:rPr>
          <w:noProof/>
        </w:rPr>
        <w:t>72</w:t>
      </w:r>
      <w:r>
        <w:rPr>
          <w:noProof/>
        </w:rPr>
        <w:fldChar w:fldCharType="end"/>
      </w:r>
    </w:p>
    <w:p w14:paraId="5509E352" w14:textId="3D30C18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7.6.2.4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_Toc171523795 \h </w:instrText>
      </w:r>
      <w:r>
        <w:rPr>
          <w:noProof/>
        </w:rPr>
      </w:r>
      <w:r>
        <w:rPr>
          <w:noProof/>
        </w:rPr>
        <w:fldChar w:fldCharType="separate"/>
      </w:r>
      <w:r>
        <w:rPr>
          <w:noProof/>
        </w:rPr>
        <w:t>72</w:t>
      </w:r>
      <w:r>
        <w:rPr>
          <w:noProof/>
        </w:rPr>
        <w:fldChar w:fldCharType="end"/>
      </w:r>
    </w:p>
    <w:p w14:paraId="7762A3C4" w14:textId="5E1E4B4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7.6.2.5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_Toc171523796 \h </w:instrText>
      </w:r>
      <w:r>
        <w:rPr>
          <w:noProof/>
        </w:rPr>
      </w:r>
      <w:r>
        <w:rPr>
          <w:noProof/>
        </w:rPr>
        <w:fldChar w:fldCharType="separate"/>
      </w:r>
      <w:r>
        <w:rPr>
          <w:noProof/>
        </w:rPr>
        <w:t>72</w:t>
      </w:r>
      <w:r>
        <w:rPr>
          <w:noProof/>
        </w:rPr>
        <w:fldChar w:fldCharType="end"/>
      </w:r>
    </w:p>
    <w:p w14:paraId="1E319462" w14:textId="5B5048A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7.6.2.6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_Toc171523797 \h </w:instrText>
      </w:r>
      <w:r>
        <w:rPr>
          <w:noProof/>
        </w:rPr>
      </w:r>
      <w:r>
        <w:rPr>
          <w:noProof/>
        </w:rPr>
        <w:fldChar w:fldCharType="separate"/>
      </w:r>
      <w:r>
        <w:rPr>
          <w:noProof/>
        </w:rPr>
        <w:t>72</w:t>
      </w:r>
      <w:r>
        <w:rPr>
          <w:noProof/>
        </w:rPr>
        <w:fldChar w:fldCharType="end"/>
      </w:r>
    </w:p>
    <w:p w14:paraId="6F1648F1" w14:textId="06EA109A"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lastRenderedPageBreak/>
        <w:t>8</w:t>
      </w:r>
      <w:r>
        <w:rPr>
          <w:rFonts w:asciiTheme="minorHAnsi" w:eastAsiaTheme="minorEastAsia" w:hAnsiTheme="minorHAnsi" w:cstheme="minorBidi"/>
          <w:noProof/>
          <w:kern w:val="2"/>
          <w:szCs w:val="22"/>
          <w:lang w:eastAsia="en-GB"/>
          <w14:ligatures w14:val="standardContextual"/>
        </w:rPr>
        <w:tab/>
      </w:r>
      <w:r>
        <w:rPr>
          <w:noProof/>
        </w:rPr>
        <w:t>Services assumed from signalling layers 1 and 2</w:t>
      </w:r>
      <w:r>
        <w:rPr>
          <w:noProof/>
        </w:rPr>
        <w:tab/>
      </w:r>
      <w:r>
        <w:rPr>
          <w:noProof/>
        </w:rPr>
        <w:fldChar w:fldCharType="begin" w:fldLock="1"/>
      </w:r>
      <w:r>
        <w:rPr>
          <w:noProof/>
        </w:rPr>
        <w:instrText xml:space="preserve"> PAGEREF _Toc171523798 \h </w:instrText>
      </w:r>
      <w:r>
        <w:rPr>
          <w:noProof/>
        </w:rPr>
      </w:r>
      <w:r>
        <w:rPr>
          <w:noProof/>
        </w:rPr>
        <w:fldChar w:fldCharType="separate"/>
      </w:r>
      <w:r>
        <w:rPr>
          <w:noProof/>
        </w:rPr>
        <w:t>72</w:t>
      </w:r>
      <w:r>
        <w:rPr>
          <w:noProof/>
        </w:rPr>
        <w:fldChar w:fldCharType="end"/>
      </w:r>
    </w:p>
    <w:p w14:paraId="44F9417B" w14:textId="6EFDC1A9"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Priority</w:t>
      </w:r>
      <w:r>
        <w:rPr>
          <w:noProof/>
        </w:rPr>
        <w:tab/>
      </w:r>
      <w:r>
        <w:rPr>
          <w:noProof/>
        </w:rPr>
        <w:fldChar w:fldCharType="begin" w:fldLock="1"/>
      </w:r>
      <w:r>
        <w:rPr>
          <w:noProof/>
        </w:rPr>
        <w:instrText xml:space="preserve"> PAGEREF _Toc171523799 \h </w:instrText>
      </w:r>
      <w:r>
        <w:rPr>
          <w:noProof/>
        </w:rPr>
      </w:r>
      <w:r>
        <w:rPr>
          <w:noProof/>
        </w:rPr>
        <w:fldChar w:fldCharType="separate"/>
      </w:r>
      <w:r>
        <w:rPr>
          <w:noProof/>
        </w:rPr>
        <w:t>72</w:t>
      </w:r>
      <w:r>
        <w:rPr>
          <w:noProof/>
        </w:rPr>
        <w:fldChar w:fldCharType="end"/>
      </w:r>
    </w:p>
    <w:p w14:paraId="2951F64F" w14:textId="06C98FB8"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Unacknowledged information transfer</w:t>
      </w:r>
      <w:r>
        <w:rPr>
          <w:noProof/>
        </w:rPr>
        <w:tab/>
      </w:r>
      <w:r>
        <w:rPr>
          <w:noProof/>
        </w:rPr>
        <w:fldChar w:fldCharType="begin" w:fldLock="1"/>
      </w:r>
      <w:r>
        <w:rPr>
          <w:noProof/>
        </w:rPr>
        <w:instrText xml:space="preserve"> PAGEREF _Toc171523800 \h </w:instrText>
      </w:r>
      <w:r>
        <w:rPr>
          <w:noProof/>
        </w:rPr>
      </w:r>
      <w:r>
        <w:rPr>
          <w:noProof/>
        </w:rPr>
        <w:fldChar w:fldCharType="separate"/>
      </w:r>
      <w:r>
        <w:rPr>
          <w:noProof/>
        </w:rPr>
        <w:t>72</w:t>
      </w:r>
      <w:r>
        <w:rPr>
          <w:noProof/>
        </w:rPr>
        <w:fldChar w:fldCharType="end"/>
      </w:r>
    </w:p>
    <w:p w14:paraId="4862FA62" w14:textId="2B7EE09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Acknowledged information transfer</w:t>
      </w:r>
      <w:r>
        <w:rPr>
          <w:noProof/>
        </w:rPr>
        <w:tab/>
      </w:r>
      <w:r>
        <w:rPr>
          <w:noProof/>
        </w:rPr>
        <w:fldChar w:fldCharType="begin" w:fldLock="1"/>
      </w:r>
      <w:r>
        <w:rPr>
          <w:noProof/>
        </w:rPr>
        <w:instrText xml:space="preserve"> PAGEREF _Toc171523801 \h </w:instrText>
      </w:r>
      <w:r>
        <w:rPr>
          <w:noProof/>
        </w:rPr>
      </w:r>
      <w:r>
        <w:rPr>
          <w:noProof/>
        </w:rPr>
        <w:fldChar w:fldCharType="separate"/>
      </w:r>
      <w:r>
        <w:rPr>
          <w:noProof/>
        </w:rPr>
        <w:t>72</w:t>
      </w:r>
      <w:r>
        <w:rPr>
          <w:noProof/>
        </w:rPr>
        <w:fldChar w:fldCharType="end"/>
      </w:r>
    </w:p>
    <w:p w14:paraId="182C5899" w14:textId="175E302C"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Random access</w:t>
      </w:r>
      <w:r>
        <w:rPr>
          <w:noProof/>
        </w:rPr>
        <w:tab/>
      </w:r>
      <w:r>
        <w:rPr>
          <w:noProof/>
        </w:rPr>
        <w:fldChar w:fldCharType="begin" w:fldLock="1"/>
      </w:r>
      <w:r>
        <w:rPr>
          <w:noProof/>
        </w:rPr>
        <w:instrText xml:space="preserve"> PAGEREF _Toc171523802 \h </w:instrText>
      </w:r>
      <w:r>
        <w:rPr>
          <w:noProof/>
        </w:rPr>
      </w:r>
      <w:r>
        <w:rPr>
          <w:noProof/>
        </w:rPr>
        <w:fldChar w:fldCharType="separate"/>
      </w:r>
      <w:r>
        <w:rPr>
          <w:noProof/>
        </w:rPr>
        <w:t>73</w:t>
      </w:r>
      <w:r>
        <w:rPr>
          <w:noProof/>
        </w:rPr>
        <w:fldChar w:fldCharType="end"/>
      </w:r>
    </w:p>
    <w:p w14:paraId="784F94A2" w14:textId="20FDA73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Channel management and measurements</w:t>
      </w:r>
      <w:r>
        <w:rPr>
          <w:noProof/>
        </w:rPr>
        <w:tab/>
      </w:r>
      <w:r>
        <w:rPr>
          <w:noProof/>
        </w:rPr>
        <w:fldChar w:fldCharType="begin" w:fldLock="1"/>
      </w:r>
      <w:r>
        <w:rPr>
          <w:noProof/>
        </w:rPr>
        <w:instrText xml:space="preserve"> PAGEREF _Toc171523803 \h </w:instrText>
      </w:r>
      <w:r>
        <w:rPr>
          <w:noProof/>
        </w:rPr>
      </w:r>
      <w:r>
        <w:rPr>
          <w:noProof/>
        </w:rPr>
        <w:fldChar w:fldCharType="separate"/>
      </w:r>
      <w:r>
        <w:rPr>
          <w:noProof/>
        </w:rPr>
        <w:t>73</w:t>
      </w:r>
      <w:r>
        <w:rPr>
          <w:noProof/>
        </w:rPr>
        <w:fldChar w:fldCharType="end"/>
      </w:r>
    </w:p>
    <w:p w14:paraId="20060DC1" w14:textId="1739A833"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Interlayer service interfaces on the MS side</w:t>
      </w:r>
      <w:r>
        <w:rPr>
          <w:noProof/>
        </w:rPr>
        <w:tab/>
      </w:r>
      <w:r>
        <w:rPr>
          <w:noProof/>
        </w:rPr>
        <w:fldChar w:fldCharType="begin" w:fldLock="1"/>
      </w:r>
      <w:r>
        <w:rPr>
          <w:noProof/>
        </w:rPr>
        <w:instrText xml:space="preserve"> PAGEREF _Toc171523804 \h </w:instrText>
      </w:r>
      <w:r>
        <w:rPr>
          <w:noProof/>
        </w:rPr>
      </w:r>
      <w:r>
        <w:rPr>
          <w:noProof/>
        </w:rPr>
        <w:fldChar w:fldCharType="separate"/>
      </w:r>
      <w:r>
        <w:rPr>
          <w:noProof/>
        </w:rPr>
        <w:t>73</w:t>
      </w:r>
      <w:r>
        <w:rPr>
          <w:noProof/>
        </w:rPr>
        <w:fldChar w:fldCharType="end"/>
      </w:r>
    </w:p>
    <w:p w14:paraId="234A652E" w14:textId="580FB193"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_Toc171523805 \h </w:instrText>
      </w:r>
      <w:r>
        <w:rPr>
          <w:noProof/>
        </w:rPr>
      </w:r>
      <w:r>
        <w:rPr>
          <w:noProof/>
        </w:rPr>
        <w:fldChar w:fldCharType="separate"/>
      </w:r>
      <w:r>
        <w:rPr>
          <w:noProof/>
        </w:rPr>
        <w:t>73</w:t>
      </w:r>
      <w:r>
        <w:rPr>
          <w:noProof/>
        </w:rPr>
        <w:fldChar w:fldCharType="end"/>
      </w:r>
    </w:p>
    <w:p w14:paraId="781854CC" w14:textId="10E3171F"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9.1.1</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state diagram</w:t>
      </w:r>
      <w:r w:rsidRPr="00E34F32">
        <w:rPr>
          <w:noProof/>
          <w:lang w:val="fr-FR"/>
        </w:rPr>
        <w:tab/>
      </w:r>
      <w:r>
        <w:rPr>
          <w:noProof/>
        </w:rPr>
        <w:fldChar w:fldCharType="begin" w:fldLock="1"/>
      </w:r>
      <w:r w:rsidRPr="00E34F32">
        <w:rPr>
          <w:noProof/>
          <w:lang w:val="fr-FR"/>
        </w:rPr>
        <w:instrText xml:space="preserve"> PAGEREF _Toc171523806 \h </w:instrText>
      </w:r>
      <w:r>
        <w:rPr>
          <w:noProof/>
        </w:rPr>
      </w:r>
      <w:r>
        <w:rPr>
          <w:noProof/>
        </w:rPr>
        <w:fldChar w:fldCharType="separate"/>
      </w:r>
      <w:r w:rsidRPr="00E34F32">
        <w:rPr>
          <w:noProof/>
          <w:lang w:val="fr-FR"/>
        </w:rPr>
        <w:t>74</w:t>
      </w:r>
      <w:r>
        <w:rPr>
          <w:noProof/>
        </w:rPr>
        <w:fldChar w:fldCharType="end"/>
      </w:r>
    </w:p>
    <w:p w14:paraId="587A1410" w14:textId="64707D5E"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9.1.2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primitives</w:t>
      </w:r>
      <w:r w:rsidRPr="00E34F32">
        <w:rPr>
          <w:noProof/>
          <w:lang w:val="fr-FR"/>
        </w:rPr>
        <w:tab/>
      </w:r>
      <w:r>
        <w:rPr>
          <w:noProof/>
        </w:rPr>
        <w:fldChar w:fldCharType="begin" w:fldLock="1"/>
      </w:r>
      <w:r w:rsidRPr="00E34F32">
        <w:rPr>
          <w:noProof/>
          <w:lang w:val="fr-FR"/>
        </w:rPr>
        <w:instrText xml:space="preserve"> PAGEREF _Toc171523807 \h </w:instrText>
      </w:r>
      <w:r>
        <w:rPr>
          <w:noProof/>
        </w:rPr>
      </w:r>
      <w:r>
        <w:rPr>
          <w:noProof/>
        </w:rPr>
        <w:fldChar w:fldCharType="separate"/>
      </w:r>
      <w:r w:rsidRPr="00E34F32">
        <w:rPr>
          <w:noProof/>
          <w:lang w:val="fr-FR"/>
        </w:rPr>
        <w:t>75</w:t>
      </w:r>
      <w:r>
        <w:rPr>
          <w:noProof/>
        </w:rPr>
        <w:fldChar w:fldCharType="end"/>
      </w:r>
    </w:p>
    <w:p w14:paraId="5E6090B0" w14:textId="0B9CB7F4"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C47C02">
        <w:rPr>
          <w:noProof/>
          <w:lang w:val="fr-FR"/>
        </w:rPr>
        <w:t>9.1.2.1</w:t>
      </w:r>
      <w:r w:rsidRPr="00E34F32">
        <w:rPr>
          <w:rFonts w:asciiTheme="minorHAnsi" w:eastAsiaTheme="minorEastAsia" w:hAnsiTheme="minorHAnsi" w:cstheme="minorBidi"/>
          <w:noProof/>
          <w:kern w:val="2"/>
          <w:sz w:val="22"/>
          <w:szCs w:val="22"/>
          <w:lang w:val="fr-FR" w:eastAsia="en-GB"/>
          <w14:ligatures w14:val="standardContextual"/>
        </w:rPr>
        <w:tab/>
      </w:r>
      <w:r w:rsidRPr="00C47C02">
        <w:rPr>
          <w:noProof/>
          <w:lang w:val="fr-FR"/>
        </w:rPr>
        <w:t>RR_EST_REQ</w:t>
      </w:r>
      <w:r w:rsidRPr="00E34F32">
        <w:rPr>
          <w:noProof/>
          <w:lang w:val="fr-FR"/>
        </w:rPr>
        <w:tab/>
      </w:r>
      <w:r>
        <w:rPr>
          <w:noProof/>
        </w:rPr>
        <w:fldChar w:fldCharType="begin" w:fldLock="1"/>
      </w:r>
      <w:r w:rsidRPr="00E34F32">
        <w:rPr>
          <w:noProof/>
          <w:lang w:val="fr-FR"/>
        </w:rPr>
        <w:instrText xml:space="preserve"> PAGEREF _Toc171523808 \h </w:instrText>
      </w:r>
      <w:r>
        <w:rPr>
          <w:noProof/>
        </w:rPr>
      </w:r>
      <w:r>
        <w:rPr>
          <w:noProof/>
        </w:rPr>
        <w:fldChar w:fldCharType="separate"/>
      </w:r>
      <w:r w:rsidRPr="00E34F32">
        <w:rPr>
          <w:noProof/>
          <w:lang w:val="fr-FR"/>
        </w:rPr>
        <w:t>75</w:t>
      </w:r>
      <w:r>
        <w:rPr>
          <w:noProof/>
        </w:rPr>
        <w:fldChar w:fldCharType="end"/>
      </w:r>
    </w:p>
    <w:p w14:paraId="399B98D6" w14:textId="771DA57D"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9.1.2.2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RR_EST_IND</w:t>
      </w:r>
      <w:r w:rsidRPr="00E34F32">
        <w:rPr>
          <w:noProof/>
          <w:lang w:val="fr-FR"/>
        </w:rPr>
        <w:tab/>
      </w:r>
      <w:r>
        <w:rPr>
          <w:noProof/>
        </w:rPr>
        <w:fldChar w:fldCharType="begin" w:fldLock="1"/>
      </w:r>
      <w:r w:rsidRPr="00E34F32">
        <w:rPr>
          <w:noProof/>
          <w:lang w:val="fr-FR"/>
        </w:rPr>
        <w:instrText xml:space="preserve"> PAGEREF _Toc171523809 \h </w:instrText>
      </w:r>
      <w:r>
        <w:rPr>
          <w:noProof/>
        </w:rPr>
      </w:r>
      <w:r>
        <w:rPr>
          <w:noProof/>
        </w:rPr>
        <w:fldChar w:fldCharType="separate"/>
      </w:r>
      <w:r w:rsidRPr="00E34F32">
        <w:rPr>
          <w:noProof/>
          <w:lang w:val="fr-FR"/>
        </w:rPr>
        <w:t>75</w:t>
      </w:r>
      <w:r>
        <w:rPr>
          <w:noProof/>
        </w:rPr>
        <w:fldChar w:fldCharType="end"/>
      </w:r>
    </w:p>
    <w:p w14:paraId="21432EF9" w14:textId="5AC15469"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9.1.2.3</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RR_EST_CNF</w:t>
      </w:r>
      <w:r w:rsidRPr="00E34F32">
        <w:rPr>
          <w:noProof/>
          <w:lang w:val="fr-FR"/>
        </w:rPr>
        <w:tab/>
      </w:r>
      <w:r>
        <w:rPr>
          <w:noProof/>
        </w:rPr>
        <w:fldChar w:fldCharType="begin" w:fldLock="1"/>
      </w:r>
      <w:r w:rsidRPr="00E34F32">
        <w:rPr>
          <w:noProof/>
          <w:lang w:val="fr-FR"/>
        </w:rPr>
        <w:instrText xml:space="preserve"> PAGEREF _Toc171523810 \h </w:instrText>
      </w:r>
      <w:r>
        <w:rPr>
          <w:noProof/>
        </w:rPr>
      </w:r>
      <w:r>
        <w:rPr>
          <w:noProof/>
        </w:rPr>
        <w:fldChar w:fldCharType="separate"/>
      </w:r>
      <w:r w:rsidRPr="00E34F32">
        <w:rPr>
          <w:noProof/>
          <w:lang w:val="fr-FR"/>
        </w:rPr>
        <w:t>75</w:t>
      </w:r>
      <w:r>
        <w:rPr>
          <w:noProof/>
        </w:rPr>
        <w:fldChar w:fldCharType="end"/>
      </w:r>
    </w:p>
    <w:p w14:paraId="296DC925" w14:textId="2C2B9704"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9.1.2.4</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RR_REL_IND</w:t>
      </w:r>
      <w:r w:rsidRPr="00E34F32">
        <w:rPr>
          <w:noProof/>
          <w:lang w:val="fr-FR"/>
        </w:rPr>
        <w:tab/>
      </w:r>
      <w:r>
        <w:rPr>
          <w:noProof/>
        </w:rPr>
        <w:fldChar w:fldCharType="begin" w:fldLock="1"/>
      </w:r>
      <w:r w:rsidRPr="00E34F32">
        <w:rPr>
          <w:noProof/>
          <w:lang w:val="fr-FR"/>
        </w:rPr>
        <w:instrText xml:space="preserve"> PAGEREF _Toc171523811 \h </w:instrText>
      </w:r>
      <w:r>
        <w:rPr>
          <w:noProof/>
        </w:rPr>
      </w:r>
      <w:r>
        <w:rPr>
          <w:noProof/>
        </w:rPr>
        <w:fldChar w:fldCharType="separate"/>
      </w:r>
      <w:r w:rsidRPr="00E34F32">
        <w:rPr>
          <w:noProof/>
          <w:lang w:val="fr-FR"/>
        </w:rPr>
        <w:t>75</w:t>
      </w:r>
      <w:r>
        <w:rPr>
          <w:noProof/>
        </w:rPr>
        <w:fldChar w:fldCharType="end"/>
      </w:r>
    </w:p>
    <w:p w14:paraId="73CA5D3D" w14:textId="7B653C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9.1.2.5</w:t>
      </w:r>
      <w:r>
        <w:rPr>
          <w:rFonts w:asciiTheme="minorHAnsi" w:eastAsiaTheme="minorEastAsia" w:hAnsiTheme="minorHAnsi" w:cstheme="minorBidi"/>
          <w:noProof/>
          <w:kern w:val="2"/>
          <w:sz w:val="22"/>
          <w:szCs w:val="22"/>
          <w:lang w:eastAsia="en-GB"/>
          <w14:ligatures w14:val="standardContextual"/>
        </w:rPr>
        <w:tab/>
      </w:r>
      <w:r>
        <w:rPr>
          <w:noProof/>
        </w:rPr>
        <w:t>RR_SYNC_IND</w:t>
      </w:r>
      <w:r>
        <w:rPr>
          <w:noProof/>
        </w:rPr>
        <w:tab/>
      </w:r>
      <w:r>
        <w:rPr>
          <w:noProof/>
        </w:rPr>
        <w:fldChar w:fldCharType="begin" w:fldLock="1"/>
      </w:r>
      <w:r>
        <w:rPr>
          <w:noProof/>
        </w:rPr>
        <w:instrText xml:space="preserve"> PAGEREF _Toc171523812 \h </w:instrText>
      </w:r>
      <w:r>
        <w:rPr>
          <w:noProof/>
        </w:rPr>
      </w:r>
      <w:r>
        <w:rPr>
          <w:noProof/>
        </w:rPr>
        <w:fldChar w:fldCharType="separate"/>
      </w:r>
      <w:r>
        <w:rPr>
          <w:noProof/>
        </w:rPr>
        <w:t>76</w:t>
      </w:r>
      <w:r>
        <w:rPr>
          <w:noProof/>
        </w:rPr>
        <w:fldChar w:fldCharType="end"/>
      </w:r>
    </w:p>
    <w:p w14:paraId="3567F455" w14:textId="1D93ADE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9.1.2.5a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_Toc171523813 \h </w:instrText>
      </w:r>
      <w:r>
        <w:rPr>
          <w:noProof/>
        </w:rPr>
      </w:r>
      <w:r>
        <w:rPr>
          <w:noProof/>
        </w:rPr>
        <w:fldChar w:fldCharType="separate"/>
      </w:r>
      <w:r>
        <w:rPr>
          <w:noProof/>
        </w:rPr>
        <w:t>76</w:t>
      </w:r>
      <w:r>
        <w:rPr>
          <w:noProof/>
        </w:rPr>
        <w:fldChar w:fldCharType="end"/>
      </w:r>
    </w:p>
    <w:p w14:paraId="70152E6D" w14:textId="280AA8D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9.1.2.5b</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_Toc171523814 \h </w:instrText>
      </w:r>
      <w:r>
        <w:rPr>
          <w:noProof/>
        </w:rPr>
      </w:r>
      <w:r>
        <w:rPr>
          <w:noProof/>
        </w:rPr>
        <w:fldChar w:fldCharType="separate"/>
      </w:r>
      <w:r>
        <w:rPr>
          <w:noProof/>
        </w:rPr>
        <w:t>76</w:t>
      </w:r>
      <w:r>
        <w:rPr>
          <w:noProof/>
        </w:rPr>
        <w:fldChar w:fldCharType="end"/>
      </w:r>
    </w:p>
    <w:p w14:paraId="77A30BB9" w14:textId="61E2508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9.1.2.6</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_Toc171523815 \h </w:instrText>
      </w:r>
      <w:r>
        <w:rPr>
          <w:noProof/>
        </w:rPr>
      </w:r>
      <w:r>
        <w:rPr>
          <w:noProof/>
        </w:rPr>
        <w:fldChar w:fldCharType="separate"/>
      </w:r>
      <w:r>
        <w:rPr>
          <w:noProof/>
        </w:rPr>
        <w:t>76</w:t>
      </w:r>
      <w:r>
        <w:rPr>
          <w:noProof/>
        </w:rPr>
        <w:fldChar w:fldCharType="end"/>
      </w:r>
    </w:p>
    <w:p w14:paraId="4505A96C" w14:textId="36407C9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9.1.2.7</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_Toc171523816 \h </w:instrText>
      </w:r>
      <w:r>
        <w:rPr>
          <w:noProof/>
        </w:rPr>
      </w:r>
      <w:r>
        <w:rPr>
          <w:noProof/>
        </w:rPr>
        <w:fldChar w:fldCharType="separate"/>
      </w:r>
      <w:r>
        <w:rPr>
          <w:noProof/>
        </w:rPr>
        <w:t>76</w:t>
      </w:r>
      <w:r>
        <w:rPr>
          <w:noProof/>
        </w:rPr>
        <w:fldChar w:fldCharType="end"/>
      </w:r>
    </w:p>
    <w:p w14:paraId="05417FC3" w14:textId="4AAF757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9.1.2.7a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_Toc171523817 \h </w:instrText>
      </w:r>
      <w:r>
        <w:rPr>
          <w:noProof/>
        </w:rPr>
      </w:r>
      <w:r>
        <w:rPr>
          <w:noProof/>
        </w:rPr>
        <w:fldChar w:fldCharType="separate"/>
      </w:r>
      <w:r>
        <w:rPr>
          <w:noProof/>
        </w:rPr>
        <w:t>76</w:t>
      </w:r>
      <w:r>
        <w:rPr>
          <w:noProof/>
        </w:rPr>
        <w:fldChar w:fldCharType="end"/>
      </w:r>
    </w:p>
    <w:p w14:paraId="3CCF020E" w14:textId="60E6009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9.1.2.8</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_Toc171523818 \h </w:instrText>
      </w:r>
      <w:r>
        <w:rPr>
          <w:noProof/>
        </w:rPr>
      </w:r>
      <w:r>
        <w:rPr>
          <w:noProof/>
        </w:rPr>
        <w:fldChar w:fldCharType="separate"/>
      </w:r>
      <w:r>
        <w:rPr>
          <w:noProof/>
        </w:rPr>
        <w:t>76</w:t>
      </w:r>
      <w:r>
        <w:rPr>
          <w:noProof/>
        </w:rPr>
        <w:fldChar w:fldCharType="end"/>
      </w:r>
    </w:p>
    <w:p w14:paraId="6C8E9EFC" w14:textId="3490C12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9.1.2.9</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_Toc171523819 \h </w:instrText>
      </w:r>
      <w:r>
        <w:rPr>
          <w:noProof/>
        </w:rPr>
      </w:r>
      <w:r>
        <w:rPr>
          <w:noProof/>
        </w:rPr>
        <w:fldChar w:fldCharType="separate"/>
      </w:r>
      <w:r>
        <w:rPr>
          <w:noProof/>
        </w:rPr>
        <w:t>76</w:t>
      </w:r>
      <w:r>
        <w:rPr>
          <w:noProof/>
        </w:rPr>
        <w:fldChar w:fldCharType="end"/>
      </w:r>
    </w:p>
    <w:p w14:paraId="367629D3" w14:textId="2F5F6FF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9.1.2.10</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_Toc171523820 \h </w:instrText>
      </w:r>
      <w:r>
        <w:rPr>
          <w:noProof/>
        </w:rPr>
      </w:r>
      <w:r>
        <w:rPr>
          <w:noProof/>
        </w:rPr>
        <w:fldChar w:fldCharType="separate"/>
      </w:r>
      <w:r>
        <w:rPr>
          <w:noProof/>
        </w:rPr>
        <w:t>76</w:t>
      </w:r>
      <w:r>
        <w:rPr>
          <w:noProof/>
        </w:rPr>
        <w:fldChar w:fldCharType="end"/>
      </w:r>
    </w:p>
    <w:p w14:paraId="6E2F5C4A" w14:textId="2CB6B6EB"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w:t>
      </w:r>
      <w:r>
        <w:rPr>
          <w:noProof/>
        </w:rPr>
        <w:tab/>
      </w:r>
      <w:r>
        <w:rPr>
          <w:noProof/>
        </w:rPr>
        <w:fldChar w:fldCharType="begin" w:fldLock="1"/>
      </w:r>
      <w:r>
        <w:rPr>
          <w:noProof/>
        </w:rPr>
        <w:instrText xml:space="preserve"> PAGEREF _Toc171523821 \h </w:instrText>
      </w:r>
      <w:r>
        <w:rPr>
          <w:noProof/>
        </w:rPr>
      </w:r>
      <w:r>
        <w:rPr>
          <w:noProof/>
        </w:rPr>
        <w:fldChar w:fldCharType="separate"/>
      </w:r>
      <w:r>
        <w:rPr>
          <w:noProof/>
        </w:rPr>
        <w:t>77</w:t>
      </w:r>
      <w:r>
        <w:rPr>
          <w:noProof/>
        </w:rPr>
        <w:fldChar w:fldCharType="end"/>
      </w:r>
    </w:p>
    <w:p w14:paraId="29F47E84" w14:textId="2F0729D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9.1.3.1</w:t>
      </w:r>
      <w:r>
        <w:rPr>
          <w:rFonts w:asciiTheme="minorHAnsi" w:eastAsiaTheme="minorEastAsia" w:hAnsiTheme="minorHAnsi" w:cstheme="minorBidi"/>
          <w:noProof/>
          <w:kern w:val="2"/>
          <w:sz w:val="22"/>
          <w:szCs w:val="22"/>
          <w:lang w:eastAsia="en-GB"/>
          <w14:ligatures w14:val="standardContextual"/>
        </w:rPr>
        <w:tab/>
      </w:r>
      <w:r>
        <w:rPr>
          <w:noProof/>
        </w:rPr>
        <w:t>CTS_RR_ALIVE_CHECK_IND</w:t>
      </w:r>
      <w:r>
        <w:rPr>
          <w:noProof/>
        </w:rPr>
        <w:tab/>
      </w:r>
      <w:r>
        <w:rPr>
          <w:noProof/>
        </w:rPr>
        <w:fldChar w:fldCharType="begin" w:fldLock="1"/>
      </w:r>
      <w:r>
        <w:rPr>
          <w:noProof/>
        </w:rPr>
        <w:instrText xml:space="preserve"> PAGEREF _Toc171523822 \h </w:instrText>
      </w:r>
      <w:r>
        <w:rPr>
          <w:noProof/>
        </w:rPr>
      </w:r>
      <w:r>
        <w:rPr>
          <w:noProof/>
        </w:rPr>
        <w:fldChar w:fldCharType="separate"/>
      </w:r>
      <w:r>
        <w:rPr>
          <w:noProof/>
        </w:rPr>
        <w:t>77</w:t>
      </w:r>
      <w:r>
        <w:rPr>
          <w:noProof/>
        </w:rPr>
        <w:fldChar w:fldCharType="end"/>
      </w:r>
    </w:p>
    <w:p w14:paraId="23A65CB4" w14:textId="090348F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_Toc171523823 \h </w:instrText>
      </w:r>
      <w:r>
        <w:rPr>
          <w:noProof/>
        </w:rPr>
      </w:r>
      <w:r>
        <w:rPr>
          <w:noProof/>
        </w:rPr>
        <w:fldChar w:fldCharType="separate"/>
      </w:r>
      <w:r>
        <w:rPr>
          <w:noProof/>
        </w:rPr>
        <w:t>77</w:t>
      </w:r>
      <w:r>
        <w:rPr>
          <w:noProof/>
        </w:rPr>
        <w:fldChar w:fldCharType="end"/>
      </w:r>
    </w:p>
    <w:p w14:paraId="403F3B8F" w14:textId="5EECB886"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9.2.1</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state diagram</w:t>
      </w:r>
      <w:r w:rsidRPr="00E34F32">
        <w:rPr>
          <w:noProof/>
          <w:lang w:val="fr-FR"/>
        </w:rPr>
        <w:tab/>
      </w:r>
      <w:r>
        <w:rPr>
          <w:noProof/>
        </w:rPr>
        <w:fldChar w:fldCharType="begin" w:fldLock="1"/>
      </w:r>
      <w:r w:rsidRPr="00E34F32">
        <w:rPr>
          <w:noProof/>
          <w:lang w:val="fr-FR"/>
        </w:rPr>
        <w:instrText xml:space="preserve"> PAGEREF _Toc171523824 \h </w:instrText>
      </w:r>
      <w:r>
        <w:rPr>
          <w:noProof/>
        </w:rPr>
      </w:r>
      <w:r>
        <w:rPr>
          <w:noProof/>
        </w:rPr>
        <w:fldChar w:fldCharType="separate"/>
      </w:r>
      <w:r w:rsidRPr="00E34F32">
        <w:rPr>
          <w:noProof/>
          <w:lang w:val="fr-FR"/>
        </w:rPr>
        <w:t>78</w:t>
      </w:r>
      <w:r>
        <w:rPr>
          <w:noProof/>
        </w:rPr>
        <w:fldChar w:fldCharType="end"/>
      </w:r>
    </w:p>
    <w:p w14:paraId="54DCB271" w14:textId="30692919"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9.2.2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primitives</w:t>
      </w:r>
      <w:r w:rsidRPr="00E34F32">
        <w:rPr>
          <w:noProof/>
          <w:lang w:val="fr-FR"/>
        </w:rPr>
        <w:tab/>
      </w:r>
      <w:r>
        <w:rPr>
          <w:noProof/>
        </w:rPr>
        <w:fldChar w:fldCharType="begin" w:fldLock="1"/>
      </w:r>
      <w:r w:rsidRPr="00E34F32">
        <w:rPr>
          <w:noProof/>
          <w:lang w:val="fr-FR"/>
        </w:rPr>
        <w:instrText xml:space="preserve"> PAGEREF _Toc171523825 \h </w:instrText>
      </w:r>
      <w:r>
        <w:rPr>
          <w:noProof/>
        </w:rPr>
      </w:r>
      <w:r>
        <w:rPr>
          <w:noProof/>
        </w:rPr>
        <w:fldChar w:fldCharType="separate"/>
      </w:r>
      <w:r w:rsidRPr="00E34F32">
        <w:rPr>
          <w:noProof/>
          <w:lang w:val="fr-FR"/>
        </w:rPr>
        <w:t>79</w:t>
      </w:r>
      <w:r>
        <w:rPr>
          <w:noProof/>
        </w:rPr>
        <w:fldChar w:fldCharType="end"/>
      </w:r>
    </w:p>
    <w:p w14:paraId="31B67C8F" w14:textId="5C6B4A1A"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9.2.2.1</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MMXX_EST_REQ</w:t>
      </w:r>
      <w:r w:rsidRPr="00E34F32">
        <w:rPr>
          <w:noProof/>
          <w:lang w:val="fr-FR"/>
        </w:rPr>
        <w:tab/>
      </w:r>
      <w:r>
        <w:rPr>
          <w:noProof/>
        </w:rPr>
        <w:fldChar w:fldCharType="begin" w:fldLock="1"/>
      </w:r>
      <w:r w:rsidRPr="00E34F32">
        <w:rPr>
          <w:noProof/>
          <w:lang w:val="fr-FR"/>
        </w:rPr>
        <w:instrText xml:space="preserve"> PAGEREF _Toc171523826 \h </w:instrText>
      </w:r>
      <w:r>
        <w:rPr>
          <w:noProof/>
        </w:rPr>
      </w:r>
      <w:r>
        <w:rPr>
          <w:noProof/>
        </w:rPr>
        <w:fldChar w:fldCharType="separate"/>
      </w:r>
      <w:r w:rsidRPr="00E34F32">
        <w:rPr>
          <w:noProof/>
          <w:lang w:val="fr-FR"/>
        </w:rPr>
        <w:t>79</w:t>
      </w:r>
      <w:r>
        <w:rPr>
          <w:noProof/>
        </w:rPr>
        <w:fldChar w:fldCharType="end"/>
      </w:r>
    </w:p>
    <w:p w14:paraId="40D535D1" w14:textId="2911B5D9"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9.2.2.2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MMXX_EST_IND</w:t>
      </w:r>
      <w:r w:rsidRPr="00E34F32">
        <w:rPr>
          <w:noProof/>
          <w:lang w:val="fr-FR"/>
        </w:rPr>
        <w:tab/>
      </w:r>
      <w:r>
        <w:rPr>
          <w:noProof/>
        </w:rPr>
        <w:fldChar w:fldCharType="begin" w:fldLock="1"/>
      </w:r>
      <w:r w:rsidRPr="00E34F32">
        <w:rPr>
          <w:noProof/>
          <w:lang w:val="fr-FR"/>
        </w:rPr>
        <w:instrText xml:space="preserve"> PAGEREF _Toc171523827 \h </w:instrText>
      </w:r>
      <w:r>
        <w:rPr>
          <w:noProof/>
        </w:rPr>
      </w:r>
      <w:r>
        <w:rPr>
          <w:noProof/>
        </w:rPr>
        <w:fldChar w:fldCharType="separate"/>
      </w:r>
      <w:r w:rsidRPr="00E34F32">
        <w:rPr>
          <w:noProof/>
          <w:lang w:val="fr-FR"/>
        </w:rPr>
        <w:t>79</w:t>
      </w:r>
      <w:r>
        <w:rPr>
          <w:noProof/>
        </w:rPr>
        <w:fldChar w:fldCharType="end"/>
      </w:r>
    </w:p>
    <w:p w14:paraId="4E7E71C9" w14:textId="218225D9"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9.2.2.3</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MMXX_EST_CNF</w:t>
      </w:r>
      <w:r w:rsidRPr="00E34F32">
        <w:rPr>
          <w:noProof/>
          <w:lang w:val="fr-FR"/>
        </w:rPr>
        <w:tab/>
      </w:r>
      <w:r>
        <w:rPr>
          <w:noProof/>
        </w:rPr>
        <w:fldChar w:fldCharType="begin" w:fldLock="1"/>
      </w:r>
      <w:r w:rsidRPr="00E34F32">
        <w:rPr>
          <w:noProof/>
          <w:lang w:val="fr-FR"/>
        </w:rPr>
        <w:instrText xml:space="preserve"> PAGEREF _Toc171523828 \h </w:instrText>
      </w:r>
      <w:r>
        <w:rPr>
          <w:noProof/>
        </w:rPr>
      </w:r>
      <w:r>
        <w:rPr>
          <w:noProof/>
        </w:rPr>
        <w:fldChar w:fldCharType="separate"/>
      </w:r>
      <w:r w:rsidRPr="00E34F32">
        <w:rPr>
          <w:noProof/>
          <w:lang w:val="fr-FR"/>
        </w:rPr>
        <w:t>79</w:t>
      </w:r>
      <w:r>
        <w:rPr>
          <w:noProof/>
        </w:rPr>
        <w:fldChar w:fldCharType="end"/>
      </w:r>
    </w:p>
    <w:p w14:paraId="63E00435" w14:textId="1D608C8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_Toc171523829 \h </w:instrText>
      </w:r>
      <w:r>
        <w:rPr>
          <w:noProof/>
        </w:rPr>
      </w:r>
      <w:r>
        <w:rPr>
          <w:noProof/>
        </w:rPr>
        <w:fldChar w:fldCharType="separate"/>
      </w:r>
      <w:r>
        <w:rPr>
          <w:noProof/>
        </w:rPr>
        <w:t>79</w:t>
      </w:r>
      <w:r>
        <w:rPr>
          <w:noProof/>
        </w:rPr>
        <w:fldChar w:fldCharType="end"/>
      </w:r>
    </w:p>
    <w:p w14:paraId="240E5D71" w14:textId="422E3F9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_Toc171523830 \h </w:instrText>
      </w:r>
      <w:r>
        <w:rPr>
          <w:noProof/>
        </w:rPr>
      </w:r>
      <w:r>
        <w:rPr>
          <w:noProof/>
        </w:rPr>
        <w:fldChar w:fldCharType="separate"/>
      </w:r>
      <w:r>
        <w:rPr>
          <w:noProof/>
        </w:rPr>
        <w:t>79</w:t>
      </w:r>
      <w:r>
        <w:rPr>
          <w:noProof/>
        </w:rPr>
        <w:fldChar w:fldCharType="end"/>
      </w:r>
    </w:p>
    <w:p w14:paraId="56237903" w14:textId="0BFA564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_Toc171523831 \h </w:instrText>
      </w:r>
      <w:r>
        <w:rPr>
          <w:noProof/>
        </w:rPr>
      </w:r>
      <w:r>
        <w:rPr>
          <w:noProof/>
        </w:rPr>
        <w:fldChar w:fldCharType="separate"/>
      </w:r>
      <w:r>
        <w:rPr>
          <w:noProof/>
        </w:rPr>
        <w:t>79</w:t>
      </w:r>
      <w:r>
        <w:rPr>
          <w:noProof/>
        </w:rPr>
        <w:fldChar w:fldCharType="end"/>
      </w:r>
    </w:p>
    <w:p w14:paraId="29E65470" w14:textId="61B55A0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_Toc171523832 \h </w:instrText>
      </w:r>
      <w:r>
        <w:rPr>
          <w:noProof/>
        </w:rPr>
      </w:r>
      <w:r>
        <w:rPr>
          <w:noProof/>
        </w:rPr>
        <w:fldChar w:fldCharType="separate"/>
      </w:r>
      <w:r>
        <w:rPr>
          <w:noProof/>
        </w:rPr>
        <w:t>80</w:t>
      </w:r>
      <w:r>
        <w:rPr>
          <w:noProof/>
        </w:rPr>
        <w:fldChar w:fldCharType="end"/>
      </w:r>
    </w:p>
    <w:p w14:paraId="04421931" w14:textId="01E2CC2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_Toc171523833 \h </w:instrText>
      </w:r>
      <w:r>
        <w:rPr>
          <w:noProof/>
        </w:rPr>
      </w:r>
      <w:r>
        <w:rPr>
          <w:noProof/>
        </w:rPr>
        <w:fldChar w:fldCharType="separate"/>
      </w:r>
      <w:r>
        <w:rPr>
          <w:noProof/>
        </w:rPr>
        <w:t>80</w:t>
      </w:r>
      <w:r>
        <w:rPr>
          <w:noProof/>
        </w:rPr>
        <w:fldChar w:fldCharType="end"/>
      </w:r>
    </w:p>
    <w:p w14:paraId="76CD31BB" w14:textId="7966194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_Toc171523834 \h </w:instrText>
      </w:r>
      <w:r>
        <w:rPr>
          <w:noProof/>
        </w:rPr>
      </w:r>
      <w:r>
        <w:rPr>
          <w:noProof/>
        </w:rPr>
        <w:fldChar w:fldCharType="separate"/>
      </w:r>
      <w:r>
        <w:rPr>
          <w:noProof/>
        </w:rPr>
        <w:t>80</w:t>
      </w:r>
      <w:r>
        <w:rPr>
          <w:noProof/>
        </w:rPr>
        <w:fldChar w:fldCharType="end"/>
      </w:r>
    </w:p>
    <w:p w14:paraId="38F9D755" w14:textId="569AC9A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9.2.2.10</w:t>
      </w:r>
      <w:r>
        <w:rPr>
          <w:rFonts w:asciiTheme="minorHAnsi" w:eastAsiaTheme="minorEastAsia" w:hAnsiTheme="minorHAnsi" w:cstheme="minorBidi"/>
          <w:noProof/>
          <w:kern w:val="2"/>
          <w:sz w:val="22"/>
          <w:szCs w:val="22"/>
          <w:lang w:eastAsia="en-GB"/>
          <w14:ligatures w14:val="standardContextual"/>
        </w:rPr>
        <w:tab/>
      </w:r>
      <w:r>
        <w:rPr>
          <w:noProof/>
        </w:rPr>
        <w:t>MMCC_SYNC_IND</w:t>
      </w:r>
      <w:r>
        <w:rPr>
          <w:noProof/>
        </w:rPr>
        <w:tab/>
      </w:r>
      <w:r>
        <w:rPr>
          <w:noProof/>
        </w:rPr>
        <w:fldChar w:fldCharType="begin" w:fldLock="1"/>
      </w:r>
      <w:r>
        <w:rPr>
          <w:noProof/>
        </w:rPr>
        <w:instrText xml:space="preserve"> PAGEREF _Toc171523835 \h </w:instrText>
      </w:r>
      <w:r>
        <w:rPr>
          <w:noProof/>
        </w:rPr>
      </w:r>
      <w:r>
        <w:rPr>
          <w:noProof/>
        </w:rPr>
        <w:fldChar w:fldCharType="separate"/>
      </w:r>
      <w:r>
        <w:rPr>
          <w:noProof/>
        </w:rPr>
        <w:t>80</w:t>
      </w:r>
      <w:r>
        <w:rPr>
          <w:noProof/>
        </w:rPr>
        <w:fldChar w:fldCharType="end"/>
      </w:r>
    </w:p>
    <w:p w14:paraId="63C6B038" w14:textId="2E11DD1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MMXX_REEST_REQ</w:t>
      </w:r>
      <w:r>
        <w:rPr>
          <w:noProof/>
        </w:rPr>
        <w:tab/>
      </w:r>
      <w:r>
        <w:rPr>
          <w:noProof/>
        </w:rPr>
        <w:fldChar w:fldCharType="begin" w:fldLock="1"/>
      </w:r>
      <w:r>
        <w:rPr>
          <w:noProof/>
        </w:rPr>
        <w:instrText xml:space="preserve"> PAGEREF _Toc171523836 \h </w:instrText>
      </w:r>
      <w:r>
        <w:rPr>
          <w:noProof/>
        </w:rPr>
      </w:r>
      <w:r>
        <w:rPr>
          <w:noProof/>
        </w:rPr>
        <w:fldChar w:fldCharType="separate"/>
      </w:r>
      <w:r>
        <w:rPr>
          <w:noProof/>
        </w:rPr>
        <w:t>80</w:t>
      </w:r>
      <w:r>
        <w:rPr>
          <w:noProof/>
        </w:rPr>
        <w:fldChar w:fldCharType="end"/>
      </w:r>
    </w:p>
    <w:p w14:paraId="5863341A" w14:textId="048E85D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MMXX_REEST_CNF</w:t>
      </w:r>
      <w:r>
        <w:rPr>
          <w:noProof/>
        </w:rPr>
        <w:tab/>
      </w:r>
      <w:r>
        <w:rPr>
          <w:noProof/>
        </w:rPr>
        <w:fldChar w:fldCharType="begin" w:fldLock="1"/>
      </w:r>
      <w:r>
        <w:rPr>
          <w:noProof/>
        </w:rPr>
        <w:instrText xml:space="preserve"> PAGEREF _Toc171523837 \h </w:instrText>
      </w:r>
      <w:r>
        <w:rPr>
          <w:noProof/>
        </w:rPr>
      </w:r>
      <w:r>
        <w:rPr>
          <w:noProof/>
        </w:rPr>
        <w:fldChar w:fldCharType="separate"/>
      </w:r>
      <w:r>
        <w:rPr>
          <w:noProof/>
        </w:rPr>
        <w:t>80</w:t>
      </w:r>
      <w:r>
        <w:rPr>
          <w:noProof/>
        </w:rPr>
        <w:fldChar w:fldCharType="end"/>
      </w:r>
    </w:p>
    <w:p w14:paraId="70D2A887" w14:textId="7B46912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rPr>
        <w:t>MMXX_ERR_IND</w:t>
      </w:r>
      <w:r>
        <w:rPr>
          <w:noProof/>
        </w:rPr>
        <w:tab/>
      </w:r>
      <w:r>
        <w:rPr>
          <w:noProof/>
        </w:rPr>
        <w:fldChar w:fldCharType="begin" w:fldLock="1"/>
      </w:r>
      <w:r>
        <w:rPr>
          <w:noProof/>
        </w:rPr>
        <w:instrText xml:space="preserve"> PAGEREF _Toc171523838 \h </w:instrText>
      </w:r>
      <w:r>
        <w:rPr>
          <w:noProof/>
        </w:rPr>
      </w:r>
      <w:r>
        <w:rPr>
          <w:noProof/>
        </w:rPr>
        <w:fldChar w:fldCharType="separate"/>
      </w:r>
      <w:r>
        <w:rPr>
          <w:noProof/>
        </w:rPr>
        <w:t>80</w:t>
      </w:r>
      <w:r>
        <w:rPr>
          <w:noProof/>
        </w:rPr>
        <w:fldChar w:fldCharType="end"/>
      </w:r>
    </w:p>
    <w:p w14:paraId="5C983023" w14:textId="4E036DE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rPr>
        <w:t>MMXX_PROMPT_IND</w:t>
      </w:r>
      <w:r>
        <w:rPr>
          <w:noProof/>
        </w:rPr>
        <w:tab/>
      </w:r>
      <w:r>
        <w:rPr>
          <w:noProof/>
        </w:rPr>
        <w:fldChar w:fldCharType="begin" w:fldLock="1"/>
      </w:r>
      <w:r>
        <w:rPr>
          <w:noProof/>
        </w:rPr>
        <w:instrText xml:space="preserve"> PAGEREF _Toc171523839 \h </w:instrText>
      </w:r>
      <w:r>
        <w:rPr>
          <w:noProof/>
        </w:rPr>
      </w:r>
      <w:r>
        <w:rPr>
          <w:noProof/>
        </w:rPr>
        <w:fldChar w:fldCharType="separate"/>
      </w:r>
      <w:r>
        <w:rPr>
          <w:noProof/>
        </w:rPr>
        <w:t>80</w:t>
      </w:r>
      <w:r>
        <w:rPr>
          <w:noProof/>
        </w:rPr>
        <w:fldChar w:fldCharType="end"/>
      </w:r>
    </w:p>
    <w:p w14:paraId="557B9A89" w14:textId="420B039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MMXX_PROMPT_REJ</w:t>
      </w:r>
      <w:r>
        <w:rPr>
          <w:noProof/>
        </w:rPr>
        <w:tab/>
      </w:r>
      <w:r>
        <w:rPr>
          <w:noProof/>
        </w:rPr>
        <w:fldChar w:fldCharType="begin" w:fldLock="1"/>
      </w:r>
      <w:r>
        <w:rPr>
          <w:noProof/>
        </w:rPr>
        <w:instrText xml:space="preserve"> PAGEREF _Toc171523840 \h </w:instrText>
      </w:r>
      <w:r>
        <w:rPr>
          <w:noProof/>
        </w:rPr>
      </w:r>
      <w:r>
        <w:rPr>
          <w:noProof/>
        </w:rPr>
        <w:fldChar w:fldCharType="separate"/>
      </w:r>
      <w:r>
        <w:rPr>
          <w:noProof/>
        </w:rPr>
        <w:t>80</w:t>
      </w:r>
      <w:r>
        <w:rPr>
          <w:noProof/>
        </w:rPr>
        <w:fldChar w:fldCharType="end"/>
      </w:r>
    </w:p>
    <w:p w14:paraId="01E46239" w14:textId="120F7C73"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_Toc171523841 \h </w:instrText>
      </w:r>
      <w:r>
        <w:rPr>
          <w:noProof/>
        </w:rPr>
      </w:r>
      <w:r>
        <w:rPr>
          <w:noProof/>
        </w:rPr>
        <w:fldChar w:fldCharType="separate"/>
      </w:r>
      <w:r>
        <w:rPr>
          <w:noProof/>
        </w:rPr>
        <w:t>81</w:t>
      </w:r>
      <w:r>
        <w:rPr>
          <w:noProof/>
        </w:rPr>
        <w:fldChar w:fldCharType="end"/>
      </w:r>
    </w:p>
    <w:p w14:paraId="3198E020" w14:textId="545C3662"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 (GSM only)</w:t>
      </w:r>
      <w:r>
        <w:rPr>
          <w:noProof/>
        </w:rPr>
        <w:tab/>
      </w:r>
      <w:r>
        <w:rPr>
          <w:noProof/>
        </w:rPr>
        <w:fldChar w:fldCharType="begin" w:fldLock="1"/>
      </w:r>
      <w:r>
        <w:rPr>
          <w:noProof/>
        </w:rPr>
        <w:instrText xml:space="preserve"> PAGEREF _Toc171523842 \h </w:instrText>
      </w:r>
      <w:r>
        <w:rPr>
          <w:noProof/>
        </w:rPr>
      </w:r>
      <w:r>
        <w:rPr>
          <w:noProof/>
        </w:rPr>
        <w:fldChar w:fldCharType="separate"/>
      </w:r>
      <w:r>
        <w:rPr>
          <w:noProof/>
        </w:rPr>
        <w:t>81</w:t>
      </w:r>
      <w:r>
        <w:rPr>
          <w:noProof/>
        </w:rPr>
        <w:fldChar w:fldCharType="end"/>
      </w:r>
    </w:p>
    <w:p w14:paraId="50DB070A" w14:textId="78D86BD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 (GSM only)</w:t>
      </w:r>
      <w:r>
        <w:rPr>
          <w:noProof/>
        </w:rPr>
        <w:tab/>
      </w:r>
      <w:r>
        <w:rPr>
          <w:noProof/>
        </w:rPr>
        <w:fldChar w:fldCharType="begin" w:fldLock="1"/>
      </w:r>
      <w:r>
        <w:rPr>
          <w:noProof/>
        </w:rPr>
        <w:instrText xml:space="preserve"> PAGEREF _Toc171523843 \h </w:instrText>
      </w:r>
      <w:r>
        <w:rPr>
          <w:noProof/>
        </w:rPr>
      </w:r>
      <w:r>
        <w:rPr>
          <w:noProof/>
        </w:rPr>
        <w:fldChar w:fldCharType="separate"/>
      </w:r>
      <w:r>
        <w:rPr>
          <w:noProof/>
        </w:rPr>
        <w:t>81</w:t>
      </w:r>
      <w:r>
        <w:rPr>
          <w:noProof/>
        </w:rPr>
        <w:fldChar w:fldCharType="end"/>
      </w:r>
    </w:p>
    <w:p w14:paraId="7DA9EC30" w14:textId="6ABFEA8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GMMRR-ASSIGN-REQ</w:t>
      </w:r>
      <w:r>
        <w:rPr>
          <w:noProof/>
        </w:rPr>
        <w:tab/>
      </w:r>
      <w:r>
        <w:rPr>
          <w:noProof/>
        </w:rPr>
        <w:fldChar w:fldCharType="begin" w:fldLock="1"/>
      </w:r>
      <w:r>
        <w:rPr>
          <w:noProof/>
        </w:rPr>
        <w:instrText xml:space="preserve"> PAGEREF _Toc171523844 \h </w:instrText>
      </w:r>
      <w:r>
        <w:rPr>
          <w:noProof/>
        </w:rPr>
      </w:r>
      <w:r>
        <w:rPr>
          <w:noProof/>
        </w:rPr>
        <w:fldChar w:fldCharType="separate"/>
      </w:r>
      <w:r>
        <w:rPr>
          <w:noProof/>
        </w:rPr>
        <w:t>81</w:t>
      </w:r>
      <w:r>
        <w:rPr>
          <w:noProof/>
        </w:rPr>
        <w:fldChar w:fldCharType="end"/>
      </w:r>
    </w:p>
    <w:p w14:paraId="7AD6DA4E" w14:textId="407B159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GMMRR-PAGE-IND</w:t>
      </w:r>
      <w:r>
        <w:rPr>
          <w:noProof/>
        </w:rPr>
        <w:tab/>
      </w:r>
      <w:r>
        <w:rPr>
          <w:noProof/>
        </w:rPr>
        <w:fldChar w:fldCharType="begin" w:fldLock="1"/>
      </w:r>
      <w:r>
        <w:rPr>
          <w:noProof/>
        </w:rPr>
        <w:instrText xml:space="preserve"> PAGEREF _Toc171523845 \h </w:instrText>
      </w:r>
      <w:r>
        <w:rPr>
          <w:noProof/>
        </w:rPr>
      </w:r>
      <w:r>
        <w:rPr>
          <w:noProof/>
        </w:rPr>
        <w:fldChar w:fldCharType="separate"/>
      </w:r>
      <w:r>
        <w:rPr>
          <w:noProof/>
        </w:rPr>
        <w:t>81</w:t>
      </w:r>
      <w:r>
        <w:rPr>
          <w:noProof/>
        </w:rPr>
        <w:fldChar w:fldCharType="end"/>
      </w:r>
    </w:p>
    <w:p w14:paraId="1F81DFB1" w14:textId="6CAA8443"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Service primitives for RABMAS-SAP (UMTS only)</w:t>
      </w:r>
      <w:r>
        <w:rPr>
          <w:noProof/>
        </w:rPr>
        <w:tab/>
      </w:r>
      <w:r>
        <w:rPr>
          <w:noProof/>
        </w:rPr>
        <w:fldChar w:fldCharType="begin" w:fldLock="1"/>
      </w:r>
      <w:r>
        <w:rPr>
          <w:noProof/>
        </w:rPr>
        <w:instrText xml:space="preserve"> PAGEREF _Toc171523846 \h </w:instrText>
      </w:r>
      <w:r>
        <w:rPr>
          <w:noProof/>
        </w:rPr>
      </w:r>
      <w:r>
        <w:rPr>
          <w:noProof/>
        </w:rPr>
        <w:fldChar w:fldCharType="separate"/>
      </w:r>
      <w:r>
        <w:rPr>
          <w:noProof/>
        </w:rPr>
        <w:t>81</w:t>
      </w:r>
      <w:r>
        <w:rPr>
          <w:noProof/>
        </w:rPr>
        <w:fldChar w:fldCharType="end"/>
      </w:r>
    </w:p>
    <w:p w14:paraId="546F5ECB" w14:textId="14A8237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RABMAS-RAB-ESTABLISH-IND</w:t>
      </w:r>
      <w:r>
        <w:rPr>
          <w:noProof/>
        </w:rPr>
        <w:tab/>
      </w:r>
      <w:r>
        <w:rPr>
          <w:noProof/>
        </w:rPr>
        <w:fldChar w:fldCharType="begin" w:fldLock="1"/>
      </w:r>
      <w:r>
        <w:rPr>
          <w:noProof/>
        </w:rPr>
        <w:instrText xml:space="preserve"> PAGEREF _Toc171523847 \h </w:instrText>
      </w:r>
      <w:r>
        <w:rPr>
          <w:noProof/>
        </w:rPr>
      </w:r>
      <w:r>
        <w:rPr>
          <w:noProof/>
        </w:rPr>
        <w:fldChar w:fldCharType="separate"/>
      </w:r>
      <w:r>
        <w:rPr>
          <w:noProof/>
        </w:rPr>
        <w:t>81</w:t>
      </w:r>
      <w:r>
        <w:rPr>
          <w:noProof/>
        </w:rPr>
        <w:fldChar w:fldCharType="end"/>
      </w:r>
    </w:p>
    <w:p w14:paraId="4F947540" w14:textId="3275E53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RABMAS-RAB-ESTABLISH-RES</w:t>
      </w:r>
      <w:r>
        <w:rPr>
          <w:noProof/>
        </w:rPr>
        <w:tab/>
      </w:r>
      <w:r>
        <w:rPr>
          <w:noProof/>
        </w:rPr>
        <w:fldChar w:fldCharType="begin" w:fldLock="1"/>
      </w:r>
      <w:r>
        <w:rPr>
          <w:noProof/>
        </w:rPr>
        <w:instrText xml:space="preserve"> PAGEREF _Toc171523848 \h </w:instrText>
      </w:r>
      <w:r>
        <w:rPr>
          <w:noProof/>
        </w:rPr>
      </w:r>
      <w:r>
        <w:rPr>
          <w:noProof/>
        </w:rPr>
        <w:fldChar w:fldCharType="separate"/>
      </w:r>
      <w:r>
        <w:rPr>
          <w:noProof/>
        </w:rPr>
        <w:t>81</w:t>
      </w:r>
      <w:r>
        <w:rPr>
          <w:noProof/>
        </w:rPr>
        <w:fldChar w:fldCharType="end"/>
      </w:r>
    </w:p>
    <w:p w14:paraId="0D62FA7C" w14:textId="5864915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RABMAS-RAB-ESTABLISH-REJ</w:t>
      </w:r>
      <w:r>
        <w:rPr>
          <w:noProof/>
        </w:rPr>
        <w:tab/>
      </w:r>
      <w:r>
        <w:rPr>
          <w:noProof/>
        </w:rPr>
        <w:fldChar w:fldCharType="begin" w:fldLock="1"/>
      </w:r>
      <w:r>
        <w:rPr>
          <w:noProof/>
        </w:rPr>
        <w:instrText xml:space="preserve"> PAGEREF _Toc171523849 \h </w:instrText>
      </w:r>
      <w:r>
        <w:rPr>
          <w:noProof/>
        </w:rPr>
      </w:r>
      <w:r>
        <w:rPr>
          <w:noProof/>
        </w:rPr>
        <w:fldChar w:fldCharType="separate"/>
      </w:r>
      <w:r>
        <w:rPr>
          <w:noProof/>
        </w:rPr>
        <w:t>82</w:t>
      </w:r>
      <w:r>
        <w:rPr>
          <w:noProof/>
        </w:rPr>
        <w:fldChar w:fldCharType="end"/>
      </w:r>
    </w:p>
    <w:p w14:paraId="29301F8B" w14:textId="75C14E3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9.3.3.4</w:t>
      </w:r>
      <w:r>
        <w:rPr>
          <w:rFonts w:asciiTheme="minorHAnsi" w:eastAsiaTheme="minorEastAsia" w:hAnsiTheme="minorHAnsi" w:cstheme="minorBidi"/>
          <w:noProof/>
          <w:kern w:val="2"/>
          <w:sz w:val="22"/>
          <w:szCs w:val="22"/>
          <w:lang w:eastAsia="en-GB"/>
          <w14:ligatures w14:val="standardContextual"/>
        </w:rPr>
        <w:tab/>
      </w:r>
      <w:r>
        <w:rPr>
          <w:noProof/>
        </w:rPr>
        <w:t>RABMAS-RAB-RELEASE-IND</w:t>
      </w:r>
      <w:r>
        <w:rPr>
          <w:noProof/>
        </w:rPr>
        <w:tab/>
      </w:r>
      <w:r>
        <w:rPr>
          <w:noProof/>
        </w:rPr>
        <w:fldChar w:fldCharType="begin" w:fldLock="1"/>
      </w:r>
      <w:r>
        <w:rPr>
          <w:noProof/>
        </w:rPr>
        <w:instrText xml:space="preserve"> PAGEREF _Toc171523850 \h </w:instrText>
      </w:r>
      <w:r>
        <w:rPr>
          <w:noProof/>
        </w:rPr>
      </w:r>
      <w:r>
        <w:rPr>
          <w:noProof/>
        </w:rPr>
        <w:fldChar w:fldCharType="separate"/>
      </w:r>
      <w:r>
        <w:rPr>
          <w:noProof/>
        </w:rPr>
        <w:t>82</w:t>
      </w:r>
      <w:r>
        <w:rPr>
          <w:noProof/>
        </w:rPr>
        <w:fldChar w:fldCharType="end"/>
      </w:r>
    </w:p>
    <w:p w14:paraId="3636EFB0" w14:textId="2A0E30F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9.3.3.5</w:t>
      </w:r>
      <w:r>
        <w:rPr>
          <w:rFonts w:asciiTheme="minorHAnsi" w:eastAsiaTheme="minorEastAsia" w:hAnsiTheme="minorHAnsi" w:cstheme="minorBidi"/>
          <w:noProof/>
          <w:kern w:val="2"/>
          <w:sz w:val="22"/>
          <w:szCs w:val="22"/>
          <w:lang w:eastAsia="en-GB"/>
          <w14:ligatures w14:val="standardContextual"/>
        </w:rPr>
        <w:tab/>
      </w:r>
      <w:r>
        <w:rPr>
          <w:noProof/>
        </w:rPr>
        <w:t>RABMAS-RAB-RELEASE-RES</w:t>
      </w:r>
      <w:r>
        <w:rPr>
          <w:noProof/>
        </w:rPr>
        <w:tab/>
      </w:r>
      <w:r>
        <w:rPr>
          <w:noProof/>
        </w:rPr>
        <w:fldChar w:fldCharType="begin" w:fldLock="1"/>
      </w:r>
      <w:r>
        <w:rPr>
          <w:noProof/>
        </w:rPr>
        <w:instrText xml:space="preserve"> PAGEREF _Toc171523851 \h </w:instrText>
      </w:r>
      <w:r>
        <w:rPr>
          <w:noProof/>
        </w:rPr>
      </w:r>
      <w:r>
        <w:rPr>
          <w:noProof/>
        </w:rPr>
        <w:fldChar w:fldCharType="separate"/>
      </w:r>
      <w:r>
        <w:rPr>
          <w:noProof/>
        </w:rPr>
        <w:t>82</w:t>
      </w:r>
      <w:r>
        <w:rPr>
          <w:noProof/>
        </w:rPr>
        <w:fldChar w:fldCharType="end"/>
      </w:r>
    </w:p>
    <w:p w14:paraId="749604C2" w14:textId="20C4F3B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9.3.3.6</w:t>
      </w:r>
      <w:r>
        <w:rPr>
          <w:rFonts w:asciiTheme="minorHAnsi" w:eastAsiaTheme="minorEastAsia" w:hAnsiTheme="minorHAnsi" w:cstheme="minorBidi"/>
          <w:noProof/>
          <w:kern w:val="2"/>
          <w:sz w:val="22"/>
          <w:szCs w:val="22"/>
          <w:lang w:eastAsia="en-GB"/>
          <w14:ligatures w14:val="standardContextual"/>
        </w:rPr>
        <w:tab/>
      </w:r>
      <w:r>
        <w:rPr>
          <w:noProof/>
        </w:rPr>
        <w:t>RABMAS-STATUS-IND</w:t>
      </w:r>
      <w:r>
        <w:rPr>
          <w:noProof/>
        </w:rPr>
        <w:tab/>
      </w:r>
      <w:r>
        <w:rPr>
          <w:noProof/>
        </w:rPr>
        <w:fldChar w:fldCharType="begin" w:fldLock="1"/>
      </w:r>
      <w:r>
        <w:rPr>
          <w:noProof/>
        </w:rPr>
        <w:instrText xml:space="preserve"> PAGEREF _Toc171523852 \h </w:instrText>
      </w:r>
      <w:r>
        <w:rPr>
          <w:noProof/>
        </w:rPr>
      </w:r>
      <w:r>
        <w:rPr>
          <w:noProof/>
        </w:rPr>
        <w:fldChar w:fldCharType="separate"/>
      </w:r>
      <w:r>
        <w:rPr>
          <w:noProof/>
        </w:rPr>
        <w:t>82</w:t>
      </w:r>
      <w:r>
        <w:rPr>
          <w:noProof/>
        </w:rPr>
        <w:fldChar w:fldCharType="end"/>
      </w:r>
    </w:p>
    <w:p w14:paraId="3A416DCE" w14:textId="52D9AFE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Service primitives for GMMAS-SAP (UMTS only)</w:t>
      </w:r>
      <w:r>
        <w:rPr>
          <w:noProof/>
        </w:rPr>
        <w:tab/>
      </w:r>
      <w:r>
        <w:rPr>
          <w:noProof/>
        </w:rPr>
        <w:fldChar w:fldCharType="begin" w:fldLock="1"/>
      </w:r>
      <w:r>
        <w:rPr>
          <w:noProof/>
        </w:rPr>
        <w:instrText xml:space="preserve"> PAGEREF _Toc171523853 \h </w:instrText>
      </w:r>
      <w:r>
        <w:rPr>
          <w:noProof/>
        </w:rPr>
      </w:r>
      <w:r>
        <w:rPr>
          <w:noProof/>
        </w:rPr>
        <w:fldChar w:fldCharType="separate"/>
      </w:r>
      <w:r>
        <w:rPr>
          <w:noProof/>
        </w:rPr>
        <w:t>82</w:t>
      </w:r>
      <w:r>
        <w:rPr>
          <w:noProof/>
        </w:rPr>
        <w:fldChar w:fldCharType="end"/>
      </w:r>
    </w:p>
    <w:p w14:paraId="7B1E3DE4" w14:textId="6E35465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GMMAS-SECURITY-IND</w:t>
      </w:r>
      <w:r>
        <w:rPr>
          <w:noProof/>
        </w:rPr>
        <w:tab/>
      </w:r>
      <w:r>
        <w:rPr>
          <w:noProof/>
        </w:rPr>
        <w:fldChar w:fldCharType="begin" w:fldLock="1"/>
      </w:r>
      <w:r>
        <w:rPr>
          <w:noProof/>
        </w:rPr>
        <w:instrText xml:space="preserve"> PAGEREF _Toc171523854 \h </w:instrText>
      </w:r>
      <w:r>
        <w:rPr>
          <w:noProof/>
        </w:rPr>
      </w:r>
      <w:r>
        <w:rPr>
          <w:noProof/>
        </w:rPr>
        <w:fldChar w:fldCharType="separate"/>
      </w:r>
      <w:r>
        <w:rPr>
          <w:noProof/>
        </w:rPr>
        <w:t>82</w:t>
      </w:r>
      <w:r>
        <w:rPr>
          <w:noProof/>
        </w:rPr>
        <w:fldChar w:fldCharType="end"/>
      </w:r>
    </w:p>
    <w:p w14:paraId="52394DA9" w14:textId="393F915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GMMAS-SECURITY-RES</w:t>
      </w:r>
      <w:r>
        <w:rPr>
          <w:noProof/>
        </w:rPr>
        <w:tab/>
      </w:r>
      <w:r>
        <w:rPr>
          <w:noProof/>
        </w:rPr>
        <w:fldChar w:fldCharType="begin" w:fldLock="1"/>
      </w:r>
      <w:r>
        <w:rPr>
          <w:noProof/>
        </w:rPr>
        <w:instrText xml:space="preserve"> PAGEREF _Toc171523855 \h </w:instrText>
      </w:r>
      <w:r>
        <w:rPr>
          <w:noProof/>
        </w:rPr>
      </w:r>
      <w:r>
        <w:rPr>
          <w:noProof/>
        </w:rPr>
        <w:fldChar w:fldCharType="separate"/>
      </w:r>
      <w:r>
        <w:rPr>
          <w:noProof/>
        </w:rPr>
        <w:t>82</w:t>
      </w:r>
      <w:r>
        <w:rPr>
          <w:noProof/>
        </w:rPr>
        <w:fldChar w:fldCharType="end"/>
      </w:r>
    </w:p>
    <w:p w14:paraId="7B6533B8" w14:textId="793B997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GMMAS-ESTABLISH-REQ</w:t>
      </w:r>
      <w:r>
        <w:rPr>
          <w:noProof/>
        </w:rPr>
        <w:tab/>
      </w:r>
      <w:r>
        <w:rPr>
          <w:noProof/>
        </w:rPr>
        <w:fldChar w:fldCharType="begin" w:fldLock="1"/>
      </w:r>
      <w:r>
        <w:rPr>
          <w:noProof/>
        </w:rPr>
        <w:instrText xml:space="preserve"> PAGEREF _Toc171523856 \h </w:instrText>
      </w:r>
      <w:r>
        <w:rPr>
          <w:noProof/>
        </w:rPr>
      </w:r>
      <w:r>
        <w:rPr>
          <w:noProof/>
        </w:rPr>
        <w:fldChar w:fldCharType="separate"/>
      </w:r>
      <w:r>
        <w:rPr>
          <w:noProof/>
        </w:rPr>
        <w:t>82</w:t>
      </w:r>
      <w:r>
        <w:rPr>
          <w:noProof/>
        </w:rPr>
        <w:fldChar w:fldCharType="end"/>
      </w:r>
    </w:p>
    <w:p w14:paraId="747E0630" w14:textId="3CAA21C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9.3.4.4</w:t>
      </w:r>
      <w:r>
        <w:rPr>
          <w:rFonts w:asciiTheme="minorHAnsi" w:eastAsiaTheme="minorEastAsia" w:hAnsiTheme="minorHAnsi" w:cstheme="minorBidi"/>
          <w:noProof/>
          <w:kern w:val="2"/>
          <w:sz w:val="22"/>
          <w:szCs w:val="22"/>
          <w:lang w:eastAsia="en-GB"/>
          <w14:ligatures w14:val="standardContextual"/>
        </w:rPr>
        <w:tab/>
      </w:r>
      <w:r>
        <w:rPr>
          <w:noProof/>
        </w:rPr>
        <w:t>GMMAS-ESTABLISH-CNF</w:t>
      </w:r>
      <w:r>
        <w:rPr>
          <w:noProof/>
        </w:rPr>
        <w:tab/>
      </w:r>
      <w:r>
        <w:rPr>
          <w:noProof/>
        </w:rPr>
        <w:fldChar w:fldCharType="begin" w:fldLock="1"/>
      </w:r>
      <w:r>
        <w:rPr>
          <w:noProof/>
        </w:rPr>
        <w:instrText xml:space="preserve"> PAGEREF _Toc171523857 \h </w:instrText>
      </w:r>
      <w:r>
        <w:rPr>
          <w:noProof/>
        </w:rPr>
      </w:r>
      <w:r>
        <w:rPr>
          <w:noProof/>
        </w:rPr>
        <w:fldChar w:fldCharType="separate"/>
      </w:r>
      <w:r>
        <w:rPr>
          <w:noProof/>
        </w:rPr>
        <w:t>82</w:t>
      </w:r>
      <w:r>
        <w:rPr>
          <w:noProof/>
        </w:rPr>
        <w:fldChar w:fldCharType="end"/>
      </w:r>
    </w:p>
    <w:p w14:paraId="21C05274" w14:textId="1D4C10A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9.3.4.5</w:t>
      </w:r>
      <w:r>
        <w:rPr>
          <w:rFonts w:asciiTheme="minorHAnsi" w:eastAsiaTheme="minorEastAsia" w:hAnsiTheme="minorHAnsi" w:cstheme="minorBidi"/>
          <w:noProof/>
          <w:kern w:val="2"/>
          <w:sz w:val="22"/>
          <w:szCs w:val="22"/>
          <w:lang w:eastAsia="en-GB"/>
          <w14:ligatures w14:val="standardContextual"/>
        </w:rPr>
        <w:tab/>
      </w:r>
      <w:r>
        <w:rPr>
          <w:noProof/>
        </w:rPr>
        <w:t>GMMAS-ESTABLISH-REJ</w:t>
      </w:r>
      <w:r>
        <w:rPr>
          <w:noProof/>
        </w:rPr>
        <w:tab/>
      </w:r>
      <w:r>
        <w:rPr>
          <w:noProof/>
        </w:rPr>
        <w:fldChar w:fldCharType="begin" w:fldLock="1"/>
      </w:r>
      <w:r>
        <w:rPr>
          <w:noProof/>
        </w:rPr>
        <w:instrText xml:space="preserve"> PAGEREF _Toc171523858 \h </w:instrText>
      </w:r>
      <w:r>
        <w:rPr>
          <w:noProof/>
        </w:rPr>
      </w:r>
      <w:r>
        <w:rPr>
          <w:noProof/>
        </w:rPr>
        <w:fldChar w:fldCharType="separate"/>
      </w:r>
      <w:r>
        <w:rPr>
          <w:noProof/>
        </w:rPr>
        <w:t>83</w:t>
      </w:r>
      <w:r>
        <w:rPr>
          <w:noProof/>
        </w:rPr>
        <w:fldChar w:fldCharType="end"/>
      </w:r>
    </w:p>
    <w:p w14:paraId="6A27FF16" w14:textId="1281A0F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9.3.4.6</w:t>
      </w:r>
      <w:r>
        <w:rPr>
          <w:rFonts w:asciiTheme="minorHAnsi" w:eastAsiaTheme="minorEastAsia" w:hAnsiTheme="minorHAnsi" w:cstheme="minorBidi"/>
          <w:noProof/>
          <w:kern w:val="2"/>
          <w:sz w:val="22"/>
          <w:szCs w:val="22"/>
          <w:lang w:eastAsia="en-GB"/>
          <w14:ligatures w14:val="standardContextual"/>
        </w:rPr>
        <w:tab/>
      </w:r>
      <w:r>
        <w:rPr>
          <w:noProof/>
        </w:rPr>
        <w:t>GMMAS- RELEASE-REQ</w:t>
      </w:r>
      <w:r>
        <w:rPr>
          <w:noProof/>
        </w:rPr>
        <w:tab/>
      </w:r>
      <w:r>
        <w:rPr>
          <w:noProof/>
        </w:rPr>
        <w:fldChar w:fldCharType="begin" w:fldLock="1"/>
      </w:r>
      <w:r>
        <w:rPr>
          <w:noProof/>
        </w:rPr>
        <w:instrText xml:space="preserve"> PAGEREF _Toc171523859 \h </w:instrText>
      </w:r>
      <w:r>
        <w:rPr>
          <w:noProof/>
        </w:rPr>
      </w:r>
      <w:r>
        <w:rPr>
          <w:noProof/>
        </w:rPr>
        <w:fldChar w:fldCharType="separate"/>
      </w:r>
      <w:r>
        <w:rPr>
          <w:noProof/>
        </w:rPr>
        <w:t>83</w:t>
      </w:r>
      <w:r>
        <w:rPr>
          <w:noProof/>
        </w:rPr>
        <w:fldChar w:fldCharType="end"/>
      </w:r>
    </w:p>
    <w:p w14:paraId="1B71CBC2" w14:textId="3676DE0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9.3.4.7</w:t>
      </w:r>
      <w:r>
        <w:rPr>
          <w:rFonts w:asciiTheme="minorHAnsi" w:eastAsiaTheme="minorEastAsia" w:hAnsiTheme="minorHAnsi" w:cstheme="minorBidi"/>
          <w:noProof/>
          <w:kern w:val="2"/>
          <w:sz w:val="22"/>
          <w:szCs w:val="22"/>
          <w:lang w:eastAsia="en-GB"/>
          <w14:ligatures w14:val="standardContextual"/>
        </w:rPr>
        <w:tab/>
      </w:r>
      <w:r>
        <w:rPr>
          <w:noProof/>
        </w:rPr>
        <w:t>GMMAS- RELEASE-IND</w:t>
      </w:r>
      <w:r>
        <w:rPr>
          <w:noProof/>
        </w:rPr>
        <w:tab/>
      </w:r>
      <w:r>
        <w:rPr>
          <w:noProof/>
        </w:rPr>
        <w:fldChar w:fldCharType="begin" w:fldLock="1"/>
      </w:r>
      <w:r>
        <w:rPr>
          <w:noProof/>
        </w:rPr>
        <w:instrText xml:space="preserve"> PAGEREF _Toc171523860 \h </w:instrText>
      </w:r>
      <w:r>
        <w:rPr>
          <w:noProof/>
        </w:rPr>
      </w:r>
      <w:r>
        <w:rPr>
          <w:noProof/>
        </w:rPr>
        <w:fldChar w:fldCharType="separate"/>
      </w:r>
      <w:r>
        <w:rPr>
          <w:noProof/>
        </w:rPr>
        <w:t>83</w:t>
      </w:r>
      <w:r>
        <w:rPr>
          <w:noProof/>
        </w:rPr>
        <w:fldChar w:fldCharType="end"/>
      </w:r>
    </w:p>
    <w:p w14:paraId="77A28001" w14:textId="3B22484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9.3.4.8</w:t>
      </w:r>
      <w:r>
        <w:rPr>
          <w:rFonts w:asciiTheme="minorHAnsi" w:eastAsiaTheme="minorEastAsia" w:hAnsiTheme="minorHAnsi" w:cstheme="minorBidi"/>
          <w:noProof/>
          <w:kern w:val="2"/>
          <w:sz w:val="22"/>
          <w:szCs w:val="22"/>
          <w:lang w:eastAsia="en-GB"/>
          <w14:ligatures w14:val="standardContextual"/>
        </w:rPr>
        <w:tab/>
      </w:r>
      <w:r>
        <w:rPr>
          <w:noProof/>
        </w:rPr>
        <w:t>GMMAS- DATA-REQ</w:t>
      </w:r>
      <w:r>
        <w:rPr>
          <w:noProof/>
        </w:rPr>
        <w:tab/>
      </w:r>
      <w:r>
        <w:rPr>
          <w:noProof/>
        </w:rPr>
        <w:fldChar w:fldCharType="begin" w:fldLock="1"/>
      </w:r>
      <w:r>
        <w:rPr>
          <w:noProof/>
        </w:rPr>
        <w:instrText xml:space="preserve"> PAGEREF _Toc171523861 \h </w:instrText>
      </w:r>
      <w:r>
        <w:rPr>
          <w:noProof/>
        </w:rPr>
      </w:r>
      <w:r>
        <w:rPr>
          <w:noProof/>
        </w:rPr>
        <w:fldChar w:fldCharType="separate"/>
      </w:r>
      <w:r>
        <w:rPr>
          <w:noProof/>
        </w:rPr>
        <w:t>83</w:t>
      </w:r>
      <w:r>
        <w:rPr>
          <w:noProof/>
        </w:rPr>
        <w:fldChar w:fldCharType="end"/>
      </w:r>
    </w:p>
    <w:p w14:paraId="30159ED9" w14:textId="3C7C187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9.3.4.9</w:t>
      </w:r>
      <w:r>
        <w:rPr>
          <w:rFonts w:asciiTheme="minorHAnsi" w:eastAsiaTheme="minorEastAsia" w:hAnsiTheme="minorHAnsi" w:cstheme="minorBidi"/>
          <w:noProof/>
          <w:kern w:val="2"/>
          <w:sz w:val="22"/>
          <w:szCs w:val="22"/>
          <w:lang w:eastAsia="en-GB"/>
          <w14:ligatures w14:val="standardContextual"/>
        </w:rPr>
        <w:tab/>
      </w:r>
      <w:r>
        <w:rPr>
          <w:noProof/>
        </w:rPr>
        <w:t>GMMAS- DATA-IND</w:t>
      </w:r>
      <w:r>
        <w:rPr>
          <w:noProof/>
        </w:rPr>
        <w:tab/>
      </w:r>
      <w:r>
        <w:rPr>
          <w:noProof/>
        </w:rPr>
        <w:fldChar w:fldCharType="begin" w:fldLock="1"/>
      </w:r>
      <w:r>
        <w:rPr>
          <w:noProof/>
        </w:rPr>
        <w:instrText xml:space="preserve"> PAGEREF _Toc171523862 \h </w:instrText>
      </w:r>
      <w:r>
        <w:rPr>
          <w:noProof/>
        </w:rPr>
      </w:r>
      <w:r>
        <w:rPr>
          <w:noProof/>
        </w:rPr>
        <w:fldChar w:fldCharType="separate"/>
      </w:r>
      <w:r>
        <w:rPr>
          <w:noProof/>
        </w:rPr>
        <w:t>83</w:t>
      </w:r>
      <w:r>
        <w:rPr>
          <w:noProof/>
        </w:rPr>
        <w:fldChar w:fldCharType="end"/>
      </w:r>
    </w:p>
    <w:p w14:paraId="487BC7AB" w14:textId="2E45F90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9.3.4.10</w:t>
      </w:r>
      <w:r>
        <w:rPr>
          <w:rFonts w:asciiTheme="minorHAnsi" w:eastAsiaTheme="minorEastAsia" w:hAnsiTheme="minorHAnsi" w:cstheme="minorBidi"/>
          <w:noProof/>
          <w:kern w:val="2"/>
          <w:sz w:val="22"/>
          <w:szCs w:val="22"/>
          <w:lang w:eastAsia="en-GB"/>
          <w14:ligatures w14:val="standardContextual"/>
        </w:rPr>
        <w:tab/>
      </w:r>
      <w:r>
        <w:rPr>
          <w:noProof/>
        </w:rPr>
        <w:t>GMMAS-PAGE-IND</w:t>
      </w:r>
      <w:r>
        <w:rPr>
          <w:noProof/>
        </w:rPr>
        <w:tab/>
      </w:r>
      <w:r>
        <w:rPr>
          <w:noProof/>
        </w:rPr>
        <w:fldChar w:fldCharType="begin" w:fldLock="1"/>
      </w:r>
      <w:r>
        <w:rPr>
          <w:noProof/>
        </w:rPr>
        <w:instrText xml:space="preserve"> PAGEREF _Toc171523863 \h </w:instrText>
      </w:r>
      <w:r>
        <w:rPr>
          <w:noProof/>
        </w:rPr>
      </w:r>
      <w:r>
        <w:rPr>
          <w:noProof/>
        </w:rPr>
        <w:fldChar w:fldCharType="separate"/>
      </w:r>
      <w:r>
        <w:rPr>
          <w:noProof/>
        </w:rPr>
        <w:t>83</w:t>
      </w:r>
      <w:r>
        <w:rPr>
          <w:noProof/>
        </w:rPr>
        <w:fldChar w:fldCharType="end"/>
      </w:r>
    </w:p>
    <w:p w14:paraId="4FA7C6FC" w14:textId="0E0FC4C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sv-SE"/>
        </w:rPr>
        <w:t>9.3.4.11</w:t>
      </w:r>
      <w:r>
        <w:rPr>
          <w:rFonts w:asciiTheme="minorHAnsi" w:eastAsiaTheme="minorEastAsia" w:hAnsiTheme="minorHAnsi" w:cstheme="minorBidi"/>
          <w:noProof/>
          <w:kern w:val="2"/>
          <w:sz w:val="22"/>
          <w:szCs w:val="22"/>
          <w:lang w:eastAsia="en-GB"/>
          <w14:ligatures w14:val="standardContextual"/>
        </w:rPr>
        <w:tab/>
      </w:r>
      <w:r w:rsidRPr="00C47C02">
        <w:rPr>
          <w:noProof/>
          <w:lang w:val="sv-SE"/>
        </w:rPr>
        <w:t>GMMAS-STATUS-IND</w:t>
      </w:r>
      <w:r>
        <w:rPr>
          <w:noProof/>
        </w:rPr>
        <w:tab/>
      </w:r>
      <w:r>
        <w:rPr>
          <w:noProof/>
        </w:rPr>
        <w:fldChar w:fldCharType="begin" w:fldLock="1"/>
      </w:r>
      <w:r>
        <w:rPr>
          <w:noProof/>
        </w:rPr>
        <w:instrText xml:space="preserve"> PAGEREF _Toc171523864 \h </w:instrText>
      </w:r>
      <w:r>
        <w:rPr>
          <w:noProof/>
        </w:rPr>
      </w:r>
      <w:r>
        <w:rPr>
          <w:noProof/>
        </w:rPr>
        <w:fldChar w:fldCharType="separate"/>
      </w:r>
      <w:r>
        <w:rPr>
          <w:noProof/>
        </w:rPr>
        <w:t>83</w:t>
      </w:r>
      <w:r>
        <w:rPr>
          <w:noProof/>
        </w:rPr>
        <w:fldChar w:fldCharType="end"/>
      </w:r>
    </w:p>
    <w:p w14:paraId="72897F8B" w14:textId="0CE7F208"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 (GSM only)</w:t>
      </w:r>
      <w:r>
        <w:rPr>
          <w:noProof/>
        </w:rPr>
        <w:tab/>
      </w:r>
      <w:r>
        <w:rPr>
          <w:noProof/>
        </w:rPr>
        <w:fldChar w:fldCharType="begin" w:fldLock="1"/>
      </w:r>
      <w:r>
        <w:rPr>
          <w:noProof/>
        </w:rPr>
        <w:instrText xml:space="preserve"> PAGEREF _Toc171523865 \h </w:instrText>
      </w:r>
      <w:r>
        <w:rPr>
          <w:noProof/>
        </w:rPr>
      </w:r>
      <w:r>
        <w:rPr>
          <w:noProof/>
        </w:rPr>
        <w:fldChar w:fldCharType="separate"/>
      </w:r>
      <w:r>
        <w:rPr>
          <w:noProof/>
        </w:rPr>
        <w:t>83</w:t>
      </w:r>
      <w:r>
        <w:rPr>
          <w:noProof/>
        </w:rPr>
        <w:fldChar w:fldCharType="end"/>
      </w:r>
    </w:p>
    <w:p w14:paraId="1FEEFB13" w14:textId="66247131"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_Toc171523866 \h </w:instrText>
      </w:r>
      <w:r>
        <w:rPr>
          <w:noProof/>
        </w:rPr>
      </w:r>
      <w:r>
        <w:rPr>
          <w:noProof/>
        </w:rPr>
        <w:fldChar w:fldCharType="separate"/>
      </w:r>
      <w:r>
        <w:rPr>
          <w:noProof/>
        </w:rPr>
        <w:t>83</w:t>
      </w:r>
      <w:r>
        <w:rPr>
          <w:noProof/>
        </w:rPr>
        <w:fldChar w:fldCharType="end"/>
      </w:r>
    </w:p>
    <w:p w14:paraId="2E22B9E2" w14:textId="4029876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E34F32">
        <w:rPr>
          <w:noProof/>
        </w:rPr>
        <w:t>9.4.1.1</w:t>
      </w:r>
      <w:r>
        <w:rPr>
          <w:rFonts w:asciiTheme="minorHAnsi" w:eastAsiaTheme="minorEastAsia" w:hAnsiTheme="minorHAnsi" w:cstheme="minorBidi"/>
          <w:noProof/>
          <w:kern w:val="2"/>
          <w:sz w:val="22"/>
          <w:szCs w:val="22"/>
          <w:lang w:eastAsia="en-GB"/>
          <w14:ligatures w14:val="standardContextual"/>
        </w:rPr>
        <w:tab/>
      </w:r>
      <w:r w:rsidRPr="00E34F32">
        <w:rPr>
          <w:noProof/>
        </w:rPr>
        <w:t>LLGMM-ASSIGN-REQ</w:t>
      </w:r>
      <w:r>
        <w:rPr>
          <w:noProof/>
        </w:rPr>
        <w:tab/>
      </w:r>
      <w:r>
        <w:rPr>
          <w:noProof/>
        </w:rPr>
        <w:fldChar w:fldCharType="begin" w:fldLock="1"/>
      </w:r>
      <w:r>
        <w:rPr>
          <w:noProof/>
        </w:rPr>
        <w:instrText xml:space="preserve"> PAGEREF _Toc171523867 \h </w:instrText>
      </w:r>
      <w:r>
        <w:rPr>
          <w:noProof/>
        </w:rPr>
      </w:r>
      <w:r>
        <w:rPr>
          <w:noProof/>
        </w:rPr>
        <w:fldChar w:fldCharType="separate"/>
      </w:r>
      <w:r>
        <w:rPr>
          <w:noProof/>
        </w:rPr>
        <w:t>83</w:t>
      </w:r>
      <w:r>
        <w:rPr>
          <w:noProof/>
        </w:rPr>
        <w:fldChar w:fldCharType="end"/>
      </w:r>
    </w:p>
    <w:p w14:paraId="0541CC80" w14:textId="1E4A501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9.4.1.2</w:t>
      </w:r>
      <w:r>
        <w:rPr>
          <w:rFonts w:asciiTheme="minorHAnsi" w:eastAsiaTheme="minorEastAsia" w:hAnsiTheme="minorHAnsi" w:cstheme="minorBidi"/>
          <w:noProof/>
          <w:kern w:val="2"/>
          <w:sz w:val="22"/>
          <w:szCs w:val="22"/>
          <w:lang w:eastAsia="en-GB"/>
          <w14:ligatures w14:val="standardContextual"/>
        </w:rPr>
        <w:tab/>
      </w:r>
      <w:r>
        <w:rPr>
          <w:noProof/>
        </w:rPr>
        <w:t>LLGMM-TRIGGER-REQ</w:t>
      </w:r>
      <w:r>
        <w:rPr>
          <w:noProof/>
        </w:rPr>
        <w:tab/>
      </w:r>
      <w:r>
        <w:rPr>
          <w:noProof/>
        </w:rPr>
        <w:fldChar w:fldCharType="begin" w:fldLock="1"/>
      </w:r>
      <w:r>
        <w:rPr>
          <w:noProof/>
        </w:rPr>
        <w:instrText xml:space="preserve"> PAGEREF _Toc171523868 \h </w:instrText>
      </w:r>
      <w:r>
        <w:rPr>
          <w:noProof/>
        </w:rPr>
      </w:r>
      <w:r>
        <w:rPr>
          <w:noProof/>
        </w:rPr>
        <w:fldChar w:fldCharType="separate"/>
      </w:r>
      <w:r>
        <w:rPr>
          <w:noProof/>
        </w:rPr>
        <w:t>83</w:t>
      </w:r>
      <w:r>
        <w:rPr>
          <w:noProof/>
        </w:rPr>
        <w:fldChar w:fldCharType="end"/>
      </w:r>
    </w:p>
    <w:p w14:paraId="484F0338" w14:textId="38FC9CE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_Toc171523869 \h </w:instrText>
      </w:r>
      <w:r>
        <w:rPr>
          <w:noProof/>
        </w:rPr>
      </w:r>
      <w:r>
        <w:rPr>
          <w:noProof/>
        </w:rPr>
        <w:fldChar w:fldCharType="separate"/>
      </w:r>
      <w:r>
        <w:rPr>
          <w:noProof/>
        </w:rPr>
        <w:t>84</w:t>
      </w:r>
      <w:r>
        <w:rPr>
          <w:noProof/>
        </w:rPr>
        <w:fldChar w:fldCharType="end"/>
      </w:r>
    </w:p>
    <w:p w14:paraId="1A3B6871" w14:textId="0F5022B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9.4.1.4</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_Toc171523870 \h </w:instrText>
      </w:r>
      <w:r>
        <w:rPr>
          <w:noProof/>
        </w:rPr>
      </w:r>
      <w:r>
        <w:rPr>
          <w:noProof/>
        </w:rPr>
        <w:fldChar w:fldCharType="separate"/>
      </w:r>
      <w:r>
        <w:rPr>
          <w:noProof/>
        </w:rPr>
        <w:t>84</w:t>
      </w:r>
      <w:r>
        <w:rPr>
          <w:noProof/>
        </w:rPr>
        <w:fldChar w:fldCharType="end"/>
      </w:r>
    </w:p>
    <w:p w14:paraId="74227C82" w14:textId="3AFA7C2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_Toc171523871 \h </w:instrText>
      </w:r>
      <w:r>
        <w:rPr>
          <w:noProof/>
        </w:rPr>
      </w:r>
      <w:r>
        <w:rPr>
          <w:noProof/>
        </w:rPr>
        <w:fldChar w:fldCharType="separate"/>
      </w:r>
      <w:r>
        <w:rPr>
          <w:noProof/>
        </w:rPr>
        <w:t>84</w:t>
      </w:r>
      <w:r>
        <w:rPr>
          <w:noProof/>
        </w:rPr>
        <w:fldChar w:fldCharType="end"/>
      </w:r>
    </w:p>
    <w:p w14:paraId="6A0F6FAD" w14:textId="53D373B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_Toc171523872 \h </w:instrText>
      </w:r>
      <w:r>
        <w:rPr>
          <w:noProof/>
        </w:rPr>
      </w:r>
      <w:r>
        <w:rPr>
          <w:noProof/>
        </w:rPr>
        <w:fldChar w:fldCharType="separate"/>
      </w:r>
      <w:r>
        <w:rPr>
          <w:noProof/>
        </w:rPr>
        <w:t>84</w:t>
      </w:r>
      <w:r>
        <w:rPr>
          <w:noProof/>
        </w:rPr>
        <w:fldChar w:fldCharType="end"/>
      </w:r>
    </w:p>
    <w:p w14:paraId="6D3C21C7" w14:textId="5969BA1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9.4.1.7</w:t>
      </w:r>
      <w:r>
        <w:rPr>
          <w:rFonts w:asciiTheme="minorHAnsi" w:eastAsiaTheme="minorEastAsia" w:hAnsiTheme="minorHAnsi" w:cstheme="minorBidi"/>
          <w:noProof/>
          <w:kern w:val="2"/>
          <w:sz w:val="22"/>
          <w:szCs w:val="22"/>
          <w:lang w:eastAsia="en-GB"/>
          <w14:ligatures w14:val="standardContextual"/>
        </w:rPr>
        <w:tab/>
      </w:r>
      <w:r>
        <w:rPr>
          <w:noProof/>
        </w:rPr>
        <w:t>LLGMM-WINDOW-CNF</w:t>
      </w:r>
      <w:r>
        <w:rPr>
          <w:noProof/>
        </w:rPr>
        <w:tab/>
      </w:r>
      <w:r>
        <w:rPr>
          <w:noProof/>
        </w:rPr>
        <w:fldChar w:fldCharType="begin" w:fldLock="1"/>
      </w:r>
      <w:r>
        <w:rPr>
          <w:noProof/>
        </w:rPr>
        <w:instrText xml:space="preserve"> PAGEREF _Toc171523873 \h </w:instrText>
      </w:r>
      <w:r>
        <w:rPr>
          <w:noProof/>
        </w:rPr>
      </w:r>
      <w:r>
        <w:rPr>
          <w:noProof/>
        </w:rPr>
        <w:fldChar w:fldCharType="separate"/>
      </w:r>
      <w:r>
        <w:rPr>
          <w:noProof/>
        </w:rPr>
        <w:t>84</w:t>
      </w:r>
      <w:r>
        <w:rPr>
          <w:noProof/>
        </w:rPr>
        <w:fldChar w:fldCharType="end"/>
      </w:r>
    </w:p>
    <w:p w14:paraId="36E8B8A5" w14:textId="26DB3C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9.4.1.8</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_Toc171523874 \h </w:instrText>
      </w:r>
      <w:r>
        <w:rPr>
          <w:noProof/>
        </w:rPr>
      </w:r>
      <w:r>
        <w:rPr>
          <w:noProof/>
        </w:rPr>
        <w:fldChar w:fldCharType="separate"/>
      </w:r>
      <w:r>
        <w:rPr>
          <w:noProof/>
        </w:rPr>
        <w:t>84</w:t>
      </w:r>
      <w:r>
        <w:rPr>
          <w:noProof/>
        </w:rPr>
        <w:fldChar w:fldCharType="end"/>
      </w:r>
    </w:p>
    <w:p w14:paraId="19005468" w14:textId="02BBE0C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9.4.1.9</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_Toc171523875 \h </w:instrText>
      </w:r>
      <w:r>
        <w:rPr>
          <w:noProof/>
        </w:rPr>
      </w:r>
      <w:r>
        <w:rPr>
          <w:noProof/>
        </w:rPr>
        <w:fldChar w:fldCharType="separate"/>
      </w:r>
      <w:r>
        <w:rPr>
          <w:noProof/>
        </w:rPr>
        <w:t>84</w:t>
      </w:r>
      <w:r>
        <w:rPr>
          <w:noProof/>
        </w:rPr>
        <w:fldChar w:fldCharType="end"/>
      </w:r>
    </w:p>
    <w:p w14:paraId="3CB2D1AE" w14:textId="4B68D44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9.4.1.10</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_Toc171523876 \h </w:instrText>
      </w:r>
      <w:r>
        <w:rPr>
          <w:noProof/>
        </w:rPr>
      </w:r>
      <w:r>
        <w:rPr>
          <w:noProof/>
        </w:rPr>
        <w:fldChar w:fldCharType="separate"/>
      </w:r>
      <w:r>
        <w:rPr>
          <w:noProof/>
        </w:rPr>
        <w:t>84</w:t>
      </w:r>
      <w:r>
        <w:rPr>
          <w:noProof/>
        </w:rPr>
        <w:fldChar w:fldCharType="end"/>
      </w:r>
    </w:p>
    <w:p w14:paraId="3322C705" w14:textId="40AA13F5"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_Toc171523877 \h </w:instrText>
      </w:r>
      <w:r>
        <w:rPr>
          <w:noProof/>
        </w:rPr>
      </w:r>
      <w:r>
        <w:rPr>
          <w:noProof/>
        </w:rPr>
        <w:fldChar w:fldCharType="separate"/>
      </w:r>
      <w:r>
        <w:rPr>
          <w:noProof/>
        </w:rPr>
        <w:t>84</w:t>
      </w:r>
      <w:r>
        <w:rPr>
          <w:noProof/>
        </w:rPr>
        <w:fldChar w:fldCharType="end"/>
      </w:r>
    </w:p>
    <w:p w14:paraId="5839D73E" w14:textId="4029818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_Toc171523878 \h </w:instrText>
      </w:r>
      <w:r>
        <w:rPr>
          <w:noProof/>
        </w:rPr>
      </w:r>
      <w:r>
        <w:rPr>
          <w:noProof/>
        </w:rPr>
        <w:fldChar w:fldCharType="separate"/>
      </w:r>
      <w:r>
        <w:rPr>
          <w:noProof/>
        </w:rPr>
        <w:t>84</w:t>
      </w:r>
      <w:r>
        <w:rPr>
          <w:noProof/>
        </w:rPr>
        <w:fldChar w:fldCharType="end"/>
      </w:r>
    </w:p>
    <w:p w14:paraId="3E0349DA" w14:textId="64CBB05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_Toc171523879 \h </w:instrText>
      </w:r>
      <w:r>
        <w:rPr>
          <w:noProof/>
        </w:rPr>
      </w:r>
      <w:r>
        <w:rPr>
          <w:noProof/>
        </w:rPr>
        <w:fldChar w:fldCharType="separate"/>
      </w:r>
      <w:r>
        <w:rPr>
          <w:noProof/>
        </w:rPr>
        <w:t>84</w:t>
      </w:r>
      <w:r>
        <w:rPr>
          <w:noProof/>
        </w:rPr>
        <w:fldChar w:fldCharType="end"/>
      </w:r>
    </w:p>
    <w:p w14:paraId="1F35125B" w14:textId="638B3E0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_Toc171523880 \h </w:instrText>
      </w:r>
      <w:r>
        <w:rPr>
          <w:noProof/>
        </w:rPr>
      </w:r>
      <w:r>
        <w:rPr>
          <w:noProof/>
        </w:rPr>
        <w:fldChar w:fldCharType="separate"/>
      </w:r>
      <w:r>
        <w:rPr>
          <w:noProof/>
        </w:rPr>
        <w:t>84</w:t>
      </w:r>
      <w:r>
        <w:rPr>
          <w:noProof/>
        </w:rPr>
        <w:fldChar w:fldCharType="end"/>
      </w:r>
    </w:p>
    <w:p w14:paraId="520DDE96" w14:textId="57AFFF9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_Toc171523881 \h </w:instrText>
      </w:r>
      <w:r>
        <w:rPr>
          <w:noProof/>
        </w:rPr>
      </w:r>
      <w:r>
        <w:rPr>
          <w:noProof/>
        </w:rPr>
        <w:fldChar w:fldCharType="separate"/>
      </w:r>
      <w:r>
        <w:rPr>
          <w:noProof/>
        </w:rPr>
        <w:t>84</w:t>
      </w:r>
      <w:r>
        <w:rPr>
          <w:noProof/>
        </w:rPr>
        <w:fldChar w:fldCharType="end"/>
      </w:r>
    </w:p>
    <w:p w14:paraId="7920FCCD" w14:textId="35C2600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9.5.1.1</w:t>
      </w:r>
      <w:r>
        <w:rPr>
          <w:rFonts w:asciiTheme="minorHAnsi" w:eastAsiaTheme="minorEastAsia" w:hAnsiTheme="minorHAnsi" w:cstheme="minorBidi"/>
          <w:noProof/>
          <w:kern w:val="2"/>
          <w:sz w:val="22"/>
          <w:szCs w:val="22"/>
          <w:lang w:eastAsia="en-GB"/>
          <w14:ligatures w14:val="standardContextual"/>
        </w:rPr>
        <w:tab/>
      </w:r>
      <w:r>
        <w:rPr>
          <w:noProof/>
        </w:rPr>
        <w:t>GMMSM-ESTABLISH-REQ</w:t>
      </w:r>
      <w:r>
        <w:rPr>
          <w:noProof/>
        </w:rPr>
        <w:tab/>
      </w:r>
      <w:r>
        <w:rPr>
          <w:noProof/>
        </w:rPr>
        <w:fldChar w:fldCharType="begin" w:fldLock="1"/>
      </w:r>
      <w:r>
        <w:rPr>
          <w:noProof/>
        </w:rPr>
        <w:instrText xml:space="preserve"> PAGEREF _Toc171523882 \h </w:instrText>
      </w:r>
      <w:r>
        <w:rPr>
          <w:noProof/>
        </w:rPr>
      </w:r>
      <w:r>
        <w:rPr>
          <w:noProof/>
        </w:rPr>
        <w:fldChar w:fldCharType="separate"/>
      </w:r>
      <w:r>
        <w:rPr>
          <w:noProof/>
        </w:rPr>
        <w:t>85</w:t>
      </w:r>
      <w:r>
        <w:rPr>
          <w:noProof/>
        </w:rPr>
        <w:fldChar w:fldCharType="end"/>
      </w:r>
    </w:p>
    <w:p w14:paraId="018F3C4A" w14:textId="190A7F2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9.5.1.2</w:t>
      </w:r>
      <w:r>
        <w:rPr>
          <w:rFonts w:asciiTheme="minorHAnsi" w:eastAsiaTheme="minorEastAsia" w:hAnsiTheme="minorHAnsi" w:cstheme="minorBidi"/>
          <w:noProof/>
          <w:kern w:val="2"/>
          <w:sz w:val="22"/>
          <w:szCs w:val="22"/>
          <w:lang w:eastAsia="en-GB"/>
          <w14:ligatures w14:val="standardContextual"/>
        </w:rPr>
        <w:tab/>
      </w:r>
      <w:r>
        <w:rPr>
          <w:noProof/>
        </w:rPr>
        <w:t>GMMSM-ESTABLISH-CNF</w:t>
      </w:r>
      <w:r>
        <w:rPr>
          <w:noProof/>
        </w:rPr>
        <w:tab/>
      </w:r>
      <w:r>
        <w:rPr>
          <w:noProof/>
        </w:rPr>
        <w:fldChar w:fldCharType="begin" w:fldLock="1"/>
      </w:r>
      <w:r>
        <w:rPr>
          <w:noProof/>
        </w:rPr>
        <w:instrText xml:space="preserve"> PAGEREF _Toc171523883 \h </w:instrText>
      </w:r>
      <w:r>
        <w:rPr>
          <w:noProof/>
        </w:rPr>
      </w:r>
      <w:r>
        <w:rPr>
          <w:noProof/>
        </w:rPr>
        <w:fldChar w:fldCharType="separate"/>
      </w:r>
      <w:r>
        <w:rPr>
          <w:noProof/>
        </w:rPr>
        <w:t>85</w:t>
      </w:r>
      <w:r>
        <w:rPr>
          <w:noProof/>
        </w:rPr>
        <w:fldChar w:fldCharType="end"/>
      </w:r>
    </w:p>
    <w:p w14:paraId="6F088114" w14:textId="797B735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9.5.1.3</w:t>
      </w:r>
      <w:r>
        <w:rPr>
          <w:rFonts w:asciiTheme="minorHAnsi" w:eastAsiaTheme="minorEastAsia" w:hAnsiTheme="minorHAnsi" w:cstheme="minorBidi"/>
          <w:noProof/>
          <w:kern w:val="2"/>
          <w:sz w:val="22"/>
          <w:szCs w:val="22"/>
          <w:lang w:eastAsia="en-GB"/>
          <w14:ligatures w14:val="standardContextual"/>
        </w:rPr>
        <w:tab/>
      </w:r>
      <w:r>
        <w:rPr>
          <w:noProof/>
        </w:rPr>
        <w:t>GMMSM-ESTABLISH-REJ</w:t>
      </w:r>
      <w:r>
        <w:rPr>
          <w:noProof/>
        </w:rPr>
        <w:tab/>
      </w:r>
      <w:r>
        <w:rPr>
          <w:noProof/>
        </w:rPr>
        <w:fldChar w:fldCharType="begin" w:fldLock="1"/>
      </w:r>
      <w:r>
        <w:rPr>
          <w:noProof/>
        </w:rPr>
        <w:instrText xml:space="preserve"> PAGEREF _Toc171523884 \h </w:instrText>
      </w:r>
      <w:r>
        <w:rPr>
          <w:noProof/>
        </w:rPr>
      </w:r>
      <w:r>
        <w:rPr>
          <w:noProof/>
        </w:rPr>
        <w:fldChar w:fldCharType="separate"/>
      </w:r>
      <w:r>
        <w:rPr>
          <w:noProof/>
        </w:rPr>
        <w:t>85</w:t>
      </w:r>
      <w:r>
        <w:rPr>
          <w:noProof/>
        </w:rPr>
        <w:fldChar w:fldCharType="end"/>
      </w:r>
    </w:p>
    <w:p w14:paraId="344CBDD3" w14:textId="30DA343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9.5.1.4</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_Toc171523885 \h </w:instrText>
      </w:r>
      <w:r>
        <w:rPr>
          <w:noProof/>
        </w:rPr>
      </w:r>
      <w:r>
        <w:rPr>
          <w:noProof/>
        </w:rPr>
        <w:fldChar w:fldCharType="separate"/>
      </w:r>
      <w:r>
        <w:rPr>
          <w:noProof/>
        </w:rPr>
        <w:t>85</w:t>
      </w:r>
      <w:r>
        <w:rPr>
          <w:noProof/>
        </w:rPr>
        <w:fldChar w:fldCharType="end"/>
      </w:r>
    </w:p>
    <w:p w14:paraId="7F1B19B2" w14:textId="5D7B735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9.5.1.5</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_Toc171523886 \h </w:instrText>
      </w:r>
      <w:r>
        <w:rPr>
          <w:noProof/>
        </w:rPr>
      </w:r>
      <w:r>
        <w:rPr>
          <w:noProof/>
        </w:rPr>
        <w:fldChar w:fldCharType="separate"/>
      </w:r>
      <w:r>
        <w:rPr>
          <w:noProof/>
        </w:rPr>
        <w:t>85</w:t>
      </w:r>
      <w:r>
        <w:rPr>
          <w:noProof/>
        </w:rPr>
        <w:fldChar w:fldCharType="end"/>
      </w:r>
    </w:p>
    <w:p w14:paraId="4DB5BDE5" w14:textId="7D5825C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9.5.1.6</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_Toc171523887 \h </w:instrText>
      </w:r>
      <w:r>
        <w:rPr>
          <w:noProof/>
        </w:rPr>
      </w:r>
      <w:r>
        <w:rPr>
          <w:noProof/>
        </w:rPr>
        <w:fldChar w:fldCharType="separate"/>
      </w:r>
      <w:r>
        <w:rPr>
          <w:noProof/>
        </w:rPr>
        <w:t>85</w:t>
      </w:r>
      <w:r>
        <w:rPr>
          <w:noProof/>
        </w:rPr>
        <w:fldChar w:fldCharType="end"/>
      </w:r>
    </w:p>
    <w:p w14:paraId="5042DA53" w14:textId="12D80A1E"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_Toc171523888 \h </w:instrText>
      </w:r>
      <w:r>
        <w:rPr>
          <w:noProof/>
        </w:rPr>
      </w:r>
      <w:r>
        <w:rPr>
          <w:noProof/>
        </w:rPr>
        <w:fldChar w:fldCharType="separate"/>
      </w:r>
      <w:r>
        <w:rPr>
          <w:noProof/>
        </w:rPr>
        <w:t>85</w:t>
      </w:r>
      <w:r>
        <w:rPr>
          <w:noProof/>
        </w:rPr>
        <w:fldChar w:fldCharType="end"/>
      </w:r>
    </w:p>
    <w:p w14:paraId="2FBE7DB7" w14:textId="5B09999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GMMSMS-SAP</w:t>
      </w:r>
      <w:r>
        <w:rPr>
          <w:noProof/>
        </w:rPr>
        <w:tab/>
      </w:r>
      <w:r>
        <w:rPr>
          <w:noProof/>
        </w:rPr>
        <w:fldChar w:fldCharType="begin" w:fldLock="1"/>
      </w:r>
      <w:r>
        <w:rPr>
          <w:noProof/>
        </w:rPr>
        <w:instrText xml:space="preserve"> PAGEREF _Toc171523889 \h </w:instrText>
      </w:r>
      <w:r>
        <w:rPr>
          <w:noProof/>
        </w:rPr>
      </w:r>
      <w:r>
        <w:rPr>
          <w:noProof/>
        </w:rPr>
        <w:fldChar w:fldCharType="separate"/>
      </w:r>
      <w:r>
        <w:rPr>
          <w:noProof/>
        </w:rPr>
        <w:t>85</w:t>
      </w:r>
      <w:r>
        <w:rPr>
          <w:noProof/>
        </w:rPr>
        <w:fldChar w:fldCharType="end"/>
      </w:r>
    </w:p>
    <w:p w14:paraId="39E9ADF9" w14:textId="2146175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GMMSMS-REG-STATE-REQ</w:t>
      </w:r>
      <w:r>
        <w:rPr>
          <w:noProof/>
        </w:rPr>
        <w:tab/>
      </w:r>
      <w:r>
        <w:rPr>
          <w:noProof/>
        </w:rPr>
        <w:fldChar w:fldCharType="begin" w:fldLock="1"/>
      </w:r>
      <w:r>
        <w:rPr>
          <w:noProof/>
        </w:rPr>
        <w:instrText xml:space="preserve"> PAGEREF _Toc171523890 \h </w:instrText>
      </w:r>
      <w:r>
        <w:rPr>
          <w:noProof/>
        </w:rPr>
      </w:r>
      <w:r>
        <w:rPr>
          <w:noProof/>
        </w:rPr>
        <w:fldChar w:fldCharType="separate"/>
      </w:r>
      <w:r>
        <w:rPr>
          <w:noProof/>
        </w:rPr>
        <w:t>86</w:t>
      </w:r>
      <w:r>
        <w:rPr>
          <w:noProof/>
        </w:rPr>
        <w:fldChar w:fldCharType="end"/>
      </w:r>
    </w:p>
    <w:p w14:paraId="54C3F0CA" w14:textId="41C99DB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GMMSM- REG-STATE -RSP</w:t>
      </w:r>
      <w:r>
        <w:rPr>
          <w:noProof/>
        </w:rPr>
        <w:tab/>
      </w:r>
      <w:r>
        <w:rPr>
          <w:noProof/>
        </w:rPr>
        <w:fldChar w:fldCharType="begin" w:fldLock="1"/>
      </w:r>
      <w:r>
        <w:rPr>
          <w:noProof/>
        </w:rPr>
        <w:instrText xml:space="preserve"> PAGEREF _Toc171523891 \h </w:instrText>
      </w:r>
      <w:r>
        <w:rPr>
          <w:noProof/>
        </w:rPr>
      </w:r>
      <w:r>
        <w:rPr>
          <w:noProof/>
        </w:rPr>
        <w:fldChar w:fldCharType="separate"/>
      </w:r>
      <w:r>
        <w:rPr>
          <w:noProof/>
        </w:rPr>
        <w:t>86</w:t>
      </w:r>
      <w:r>
        <w:rPr>
          <w:noProof/>
        </w:rPr>
        <w:fldChar w:fldCharType="end"/>
      </w:r>
    </w:p>
    <w:p w14:paraId="7BF94C39" w14:textId="5AF8B5D0"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9.5.4</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_Toc171523892 \h </w:instrText>
      </w:r>
      <w:r>
        <w:rPr>
          <w:noProof/>
        </w:rPr>
      </w:r>
      <w:r>
        <w:rPr>
          <w:noProof/>
        </w:rPr>
        <w:fldChar w:fldCharType="separate"/>
      </w:r>
      <w:r>
        <w:rPr>
          <w:noProof/>
        </w:rPr>
        <w:t>86</w:t>
      </w:r>
      <w:r>
        <w:rPr>
          <w:noProof/>
        </w:rPr>
        <w:fldChar w:fldCharType="end"/>
      </w:r>
    </w:p>
    <w:p w14:paraId="25EE148E" w14:textId="3608771E"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C47C02">
        <w:rPr>
          <w:noProof/>
          <w:lang w:val="fr-FR"/>
        </w:rPr>
        <w:t>9.5.4.1</w:t>
      </w:r>
      <w:r w:rsidRPr="00E34F32">
        <w:rPr>
          <w:rFonts w:asciiTheme="minorHAnsi" w:eastAsiaTheme="minorEastAsia" w:hAnsiTheme="minorHAnsi" w:cstheme="minorBidi"/>
          <w:noProof/>
          <w:kern w:val="2"/>
          <w:sz w:val="22"/>
          <w:szCs w:val="22"/>
          <w:lang w:val="fr-FR" w:eastAsia="en-GB"/>
          <w14:ligatures w14:val="standardContextual"/>
        </w:rPr>
        <w:tab/>
      </w:r>
      <w:r w:rsidRPr="00C47C02">
        <w:rPr>
          <w:noProof/>
          <w:lang w:val="fr-FR"/>
        </w:rPr>
        <w:t>PMMSMS_EST _REQ</w:t>
      </w:r>
      <w:r w:rsidRPr="00E34F32">
        <w:rPr>
          <w:noProof/>
          <w:lang w:val="fr-FR"/>
        </w:rPr>
        <w:tab/>
      </w:r>
      <w:r>
        <w:rPr>
          <w:noProof/>
        </w:rPr>
        <w:fldChar w:fldCharType="begin" w:fldLock="1"/>
      </w:r>
      <w:r w:rsidRPr="00E34F32">
        <w:rPr>
          <w:noProof/>
          <w:lang w:val="fr-FR"/>
        </w:rPr>
        <w:instrText xml:space="preserve"> PAGEREF _Toc171523893 \h </w:instrText>
      </w:r>
      <w:r>
        <w:rPr>
          <w:noProof/>
        </w:rPr>
      </w:r>
      <w:r>
        <w:rPr>
          <w:noProof/>
        </w:rPr>
        <w:fldChar w:fldCharType="separate"/>
      </w:r>
      <w:r w:rsidRPr="00E34F32">
        <w:rPr>
          <w:noProof/>
          <w:lang w:val="fr-FR"/>
        </w:rPr>
        <w:t>86</w:t>
      </w:r>
      <w:r>
        <w:rPr>
          <w:noProof/>
        </w:rPr>
        <w:fldChar w:fldCharType="end"/>
      </w:r>
    </w:p>
    <w:p w14:paraId="39974A27" w14:textId="4EB11A28"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9.5.4.2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PMMSMS_EST _CNF</w:t>
      </w:r>
      <w:r w:rsidRPr="00E34F32">
        <w:rPr>
          <w:noProof/>
          <w:lang w:val="fr-FR"/>
        </w:rPr>
        <w:tab/>
      </w:r>
      <w:r>
        <w:rPr>
          <w:noProof/>
        </w:rPr>
        <w:fldChar w:fldCharType="begin" w:fldLock="1"/>
      </w:r>
      <w:r w:rsidRPr="00E34F32">
        <w:rPr>
          <w:noProof/>
          <w:lang w:val="fr-FR"/>
        </w:rPr>
        <w:instrText xml:space="preserve"> PAGEREF _Toc171523894 \h </w:instrText>
      </w:r>
      <w:r>
        <w:rPr>
          <w:noProof/>
        </w:rPr>
      </w:r>
      <w:r>
        <w:rPr>
          <w:noProof/>
        </w:rPr>
        <w:fldChar w:fldCharType="separate"/>
      </w:r>
      <w:r w:rsidRPr="00E34F32">
        <w:rPr>
          <w:noProof/>
          <w:lang w:val="fr-FR"/>
        </w:rPr>
        <w:t>86</w:t>
      </w:r>
      <w:r>
        <w:rPr>
          <w:noProof/>
        </w:rPr>
        <w:fldChar w:fldCharType="end"/>
      </w:r>
    </w:p>
    <w:p w14:paraId="7C048757" w14:textId="6036C0D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9.5.4.3</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_Toc171523895 \h </w:instrText>
      </w:r>
      <w:r>
        <w:rPr>
          <w:noProof/>
        </w:rPr>
      </w:r>
      <w:r>
        <w:rPr>
          <w:noProof/>
        </w:rPr>
        <w:fldChar w:fldCharType="separate"/>
      </w:r>
      <w:r>
        <w:rPr>
          <w:noProof/>
        </w:rPr>
        <w:t>86</w:t>
      </w:r>
      <w:r>
        <w:rPr>
          <w:noProof/>
        </w:rPr>
        <w:fldChar w:fldCharType="end"/>
      </w:r>
    </w:p>
    <w:p w14:paraId="54C91841" w14:textId="648CEDD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9.5.4.4</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_Toc171523896 \h </w:instrText>
      </w:r>
      <w:r>
        <w:rPr>
          <w:noProof/>
        </w:rPr>
      </w:r>
      <w:r>
        <w:rPr>
          <w:noProof/>
        </w:rPr>
        <w:fldChar w:fldCharType="separate"/>
      </w:r>
      <w:r>
        <w:rPr>
          <w:noProof/>
        </w:rPr>
        <w:t>86</w:t>
      </w:r>
      <w:r>
        <w:rPr>
          <w:noProof/>
        </w:rPr>
        <w:fldChar w:fldCharType="end"/>
      </w:r>
    </w:p>
    <w:p w14:paraId="41B454FF" w14:textId="14EAA92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9.5.4.5</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_Toc171523897 \h </w:instrText>
      </w:r>
      <w:r>
        <w:rPr>
          <w:noProof/>
        </w:rPr>
      </w:r>
      <w:r>
        <w:rPr>
          <w:noProof/>
        </w:rPr>
        <w:fldChar w:fldCharType="separate"/>
      </w:r>
      <w:r>
        <w:rPr>
          <w:noProof/>
        </w:rPr>
        <w:t>86</w:t>
      </w:r>
      <w:r>
        <w:rPr>
          <w:noProof/>
        </w:rPr>
        <w:fldChar w:fldCharType="end"/>
      </w:r>
    </w:p>
    <w:p w14:paraId="3E2D9D3E" w14:textId="457A1F63"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9.5.5</w:t>
      </w:r>
      <w:r>
        <w:rPr>
          <w:rFonts w:asciiTheme="minorHAnsi" w:eastAsiaTheme="minorEastAsia" w:hAnsiTheme="minorHAnsi" w:cstheme="minorBidi"/>
          <w:noProof/>
          <w:kern w:val="2"/>
          <w:sz w:val="22"/>
          <w:szCs w:val="22"/>
          <w:lang w:eastAsia="en-GB"/>
          <w14:ligatures w14:val="standardContextual"/>
        </w:rPr>
        <w:tab/>
      </w:r>
      <w:r>
        <w:rPr>
          <w:noProof/>
        </w:rPr>
        <w:t>Service primitives for GMMRABM-SAP (UMTS only)</w:t>
      </w:r>
      <w:r>
        <w:rPr>
          <w:noProof/>
        </w:rPr>
        <w:tab/>
      </w:r>
      <w:r>
        <w:rPr>
          <w:noProof/>
        </w:rPr>
        <w:fldChar w:fldCharType="begin" w:fldLock="1"/>
      </w:r>
      <w:r>
        <w:rPr>
          <w:noProof/>
        </w:rPr>
        <w:instrText xml:space="preserve"> PAGEREF _Toc171523898 \h </w:instrText>
      </w:r>
      <w:r>
        <w:rPr>
          <w:noProof/>
        </w:rPr>
      </w:r>
      <w:r>
        <w:rPr>
          <w:noProof/>
        </w:rPr>
        <w:fldChar w:fldCharType="separate"/>
      </w:r>
      <w:r>
        <w:rPr>
          <w:noProof/>
        </w:rPr>
        <w:t>86</w:t>
      </w:r>
      <w:r>
        <w:rPr>
          <w:noProof/>
        </w:rPr>
        <w:fldChar w:fldCharType="end"/>
      </w:r>
    </w:p>
    <w:p w14:paraId="76F62EDC" w14:textId="3D7FCA1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9.5.5.1</w:t>
      </w:r>
      <w:r>
        <w:rPr>
          <w:rFonts w:asciiTheme="minorHAnsi" w:eastAsiaTheme="minorEastAsia" w:hAnsiTheme="minorHAnsi" w:cstheme="minorBidi"/>
          <w:noProof/>
          <w:kern w:val="2"/>
          <w:sz w:val="22"/>
          <w:szCs w:val="22"/>
          <w:lang w:eastAsia="en-GB"/>
          <w14:ligatures w14:val="standardContextual"/>
        </w:rPr>
        <w:tab/>
      </w:r>
      <w:r>
        <w:rPr>
          <w:noProof/>
        </w:rPr>
        <w:t>GMMRABM-REESTABLISH-REQ</w:t>
      </w:r>
      <w:r>
        <w:rPr>
          <w:noProof/>
        </w:rPr>
        <w:tab/>
      </w:r>
      <w:r>
        <w:rPr>
          <w:noProof/>
        </w:rPr>
        <w:fldChar w:fldCharType="begin" w:fldLock="1"/>
      </w:r>
      <w:r>
        <w:rPr>
          <w:noProof/>
        </w:rPr>
        <w:instrText xml:space="preserve"> PAGEREF _Toc171523899 \h </w:instrText>
      </w:r>
      <w:r>
        <w:rPr>
          <w:noProof/>
        </w:rPr>
      </w:r>
      <w:r>
        <w:rPr>
          <w:noProof/>
        </w:rPr>
        <w:fldChar w:fldCharType="separate"/>
      </w:r>
      <w:r>
        <w:rPr>
          <w:noProof/>
        </w:rPr>
        <w:t>87</w:t>
      </w:r>
      <w:r>
        <w:rPr>
          <w:noProof/>
        </w:rPr>
        <w:fldChar w:fldCharType="end"/>
      </w:r>
    </w:p>
    <w:p w14:paraId="5D7097DE" w14:textId="7097D82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9.5.5.2</w:t>
      </w:r>
      <w:r>
        <w:rPr>
          <w:rFonts w:asciiTheme="minorHAnsi" w:eastAsiaTheme="minorEastAsia" w:hAnsiTheme="minorHAnsi" w:cstheme="minorBidi"/>
          <w:noProof/>
          <w:kern w:val="2"/>
          <w:sz w:val="22"/>
          <w:szCs w:val="22"/>
          <w:lang w:eastAsia="en-GB"/>
          <w14:ligatures w14:val="standardContextual"/>
        </w:rPr>
        <w:tab/>
      </w:r>
      <w:r>
        <w:rPr>
          <w:noProof/>
        </w:rPr>
        <w:t>GMMRABM-REESTABLISH-RSP</w:t>
      </w:r>
      <w:r>
        <w:rPr>
          <w:noProof/>
        </w:rPr>
        <w:tab/>
      </w:r>
      <w:r>
        <w:rPr>
          <w:noProof/>
        </w:rPr>
        <w:fldChar w:fldCharType="begin" w:fldLock="1"/>
      </w:r>
      <w:r>
        <w:rPr>
          <w:noProof/>
        </w:rPr>
        <w:instrText xml:space="preserve"> PAGEREF _Toc171523900 \h </w:instrText>
      </w:r>
      <w:r>
        <w:rPr>
          <w:noProof/>
        </w:rPr>
      </w:r>
      <w:r>
        <w:rPr>
          <w:noProof/>
        </w:rPr>
        <w:fldChar w:fldCharType="separate"/>
      </w:r>
      <w:r>
        <w:rPr>
          <w:noProof/>
        </w:rPr>
        <w:t>87</w:t>
      </w:r>
      <w:r>
        <w:rPr>
          <w:noProof/>
        </w:rPr>
        <w:fldChar w:fldCharType="end"/>
      </w:r>
    </w:p>
    <w:p w14:paraId="437F19DB" w14:textId="06B708E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9.5.5.3</w:t>
      </w:r>
      <w:r>
        <w:rPr>
          <w:rFonts w:asciiTheme="minorHAnsi" w:eastAsiaTheme="minorEastAsia" w:hAnsiTheme="minorHAnsi" w:cstheme="minorBidi"/>
          <w:noProof/>
          <w:kern w:val="2"/>
          <w:sz w:val="22"/>
          <w:szCs w:val="22"/>
          <w:lang w:eastAsia="en-GB"/>
          <w14:ligatures w14:val="standardContextual"/>
        </w:rPr>
        <w:tab/>
      </w:r>
      <w:r>
        <w:rPr>
          <w:noProof/>
        </w:rPr>
        <w:t>GMMRABM-REESTABLISH-REJ</w:t>
      </w:r>
      <w:r>
        <w:rPr>
          <w:noProof/>
        </w:rPr>
        <w:tab/>
      </w:r>
      <w:r>
        <w:rPr>
          <w:noProof/>
        </w:rPr>
        <w:fldChar w:fldCharType="begin" w:fldLock="1"/>
      </w:r>
      <w:r>
        <w:rPr>
          <w:noProof/>
        </w:rPr>
        <w:instrText xml:space="preserve"> PAGEREF _Toc171523901 \h </w:instrText>
      </w:r>
      <w:r>
        <w:rPr>
          <w:noProof/>
        </w:rPr>
      </w:r>
      <w:r>
        <w:rPr>
          <w:noProof/>
        </w:rPr>
        <w:fldChar w:fldCharType="separate"/>
      </w:r>
      <w:r>
        <w:rPr>
          <w:noProof/>
        </w:rPr>
        <w:t>87</w:t>
      </w:r>
      <w:r>
        <w:rPr>
          <w:noProof/>
        </w:rPr>
        <w:fldChar w:fldCharType="end"/>
      </w:r>
    </w:p>
    <w:p w14:paraId="7E0FCA36" w14:textId="7019E910"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9.5.6</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_Toc171523902 \h </w:instrText>
      </w:r>
      <w:r>
        <w:rPr>
          <w:noProof/>
        </w:rPr>
      </w:r>
      <w:r>
        <w:rPr>
          <w:noProof/>
        </w:rPr>
        <w:fldChar w:fldCharType="separate"/>
      </w:r>
      <w:r>
        <w:rPr>
          <w:noProof/>
        </w:rPr>
        <w:t>87</w:t>
      </w:r>
      <w:r>
        <w:rPr>
          <w:noProof/>
        </w:rPr>
        <w:fldChar w:fldCharType="end"/>
      </w:r>
    </w:p>
    <w:p w14:paraId="3ECD69C9" w14:textId="478590F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9.5.6.1</w:t>
      </w:r>
      <w:r>
        <w:rPr>
          <w:rFonts w:asciiTheme="minorHAnsi" w:eastAsiaTheme="minorEastAsia" w:hAnsiTheme="minorHAnsi" w:cstheme="minorBidi"/>
          <w:noProof/>
          <w:kern w:val="2"/>
          <w:sz w:val="22"/>
          <w:szCs w:val="22"/>
          <w:lang w:eastAsia="en-GB"/>
          <w14:ligatures w14:val="standardContextual"/>
        </w:rPr>
        <w:tab/>
      </w:r>
      <w:r>
        <w:rPr>
          <w:noProof/>
        </w:rPr>
        <w:t>GMMSS-ESTABLISH-REQ</w:t>
      </w:r>
      <w:r>
        <w:rPr>
          <w:noProof/>
        </w:rPr>
        <w:tab/>
      </w:r>
      <w:r>
        <w:rPr>
          <w:noProof/>
        </w:rPr>
        <w:fldChar w:fldCharType="begin" w:fldLock="1"/>
      </w:r>
      <w:r>
        <w:rPr>
          <w:noProof/>
        </w:rPr>
        <w:instrText xml:space="preserve"> PAGEREF _Toc171523903 \h </w:instrText>
      </w:r>
      <w:r>
        <w:rPr>
          <w:noProof/>
        </w:rPr>
      </w:r>
      <w:r>
        <w:rPr>
          <w:noProof/>
        </w:rPr>
        <w:fldChar w:fldCharType="separate"/>
      </w:r>
      <w:r>
        <w:rPr>
          <w:noProof/>
        </w:rPr>
        <w:t>87</w:t>
      </w:r>
      <w:r>
        <w:rPr>
          <w:noProof/>
        </w:rPr>
        <w:fldChar w:fldCharType="end"/>
      </w:r>
    </w:p>
    <w:p w14:paraId="69601AB6" w14:textId="319CDB3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9.5.6.2</w:t>
      </w:r>
      <w:r>
        <w:rPr>
          <w:rFonts w:asciiTheme="minorHAnsi" w:eastAsiaTheme="minorEastAsia" w:hAnsiTheme="minorHAnsi" w:cstheme="minorBidi"/>
          <w:noProof/>
          <w:kern w:val="2"/>
          <w:sz w:val="22"/>
          <w:szCs w:val="22"/>
          <w:lang w:eastAsia="en-GB"/>
          <w14:ligatures w14:val="standardContextual"/>
        </w:rPr>
        <w:tab/>
      </w:r>
      <w:r>
        <w:rPr>
          <w:noProof/>
        </w:rPr>
        <w:t>GMMSS-ESTABLISH-CNF</w:t>
      </w:r>
      <w:r>
        <w:rPr>
          <w:noProof/>
        </w:rPr>
        <w:tab/>
      </w:r>
      <w:r>
        <w:rPr>
          <w:noProof/>
        </w:rPr>
        <w:fldChar w:fldCharType="begin" w:fldLock="1"/>
      </w:r>
      <w:r>
        <w:rPr>
          <w:noProof/>
        </w:rPr>
        <w:instrText xml:space="preserve"> PAGEREF _Toc171523904 \h </w:instrText>
      </w:r>
      <w:r>
        <w:rPr>
          <w:noProof/>
        </w:rPr>
      </w:r>
      <w:r>
        <w:rPr>
          <w:noProof/>
        </w:rPr>
        <w:fldChar w:fldCharType="separate"/>
      </w:r>
      <w:r>
        <w:rPr>
          <w:noProof/>
        </w:rPr>
        <w:t>87</w:t>
      </w:r>
      <w:r>
        <w:rPr>
          <w:noProof/>
        </w:rPr>
        <w:fldChar w:fldCharType="end"/>
      </w:r>
    </w:p>
    <w:p w14:paraId="26ED9807" w14:textId="6EB77C3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9.5.6.3</w:t>
      </w:r>
      <w:r>
        <w:rPr>
          <w:rFonts w:asciiTheme="minorHAnsi" w:eastAsiaTheme="minorEastAsia" w:hAnsiTheme="minorHAnsi" w:cstheme="minorBidi"/>
          <w:noProof/>
          <w:kern w:val="2"/>
          <w:sz w:val="22"/>
          <w:szCs w:val="22"/>
          <w:lang w:eastAsia="en-GB"/>
          <w14:ligatures w14:val="standardContextual"/>
        </w:rPr>
        <w:tab/>
      </w:r>
      <w:r>
        <w:rPr>
          <w:noProof/>
        </w:rPr>
        <w:t>GMMSS-ESTABLISH-REJ</w:t>
      </w:r>
      <w:r>
        <w:rPr>
          <w:noProof/>
        </w:rPr>
        <w:tab/>
      </w:r>
      <w:r>
        <w:rPr>
          <w:noProof/>
        </w:rPr>
        <w:fldChar w:fldCharType="begin" w:fldLock="1"/>
      </w:r>
      <w:r>
        <w:rPr>
          <w:noProof/>
        </w:rPr>
        <w:instrText xml:space="preserve"> PAGEREF _Toc171523905 \h </w:instrText>
      </w:r>
      <w:r>
        <w:rPr>
          <w:noProof/>
        </w:rPr>
      </w:r>
      <w:r>
        <w:rPr>
          <w:noProof/>
        </w:rPr>
        <w:fldChar w:fldCharType="separate"/>
      </w:r>
      <w:r>
        <w:rPr>
          <w:noProof/>
        </w:rPr>
        <w:t>87</w:t>
      </w:r>
      <w:r>
        <w:rPr>
          <w:noProof/>
        </w:rPr>
        <w:fldChar w:fldCharType="end"/>
      </w:r>
    </w:p>
    <w:p w14:paraId="03EE0B34" w14:textId="7F08065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9.5.6.4</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_Toc171523906 \h </w:instrText>
      </w:r>
      <w:r>
        <w:rPr>
          <w:noProof/>
        </w:rPr>
      </w:r>
      <w:r>
        <w:rPr>
          <w:noProof/>
        </w:rPr>
        <w:fldChar w:fldCharType="separate"/>
      </w:r>
      <w:r>
        <w:rPr>
          <w:noProof/>
        </w:rPr>
        <w:t>87</w:t>
      </w:r>
      <w:r>
        <w:rPr>
          <w:noProof/>
        </w:rPr>
        <w:fldChar w:fldCharType="end"/>
      </w:r>
    </w:p>
    <w:p w14:paraId="5E308861" w14:textId="2254BE6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9.5.6.5</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_Toc171523907 \h </w:instrText>
      </w:r>
      <w:r>
        <w:rPr>
          <w:noProof/>
        </w:rPr>
      </w:r>
      <w:r>
        <w:rPr>
          <w:noProof/>
        </w:rPr>
        <w:fldChar w:fldCharType="separate"/>
      </w:r>
      <w:r>
        <w:rPr>
          <w:noProof/>
        </w:rPr>
        <w:t>87</w:t>
      </w:r>
      <w:r>
        <w:rPr>
          <w:noProof/>
        </w:rPr>
        <w:fldChar w:fldCharType="end"/>
      </w:r>
    </w:p>
    <w:p w14:paraId="06ECDDD0" w14:textId="6EFF0E6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9.5.6.6</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_Toc171523908 \h </w:instrText>
      </w:r>
      <w:r>
        <w:rPr>
          <w:noProof/>
        </w:rPr>
      </w:r>
      <w:r>
        <w:rPr>
          <w:noProof/>
        </w:rPr>
        <w:fldChar w:fldCharType="separate"/>
      </w:r>
      <w:r>
        <w:rPr>
          <w:noProof/>
        </w:rPr>
        <w:t>88</w:t>
      </w:r>
      <w:r>
        <w:rPr>
          <w:noProof/>
        </w:rPr>
        <w:fldChar w:fldCharType="end"/>
      </w:r>
    </w:p>
    <w:p w14:paraId="48062F9B" w14:textId="08240C5E"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9.5.7</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GMMSS2-SAP</w:t>
      </w:r>
      <w:r>
        <w:rPr>
          <w:noProof/>
        </w:rPr>
        <w:tab/>
      </w:r>
      <w:r>
        <w:rPr>
          <w:noProof/>
        </w:rPr>
        <w:fldChar w:fldCharType="begin" w:fldLock="1"/>
      </w:r>
      <w:r>
        <w:rPr>
          <w:noProof/>
        </w:rPr>
        <w:instrText xml:space="preserve"> PAGEREF _Toc171523909 \h </w:instrText>
      </w:r>
      <w:r>
        <w:rPr>
          <w:noProof/>
        </w:rPr>
      </w:r>
      <w:r>
        <w:rPr>
          <w:noProof/>
        </w:rPr>
        <w:fldChar w:fldCharType="separate"/>
      </w:r>
      <w:r>
        <w:rPr>
          <w:noProof/>
        </w:rPr>
        <w:t>88</w:t>
      </w:r>
      <w:r>
        <w:rPr>
          <w:noProof/>
        </w:rPr>
        <w:fldChar w:fldCharType="end"/>
      </w:r>
    </w:p>
    <w:p w14:paraId="305D2C3E" w14:textId="0F3B7F9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9.5.7.1</w:t>
      </w:r>
      <w:r>
        <w:rPr>
          <w:rFonts w:asciiTheme="minorHAnsi" w:eastAsiaTheme="minorEastAsia" w:hAnsiTheme="minorHAnsi" w:cstheme="minorBidi"/>
          <w:noProof/>
          <w:kern w:val="2"/>
          <w:sz w:val="22"/>
          <w:szCs w:val="22"/>
          <w:lang w:eastAsia="en-GB"/>
          <w14:ligatures w14:val="standardContextual"/>
        </w:rPr>
        <w:tab/>
      </w:r>
      <w:r>
        <w:rPr>
          <w:noProof/>
        </w:rPr>
        <w:t>GMMSS2-REG-STATE-REQ</w:t>
      </w:r>
      <w:r>
        <w:rPr>
          <w:noProof/>
        </w:rPr>
        <w:tab/>
      </w:r>
      <w:r>
        <w:rPr>
          <w:noProof/>
        </w:rPr>
        <w:fldChar w:fldCharType="begin" w:fldLock="1"/>
      </w:r>
      <w:r>
        <w:rPr>
          <w:noProof/>
        </w:rPr>
        <w:instrText xml:space="preserve"> PAGEREF _Toc171523910 \h </w:instrText>
      </w:r>
      <w:r>
        <w:rPr>
          <w:noProof/>
        </w:rPr>
      </w:r>
      <w:r>
        <w:rPr>
          <w:noProof/>
        </w:rPr>
        <w:fldChar w:fldCharType="separate"/>
      </w:r>
      <w:r>
        <w:rPr>
          <w:noProof/>
        </w:rPr>
        <w:t>88</w:t>
      </w:r>
      <w:r>
        <w:rPr>
          <w:noProof/>
        </w:rPr>
        <w:fldChar w:fldCharType="end"/>
      </w:r>
    </w:p>
    <w:p w14:paraId="017725B0" w14:textId="15F2DB2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9.5.7.2</w:t>
      </w:r>
      <w:r>
        <w:rPr>
          <w:rFonts w:asciiTheme="minorHAnsi" w:eastAsiaTheme="minorEastAsia" w:hAnsiTheme="minorHAnsi" w:cstheme="minorBidi"/>
          <w:noProof/>
          <w:kern w:val="2"/>
          <w:sz w:val="22"/>
          <w:szCs w:val="22"/>
          <w:lang w:eastAsia="en-GB"/>
          <w14:ligatures w14:val="standardContextual"/>
        </w:rPr>
        <w:tab/>
      </w:r>
      <w:r>
        <w:rPr>
          <w:noProof/>
        </w:rPr>
        <w:t>GMM SS2- REG-STATE -RSP</w:t>
      </w:r>
      <w:r>
        <w:rPr>
          <w:noProof/>
        </w:rPr>
        <w:tab/>
      </w:r>
      <w:r>
        <w:rPr>
          <w:noProof/>
        </w:rPr>
        <w:fldChar w:fldCharType="begin" w:fldLock="1"/>
      </w:r>
      <w:r>
        <w:rPr>
          <w:noProof/>
        </w:rPr>
        <w:instrText xml:space="preserve"> PAGEREF _Toc171523911 \h </w:instrText>
      </w:r>
      <w:r>
        <w:rPr>
          <w:noProof/>
        </w:rPr>
      </w:r>
      <w:r>
        <w:rPr>
          <w:noProof/>
        </w:rPr>
        <w:fldChar w:fldCharType="separate"/>
      </w:r>
      <w:r>
        <w:rPr>
          <w:noProof/>
        </w:rPr>
        <w:t>88</w:t>
      </w:r>
      <w:r>
        <w:rPr>
          <w:noProof/>
        </w:rPr>
        <w:fldChar w:fldCharType="end"/>
      </w:r>
    </w:p>
    <w:p w14:paraId="52ED7846" w14:textId="34FA8759"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Interlayer service interfaces on the Network side</w:t>
      </w:r>
      <w:r>
        <w:rPr>
          <w:noProof/>
        </w:rPr>
        <w:tab/>
      </w:r>
      <w:r>
        <w:rPr>
          <w:noProof/>
        </w:rPr>
        <w:fldChar w:fldCharType="begin" w:fldLock="1"/>
      </w:r>
      <w:r>
        <w:rPr>
          <w:noProof/>
        </w:rPr>
        <w:instrText xml:space="preserve"> PAGEREF _Toc171523912 \h </w:instrText>
      </w:r>
      <w:r>
        <w:rPr>
          <w:noProof/>
        </w:rPr>
      </w:r>
      <w:r>
        <w:rPr>
          <w:noProof/>
        </w:rPr>
        <w:fldChar w:fldCharType="separate"/>
      </w:r>
      <w:r>
        <w:rPr>
          <w:noProof/>
        </w:rPr>
        <w:t>88</w:t>
      </w:r>
      <w:r>
        <w:rPr>
          <w:noProof/>
        </w:rPr>
        <w:fldChar w:fldCharType="end"/>
      </w:r>
    </w:p>
    <w:p w14:paraId="7B2BFD21" w14:textId="7478764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_Toc171523913 \h </w:instrText>
      </w:r>
      <w:r>
        <w:rPr>
          <w:noProof/>
        </w:rPr>
      </w:r>
      <w:r>
        <w:rPr>
          <w:noProof/>
        </w:rPr>
        <w:fldChar w:fldCharType="separate"/>
      </w:r>
      <w:r>
        <w:rPr>
          <w:noProof/>
        </w:rPr>
        <w:t>88</w:t>
      </w:r>
      <w:r>
        <w:rPr>
          <w:noProof/>
        </w:rPr>
        <w:fldChar w:fldCharType="end"/>
      </w:r>
    </w:p>
    <w:p w14:paraId="619ACF46" w14:textId="28427B34"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10.1.1</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state diagram</w:t>
      </w:r>
      <w:r w:rsidRPr="00E34F32">
        <w:rPr>
          <w:noProof/>
          <w:lang w:val="fr-FR"/>
        </w:rPr>
        <w:tab/>
      </w:r>
      <w:r>
        <w:rPr>
          <w:noProof/>
        </w:rPr>
        <w:fldChar w:fldCharType="begin" w:fldLock="1"/>
      </w:r>
      <w:r w:rsidRPr="00E34F32">
        <w:rPr>
          <w:noProof/>
          <w:lang w:val="fr-FR"/>
        </w:rPr>
        <w:instrText xml:space="preserve"> PAGEREF _Toc171523914 \h </w:instrText>
      </w:r>
      <w:r>
        <w:rPr>
          <w:noProof/>
        </w:rPr>
      </w:r>
      <w:r>
        <w:rPr>
          <w:noProof/>
        </w:rPr>
        <w:fldChar w:fldCharType="separate"/>
      </w:r>
      <w:r w:rsidRPr="00E34F32">
        <w:rPr>
          <w:noProof/>
          <w:lang w:val="fr-FR"/>
        </w:rPr>
        <w:t>89</w:t>
      </w:r>
      <w:r>
        <w:rPr>
          <w:noProof/>
        </w:rPr>
        <w:fldChar w:fldCharType="end"/>
      </w:r>
    </w:p>
    <w:p w14:paraId="0B0EAD0A" w14:textId="3965AFE7"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10.1.2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primitives</w:t>
      </w:r>
      <w:r w:rsidRPr="00E34F32">
        <w:rPr>
          <w:noProof/>
          <w:lang w:val="fr-FR"/>
        </w:rPr>
        <w:tab/>
      </w:r>
      <w:r>
        <w:rPr>
          <w:noProof/>
        </w:rPr>
        <w:fldChar w:fldCharType="begin" w:fldLock="1"/>
      </w:r>
      <w:r w:rsidRPr="00E34F32">
        <w:rPr>
          <w:noProof/>
          <w:lang w:val="fr-FR"/>
        </w:rPr>
        <w:instrText xml:space="preserve"> PAGEREF _Toc171523915 \h </w:instrText>
      </w:r>
      <w:r>
        <w:rPr>
          <w:noProof/>
        </w:rPr>
      </w:r>
      <w:r>
        <w:rPr>
          <w:noProof/>
        </w:rPr>
        <w:fldChar w:fldCharType="separate"/>
      </w:r>
      <w:r w:rsidRPr="00E34F32">
        <w:rPr>
          <w:noProof/>
          <w:lang w:val="fr-FR"/>
        </w:rPr>
        <w:t>90</w:t>
      </w:r>
      <w:r>
        <w:rPr>
          <w:noProof/>
        </w:rPr>
        <w:fldChar w:fldCharType="end"/>
      </w:r>
    </w:p>
    <w:p w14:paraId="4D110EBB" w14:textId="280F5522"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C47C02">
        <w:rPr>
          <w:noProof/>
          <w:lang w:val="fr-FR"/>
        </w:rPr>
        <w:t>10.1.2.1</w:t>
      </w:r>
      <w:r w:rsidRPr="00E34F32">
        <w:rPr>
          <w:rFonts w:asciiTheme="minorHAnsi" w:eastAsiaTheme="minorEastAsia" w:hAnsiTheme="minorHAnsi" w:cstheme="minorBidi"/>
          <w:noProof/>
          <w:kern w:val="2"/>
          <w:sz w:val="22"/>
          <w:szCs w:val="22"/>
          <w:lang w:val="fr-FR" w:eastAsia="en-GB"/>
          <w14:ligatures w14:val="standardContextual"/>
        </w:rPr>
        <w:tab/>
      </w:r>
      <w:r w:rsidRPr="00C47C02">
        <w:rPr>
          <w:noProof/>
          <w:lang w:val="fr-FR"/>
        </w:rPr>
        <w:t>RR_EST_REQ</w:t>
      </w:r>
      <w:r w:rsidRPr="00E34F32">
        <w:rPr>
          <w:noProof/>
          <w:lang w:val="fr-FR"/>
        </w:rPr>
        <w:tab/>
      </w:r>
      <w:r>
        <w:rPr>
          <w:noProof/>
        </w:rPr>
        <w:fldChar w:fldCharType="begin" w:fldLock="1"/>
      </w:r>
      <w:r w:rsidRPr="00E34F32">
        <w:rPr>
          <w:noProof/>
          <w:lang w:val="fr-FR"/>
        </w:rPr>
        <w:instrText xml:space="preserve"> PAGEREF _Toc171523916 \h </w:instrText>
      </w:r>
      <w:r>
        <w:rPr>
          <w:noProof/>
        </w:rPr>
      </w:r>
      <w:r>
        <w:rPr>
          <w:noProof/>
        </w:rPr>
        <w:fldChar w:fldCharType="separate"/>
      </w:r>
      <w:r w:rsidRPr="00E34F32">
        <w:rPr>
          <w:noProof/>
          <w:lang w:val="fr-FR"/>
        </w:rPr>
        <w:t>90</w:t>
      </w:r>
      <w:r>
        <w:rPr>
          <w:noProof/>
        </w:rPr>
        <w:fldChar w:fldCharType="end"/>
      </w:r>
    </w:p>
    <w:p w14:paraId="226EFB52" w14:textId="01D8FA0E"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10.1.2.2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RR_EST_IND</w:t>
      </w:r>
      <w:r w:rsidRPr="00E34F32">
        <w:rPr>
          <w:noProof/>
          <w:lang w:val="fr-FR"/>
        </w:rPr>
        <w:tab/>
      </w:r>
      <w:r>
        <w:rPr>
          <w:noProof/>
        </w:rPr>
        <w:fldChar w:fldCharType="begin" w:fldLock="1"/>
      </w:r>
      <w:r w:rsidRPr="00E34F32">
        <w:rPr>
          <w:noProof/>
          <w:lang w:val="fr-FR"/>
        </w:rPr>
        <w:instrText xml:space="preserve"> PAGEREF _Toc171523917 \h </w:instrText>
      </w:r>
      <w:r>
        <w:rPr>
          <w:noProof/>
        </w:rPr>
      </w:r>
      <w:r>
        <w:rPr>
          <w:noProof/>
        </w:rPr>
        <w:fldChar w:fldCharType="separate"/>
      </w:r>
      <w:r w:rsidRPr="00E34F32">
        <w:rPr>
          <w:noProof/>
          <w:lang w:val="fr-FR"/>
        </w:rPr>
        <w:t>90</w:t>
      </w:r>
      <w:r>
        <w:rPr>
          <w:noProof/>
        </w:rPr>
        <w:fldChar w:fldCharType="end"/>
      </w:r>
    </w:p>
    <w:p w14:paraId="16AC3509" w14:textId="762D4EEA"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10.1.2.3</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RR_EST_CNF</w:t>
      </w:r>
      <w:r w:rsidRPr="00E34F32">
        <w:rPr>
          <w:noProof/>
          <w:lang w:val="fr-FR"/>
        </w:rPr>
        <w:tab/>
      </w:r>
      <w:r>
        <w:rPr>
          <w:noProof/>
        </w:rPr>
        <w:fldChar w:fldCharType="begin" w:fldLock="1"/>
      </w:r>
      <w:r w:rsidRPr="00E34F32">
        <w:rPr>
          <w:noProof/>
          <w:lang w:val="fr-FR"/>
        </w:rPr>
        <w:instrText xml:space="preserve"> PAGEREF _Toc171523918 \h </w:instrText>
      </w:r>
      <w:r>
        <w:rPr>
          <w:noProof/>
        </w:rPr>
      </w:r>
      <w:r>
        <w:rPr>
          <w:noProof/>
        </w:rPr>
        <w:fldChar w:fldCharType="separate"/>
      </w:r>
      <w:r w:rsidRPr="00E34F32">
        <w:rPr>
          <w:noProof/>
          <w:lang w:val="fr-FR"/>
        </w:rPr>
        <w:t>90</w:t>
      </w:r>
      <w:r>
        <w:rPr>
          <w:noProof/>
        </w:rPr>
        <w:fldChar w:fldCharType="end"/>
      </w:r>
    </w:p>
    <w:p w14:paraId="677B4F3E" w14:textId="59B8E61D"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10.1.2.4</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RR_REL_REQ</w:t>
      </w:r>
      <w:r w:rsidRPr="00E34F32">
        <w:rPr>
          <w:noProof/>
          <w:lang w:val="fr-FR"/>
        </w:rPr>
        <w:tab/>
      </w:r>
      <w:r>
        <w:rPr>
          <w:noProof/>
        </w:rPr>
        <w:fldChar w:fldCharType="begin" w:fldLock="1"/>
      </w:r>
      <w:r w:rsidRPr="00E34F32">
        <w:rPr>
          <w:noProof/>
          <w:lang w:val="fr-FR"/>
        </w:rPr>
        <w:instrText xml:space="preserve"> PAGEREF _Toc171523919 \h </w:instrText>
      </w:r>
      <w:r>
        <w:rPr>
          <w:noProof/>
        </w:rPr>
      </w:r>
      <w:r>
        <w:rPr>
          <w:noProof/>
        </w:rPr>
        <w:fldChar w:fldCharType="separate"/>
      </w:r>
      <w:r w:rsidRPr="00E34F32">
        <w:rPr>
          <w:noProof/>
          <w:lang w:val="fr-FR"/>
        </w:rPr>
        <w:t>90</w:t>
      </w:r>
      <w:r>
        <w:rPr>
          <w:noProof/>
        </w:rPr>
        <w:fldChar w:fldCharType="end"/>
      </w:r>
    </w:p>
    <w:p w14:paraId="009BE77A" w14:textId="7C98ADC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10.1.2.5</w:t>
      </w:r>
      <w:r>
        <w:rPr>
          <w:rFonts w:asciiTheme="minorHAnsi" w:eastAsiaTheme="minorEastAsia" w:hAnsiTheme="minorHAnsi" w:cstheme="minorBidi"/>
          <w:noProof/>
          <w:kern w:val="2"/>
          <w:sz w:val="22"/>
          <w:szCs w:val="22"/>
          <w:lang w:eastAsia="en-GB"/>
          <w14:ligatures w14:val="standardContextual"/>
        </w:rPr>
        <w:tab/>
      </w:r>
      <w:r>
        <w:rPr>
          <w:noProof/>
        </w:rPr>
        <w:t>RR_REL_IND</w:t>
      </w:r>
      <w:r>
        <w:rPr>
          <w:noProof/>
        </w:rPr>
        <w:tab/>
      </w:r>
      <w:r>
        <w:rPr>
          <w:noProof/>
        </w:rPr>
        <w:fldChar w:fldCharType="begin" w:fldLock="1"/>
      </w:r>
      <w:r>
        <w:rPr>
          <w:noProof/>
        </w:rPr>
        <w:instrText xml:space="preserve"> PAGEREF _Toc171523920 \h </w:instrText>
      </w:r>
      <w:r>
        <w:rPr>
          <w:noProof/>
        </w:rPr>
      </w:r>
      <w:r>
        <w:rPr>
          <w:noProof/>
        </w:rPr>
        <w:fldChar w:fldCharType="separate"/>
      </w:r>
      <w:r>
        <w:rPr>
          <w:noProof/>
        </w:rPr>
        <w:t>90</w:t>
      </w:r>
      <w:r>
        <w:rPr>
          <w:noProof/>
        </w:rPr>
        <w:fldChar w:fldCharType="end"/>
      </w:r>
    </w:p>
    <w:p w14:paraId="780BE0A6" w14:textId="30E2A4E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10.1.2.6</w:t>
      </w:r>
      <w:r>
        <w:rPr>
          <w:rFonts w:asciiTheme="minorHAnsi" w:eastAsiaTheme="minorEastAsia" w:hAnsiTheme="minorHAnsi" w:cstheme="minorBidi"/>
          <w:noProof/>
          <w:kern w:val="2"/>
          <w:sz w:val="22"/>
          <w:szCs w:val="22"/>
          <w:lang w:eastAsia="en-GB"/>
          <w14:ligatures w14:val="standardContextual"/>
        </w:rPr>
        <w:tab/>
      </w:r>
      <w:r>
        <w:rPr>
          <w:noProof/>
        </w:rPr>
        <w:t>RR_SYNC_REQ</w:t>
      </w:r>
      <w:r>
        <w:rPr>
          <w:noProof/>
        </w:rPr>
        <w:tab/>
      </w:r>
      <w:r>
        <w:rPr>
          <w:noProof/>
        </w:rPr>
        <w:fldChar w:fldCharType="begin" w:fldLock="1"/>
      </w:r>
      <w:r>
        <w:rPr>
          <w:noProof/>
        </w:rPr>
        <w:instrText xml:space="preserve"> PAGEREF _Toc171523921 \h </w:instrText>
      </w:r>
      <w:r>
        <w:rPr>
          <w:noProof/>
        </w:rPr>
      </w:r>
      <w:r>
        <w:rPr>
          <w:noProof/>
        </w:rPr>
        <w:fldChar w:fldCharType="separate"/>
      </w:r>
      <w:r>
        <w:rPr>
          <w:noProof/>
        </w:rPr>
        <w:t>90</w:t>
      </w:r>
      <w:r>
        <w:rPr>
          <w:noProof/>
        </w:rPr>
        <w:fldChar w:fldCharType="end"/>
      </w:r>
    </w:p>
    <w:p w14:paraId="7AB63C62" w14:textId="284EB22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10.1.2.7</w:t>
      </w:r>
      <w:r>
        <w:rPr>
          <w:rFonts w:asciiTheme="minorHAnsi" w:eastAsiaTheme="minorEastAsia" w:hAnsiTheme="minorHAnsi" w:cstheme="minorBidi"/>
          <w:noProof/>
          <w:kern w:val="2"/>
          <w:sz w:val="22"/>
          <w:szCs w:val="22"/>
          <w:lang w:eastAsia="en-GB"/>
          <w14:ligatures w14:val="standardContextual"/>
        </w:rPr>
        <w:tab/>
      </w:r>
      <w:r>
        <w:rPr>
          <w:noProof/>
        </w:rPr>
        <w:t>RR_SYNC_CNF</w:t>
      </w:r>
      <w:r>
        <w:rPr>
          <w:noProof/>
        </w:rPr>
        <w:tab/>
      </w:r>
      <w:r>
        <w:rPr>
          <w:noProof/>
        </w:rPr>
        <w:fldChar w:fldCharType="begin" w:fldLock="1"/>
      </w:r>
      <w:r>
        <w:rPr>
          <w:noProof/>
        </w:rPr>
        <w:instrText xml:space="preserve"> PAGEREF _Toc171523922 \h </w:instrText>
      </w:r>
      <w:r>
        <w:rPr>
          <w:noProof/>
        </w:rPr>
      </w:r>
      <w:r>
        <w:rPr>
          <w:noProof/>
        </w:rPr>
        <w:fldChar w:fldCharType="separate"/>
      </w:r>
      <w:r>
        <w:rPr>
          <w:noProof/>
        </w:rPr>
        <w:t>90</w:t>
      </w:r>
      <w:r>
        <w:rPr>
          <w:noProof/>
        </w:rPr>
        <w:fldChar w:fldCharType="end"/>
      </w:r>
    </w:p>
    <w:p w14:paraId="3C377F8D" w14:textId="5CB6AB0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10.1.2.8</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_Toc171523923 \h </w:instrText>
      </w:r>
      <w:r>
        <w:rPr>
          <w:noProof/>
        </w:rPr>
      </w:r>
      <w:r>
        <w:rPr>
          <w:noProof/>
        </w:rPr>
        <w:fldChar w:fldCharType="separate"/>
      </w:r>
      <w:r>
        <w:rPr>
          <w:noProof/>
        </w:rPr>
        <w:t>90</w:t>
      </w:r>
      <w:r>
        <w:rPr>
          <w:noProof/>
        </w:rPr>
        <w:fldChar w:fldCharType="end"/>
      </w:r>
    </w:p>
    <w:p w14:paraId="3825191E" w14:textId="33EDBB9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10.1.2.9</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_Toc171523924 \h </w:instrText>
      </w:r>
      <w:r>
        <w:rPr>
          <w:noProof/>
        </w:rPr>
      </w:r>
      <w:r>
        <w:rPr>
          <w:noProof/>
        </w:rPr>
        <w:fldChar w:fldCharType="separate"/>
      </w:r>
      <w:r>
        <w:rPr>
          <w:noProof/>
        </w:rPr>
        <w:t>91</w:t>
      </w:r>
      <w:r>
        <w:rPr>
          <w:noProof/>
        </w:rPr>
        <w:fldChar w:fldCharType="end"/>
      </w:r>
    </w:p>
    <w:p w14:paraId="02416606" w14:textId="501054A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10.1.2.10</w:t>
      </w:r>
      <w:r>
        <w:rPr>
          <w:rFonts w:asciiTheme="minorHAnsi" w:eastAsiaTheme="minorEastAsia" w:hAnsiTheme="minorHAnsi" w:cstheme="minorBidi"/>
          <w:noProof/>
          <w:kern w:val="2"/>
          <w:sz w:val="22"/>
          <w:szCs w:val="22"/>
          <w:lang w:eastAsia="en-GB"/>
          <w14:ligatures w14:val="standardContextual"/>
        </w:rPr>
        <w:tab/>
      </w:r>
      <w:r>
        <w:rPr>
          <w:noProof/>
        </w:rPr>
        <w:t>RR_UNIT_DATA_REQ</w:t>
      </w:r>
      <w:r>
        <w:rPr>
          <w:noProof/>
        </w:rPr>
        <w:tab/>
      </w:r>
      <w:r>
        <w:rPr>
          <w:noProof/>
        </w:rPr>
        <w:fldChar w:fldCharType="begin" w:fldLock="1"/>
      </w:r>
      <w:r>
        <w:rPr>
          <w:noProof/>
        </w:rPr>
        <w:instrText xml:space="preserve"> PAGEREF _Toc171523925 \h </w:instrText>
      </w:r>
      <w:r>
        <w:rPr>
          <w:noProof/>
        </w:rPr>
      </w:r>
      <w:r>
        <w:rPr>
          <w:noProof/>
        </w:rPr>
        <w:fldChar w:fldCharType="separate"/>
      </w:r>
      <w:r>
        <w:rPr>
          <w:noProof/>
        </w:rPr>
        <w:t>91</w:t>
      </w:r>
      <w:r>
        <w:rPr>
          <w:noProof/>
        </w:rPr>
        <w:fldChar w:fldCharType="end"/>
      </w:r>
    </w:p>
    <w:p w14:paraId="21F3AAA8" w14:textId="5381D0B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10.1.2.11</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_Toc171523926 \h </w:instrText>
      </w:r>
      <w:r>
        <w:rPr>
          <w:noProof/>
        </w:rPr>
      </w:r>
      <w:r>
        <w:rPr>
          <w:noProof/>
        </w:rPr>
        <w:fldChar w:fldCharType="separate"/>
      </w:r>
      <w:r>
        <w:rPr>
          <w:noProof/>
        </w:rPr>
        <w:t>91</w:t>
      </w:r>
      <w:r>
        <w:rPr>
          <w:noProof/>
        </w:rPr>
        <w:fldChar w:fldCharType="end"/>
      </w:r>
    </w:p>
    <w:p w14:paraId="1BE6A489" w14:textId="17E8566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10.1.2.12</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_Toc171523927 \h </w:instrText>
      </w:r>
      <w:r>
        <w:rPr>
          <w:noProof/>
        </w:rPr>
      </w:r>
      <w:r>
        <w:rPr>
          <w:noProof/>
        </w:rPr>
        <w:fldChar w:fldCharType="separate"/>
      </w:r>
      <w:r>
        <w:rPr>
          <w:noProof/>
        </w:rPr>
        <w:t>91</w:t>
      </w:r>
      <w:r>
        <w:rPr>
          <w:noProof/>
        </w:rPr>
        <w:fldChar w:fldCharType="end"/>
      </w:r>
    </w:p>
    <w:p w14:paraId="7A42DA68" w14:textId="718F926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10.1.2.13</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_Toc171523928 \h </w:instrText>
      </w:r>
      <w:r>
        <w:rPr>
          <w:noProof/>
        </w:rPr>
      </w:r>
      <w:r>
        <w:rPr>
          <w:noProof/>
        </w:rPr>
        <w:fldChar w:fldCharType="separate"/>
      </w:r>
      <w:r>
        <w:rPr>
          <w:noProof/>
        </w:rPr>
        <w:t>91</w:t>
      </w:r>
      <w:r>
        <w:rPr>
          <w:noProof/>
        </w:rPr>
        <w:fldChar w:fldCharType="end"/>
      </w:r>
    </w:p>
    <w:p w14:paraId="71C1C249" w14:textId="67BF5C1E"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_Toc171523929 \h </w:instrText>
      </w:r>
      <w:r>
        <w:rPr>
          <w:noProof/>
        </w:rPr>
      </w:r>
      <w:r>
        <w:rPr>
          <w:noProof/>
        </w:rPr>
        <w:fldChar w:fldCharType="separate"/>
      </w:r>
      <w:r>
        <w:rPr>
          <w:noProof/>
        </w:rPr>
        <w:t>91</w:t>
      </w:r>
      <w:r>
        <w:rPr>
          <w:noProof/>
        </w:rPr>
        <w:fldChar w:fldCharType="end"/>
      </w:r>
    </w:p>
    <w:p w14:paraId="31476A20" w14:textId="520FBA61"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10.2.1</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state diagram</w:t>
      </w:r>
      <w:r w:rsidRPr="00E34F32">
        <w:rPr>
          <w:noProof/>
          <w:lang w:val="fr-FR"/>
        </w:rPr>
        <w:tab/>
      </w:r>
      <w:r>
        <w:rPr>
          <w:noProof/>
        </w:rPr>
        <w:fldChar w:fldCharType="begin" w:fldLock="1"/>
      </w:r>
      <w:r w:rsidRPr="00E34F32">
        <w:rPr>
          <w:noProof/>
          <w:lang w:val="fr-FR"/>
        </w:rPr>
        <w:instrText xml:space="preserve"> PAGEREF _Toc171523930 \h </w:instrText>
      </w:r>
      <w:r>
        <w:rPr>
          <w:noProof/>
        </w:rPr>
      </w:r>
      <w:r>
        <w:rPr>
          <w:noProof/>
        </w:rPr>
        <w:fldChar w:fldCharType="separate"/>
      </w:r>
      <w:r w:rsidRPr="00E34F32">
        <w:rPr>
          <w:noProof/>
          <w:lang w:val="fr-FR"/>
        </w:rPr>
        <w:t>91</w:t>
      </w:r>
      <w:r>
        <w:rPr>
          <w:noProof/>
        </w:rPr>
        <w:fldChar w:fldCharType="end"/>
      </w:r>
    </w:p>
    <w:p w14:paraId="1BBF0DFE" w14:textId="3E725D00"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10.2.2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primitives</w:t>
      </w:r>
      <w:r w:rsidRPr="00E34F32">
        <w:rPr>
          <w:noProof/>
          <w:lang w:val="fr-FR"/>
        </w:rPr>
        <w:tab/>
      </w:r>
      <w:r>
        <w:rPr>
          <w:noProof/>
        </w:rPr>
        <w:fldChar w:fldCharType="begin" w:fldLock="1"/>
      </w:r>
      <w:r w:rsidRPr="00E34F32">
        <w:rPr>
          <w:noProof/>
          <w:lang w:val="fr-FR"/>
        </w:rPr>
        <w:instrText xml:space="preserve"> PAGEREF _Toc171523931 \h </w:instrText>
      </w:r>
      <w:r>
        <w:rPr>
          <w:noProof/>
        </w:rPr>
      </w:r>
      <w:r>
        <w:rPr>
          <w:noProof/>
        </w:rPr>
        <w:fldChar w:fldCharType="separate"/>
      </w:r>
      <w:r w:rsidRPr="00E34F32">
        <w:rPr>
          <w:noProof/>
          <w:lang w:val="fr-FR"/>
        </w:rPr>
        <w:t>92</w:t>
      </w:r>
      <w:r>
        <w:rPr>
          <w:noProof/>
        </w:rPr>
        <w:fldChar w:fldCharType="end"/>
      </w:r>
    </w:p>
    <w:p w14:paraId="0B887DE0" w14:textId="3D8922BD"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10.2.2.1</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MMXX_EST_REQ</w:t>
      </w:r>
      <w:r w:rsidRPr="00E34F32">
        <w:rPr>
          <w:noProof/>
          <w:lang w:val="fr-FR"/>
        </w:rPr>
        <w:tab/>
      </w:r>
      <w:r>
        <w:rPr>
          <w:noProof/>
        </w:rPr>
        <w:fldChar w:fldCharType="begin" w:fldLock="1"/>
      </w:r>
      <w:r w:rsidRPr="00E34F32">
        <w:rPr>
          <w:noProof/>
          <w:lang w:val="fr-FR"/>
        </w:rPr>
        <w:instrText xml:space="preserve"> PAGEREF _Toc171523932 \h </w:instrText>
      </w:r>
      <w:r>
        <w:rPr>
          <w:noProof/>
        </w:rPr>
      </w:r>
      <w:r>
        <w:rPr>
          <w:noProof/>
        </w:rPr>
        <w:fldChar w:fldCharType="separate"/>
      </w:r>
      <w:r w:rsidRPr="00E34F32">
        <w:rPr>
          <w:noProof/>
          <w:lang w:val="fr-FR"/>
        </w:rPr>
        <w:t>92</w:t>
      </w:r>
      <w:r>
        <w:rPr>
          <w:noProof/>
        </w:rPr>
        <w:fldChar w:fldCharType="end"/>
      </w:r>
    </w:p>
    <w:p w14:paraId="0E51C17C" w14:textId="1D371AA2"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10.2.2.2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MMXX_EST_IND</w:t>
      </w:r>
      <w:r w:rsidRPr="00E34F32">
        <w:rPr>
          <w:noProof/>
          <w:lang w:val="fr-FR"/>
        </w:rPr>
        <w:tab/>
      </w:r>
      <w:r>
        <w:rPr>
          <w:noProof/>
        </w:rPr>
        <w:fldChar w:fldCharType="begin" w:fldLock="1"/>
      </w:r>
      <w:r w:rsidRPr="00E34F32">
        <w:rPr>
          <w:noProof/>
          <w:lang w:val="fr-FR"/>
        </w:rPr>
        <w:instrText xml:space="preserve"> PAGEREF _Toc171523933 \h </w:instrText>
      </w:r>
      <w:r>
        <w:rPr>
          <w:noProof/>
        </w:rPr>
      </w:r>
      <w:r>
        <w:rPr>
          <w:noProof/>
        </w:rPr>
        <w:fldChar w:fldCharType="separate"/>
      </w:r>
      <w:r w:rsidRPr="00E34F32">
        <w:rPr>
          <w:noProof/>
          <w:lang w:val="fr-FR"/>
        </w:rPr>
        <w:t>93</w:t>
      </w:r>
      <w:r>
        <w:rPr>
          <w:noProof/>
        </w:rPr>
        <w:fldChar w:fldCharType="end"/>
      </w:r>
    </w:p>
    <w:p w14:paraId="717873FB" w14:textId="1E72EDE7"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10.2.2.3</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MMXX_EST_CNF</w:t>
      </w:r>
      <w:r w:rsidRPr="00E34F32">
        <w:rPr>
          <w:noProof/>
          <w:lang w:val="fr-FR"/>
        </w:rPr>
        <w:tab/>
      </w:r>
      <w:r>
        <w:rPr>
          <w:noProof/>
        </w:rPr>
        <w:fldChar w:fldCharType="begin" w:fldLock="1"/>
      </w:r>
      <w:r w:rsidRPr="00E34F32">
        <w:rPr>
          <w:noProof/>
          <w:lang w:val="fr-FR"/>
        </w:rPr>
        <w:instrText xml:space="preserve"> PAGEREF _Toc171523934 \h </w:instrText>
      </w:r>
      <w:r>
        <w:rPr>
          <w:noProof/>
        </w:rPr>
      </w:r>
      <w:r>
        <w:rPr>
          <w:noProof/>
        </w:rPr>
        <w:fldChar w:fldCharType="separate"/>
      </w:r>
      <w:r w:rsidRPr="00E34F32">
        <w:rPr>
          <w:noProof/>
          <w:lang w:val="fr-FR"/>
        </w:rPr>
        <w:t>93</w:t>
      </w:r>
      <w:r>
        <w:rPr>
          <w:noProof/>
        </w:rPr>
        <w:fldChar w:fldCharType="end"/>
      </w:r>
    </w:p>
    <w:p w14:paraId="35065E65" w14:textId="2A60EF5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_Toc171523935 \h </w:instrText>
      </w:r>
      <w:r>
        <w:rPr>
          <w:noProof/>
        </w:rPr>
      </w:r>
      <w:r>
        <w:rPr>
          <w:noProof/>
        </w:rPr>
        <w:fldChar w:fldCharType="separate"/>
      </w:r>
      <w:r>
        <w:rPr>
          <w:noProof/>
        </w:rPr>
        <w:t>93</w:t>
      </w:r>
      <w:r>
        <w:rPr>
          <w:noProof/>
        </w:rPr>
        <w:fldChar w:fldCharType="end"/>
      </w:r>
    </w:p>
    <w:p w14:paraId="5060060F" w14:textId="7B31B20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_Toc171523936 \h </w:instrText>
      </w:r>
      <w:r>
        <w:rPr>
          <w:noProof/>
        </w:rPr>
      </w:r>
      <w:r>
        <w:rPr>
          <w:noProof/>
        </w:rPr>
        <w:fldChar w:fldCharType="separate"/>
      </w:r>
      <w:r>
        <w:rPr>
          <w:noProof/>
        </w:rPr>
        <w:t>93</w:t>
      </w:r>
      <w:r>
        <w:rPr>
          <w:noProof/>
        </w:rPr>
        <w:fldChar w:fldCharType="end"/>
      </w:r>
    </w:p>
    <w:p w14:paraId="0ED53E3A" w14:textId="66A5A97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_Toc171523937 \h </w:instrText>
      </w:r>
      <w:r>
        <w:rPr>
          <w:noProof/>
        </w:rPr>
      </w:r>
      <w:r>
        <w:rPr>
          <w:noProof/>
        </w:rPr>
        <w:fldChar w:fldCharType="separate"/>
      </w:r>
      <w:r>
        <w:rPr>
          <w:noProof/>
        </w:rPr>
        <w:t>93</w:t>
      </w:r>
      <w:r>
        <w:rPr>
          <w:noProof/>
        </w:rPr>
        <w:fldChar w:fldCharType="end"/>
      </w:r>
    </w:p>
    <w:p w14:paraId="25C0E334" w14:textId="107E7C3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_Toc171523938 \h </w:instrText>
      </w:r>
      <w:r>
        <w:rPr>
          <w:noProof/>
        </w:rPr>
      </w:r>
      <w:r>
        <w:rPr>
          <w:noProof/>
        </w:rPr>
        <w:fldChar w:fldCharType="separate"/>
      </w:r>
      <w:r>
        <w:rPr>
          <w:noProof/>
        </w:rPr>
        <w:t>93</w:t>
      </w:r>
      <w:r>
        <w:rPr>
          <w:noProof/>
        </w:rPr>
        <w:fldChar w:fldCharType="end"/>
      </w:r>
    </w:p>
    <w:p w14:paraId="73D91B34" w14:textId="58C53FA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_Toc171523939 \h </w:instrText>
      </w:r>
      <w:r>
        <w:rPr>
          <w:noProof/>
        </w:rPr>
      </w:r>
      <w:r>
        <w:rPr>
          <w:noProof/>
        </w:rPr>
        <w:fldChar w:fldCharType="separate"/>
      </w:r>
      <w:r>
        <w:rPr>
          <w:noProof/>
        </w:rPr>
        <w:t>93</w:t>
      </w:r>
      <w:r>
        <w:rPr>
          <w:noProof/>
        </w:rPr>
        <w:fldChar w:fldCharType="end"/>
      </w:r>
    </w:p>
    <w:p w14:paraId="6AF58782" w14:textId="199D8FB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_Toc171523940 \h </w:instrText>
      </w:r>
      <w:r>
        <w:rPr>
          <w:noProof/>
        </w:rPr>
      </w:r>
      <w:r>
        <w:rPr>
          <w:noProof/>
        </w:rPr>
        <w:fldChar w:fldCharType="separate"/>
      </w:r>
      <w:r>
        <w:rPr>
          <w:noProof/>
        </w:rPr>
        <w:t>93</w:t>
      </w:r>
      <w:r>
        <w:rPr>
          <w:noProof/>
        </w:rPr>
        <w:fldChar w:fldCharType="end"/>
      </w:r>
    </w:p>
    <w:p w14:paraId="685C7C89" w14:textId="6C35BA8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10.2.2.10</w:t>
      </w:r>
      <w:r>
        <w:rPr>
          <w:rFonts w:asciiTheme="minorHAnsi" w:eastAsiaTheme="minorEastAsia" w:hAnsiTheme="minorHAnsi" w:cstheme="minorBidi"/>
          <w:noProof/>
          <w:kern w:val="2"/>
          <w:sz w:val="22"/>
          <w:szCs w:val="22"/>
          <w:lang w:eastAsia="en-GB"/>
          <w14:ligatures w14:val="standardContextual"/>
        </w:rPr>
        <w:tab/>
      </w:r>
      <w:r>
        <w:rPr>
          <w:noProof/>
        </w:rPr>
        <w:t>MMCC_SYNC_REQ</w:t>
      </w:r>
      <w:r>
        <w:rPr>
          <w:noProof/>
        </w:rPr>
        <w:tab/>
      </w:r>
      <w:r>
        <w:rPr>
          <w:noProof/>
        </w:rPr>
        <w:fldChar w:fldCharType="begin" w:fldLock="1"/>
      </w:r>
      <w:r>
        <w:rPr>
          <w:noProof/>
        </w:rPr>
        <w:instrText xml:space="preserve"> PAGEREF _Toc171523941 \h </w:instrText>
      </w:r>
      <w:r>
        <w:rPr>
          <w:noProof/>
        </w:rPr>
      </w:r>
      <w:r>
        <w:rPr>
          <w:noProof/>
        </w:rPr>
        <w:fldChar w:fldCharType="separate"/>
      </w:r>
      <w:r>
        <w:rPr>
          <w:noProof/>
        </w:rPr>
        <w:t>93</w:t>
      </w:r>
      <w:r>
        <w:rPr>
          <w:noProof/>
        </w:rPr>
        <w:fldChar w:fldCharType="end"/>
      </w:r>
    </w:p>
    <w:p w14:paraId="3F228CC7" w14:textId="53DDE87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10.2.2.11</w:t>
      </w:r>
      <w:r>
        <w:rPr>
          <w:rFonts w:asciiTheme="minorHAnsi" w:eastAsiaTheme="minorEastAsia" w:hAnsiTheme="minorHAnsi" w:cstheme="minorBidi"/>
          <w:noProof/>
          <w:kern w:val="2"/>
          <w:sz w:val="22"/>
          <w:szCs w:val="22"/>
          <w:lang w:eastAsia="en-GB"/>
          <w14:ligatures w14:val="standardContextual"/>
        </w:rPr>
        <w:tab/>
      </w:r>
      <w:r>
        <w:rPr>
          <w:noProof/>
        </w:rPr>
        <w:t>MMCC_SYNC_CNF</w:t>
      </w:r>
      <w:r>
        <w:rPr>
          <w:noProof/>
        </w:rPr>
        <w:tab/>
      </w:r>
      <w:r>
        <w:rPr>
          <w:noProof/>
        </w:rPr>
        <w:fldChar w:fldCharType="begin" w:fldLock="1"/>
      </w:r>
      <w:r>
        <w:rPr>
          <w:noProof/>
        </w:rPr>
        <w:instrText xml:space="preserve"> PAGEREF _Toc171523942 \h </w:instrText>
      </w:r>
      <w:r>
        <w:rPr>
          <w:noProof/>
        </w:rPr>
      </w:r>
      <w:r>
        <w:rPr>
          <w:noProof/>
        </w:rPr>
        <w:fldChar w:fldCharType="separate"/>
      </w:r>
      <w:r>
        <w:rPr>
          <w:noProof/>
        </w:rPr>
        <w:t>93</w:t>
      </w:r>
      <w:r>
        <w:rPr>
          <w:noProof/>
        </w:rPr>
        <w:fldChar w:fldCharType="end"/>
      </w:r>
    </w:p>
    <w:p w14:paraId="2B7F958C" w14:textId="39354AD5"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_Toc171523943 \h </w:instrText>
      </w:r>
      <w:r>
        <w:rPr>
          <w:noProof/>
        </w:rPr>
      </w:r>
      <w:r>
        <w:rPr>
          <w:noProof/>
        </w:rPr>
        <w:fldChar w:fldCharType="separate"/>
      </w:r>
      <w:r>
        <w:rPr>
          <w:noProof/>
        </w:rPr>
        <w:t>93</w:t>
      </w:r>
      <w:r>
        <w:rPr>
          <w:noProof/>
        </w:rPr>
        <w:fldChar w:fldCharType="end"/>
      </w:r>
    </w:p>
    <w:p w14:paraId="5898DADF" w14:textId="2E454970"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w:t>
      </w:r>
      <w:r>
        <w:rPr>
          <w:noProof/>
        </w:rPr>
        <w:tab/>
      </w:r>
      <w:r>
        <w:rPr>
          <w:noProof/>
        </w:rPr>
        <w:fldChar w:fldCharType="begin" w:fldLock="1"/>
      </w:r>
      <w:r>
        <w:rPr>
          <w:noProof/>
        </w:rPr>
        <w:instrText xml:space="preserve"> PAGEREF _Toc171523944 \h </w:instrText>
      </w:r>
      <w:r>
        <w:rPr>
          <w:noProof/>
        </w:rPr>
      </w:r>
      <w:r>
        <w:rPr>
          <w:noProof/>
        </w:rPr>
        <w:fldChar w:fldCharType="separate"/>
      </w:r>
      <w:r>
        <w:rPr>
          <w:noProof/>
        </w:rPr>
        <w:t>93</w:t>
      </w:r>
      <w:r>
        <w:rPr>
          <w:noProof/>
        </w:rPr>
        <w:fldChar w:fldCharType="end"/>
      </w:r>
    </w:p>
    <w:p w14:paraId="7B1193FF" w14:textId="37D1A3C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w:t>
      </w:r>
      <w:r>
        <w:rPr>
          <w:noProof/>
        </w:rPr>
        <w:tab/>
      </w:r>
      <w:r>
        <w:rPr>
          <w:noProof/>
        </w:rPr>
        <w:fldChar w:fldCharType="begin" w:fldLock="1"/>
      </w:r>
      <w:r>
        <w:rPr>
          <w:noProof/>
        </w:rPr>
        <w:instrText xml:space="preserve"> PAGEREF _Toc171523945 \h </w:instrText>
      </w:r>
      <w:r>
        <w:rPr>
          <w:noProof/>
        </w:rPr>
      </w:r>
      <w:r>
        <w:rPr>
          <w:noProof/>
        </w:rPr>
        <w:fldChar w:fldCharType="separate"/>
      </w:r>
      <w:r>
        <w:rPr>
          <w:noProof/>
        </w:rPr>
        <w:t>94</w:t>
      </w:r>
      <w:r>
        <w:rPr>
          <w:noProof/>
        </w:rPr>
        <w:fldChar w:fldCharType="end"/>
      </w:r>
    </w:p>
    <w:p w14:paraId="6C67888F" w14:textId="7D02EE3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GMMRR-PAGE-REQ</w:t>
      </w:r>
      <w:r>
        <w:rPr>
          <w:noProof/>
        </w:rPr>
        <w:tab/>
      </w:r>
      <w:r>
        <w:rPr>
          <w:noProof/>
        </w:rPr>
        <w:fldChar w:fldCharType="begin" w:fldLock="1"/>
      </w:r>
      <w:r>
        <w:rPr>
          <w:noProof/>
        </w:rPr>
        <w:instrText xml:space="preserve"> PAGEREF _Toc171523946 \h </w:instrText>
      </w:r>
      <w:r>
        <w:rPr>
          <w:noProof/>
        </w:rPr>
      </w:r>
      <w:r>
        <w:rPr>
          <w:noProof/>
        </w:rPr>
        <w:fldChar w:fldCharType="separate"/>
      </w:r>
      <w:r>
        <w:rPr>
          <w:noProof/>
        </w:rPr>
        <w:t>94</w:t>
      </w:r>
      <w:r>
        <w:rPr>
          <w:noProof/>
        </w:rPr>
        <w:fldChar w:fldCharType="end"/>
      </w:r>
    </w:p>
    <w:p w14:paraId="5AEEB794" w14:textId="4BD111A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w:t>
      </w:r>
      <w:r>
        <w:rPr>
          <w:noProof/>
        </w:rPr>
        <w:tab/>
      </w:r>
      <w:r>
        <w:rPr>
          <w:noProof/>
        </w:rPr>
        <w:fldChar w:fldCharType="begin" w:fldLock="1"/>
      </w:r>
      <w:r>
        <w:rPr>
          <w:noProof/>
        </w:rPr>
        <w:instrText xml:space="preserve"> PAGEREF _Toc171523947 \h </w:instrText>
      </w:r>
      <w:r>
        <w:rPr>
          <w:noProof/>
        </w:rPr>
      </w:r>
      <w:r>
        <w:rPr>
          <w:noProof/>
        </w:rPr>
        <w:fldChar w:fldCharType="separate"/>
      </w:r>
      <w:r>
        <w:rPr>
          <w:noProof/>
        </w:rPr>
        <w:t>94</w:t>
      </w:r>
      <w:r>
        <w:rPr>
          <w:noProof/>
        </w:rPr>
        <w:fldChar w:fldCharType="end"/>
      </w:r>
    </w:p>
    <w:p w14:paraId="13059CAF" w14:textId="234B6D9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_Toc171523948 \h </w:instrText>
      </w:r>
      <w:r>
        <w:rPr>
          <w:noProof/>
        </w:rPr>
      </w:r>
      <w:r>
        <w:rPr>
          <w:noProof/>
        </w:rPr>
        <w:fldChar w:fldCharType="separate"/>
      </w:r>
      <w:r>
        <w:rPr>
          <w:noProof/>
        </w:rPr>
        <w:t>94</w:t>
      </w:r>
      <w:r>
        <w:rPr>
          <w:noProof/>
        </w:rPr>
        <w:fldChar w:fldCharType="end"/>
      </w:r>
    </w:p>
    <w:p w14:paraId="595898F9" w14:textId="2AF4430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E34F32">
        <w:rPr>
          <w:noProof/>
        </w:rPr>
        <w:t>10.4.1.1</w:t>
      </w:r>
      <w:r>
        <w:rPr>
          <w:rFonts w:asciiTheme="minorHAnsi" w:eastAsiaTheme="minorEastAsia" w:hAnsiTheme="minorHAnsi" w:cstheme="minorBidi"/>
          <w:noProof/>
          <w:kern w:val="2"/>
          <w:sz w:val="22"/>
          <w:szCs w:val="22"/>
          <w:lang w:eastAsia="en-GB"/>
          <w14:ligatures w14:val="standardContextual"/>
        </w:rPr>
        <w:tab/>
      </w:r>
      <w:r w:rsidRPr="00E34F32">
        <w:rPr>
          <w:noProof/>
        </w:rPr>
        <w:t>LLGMM-ASSIGN-REQ</w:t>
      </w:r>
      <w:r>
        <w:rPr>
          <w:noProof/>
        </w:rPr>
        <w:tab/>
      </w:r>
      <w:r>
        <w:rPr>
          <w:noProof/>
        </w:rPr>
        <w:fldChar w:fldCharType="begin" w:fldLock="1"/>
      </w:r>
      <w:r>
        <w:rPr>
          <w:noProof/>
        </w:rPr>
        <w:instrText xml:space="preserve"> PAGEREF _Toc171523949 \h </w:instrText>
      </w:r>
      <w:r>
        <w:rPr>
          <w:noProof/>
        </w:rPr>
      </w:r>
      <w:r>
        <w:rPr>
          <w:noProof/>
        </w:rPr>
        <w:fldChar w:fldCharType="separate"/>
      </w:r>
      <w:r>
        <w:rPr>
          <w:noProof/>
        </w:rPr>
        <w:t>94</w:t>
      </w:r>
      <w:r>
        <w:rPr>
          <w:noProof/>
        </w:rPr>
        <w:fldChar w:fldCharType="end"/>
      </w:r>
    </w:p>
    <w:p w14:paraId="36F17986" w14:textId="7E4DBE8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_Toc171523950 \h </w:instrText>
      </w:r>
      <w:r>
        <w:rPr>
          <w:noProof/>
        </w:rPr>
      </w:r>
      <w:r>
        <w:rPr>
          <w:noProof/>
        </w:rPr>
        <w:fldChar w:fldCharType="separate"/>
      </w:r>
      <w:r>
        <w:rPr>
          <w:noProof/>
        </w:rPr>
        <w:t>94</w:t>
      </w:r>
      <w:r>
        <w:rPr>
          <w:noProof/>
        </w:rPr>
        <w:fldChar w:fldCharType="end"/>
      </w:r>
    </w:p>
    <w:p w14:paraId="68CFE730" w14:textId="7526686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10.4.1.3</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_Toc171523951 \h </w:instrText>
      </w:r>
      <w:r>
        <w:rPr>
          <w:noProof/>
        </w:rPr>
      </w:r>
      <w:r>
        <w:rPr>
          <w:noProof/>
        </w:rPr>
        <w:fldChar w:fldCharType="separate"/>
      </w:r>
      <w:r>
        <w:rPr>
          <w:noProof/>
        </w:rPr>
        <w:t>94</w:t>
      </w:r>
      <w:r>
        <w:rPr>
          <w:noProof/>
        </w:rPr>
        <w:fldChar w:fldCharType="end"/>
      </w:r>
    </w:p>
    <w:p w14:paraId="0AE510A8" w14:textId="0E49BE7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10.4.1.4</w:t>
      </w:r>
      <w:r>
        <w:rPr>
          <w:rFonts w:asciiTheme="minorHAnsi" w:eastAsiaTheme="minorEastAsia" w:hAnsiTheme="minorHAnsi" w:cstheme="minorBidi"/>
          <w:noProof/>
          <w:kern w:val="2"/>
          <w:sz w:val="22"/>
          <w:szCs w:val="22"/>
          <w:lang w:eastAsia="en-GB"/>
          <w14:ligatures w14:val="standardContextual"/>
        </w:rPr>
        <w:tab/>
      </w:r>
      <w:r>
        <w:rPr>
          <w:noProof/>
        </w:rPr>
        <w:t>LLGMM-RESUME-REQ</w:t>
      </w:r>
      <w:r>
        <w:rPr>
          <w:noProof/>
        </w:rPr>
        <w:tab/>
      </w:r>
      <w:r>
        <w:rPr>
          <w:noProof/>
        </w:rPr>
        <w:fldChar w:fldCharType="begin" w:fldLock="1"/>
      </w:r>
      <w:r>
        <w:rPr>
          <w:noProof/>
        </w:rPr>
        <w:instrText xml:space="preserve"> PAGEREF _Toc171523952 \h </w:instrText>
      </w:r>
      <w:r>
        <w:rPr>
          <w:noProof/>
        </w:rPr>
      </w:r>
      <w:r>
        <w:rPr>
          <w:noProof/>
        </w:rPr>
        <w:fldChar w:fldCharType="separate"/>
      </w:r>
      <w:r>
        <w:rPr>
          <w:noProof/>
        </w:rPr>
        <w:t>94</w:t>
      </w:r>
      <w:r>
        <w:rPr>
          <w:noProof/>
        </w:rPr>
        <w:fldChar w:fldCharType="end"/>
      </w:r>
    </w:p>
    <w:p w14:paraId="10BCA5F2" w14:textId="3F73EAD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_Toc171523953 \h </w:instrText>
      </w:r>
      <w:r>
        <w:rPr>
          <w:noProof/>
        </w:rPr>
      </w:r>
      <w:r>
        <w:rPr>
          <w:noProof/>
        </w:rPr>
        <w:fldChar w:fldCharType="separate"/>
      </w:r>
      <w:r>
        <w:rPr>
          <w:noProof/>
        </w:rPr>
        <w:t>94</w:t>
      </w:r>
      <w:r>
        <w:rPr>
          <w:noProof/>
        </w:rPr>
        <w:fldChar w:fldCharType="end"/>
      </w:r>
    </w:p>
    <w:p w14:paraId="3036EF22" w14:textId="076CE75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_Toc171523954 \h </w:instrText>
      </w:r>
      <w:r>
        <w:rPr>
          <w:noProof/>
        </w:rPr>
      </w:r>
      <w:r>
        <w:rPr>
          <w:noProof/>
        </w:rPr>
        <w:fldChar w:fldCharType="separate"/>
      </w:r>
      <w:r>
        <w:rPr>
          <w:noProof/>
        </w:rPr>
        <w:t>94</w:t>
      </w:r>
      <w:r>
        <w:rPr>
          <w:noProof/>
        </w:rPr>
        <w:fldChar w:fldCharType="end"/>
      </w:r>
    </w:p>
    <w:p w14:paraId="4680CA5C" w14:textId="5B6F0DD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10.4.1.7</w:t>
      </w:r>
      <w:r>
        <w:rPr>
          <w:rFonts w:asciiTheme="minorHAnsi" w:eastAsiaTheme="minorEastAsia" w:hAnsiTheme="minorHAnsi" w:cstheme="minorBidi"/>
          <w:noProof/>
          <w:kern w:val="2"/>
          <w:sz w:val="22"/>
          <w:szCs w:val="22"/>
          <w:lang w:eastAsia="en-GB"/>
          <w14:ligatures w14:val="standardContextual"/>
        </w:rPr>
        <w:tab/>
      </w:r>
      <w:r>
        <w:rPr>
          <w:noProof/>
        </w:rPr>
        <w:t>LLGMM-PAGE-IND</w:t>
      </w:r>
      <w:r>
        <w:rPr>
          <w:noProof/>
        </w:rPr>
        <w:tab/>
      </w:r>
      <w:r>
        <w:rPr>
          <w:noProof/>
        </w:rPr>
        <w:fldChar w:fldCharType="begin" w:fldLock="1"/>
      </w:r>
      <w:r>
        <w:rPr>
          <w:noProof/>
        </w:rPr>
        <w:instrText xml:space="preserve"> PAGEREF _Toc171523955 \h </w:instrText>
      </w:r>
      <w:r>
        <w:rPr>
          <w:noProof/>
        </w:rPr>
      </w:r>
      <w:r>
        <w:rPr>
          <w:noProof/>
        </w:rPr>
        <w:fldChar w:fldCharType="separate"/>
      </w:r>
      <w:r>
        <w:rPr>
          <w:noProof/>
        </w:rPr>
        <w:t>94</w:t>
      </w:r>
      <w:r>
        <w:rPr>
          <w:noProof/>
        </w:rPr>
        <w:fldChar w:fldCharType="end"/>
      </w:r>
    </w:p>
    <w:p w14:paraId="55E0118C" w14:textId="403507F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10.4.1.8</w:t>
      </w:r>
      <w:r>
        <w:rPr>
          <w:rFonts w:asciiTheme="minorHAnsi" w:eastAsiaTheme="minorEastAsia" w:hAnsiTheme="minorHAnsi" w:cstheme="minorBidi"/>
          <w:noProof/>
          <w:kern w:val="2"/>
          <w:sz w:val="22"/>
          <w:szCs w:val="22"/>
          <w:lang w:eastAsia="en-GB"/>
          <w14:ligatures w14:val="standardContextual"/>
        </w:rPr>
        <w:tab/>
      </w:r>
      <w:r>
        <w:rPr>
          <w:noProof/>
        </w:rPr>
        <w:t>LLGMM-PAGE-RESP-IND</w:t>
      </w:r>
      <w:r>
        <w:rPr>
          <w:noProof/>
        </w:rPr>
        <w:tab/>
      </w:r>
      <w:r>
        <w:rPr>
          <w:noProof/>
        </w:rPr>
        <w:fldChar w:fldCharType="begin" w:fldLock="1"/>
      </w:r>
      <w:r>
        <w:rPr>
          <w:noProof/>
        </w:rPr>
        <w:instrText xml:space="preserve"> PAGEREF _Toc171523956 \h </w:instrText>
      </w:r>
      <w:r>
        <w:rPr>
          <w:noProof/>
        </w:rPr>
      </w:r>
      <w:r>
        <w:rPr>
          <w:noProof/>
        </w:rPr>
        <w:fldChar w:fldCharType="separate"/>
      </w:r>
      <w:r>
        <w:rPr>
          <w:noProof/>
        </w:rPr>
        <w:t>95</w:t>
      </w:r>
      <w:r>
        <w:rPr>
          <w:noProof/>
        </w:rPr>
        <w:fldChar w:fldCharType="end"/>
      </w:r>
    </w:p>
    <w:p w14:paraId="100E17CE" w14:textId="70C0A9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10.4.1.9</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_Toc171523957 \h </w:instrText>
      </w:r>
      <w:r>
        <w:rPr>
          <w:noProof/>
        </w:rPr>
      </w:r>
      <w:r>
        <w:rPr>
          <w:noProof/>
        </w:rPr>
        <w:fldChar w:fldCharType="separate"/>
      </w:r>
      <w:r>
        <w:rPr>
          <w:noProof/>
        </w:rPr>
        <w:t>95</w:t>
      </w:r>
      <w:r>
        <w:rPr>
          <w:noProof/>
        </w:rPr>
        <w:fldChar w:fldCharType="end"/>
      </w:r>
    </w:p>
    <w:p w14:paraId="07B3FB8D" w14:textId="0CFBA7F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10.4.1.10</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_Toc171523958 \h </w:instrText>
      </w:r>
      <w:r>
        <w:rPr>
          <w:noProof/>
        </w:rPr>
      </w:r>
      <w:r>
        <w:rPr>
          <w:noProof/>
        </w:rPr>
        <w:fldChar w:fldCharType="separate"/>
      </w:r>
      <w:r>
        <w:rPr>
          <w:noProof/>
        </w:rPr>
        <w:t>95</w:t>
      </w:r>
      <w:r>
        <w:rPr>
          <w:noProof/>
        </w:rPr>
        <w:fldChar w:fldCharType="end"/>
      </w:r>
    </w:p>
    <w:p w14:paraId="1EC60F2A" w14:textId="0933806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10.4.1.11</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_Toc171523959 \h </w:instrText>
      </w:r>
      <w:r>
        <w:rPr>
          <w:noProof/>
        </w:rPr>
      </w:r>
      <w:r>
        <w:rPr>
          <w:noProof/>
        </w:rPr>
        <w:fldChar w:fldCharType="separate"/>
      </w:r>
      <w:r>
        <w:rPr>
          <w:noProof/>
        </w:rPr>
        <w:t>95</w:t>
      </w:r>
      <w:r>
        <w:rPr>
          <w:noProof/>
        </w:rPr>
        <w:fldChar w:fldCharType="end"/>
      </w:r>
    </w:p>
    <w:p w14:paraId="2F4087EA" w14:textId="7C5E309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_Toc171523960 \h </w:instrText>
      </w:r>
      <w:r>
        <w:rPr>
          <w:noProof/>
        </w:rPr>
      </w:r>
      <w:r>
        <w:rPr>
          <w:noProof/>
        </w:rPr>
        <w:fldChar w:fldCharType="separate"/>
      </w:r>
      <w:r>
        <w:rPr>
          <w:noProof/>
        </w:rPr>
        <w:t>95</w:t>
      </w:r>
      <w:r>
        <w:rPr>
          <w:noProof/>
        </w:rPr>
        <w:fldChar w:fldCharType="end"/>
      </w:r>
    </w:p>
    <w:p w14:paraId="59AAE4B0" w14:textId="51536FD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_Toc171523961 \h </w:instrText>
      </w:r>
      <w:r>
        <w:rPr>
          <w:noProof/>
        </w:rPr>
      </w:r>
      <w:r>
        <w:rPr>
          <w:noProof/>
        </w:rPr>
        <w:fldChar w:fldCharType="separate"/>
      </w:r>
      <w:r>
        <w:rPr>
          <w:noProof/>
        </w:rPr>
        <w:t>95</w:t>
      </w:r>
      <w:r>
        <w:rPr>
          <w:noProof/>
        </w:rPr>
        <w:fldChar w:fldCharType="end"/>
      </w:r>
    </w:p>
    <w:p w14:paraId="0C14151F" w14:textId="30E80C0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_Toc171523962 \h </w:instrText>
      </w:r>
      <w:r>
        <w:rPr>
          <w:noProof/>
        </w:rPr>
      </w:r>
      <w:r>
        <w:rPr>
          <w:noProof/>
        </w:rPr>
        <w:fldChar w:fldCharType="separate"/>
      </w:r>
      <w:r>
        <w:rPr>
          <w:noProof/>
        </w:rPr>
        <w:t>95</w:t>
      </w:r>
      <w:r>
        <w:rPr>
          <w:noProof/>
        </w:rPr>
        <w:fldChar w:fldCharType="end"/>
      </w:r>
    </w:p>
    <w:p w14:paraId="797B104A" w14:textId="4DA0A0D4"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_Toc171523963 \h </w:instrText>
      </w:r>
      <w:r>
        <w:rPr>
          <w:noProof/>
        </w:rPr>
      </w:r>
      <w:r>
        <w:rPr>
          <w:noProof/>
        </w:rPr>
        <w:fldChar w:fldCharType="separate"/>
      </w:r>
      <w:r>
        <w:rPr>
          <w:noProof/>
        </w:rPr>
        <w:t>95</w:t>
      </w:r>
      <w:r>
        <w:rPr>
          <w:noProof/>
        </w:rPr>
        <w:fldChar w:fldCharType="end"/>
      </w:r>
    </w:p>
    <w:p w14:paraId="012CD269" w14:textId="2D2CD003"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_Toc171523964 \h </w:instrText>
      </w:r>
      <w:r>
        <w:rPr>
          <w:noProof/>
        </w:rPr>
      </w:r>
      <w:r>
        <w:rPr>
          <w:noProof/>
        </w:rPr>
        <w:fldChar w:fldCharType="separate"/>
      </w:r>
      <w:r>
        <w:rPr>
          <w:noProof/>
        </w:rPr>
        <w:t>95</w:t>
      </w:r>
      <w:r>
        <w:rPr>
          <w:noProof/>
        </w:rPr>
        <w:fldChar w:fldCharType="end"/>
      </w:r>
    </w:p>
    <w:p w14:paraId="2F90AC6F" w14:textId="7052B7E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10.5.1.1</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_Toc171523965 \h </w:instrText>
      </w:r>
      <w:r>
        <w:rPr>
          <w:noProof/>
        </w:rPr>
      </w:r>
      <w:r>
        <w:rPr>
          <w:noProof/>
        </w:rPr>
        <w:fldChar w:fldCharType="separate"/>
      </w:r>
      <w:r>
        <w:rPr>
          <w:noProof/>
        </w:rPr>
        <w:t>95</w:t>
      </w:r>
      <w:r>
        <w:rPr>
          <w:noProof/>
        </w:rPr>
        <w:fldChar w:fldCharType="end"/>
      </w:r>
    </w:p>
    <w:p w14:paraId="5C33F132" w14:textId="1C54E67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10.5.1.2</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_Toc171523966 \h </w:instrText>
      </w:r>
      <w:r>
        <w:rPr>
          <w:noProof/>
        </w:rPr>
      </w:r>
      <w:r>
        <w:rPr>
          <w:noProof/>
        </w:rPr>
        <w:fldChar w:fldCharType="separate"/>
      </w:r>
      <w:r>
        <w:rPr>
          <w:noProof/>
        </w:rPr>
        <w:t>96</w:t>
      </w:r>
      <w:r>
        <w:rPr>
          <w:noProof/>
        </w:rPr>
        <w:fldChar w:fldCharType="end"/>
      </w:r>
    </w:p>
    <w:p w14:paraId="4FB8EC75" w14:textId="14B3FF0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10.5.1.3</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_Toc171523967 \h </w:instrText>
      </w:r>
      <w:r>
        <w:rPr>
          <w:noProof/>
        </w:rPr>
      </w:r>
      <w:r>
        <w:rPr>
          <w:noProof/>
        </w:rPr>
        <w:fldChar w:fldCharType="separate"/>
      </w:r>
      <w:r>
        <w:rPr>
          <w:noProof/>
        </w:rPr>
        <w:t>96</w:t>
      </w:r>
      <w:r>
        <w:rPr>
          <w:noProof/>
        </w:rPr>
        <w:fldChar w:fldCharType="end"/>
      </w:r>
    </w:p>
    <w:p w14:paraId="04542C35" w14:textId="04E0F3BE"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_Toc171523968 \h </w:instrText>
      </w:r>
      <w:r>
        <w:rPr>
          <w:noProof/>
        </w:rPr>
      </w:r>
      <w:r>
        <w:rPr>
          <w:noProof/>
        </w:rPr>
        <w:fldChar w:fldCharType="separate"/>
      </w:r>
      <w:r>
        <w:rPr>
          <w:noProof/>
        </w:rPr>
        <w:t>96</w:t>
      </w:r>
      <w:r>
        <w:rPr>
          <w:noProof/>
        </w:rPr>
        <w:fldChar w:fldCharType="end"/>
      </w:r>
    </w:p>
    <w:p w14:paraId="2C30AFB8" w14:textId="7173514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10.5.2.1</w:t>
      </w:r>
      <w:r>
        <w:rPr>
          <w:rFonts w:asciiTheme="minorHAnsi" w:eastAsiaTheme="minorEastAsia" w:hAnsiTheme="minorHAnsi" w:cstheme="minorBidi"/>
          <w:noProof/>
          <w:kern w:val="2"/>
          <w:sz w:val="22"/>
          <w:szCs w:val="22"/>
          <w:lang w:eastAsia="en-GB"/>
          <w14:ligatures w14:val="standardContextual"/>
        </w:rPr>
        <w:tab/>
      </w:r>
      <w:r>
        <w:rPr>
          <w:noProof/>
        </w:rPr>
        <w:t>PMMSMS_REL_REQ</w:t>
      </w:r>
      <w:r>
        <w:rPr>
          <w:noProof/>
        </w:rPr>
        <w:tab/>
      </w:r>
      <w:r>
        <w:rPr>
          <w:noProof/>
        </w:rPr>
        <w:fldChar w:fldCharType="begin" w:fldLock="1"/>
      </w:r>
      <w:r>
        <w:rPr>
          <w:noProof/>
        </w:rPr>
        <w:instrText xml:space="preserve"> PAGEREF _Toc171523969 \h </w:instrText>
      </w:r>
      <w:r>
        <w:rPr>
          <w:noProof/>
        </w:rPr>
      </w:r>
      <w:r>
        <w:rPr>
          <w:noProof/>
        </w:rPr>
        <w:fldChar w:fldCharType="separate"/>
      </w:r>
      <w:r>
        <w:rPr>
          <w:noProof/>
        </w:rPr>
        <w:t>96</w:t>
      </w:r>
      <w:r>
        <w:rPr>
          <w:noProof/>
        </w:rPr>
        <w:fldChar w:fldCharType="end"/>
      </w:r>
    </w:p>
    <w:p w14:paraId="62D1DDBD" w14:textId="67BF33F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10.5.2.2</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_Toc171523970 \h </w:instrText>
      </w:r>
      <w:r>
        <w:rPr>
          <w:noProof/>
        </w:rPr>
      </w:r>
      <w:r>
        <w:rPr>
          <w:noProof/>
        </w:rPr>
        <w:fldChar w:fldCharType="separate"/>
      </w:r>
      <w:r>
        <w:rPr>
          <w:noProof/>
        </w:rPr>
        <w:t>96</w:t>
      </w:r>
      <w:r>
        <w:rPr>
          <w:noProof/>
        </w:rPr>
        <w:fldChar w:fldCharType="end"/>
      </w:r>
    </w:p>
    <w:p w14:paraId="283488D5" w14:textId="098FDA7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10.5.2.3</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_Toc171523971 \h </w:instrText>
      </w:r>
      <w:r>
        <w:rPr>
          <w:noProof/>
        </w:rPr>
      </w:r>
      <w:r>
        <w:rPr>
          <w:noProof/>
        </w:rPr>
        <w:fldChar w:fldCharType="separate"/>
      </w:r>
      <w:r>
        <w:rPr>
          <w:noProof/>
        </w:rPr>
        <w:t>96</w:t>
      </w:r>
      <w:r>
        <w:rPr>
          <w:noProof/>
        </w:rPr>
        <w:fldChar w:fldCharType="end"/>
      </w:r>
    </w:p>
    <w:p w14:paraId="02721FCF" w14:textId="4355AA0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10.5.2.4</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_Toc171523972 \h </w:instrText>
      </w:r>
      <w:r>
        <w:rPr>
          <w:noProof/>
        </w:rPr>
      </w:r>
      <w:r>
        <w:rPr>
          <w:noProof/>
        </w:rPr>
        <w:fldChar w:fldCharType="separate"/>
      </w:r>
      <w:r>
        <w:rPr>
          <w:noProof/>
        </w:rPr>
        <w:t>96</w:t>
      </w:r>
      <w:r>
        <w:rPr>
          <w:noProof/>
        </w:rPr>
        <w:fldChar w:fldCharType="end"/>
      </w:r>
    </w:p>
    <w:p w14:paraId="6F3B062A" w14:textId="33D641DC"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_Toc171523973 \h </w:instrText>
      </w:r>
      <w:r>
        <w:rPr>
          <w:noProof/>
        </w:rPr>
      </w:r>
      <w:r>
        <w:rPr>
          <w:noProof/>
        </w:rPr>
        <w:fldChar w:fldCharType="separate"/>
      </w:r>
      <w:r>
        <w:rPr>
          <w:noProof/>
        </w:rPr>
        <w:t>96</w:t>
      </w:r>
      <w:r>
        <w:rPr>
          <w:noProof/>
        </w:rPr>
        <w:fldChar w:fldCharType="end"/>
      </w:r>
    </w:p>
    <w:p w14:paraId="46685B6B" w14:textId="5A5EA42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10.5.3.1</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_Toc171523974 \h </w:instrText>
      </w:r>
      <w:r>
        <w:rPr>
          <w:noProof/>
        </w:rPr>
      </w:r>
      <w:r>
        <w:rPr>
          <w:noProof/>
        </w:rPr>
        <w:fldChar w:fldCharType="separate"/>
      </w:r>
      <w:r>
        <w:rPr>
          <w:noProof/>
        </w:rPr>
        <w:t>96</w:t>
      </w:r>
      <w:r>
        <w:rPr>
          <w:noProof/>
        </w:rPr>
        <w:fldChar w:fldCharType="end"/>
      </w:r>
    </w:p>
    <w:p w14:paraId="2C87E07A" w14:textId="5BC8E2B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10.5.3.2</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_Toc171523975 \h </w:instrText>
      </w:r>
      <w:r>
        <w:rPr>
          <w:noProof/>
        </w:rPr>
      </w:r>
      <w:r>
        <w:rPr>
          <w:noProof/>
        </w:rPr>
        <w:fldChar w:fldCharType="separate"/>
      </w:r>
      <w:r>
        <w:rPr>
          <w:noProof/>
        </w:rPr>
        <w:t>96</w:t>
      </w:r>
      <w:r>
        <w:rPr>
          <w:noProof/>
        </w:rPr>
        <w:fldChar w:fldCharType="end"/>
      </w:r>
    </w:p>
    <w:p w14:paraId="73BB8288" w14:textId="1156C67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10.5.3.3</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_Toc171523976 \h </w:instrText>
      </w:r>
      <w:r>
        <w:rPr>
          <w:noProof/>
        </w:rPr>
      </w:r>
      <w:r>
        <w:rPr>
          <w:noProof/>
        </w:rPr>
        <w:fldChar w:fldCharType="separate"/>
      </w:r>
      <w:r>
        <w:rPr>
          <w:noProof/>
        </w:rPr>
        <w:t>97</w:t>
      </w:r>
      <w:r>
        <w:rPr>
          <w:noProof/>
        </w:rPr>
        <w:fldChar w:fldCharType="end"/>
      </w:r>
    </w:p>
    <w:p w14:paraId="7B8B8FEB" w14:textId="2CAAD131"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 on the fixed part</w:t>
      </w:r>
      <w:r>
        <w:rPr>
          <w:noProof/>
        </w:rPr>
        <w:tab/>
      </w:r>
      <w:r>
        <w:rPr>
          <w:noProof/>
        </w:rPr>
        <w:fldChar w:fldCharType="begin" w:fldLock="1"/>
      </w:r>
      <w:r>
        <w:rPr>
          <w:noProof/>
        </w:rPr>
        <w:instrText xml:space="preserve"> PAGEREF _Toc171523977 \h </w:instrText>
      </w:r>
      <w:r>
        <w:rPr>
          <w:noProof/>
        </w:rPr>
      </w:r>
      <w:r>
        <w:rPr>
          <w:noProof/>
        </w:rPr>
        <w:fldChar w:fldCharType="separate"/>
      </w:r>
      <w:r>
        <w:rPr>
          <w:noProof/>
        </w:rPr>
        <w:t>97</w:t>
      </w:r>
      <w:r>
        <w:rPr>
          <w:noProof/>
        </w:rPr>
        <w:fldChar w:fldCharType="end"/>
      </w:r>
    </w:p>
    <w:p w14:paraId="341D1598" w14:textId="38F4881B"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_Toc171523978 \h </w:instrText>
      </w:r>
      <w:r>
        <w:rPr>
          <w:noProof/>
        </w:rPr>
      </w:r>
      <w:r>
        <w:rPr>
          <w:noProof/>
        </w:rPr>
        <w:fldChar w:fldCharType="separate"/>
      </w:r>
      <w:r>
        <w:rPr>
          <w:noProof/>
        </w:rPr>
        <w:t>97</w:t>
      </w:r>
      <w:r>
        <w:rPr>
          <w:noProof/>
        </w:rPr>
        <w:fldChar w:fldCharType="end"/>
      </w:r>
    </w:p>
    <w:p w14:paraId="5AD23F5C" w14:textId="22EEF78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10.6.1.1</w:t>
      </w:r>
      <w:r>
        <w:rPr>
          <w:rFonts w:asciiTheme="minorHAnsi" w:eastAsiaTheme="minorEastAsia" w:hAnsiTheme="minorHAnsi" w:cstheme="minorBidi"/>
          <w:noProof/>
          <w:kern w:val="2"/>
          <w:sz w:val="22"/>
          <w:szCs w:val="22"/>
          <w:lang w:eastAsia="en-GB"/>
          <w14:ligatures w14:val="standardContextual"/>
        </w:rPr>
        <w:tab/>
      </w:r>
      <w:r>
        <w:rPr>
          <w:noProof/>
        </w:rPr>
        <w:t>RR_ CTS_ALIVE_CHECK_REQ</w:t>
      </w:r>
      <w:r>
        <w:rPr>
          <w:noProof/>
        </w:rPr>
        <w:tab/>
      </w:r>
      <w:r>
        <w:rPr>
          <w:noProof/>
        </w:rPr>
        <w:fldChar w:fldCharType="begin" w:fldLock="1"/>
      </w:r>
      <w:r>
        <w:rPr>
          <w:noProof/>
        </w:rPr>
        <w:instrText xml:space="preserve"> PAGEREF _Toc171523979 \h </w:instrText>
      </w:r>
      <w:r>
        <w:rPr>
          <w:noProof/>
        </w:rPr>
      </w:r>
      <w:r>
        <w:rPr>
          <w:noProof/>
        </w:rPr>
        <w:fldChar w:fldCharType="separate"/>
      </w:r>
      <w:r>
        <w:rPr>
          <w:noProof/>
        </w:rPr>
        <w:t>97</w:t>
      </w:r>
      <w:r>
        <w:rPr>
          <w:noProof/>
        </w:rPr>
        <w:fldChar w:fldCharType="end"/>
      </w:r>
    </w:p>
    <w:p w14:paraId="4ED58FC7" w14:textId="3AC6149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10.6.1.2</w:t>
      </w:r>
      <w:r>
        <w:rPr>
          <w:rFonts w:asciiTheme="minorHAnsi" w:eastAsiaTheme="minorEastAsia" w:hAnsiTheme="minorHAnsi" w:cstheme="minorBidi"/>
          <w:noProof/>
          <w:kern w:val="2"/>
          <w:sz w:val="22"/>
          <w:szCs w:val="22"/>
          <w:lang w:eastAsia="en-GB"/>
          <w14:ligatures w14:val="standardContextual"/>
        </w:rPr>
        <w:tab/>
      </w:r>
      <w:r>
        <w:rPr>
          <w:noProof/>
        </w:rPr>
        <w:t>RR_ CTS_ALIVE_CHECK_IND</w:t>
      </w:r>
      <w:r>
        <w:rPr>
          <w:noProof/>
        </w:rPr>
        <w:tab/>
      </w:r>
      <w:r>
        <w:rPr>
          <w:noProof/>
        </w:rPr>
        <w:fldChar w:fldCharType="begin" w:fldLock="1"/>
      </w:r>
      <w:r>
        <w:rPr>
          <w:noProof/>
        </w:rPr>
        <w:instrText xml:space="preserve"> PAGEREF _Toc171523980 \h </w:instrText>
      </w:r>
      <w:r>
        <w:rPr>
          <w:noProof/>
        </w:rPr>
      </w:r>
      <w:r>
        <w:rPr>
          <w:noProof/>
        </w:rPr>
        <w:fldChar w:fldCharType="separate"/>
      </w:r>
      <w:r>
        <w:rPr>
          <w:noProof/>
        </w:rPr>
        <w:t>97</w:t>
      </w:r>
      <w:r>
        <w:rPr>
          <w:noProof/>
        </w:rPr>
        <w:fldChar w:fldCharType="end"/>
      </w:r>
    </w:p>
    <w:p w14:paraId="71F99996" w14:textId="390076E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10.6.1.3</w:t>
      </w:r>
      <w:r>
        <w:rPr>
          <w:rFonts w:asciiTheme="minorHAnsi" w:eastAsiaTheme="minorEastAsia" w:hAnsiTheme="minorHAnsi" w:cstheme="minorBidi"/>
          <w:noProof/>
          <w:kern w:val="2"/>
          <w:sz w:val="22"/>
          <w:szCs w:val="22"/>
          <w:lang w:eastAsia="en-GB"/>
          <w14:ligatures w14:val="standardContextual"/>
        </w:rPr>
        <w:tab/>
      </w:r>
      <w:r>
        <w:rPr>
          <w:noProof/>
        </w:rPr>
        <w:t>RR_ CTS_HUNTING_REQ</w:t>
      </w:r>
      <w:r>
        <w:rPr>
          <w:noProof/>
        </w:rPr>
        <w:tab/>
      </w:r>
      <w:r>
        <w:rPr>
          <w:noProof/>
        </w:rPr>
        <w:fldChar w:fldCharType="begin" w:fldLock="1"/>
      </w:r>
      <w:r>
        <w:rPr>
          <w:noProof/>
        </w:rPr>
        <w:instrText xml:space="preserve"> PAGEREF _Toc171523981 \h </w:instrText>
      </w:r>
      <w:r>
        <w:rPr>
          <w:noProof/>
        </w:rPr>
      </w:r>
      <w:r>
        <w:rPr>
          <w:noProof/>
        </w:rPr>
        <w:fldChar w:fldCharType="separate"/>
      </w:r>
      <w:r>
        <w:rPr>
          <w:noProof/>
        </w:rPr>
        <w:t>97</w:t>
      </w:r>
      <w:r>
        <w:rPr>
          <w:noProof/>
        </w:rPr>
        <w:fldChar w:fldCharType="end"/>
      </w:r>
    </w:p>
    <w:p w14:paraId="0F85F699" w14:textId="1AAF15C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10.6.1.4</w:t>
      </w:r>
      <w:r>
        <w:rPr>
          <w:rFonts w:asciiTheme="minorHAnsi" w:eastAsiaTheme="minorEastAsia" w:hAnsiTheme="minorHAnsi" w:cstheme="minorBidi"/>
          <w:noProof/>
          <w:kern w:val="2"/>
          <w:sz w:val="22"/>
          <w:szCs w:val="22"/>
          <w:lang w:eastAsia="en-GB"/>
          <w14:ligatures w14:val="standardContextual"/>
        </w:rPr>
        <w:tab/>
      </w:r>
      <w:r>
        <w:rPr>
          <w:noProof/>
        </w:rPr>
        <w:t>RR_ CTS_GROUP_ALERTING_REQ</w:t>
      </w:r>
      <w:r>
        <w:rPr>
          <w:noProof/>
        </w:rPr>
        <w:tab/>
      </w:r>
      <w:r>
        <w:rPr>
          <w:noProof/>
        </w:rPr>
        <w:fldChar w:fldCharType="begin" w:fldLock="1"/>
      </w:r>
      <w:r>
        <w:rPr>
          <w:noProof/>
        </w:rPr>
        <w:instrText xml:space="preserve"> PAGEREF _Toc171523982 \h </w:instrText>
      </w:r>
      <w:r>
        <w:rPr>
          <w:noProof/>
        </w:rPr>
      </w:r>
      <w:r>
        <w:rPr>
          <w:noProof/>
        </w:rPr>
        <w:fldChar w:fldCharType="separate"/>
      </w:r>
      <w:r>
        <w:rPr>
          <w:noProof/>
        </w:rPr>
        <w:t>97</w:t>
      </w:r>
      <w:r>
        <w:rPr>
          <w:noProof/>
        </w:rPr>
        <w:fldChar w:fldCharType="end"/>
      </w:r>
    </w:p>
    <w:p w14:paraId="2151FCAA" w14:textId="19D8D1BE"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L3 Messages</w:t>
      </w:r>
      <w:r>
        <w:rPr>
          <w:noProof/>
        </w:rPr>
        <w:tab/>
      </w:r>
      <w:r>
        <w:rPr>
          <w:noProof/>
        </w:rPr>
        <w:fldChar w:fldCharType="begin" w:fldLock="1"/>
      </w:r>
      <w:r>
        <w:rPr>
          <w:noProof/>
        </w:rPr>
        <w:instrText xml:space="preserve"> PAGEREF _Toc171523983 \h </w:instrText>
      </w:r>
      <w:r>
        <w:rPr>
          <w:noProof/>
        </w:rPr>
      </w:r>
      <w:r>
        <w:rPr>
          <w:noProof/>
        </w:rPr>
        <w:fldChar w:fldCharType="separate"/>
      </w:r>
      <w:r>
        <w:rPr>
          <w:noProof/>
        </w:rPr>
        <w:t>98</w:t>
      </w:r>
      <w:r>
        <w:rPr>
          <w:noProof/>
        </w:rPr>
        <w:fldChar w:fldCharType="end"/>
      </w:r>
    </w:p>
    <w:p w14:paraId="6156B842" w14:textId="22A44583"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_Toc171523984 \h </w:instrText>
      </w:r>
      <w:r>
        <w:rPr>
          <w:noProof/>
        </w:rPr>
      </w:r>
      <w:r>
        <w:rPr>
          <w:noProof/>
        </w:rPr>
        <w:fldChar w:fldCharType="separate"/>
      </w:r>
      <w:r>
        <w:rPr>
          <w:noProof/>
        </w:rPr>
        <w:t>98</w:t>
      </w:r>
      <w:r>
        <w:rPr>
          <w:noProof/>
        </w:rPr>
        <w:fldChar w:fldCharType="end"/>
      </w:r>
    </w:p>
    <w:p w14:paraId="56E7A626" w14:textId="6C998FC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Messages</w:t>
      </w:r>
      <w:r>
        <w:rPr>
          <w:noProof/>
        </w:rPr>
        <w:tab/>
      </w:r>
      <w:r>
        <w:rPr>
          <w:noProof/>
        </w:rPr>
        <w:fldChar w:fldCharType="begin" w:fldLock="1"/>
      </w:r>
      <w:r>
        <w:rPr>
          <w:noProof/>
        </w:rPr>
        <w:instrText xml:space="preserve"> PAGEREF _Toc171523985 \h </w:instrText>
      </w:r>
      <w:r>
        <w:rPr>
          <w:noProof/>
        </w:rPr>
      </w:r>
      <w:r>
        <w:rPr>
          <w:noProof/>
        </w:rPr>
        <w:fldChar w:fldCharType="separate"/>
      </w:r>
      <w:r>
        <w:rPr>
          <w:noProof/>
        </w:rPr>
        <w:t>98</w:t>
      </w:r>
      <w:r>
        <w:rPr>
          <w:noProof/>
        </w:rPr>
        <w:fldChar w:fldCharType="end"/>
      </w:r>
    </w:p>
    <w:p w14:paraId="0FDDE868" w14:textId="6EC1A86B"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Octets</w:t>
      </w:r>
      <w:r>
        <w:rPr>
          <w:noProof/>
        </w:rPr>
        <w:tab/>
      </w:r>
      <w:r>
        <w:rPr>
          <w:noProof/>
        </w:rPr>
        <w:fldChar w:fldCharType="begin" w:fldLock="1"/>
      </w:r>
      <w:r>
        <w:rPr>
          <w:noProof/>
        </w:rPr>
        <w:instrText xml:space="preserve"> PAGEREF _Toc171523986 \h </w:instrText>
      </w:r>
      <w:r>
        <w:rPr>
          <w:noProof/>
        </w:rPr>
      </w:r>
      <w:r>
        <w:rPr>
          <w:noProof/>
        </w:rPr>
        <w:fldChar w:fldCharType="separate"/>
      </w:r>
      <w:r>
        <w:rPr>
          <w:noProof/>
        </w:rPr>
        <w:t>99</w:t>
      </w:r>
      <w:r>
        <w:rPr>
          <w:noProof/>
        </w:rPr>
        <w:fldChar w:fldCharType="end"/>
      </w:r>
    </w:p>
    <w:p w14:paraId="4F29A723" w14:textId="030B95D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Integer</w:t>
      </w:r>
      <w:r>
        <w:rPr>
          <w:noProof/>
        </w:rPr>
        <w:tab/>
      </w:r>
      <w:r>
        <w:rPr>
          <w:noProof/>
        </w:rPr>
        <w:fldChar w:fldCharType="begin" w:fldLock="1"/>
      </w:r>
      <w:r>
        <w:rPr>
          <w:noProof/>
        </w:rPr>
        <w:instrText xml:space="preserve"> PAGEREF _Toc171523987 \h </w:instrText>
      </w:r>
      <w:r>
        <w:rPr>
          <w:noProof/>
        </w:rPr>
      </w:r>
      <w:r>
        <w:rPr>
          <w:noProof/>
        </w:rPr>
        <w:fldChar w:fldCharType="separate"/>
      </w:r>
      <w:r>
        <w:rPr>
          <w:noProof/>
        </w:rPr>
        <w:t>99</w:t>
      </w:r>
      <w:r>
        <w:rPr>
          <w:noProof/>
        </w:rPr>
        <w:fldChar w:fldCharType="end"/>
      </w:r>
    </w:p>
    <w:p w14:paraId="0BFDBCE4" w14:textId="17DE6BE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Binary</w:t>
      </w:r>
      <w:r>
        <w:rPr>
          <w:noProof/>
        </w:rPr>
        <w:tab/>
      </w:r>
      <w:r>
        <w:rPr>
          <w:noProof/>
        </w:rPr>
        <w:fldChar w:fldCharType="begin" w:fldLock="1"/>
      </w:r>
      <w:r>
        <w:rPr>
          <w:noProof/>
        </w:rPr>
        <w:instrText xml:space="preserve"> PAGEREF _Toc171523988 \h </w:instrText>
      </w:r>
      <w:r>
        <w:rPr>
          <w:noProof/>
        </w:rPr>
      </w:r>
      <w:r>
        <w:rPr>
          <w:noProof/>
        </w:rPr>
        <w:fldChar w:fldCharType="separate"/>
      </w:r>
      <w:r>
        <w:rPr>
          <w:noProof/>
        </w:rPr>
        <w:t>99</w:t>
      </w:r>
      <w:r>
        <w:rPr>
          <w:noProof/>
        </w:rPr>
        <w:fldChar w:fldCharType="end"/>
      </w:r>
    </w:p>
    <w:p w14:paraId="20441BC5" w14:textId="137DC0C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2-complement binary</w:t>
      </w:r>
      <w:r>
        <w:rPr>
          <w:noProof/>
        </w:rPr>
        <w:tab/>
      </w:r>
      <w:r>
        <w:rPr>
          <w:noProof/>
        </w:rPr>
        <w:fldChar w:fldCharType="begin" w:fldLock="1"/>
      </w:r>
      <w:r>
        <w:rPr>
          <w:noProof/>
        </w:rPr>
        <w:instrText xml:space="preserve"> PAGEREF _Toc171523989 \h </w:instrText>
      </w:r>
      <w:r>
        <w:rPr>
          <w:noProof/>
        </w:rPr>
      </w:r>
      <w:r>
        <w:rPr>
          <w:noProof/>
        </w:rPr>
        <w:fldChar w:fldCharType="separate"/>
      </w:r>
      <w:r>
        <w:rPr>
          <w:noProof/>
        </w:rPr>
        <w:t>99</w:t>
      </w:r>
      <w:r>
        <w:rPr>
          <w:noProof/>
        </w:rPr>
        <w:fldChar w:fldCharType="end"/>
      </w:r>
    </w:p>
    <w:p w14:paraId="6FEA1D18" w14:textId="5DA4B254"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_Toc171523990 \h </w:instrText>
      </w:r>
      <w:r>
        <w:rPr>
          <w:noProof/>
        </w:rPr>
      </w:r>
      <w:r>
        <w:rPr>
          <w:noProof/>
        </w:rPr>
        <w:fldChar w:fldCharType="separate"/>
      </w:r>
      <w:r>
        <w:rPr>
          <w:noProof/>
        </w:rPr>
        <w:t>99</w:t>
      </w:r>
      <w:r>
        <w:rPr>
          <w:noProof/>
        </w:rPr>
        <w:fldChar w:fldCharType="end"/>
      </w:r>
    </w:p>
    <w:p w14:paraId="036B1B55" w14:textId="326AF7B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Standard L3 messages</w:t>
      </w:r>
      <w:r>
        <w:rPr>
          <w:noProof/>
        </w:rPr>
        <w:tab/>
      </w:r>
      <w:r>
        <w:rPr>
          <w:noProof/>
        </w:rPr>
        <w:fldChar w:fldCharType="begin" w:fldLock="1"/>
      </w:r>
      <w:r>
        <w:rPr>
          <w:noProof/>
        </w:rPr>
        <w:instrText xml:space="preserve"> PAGEREF _Toc171523991 \h </w:instrText>
      </w:r>
      <w:r>
        <w:rPr>
          <w:noProof/>
        </w:rPr>
      </w:r>
      <w:r>
        <w:rPr>
          <w:noProof/>
        </w:rPr>
        <w:fldChar w:fldCharType="separate"/>
      </w:r>
      <w:r>
        <w:rPr>
          <w:noProof/>
        </w:rPr>
        <w:t>100</w:t>
      </w:r>
      <w:r>
        <w:rPr>
          <w:noProof/>
        </w:rPr>
        <w:fldChar w:fldCharType="end"/>
      </w:r>
    </w:p>
    <w:p w14:paraId="3F0437DD" w14:textId="466CB736"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Components of a standard L3 message</w:t>
      </w:r>
      <w:r>
        <w:rPr>
          <w:noProof/>
        </w:rPr>
        <w:tab/>
      </w:r>
      <w:r>
        <w:rPr>
          <w:noProof/>
        </w:rPr>
        <w:fldChar w:fldCharType="begin" w:fldLock="1"/>
      </w:r>
      <w:r>
        <w:rPr>
          <w:noProof/>
        </w:rPr>
        <w:instrText xml:space="preserve"> PAGEREF _Toc171523992 \h </w:instrText>
      </w:r>
      <w:r>
        <w:rPr>
          <w:noProof/>
        </w:rPr>
      </w:r>
      <w:r>
        <w:rPr>
          <w:noProof/>
        </w:rPr>
        <w:fldChar w:fldCharType="separate"/>
      </w:r>
      <w:r>
        <w:rPr>
          <w:noProof/>
        </w:rPr>
        <w:t>100</w:t>
      </w:r>
      <w:r>
        <w:rPr>
          <w:noProof/>
        </w:rPr>
        <w:fldChar w:fldCharType="end"/>
      </w:r>
    </w:p>
    <w:p w14:paraId="1FDFE4AA" w14:textId="2E748B3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_Toc171523993 \h </w:instrText>
      </w:r>
      <w:r>
        <w:rPr>
          <w:noProof/>
        </w:rPr>
      </w:r>
      <w:r>
        <w:rPr>
          <w:noProof/>
        </w:rPr>
        <w:fldChar w:fldCharType="separate"/>
      </w:r>
      <w:r>
        <w:rPr>
          <w:noProof/>
        </w:rPr>
        <w:t>100</w:t>
      </w:r>
      <w:r>
        <w:rPr>
          <w:noProof/>
        </w:rPr>
        <w:fldChar w:fldCharType="end"/>
      </w:r>
    </w:p>
    <w:p w14:paraId="6B541D41" w14:textId="2036C032"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_Toc171523994 \h </w:instrText>
      </w:r>
      <w:r>
        <w:rPr>
          <w:noProof/>
        </w:rPr>
      </w:r>
      <w:r>
        <w:rPr>
          <w:noProof/>
        </w:rPr>
        <w:fldChar w:fldCharType="separate"/>
      </w:r>
      <w:r>
        <w:rPr>
          <w:noProof/>
        </w:rPr>
        <w:t>100</w:t>
      </w:r>
      <w:r>
        <w:rPr>
          <w:noProof/>
        </w:rPr>
        <w:fldChar w:fldCharType="end"/>
      </w:r>
    </w:p>
    <w:p w14:paraId="14F33C1B" w14:textId="2A273D8E"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_Toc171523995 \h </w:instrText>
      </w:r>
      <w:r>
        <w:rPr>
          <w:noProof/>
        </w:rPr>
      </w:r>
      <w:r>
        <w:rPr>
          <w:noProof/>
        </w:rPr>
        <w:fldChar w:fldCharType="separate"/>
      </w:r>
      <w:r>
        <w:rPr>
          <w:noProof/>
        </w:rPr>
        <w:t>100</w:t>
      </w:r>
      <w:r>
        <w:rPr>
          <w:noProof/>
        </w:rPr>
        <w:fldChar w:fldCharType="end"/>
      </w:r>
    </w:p>
    <w:p w14:paraId="52558417" w14:textId="2377E660"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_Toc171523996 \h </w:instrText>
      </w:r>
      <w:r>
        <w:rPr>
          <w:noProof/>
        </w:rPr>
      </w:r>
      <w:r>
        <w:rPr>
          <w:noProof/>
        </w:rPr>
        <w:fldChar w:fldCharType="separate"/>
      </w:r>
      <w:r>
        <w:rPr>
          <w:noProof/>
        </w:rPr>
        <w:t>101</w:t>
      </w:r>
      <w:r>
        <w:rPr>
          <w:noProof/>
        </w:rPr>
        <w:fldChar w:fldCharType="end"/>
      </w:r>
    </w:p>
    <w:p w14:paraId="35B94D9C" w14:textId="34E0B11A"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_Toc171523997 \h </w:instrText>
      </w:r>
      <w:r>
        <w:rPr>
          <w:noProof/>
        </w:rPr>
      </w:r>
      <w:r>
        <w:rPr>
          <w:noProof/>
        </w:rPr>
        <w:fldChar w:fldCharType="separate"/>
      </w:r>
      <w:r>
        <w:rPr>
          <w:noProof/>
        </w:rPr>
        <w:t>101</w:t>
      </w:r>
      <w:r>
        <w:rPr>
          <w:noProof/>
        </w:rPr>
        <w:fldChar w:fldCharType="end"/>
      </w:r>
    </w:p>
    <w:p w14:paraId="20E318B0" w14:textId="547AA9D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Description methods for IE structure</w:t>
      </w:r>
      <w:r>
        <w:rPr>
          <w:noProof/>
        </w:rPr>
        <w:tab/>
      </w:r>
      <w:r>
        <w:rPr>
          <w:noProof/>
        </w:rPr>
        <w:fldChar w:fldCharType="begin" w:fldLock="1"/>
      </w:r>
      <w:r>
        <w:rPr>
          <w:noProof/>
        </w:rPr>
        <w:instrText xml:space="preserve"> PAGEREF _Toc171523998 \h </w:instrText>
      </w:r>
      <w:r>
        <w:rPr>
          <w:noProof/>
        </w:rPr>
      </w:r>
      <w:r>
        <w:rPr>
          <w:noProof/>
        </w:rPr>
        <w:fldChar w:fldCharType="separate"/>
      </w:r>
      <w:r>
        <w:rPr>
          <w:noProof/>
        </w:rPr>
        <w:t>103</w:t>
      </w:r>
      <w:r>
        <w:rPr>
          <w:noProof/>
        </w:rPr>
        <w:fldChar w:fldCharType="end"/>
      </w:r>
    </w:p>
    <w:p w14:paraId="4336E88F" w14:textId="0E2EEB2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Tables</w:t>
      </w:r>
      <w:r>
        <w:rPr>
          <w:noProof/>
        </w:rPr>
        <w:tab/>
      </w:r>
      <w:r>
        <w:rPr>
          <w:noProof/>
        </w:rPr>
        <w:fldChar w:fldCharType="begin" w:fldLock="1"/>
      </w:r>
      <w:r>
        <w:rPr>
          <w:noProof/>
        </w:rPr>
        <w:instrText xml:space="preserve"> PAGEREF _Toc171523999 \h </w:instrText>
      </w:r>
      <w:r>
        <w:rPr>
          <w:noProof/>
        </w:rPr>
      </w:r>
      <w:r>
        <w:rPr>
          <w:noProof/>
        </w:rPr>
        <w:fldChar w:fldCharType="separate"/>
      </w:r>
      <w:r>
        <w:rPr>
          <w:noProof/>
        </w:rPr>
        <w:t>103</w:t>
      </w:r>
      <w:r>
        <w:rPr>
          <w:noProof/>
        </w:rPr>
        <w:fldChar w:fldCharType="end"/>
      </w:r>
    </w:p>
    <w:p w14:paraId="2C84A0E0" w14:textId="60C04B9A"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Compact notation</w:t>
      </w:r>
      <w:r>
        <w:rPr>
          <w:noProof/>
        </w:rPr>
        <w:tab/>
      </w:r>
      <w:r>
        <w:rPr>
          <w:noProof/>
        </w:rPr>
        <w:fldChar w:fldCharType="begin" w:fldLock="1"/>
      </w:r>
      <w:r>
        <w:rPr>
          <w:noProof/>
        </w:rPr>
        <w:instrText xml:space="preserve"> PAGEREF _Toc171524000 \h </w:instrText>
      </w:r>
      <w:r>
        <w:rPr>
          <w:noProof/>
        </w:rPr>
      </w:r>
      <w:r>
        <w:rPr>
          <w:noProof/>
        </w:rPr>
        <w:fldChar w:fldCharType="separate"/>
      </w:r>
      <w:r>
        <w:rPr>
          <w:noProof/>
        </w:rPr>
        <w:t>104</w:t>
      </w:r>
      <w:r>
        <w:rPr>
          <w:noProof/>
        </w:rPr>
        <w:fldChar w:fldCharType="end"/>
      </w:r>
    </w:p>
    <w:p w14:paraId="771C6C91" w14:textId="46C75A6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L3 message</w:t>
      </w:r>
      <w:r>
        <w:rPr>
          <w:noProof/>
        </w:rPr>
        <w:tab/>
      </w:r>
      <w:r>
        <w:rPr>
          <w:noProof/>
        </w:rPr>
        <w:fldChar w:fldCharType="begin" w:fldLock="1"/>
      </w:r>
      <w:r>
        <w:rPr>
          <w:noProof/>
        </w:rPr>
        <w:instrText xml:space="preserve"> PAGEREF _Toc171524001 \h </w:instrText>
      </w:r>
      <w:r>
        <w:rPr>
          <w:noProof/>
        </w:rPr>
      </w:r>
      <w:r>
        <w:rPr>
          <w:noProof/>
        </w:rPr>
        <w:fldChar w:fldCharType="separate"/>
      </w:r>
      <w:r>
        <w:rPr>
          <w:noProof/>
        </w:rPr>
        <w:t>104</w:t>
      </w:r>
      <w:r>
        <w:rPr>
          <w:noProof/>
        </w:rPr>
        <w:fldChar w:fldCharType="end"/>
      </w:r>
    </w:p>
    <w:p w14:paraId="187DE38D" w14:textId="43F43A5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Standard L3 message header</w:t>
      </w:r>
      <w:r>
        <w:rPr>
          <w:noProof/>
        </w:rPr>
        <w:tab/>
      </w:r>
      <w:r>
        <w:rPr>
          <w:noProof/>
        </w:rPr>
        <w:fldChar w:fldCharType="begin" w:fldLock="1"/>
      </w:r>
      <w:r>
        <w:rPr>
          <w:noProof/>
        </w:rPr>
        <w:instrText xml:space="preserve"> PAGEREF _Toc171524002 \h </w:instrText>
      </w:r>
      <w:r>
        <w:rPr>
          <w:noProof/>
        </w:rPr>
      </w:r>
      <w:r>
        <w:rPr>
          <w:noProof/>
        </w:rPr>
        <w:fldChar w:fldCharType="separate"/>
      </w:r>
      <w:r>
        <w:rPr>
          <w:noProof/>
        </w:rPr>
        <w:t>104</w:t>
      </w:r>
      <w:r>
        <w:rPr>
          <w:noProof/>
        </w:rPr>
        <w:fldChar w:fldCharType="end"/>
      </w:r>
    </w:p>
    <w:p w14:paraId="308F48DA" w14:textId="1BCE2723"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11.2.3.1.1</w:t>
      </w:r>
      <w:r>
        <w:rPr>
          <w:rFonts w:asciiTheme="minorHAnsi" w:eastAsiaTheme="minorEastAsia" w:hAnsiTheme="minorHAnsi" w:cstheme="minorBidi"/>
          <w:noProof/>
          <w:kern w:val="2"/>
          <w:sz w:val="22"/>
          <w:szCs w:val="22"/>
          <w:lang w:eastAsia="en-GB"/>
          <w14:ligatures w14:val="standardContextual"/>
        </w:rPr>
        <w:tab/>
      </w:r>
      <w:r>
        <w:rPr>
          <w:noProof/>
        </w:rPr>
        <w:t>Protocol discriminator</w:t>
      </w:r>
      <w:r>
        <w:rPr>
          <w:noProof/>
        </w:rPr>
        <w:tab/>
      </w:r>
      <w:r>
        <w:rPr>
          <w:noProof/>
        </w:rPr>
        <w:fldChar w:fldCharType="begin" w:fldLock="1"/>
      </w:r>
      <w:r>
        <w:rPr>
          <w:noProof/>
        </w:rPr>
        <w:instrText xml:space="preserve"> PAGEREF _Toc171524003 \h </w:instrText>
      </w:r>
      <w:r>
        <w:rPr>
          <w:noProof/>
        </w:rPr>
      </w:r>
      <w:r>
        <w:rPr>
          <w:noProof/>
        </w:rPr>
        <w:fldChar w:fldCharType="separate"/>
      </w:r>
      <w:r>
        <w:rPr>
          <w:noProof/>
        </w:rPr>
        <w:t>105</w:t>
      </w:r>
      <w:r>
        <w:rPr>
          <w:noProof/>
        </w:rPr>
        <w:fldChar w:fldCharType="end"/>
      </w:r>
    </w:p>
    <w:p w14:paraId="03EAA89E" w14:textId="4BDFA8C0"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11.2.3.1.1A</w:t>
      </w:r>
      <w:r>
        <w:rPr>
          <w:rFonts w:asciiTheme="minorHAnsi" w:eastAsiaTheme="minorEastAsia" w:hAnsiTheme="minorHAnsi" w:cstheme="minorBidi"/>
          <w:noProof/>
          <w:kern w:val="2"/>
          <w:sz w:val="22"/>
          <w:szCs w:val="22"/>
          <w:lang w:eastAsia="en-GB"/>
          <w14:ligatures w14:val="standardContextual"/>
        </w:rPr>
        <w:tab/>
      </w:r>
      <w:r>
        <w:rPr>
          <w:noProof/>
        </w:rPr>
        <w:t>Extended protocol discriminator (EPD)</w:t>
      </w:r>
      <w:r>
        <w:rPr>
          <w:noProof/>
        </w:rPr>
        <w:tab/>
      </w:r>
      <w:r>
        <w:rPr>
          <w:noProof/>
        </w:rPr>
        <w:fldChar w:fldCharType="begin" w:fldLock="1"/>
      </w:r>
      <w:r>
        <w:rPr>
          <w:noProof/>
        </w:rPr>
        <w:instrText xml:space="preserve"> PAGEREF _Toc171524004 \h </w:instrText>
      </w:r>
      <w:r>
        <w:rPr>
          <w:noProof/>
        </w:rPr>
      </w:r>
      <w:r>
        <w:rPr>
          <w:noProof/>
        </w:rPr>
        <w:fldChar w:fldCharType="separate"/>
      </w:r>
      <w:r>
        <w:rPr>
          <w:noProof/>
        </w:rPr>
        <w:t>105</w:t>
      </w:r>
      <w:r>
        <w:rPr>
          <w:noProof/>
        </w:rPr>
        <w:fldChar w:fldCharType="end"/>
      </w:r>
    </w:p>
    <w:p w14:paraId="5C536B92" w14:textId="77F73957"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11.2.3.1.2</w:t>
      </w:r>
      <w:r>
        <w:rPr>
          <w:rFonts w:asciiTheme="minorHAnsi" w:eastAsiaTheme="minorEastAsia" w:hAnsiTheme="minorHAnsi" w:cstheme="minorBidi"/>
          <w:noProof/>
          <w:kern w:val="2"/>
          <w:sz w:val="22"/>
          <w:szCs w:val="22"/>
          <w:lang w:eastAsia="en-GB"/>
          <w14:ligatures w14:val="standardContextual"/>
        </w:rPr>
        <w:tab/>
      </w:r>
      <w:r>
        <w:rPr>
          <w:noProof/>
        </w:rPr>
        <w:t>Skip indicator</w:t>
      </w:r>
      <w:r>
        <w:rPr>
          <w:noProof/>
        </w:rPr>
        <w:tab/>
      </w:r>
      <w:r>
        <w:rPr>
          <w:noProof/>
        </w:rPr>
        <w:fldChar w:fldCharType="begin" w:fldLock="1"/>
      </w:r>
      <w:r>
        <w:rPr>
          <w:noProof/>
        </w:rPr>
        <w:instrText xml:space="preserve"> PAGEREF _Toc171524005 \h </w:instrText>
      </w:r>
      <w:r>
        <w:rPr>
          <w:noProof/>
        </w:rPr>
      </w:r>
      <w:r>
        <w:rPr>
          <w:noProof/>
        </w:rPr>
        <w:fldChar w:fldCharType="separate"/>
      </w:r>
      <w:r>
        <w:rPr>
          <w:noProof/>
        </w:rPr>
        <w:t>106</w:t>
      </w:r>
      <w:r>
        <w:rPr>
          <w:noProof/>
        </w:rPr>
        <w:fldChar w:fldCharType="end"/>
      </w:r>
    </w:p>
    <w:p w14:paraId="0752A665" w14:textId="3AA6169E"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11.2.3.1.3</w:t>
      </w:r>
      <w:r>
        <w:rPr>
          <w:rFonts w:asciiTheme="minorHAnsi" w:eastAsiaTheme="minorEastAsia" w:hAnsiTheme="minorHAnsi" w:cstheme="minorBidi"/>
          <w:noProof/>
          <w:kern w:val="2"/>
          <w:sz w:val="22"/>
          <w:szCs w:val="22"/>
          <w:lang w:eastAsia="en-GB"/>
          <w14:ligatures w14:val="standardContextual"/>
        </w:rPr>
        <w:tab/>
      </w:r>
      <w:r>
        <w:rPr>
          <w:noProof/>
        </w:rPr>
        <w:t>Transaction identifier</w:t>
      </w:r>
      <w:r>
        <w:rPr>
          <w:noProof/>
        </w:rPr>
        <w:tab/>
      </w:r>
      <w:r>
        <w:rPr>
          <w:noProof/>
        </w:rPr>
        <w:fldChar w:fldCharType="begin" w:fldLock="1"/>
      </w:r>
      <w:r>
        <w:rPr>
          <w:noProof/>
        </w:rPr>
        <w:instrText xml:space="preserve"> PAGEREF _Toc171524006 \h </w:instrText>
      </w:r>
      <w:r>
        <w:rPr>
          <w:noProof/>
        </w:rPr>
      </w:r>
      <w:r>
        <w:rPr>
          <w:noProof/>
        </w:rPr>
        <w:fldChar w:fldCharType="separate"/>
      </w:r>
      <w:r>
        <w:rPr>
          <w:noProof/>
        </w:rPr>
        <w:t>106</w:t>
      </w:r>
      <w:r>
        <w:rPr>
          <w:noProof/>
        </w:rPr>
        <w:fldChar w:fldCharType="end"/>
      </w:r>
    </w:p>
    <w:p w14:paraId="08C628D1" w14:textId="0E6FAE2B"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11.2.3.1.4</w:t>
      </w:r>
      <w:r>
        <w:rPr>
          <w:rFonts w:asciiTheme="minorHAnsi" w:eastAsiaTheme="minorEastAsia" w:hAnsiTheme="minorHAnsi" w:cstheme="minorBidi"/>
          <w:noProof/>
          <w:kern w:val="2"/>
          <w:sz w:val="22"/>
          <w:szCs w:val="22"/>
          <w:lang w:eastAsia="en-GB"/>
          <w14:ligatures w14:val="standardContextual"/>
        </w:rPr>
        <w:tab/>
      </w:r>
      <w:r>
        <w:rPr>
          <w:noProof/>
        </w:rPr>
        <w:t>Sub-protocol discriminator</w:t>
      </w:r>
      <w:r>
        <w:rPr>
          <w:noProof/>
        </w:rPr>
        <w:tab/>
      </w:r>
      <w:r>
        <w:rPr>
          <w:noProof/>
        </w:rPr>
        <w:fldChar w:fldCharType="begin" w:fldLock="1"/>
      </w:r>
      <w:r>
        <w:rPr>
          <w:noProof/>
        </w:rPr>
        <w:instrText xml:space="preserve"> PAGEREF _Toc171524007 \h </w:instrText>
      </w:r>
      <w:r>
        <w:rPr>
          <w:noProof/>
        </w:rPr>
      </w:r>
      <w:r>
        <w:rPr>
          <w:noProof/>
        </w:rPr>
        <w:fldChar w:fldCharType="separate"/>
      </w:r>
      <w:r>
        <w:rPr>
          <w:noProof/>
        </w:rPr>
        <w:t>108</w:t>
      </w:r>
      <w:r>
        <w:rPr>
          <w:noProof/>
        </w:rPr>
        <w:fldChar w:fldCharType="end"/>
      </w:r>
    </w:p>
    <w:p w14:paraId="35188F47" w14:textId="3CD6968A"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11.2.3.1.5</w:t>
      </w:r>
      <w:r>
        <w:rPr>
          <w:rFonts w:asciiTheme="minorHAnsi" w:eastAsiaTheme="minorEastAsia" w:hAnsiTheme="minorHAnsi" w:cstheme="minorBidi"/>
          <w:noProof/>
          <w:kern w:val="2"/>
          <w:sz w:val="22"/>
          <w:szCs w:val="22"/>
          <w:lang w:eastAsia="en-GB"/>
          <w14:ligatures w14:val="standardContextual"/>
        </w:rPr>
        <w:tab/>
      </w:r>
      <w:r>
        <w:rPr>
          <w:noProof/>
        </w:rPr>
        <w:t>EPS bearer identity</w:t>
      </w:r>
      <w:r>
        <w:rPr>
          <w:noProof/>
        </w:rPr>
        <w:tab/>
      </w:r>
      <w:r>
        <w:rPr>
          <w:noProof/>
        </w:rPr>
        <w:fldChar w:fldCharType="begin" w:fldLock="1"/>
      </w:r>
      <w:r>
        <w:rPr>
          <w:noProof/>
        </w:rPr>
        <w:instrText xml:space="preserve"> PAGEREF _Toc171524008 \h </w:instrText>
      </w:r>
      <w:r>
        <w:rPr>
          <w:noProof/>
        </w:rPr>
      </w:r>
      <w:r>
        <w:rPr>
          <w:noProof/>
        </w:rPr>
        <w:fldChar w:fldCharType="separate"/>
      </w:r>
      <w:r>
        <w:rPr>
          <w:noProof/>
        </w:rPr>
        <w:t>108</w:t>
      </w:r>
      <w:r>
        <w:rPr>
          <w:noProof/>
        </w:rPr>
        <w:fldChar w:fldCharType="end"/>
      </w:r>
    </w:p>
    <w:p w14:paraId="0A3D56DC" w14:textId="5CD3D25D"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11.2.3.1.6</w:t>
      </w:r>
      <w:r>
        <w:rPr>
          <w:rFonts w:asciiTheme="minorHAnsi" w:eastAsiaTheme="minorEastAsia" w:hAnsiTheme="minorHAnsi" w:cstheme="minorBidi"/>
          <w:noProof/>
          <w:kern w:val="2"/>
          <w:sz w:val="22"/>
          <w:szCs w:val="22"/>
          <w:lang w:eastAsia="en-GB"/>
          <w14:ligatures w14:val="standardContextual"/>
        </w:rPr>
        <w:tab/>
      </w:r>
      <w:r>
        <w:rPr>
          <w:noProof/>
        </w:rPr>
        <w:t>Security header type</w:t>
      </w:r>
      <w:r>
        <w:rPr>
          <w:noProof/>
        </w:rPr>
        <w:tab/>
      </w:r>
      <w:r>
        <w:rPr>
          <w:noProof/>
        </w:rPr>
        <w:fldChar w:fldCharType="begin" w:fldLock="1"/>
      </w:r>
      <w:r>
        <w:rPr>
          <w:noProof/>
        </w:rPr>
        <w:instrText xml:space="preserve"> PAGEREF _Toc171524009 \h </w:instrText>
      </w:r>
      <w:r>
        <w:rPr>
          <w:noProof/>
        </w:rPr>
      </w:r>
      <w:r>
        <w:rPr>
          <w:noProof/>
        </w:rPr>
        <w:fldChar w:fldCharType="separate"/>
      </w:r>
      <w:r>
        <w:rPr>
          <w:noProof/>
        </w:rPr>
        <w:t>109</w:t>
      </w:r>
      <w:r>
        <w:rPr>
          <w:noProof/>
        </w:rPr>
        <w:fldChar w:fldCharType="end"/>
      </w:r>
    </w:p>
    <w:p w14:paraId="6E39F502" w14:textId="064CB86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11.2.3.1a</w:t>
      </w:r>
      <w:r>
        <w:rPr>
          <w:rFonts w:asciiTheme="minorHAnsi" w:eastAsiaTheme="minorEastAsia" w:hAnsiTheme="minorHAnsi" w:cstheme="minorBidi"/>
          <w:noProof/>
          <w:kern w:val="2"/>
          <w:sz w:val="22"/>
          <w:szCs w:val="22"/>
          <w:lang w:eastAsia="en-GB"/>
          <w14:ligatures w14:val="standardContextual"/>
        </w:rPr>
        <w:tab/>
      </w:r>
      <w:r>
        <w:rPr>
          <w:noProof/>
        </w:rPr>
        <w:t>Procedure transaction identity</w:t>
      </w:r>
      <w:r>
        <w:rPr>
          <w:noProof/>
        </w:rPr>
        <w:tab/>
      </w:r>
      <w:r>
        <w:rPr>
          <w:noProof/>
        </w:rPr>
        <w:fldChar w:fldCharType="begin" w:fldLock="1"/>
      </w:r>
      <w:r>
        <w:rPr>
          <w:noProof/>
        </w:rPr>
        <w:instrText xml:space="preserve"> PAGEREF _Toc171524010 \h </w:instrText>
      </w:r>
      <w:r>
        <w:rPr>
          <w:noProof/>
        </w:rPr>
      </w:r>
      <w:r>
        <w:rPr>
          <w:noProof/>
        </w:rPr>
        <w:fldChar w:fldCharType="separate"/>
      </w:r>
      <w:r>
        <w:rPr>
          <w:noProof/>
        </w:rPr>
        <w:t>109</w:t>
      </w:r>
      <w:r>
        <w:rPr>
          <w:noProof/>
        </w:rPr>
        <w:fldChar w:fldCharType="end"/>
      </w:r>
    </w:p>
    <w:p w14:paraId="40794BAE" w14:textId="0138FCE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11.2.3.1b</w:t>
      </w:r>
      <w:r>
        <w:rPr>
          <w:rFonts w:asciiTheme="minorHAnsi" w:eastAsiaTheme="minorEastAsia" w:hAnsiTheme="minorHAnsi" w:cstheme="minorBidi"/>
          <w:noProof/>
          <w:kern w:val="2"/>
          <w:sz w:val="22"/>
          <w:szCs w:val="22"/>
          <w:lang w:eastAsia="en-GB"/>
          <w14:ligatures w14:val="standardContextual"/>
        </w:rPr>
        <w:tab/>
      </w:r>
      <w:r>
        <w:rPr>
          <w:noProof/>
        </w:rPr>
        <w:t>PDU session identity</w:t>
      </w:r>
      <w:r>
        <w:rPr>
          <w:noProof/>
        </w:rPr>
        <w:tab/>
      </w:r>
      <w:r>
        <w:rPr>
          <w:noProof/>
        </w:rPr>
        <w:fldChar w:fldCharType="begin" w:fldLock="1"/>
      </w:r>
      <w:r>
        <w:rPr>
          <w:noProof/>
        </w:rPr>
        <w:instrText xml:space="preserve"> PAGEREF _Toc171524011 \h </w:instrText>
      </w:r>
      <w:r>
        <w:rPr>
          <w:noProof/>
        </w:rPr>
      </w:r>
      <w:r>
        <w:rPr>
          <w:noProof/>
        </w:rPr>
        <w:fldChar w:fldCharType="separate"/>
      </w:r>
      <w:r>
        <w:rPr>
          <w:noProof/>
        </w:rPr>
        <w:t>109</w:t>
      </w:r>
      <w:r>
        <w:rPr>
          <w:noProof/>
        </w:rPr>
        <w:fldChar w:fldCharType="end"/>
      </w:r>
    </w:p>
    <w:p w14:paraId="08593917" w14:textId="164BDF4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Message type octet</w:t>
      </w:r>
      <w:r>
        <w:rPr>
          <w:noProof/>
        </w:rPr>
        <w:tab/>
      </w:r>
      <w:r>
        <w:rPr>
          <w:noProof/>
        </w:rPr>
        <w:fldChar w:fldCharType="begin" w:fldLock="1"/>
      </w:r>
      <w:r>
        <w:rPr>
          <w:noProof/>
        </w:rPr>
        <w:instrText xml:space="preserve"> PAGEREF _Toc171524012 \h </w:instrText>
      </w:r>
      <w:r>
        <w:rPr>
          <w:noProof/>
        </w:rPr>
      </w:r>
      <w:r>
        <w:rPr>
          <w:noProof/>
        </w:rPr>
        <w:fldChar w:fldCharType="separate"/>
      </w:r>
      <w:r>
        <w:rPr>
          <w:noProof/>
        </w:rPr>
        <w:t>110</w:t>
      </w:r>
      <w:r>
        <w:rPr>
          <w:noProof/>
        </w:rPr>
        <w:fldChar w:fldCharType="end"/>
      </w:r>
    </w:p>
    <w:p w14:paraId="61EFE9E4" w14:textId="1807C247"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11.2.3.2.1</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98 and older networks only)</w:t>
      </w:r>
      <w:r>
        <w:rPr>
          <w:noProof/>
        </w:rPr>
        <w:tab/>
      </w:r>
      <w:r>
        <w:rPr>
          <w:noProof/>
        </w:rPr>
        <w:fldChar w:fldCharType="begin" w:fldLock="1"/>
      </w:r>
      <w:r>
        <w:rPr>
          <w:noProof/>
        </w:rPr>
        <w:instrText xml:space="preserve"> PAGEREF _Toc171524013 \h </w:instrText>
      </w:r>
      <w:r>
        <w:rPr>
          <w:noProof/>
        </w:rPr>
      </w:r>
      <w:r>
        <w:rPr>
          <w:noProof/>
        </w:rPr>
        <w:fldChar w:fldCharType="separate"/>
      </w:r>
      <w:r>
        <w:rPr>
          <w:noProof/>
        </w:rPr>
        <w:t>110</w:t>
      </w:r>
      <w:r>
        <w:rPr>
          <w:noProof/>
        </w:rPr>
        <w:fldChar w:fldCharType="end"/>
      </w:r>
    </w:p>
    <w:p w14:paraId="4BECB50E" w14:textId="4AC6B498"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11.2.3.2.2</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99 and newer networks)</w:t>
      </w:r>
      <w:r>
        <w:rPr>
          <w:noProof/>
        </w:rPr>
        <w:tab/>
      </w:r>
      <w:r>
        <w:rPr>
          <w:noProof/>
        </w:rPr>
        <w:fldChar w:fldCharType="begin" w:fldLock="1"/>
      </w:r>
      <w:r>
        <w:rPr>
          <w:noProof/>
        </w:rPr>
        <w:instrText xml:space="preserve"> PAGEREF _Toc171524014 \h </w:instrText>
      </w:r>
      <w:r>
        <w:rPr>
          <w:noProof/>
        </w:rPr>
      </w:r>
      <w:r>
        <w:rPr>
          <w:noProof/>
        </w:rPr>
        <w:fldChar w:fldCharType="separate"/>
      </w:r>
      <w:r>
        <w:rPr>
          <w:noProof/>
        </w:rPr>
        <w:t>111</w:t>
      </w:r>
      <w:r>
        <w:rPr>
          <w:noProof/>
        </w:rPr>
        <w:fldChar w:fldCharType="end"/>
      </w:r>
    </w:p>
    <w:p w14:paraId="52EAC322" w14:textId="630658B1"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11.2.3.2.3</w:t>
      </w:r>
      <w:r>
        <w:rPr>
          <w:rFonts w:asciiTheme="minorHAnsi" w:eastAsiaTheme="minorEastAsia" w:hAnsiTheme="minorHAnsi" w:cstheme="minorBidi"/>
          <w:noProof/>
          <w:kern w:val="2"/>
          <w:sz w:val="22"/>
          <w:szCs w:val="22"/>
          <w:lang w:eastAsia="en-GB"/>
          <w14:ligatures w14:val="standardContextual"/>
        </w:rPr>
        <w:tab/>
      </w:r>
      <w:r>
        <w:rPr>
          <w:noProof/>
        </w:rPr>
        <w:t>Sequenced message transfer operation</w:t>
      </w:r>
      <w:r>
        <w:rPr>
          <w:noProof/>
        </w:rPr>
        <w:tab/>
      </w:r>
      <w:r>
        <w:rPr>
          <w:noProof/>
        </w:rPr>
        <w:fldChar w:fldCharType="begin" w:fldLock="1"/>
      </w:r>
      <w:r>
        <w:rPr>
          <w:noProof/>
        </w:rPr>
        <w:instrText xml:space="preserve"> PAGEREF _Toc171524015 \h </w:instrText>
      </w:r>
      <w:r>
        <w:rPr>
          <w:noProof/>
        </w:rPr>
      </w:r>
      <w:r>
        <w:rPr>
          <w:noProof/>
        </w:rPr>
        <w:fldChar w:fldCharType="separate"/>
      </w:r>
      <w:r>
        <w:rPr>
          <w:noProof/>
        </w:rPr>
        <w:t>112</w:t>
      </w:r>
      <w:r>
        <w:rPr>
          <w:noProof/>
        </w:rPr>
        <w:fldChar w:fldCharType="end"/>
      </w:r>
    </w:p>
    <w:p w14:paraId="134CE285" w14:textId="088F885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_Toc171524016 \h </w:instrText>
      </w:r>
      <w:r>
        <w:rPr>
          <w:noProof/>
        </w:rPr>
      </w:r>
      <w:r>
        <w:rPr>
          <w:noProof/>
        </w:rPr>
        <w:fldChar w:fldCharType="separate"/>
      </w:r>
      <w:r>
        <w:rPr>
          <w:noProof/>
        </w:rPr>
        <w:t>114</w:t>
      </w:r>
      <w:r>
        <w:rPr>
          <w:noProof/>
        </w:rPr>
        <w:fldChar w:fldCharType="end"/>
      </w:r>
    </w:p>
    <w:p w14:paraId="079AC2C4" w14:textId="64947E3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L3 message</w:t>
      </w:r>
      <w:r>
        <w:rPr>
          <w:noProof/>
        </w:rPr>
        <w:tab/>
      </w:r>
      <w:r>
        <w:rPr>
          <w:noProof/>
        </w:rPr>
        <w:fldChar w:fldCharType="begin" w:fldLock="1"/>
      </w:r>
      <w:r>
        <w:rPr>
          <w:noProof/>
        </w:rPr>
        <w:instrText xml:space="preserve"> PAGEREF _Toc171524017 \h </w:instrText>
      </w:r>
      <w:r>
        <w:rPr>
          <w:noProof/>
        </w:rPr>
      </w:r>
      <w:r>
        <w:rPr>
          <w:noProof/>
        </w:rPr>
        <w:fldChar w:fldCharType="separate"/>
      </w:r>
      <w:r>
        <w:rPr>
          <w:noProof/>
        </w:rPr>
        <w:t>114</w:t>
      </w:r>
      <w:r>
        <w:rPr>
          <w:noProof/>
        </w:rPr>
        <w:fldChar w:fldCharType="end"/>
      </w:r>
    </w:p>
    <w:p w14:paraId="572E8064" w14:textId="19C1122C"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_Toc171524018 \h </w:instrText>
      </w:r>
      <w:r>
        <w:rPr>
          <w:noProof/>
        </w:rPr>
      </w:r>
      <w:r>
        <w:rPr>
          <w:noProof/>
        </w:rPr>
        <w:fldChar w:fldCharType="separate"/>
      </w:r>
      <w:r>
        <w:rPr>
          <w:noProof/>
        </w:rPr>
        <w:t>116</w:t>
      </w:r>
      <w:r>
        <w:rPr>
          <w:noProof/>
        </w:rPr>
        <w:fldChar w:fldCharType="end"/>
      </w:r>
    </w:p>
    <w:p w14:paraId="2E005618" w14:textId="72E5F683"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Description of standard L3 messages</w:t>
      </w:r>
      <w:r>
        <w:rPr>
          <w:noProof/>
        </w:rPr>
        <w:tab/>
      </w:r>
      <w:r>
        <w:rPr>
          <w:noProof/>
        </w:rPr>
        <w:fldChar w:fldCharType="begin" w:fldLock="1"/>
      </w:r>
      <w:r>
        <w:rPr>
          <w:noProof/>
        </w:rPr>
        <w:instrText xml:space="preserve"> PAGEREF _Toc171524019 \h </w:instrText>
      </w:r>
      <w:r>
        <w:rPr>
          <w:noProof/>
        </w:rPr>
      </w:r>
      <w:r>
        <w:rPr>
          <w:noProof/>
        </w:rPr>
        <w:fldChar w:fldCharType="separate"/>
      </w:r>
      <w:r>
        <w:rPr>
          <w:noProof/>
        </w:rPr>
        <w:t>116</w:t>
      </w:r>
      <w:r>
        <w:rPr>
          <w:noProof/>
        </w:rPr>
        <w:fldChar w:fldCharType="end"/>
      </w:r>
    </w:p>
    <w:p w14:paraId="5DF3A16C" w14:textId="59299B2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Non standard L3 messages</w:t>
      </w:r>
      <w:r>
        <w:rPr>
          <w:noProof/>
        </w:rPr>
        <w:tab/>
      </w:r>
      <w:r>
        <w:rPr>
          <w:noProof/>
        </w:rPr>
        <w:fldChar w:fldCharType="begin" w:fldLock="1"/>
      </w:r>
      <w:r>
        <w:rPr>
          <w:noProof/>
        </w:rPr>
        <w:instrText xml:space="preserve"> PAGEREF _Toc171524020 \h </w:instrText>
      </w:r>
      <w:r>
        <w:rPr>
          <w:noProof/>
        </w:rPr>
      </w:r>
      <w:r>
        <w:rPr>
          <w:noProof/>
        </w:rPr>
        <w:fldChar w:fldCharType="separate"/>
      </w:r>
      <w:r>
        <w:rPr>
          <w:noProof/>
        </w:rPr>
        <w:t>117</w:t>
      </w:r>
      <w:r>
        <w:rPr>
          <w:noProof/>
        </w:rPr>
        <w:fldChar w:fldCharType="end"/>
      </w:r>
    </w:p>
    <w:p w14:paraId="668489BE" w14:textId="2FEB8F0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Case A: BCCH and AGCH/PCH messages</w:t>
      </w:r>
      <w:r>
        <w:rPr>
          <w:noProof/>
        </w:rPr>
        <w:tab/>
      </w:r>
      <w:r>
        <w:rPr>
          <w:noProof/>
        </w:rPr>
        <w:fldChar w:fldCharType="begin" w:fldLock="1"/>
      </w:r>
      <w:r>
        <w:rPr>
          <w:noProof/>
        </w:rPr>
        <w:instrText xml:space="preserve"> PAGEREF _Toc171524021 \h </w:instrText>
      </w:r>
      <w:r>
        <w:rPr>
          <w:noProof/>
        </w:rPr>
      </w:r>
      <w:r>
        <w:rPr>
          <w:noProof/>
        </w:rPr>
        <w:fldChar w:fldCharType="separate"/>
      </w:r>
      <w:r>
        <w:rPr>
          <w:noProof/>
        </w:rPr>
        <w:t>117</w:t>
      </w:r>
      <w:r>
        <w:rPr>
          <w:noProof/>
        </w:rPr>
        <w:fldChar w:fldCharType="end"/>
      </w:r>
    </w:p>
    <w:p w14:paraId="05A5323E" w14:textId="5EC563B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L2 Pseudo Length octet</w:t>
      </w:r>
      <w:r>
        <w:rPr>
          <w:noProof/>
        </w:rPr>
        <w:tab/>
      </w:r>
      <w:r>
        <w:rPr>
          <w:noProof/>
        </w:rPr>
        <w:fldChar w:fldCharType="begin" w:fldLock="1"/>
      </w:r>
      <w:r>
        <w:rPr>
          <w:noProof/>
        </w:rPr>
        <w:instrText xml:space="preserve"> PAGEREF _Toc171524022 \h </w:instrText>
      </w:r>
      <w:r>
        <w:rPr>
          <w:noProof/>
        </w:rPr>
      </w:r>
      <w:r>
        <w:rPr>
          <w:noProof/>
        </w:rPr>
        <w:fldChar w:fldCharType="separate"/>
      </w:r>
      <w:r>
        <w:rPr>
          <w:noProof/>
        </w:rPr>
        <w:t>117</w:t>
      </w:r>
      <w:r>
        <w:rPr>
          <w:noProof/>
        </w:rPr>
        <w:fldChar w:fldCharType="end"/>
      </w:r>
    </w:p>
    <w:p w14:paraId="2D851D70" w14:textId="32E0015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Rest Octets</w:t>
      </w:r>
      <w:r>
        <w:rPr>
          <w:noProof/>
        </w:rPr>
        <w:tab/>
      </w:r>
      <w:r>
        <w:rPr>
          <w:noProof/>
        </w:rPr>
        <w:fldChar w:fldCharType="begin" w:fldLock="1"/>
      </w:r>
      <w:r>
        <w:rPr>
          <w:noProof/>
        </w:rPr>
        <w:instrText xml:space="preserve"> PAGEREF _Toc171524023 \h </w:instrText>
      </w:r>
      <w:r>
        <w:rPr>
          <w:noProof/>
        </w:rPr>
      </w:r>
      <w:r>
        <w:rPr>
          <w:noProof/>
        </w:rPr>
        <w:fldChar w:fldCharType="separate"/>
      </w:r>
      <w:r>
        <w:rPr>
          <w:noProof/>
        </w:rPr>
        <w:t>117</w:t>
      </w:r>
      <w:r>
        <w:rPr>
          <w:noProof/>
        </w:rPr>
        <w:fldChar w:fldCharType="end"/>
      </w:r>
    </w:p>
    <w:p w14:paraId="66C70BE8" w14:textId="4452054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Description of a modified standard L3 message</w:t>
      </w:r>
      <w:r>
        <w:rPr>
          <w:noProof/>
        </w:rPr>
        <w:tab/>
      </w:r>
      <w:r>
        <w:rPr>
          <w:noProof/>
        </w:rPr>
        <w:fldChar w:fldCharType="begin" w:fldLock="1"/>
      </w:r>
      <w:r>
        <w:rPr>
          <w:noProof/>
        </w:rPr>
        <w:instrText xml:space="preserve"> PAGEREF _Toc171524024 \h </w:instrText>
      </w:r>
      <w:r>
        <w:rPr>
          <w:noProof/>
        </w:rPr>
      </w:r>
      <w:r>
        <w:rPr>
          <w:noProof/>
        </w:rPr>
        <w:fldChar w:fldCharType="separate"/>
      </w:r>
      <w:r>
        <w:rPr>
          <w:noProof/>
        </w:rPr>
        <w:t>118</w:t>
      </w:r>
      <w:r>
        <w:rPr>
          <w:noProof/>
        </w:rPr>
        <w:fldChar w:fldCharType="end"/>
      </w:r>
    </w:p>
    <w:p w14:paraId="7D20A249" w14:textId="79D7510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Case B: SACCH / SDCCH / FACCH messages sent in unacknowledged mode</w:t>
      </w:r>
      <w:r>
        <w:rPr>
          <w:noProof/>
        </w:rPr>
        <w:tab/>
      </w:r>
      <w:r>
        <w:rPr>
          <w:noProof/>
        </w:rPr>
        <w:fldChar w:fldCharType="begin" w:fldLock="1"/>
      </w:r>
      <w:r>
        <w:rPr>
          <w:noProof/>
        </w:rPr>
        <w:instrText xml:space="preserve"> PAGEREF _Toc171524025 \h </w:instrText>
      </w:r>
      <w:r>
        <w:rPr>
          <w:noProof/>
        </w:rPr>
      </w:r>
      <w:r>
        <w:rPr>
          <w:noProof/>
        </w:rPr>
        <w:fldChar w:fldCharType="separate"/>
      </w:r>
      <w:r>
        <w:rPr>
          <w:noProof/>
        </w:rPr>
        <w:t>118</w:t>
      </w:r>
      <w:r>
        <w:rPr>
          <w:noProof/>
        </w:rPr>
        <w:fldChar w:fldCharType="end"/>
      </w:r>
    </w:p>
    <w:p w14:paraId="67FED702" w14:textId="7C87841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The first octet</w:t>
      </w:r>
      <w:r>
        <w:rPr>
          <w:noProof/>
        </w:rPr>
        <w:tab/>
      </w:r>
      <w:r>
        <w:rPr>
          <w:noProof/>
        </w:rPr>
        <w:fldChar w:fldCharType="begin" w:fldLock="1"/>
      </w:r>
      <w:r>
        <w:rPr>
          <w:noProof/>
        </w:rPr>
        <w:instrText xml:space="preserve"> PAGEREF _Toc171524026 \h </w:instrText>
      </w:r>
      <w:r>
        <w:rPr>
          <w:noProof/>
        </w:rPr>
      </w:r>
      <w:r>
        <w:rPr>
          <w:noProof/>
        </w:rPr>
        <w:fldChar w:fldCharType="separate"/>
      </w:r>
      <w:r>
        <w:rPr>
          <w:noProof/>
        </w:rPr>
        <w:t>118</w:t>
      </w:r>
      <w:r>
        <w:rPr>
          <w:noProof/>
        </w:rPr>
        <w:fldChar w:fldCharType="end"/>
      </w:r>
    </w:p>
    <w:p w14:paraId="368B57BF" w14:textId="39A88C1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The rest of the message</w:t>
      </w:r>
      <w:r>
        <w:rPr>
          <w:noProof/>
        </w:rPr>
        <w:tab/>
      </w:r>
      <w:r>
        <w:rPr>
          <w:noProof/>
        </w:rPr>
        <w:fldChar w:fldCharType="begin" w:fldLock="1"/>
      </w:r>
      <w:r>
        <w:rPr>
          <w:noProof/>
        </w:rPr>
        <w:instrText xml:space="preserve"> PAGEREF _Toc171524027 \h </w:instrText>
      </w:r>
      <w:r>
        <w:rPr>
          <w:noProof/>
        </w:rPr>
      </w:r>
      <w:r>
        <w:rPr>
          <w:noProof/>
        </w:rPr>
        <w:fldChar w:fldCharType="separate"/>
      </w:r>
      <w:r>
        <w:rPr>
          <w:noProof/>
        </w:rPr>
        <w:t>118</w:t>
      </w:r>
      <w:r>
        <w:rPr>
          <w:noProof/>
        </w:rPr>
        <w:fldChar w:fldCharType="end"/>
      </w:r>
    </w:p>
    <w:p w14:paraId="1AB20312" w14:textId="7E8D0E2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Design guidelines for non standard parts</w:t>
      </w:r>
      <w:r>
        <w:rPr>
          <w:noProof/>
        </w:rPr>
        <w:tab/>
      </w:r>
      <w:r>
        <w:rPr>
          <w:noProof/>
        </w:rPr>
        <w:fldChar w:fldCharType="begin" w:fldLock="1"/>
      </w:r>
      <w:r>
        <w:rPr>
          <w:noProof/>
        </w:rPr>
        <w:instrText xml:space="preserve"> PAGEREF _Toc171524028 \h </w:instrText>
      </w:r>
      <w:r>
        <w:rPr>
          <w:noProof/>
        </w:rPr>
      </w:r>
      <w:r>
        <w:rPr>
          <w:noProof/>
        </w:rPr>
        <w:fldChar w:fldCharType="separate"/>
      </w:r>
      <w:r>
        <w:rPr>
          <w:noProof/>
        </w:rPr>
        <w:t>118</w:t>
      </w:r>
      <w:r>
        <w:rPr>
          <w:noProof/>
        </w:rPr>
        <w:fldChar w:fldCharType="end"/>
      </w:r>
    </w:p>
    <w:p w14:paraId="3A2C845C" w14:textId="6D29336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_Toc171524029 \h </w:instrText>
      </w:r>
      <w:r>
        <w:rPr>
          <w:noProof/>
        </w:rPr>
      </w:r>
      <w:r>
        <w:rPr>
          <w:noProof/>
        </w:rPr>
        <w:fldChar w:fldCharType="separate"/>
      </w:r>
      <w:r>
        <w:rPr>
          <w:noProof/>
        </w:rPr>
        <w:t>118</w:t>
      </w:r>
      <w:r>
        <w:rPr>
          <w:noProof/>
        </w:rPr>
        <w:fldChar w:fldCharType="end"/>
      </w:r>
    </w:p>
    <w:p w14:paraId="58DE8773" w14:textId="01DD2CB9"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Handling of superfluous information</w:t>
      </w:r>
      <w:r>
        <w:rPr>
          <w:noProof/>
        </w:rPr>
        <w:tab/>
      </w:r>
      <w:r>
        <w:rPr>
          <w:noProof/>
        </w:rPr>
        <w:fldChar w:fldCharType="begin" w:fldLock="1"/>
      </w:r>
      <w:r>
        <w:rPr>
          <w:noProof/>
        </w:rPr>
        <w:instrText xml:space="preserve"> PAGEREF _Toc171524030 \h </w:instrText>
      </w:r>
      <w:r>
        <w:rPr>
          <w:noProof/>
        </w:rPr>
      </w:r>
      <w:r>
        <w:rPr>
          <w:noProof/>
        </w:rPr>
        <w:fldChar w:fldCharType="separate"/>
      </w:r>
      <w:r>
        <w:rPr>
          <w:noProof/>
        </w:rPr>
        <w:t>119</w:t>
      </w:r>
      <w:r>
        <w:rPr>
          <w:noProof/>
        </w:rPr>
        <w:fldChar w:fldCharType="end"/>
      </w:r>
    </w:p>
    <w:p w14:paraId="6BFF324C" w14:textId="4DB53DD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Information elements that are unnecessary in a message</w:t>
      </w:r>
      <w:r>
        <w:rPr>
          <w:noProof/>
        </w:rPr>
        <w:tab/>
      </w:r>
      <w:r>
        <w:rPr>
          <w:noProof/>
        </w:rPr>
        <w:fldChar w:fldCharType="begin" w:fldLock="1"/>
      </w:r>
      <w:r>
        <w:rPr>
          <w:noProof/>
        </w:rPr>
        <w:instrText xml:space="preserve"> PAGEREF _Toc171524031 \h </w:instrText>
      </w:r>
      <w:r>
        <w:rPr>
          <w:noProof/>
        </w:rPr>
      </w:r>
      <w:r>
        <w:rPr>
          <w:noProof/>
        </w:rPr>
        <w:fldChar w:fldCharType="separate"/>
      </w:r>
      <w:r>
        <w:rPr>
          <w:noProof/>
        </w:rPr>
        <w:t>119</w:t>
      </w:r>
      <w:r>
        <w:rPr>
          <w:noProof/>
        </w:rPr>
        <w:fldChar w:fldCharType="end"/>
      </w:r>
    </w:p>
    <w:p w14:paraId="3839808D" w14:textId="04EF692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Other syntactic errors</w:t>
      </w:r>
      <w:r>
        <w:rPr>
          <w:noProof/>
        </w:rPr>
        <w:tab/>
      </w:r>
      <w:r>
        <w:rPr>
          <w:noProof/>
        </w:rPr>
        <w:fldChar w:fldCharType="begin" w:fldLock="1"/>
      </w:r>
      <w:r>
        <w:rPr>
          <w:noProof/>
        </w:rPr>
        <w:instrText xml:space="preserve"> PAGEREF _Toc171524032 \h </w:instrText>
      </w:r>
      <w:r>
        <w:rPr>
          <w:noProof/>
        </w:rPr>
      </w:r>
      <w:r>
        <w:rPr>
          <w:noProof/>
        </w:rPr>
        <w:fldChar w:fldCharType="separate"/>
      </w:r>
      <w:r>
        <w:rPr>
          <w:noProof/>
        </w:rPr>
        <w:t>119</w:t>
      </w:r>
      <w:r>
        <w:rPr>
          <w:noProof/>
        </w:rPr>
        <w:fldChar w:fldCharType="end"/>
      </w:r>
    </w:p>
    <w:p w14:paraId="11056D47" w14:textId="077CC015" w:rsidR="00E34F32" w:rsidRDefault="00E34F32" w:rsidP="00E34F32">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MN</w:t>
      </w:r>
      <w:r>
        <w:rPr>
          <w:noProof/>
        </w:rPr>
        <w:noBreakHyphen/>
        <w:t>Services arrow diagram</w:t>
      </w:r>
      <w:r>
        <w:rPr>
          <w:noProof/>
        </w:rPr>
        <w:tab/>
      </w:r>
      <w:r>
        <w:rPr>
          <w:noProof/>
        </w:rPr>
        <w:fldChar w:fldCharType="begin" w:fldLock="1"/>
      </w:r>
      <w:r>
        <w:rPr>
          <w:noProof/>
        </w:rPr>
        <w:instrText xml:space="preserve"> PAGEREF _Toc171524033 \h </w:instrText>
      </w:r>
      <w:r>
        <w:rPr>
          <w:noProof/>
        </w:rPr>
      </w:r>
      <w:r>
        <w:rPr>
          <w:noProof/>
        </w:rPr>
        <w:fldChar w:fldCharType="separate"/>
      </w:r>
      <w:r>
        <w:rPr>
          <w:noProof/>
        </w:rPr>
        <w:t>120</w:t>
      </w:r>
      <w:r>
        <w:rPr>
          <w:noProof/>
        </w:rPr>
        <w:fldChar w:fldCharType="end"/>
      </w:r>
    </w:p>
    <w:p w14:paraId="183DFE48" w14:textId="07845269" w:rsidR="00E34F32" w:rsidRDefault="00E34F32" w:rsidP="00E34F32">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Description of CSN.1</w:t>
      </w:r>
      <w:r>
        <w:rPr>
          <w:noProof/>
        </w:rPr>
        <w:tab/>
      </w:r>
      <w:r>
        <w:rPr>
          <w:noProof/>
        </w:rPr>
        <w:fldChar w:fldCharType="begin" w:fldLock="1"/>
      </w:r>
      <w:r>
        <w:rPr>
          <w:noProof/>
        </w:rPr>
        <w:instrText xml:space="preserve"> PAGEREF _Toc171524034 \h </w:instrText>
      </w:r>
      <w:r>
        <w:rPr>
          <w:noProof/>
        </w:rPr>
      </w:r>
      <w:r>
        <w:rPr>
          <w:noProof/>
        </w:rPr>
        <w:fldChar w:fldCharType="separate"/>
      </w:r>
      <w:r>
        <w:rPr>
          <w:noProof/>
        </w:rPr>
        <w:t>128</w:t>
      </w:r>
      <w:r>
        <w:rPr>
          <w:noProof/>
        </w:rPr>
        <w:fldChar w:fldCharType="end"/>
      </w:r>
    </w:p>
    <w:p w14:paraId="1D50E08F" w14:textId="75DEB38D"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The Basic Rules</w:t>
      </w:r>
      <w:r>
        <w:rPr>
          <w:noProof/>
        </w:rPr>
        <w:tab/>
      </w:r>
      <w:r>
        <w:rPr>
          <w:noProof/>
        </w:rPr>
        <w:fldChar w:fldCharType="begin" w:fldLock="1"/>
      </w:r>
      <w:r>
        <w:rPr>
          <w:noProof/>
        </w:rPr>
        <w:instrText xml:space="preserve"> PAGEREF _Toc171524035 \h </w:instrText>
      </w:r>
      <w:r>
        <w:rPr>
          <w:noProof/>
        </w:rPr>
      </w:r>
      <w:r>
        <w:rPr>
          <w:noProof/>
        </w:rPr>
        <w:fldChar w:fldCharType="separate"/>
      </w:r>
      <w:r>
        <w:rPr>
          <w:noProof/>
        </w:rPr>
        <w:t>128</w:t>
      </w:r>
      <w:r>
        <w:rPr>
          <w:noProof/>
        </w:rPr>
        <w:fldChar w:fldCharType="end"/>
      </w:r>
    </w:p>
    <w:p w14:paraId="42C37D9B" w14:textId="3BBC877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Core Rules</w:t>
      </w:r>
      <w:r>
        <w:rPr>
          <w:noProof/>
        </w:rPr>
        <w:tab/>
      </w:r>
      <w:r>
        <w:rPr>
          <w:noProof/>
        </w:rPr>
        <w:fldChar w:fldCharType="begin" w:fldLock="1"/>
      </w:r>
      <w:r>
        <w:rPr>
          <w:noProof/>
        </w:rPr>
        <w:instrText xml:space="preserve"> PAGEREF _Toc171524036 \h </w:instrText>
      </w:r>
      <w:r>
        <w:rPr>
          <w:noProof/>
        </w:rPr>
      </w:r>
      <w:r>
        <w:rPr>
          <w:noProof/>
        </w:rPr>
        <w:fldChar w:fldCharType="separate"/>
      </w:r>
      <w:r>
        <w:rPr>
          <w:noProof/>
        </w:rPr>
        <w:t>128</w:t>
      </w:r>
      <w:r>
        <w:rPr>
          <w:noProof/>
        </w:rPr>
        <w:fldChar w:fldCharType="end"/>
      </w:r>
    </w:p>
    <w:p w14:paraId="60B66ADD" w14:textId="1D14FE1F"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B.1.1.1</w:t>
      </w:r>
      <w:r>
        <w:rPr>
          <w:rFonts w:asciiTheme="minorHAnsi" w:eastAsiaTheme="minorEastAsia" w:hAnsiTheme="minorHAnsi" w:cstheme="minorBidi"/>
          <w:noProof/>
          <w:kern w:val="2"/>
          <w:sz w:val="22"/>
          <w:szCs w:val="22"/>
          <w:lang w:eastAsia="en-GB"/>
          <w14:ligatures w14:val="standardContextual"/>
        </w:rPr>
        <w:tab/>
      </w:r>
      <w:r>
        <w:rPr>
          <w:noProof/>
        </w:rPr>
        <w:t>Rule B1: Bits</w:t>
      </w:r>
      <w:r>
        <w:rPr>
          <w:noProof/>
        </w:rPr>
        <w:tab/>
      </w:r>
      <w:r>
        <w:rPr>
          <w:noProof/>
        </w:rPr>
        <w:fldChar w:fldCharType="begin" w:fldLock="1"/>
      </w:r>
      <w:r>
        <w:rPr>
          <w:noProof/>
        </w:rPr>
        <w:instrText xml:space="preserve"> PAGEREF _Toc171524037 \h </w:instrText>
      </w:r>
      <w:r>
        <w:rPr>
          <w:noProof/>
        </w:rPr>
      </w:r>
      <w:r>
        <w:rPr>
          <w:noProof/>
        </w:rPr>
        <w:fldChar w:fldCharType="separate"/>
      </w:r>
      <w:r>
        <w:rPr>
          <w:noProof/>
        </w:rPr>
        <w:t>128</w:t>
      </w:r>
      <w:r>
        <w:rPr>
          <w:noProof/>
        </w:rPr>
        <w:fldChar w:fldCharType="end"/>
      </w:r>
    </w:p>
    <w:p w14:paraId="512E8C08" w14:textId="08D4E6C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B.1.1.2</w:t>
      </w:r>
      <w:r>
        <w:rPr>
          <w:rFonts w:asciiTheme="minorHAnsi" w:eastAsiaTheme="minorEastAsia" w:hAnsiTheme="minorHAnsi" w:cstheme="minorBidi"/>
          <w:noProof/>
          <w:kern w:val="2"/>
          <w:sz w:val="22"/>
          <w:szCs w:val="22"/>
          <w:lang w:eastAsia="en-GB"/>
          <w14:ligatures w14:val="standardContextual"/>
        </w:rPr>
        <w:tab/>
      </w:r>
      <w:r>
        <w:rPr>
          <w:noProof/>
        </w:rPr>
        <w:t>Rule B2: Null String</w:t>
      </w:r>
      <w:r>
        <w:rPr>
          <w:noProof/>
        </w:rPr>
        <w:tab/>
      </w:r>
      <w:r>
        <w:rPr>
          <w:noProof/>
        </w:rPr>
        <w:fldChar w:fldCharType="begin" w:fldLock="1"/>
      </w:r>
      <w:r>
        <w:rPr>
          <w:noProof/>
        </w:rPr>
        <w:instrText xml:space="preserve"> PAGEREF _Toc171524038 \h </w:instrText>
      </w:r>
      <w:r>
        <w:rPr>
          <w:noProof/>
        </w:rPr>
      </w:r>
      <w:r>
        <w:rPr>
          <w:noProof/>
        </w:rPr>
        <w:fldChar w:fldCharType="separate"/>
      </w:r>
      <w:r>
        <w:rPr>
          <w:noProof/>
        </w:rPr>
        <w:t>128</w:t>
      </w:r>
      <w:r>
        <w:rPr>
          <w:noProof/>
        </w:rPr>
        <w:fldChar w:fldCharType="end"/>
      </w:r>
    </w:p>
    <w:p w14:paraId="01BEF064" w14:textId="12628703"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B.1.1.3</w:t>
      </w:r>
      <w:r>
        <w:rPr>
          <w:rFonts w:asciiTheme="minorHAnsi" w:eastAsiaTheme="minorEastAsia" w:hAnsiTheme="minorHAnsi" w:cstheme="minorBidi"/>
          <w:noProof/>
          <w:kern w:val="2"/>
          <w:sz w:val="22"/>
          <w:szCs w:val="22"/>
          <w:lang w:eastAsia="en-GB"/>
          <w14:ligatures w14:val="standardContextual"/>
        </w:rPr>
        <w:tab/>
      </w:r>
      <w:r>
        <w:rPr>
          <w:noProof/>
        </w:rPr>
        <w:t>Rule B3: Concatenation</w:t>
      </w:r>
      <w:r>
        <w:rPr>
          <w:noProof/>
        </w:rPr>
        <w:tab/>
      </w:r>
      <w:r>
        <w:rPr>
          <w:noProof/>
        </w:rPr>
        <w:fldChar w:fldCharType="begin" w:fldLock="1"/>
      </w:r>
      <w:r>
        <w:rPr>
          <w:noProof/>
        </w:rPr>
        <w:instrText xml:space="preserve"> PAGEREF _Toc171524039 \h </w:instrText>
      </w:r>
      <w:r>
        <w:rPr>
          <w:noProof/>
        </w:rPr>
      </w:r>
      <w:r>
        <w:rPr>
          <w:noProof/>
        </w:rPr>
        <w:fldChar w:fldCharType="separate"/>
      </w:r>
      <w:r>
        <w:rPr>
          <w:noProof/>
        </w:rPr>
        <w:t>129</w:t>
      </w:r>
      <w:r>
        <w:rPr>
          <w:noProof/>
        </w:rPr>
        <w:fldChar w:fldCharType="end"/>
      </w:r>
    </w:p>
    <w:p w14:paraId="1518EBDF" w14:textId="251A293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B.1.1.4</w:t>
      </w:r>
      <w:r>
        <w:rPr>
          <w:rFonts w:asciiTheme="minorHAnsi" w:eastAsiaTheme="minorEastAsia" w:hAnsiTheme="minorHAnsi" w:cstheme="minorBidi"/>
          <w:noProof/>
          <w:kern w:val="2"/>
          <w:sz w:val="22"/>
          <w:szCs w:val="22"/>
          <w:lang w:eastAsia="en-GB"/>
          <w14:ligatures w14:val="standardContextual"/>
        </w:rPr>
        <w:tab/>
      </w:r>
      <w:r>
        <w:rPr>
          <w:noProof/>
        </w:rPr>
        <w:t>Rule B4: Choice</w:t>
      </w:r>
      <w:r>
        <w:rPr>
          <w:noProof/>
        </w:rPr>
        <w:tab/>
      </w:r>
      <w:r>
        <w:rPr>
          <w:noProof/>
        </w:rPr>
        <w:fldChar w:fldCharType="begin" w:fldLock="1"/>
      </w:r>
      <w:r>
        <w:rPr>
          <w:noProof/>
        </w:rPr>
        <w:instrText xml:space="preserve"> PAGEREF _Toc171524040 \h </w:instrText>
      </w:r>
      <w:r>
        <w:rPr>
          <w:noProof/>
        </w:rPr>
      </w:r>
      <w:r>
        <w:rPr>
          <w:noProof/>
        </w:rPr>
        <w:fldChar w:fldCharType="separate"/>
      </w:r>
      <w:r>
        <w:rPr>
          <w:noProof/>
        </w:rPr>
        <w:t>129</w:t>
      </w:r>
      <w:r>
        <w:rPr>
          <w:noProof/>
        </w:rPr>
        <w:fldChar w:fldCharType="end"/>
      </w:r>
    </w:p>
    <w:p w14:paraId="781D7EB0" w14:textId="76CE14B5"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B.1.1.5</w:t>
      </w:r>
      <w:r>
        <w:rPr>
          <w:rFonts w:asciiTheme="minorHAnsi" w:eastAsiaTheme="minorEastAsia" w:hAnsiTheme="minorHAnsi" w:cstheme="minorBidi"/>
          <w:noProof/>
          <w:kern w:val="2"/>
          <w:sz w:val="22"/>
          <w:szCs w:val="22"/>
          <w:lang w:eastAsia="en-GB"/>
          <w14:ligatures w14:val="standardContextual"/>
        </w:rPr>
        <w:tab/>
      </w:r>
      <w:r>
        <w:rPr>
          <w:noProof/>
        </w:rPr>
        <w:t>Rule B5: Naming</w:t>
      </w:r>
      <w:r>
        <w:rPr>
          <w:noProof/>
        </w:rPr>
        <w:tab/>
      </w:r>
      <w:r>
        <w:rPr>
          <w:noProof/>
        </w:rPr>
        <w:fldChar w:fldCharType="begin" w:fldLock="1"/>
      </w:r>
      <w:r>
        <w:rPr>
          <w:noProof/>
        </w:rPr>
        <w:instrText xml:space="preserve"> PAGEREF _Toc171524041 \h </w:instrText>
      </w:r>
      <w:r>
        <w:rPr>
          <w:noProof/>
        </w:rPr>
      </w:r>
      <w:r>
        <w:rPr>
          <w:noProof/>
        </w:rPr>
        <w:fldChar w:fldCharType="separate"/>
      </w:r>
      <w:r>
        <w:rPr>
          <w:noProof/>
        </w:rPr>
        <w:t>130</w:t>
      </w:r>
      <w:r>
        <w:rPr>
          <w:noProof/>
        </w:rPr>
        <w:fldChar w:fldCharType="end"/>
      </w:r>
    </w:p>
    <w:p w14:paraId="1E920B05" w14:textId="5B9F9C2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B.1.1.6</w:t>
      </w:r>
      <w:r>
        <w:rPr>
          <w:rFonts w:asciiTheme="minorHAnsi" w:eastAsiaTheme="minorEastAsia" w:hAnsiTheme="minorHAnsi" w:cstheme="minorBidi"/>
          <w:noProof/>
          <w:kern w:val="2"/>
          <w:sz w:val="22"/>
          <w:szCs w:val="22"/>
          <w:lang w:eastAsia="en-GB"/>
          <w14:ligatures w14:val="standardContextual"/>
        </w:rPr>
        <w:tab/>
      </w:r>
      <w:r>
        <w:rPr>
          <w:noProof/>
        </w:rPr>
        <w:t>Rule B6: Definition</w:t>
      </w:r>
      <w:r>
        <w:rPr>
          <w:noProof/>
        </w:rPr>
        <w:tab/>
      </w:r>
      <w:r>
        <w:rPr>
          <w:noProof/>
        </w:rPr>
        <w:fldChar w:fldCharType="begin" w:fldLock="1"/>
      </w:r>
      <w:r>
        <w:rPr>
          <w:noProof/>
        </w:rPr>
        <w:instrText xml:space="preserve"> PAGEREF _Toc171524042 \h </w:instrText>
      </w:r>
      <w:r>
        <w:rPr>
          <w:noProof/>
        </w:rPr>
      </w:r>
      <w:r>
        <w:rPr>
          <w:noProof/>
        </w:rPr>
        <w:fldChar w:fldCharType="separate"/>
      </w:r>
      <w:r>
        <w:rPr>
          <w:noProof/>
        </w:rPr>
        <w:t>130</w:t>
      </w:r>
      <w:r>
        <w:rPr>
          <w:noProof/>
        </w:rPr>
        <w:fldChar w:fldCharType="end"/>
      </w:r>
    </w:p>
    <w:p w14:paraId="63BD73A4" w14:textId="61ACF94C"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_Toc171524043 \h </w:instrText>
      </w:r>
      <w:r>
        <w:rPr>
          <w:noProof/>
        </w:rPr>
      </w:r>
      <w:r>
        <w:rPr>
          <w:noProof/>
        </w:rPr>
        <w:fldChar w:fldCharType="separate"/>
      </w:r>
      <w:r>
        <w:rPr>
          <w:noProof/>
        </w:rPr>
        <w:t>130</w:t>
      </w:r>
      <w:r>
        <w:rPr>
          <w:noProof/>
        </w:rPr>
        <w:fldChar w:fldCharType="end"/>
      </w:r>
    </w:p>
    <w:p w14:paraId="760A3696" w14:textId="60F69156"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B.1.2.1</w:t>
      </w:r>
      <w:r>
        <w:rPr>
          <w:rFonts w:asciiTheme="minorHAnsi" w:eastAsiaTheme="minorEastAsia" w:hAnsiTheme="minorHAnsi" w:cstheme="minorBidi"/>
          <w:noProof/>
          <w:kern w:val="2"/>
          <w:sz w:val="22"/>
          <w:szCs w:val="22"/>
          <w:lang w:eastAsia="en-GB"/>
          <w14:ligatures w14:val="standardContextual"/>
        </w:rPr>
        <w:tab/>
      </w:r>
      <w:r>
        <w:rPr>
          <w:noProof/>
        </w:rPr>
        <w:t>Rule B7: Spare bits</w:t>
      </w:r>
      <w:r>
        <w:rPr>
          <w:noProof/>
        </w:rPr>
        <w:tab/>
      </w:r>
      <w:r>
        <w:rPr>
          <w:noProof/>
        </w:rPr>
        <w:fldChar w:fldCharType="begin" w:fldLock="1"/>
      </w:r>
      <w:r>
        <w:rPr>
          <w:noProof/>
        </w:rPr>
        <w:instrText xml:space="preserve"> PAGEREF _Toc171524044 \h </w:instrText>
      </w:r>
      <w:r>
        <w:rPr>
          <w:noProof/>
        </w:rPr>
      </w:r>
      <w:r>
        <w:rPr>
          <w:noProof/>
        </w:rPr>
        <w:fldChar w:fldCharType="separate"/>
      </w:r>
      <w:r>
        <w:rPr>
          <w:noProof/>
        </w:rPr>
        <w:t>130</w:t>
      </w:r>
      <w:r>
        <w:rPr>
          <w:noProof/>
        </w:rPr>
        <w:fldChar w:fldCharType="end"/>
      </w:r>
    </w:p>
    <w:p w14:paraId="00DD1ACC" w14:textId="74B60954"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B.1.2.2</w:t>
      </w:r>
      <w:r>
        <w:rPr>
          <w:rFonts w:asciiTheme="minorHAnsi" w:eastAsiaTheme="minorEastAsia" w:hAnsiTheme="minorHAnsi" w:cstheme="minorBidi"/>
          <w:noProof/>
          <w:kern w:val="2"/>
          <w:sz w:val="22"/>
          <w:szCs w:val="22"/>
          <w:lang w:eastAsia="en-GB"/>
          <w14:ligatures w14:val="standardContextual"/>
        </w:rPr>
        <w:tab/>
      </w:r>
      <w:r>
        <w:rPr>
          <w:noProof/>
        </w:rPr>
        <w:t>Rule B8: Padding bits</w:t>
      </w:r>
      <w:r>
        <w:rPr>
          <w:noProof/>
        </w:rPr>
        <w:tab/>
      </w:r>
      <w:r>
        <w:rPr>
          <w:noProof/>
        </w:rPr>
        <w:fldChar w:fldCharType="begin" w:fldLock="1"/>
      </w:r>
      <w:r>
        <w:rPr>
          <w:noProof/>
        </w:rPr>
        <w:instrText xml:space="preserve"> PAGEREF _Toc171524045 \h </w:instrText>
      </w:r>
      <w:r>
        <w:rPr>
          <w:noProof/>
        </w:rPr>
      </w:r>
      <w:r>
        <w:rPr>
          <w:noProof/>
        </w:rPr>
        <w:fldChar w:fldCharType="separate"/>
      </w:r>
      <w:r>
        <w:rPr>
          <w:noProof/>
        </w:rPr>
        <w:t>131</w:t>
      </w:r>
      <w:r>
        <w:rPr>
          <w:noProof/>
        </w:rPr>
        <w:fldChar w:fldCharType="end"/>
      </w:r>
    </w:p>
    <w:p w14:paraId="3D59B2CA" w14:textId="52835EC2"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Predefined sets</w:t>
      </w:r>
      <w:r>
        <w:rPr>
          <w:noProof/>
        </w:rPr>
        <w:tab/>
      </w:r>
      <w:r>
        <w:rPr>
          <w:noProof/>
        </w:rPr>
        <w:fldChar w:fldCharType="begin" w:fldLock="1"/>
      </w:r>
      <w:r>
        <w:rPr>
          <w:noProof/>
        </w:rPr>
        <w:instrText xml:space="preserve"> PAGEREF _Toc171524046 \h </w:instrText>
      </w:r>
      <w:r>
        <w:rPr>
          <w:noProof/>
        </w:rPr>
      </w:r>
      <w:r>
        <w:rPr>
          <w:noProof/>
        </w:rPr>
        <w:fldChar w:fldCharType="separate"/>
      </w:r>
      <w:r>
        <w:rPr>
          <w:noProof/>
        </w:rPr>
        <w:t>131</w:t>
      </w:r>
      <w:r>
        <w:rPr>
          <w:noProof/>
        </w:rPr>
        <w:fldChar w:fldCharType="end"/>
      </w:r>
    </w:p>
    <w:p w14:paraId="352CCF71" w14:textId="3E74839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B.1.4</w:t>
      </w:r>
      <w:r>
        <w:rPr>
          <w:rFonts w:asciiTheme="minorHAnsi" w:eastAsiaTheme="minorEastAsia" w:hAnsiTheme="minorHAnsi" w:cstheme="minorBidi"/>
          <w:noProof/>
          <w:kern w:val="2"/>
          <w:sz w:val="22"/>
          <w:szCs w:val="22"/>
          <w:lang w:eastAsia="en-GB"/>
          <w14:ligatures w14:val="standardContextual"/>
        </w:rPr>
        <w:tab/>
      </w:r>
      <w:r>
        <w:rPr>
          <w:noProof/>
        </w:rPr>
        <w:t>Labelling Parts</w:t>
      </w:r>
      <w:r>
        <w:rPr>
          <w:noProof/>
        </w:rPr>
        <w:tab/>
      </w:r>
      <w:r>
        <w:rPr>
          <w:noProof/>
        </w:rPr>
        <w:fldChar w:fldCharType="begin" w:fldLock="1"/>
      </w:r>
      <w:r>
        <w:rPr>
          <w:noProof/>
        </w:rPr>
        <w:instrText xml:space="preserve"> PAGEREF _Toc171524047 \h </w:instrText>
      </w:r>
      <w:r>
        <w:rPr>
          <w:noProof/>
        </w:rPr>
      </w:r>
      <w:r>
        <w:rPr>
          <w:noProof/>
        </w:rPr>
        <w:fldChar w:fldCharType="separate"/>
      </w:r>
      <w:r>
        <w:rPr>
          <w:noProof/>
        </w:rPr>
        <w:t>132</w:t>
      </w:r>
      <w:r>
        <w:rPr>
          <w:noProof/>
        </w:rPr>
        <w:fldChar w:fldCharType="end"/>
      </w:r>
    </w:p>
    <w:p w14:paraId="131F021D" w14:textId="7ABC3741"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B.1.4.1</w:t>
      </w:r>
      <w:r>
        <w:rPr>
          <w:rFonts w:asciiTheme="minorHAnsi" w:eastAsiaTheme="minorEastAsia" w:hAnsiTheme="minorHAnsi" w:cstheme="minorBidi"/>
          <w:noProof/>
          <w:kern w:val="2"/>
          <w:sz w:val="22"/>
          <w:szCs w:val="22"/>
          <w:lang w:eastAsia="en-GB"/>
          <w14:ligatures w14:val="standardContextual"/>
        </w:rPr>
        <w:tab/>
      </w:r>
      <w:r>
        <w:rPr>
          <w:noProof/>
        </w:rPr>
        <w:t>Rule A1: Labels</w:t>
      </w:r>
      <w:r>
        <w:rPr>
          <w:noProof/>
        </w:rPr>
        <w:tab/>
      </w:r>
      <w:r>
        <w:rPr>
          <w:noProof/>
        </w:rPr>
        <w:fldChar w:fldCharType="begin" w:fldLock="1"/>
      </w:r>
      <w:r>
        <w:rPr>
          <w:noProof/>
        </w:rPr>
        <w:instrText xml:space="preserve"> PAGEREF _Toc171524048 \h </w:instrText>
      </w:r>
      <w:r>
        <w:rPr>
          <w:noProof/>
        </w:rPr>
      </w:r>
      <w:r>
        <w:rPr>
          <w:noProof/>
        </w:rPr>
        <w:fldChar w:fldCharType="separate"/>
      </w:r>
      <w:r>
        <w:rPr>
          <w:noProof/>
        </w:rPr>
        <w:t>132</w:t>
      </w:r>
      <w:r>
        <w:rPr>
          <w:noProof/>
        </w:rPr>
        <w:fldChar w:fldCharType="end"/>
      </w:r>
    </w:p>
    <w:p w14:paraId="27A0C0C5" w14:textId="080E22AF"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B.1.5</w:t>
      </w:r>
      <w:r>
        <w:rPr>
          <w:rFonts w:asciiTheme="minorHAnsi" w:eastAsiaTheme="minorEastAsia" w:hAnsiTheme="minorHAnsi" w:cstheme="minorBidi"/>
          <w:noProof/>
          <w:kern w:val="2"/>
          <w:sz w:val="22"/>
          <w:szCs w:val="22"/>
          <w:lang w:eastAsia="en-GB"/>
          <w14:ligatures w14:val="standardContextual"/>
        </w:rPr>
        <w:tab/>
      </w:r>
      <w:r>
        <w:rPr>
          <w:noProof/>
        </w:rPr>
        <w:t>Goodies</w:t>
      </w:r>
      <w:r>
        <w:rPr>
          <w:noProof/>
        </w:rPr>
        <w:tab/>
      </w:r>
      <w:r>
        <w:rPr>
          <w:noProof/>
        </w:rPr>
        <w:fldChar w:fldCharType="begin" w:fldLock="1"/>
      </w:r>
      <w:r>
        <w:rPr>
          <w:noProof/>
        </w:rPr>
        <w:instrText xml:space="preserve"> PAGEREF _Toc171524049 \h </w:instrText>
      </w:r>
      <w:r>
        <w:rPr>
          <w:noProof/>
        </w:rPr>
      </w:r>
      <w:r>
        <w:rPr>
          <w:noProof/>
        </w:rPr>
        <w:fldChar w:fldCharType="separate"/>
      </w:r>
      <w:r>
        <w:rPr>
          <w:noProof/>
        </w:rPr>
        <w:t>132</w:t>
      </w:r>
      <w:r>
        <w:rPr>
          <w:noProof/>
        </w:rPr>
        <w:fldChar w:fldCharType="end"/>
      </w:r>
    </w:p>
    <w:p w14:paraId="5D0FFBD0" w14:textId="2F0B2245"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B.1.5.1</w:t>
      </w:r>
      <w:r>
        <w:rPr>
          <w:rFonts w:asciiTheme="minorHAnsi" w:eastAsiaTheme="minorEastAsia" w:hAnsiTheme="minorHAnsi" w:cstheme="minorBidi"/>
          <w:noProof/>
          <w:kern w:val="2"/>
          <w:sz w:val="22"/>
          <w:szCs w:val="22"/>
          <w:lang w:eastAsia="en-GB"/>
          <w14:ligatures w14:val="standardContextual"/>
        </w:rPr>
        <w:tab/>
      </w:r>
      <w:r>
        <w:rPr>
          <w:noProof/>
        </w:rPr>
        <w:t>Rule G1: Comments</w:t>
      </w:r>
      <w:r>
        <w:rPr>
          <w:noProof/>
        </w:rPr>
        <w:tab/>
      </w:r>
      <w:r>
        <w:rPr>
          <w:noProof/>
        </w:rPr>
        <w:fldChar w:fldCharType="begin" w:fldLock="1"/>
      </w:r>
      <w:r>
        <w:rPr>
          <w:noProof/>
        </w:rPr>
        <w:instrText xml:space="preserve"> PAGEREF _Toc171524050 \h </w:instrText>
      </w:r>
      <w:r>
        <w:rPr>
          <w:noProof/>
        </w:rPr>
      </w:r>
      <w:r>
        <w:rPr>
          <w:noProof/>
        </w:rPr>
        <w:fldChar w:fldCharType="separate"/>
      </w:r>
      <w:r>
        <w:rPr>
          <w:noProof/>
        </w:rPr>
        <w:t>132</w:t>
      </w:r>
      <w:r>
        <w:rPr>
          <w:noProof/>
        </w:rPr>
        <w:fldChar w:fldCharType="end"/>
      </w:r>
    </w:p>
    <w:p w14:paraId="493C47E2" w14:textId="62E5C7EC"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Advanced rules</w:t>
      </w:r>
      <w:r>
        <w:rPr>
          <w:noProof/>
        </w:rPr>
        <w:tab/>
      </w:r>
      <w:r>
        <w:rPr>
          <w:noProof/>
        </w:rPr>
        <w:fldChar w:fldCharType="begin" w:fldLock="1"/>
      </w:r>
      <w:r>
        <w:rPr>
          <w:noProof/>
        </w:rPr>
        <w:instrText xml:space="preserve"> PAGEREF _Toc171524051 \h </w:instrText>
      </w:r>
      <w:r>
        <w:rPr>
          <w:noProof/>
        </w:rPr>
      </w:r>
      <w:r>
        <w:rPr>
          <w:noProof/>
        </w:rPr>
        <w:fldChar w:fldCharType="separate"/>
      </w:r>
      <w:r>
        <w:rPr>
          <w:noProof/>
        </w:rPr>
        <w:t>132</w:t>
      </w:r>
      <w:r>
        <w:rPr>
          <w:noProof/>
        </w:rPr>
        <w:fldChar w:fldCharType="end"/>
      </w:r>
    </w:p>
    <w:p w14:paraId="289E8378" w14:textId="4F1BEAB4"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Rule A2: Exponent notation</w:t>
      </w:r>
      <w:r>
        <w:rPr>
          <w:noProof/>
        </w:rPr>
        <w:tab/>
      </w:r>
      <w:r>
        <w:rPr>
          <w:noProof/>
        </w:rPr>
        <w:fldChar w:fldCharType="begin" w:fldLock="1"/>
      </w:r>
      <w:r>
        <w:rPr>
          <w:noProof/>
        </w:rPr>
        <w:instrText xml:space="preserve"> PAGEREF _Toc171524052 \h </w:instrText>
      </w:r>
      <w:r>
        <w:rPr>
          <w:noProof/>
        </w:rPr>
      </w:r>
      <w:r>
        <w:rPr>
          <w:noProof/>
        </w:rPr>
        <w:fldChar w:fldCharType="separate"/>
      </w:r>
      <w:r>
        <w:rPr>
          <w:noProof/>
        </w:rPr>
        <w:t>132</w:t>
      </w:r>
      <w:r>
        <w:rPr>
          <w:noProof/>
        </w:rPr>
        <w:fldChar w:fldCharType="end"/>
      </w:r>
    </w:p>
    <w:p w14:paraId="64264851" w14:textId="74610369" w:rsidR="00E34F32" w:rsidRPr="00E34F32" w:rsidRDefault="00E34F32" w:rsidP="00E34F32">
      <w:pPr>
        <w:pStyle w:val="TOC8"/>
        <w:rPr>
          <w:rFonts w:asciiTheme="minorHAnsi" w:eastAsiaTheme="minorEastAsia" w:hAnsiTheme="minorHAnsi" w:cstheme="minorBidi"/>
          <w:b w:val="0"/>
          <w:noProof/>
          <w:kern w:val="2"/>
          <w:szCs w:val="22"/>
          <w:lang w:val="fr-FR" w:eastAsia="en-GB"/>
          <w14:ligatures w14:val="standardContextual"/>
        </w:rPr>
      </w:pPr>
      <w:r w:rsidRPr="00C47C02">
        <w:rPr>
          <w:noProof/>
          <w:lang w:val="fr-FR"/>
        </w:rPr>
        <w:t>Annex C (informative</w:t>
      </w:r>
      <w:r>
        <w:rPr>
          <w:noProof/>
          <w:lang w:val="fr-FR"/>
        </w:rPr>
        <w:t>):</w:t>
      </w:r>
      <w:r>
        <w:rPr>
          <w:noProof/>
          <w:lang w:val="fr-FR"/>
        </w:rPr>
        <w:tab/>
      </w:r>
      <w:r w:rsidRPr="00C47C02">
        <w:rPr>
          <w:noProof/>
          <w:lang w:val="fr-FR"/>
        </w:rPr>
        <w:t>GPRS</w:t>
      </w:r>
      <w:r w:rsidRPr="00C47C02">
        <w:rPr>
          <w:noProof/>
          <w:lang w:val="fr-FR"/>
        </w:rPr>
        <w:noBreakHyphen/>
        <w:t>Services sequence diagram</w:t>
      </w:r>
      <w:r w:rsidRPr="00E34F32">
        <w:rPr>
          <w:noProof/>
          <w:lang w:val="fr-FR"/>
        </w:rPr>
        <w:tab/>
      </w:r>
      <w:r>
        <w:rPr>
          <w:noProof/>
        </w:rPr>
        <w:fldChar w:fldCharType="begin" w:fldLock="1"/>
      </w:r>
      <w:r w:rsidRPr="00E34F32">
        <w:rPr>
          <w:noProof/>
          <w:lang w:val="fr-FR"/>
        </w:rPr>
        <w:instrText xml:space="preserve"> PAGEREF _Toc171524053 \h </w:instrText>
      </w:r>
      <w:r>
        <w:rPr>
          <w:noProof/>
        </w:rPr>
      </w:r>
      <w:r>
        <w:rPr>
          <w:noProof/>
        </w:rPr>
        <w:fldChar w:fldCharType="separate"/>
      </w:r>
      <w:r w:rsidRPr="00E34F32">
        <w:rPr>
          <w:noProof/>
          <w:lang w:val="fr-FR"/>
        </w:rPr>
        <w:t>134</w:t>
      </w:r>
      <w:r>
        <w:rPr>
          <w:noProof/>
        </w:rPr>
        <w:fldChar w:fldCharType="end"/>
      </w:r>
    </w:p>
    <w:p w14:paraId="2BB12E55" w14:textId="741157DF" w:rsidR="00E34F32" w:rsidRDefault="00E34F32" w:rsidP="00E34F32">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_Toc171524054 \h </w:instrText>
      </w:r>
      <w:r>
        <w:rPr>
          <w:noProof/>
        </w:rPr>
      </w:r>
      <w:r>
        <w:rPr>
          <w:noProof/>
        </w:rPr>
        <w:fldChar w:fldCharType="separate"/>
      </w:r>
      <w:r>
        <w:rPr>
          <w:noProof/>
        </w:rPr>
        <w:t>155</w:t>
      </w:r>
      <w:r>
        <w:rPr>
          <w:noProof/>
        </w:rPr>
        <w:fldChar w:fldCharType="end"/>
      </w:r>
    </w:p>
    <w:p w14:paraId="1C923610" w14:textId="474B43BA" w:rsidR="00D476B3" w:rsidRDefault="00461F57">
      <w:pPr>
        <w:keepNext/>
        <w:keepLines/>
      </w:pPr>
      <w:r>
        <w:rPr>
          <w:noProof/>
          <w:sz w:val="22"/>
        </w:rPr>
        <w:fldChar w:fldCharType="end"/>
      </w:r>
    </w:p>
    <w:p w14:paraId="3030C886" w14:textId="77777777" w:rsidR="00D476B3" w:rsidRDefault="00D476B3">
      <w:pPr>
        <w:pStyle w:val="Heading1"/>
        <w:pageBreakBefore/>
      </w:pPr>
      <w:bookmarkStart w:id="6" w:name="_Toc11256321"/>
      <w:bookmarkStart w:id="7" w:name="_Toc36116313"/>
      <w:bookmarkStart w:id="8" w:name="_Toc45096370"/>
      <w:bookmarkStart w:id="9" w:name="_Toc51762236"/>
      <w:bookmarkStart w:id="10" w:name="_Toc171523559"/>
      <w:r>
        <w:lastRenderedPageBreak/>
        <w:t>Foreword</w:t>
      </w:r>
      <w:bookmarkEnd w:id="6"/>
      <w:bookmarkEnd w:id="7"/>
      <w:bookmarkEnd w:id="8"/>
      <w:bookmarkEnd w:id="9"/>
      <w:bookmarkEnd w:id="10"/>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The present document defines the architecture of layer 3 and its sublayers on the GSM Um interface, i.e.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Version x.y.z</w:t>
      </w:r>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presented to TSG for information;</w:t>
      </w:r>
    </w:p>
    <w:p w14:paraId="6984EF76" w14:textId="77777777" w:rsidR="00D476B3" w:rsidRDefault="00D476B3">
      <w:pPr>
        <w:pStyle w:val="B3"/>
      </w:pPr>
      <w:r>
        <w:t>2</w:t>
      </w:r>
      <w:r>
        <w:tab/>
        <w:t>presented to TSG for approval;</w:t>
      </w:r>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the second digit is incremented for all changes of substance, i.e.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r>
        <w:br w:type="page"/>
      </w:r>
      <w:bookmarkStart w:id="11" w:name="_Toc11256322"/>
      <w:bookmarkStart w:id="12" w:name="_Toc36116314"/>
      <w:bookmarkStart w:id="13" w:name="_Toc45096371"/>
      <w:bookmarkStart w:id="14" w:name="_Toc51762237"/>
      <w:bookmarkStart w:id="15" w:name="_Toc171523560"/>
      <w:r>
        <w:lastRenderedPageBreak/>
        <w:t>1</w:t>
      </w:r>
      <w:r>
        <w:tab/>
        <w:t>Scope</w:t>
      </w:r>
      <w:bookmarkEnd w:id="11"/>
      <w:bookmarkEnd w:id="12"/>
      <w:bookmarkEnd w:id="13"/>
      <w:bookmarkEnd w:id="14"/>
      <w:bookmarkEnd w:id="15"/>
    </w:p>
    <w:p w14:paraId="64E2A07B" w14:textId="77777777" w:rsidR="00D476B3" w:rsidRDefault="00D476B3">
      <w:r>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For CTS services, the present document defines the principal architecture of layer 3 on the GSM Um* interface, i.e.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16" w:name="_Toc11256323"/>
      <w:bookmarkStart w:id="17" w:name="_Toc36116315"/>
      <w:bookmarkStart w:id="18" w:name="_Toc45096372"/>
      <w:bookmarkStart w:id="19" w:name="_Toc51762238"/>
      <w:bookmarkStart w:id="20" w:name="_Toc171523561"/>
      <w:r>
        <w:t>2</w:t>
      </w:r>
      <w:r>
        <w:tab/>
        <w:t>References</w:t>
      </w:r>
      <w:bookmarkEnd w:id="16"/>
      <w:bookmarkEnd w:id="17"/>
      <w:bookmarkEnd w:id="18"/>
      <w:bookmarkEnd w:id="19"/>
      <w:bookmarkEnd w:id="20"/>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03.56(R98): "Digital cellular telecommunications system (Phase 2+); GSM Cordless Telephony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lastRenderedPageBreak/>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44.056: "GSM Cordless Telephony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"MultiParty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(AoC)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lang w:eastAsia="ja-JP"/>
        </w:rPr>
      </w:pPr>
      <w:r>
        <w:lastRenderedPageBreak/>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1" w:name="_Toc11256324"/>
      <w:bookmarkStart w:id="22" w:name="_Toc36116316"/>
      <w:bookmarkStart w:id="23"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4" w:name="_Hlk57812517"/>
      <w:bookmarkStart w:id="25" w:name="_Toc51762239"/>
      <w:r>
        <w:t>[</w:t>
      </w:r>
      <w:r w:rsidR="007559F1" w:rsidRPr="00461F57">
        <w:t>34</w:t>
      </w:r>
      <w:r>
        <w:t>]</w:t>
      </w:r>
      <w:bookmarkEnd w:id="24"/>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(ProSe) User Equipment (UE) to Proximity-services (ProSe)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(ProSe)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58C86F3B" w14:textId="23542742" w:rsidR="00553013" w:rsidRDefault="00553013" w:rsidP="00550839">
      <w:pPr>
        <w:pStyle w:val="EX"/>
      </w:pPr>
      <w:r>
        <w:t>[40]</w:t>
      </w:r>
      <w:r>
        <w:tab/>
        <w:t>3GPP TS 24.572: "User Plane Location Services (LCS) Protocols And Procedures; Stage 3".</w:t>
      </w:r>
    </w:p>
    <w:p w14:paraId="5D9D8354" w14:textId="12F58B59" w:rsidR="00C2789D" w:rsidRDefault="00C2789D" w:rsidP="00550839">
      <w:pPr>
        <w:pStyle w:val="EX"/>
      </w:pPr>
      <w:r>
        <w:t>[</w:t>
      </w:r>
      <w:r>
        <w:rPr>
          <w:lang w:val="hr-HR"/>
        </w:rPr>
        <w:t>41</w:t>
      </w:r>
      <w:r>
        <w:t>]</w:t>
      </w:r>
      <w:r>
        <w:tab/>
        <w:t>3GPP TS 24.514: "</w:t>
      </w:r>
      <w:r w:rsidRPr="007D6567">
        <w:rPr>
          <w:lang w:val="en-US" w:eastAsia="zh-CN"/>
        </w:rPr>
        <w:t>Ranging based services and sidelink positioning in 5G system(5GS); Stage 3</w:t>
      </w:r>
      <w:r>
        <w:t>".</w:t>
      </w:r>
    </w:p>
    <w:p w14:paraId="2A9A9CE6" w14:textId="0353848E" w:rsidR="001E776A" w:rsidRDefault="001E776A" w:rsidP="00550839">
      <w:pPr>
        <w:pStyle w:val="EX"/>
      </w:pPr>
      <w:r>
        <w:t>[42</w:t>
      </w:r>
      <w:r w:rsidRPr="007F2770">
        <w:t>]</w:t>
      </w:r>
      <w:r w:rsidRPr="007F2770">
        <w:tab/>
        <w:t>3GPP TS 24.577: "Aircraft-to-Everything (A2X) services in 5G System (5GS) protocol aspects; Stage 3".</w:t>
      </w:r>
    </w:p>
    <w:p w14:paraId="740E77F9" w14:textId="77777777" w:rsidR="00D476B3" w:rsidRDefault="00D476B3">
      <w:pPr>
        <w:pStyle w:val="Heading1"/>
      </w:pPr>
      <w:bookmarkStart w:id="26" w:name="_Toc171523562"/>
      <w:r>
        <w:t>3</w:t>
      </w:r>
      <w:r>
        <w:tab/>
      </w:r>
      <w:r w:rsidR="00394839">
        <w:t>Definitions and a</w:t>
      </w:r>
      <w:r>
        <w:t>bbreviations</w:t>
      </w:r>
      <w:bookmarkEnd w:id="21"/>
      <w:bookmarkEnd w:id="22"/>
      <w:bookmarkEnd w:id="23"/>
      <w:bookmarkEnd w:id="25"/>
      <w:bookmarkEnd w:id="26"/>
    </w:p>
    <w:p w14:paraId="6A1D7BFF" w14:textId="77777777" w:rsidR="00394839" w:rsidRPr="003168A2" w:rsidRDefault="00394839" w:rsidP="00394839">
      <w:pPr>
        <w:pStyle w:val="Heading2"/>
      </w:pPr>
      <w:bookmarkStart w:id="27" w:name="_Toc11256325"/>
      <w:bookmarkStart w:id="28" w:name="_Toc36116317"/>
      <w:bookmarkStart w:id="29" w:name="_Toc45096374"/>
      <w:bookmarkStart w:id="30" w:name="_Toc51762240"/>
      <w:bookmarkStart w:id="31" w:name="_Toc171523563"/>
      <w:r w:rsidRPr="003168A2">
        <w:t>3.1</w:t>
      </w:r>
      <w:r w:rsidRPr="003168A2">
        <w:tab/>
        <w:t>Definitions</w:t>
      </w:r>
      <w:bookmarkEnd w:id="27"/>
      <w:bookmarkEnd w:id="28"/>
      <w:bookmarkEnd w:id="29"/>
      <w:bookmarkEnd w:id="30"/>
      <w:bookmarkEnd w:id="31"/>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2" w:name="_Toc11256326"/>
      <w:bookmarkStart w:id="33" w:name="_Toc36116318"/>
      <w:bookmarkStart w:id="34" w:name="_Toc45096375"/>
      <w:bookmarkStart w:id="35" w:name="_Toc51762241"/>
      <w:bookmarkStart w:id="36" w:name="_Toc171523564"/>
      <w:r w:rsidRPr="003168A2">
        <w:t>3.2</w:t>
      </w:r>
      <w:r w:rsidRPr="003168A2">
        <w:tab/>
        <w:t>Abbreviations</w:t>
      </w:r>
      <w:bookmarkEnd w:id="32"/>
      <w:bookmarkEnd w:id="33"/>
      <w:bookmarkEnd w:id="34"/>
      <w:bookmarkEnd w:id="35"/>
      <w:bookmarkEnd w:id="36"/>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
        <w:smartTag w:uri="urn:schemas-microsoft-com:office:smarttags" w:element="PlaceType">
          <w:r>
            <w:t>Mobile</w:t>
          </w:r>
        </w:smartTag>
      </w:smartTag>
      <w:r>
        <w:t xml:space="preserve"> Network Signalling </w:t>
      </w:r>
    </w:p>
    <w:p w14:paraId="481E0B2C" w14:textId="77777777" w:rsidR="00D476B3" w:rsidRPr="00FA6875" w:rsidRDefault="00D476B3">
      <w:pPr>
        <w:pStyle w:val="EW"/>
        <w:rPr>
          <w:lang w:val="it-IT"/>
        </w:rPr>
      </w:pPr>
      <w:r w:rsidRPr="00FA6875">
        <w:rPr>
          <w:lang w:val="it-IT"/>
        </w:rPr>
        <w:t>N-PDU</w:t>
      </w:r>
      <w:r w:rsidRPr="00FA6875">
        <w:rPr>
          <w:lang w:val="it-IT"/>
        </w:rP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t>CTS</w:t>
      </w:r>
      <w:r>
        <w:tab/>
        <w:t>Cordless Telephony System</w:t>
      </w:r>
    </w:p>
    <w:p w14:paraId="6B8BACF9" w14:textId="77777777" w:rsidR="009B6375" w:rsidRDefault="00D476B3" w:rsidP="009B6375">
      <w:pPr>
        <w:pStyle w:val="EW"/>
      </w:pPr>
      <w:r>
        <w:t>LCS</w:t>
      </w:r>
      <w:r>
        <w:tab/>
        <w:t>LoCation Services</w:t>
      </w:r>
    </w:p>
    <w:p w14:paraId="6877B967" w14:textId="77777777" w:rsidR="009B6375" w:rsidRDefault="009B6375" w:rsidP="009B6375">
      <w:pPr>
        <w:pStyle w:val="EW"/>
        <w:rPr>
          <w:noProof/>
        </w:rPr>
      </w:pPr>
      <w:r>
        <w:rPr>
          <w:noProof/>
        </w:rPr>
        <w:t>MOCN</w:t>
      </w:r>
      <w:r>
        <w:rPr>
          <w:noProof/>
        </w:rPr>
        <w:tab/>
        <w:t>Multi-Operator Core Network</w:t>
      </w:r>
    </w:p>
    <w:p w14:paraId="54108274" w14:textId="77777777" w:rsidR="00D476B3" w:rsidRDefault="00D476B3">
      <w:pPr>
        <w:pStyle w:val="Heading1"/>
      </w:pPr>
      <w:bookmarkStart w:id="37" w:name="_Toc11256327"/>
      <w:bookmarkStart w:id="38" w:name="_Toc36116319"/>
      <w:bookmarkStart w:id="39" w:name="_Toc45096376"/>
      <w:bookmarkStart w:id="40" w:name="_Toc51762242"/>
      <w:bookmarkStart w:id="41" w:name="_Toc171523565"/>
      <w:r>
        <w:lastRenderedPageBreak/>
        <w:t>4</w:t>
      </w:r>
      <w:r>
        <w:tab/>
        <w:t>Introduction</w:t>
      </w:r>
      <w:bookmarkEnd w:id="37"/>
      <w:bookmarkEnd w:id="38"/>
      <w:bookmarkEnd w:id="39"/>
      <w:bookmarkEnd w:id="40"/>
      <w:bookmarkEnd w:id="41"/>
    </w:p>
    <w:p w14:paraId="18697469" w14:textId="77777777" w:rsidR="00D476B3" w:rsidRDefault="00D476B3">
      <w:pPr>
        <w:pStyle w:val="Heading2"/>
      </w:pPr>
      <w:bookmarkStart w:id="42" w:name="_Toc11256328"/>
      <w:bookmarkStart w:id="43" w:name="_Toc36116320"/>
      <w:bookmarkStart w:id="44" w:name="_Toc45096377"/>
      <w:bookmarkStart w:id="45" w:name="_Toc51762243"/>
      <w:bookmarkStart w:id="46" w:name="_Toc171523566"/>
      <w:r>
        <w:t>4.1</w:t>
      </w:r>
      <w:r>
        <w:tab/>
        <w:t>General</w:t>
      </w:r>
      <w:bookmarkEnd w:id="42"/>
      <w:bookmarkEnd w:id="43"/>
      <w:bookmarkEnd w:id="44"/>
      <w:bookmarkEnd w:id="45"/>
      <w:bookmarkEnd w:id="46"/>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Default="00D476B3">
      <w:pPr>
        <w:keepNext/>
      </w:pPr>
      <w:r>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lastRenderedPageBreak/>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Default="00D476B3">
      <w:pPr>
        <w:keepNext/>
      </w:pPr>
      <w:r>
        <w:t xml:space="preserve">The Connection Management (CM) sublayer is composed of </w:t>
      </w:r>
      <w:r w:rsidR="00282B35">
        <w:t xml:space="preserve">a </w:t>
      </w:r>
      <w:r>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47" w:name="_Toc11256329"/>
      <w:bookmarkStart w:id="48" w:name="_Toc36116321"/>
      <w:bookmarkStart w:id="49" w:name="_Toc45096378"/>
      <w:bookmarkStart w:id="50" w:name="_Toc51762244"/>
      <w:bookmarkStart w:id="51" w:name="_Toc171523567"/>
      <w:r>
        <w:lastRenderedPageBreak/>
        <w:t>4.2</w:t>
      </w:r>
      <w:r>
        <w:tab/>
        <w:t>Applicability of functional blocks</w:t>
      </w:r>
      <w:bookmarkEnd w:id="47"/>
      <w:bookmarkEnd w:id="48"/>
      <w:bookmarkEnd w:id="49"/>
      <w:bookmarkEnd w:id="50"/>
      <w:bookmarkEnd w:id="51"/>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52" w:name="_Toc11256330"/>
      <w:bookmarkStart w:id="53" w:name="_Toc36116322"/>
      <w:bookmarkStart w:id="54" w:name="_Toc45096379"/>
      <w:bookmarkStart w:id="55" w:name="_Toc51762245"/>
      <w:bookmarkStart w:id="56" w:name="_Toc171523568"/>
      <w:r>
        <w:t>4.3</w:t>
      </w:r>
      <w:r>
        <w:tab/>
        <w:t>Technique of description</w:t>
      </w:r>
      <w:bookmarkEnd w:id="52"/>
      <w:bookmarkEnd w:id="53"/>
      <w:bookmarkEnd w:id="54"/>
      <w:bookmarkEnd w:id="55"/>
      <w:bookmarkEnd w:id="56"/>
    </w:p>
    <w:p w14:paraId="3B0E8020" w14:textId="77777777" w:rsidR="00D476B3" w:rsidRDefault="00D476B3">
      <w:pPr>
        <w:keepNext/>
      </w:pPr>
      <w:r>
        <w:t>Layer 3 and its sub</w:t>
      </w:r>
      <w:r>
        <w:noBreakHyphen/>
        <w:t>layers are specified by:</w:t>
      </w:r>
    </w:p>
    <w:p w14:paraId="36561DB6" w14:textId="231DB729" w:rsidR="00D476B3" w:rsidRDefault="00D476B3">
      <w:pPr>
        <w:pStyle w:val="B1"/>
        <w:keepNext/>
      </w:pPr>
      <w:r>
        <w:t>-</w:t>
      </w:r>
      <w:r>
        <w:tab/>
        <w:t xml:space="preserve">their service specification, see </w:t>
      </w:r>
      <w:r w:rsidR="00203CFF">
        <w:t>clause</w:t>
      </w:r>
      <w:r w:rsidR="00A8346E">
        <w:t> </w:t>
      </w:r>
      <w:r>
        <w:t>4.3.1;</w:t>
      </w:r>
    </w:p>
    <w:p w14:paraId="20BE9541" w14:textId="4DBA3E90" w:rsidR="00D476B3" w:rsidRDefault="00D476B3">
      <w:pPr>
        <w:pStyle w:val="B1"/>
      </w:pPr>
      <w:r>
        <w:t>-</w:t>
      </w:r>
      <w:r>
        <w:tab/>
        <w:t xml:space="preserve">their protocol specification, see </w:t>
      </w:r>
      <w:r w:rsidR="00203CFF">
        <w:t>clause</w:t>
      </w:r>
      <w:r w:rsidR="00A8346E">
        <w:t> </w:t>
      </w:r>
      <w:r>
        <w:t>4.3.3;</w:t>
      </w:r>
    </w:p>
    <w:p w14:paraId="4A7092B0" w14:textId="77777777" w:rsidR="008510F9" w:rsidRDefault="00D476B3" w:rsidP="008510F9">
      <w:pPr>
        <w:pStyle w:val="B1"/>
      </w:pPr>
      <w:r>
        <w:t>-</w:t>
      </w:r>
      <w:r>
        <w:tab/>
        <w:t>the specification of functions, see clause</w:t>
      </w:r>
      <w:r w:rsidR="00A8346E">
        <w:t> </w:t>
      </w:r>
      <w:r>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57" w:name="_Toc11256331"/>
      <w:bookmarkStart w:id="58" w:name="_Toc36116323"/>
      <w:bookmarkStart w:id="59" w:name="_Toc45096380"/>
      <w:bookmarkStart w:id="60" w:name="_Toc51762246"/>
      <w:bookmarkStart w:id="61" w:name="_Toc171523569"/>
      <w:r>
        <w:t>4.3.1</w:t>
      </w:r>
      <w:r>
        <w:tab/>
        <w:t>Service description</w:t>
      </w:r>
      <w:bookmarkEnd w:id="57"/>
      <w:bookmarkEnd w:id="58"/>
      <w:bookmarkEnd w:id="59"/>
      <w:bookmarkEnd w:id="60"/>
      <w:bookmarkEnd w:id="61"/>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62" w:name="_Toc11256332"/>
      <w:bookmarkStart w:id="63" w:name="_Toc36116324"/>
      <w:bookmarkStart w:id="64" w:name="_Toc45096381"/>
      <w:bookmarkStart w:id="65" w:name="_Toc51762247"/>
      <w:bookmarkStart w:id="66" w:name="_Toc171523570"/>
      <w:r>
        <w:t>4.3.2</w:t>
      </w:r>
      <w:r>
        <w:tab/>
        <w:t>Abstract service primitives</w:t>
      </w:r>
      <w:bookmarkEnd w:id="62"/>
      <w:bookmarkEnd w:id="63"/>
      <w:bookmarkEnd w:id="64"/>
      <w:bookmarkEnd w:id="65"/>
      <w:bookmarkEnd w:id="66"/>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67" w:name="_Toc11256333"/>
      <w:bookmarkStart w:id="68" w:name="_Toc36116325"/>
      <w:bookmarkStart w:id="69" w:name="_Toc45096382"/>
      <w:bookmarkStart w:id="70" w:name="_Toc51762248"/>
      <w:bookmarkStart w:id="71" w:name="_Toc171523571"/>
      <w:r>
        <w:t>4.3.3</w:t>
      </w:r>
      <w:r>
        <w:tab/>
        <w:t>Protocols and peer</w:t>
      </w:r>
      <w:r>
        <w:noBreakHyphen/>
        <w:t>to</w:t>
      </w:r>
      <w:r>
        <w:noBreakHyphen/>
        <w:t>peer communication</w:t>
      </w:r>
      <w:bookmarkEnd w:id="67"/>
      <w:bookmarkEnd w:id="68"/>
      <w:bookmarkEnd w:id="69"/>
      <w:bookmarkEnd w:id="70"/>
      <w:bookmarkEnd w:id="71"/>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lastRenderedPageBreak/>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Default="00D476B3">
      <w:pPr>
        <w:pStyle w:val="B1"/>
        <w:keepNext/>
      </w:pPr>
      <w:r>
        <w:t>2) for CTS services (in addition to non-GPRS services):</w:t>
      </w:r>
    </w:p>
    <w:p w14:paraId="2BCE45DB" w14:textId="77777777" w:rsidR="00D476B3" w:rsidRDefault="00D476B3">
      <w:pPr>
        <w:pStyle w:val="B2"/>
        <w:keepNext/>
      </w:pPr>
      <w:r>
        <w:t>-</w:t>
      </w:r>
      <w:r>
        <w:tab/>
        <w:t>one RR sub-layer entity in the MS and one in the CTS fixed part. These RR sub-layers include one CTS-RR sub-entity on each side;</w:t>
      </w:r>
    </w:p>
    <w:p w14:paraId="235AA6BF" w14:textId="77777777" w:rsidR="00D476B3" w:rsidRDefault="00D476B3">
      <w:pPr>
        <w:pStyle w:val="B2"/>
        <w:keepNext/>
      </w:pPr>
      <w:r>
        <w:t>-</w:t>
      </w:r>
      <w:r>
        <w:tab/>
        <w:t>one MM sub-layer entity in the MS and one in the CTS fixed part These MM sub-layers include one CTS-MM sub-entity on each side;</w:t>
      </w:r>
    </w:p>
    <w:p w14:paraId="67BBAC19" w14:textId="3369247E" w:rsidR="00D476B3" w:rsidRDefault="00D476B3">
      <w:pPr>
        <w:pStyle w:val="B2"/>
        <w:keepNext/>
      </w:pPr>
      <w:r>
        <w:t>-</w:t>
      </w:r>
      <w:r>
        <w:tab/>
        <w:t xml:space="preserve">for each functional block of the CM sublayer as defined in </w:t>
      </w:r>
      <w:r w:rsidR="00203CFF">
        <w:t>clause</w:t>
      </w:r>
      <w:r w:rsidR="00A8346E">
        <w:t> </w:t>
      </w:r>
      <w:r>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 xml:space="preserve">4.1 which is supported in the MS (in the network), there are, depending on the protocol, one or more entities in the MS (in the network). Two different entities of the same functional block in the MS (in the network) are called parallel entities. The entities of the </w:t>
      </w:r>
      <w:r>
        <w:lastRenderedPageBreak/>
        <w:t>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72" w:name="_Toc11256334"/>
      <w:bookmarkStart w:id="73" w:name="_Toc36116326"/>
      <w:bookmarkStart w:id="74" w:name="_Toc45096383"/>
      <w:bookmarkStart w:id="75" w:name="_Toc51762249"/>
      <w:bookmarkStart w:id="76" w:name="_Toc171523572"/>
      <w:r>
        <w:t>4.3.4</w:t>
      </w:r>
      <w:r>
        <w:tab/>
        <w:t>Contents of layer 3 related Technical Specifications</w:t>
      </w:r>
      <w:bookmarkEnd w:id="72"/>
      <w:bookmarkEnd w:id="73"/>
      <w:bookmarkEnd w:id="74"/>
      <w:bookmarkEnd w:id="75"/>
      <w:bookmarkEnd w:id="76"/>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lastRenderedPageBreak/>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57ED1B00" w14:textId="77777777" w:rsidR="00370E31" w:rsidRDefault="00370E31" w:rsidP="00370E31">
      <w:pPr>
        <w:pStyle w:val="B1"/>
      </w:pPr>
      <w:bookmarkStart w:id="77" w:name="_Toc11256335"/>
      <w:bookmarkStart w:id="78" w:name="_Toc36116327"/>
      <w:bookmarkStart w:id="79" w:name="_Toc45096384"/>
      <w:bookmarkStart w:id="80" w:name="_Toc51762250"/>
      <w:r>
        <w:t>-</w:t>
      </w:r>
      <w:r>
        <w:tab/>
        <w:t xml:space="preserve">the </w:t>
      </w:r>
      <w:r w:rsidRPr="00821336">
        <w:t xml:space="preserve">PC5 signalling protocol </w:t>
      </w:r>
      <w:r>
        <w:t>for V2X communication for 5GS is defined in 3GPP TS 24.587 [</w:t>
      </w:r>
      <w:r w:rsidRPr="00461F57">
        <w:t>34</w:t>
      </w:r>
      <w:r>
        <w:t>];</w:t>
      </w:r>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r w:rsidR="00462EFC">
        <w:t>;</w:t>
      </w:r>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1D8BECD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r w:rsidR="00553013">
        <w:t>;</w:t>
      </w:r>
    </w:p>
    <w:p w14:paraId="4F50D2C5" w14:textId="1C09C64E"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r w:rsidR="00553013">
        <w:t>;</w:t>
      </w:r>
    </w:p>
    <w:p w14:paraId="21E40D77" w14:textId="36915035"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r w:rsidR="00553013">
        <w:t>;</w:t>
      </w:r>
    </w:p>
    <w:p w14:paraId="7AE32EF9" w14:textId="6B84CF5A" w:rsidR="00553013" w:rsidRDefault="00553013" w:rsidP="0007704B">
      <w:pPr>
        <w:pStyle w:val="B1"/>
      </w:pPr>
      <w:r>
        <w:t>-</w:t>
      </w:r>
      <w:r>
        <w:tab/>
        <w:t>the Location Services User Plane</w:t>
      </w:r>
      <w:r w:rsidRPr="00990352">
        <w:t xml:space="preserve"> </w:t>
      </w:r>
      <w:r>
        <w:t xml:space="preserve">(LCS-UP) </w:t>
      </w:r>
      <w:r w:rsidRPr="00821336">
        <w:t xml:space="preserve">protocol </w:t>
      </w:r>
      <w:r>
        <w:t>is defined in 3GPP TS 24.572 [</w:t>
      </w:r>
      <w:r w:rsidR="000E61E6">
        <w:t>40</w:t>
      </w:r>
      <w:r>
        <w:t>]</w:t>
      </w:r>
      <w:r w:rsidR="00370E31">
        <w:t>;</w:t>
      </w:r>
    </w:p>
    <w:p w14:paraId="309E9039" w14:textId="49A38FA5" w:rsidR="00370E31" w:rsidRDefault="00370E31" w:rsidP="00370E31">
      <w:pPr>
        <w:pStyle w:val="B1"/>
      </w:pPr>
      <w:r>
        <w:t>-</w:t>
      </w:r>
      <w:r>
        <w:tab/>
        <w:t xml:space="preserve">the </w:t>
      </w:r>
      <w:r w:rsidRPr="008E381C">
        <w:t>User Plane Positioning Connection Management</w:t>
      </w:r>
      <w:r>
        <w:t xml:space="preserve"> (UPP-CM) protocol is defined in 3GPP TS 24.572 [40]</w:t>
      </w:r>
      <w:r w:rsidR="00C2789D">
        <w:t xml:space="preserve">; </w:t>
      </w:r>
    </w:p>
    <w:p w14:paraId="005B5BB6" w14:textId="6FC01078" w:rsidR="00C2789D" w:rsidRDefault="00C2789D" w:rsidP="00370E31">
      <w:pPr>
        <w:pStyle w:val="B1"/>
      </w:pPr>
      <w:r>
        <w:t>-</w:t>
      </w:r>
      <w:r>
        <w:tab/>
        <w:t>the extended PC</w:t>
      </w:r>
      <w:r w:rsidRPr="00821336">
        <w:t>5</w:t>
      </w:r>
      <w:r w:rsidRPr="00535B74">
        <w:t xml:space="preserve"> </w:t>
      </w:r>
      <w:r w:rsidRPr="00821336">
        <w:t>signalling protocol</w:t>
      </w:r>
      <w:r>
        <w:t xml:space="preserve"> </w:t>
      </w:r>
      <w:r w:rsidR="00EE0B6D">
        <w:rPr>
          <w:noProof/>
          <w:lang w:val="en-US" w:eastAsia="zh-CN"/>
        </w:rPr>
        <w:t xml:space="preserve">for </w:t>
      </w:r>
      <w:r w:rsidR="00EE0B6D" w:rsidRPr="00C36222">
        <w:rPr>
          <w:noProof/>
          <w:lang w:val="en-US" w:eastAsia="zh-CN"/>
        </w:rPr>
        <w:t>ranging and sidelink positioning</w:t>
      </w:r>
      <w:r w:rsidR="00EE0B6D">
        <w:rPr>
          <w:noProof/>
          <w:lang w:val="en-US" w:eastAsia="zh-CN"/>
        </w:rPr>
        <w:t xml:space="preserve"> </w:t>
      </w:r>
      <w:r>
        <w:t>and s</w:t>
      </w:r>
      <w:r w:rsidRPr="00C36222">
        <w:t>upplementary RSPP signalling</w:t>
      </w:r>
      <w:r w:rsidRPr="00821336">
        <w:t xml:space="preserve"> protocol</w:t>
      </w:r>
      <w:r>
        <w:t xml:space="preserve"> over PC5-U</w:t>
      </w:r>
      <w:r w:rsidRPr="00821336">
        <w:t xml:space="preserve"> </w:t>
      </w:r>
      <w:r>
        <w:rPr>
          <w:noProof/>
          <w:lang w:val="en-US" w:eastAsia="zh-CN"/>
        </w:rPr>
        <w:t xml:space="preserve">for </w:t>
      </w:r>
      <w:r w:rsidRPr="00C36222">
        <w:rPr>
          <w:noProof/>
          <w:lang w:val="en-US" w:eastAsia="zh-CN"/>
        </w:rPr>
        <w:t>ranging and sidelink positioning</w:t>
      </w:r>
      <w:r>
        <w:rPr>
          <w:noProof/>
          <w:lang w:val="en-US" w:eastAsia="zh-CN"/>
        </w:rPr>
        <w:t xml:space="preserve"> </w:t>
      </w:r>
      <w:r>
        <w:t>are defined in 3GPP TS 24.514 [41]</w:t>
      </w:r>
      <w:r w:rsidR="00FA6875">
        <w:t>; and</w:t>
      </w:r>
      <w:r>
        <w:t>.</w:t>
      </w:r>
    </w:p>
    <w:p w14:paraId="785A1EA8" w14:textId="17255A45" w:rsidR="00A91286" w:rsidRDefault="00A91286" w:rsidP="00370E31">
      <w:pPr>
        <w:pStyle w:val="B1"/>
      </w:pPr>
      <w:r>
        <w:t>-</w:t>
      </w:r>
      <w:r>
        <w:tab/>
        <w:t xml:space="preserve">the PC5 signalling protocol for </w:t>
      </w:r>
      <w:r w:rsidRPr="00064576">
        <w:t xml:space="preserve">aircraft-to-everything (A2X) communication </w:t>
      </w:r>
      <w:r>
        <w:t>is defined in 3GPP TS 24.577 [42].</w:t>
      </w:r>
    </w:p>
    <w:p w14:paraId="44E53FD5" w14:textId="77777777" w:rsidR="00D476B3" w:rsidRDefault="00D476B3">
      <w:pPr>
        <w:pStyle w:val="Heading1"/>
      </w:pPr>
      <w:bookmarkStart w:id="81" w:name="_Toc171523573"/>
      <w:r>
        <w:t>5</w:t>
      </w:r>
      <w:r>
        <w:tab/>
        <w:t>Structure of layer 3 functions</w:t>
      </w:r>
      <w:bookmarkEnd w:id="77"/>
      <w:bookmarkEnd w:id="78"/>
      <w:bookmarkEnd w:id="79"/>
      <w:bookmarkEnd w:id="80"/>
      <w:bookmarkEnd w:id="81"/>
    </w:p>
    <w:p w14:paraId="29CEB1A9" w14:textId="77777777" w:rsidR="00D476B3" w:rsidRDefault="00D476B3">
      <w:pPr>
        <w:pStyle w:val="Heading2"/>
      </w:pPr>
      <w:bookmarkStart w:id="82" w:name="_Toc11256336"/>
      <w:bookmarkStart w:id="83" w:name="_Toc36116328"/>
      <w:bookmarkStart w:id="84" w:name="_Toc45096385"/>
      <w:bookmarkStart w:id="85" w:name="_Toc51762251"/>
      <w:bookmarkStart w:id="86" w:name="_Toc171523574"/>
      <w:r>
        <w:t>5.1</w:t>
      </w:r>
      <w:r>
        <w:tab/>
        <w:t>Basic groups of functions</w:t>
      </w:r>
      <w:bookmarkEnd w:id="82"/>
      <w:bookmarkEnd w:id="83"/>
      <w:bookmarkEnd w:id="84"/>
      <w:bookmarkEnd w:id="85"/>
      <w:bookmarkEnd w:id="86"/>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t>The routing functions with task 2 make use of the protocol discriminator (PD) which is part of the message header.</w:t>
      </w:r>
    </w:p>
    <w:p w14:paraId="1C4C64FA" w14:textId="0FD3729E" w:rsidR="00D476B3" w:rsidRDefault="00D476B3">
      <w:pPr>
        <w:keepNext/>
        <w:keepLines/>
      </w:pPr>
      <w:r>
        <w:lastRenderedPageBreak/>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w:t>
      </w:r>
    </w:p>
    <w:p w14:paraId="39CA9573" w14:textId="77777777" w:rsidR="00D476B3" w:rsidRDefault="00D476B3">
      <w:pPr>
        <w:pStyle w:val="B1"/>
      </w:pPr>
      <w:r>
        <w:t>-</w:t>
      </w:r>
      <w:r>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B81CB7" w:rsidRDefault="00D476B3">
      <w:pPr>
        <w:pStyle w:val="B1"/>
        <w:keepNext/>
        <w:keepLines/>
      </w:pPr>
      <w:r>
        <w:t>-</w:t>
      </w:r>
      <w:r>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B81CB7">
        <w:t>For EPS services, the Paging messages received from the PCH are always routed to EMM.</w:t>
      </w:r>
    </w:p>
    <w:p w14:paraId="06C1A2C4" w14:textId="77777777" w:rsidR="00D476B3" w:rsidRDefault="00D476B3">
      <w:pPr>
        <w:pStyle w:val="B1"/>
      </w:pPr>
      <w:r>
        <w:t>-</w:t>
      </w:r>
      <w:r>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Default="00D476B3">
      <w:pPr>
        <w:pStyle w:val="B1"/>
      </w:pPr>
      <w:r>
        <w:t>-</w:t>
      </w:r>
      <w:r>
        <w:tab/>
        <w:t>The routing function of MM-sublayer passes Standard L3 messages according to the protocol discriminator (PD) and, if applicable, the transaction identifier (TI) or the PDP address towards the MM entity or towards the CM entities via the various MM-SAP</w:t>
      </w:r>
      <w:r>
        <w:rPr>
          <w:rFonts w:cs="Arial"/>
          <w:color w:val="000000"/>
          <w:szCs w:val="16"/>
        </w:rPr>
        <w:t>'</w:t>
      </w:r>
      <w:r>
        <w:t>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after successful initial registration, IPSec transport mode and GRE will be used to encapsulate and un-encapsulate the NAS messages between the peer entities of the 5GMM sublayers.</w:t>
      </w:r>
    </w:p>
    <w:p w14:paraId="087A7D6D" w14:textId="77777777" w:rsidR="0037636E" w:rsidRDefault="0037636E" w:rsidP="0037636E">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lastRenderedPageBreak/>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87" w:name="_Toc11256337"/>
      <w:bookmarkStart w:id="88" w:name="_Toc36116329"/>
      <w:bookmarkStart w:id="89" w:name="_Toc45096386"/>
      <w:bookmarkStart w:id="90" w:name="_Toc51762252"/>
      <w:bookmarkStart w:id="91" w:name="_Toc171523575"/>
      <w:r>
        <w:t>5.2</w:t>
      </w:r>
      <w:r>
        <w:tab/>
        <w:t>Protocol architecture</w:t>
      </w:r>
      <w:bookmarkEnd w:id="87"/>
      <w:bookmarkEnd w:id="88"/>
      <w:bookmarkEnd w:id="89"/>
      <w:bookmarkEnd w:id="90"/>
      <w:bookmarkEnd w:id="91"/>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Figure 5.3 shows the protocol architecture for non-GPRS and GPRS-services supporting Class A and Class B MSs.</w:t>
      </w:r>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MSs.</w:t>
      </w:r>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66B7B460" w14:textId="77777777" w:rsidR="00F003F4" w:rsidRPr="00F003F4" w:rsidRDefault="00F003F4" w:rsidP="00B81CB7">
      <w:pPr>
        <w:pStyle w:val="B1"/>
      </w:pPr>
    </w:p>
    <w:p w14:paraId="308FAD3A" w14:textId="77777777" w:rsidR="00D476B3" w:rsidRDefault="00D476B3">
      <w:pPr>
        <w:pStyle w:val="TH"/>
      </w:pPr>
      <w:r>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1pt;height:622.9pt" o:ole="">
            <v:imagedata r:id="rId13" o:title=""/>
          </v:shape>
          <o:OLEObject Type="Embed" ProgID="Designer" ShapeID="_x0000_i1025" DrawAspect="Content" ObjectID="_1788810741"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r>
        <w:t xml:space="preserve">Figure 5.1: Protocol Architecture not supporting GPRS service </w:t>
      </w:r>
      <w:r>
        <w:noBreakHyphen/>
        <w:t xml:space="preserve"> MS side</w:t>
      </w:r>
    </w:p>
    <w:p w14:paraId="7C8CA3CB" w14:textId="77777777" w:rsidR="00D476B3" w:rsidRDefault="00D476B3"/>
    <w:p w14:paraId="3A74A7AB" w14:textId="77777777" w:rsidR="00D476B3" w:rsidRDefault="00D476B3">
      <w:pPr>
        <w:pStyle w:val="TH"/>
      </w:pPr>
      <w:r>
        <w:rPr>
          <w:rFonts w:hint="eastAsia"/>
          <w:bCs/>
          <w:szCs w:val="24"/>
        </w:rPr>
        <w:object w:dxaOrig="8451" w:dyaOrig="12300" w14:anchorId="0F7999BB">
          <v:shape id="_x0000_i1026" type="#_x0000_t75" style="width:421.95pt;height:615.35pt" o:ole="" fillcolor="window">
            <v:imagedata r:id="rId15" o:title=""/>
          </v:shape>
          <o:OLEObject Type="Embed" ProgID="Word.Picture.8" ShapeID="_x0000_i1026" DrawAspect="Content" ObjectID="_1788810742" r:id="rId16"/>
        </w:object>
      </w:r>
    </w:p>
    <w:p w14:paraId="28512DF4" w14:textId="77777777" w:rsidR="00D476B3" w:rsidRDefault="00D476B3">
      <w:pPr>
        <w:pStyle w:val="TF"/>
      </w:pPr>
      <w:r>
        <w:t>Figure 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7" type="#_x0000_t75" style="width:405.2pt;height:616.2pt" o:ole="" fillcolor="window">
            <v:imagedata r:id="rId17" o:title=""/>
          </v:shape>
          <o:OLEObject Type="Embed" ProgID="Word.Picture.8" ShapeID="_x0000_i1027" DrawAspect="Content" ObjectID="_1788810743" r:id="rId18"/>
        </w:object>
      </w:r>
    </w:p>
    <w:p w14:paraId="785FD2E6" w14:textId="77777777" w:rsidR="00D476B3" w:rsidRDefault="00D476B3">
      <w:pPr>
        <w:pStyle w:val="TF"/>
      </w:pPr>
      <w:r>
        <w:t>Figure 5.3/</w:t>
      </w:r>
      <w:r>
        <w:rPr>
          <w:rFonts w:hint="eastAsia"/>
        </w:rPr>
        <w:t>3GPP TS</w:t>
      </w:r>
      <w:r>
        <w:t xml:space="preserve"> 24.007: Protocol architecture supporting GPRS class A and B MSs, MS - side</w:t>
      </w:r>
    </w:p>
    <w:bookmarkStart w:id="92" w:name="_MON_1297683829"/>
    <w:bookmarkEnd w:id="92"/>
    <w:p w14:paraId="0F2ABCBD" w14:textId="77777777" w:rsidR="00D476B3" w:rsidRDefault="00D476B3">
      <w:pPr>
        <w:pStyle w:val="TH"/>
      </w:pPr>
      <w:r>
        <w:object w:dxaOrig="9330" w:dyaOrig="12915" w14:anchorId="1ADF8062">
          <v:shape id="_x0000_i1028" type="#_x0000_t75" style="width:465.5pt;height:645.5pt" o:ole="" fillcolor="window">
            <v:imagedata r:id="rId19" o:title=""/>
          </v:shape>
          <o:OLEObject Type="Embed" ProgID="Word.Picture.8" ShapeID="_x0000_i1028" DrawAspect="Content" ObjectID="_1788810744" r:id="rId20"/>
        </w:object>
      </w:r>
    </w:p>
    <w:p w14:paraId="759769CF" w14:textId="77777777" w:rsidR="00D476B3" w:rsidRDefault="00D476B3">
      <w:pPr>
        <w:pStyle w:val="TF"/>
      </w:pPr>
      <w:r>
        <w:t>Figure 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29" type="#_x0000_t75" style="width:6in;height:288.85pt" o:ole="" fillcolor="window">
            <v:imagedata r:id="rId21" o:title=""/>
          </v:shape>
          <o:OLEObject Type="Embed" ProgID="Word.Picture.8" ShapeID="_x0000_i1029" DrawAspect="Content" ObjectID="_1788810745" r:id="rId22"/>
        </w:object>
      </w:r>
    </w:p>
    <w:p w14:paraId="774F96F3" w14:textId="77777777" w:rsidR="00D476B3" w:rsidRDefault="00D476B3">
      <w:pPr>
        <w:pStyle w:val="TF"/>
      </w:pPr>
      <w:r>
        <w:t>Figure 5.5/</w:t>
      </w:r>
      <w:r>
        <w:rPr>
          <w:rFonts w:hint="eastAsia"/>
        </w:rPr>
        <w:t>3GPP TS</w:t>
      </w:r>
      <w:r>
        <w:t xml:space="preserve"> 24.007: Protocol architecture of Non Access Stratum supporting PS mode of operation MSs, MS</w:t>
      </w:r>
      <w:r>
        <w:noBreakHyphen/>
        <w:t>side</w:t>
      </w:r>
    </w:p>
    <w:p w14:paraId="435EEE19" w14:textId="77777777" w:rsidR="00D476B3" w:rsidRDefault="00D476B3">
      <w:pPr>
        <w:pStyle w:val="TH"/>
      </w:pPr>
      <w:r>
        <w:br w:type="page"/>
      </w:r>
      <w:bookmarkStart w:id="93" w:name="_MON_1073818901"/>
      <w:bookmarkStart w:id="94" w:name="_MON_1073819136"/>
      <w:bookmarkEnd w:id="93"/>
      <w:bookmarkEnd w:id="94"/>
      <w:bookmarkStart w:id="95" w:name="_MON_1073819135"/>
      <w:bookmarkEnd w:id="95"/>
      <w:r>
        <w:rPr>
          <w:rFonts w:hint="eastAsia"/>
        </w:rPr>
        <w:object w:dxaOrig="12907" w:dyaOrig="8165" w14:anchorId="22E0A336">
          <v:shape id="_x0000_i1030" type="#_x0000_t75" style="width:477.2pt;height:302.25pt" o:ole="" fillcolor="window">
            <v:imagedata r:id="rId23" o:title=""/>
          </v:shape>
          <o:OLEObject Type="Embed" ProgID="Word.Picture.8" ShapeID="_x0000_i1030" DrawAspect="Content" ObjectID="_1788810746" r:id="rId24"/>
        </w:object>
      </w:r>
    </w:p>
    <w:p w14:paraId="2BE11ECF" w14:textId="77777777" w:rsidR="00D476B3" w:rsidRDefault="00D476B3">
      <w:pPr>
        <w:pStyle w:val="TF"/>
      </w:pPr>
      <w:r>
        <w:t>Figure 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01F130FF" w14:textId="77777777" w:rsidR="00F003F4" w:rsidRDefault="00F003F4" w:rsidP="00F003F4">
      <w:pPr>
        <w:pStyle w:val="TH"/>
      </w:pPr>
    </w:p>
    <w:p w14:paraId="1CF15146" w14:textId="77777777" w:rsidR="00F003F4" w:rsidRDefault="00436818" w:rsidP="00F003F4">
      <w:pPr>
        <w:pStyle w:val="TH"/>
      </w:pPr>
      <w:r>
        <w:object w:dxaOrig="10545" w:dyaOrig="9265" w14:anchorId="1EE21487">
          <v:shape id="_x0000_i1031" type="#_x0000_t75" style="width:433.65pt;height:380.95pt" o:ole="">
            <v:imagedata r:id="rId25" o:title=""/>
          </v:shape>
          <o:OLEObject Type="Embed" ProgID="Visio.Drawing.11" ShapeID="_x0000_i1031" DrawAspect="Content" ObjectID="_1788810747" r:id="rId26"/>
        </w:object>
      </w:r>
    </w:p>
    <w:p w14:paraId="70C7AB78" w14:textId="77777777" w:rsidR="00F003F4" w:rsidRDefault="00F003F4" w:rsidP="00F003F4">
      <w:pPr>
        <w:pStyle w:val="TF"/>
      </w:pPr>
      <w:r>
        <w:t>Figure 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2" type="#_x0000_t75" style="width:458.8pt;height:393.5pt" o:ole="" o:allowoverlap="f">
            <v:imagedata r:id="rId27" o:title=""/>
          </v:shape>
          <o:OLEObject Type="Embed" ProgID="Visio.Drawing.11" ShapeID="_x0000_i1032" DrawAspect="Content" ObjectID="_1788810748" r:id="rId28"/>
        </w:object>
      </w:r>
    </w:p>
    <w:p w14:paraId="157726B1" w14:textId="77777777" w:rsidR="00F003F4" w:rsidRDefault="00F003F4" w:rsidP="00F003F4">
      <w:pPr>
        <w:pStyle w:val="TF"/>
      </w:pPr>
      <w:r>
        <w:t>Figure 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3" type="#_x0000_t75" style="width:457.95pt;height:402.7pt" o:ole="">
            <v:imagedata r:id="rId29" o:title=""/>
          </v:shape>
          <o:OLEObject Type="Embed" ProgID="Visio.Drawing.11" ShapeID="_x0000_i1033" DrawAspect="Content" ObjectID="_1788810749" r:id="rId30"/>
        </w:object>
      </w:r>
    </w:p>
    <w:p w14:paraId="759DD8EC" w14:textId="77777777" w:rsidR="0037636E" w:rsidRPr="00BD0557" w:rsidRDefault="0037636E" w:rsidP="0037636E">
      <w:pPr>
        <w:pStyle w:val="TF"/>
      </w:pPr>
      <w:r w:rsidRPr="00BD0557">
        <w:t>Figure </w:t>
      </w:r>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4" type="#_x0000_t75" style="width:481.4pt;height:440.35pt" o:ole="">
            <v:imagedata r:id="rId31" o:title=""/>
          </v:shape>
          <o:OLEObject Type="Embed" ProgID="Visio.Drawing.11" ShapeID="_x0000_i1034" DrawAspect="Content" ObjectID="_1788810750" r:id="rId32"/>
        </w:object>
      </w:r>
    </w:p>
    <w:p w14:paraId="2EB5BAE0" w14:textId="77777777" w:rsidR="0037636E" w:rsidRPr="00BD0557" w:rsidRDefault="0037636E" w:rsidP="0037636E">
      <w:pPr>
        <w:pStyle w:val="TF"/>
      </w:pPr>
      <w:r w:rsidRPr="00BD0557">
        <w:t>Figure </w:t>
      </w:r>
      <w:r>
        <w:t>5.10/3GPP TS 24.007</w:t>
      </w:r>
      <w:r w:rsidRPr="00BD0557">
        <w:t>: Protocol architecture of Non Access Stratum supporting MSs, MS</w:t>
      </w:r>
      <w:r w:rsidRPr="00BD0557">
        <w:noBreakHyphen/>
        <w:t>side (over non-3GPP access)</w:t>
      </w:r>
    </w:p>
    <w:p w14:paraId="0CCEF1C1" w14:textId="77777777" w:rsidR="00D476B3" w:rsidRDefault="00D476B3" w:rsidP="00F003F4"/>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 xml:space="preserve">the CM sublayer includes the SM, SS and GSMS entities. The SM entity provides services to the SNDCP entity and uses services of the MM sublayer. The GSMS entity is identical to the SMS entity for non-GPRS services </w:t>
      </w:r>
      <w:r>
        <w:lastRenderedPageBreak/>
        <w:t>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t>Figure</w:t>
      </w:r>
      <w:r w:rsidR="00A8346E">
        <w:t> </w:t>
      </w:r>
      <w:r>
        <w:t>5.3 defines four sublayers for non-GPRS and GPRS-services supporting Class A and Class B MSs:</w:t>
      </w:r>
    </w:p>
    <w:p w14:paraId="437B8809" w14:textId="77777777" w:rsidR="00D476B3" w:rsidRDefault="00D476B3">
      <w:pPr>
        <w:pStyle w:val="B1"/>
      </w:pPr>
      <w:r>
        <w:t>-</w:t>
      </w:r>
      <w:r>
        <w:tab/>
        <w:t>the RR sublayer provides services to the MM and LLC sublayers;</w:t>
      </w:r>
    </w:p>
    <w:p w14:paraId="751E9EC7" w14:textId="77777777" w:rsidR="00D476B3" w:rsidRDefault="00D476B3">
      <w:pPr>
        <w:pStyle w:val="B1"/>
      </w:pPr>
      <w:r>
        <w:t>-</w:t>
      </w:r>
      <w:r>
        <w:tab/>
        <w:t>the LLC sublayer provides services to the MM sublayer, the SNDCP and GSMS entities and uses services of the RR sublayer;</w:t>
      </w:r>
    </w:p>
    <w:p w14:paraId="32BE2C82" w14:textId="77777777" w:rsidR="00D476B3" w:rsidRDefault="00D476B3">
      <w:pPr>
        <w:pStyle w:val="B1"/>
        <w:keepNext/>
        <w:keepLines/>
      </w:pPr>
      <w:r>
        <w:t>-</w:t>
      </w:r>
      <w:r>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Default="00D476B3">
      <w:pPr>
        <w:pStyle w:val="B1"/>
      </w:pPr>
      <w:r>
        <w:t>-</w:t>
      </w:r>
      <w:r>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lastRenderedPageBreak/>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Default="00D476B3">
      <w:pPr>
        <w:pStyle w:val="Heading1"/>
      </w:pPr>
      <w:bookmarkStart w:id="96" w:name="_Toc11256338"/>
      <w:bookmarkStart w:id="97" w:name="_Toc36116330"/>
      <w:bookmarkStart w:id="98" w:name="_Toc45096387"/>
      <w:bookmarkStart w:id="99" w:name="_Toc51762253"/>
      <w:bookmarkStart w:id="100" w:name="_Toc171523576"/>
      <w:r>
        <w:lastRenderedPageBreak/>
        <w:t>6</w:t>
      </w:r>
      <w:r>
        <w:tab/>
        <w:t>Services provided by signalling layer 3 at the MS side</w:t>
      </w:r>
      <w:bookmarkEnd w:id="96"/>
      <w:bookmarkEnd w:id="97"/>
      <w:bookmarkEnd w:id="98"/>
      <w:bookmarkEnd w:id="99"/>
      <w:bookmarkEnd w:id="100"/>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Default="00D476B3">
      <w:pPr>
        <w:pStyle w:val="B1"/>
      </w:pPr>
      <w:r>
        <w:t>-</w:t>
      </w:r>
      <w:r>
        <w:tab/>
        <w:t>Call Control services for normal and emergency calls including call related Supplementary Services Support services at the MNCC-SAP;</w:t>
      </w:r>
    </w:p>
    <w:p w14:paraId="2D535CDA" w14:textId="77777777" w:rsidR="00D476B3" w:rsidRDefault="00D476B3">
      <w:pPr>
        <w:pStyle w:val="B1"/>
      </w:pPr>
      <w:r>
        <w:t>-</w:t>
      </w:r>
      <w:r>
        <w:tab/>
        <w:t>Short Message Services Support services at the MNSMS-SAP;</w:t>
      </w:r>
    </w:p>
    <w:p w14:paraId="721DEDF6" w14:textId="77777777" w:rsidR="00D476B3" w:rsidRDefault="00D476B3">
      <w:pPr>
        <w:pStyle w:val="B1"/>
      </w:pPr>
      <w:r>
        <w:t>-</w:t>
      </w:r>
      <w:r>
        <w:tab/>
        <w:t>Call independent Supplementary Services Support services at the MNSS-SAP;</w:t>
      </w:r>
    </w:p>
    <w:p w14:paraId="013EDD3F" w14:textId="77777777" w:rsidR="00D476B3" w:rsidRDefault="00D476B3">
      <w:pPr>
        <w:pStyle w:val="B1"/>
        <w:keepNext/>
        <w:keepLines/>
      </w:pPr>
      <w:r>
        <w:t>-</w:t>
      </w:r>
      <w:r>
        <w:tab/>
        <w:t>Location Services Support services at the MNLCS-SAP;</w:t>
      </w:r>
    </w:p>
    <w:p w14:paraId="63BA7C7F" w14:textId="77777777" w:rsidR="00D476B3" w:rsidRDefault="00D476B3">
      <w:pPr>
        <w:pStyle w:val="B1"/>
        <w:keepNext/>
        <w:keepLines/>
      </w:pPr>
      <w:r>
        <w:t>-</w:t>
      </w:r>
      <w:r>
        <w:tab/>
        <w:t>other services corresponding to further functional blocks of the CM sublayer at the appropriate service access points. These services are not further described in this clause;</w:t>
      </w:r>
    </w:p>
    <w:p w14:paraId="04470057" w14:textId="77777777" w:rsidR="00D476B3" w:rsidRDefault="00D476B3">
      <w:pPr>
        <w:pStyle w:val="B1"/>
        <w:keepNext/>
        <w:keepLines/>
      </w:pPr>
      <w:r>
        <w:t>-</w:t>
      </w:r>
      <w:r>
        <w:tab/>
        <w:t>Session Management services at the SMREG-SAP and at the SNSM-SAP;</w:t>
      </w:r>
    </w:p>
    <w:p w14:paraId="32E4AD46" w14:textId="77777777" w:rsidR="00D476B3" w:rsidRDefault="00D476B3">
      <w:pPr>
        <w:pStyle w:val="B1"/>
        <w:keepNext/>
        <w:keepLines/>
      </w:pPr>
      <w:r>
        <w:t>-</w:t>
      </w:r>
      <w:r>
        <w:tab/>
        <w:t>Logical Link Control services at the QoS1-SAP, QoS2-SAP, QoS3-SAP and QoS4-SAP.</w:t>
      </w:r>
    </w:p>
    <w:p w14:paraId="09D81B98" w14:textId="77777777" w:rsidR="00D476B3" w:rsidRDefault="00D476B3">
      <w:pPr>
        <w:pStyle w:val="Heading2"/>
      </w:pPr>
      <w:bookmarkStart w:id="101" w:name="_Toc11256339"/>
      <w:bookmarkStart w:id="102" w:name="_Toc36116331"/>
      <w:bookmarkStart w:id="103" w:name="_Toc45096388"/>
      <w:bookmarkStart w:id="104" w:name="_Toc51762254"/>
      <w:bookmarkStart w:id="105" w:name="_Toc171523577"/>
      <w:r>
        <w:t>6.1</w:t>
      </w:r>
      <w:r>
        <w:tab/>
        <w:t>Registration services</w:t>
      </w:r>
      <w:bookmarkEnd w:id="101"/>
      <w:bookmarkEnd w:id="102"/>
      <w:bookmarkEnd w:id="103"/>
      <w:bookmarkEnd w:id="104"/>
      <w:bookmarkEnd w:id="105"/>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06" w:name="_Toc11256340"/>
      <w:bookmarkStart w:id="107" w:name="_Toc36116332"/>
      <w:bookmarkStart w:id="108" w:name="_Toc45096389"/>
      <w:bookmarkStart w:id="109" w:name="_Toc51762255"/>
      <w:bookmarkStart w:id="110" w:name="_Toc171523578"/>
      <w:r>
        <w:lastRenderedPageBreak/>
        <w:t>6.1.1</w:t>
      </w:r>
      <w:r>
        <w:tab/>
        <w:t>Service state diagram for MS not supporting GPRS service</w:t>
      </w:r>
      <w:bookmarkEnd w:id="106"/>
      <w:bookmarkEnd w:id="107"/>
      <w:bookmarkEnd w:id="108"/>
      <w:bookmarkEnd w:id="109"/>
      <w:bookmarkEnd w:id="110"/>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5" type="#_x0000_t75" style="width:416.95pt;height:277.1pt" o:ole="">
            <v:imagedata r:id="rId33" o:title=""/>
          </v:shape>
          <o:OLEObject Type="Embed" ProgID="Designer" ShapeID="_x0000_i1035" DrawAspect="Content" ObjectID="_1788810751" r:id="rId34"/>
        </w:object>
      </w:r>
    </w:p>
    <w:p w14:paraId="03992EB6" w14:textId="77777777" w:rsidR="00D476B3" w:rsidRDefault="00D476B3">
      <w:pPr>
        <w:pStyle w:val="TF"/>
      </w:pPr>
      <w:r>
        <w:t>Figure 6.1: Registration services provided at MMREG</w:t>
      </w:r>
      <w:r>
        <w:noBreakHyphen/>
        <w:t xml:space="preserve">SAP </w:t>
      </w:r>
      <w:r>
        <w:noBreakHyphen/>
        <w:t xml:space="preserve"> MS side</w:t>
      </w:r>
    </w:p>
    <w:p w14:paraId="26A1A45B" w14:textId="77777777" w:rsidR="00D476B3" w:rsidRDefault="00D476B3">
      <w:pPr>
        <w:pStyle w:val="Heading3"/>
      </w:pPr>
      <w:bookmarkStart w:id="111" w:name="_Toc11256341"/>
      <w:bookmarkStart w:id="112" w:name="_Toc36116333"/>
      <w:bookmarkStart w:id="113" w:name="_Toc45096390"/>
      <w:bookmarkStart w:id="114" w:name="_Toc51762256"/>
      <w:bookmarkStart w:id="115" w:name="_Toc171523579"/>
      <w:r>
        <w:t>6.1.2</w:t>
      </w:r>
      <w:r>
        <w:tab/>
        <w:t>Service primitives</w:t>
      </w:r>
      <w:bookmarkEnd w:id="111"/>
      <w:bookmarkEnd w:id="112"/>
      <w:bookmarkEnd w:id="113"/>
      <w:bookmarkEnd w:id="114"/>
      <w:bookmarkEnd w:id="115"/>
    </w:p>
    <w:p w14:paraId="222AFF4B" w14:textId="77777777" w:rsidR="00D476B3" w:rsidRDefault="00D476B3">
      <w:pPr>
        <w:pStyle w:val="TH"/>
      </w:pPr>
      <w:r>
        <w:t>Table 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16" w:name="_Toc11256342"/>
      <w:bookmarkStart w:id="117" w:name="_Toc36116334"/>
      <w:bookmarkStart w:id="118" w:name="_Toc45096391"/>
      <w:bookmarkStart w:id="119" w:name="_Toc51762257"/>
      <w:bookmarkStart w:id="120" w:name="_Toc171523580"/>
      <w:r>
        <w:rPr>
          <w:lang w:val="fr-FR"/>
        </w:rPr>
        <w:t>6.1.2.1</w:t>
      </w:r>
      <w:r>
        <w:rPr>
          <w:lang w:val="fr-FR"/>
        </w:rPr>
        <w:tab/>
        <w:t>MMR_REG_REQ</w:t>
      </w:r>
      <w:bookmarkEnd w:id="116"/>
      <w:bookmarkEnd w:id="117"/>
      <w:bookmarkEnd w:id="118"/>
      <w:bookmarkEnd w:id="119"/>
      <w:bookmarkEnd w:id="120"/>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21" w:name="_Toc11256343"/>
      <w:bookmarkStart w:id="122" w:name="_Toc36116335"/>
      <w:bookmarkStart w:id="123" w:name="_Toc45096392"/>
      <w:bookmarkStart w:id="124" w:name="_Toc51762258"/>
      <w:bookmarkStart w:id="125" w:name="_Toc171523581"/>
      <w:r>
        <w:t>6.1.2.2</w:t>
      </w:r>
      <w:r>
        <w:tab/>
        <w:t>MMR_REG_CNF</w:t>
      </w:r>
      <w:bookmarkEnd w:id="121"/>
      <w:bookmarkEnd w:id="122"/>
      <w:bookmarkEnd w:id="123"/>
      <w:bookmarkEnd w:id="124"/>
      <w:bookmarkEnd w:id="125"/>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26" w:name="_Toc11256344"/>
      <w:bookmarkStart w:id="127" w:name="_Toc36116336"/>
      <w:bookmarkStart w:id="128" w:name="_Toc45096393"/>
      <w:bookmarkStart w:id="129" w:name="_Toc51762259"/>
      <w:bookmarkStart w:id="130" w:name="_Toc171523582"/>
      <w:r>
        <w:t>6.1.2.3</w:t>
      </w:r>
      <w:r>
        <w:tab/>
        <w:t>Void</w:t>
      </w:r>
      <w:bookmarkEnd w:id="126"/>
      <w:bookmarkEnd w:id="127"/>
      <w:bookmarkEnd w:id="128"/>
      <w:bookmarkEnd w:id="129"/>
      <w:bookmarkEnd w:id="130"/>
    </w:p>
    <w:p w14:paraId="45017B6B" w14:textId="77777777" w:rsidR="00D476B3" w:rsidRDefault="00D476B3">
      <w:pPr>
        <w:pStyle w:val="Heading4"/>
      </w:pPr>
      <w:bookmarkStart w:id="131" w:name="_Toc11256345"/>
      <w:bookmarkStart w:id="132" w:name="_Toc36116337"/>
      <w:bookmarkStart w:id="133" w:name="_Toc45096394"/>
      <w:bookmarkStart w:id="134" w:name="_Toc51762260"/>
      <w:bookmarkStart w:id="135" w:name="_Toc171523583"/>
      <w:r>
        <w:t>6.1.2.4</w:t>
      </w:r>
      <w:r>
        <w:tab/>
        <w:t>MMR_NREG_REQ</w:t>
      </w:r>
      <w:bookmarkEnd w:id="131"/>
      <w:bookmarkEnd w:id="132"/>
      <w:bookmarkEnd w:id="133"/>
      <w:bookmarkEnd w:id="134"/>
      <w:bookmarkEnd w:id="135"/>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36" w:name="_Toc11256346"/>
      <w:bookmarkStart w:id="137" w:name="_Toc36116338"/>
      <w:bookmarkStart w:id="138" w:name="_Toc45096395"/>
      <w:bookmarkStart w:id="139" w:name="_Toc51762261"/>
      <w:bookmarkStart w:id="140" w:name="_Toc171523584"/>
      <w:r>
        <w:lastRenderedPageBreak/>
        <w:t>6.1.2.5</w:t>
      </w:r>
      <w:r>
        <w:tab/>
        <w:t>MMR_NREG_IND</w:t>
      </w:r>
      <w:bookmarkEnd w:id="136"/>
      <w:bookmarkEnd w:id="137"/>
      <w:bookmarkEnd w:id="138"/>
      <w:bookmarkEnd w:id="139"/>
      <w:bookmarkEnd w:id="140"/>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41" w:name="_Toc11256347"/>
      <w:bookmarkStart w:id="142" w:name="_Toc36116339"/>
      <w:bookmarkStart w:id="143" w:name="_Toc45096396"/>
      <w:bookmarkStart w:id="144" w:name="_Toc51762262"/>
      <w:bookmarkStart w:id="145" w:name="_Toc171523585"/>
      <w:r>
        <w:t>6.1.3</w:t>
      </w:r>
      <w:r>
        <w:tab/>
        <w:t>Registration Services for CTS-Services</w:t>
      </w:r>
      <w:bookmarkEnd w:id="141"/>
      <w:bookmarkEnd w:id="142"/>
      <w:bookmarkEnd w:id="143"/>
      <w:bookmarkEnd w:id="144"/>
      <w:bookmarkEnd w:id="145"/>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r>
        <w:t>Table 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rPr>
          <w:cantSplit/>
          <w:jc w:val="center"/>
        </w:trPr>
        <w:tc>
          <w:tcPr>
            <w:tcW w:w="2463" w:type="dxa"/>
          </w:tcPr>
          <w:p w14:paraId="57213DBA" w14:textId="77777777" w:rsidR="00D476B3" w:rsidRDefault="00D476B3">
            <w:pPr>
              <w:pStyle w:val="TAC"/>
              <w:rPr>
                <w:lang w:val="fr-FR"/>
              </w:rPr>
            </w:pPr>
            <w:r>
              <w:rPr>
                <w:lang w:val="fr-FR"/>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46" w:name="_Toc11256348"/>
      <w:bookmarkStart w:id="147" w:name="_Toc36116340"/>
      <w:bookmarkStart w:id="148" w:name="_Toc45096397"/>
      <w:bookmarkStart w:id="149" w:name="_Toc51762263"/>
      <w:bookmarkStart w:id="150" w:name="_Toc171523586"/>
      <w:r>
        <w:t>6.1.3.1</w:t>
      </w:r>
      <w:r>
        <w:tab/>
        <w:t>MMR_CTS _ATTACH_REQ</w:t>
      </w:r>
      <w:bookmarkEnd w:id="146"/>
      <w:bookmarkEnd w:id="147"/>
      <w:bookmarkEnd w:id="148"/>
      <w:bookmarkEnd w:id="149"/>
      <w:bookmarkEnd w:id="150"/>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51" w:name="_Toc11256349"/>
      <w:bookmarkStart w:id="152" w:name="_Toc36116341"/>
      <w:bookmarkStart w:id="153" w:name="_Toc45096398"/>
      <w:bookmarkStart w:id="154" w:name="_Toc51762264"/>
      <w:bookmarkStart w:id="155" w:name="_Toc171523587"/>
      <w:r>
        <w:t>6.1.3.2</w:t>
      </w:r>
      <w:r>
        <w:tab/>
        <w:t>MMR_CTS _ATTACH_CNF</w:t>
      </w:r>
      <w:bookmarkEnd w:id="151"/>
      <w:bookmarkEnd w:id="152"/>
      <w:bookmarkEnd w:id="153"/>
      <w:bookmarkEnd w:id="154"/>
      <w:bookmarkEnd w:id="155"/>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56" w:name="_Toc11256350"/>
      <w:bookmarkStart w:id="157" w:name="_Toc36116342"/>
      <w:bookmarkStart w:id="158" w:name="_Toc45096399"/>
      <w:bookmarkStart w:id="159" w:name="_Toc51762265"/>
      <w:bookmarkStart w:id="160" w:name="_Toc171523588"/>
      <w:r>
        <w:t>6.1.3.3</w:t>
      </w:r>
      <w:r>
        <w:tab/>
        <w:t>MMR_CTS _ATTACH_REJ</w:t>
      </w:r>
      <w:bookmarkEnd w:id="156"/>
      <w:bookmarkEnd w:id="157"/>
      <w:bookmarkEnd w:id="158"/>
      <w:bookmarkEnd w:id="159"/>
      <w:bookmarkEnd w:id="160"/>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161" w:name="_Toc11256351"/>
      <w:bookmarkStart w:id="162" w:name="_Toc36116343"/>
      <w:bookmarkStart w:id="163" w:name="_Toc45096400"/>
      <w:bookmarkStart w:id="164" w:name="_Toc51762266"/>
      <w:bookmarkStart w:id="165" w:name="_Toc171523589"/>
      <w:r>
        <w:t>6.1.3.4</w:t>
      </w:r>
      <w:r>
        <w:tab/>
        <w:t>MMR_CTS _DETACH_IND</w:t>
      </w:r>
      <w:bookmarkEnd w:id="161"/>
      <w:bookmarkEnd w:id="162"/>
      <w:bookmarkEnd w:id="163"/>
      <w:bookmarkEnd w:id="164"/>
      <w:bookmarkEnd w:id="165"/>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166" w:name="_Toc11256352"/>
      <w:bookmarkStart w:id="167" w:name="_Toc36116344"/>
      <w:bookmarkStart w:id="168" w:name="_Toc45096401"/>
      <w:bookmarkStart w:id="169" w:name="_Toc51762267"/>
      <w:bookmarkStart w:id="170" w:name="_Toc171523590"/>
      <w:r>
        <w:t>6.1.3.5</w:t>
      </w:r>
      <w:r>
        <w:tab/>
        <w:t>MMR_CTS _ENROLL_REQ</w:t>
      </w:r>
      <w:bookmarkEnd w:id="166"/>
      <w:bookmarkEnd w:id="167"/>
      <w:bookmarkEnd w:id="168"/>
      <w:bookmarkEnd w:id="169"/>
      <w:bookmarkEnd w:id="170"/>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171" w:name="_Toc11256353"/>
      <w:bookmarkStart w:id="172" w:name="_Toc36116345"/>
      <w:bookmarkStart w:id="173" w:name="_Toc45096402"/>
      <w:bookmarkStart w:id="174" w:name="_Toc51762268"/>
      <w:bookmarkStart w:id="175" w:name="_Toc171523591"/>
      <w:r>
        <w:t>6.1.3.6</w:t>
      </w:r>
      <w:r>
        <w:tab/>
        <w:t>MMR_CTS _ENROLL_CNF</w:t>
      </w:r>
      <w:bookmarkEnd w:id="171"/>
      <w:bookmarkEnd w:id="172"/>
      <w:bookmarkEnd w:id="173"/>
      <w:bookmarkEnd w:id="174"/>
      <w:bookmarkEnd w:id="175"/>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176" w:name="_Toc11256354"/>
      <w:bookmarkStart w:id="177" w:name="_Toc36116346"/>
      <w:bookmarkStart w:id="178" w:name="_Toc45096403"/>
      <w:bookmarkStart w:id="179" w:name="_Toc51762269"/>
      <w:bookmarkStart w:id="180" w:name="_Toc171523592"/>
      <w:r>
        <w:t>6.1.3.7</w:t>
      </w:r>
      <w:r>
        <w:tab/>
        <w:t>MMR_CTS _ENROLL_REJ</w:t>
      </w:r>
      <w:bookmarkEnd w:id="176"/>
      <w:bookmarkEnd w:id="177"/>
      <w:bookmarkEnd w:id="178"/>
      <w:bookmarkEnd w:id="179"/>
      <w:bookmarkEnd w:id="180"/>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Pr="00E34F32" w:rsidRDefault="00D476B3">
      <w:pPr>
        <w:pStyle w:val="Heading4"/>
      </w:pPr>
      <w:bookmarkStart w:id="181" w:name="_Toc11256355"/>
      <w:bookmarkStart w:id="182" w:name="_Toc36116347"/>
      <w:bookmarkStart w:id="183" w:name="_Toc45096404"/>
      <w:bookmarkStart w:id="184" w:name="_Toc51762270"/>
      <w:bookmarkStart w:id="185" w:name="_Toc171523593"/>
      <w:r w:rsidRPr="00E34F32">
        <w:lastRenderedPageBreak/>
        <w:t>6.1.3.8</w:t>
      </w:r>
      <w:r w:rsidRPr="00E34F32">
        <w:tab/>
        <w:t>MMR_CTS _DE_ENROLL_IND</w:t>
      </w:r>
      <w:bookmarkEnd w:id="181"/>
      <w:bookmarkEnd w:id="182"/>
      <w:bookmarkEnd w:id="183"/>
      <w:bookmarkEnd w:id="184"/>
      <w:bookmarkEnd w:id="185"/>
    </w:p>
    <w:p w14:paraId="3560E3C4" w14:textId="77777777" w:rsidR="00D476B3" w:rsidRDefault="00D476B3">
      <w:r w:rsidRPr="00E34F32">
        <w:t xml:space="preserve">FP initiates CTS de-enrolment. </w:t>
      </w:r>
      <w:r>
        <w:t>CTS</w:t>
      </w:r>
      <w:r>
        <w:noBreakHyphen/>
        <w:t>MM is requested to send a CTS DE-ENROLMENT INDICATION message. The de-enrolment procedure is initiated.</w:t>
      </w:r>
    </w:p>
    <w:p w14:paraId="610E9584" w14:textId="77777777" w:rsidR="00D476B3" w:rsidRDefault="00D476B3">
      <w:pPr>
        <w:pStyle w:val="Heading2"/>
      </w:pPr>
      <w:bookmarkStart w:id="186" w:name="_Toc11256356"/>
      <w:bookmarkStart w:id="187" w:name="_Toc36116348"/>
      <w:bookmarkStart w:id="188" w:name="_Toc45096405"/>
      <w:bookmarkStart w:id="189" w:name="_Toc51762271"/>
      <w:bookmarkStart w:id="190" w:name="_Toc171523594"/>
      <w:r>
        <w:t>6.2</w:t>
      </w:r>
      <w:r>
        <w:tab/>
        <w:t>Call Control services</w:t>
      </w:r>
      <w:bookmarkEnd w:id="186"/>
      <w:bookmarkEnd w:id="187"/>
      <w:bookmarkEnd w:id="188"/>
      <w:bookmarkEnd w:id="189"/>
      <w:bookmarkEnd w:id="190"/>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191" w:name="_Toc11256357"/>
      <w:bookmarkStart w:id="192" w:name="_Toc36116349"/>
      <w:bookmarkStart w:id="193" w:name="_Toc45096406"/>
      <w:bookmarkStart w:id="194" w:name="_Toc51762272"/>
      <w:bookmarkStart w:id="195" w:name="_Toc171523595"/>
      <w:r>
        <w:t>6.2.1</w:t>
      </w:r>
      <w:r>
        <w:tab/>
        <w:t>Service state diagram</w:t>
      </w:r>
      <w:bookmarkEnd w:id="191"/>
      <w:bookmarkEnd w:id="192"/>
      <w:bookmarkEnd w:id="193"/>
      <w:bookmarkEnd w:id="194"/>
      <w:bookmarkEnd w:id="195"/>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6" type="#_x0000_t75" style="width:631.25pt;height:451.25pt" o:ole="" fillcolor="window">
            <v:imagedata r:id="rId37" o:title=""/>
          </v:shape>
          <o:OLEObject Type="Embed" ProgID="Designer" ShapeID="_x0000_i1036" DrawAspect="Content" ObjectID="_1788810752"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7" type="#_x0000_t75" style="width:393.5pt;height:447.05pt" o:ole="" fillcolor="window">
            <v:imagedata r:id="rId39" o:title=""/>
          </v:shape>
          <o:OLEObject Type="Embed" ProgID="Designer" ShapeID="_x0000_i1037" DrawAspect="Content" ObjectID="_1788810753" r:id="rId40"/>
        </w:object>
      </w:r>
    </w:p>
    <w:p w14:paraId="2BCA84E8" w14:textId="77777777" w:rsidR="00D476B3" w:rsidRDefault="00D476B3">
      <w:pPr>
        <w:pStyle w:val="TF"/>
      </w:pPr>
      <w:r>
        <w:t xml:space="preserve">Figure 6.2: Service graph of Call Control entity </w:t>
      </w:r>
      <w:r>
        <w:noBreakHyphen/>
        <w:t xml:space="preserve"> MS side Active state (page 2 of 2)</w:t>
      </w:r>
    </w:p>
    <w:p w14:paraId="13597CD8" w14:textId="77777777" w:rsidR="00D476B3" w:rsidRDefault="00D476B3">
      <w:pPr>
        <w:pStyle w:val="Heading3"/>
      </w:pPr>
      <w:bookmarkStart w:id="196" w:name="_Toc11256358"/>
      <w:bookmarkStart w:id="197" w:name="_Toc36116350"/>
      <w:bookmarkStart w:id="198" w:name="_Toc45096407"/>
      <w:bookmarkStart w:id="199" w:name="_Toc51762273"/>
      <w:bookmarkStart w:id="200" w:name="_Toc171523596"/>
      <w:r>
        <w:lastRenderedPageBreak/>
        <w:t>6.2.2</w:t>
      </w:r>
      <w:r>
        <w:tab/>
        <w:t>Service primitives</w:t>
      </w:r>
      <w:bookmarkEnd w:id="196"/>
      <w:bookmarkEnd w:id="197"/>
      <w:bookmarkEnd w:id="198"/>
      <w:bookmarkEnd w:id="199"/>
      <w:bookmarkEnd w:id="200"/>
    </w:p>
    <w:p w14:paraId="6B1725A9" w14:textId="77777777" w:rsidR="00D476B3" w:rsidRDefault="00D476B3">
      <w:pPr>
        <w:pStyle w:val="TH"/>
      </w:pPr>
      <w:r>
        <w:t>Table 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(res. ass., channel mode modify)</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01" w:name="_Toc11256359"/>
      <w:bookmarkStart w:id="202" w:name="_Toc36116351"/>
      <w:bookmarkStart w:id="203" w:name="_Toc45096408"/>
      <w:bookmarkStart w:id="204" w:name="_Toc51762274"/>
      <w:bookmarkStart w:id="205" w:name="_Toc171523597"/>
      <w:r>
        <w:t>6.2.2.1</w:t>
      </w:r>
      <w:r>
        <w:tab/>
        <w:t>MNCC_SETUP_REQ</w:t>
      </w:r>
      <w:bookmarkEnd w:id="201"/>
      <w:bookmarkEnd w:id="202"/>
      <w:bookmarkEnd w:id="203"/>
      <w:bookmarkEnd w:id="204"/>
      <w:bookmarkEnd w:id="205"/>
    </w:p>
    <w:p w14:paraId="4922E44E" w14:textId="77777777" w:rsidR="00D476B3" w:rsidRDefault="00D476B3">
      <w:r>
        <w:t xml:space="preserve">Request to send a SETUP or EMERGENCY SETUP message to initiate </w:t>
      </w:r>
      <w:smartTag w:uri="urn:schemas-microsoft-com:office:smarttags" w:element="place">
        <w:smartTag w:uri="urn:schemas-microsoft-com:office:smarttags" w:element="PlaceType">
          <w:r>
            <w:t>Mobile</w:t>
          </w:r>
        </w:smartTag>
      </w:smartTag>
      <w:r>
        <w:t xml:space="preserve"> originating establishment of either a normal or an emergency call.</w:t>
      </w:r>
    </w:p>
    <w:p w14:paraId="5A9D50B0" w14:textId="77777777" w:rsidR="00D476B3" w:rsidRDefault="00D476B3">
      <w:pPr>
        <w:pStyle w:val="Heading4"/>
      </w:pPr>
      <w:bookmarkStart w:id="206" w:name="_Toc11256360"/>
      <w:bookmarkStart w:id="207" w:name="_Toc36116352"/>
      <w:bookmarkStart w:id="208" w:name="_Toc45096409"/>
      <w:bookmarkStart w:id="209" w:name="_Toc51762275"/>
      <w:bookmarkStart w:id="210" w:name="_Toc171523598"/>
      <w:r>
        <w:t>6.2.2.2</w:t>
      </w:r>
      <w:r>
        <w:tab/>
        <w:t>MNCC_SETUP_IND</w:t>
      </w:r>
      <w:bookmarkEnd w:id="206"/>
      <w:bookmarkEnd w:id="207"/>
      <w:bookmarkEnd w:id="208"/>
      <w:bookmarkEnd w:id="209"/>
      <w:bookmarkEnd w:id="210"/>
    </w:p>
    <w:p w14:paraId="602D4D4C" w14:textId="77777777" w:rsidR="00D476B3" w:rsidRDefault="00D476B3">
      <w:r>
        <w:t xml:space="preserve">Receipt of a SETUP message, the </w:t>
      </w:r>
      <w:smartTag w:uri="urn:schemas-microsoft-com:office:smarttags" w:element="place">
        <w:smartTag w:uri="urn:schemas-microsoft-com:office:smarttags" w:element="PlaceType">
          <w:r>
            <w:t>Mobile</w:t>
          </w:r>
        </w:smartTag>
      </w:smartTag>
      <w:r>
        <w:t xml:space="preserve"> terminated call establishment has been initiated.</w:t>
      </w:r>
    </w:p>
    <w:p w14:paraId="44FB42E3" w14:textId="77777777" w:rsidR="00D476B3" w:rsidRDefault="00D476B3">
      <w:pPr>
        <w:pStyle w:val="Heading4"/>
      </w:pPr>
      <w:bookmarkStart w:id="211" w:name="_Toc11256361"/>
      <w:bookmarkStart w:id="212" w:name="_Toc36116353"/>
      <w:bookmarkStart w:id="213" w:name="_Toc45096410"/>
      <w:bookmarkStart w:id="214" w:name="_Toc51762276"/>
      <w:bookmarkStart w:id="215" w:name="_Toc171523599"/>
      <w:r>
        <w:t>6.2.2.3</w:t>
      </w:r>
      <w:r>
        <w:tab/>
        <w:t>MNCC_SETUP_RES</w:t>
      </w:r>
      <w:bookmarkEnd w:id="211"/>
      <w:bookmarkEnd w:id="212"/>
      <w:bookmarkEnd w:id="213"/>
      <w:bookmarkEnd w:id="214"/>
      <w:bookmarkEnd w:id="215"/>
    </w:p>
    <w:p w14:paraId="7641D5FA" w14:textId="77777777" w:rsidR="00D476B3" w:rsidRDefault="00D476B3">
      <w:r>
        <w:t xml:space="preserve">Response to send a CONNECT message to indicate call acceptance by the </w:t>
      </w:r>
      <w:smartTag w:uri="urn:schemas-microsoft-com:office:smarttags" w:element="place">
        <w:smartTag w:uri="urn:schemas-microsoft-com:office:smarttags" w:element="PlaceTyp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16" w:name="_Toc11256362"/>
      <w:bookmarkStart w:id="217" w:name="_Toc36116354"/>
      <w:bookmarkStart w:id="218" w:name="_Toc45096411"/>
      <w:bookmarkStart w:id="219" w:name="_Toc51762277"/>
      <w:bookmarkStart w:id="220" w:name="_Toc171523600"/>
      <w:r>
        <w:t>6.2.2.4</w:t>
      </w:r>
      <w:r>
        <w:tab/>
        <w:t>MNCC_SETUP_CNF</w:t>
      </w:r>
      <w:bookmarkEnd w:id="216"/>
      <w:bookmarkEnd w:id="217"/>
      <w:bookmarkEnd w:id="218"/>
      <w:bookmarkEnd w:id="219"/>
      <w:bookmarkEnd w:id="220"/>
    </w:p>
    <w:p w14:paraId="59E42594" w14:textId="77777777" w:rsidR="00D476B3" w:rsidRDefault="00D476B3">
      <w:r>
        <w:t xml:space="preserve">Receipt of a CONNECT message,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has been accepted by the remote called user.</w:t>
      </w:r>
    </w:p>
    <w:p w14:paraId="20828EB6" w14:textId="77777777" w:rsidR="00D476B3" w:rsidRDefault="00D476B3">
      <w:pPr>
        <w:pStyle w:val="Heading4"/>
      </w:pPr>
      <w:bookmarkStart w:id="221" w:name="_Toc11256363"/>
      <w:bookmarkStart w:id="222" w:name="_Toc36116355"/>
      <w:bookmarkStart w:id="223" w:name="_Toc45096412"/>
      <w:bookmarkStart w:id="224" w:name="_Toc51762278"/>
      <w:bookmarkStart w:id="225" w:name="_Toc171523601"/>
      <w:r>
        <w:t>6.2.2.5</w:t>
      </w:r>
      <w:r>
        <w:tab/>
        <w:t>MNCC_SETUP_COMPL_REQ</w:t>
      </w:r>
      <w:bookmarkEnd w:id="221"/>
      <w:bookmarkEnd w:id="222"/>
      <w:bookmarkEnd w:id="223"/>
      <w:bookmarkEnd w:id="224"/>
      <w:bookmarkEnd w:id="225"/>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26" w:name="_Toc11256364"/>
      <w:bookmarkStart w:id="227" w:name="_Toc36116356"/>
      <w:bookmarkStart w:id="228" w:name="_Toc45096413"/>
      <w:bookmarkStart w:id="229" w:name="_Toc51762279"/>
      <w:bookmarkStart w:id="230" w:name="_Toc171523602"/>
      <w:r>
        <w:lastRenderedPageBreak/>
        <w:t>6.2.2.6</w:t>
      </w:r>
      <w:r>
        <w:tab/>
        <w:t>MNCC_SETUP_COMPL_IND</w:t>
      </w:r>
      <w:bookmarkEnd w:id="226"/>
      <w:bookmarkEnd w:id="227"/>
      <w:bookmarkEnd w:id="228"/>
      <w:bookmarkEnd w:id="229"/>
      <w:bookmarkEnd w:id="230"/>
    </w:p>
    <w:p w14:paraId="5FA41A71" w14:textId="77777777" w:rsidR="00D476B3" w:rsidRDefault="00D476B3">
      <w:r>
        <w:t xml:space="preserve">Receipt of a CONNECT ACKNOWLEDGE message, the </w:t>
      </w:r>
      <w:smartTag w:uri="urn:schemas-microsoft-com:office:smarttags" w:element="place">
        <w:smartTag w:uri="urn:schemas-microsoft-com:office:smarttags" w:element="PlaceTyp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31" w:name="_Toc11256365"/>
      <w:bookmarkStart w:id="232" w:name="_Toc36116357"/>
      <w:bookmarkStart w:id="233" w:name="_Toc45096414"/>
      <w:bookmarkStart w:id="234" w:name="_Toc51762280"/>
      <w:bookmarkStart w:id="235" w:name="_Toc171523603"/>
      <w:r>
        <w:t>6.2.2.7</w:t>
      </w:r>
      <w:r>
        <w:tab/>
        <w:t>MNCC_REJ_REQ</w:t>
      </w:r>
      <w:bookmarkEnd w:id="231"/>
      <w:bookmarkEnd w:id="232"/>
      <w:bookmarkEnd w:id="233"/>
      <w:bookmarkEnd w:id="234"/>
      <w:bookmarkEnd w:id="235"/>
    </w:p>
    <w:p w14:paraId="08E889E8" w14:textId="77777777" w:rsidR="00D476B3" w:rsidRDefault="00D476B3">
      <w:r>
        <w:t xml:space="preserve">Request to reject a </w:t>
      </w:r>
      <w:smartTag w:uri="urn:schemas-microsoft-com:office:smarttags" w:element="place">
        <w:smartTag w:uri="urn:schemas-microsoft-com:office:smarttags" w:element="PlaceTyp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36" w:name="_Toc11256366"/>
      <w:bookmarkStart w:id="237" w:name="_Toc36116358"/>
      <w:bookmarkStart w:id="238" w:name="_Toc45096415"/>
      <w:bookmarkStart w:id="239" w:name="_Toc51762281"/>
      <w:bookmarkStart w:id="240" w:name="_Toc171523604"/>
      <w:r>
        <w:t>6.2.2.8</w:t>
      </w:r>
      <w:r>
        <w:tab/>
        <w:t>MNCC_REJ_IND</w:t>
      </w:r>
      <w:bookmarkEnd w:id="236"/>
      <w:bookmarkEnd w:id="237"/>
      <w:bookmarkEnd w:id="238"/>
      <w:bookmarkEnd w:id="239"/>
      <w:bookmarkEnd w:id="240"/>
    </w:p>
    <w:p w14:paraId="676C2B6F" w14:textId="77777777" w:rsidR="00D476B3" w:rsidRDefault="00D476B3">
      <w:r>
        <w:t xml:space="preserve">Indication that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241" w:name="_Toc11256367"/>
      <w:bookmarkStart w:id="242" w:name="_Toc36116359"/>
      <w:bookmarkStart w:id="243" w:name="_Toc45096416"/>
      <w:bookmarkStart w:id="244" w:name="_Toc51762282"/>
      <w:bookmarkStart w:id="245" w:name="_Toc171523605"/>
      <w:r>
        <w:t>6.2.2.9</w:t>
      </w:r>
      <w:r>
        <w:tab/>
        <w:t>MNCC_CALL_CONF_REQ</w:t>
      </w:r>
      <w:bookmarkEnd w:id="241"/>
      <w:bookmarkEnd w:id="242"/>
      <w:bookmarkEnd w:id="243"/>
      <w:bookmarkEnd w:id="244"/>
      <w:bookmarkEnd w:id="245"/>
    </w:p>
    <w:p w14:paraId="7DA0E09A" w14:textId="77777777" w:rsidR="00D476B3" w:rsidRDefault="00D476B3">
      <w:r>
        <w:t xml:space="preserve">Request to confirm a </w:t>
      </w:r>
      <w:smartTag w:uri="urn:schemas-microsoft-com:office:smarttags" w:element="place">
        <w:smartTag w:uri="urn:schemas-microsoft-com:office:smarttags" w:element="PlaceTyp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246" w:name="_Toc11256368"/>
      <w:bookmarkStart w:id="247" w:name="_Toc36116360"/>
      <w:bookmarkStart w:id="248" w:name="_Toc45096417"/>
      <w:bookmarkStart w:id="249" w:name="_Toc51762283"/>
      <w:bookmarkStart w:id="250" w:name="_Toc171523606"/>
      <w:r>
        <w:t>6.2.2.10</w:t>
      </w:r>
      <w:r>
        <w:tab/>
        <w:t>MNCC_CALL_PROC_IND</w:t>
      </w:r>
      <w:bookmarkEnd w:id="246"/>
      <w:bookmarkEnd w:id="247"/>
      <w:bookmarkEnd w:id="248"/>
      <w:bookmarkEnd w:id="249"/>
      <w:bookmarkEnd w:id="250"/>
    </w:p>
    <w:p w14:paraId="5AD88759"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251" w:name="_Toc11256369"/>
      <w:bookmarkStart w:id="252" w:name="_Toc36116361"/>
      <w:bookmarkStart w:id="253" w:name="_Toc45096418"/>
      <w:bookmarkStart w:id="254" w:name="_Toc51762284"/>
      <w:bookmarkStart w:id="255" w:name="_Toc171523607"/>
      <w:r>
        <w:t>6.2.2.11</w:t>
      </w:r>
      <w:r>
        <w:tab/>
        <w:t>MNCC_PROGRESS_IND</w:t>
      </w:r>
      <w:bookmarkEnd w:id="251"/>
      <w:bookmarkEnd w:id="252"/>
      <w:bookmarkEnd w:id="253"/>
      <w:bookmarkEnd w:id="254"/>
      <w:bookmarkEnd w:id="255"/>
    </w:p>
    <w:p w14:paraId="3EB4808C"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256" w:name="_Toc11256370"/>
      <w:bookmarkStart w:id="257" w:name="_Toc36116362"/>
      <w:bookmarkStart w:id="258" w:name="_Toc45096419"/>
      <w:bookmarkStart w:id="259" w:name="_Toc51762285"/>
      <w:bookmarkStart w:id="260" w:name="_Toc171523608"/>
      <w:r>
        <w:t>6.2.2.12</w:t>
      </w:r>
      <w:r>
        <w:tab/>
        <w:t>MNCC_ALERT_REQ</w:t>
      </w:r>
      <w:bookmarkEnd w:id="256"/>
      <w:bookmarkEnd w:id="257"/>
      <w:bookmarkEnd w:id="258"/>
      <w:bookmarkEnd w:id="259"/>
      <w:bookmarkEnd w:id="260"/>
    </w:p>
    <w:p w14:paraId="777EA716" w14:textId="77777777" w:rsidR="00D476B3" w:rsidRDefault="00D476B3">
      <w:r>
        <w:t xml:space="preserve">Request to send an ALERTING message from the called </w:t>
      </w:r>
      <w:smartTag w:uri="urn:schemas-microsoft-com:office:smarttags" w:element="place">
        <w:smartTag w:uri="urn:schemas-microsoft-com:office:smarttags" w:element="PlaceType">
          <w:r>
            <w:t>Mobile</w:t>
          </w:r>
        </w:smartTag>
      </w:smartTag>
      <w:r>
        <w:t xml:space="preserve"> user to the remote calling user to indicate that user alerting has been initiated.</w:t>
      </w:r>
    </w:p>
    <w:p w14:paraId="50DD001C" w14:textId="77777777" w:rsidR="00D476B3" w:rsidRDefault="00D476B3">
      <w:pPr>
        <w:pStyle w:val="Heading4"/>
      </w:pPr>
      <w:bookmarkStart w:id="261" w:name="_Toc11256371"/>
      <w:bookmarkStart w:id="262" w:name="_Toc36116363"/>
      <w:bookmarkStart w:id="263" w:name="_Toc45096420"/>
      <w:bookmarkStart w:id="264" w:name="_Toc51762286"/>
      <w:bookmarkStart w:id="265" w:name="_Toc171523609"/>
      <w:r>
        <w:t>6.2.2.13</w:t>
      </w:r>
      <w:r>
        <w:tab/>
        <w:t>MNCC_ALERT_IND</w:t>
      </w:r>
      <w:bookmarkEnd w:id="261"/>
      <w:bookmarkEnd w:id="262"/>
      <w:bookmarkEnd w:id="263"/>
      <w:bookmarkEnd w:id="264"/>
      <w:bookmarkEnd w:id="265"/>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266" w:name="_Toc11256372"/>
      <w:bookmarkStart w:id="267" w:name="_Toc36116364"/>
      <w:bookmarkStart w:id="268" w:name="_Toc45096421"/>
      <w:bookmarkStart w:id="269" w:name="_Toc51762287"/>
      <w:bookmarkStart w:id="270" w:name="_Toc171523610"/>
      <w:r>
        <w:t>6.2.2.14</w:t>
      </w:r>
      <w:r>
        <w:tab/>
        <w:t>MNCC_NOTIFY_REQ</w:t>
      </w:r>
      <w:bookmarkEnd w:id="266"/>
      <w:bookmarkEnd w:id="267"/>
      <w:bookmarkEnd w:id="268"/>
      <w:bookmarkEnd w:id="269"/>
      <w:bookmarkEnd w:id="270"/>
    </w:p>
    <w:p w14:paraId="06D93B7E" w14:textId="77777777" w:rsidR="00D476B3" w:rsidRDefault="00D476B3">
      <w:r>
        <w:t xml:space="preserve">Request to send information pertaining to a call, such as user suspended, to the Network by the </w:t>
      </w:r>
      <w:smartTag w:uri="urn:schemas-microsoft-com:office:smarttags" w:element="place">
        <w:smartTag w:uri="urn:schemas-microsoft-com:office:smarttags" w:element="PlaceType">
          <w:r>
            <w:t>Mobile</w:t>
          </w:r>
        </w:smartTag>
      </w:smartTag>
      <w:r>
        <w:t xml:space="preserve"> user.</w:t>
      </w:r>
    </w:p>
    <w:p w14:paraId="56CBF9D5" w14:textId="77777777" w:rsidR="00D476B3" w:rsidRDefault="00D476B3">
      <w:pPr>
        <w:pStyle w:val="Heading4"/>
      </w:pPr>
      <w:bookmarkStart w:id="271" w:name="_Toc11256373"/>
      <w:bookmarkStart w:id="272" w:name="_Toc36116365"/>
      <w:bookmarkStart w:id="273" w:name="_Toc45096422"/>
      <w:bookmarkStart w:id="274" w:name="_Toc51762288"/>
      <w:bookmarkStart w:id="275" w:name="_Toc171523611"/>
      <w:r>
        <w:t>6.2.2.15</w:t>
      </w:r>
      <w:r>
        <w:tab/>
        <w:t>MNCC_NOTIFY_IND</w:t>
      </w:r>
      <w:bookmarkEnd w:id="271"/>
      <w:bookmarkEnd w:id="272"/>
      <w:bookmarkEnd w:id="273"/>
      <w:bookmarkEnd w:id="274"/>
      <w:bookmarkEnd w:id="275"/>
    </w:p>
    <w:p w14:paraId="6A3C4EE5"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276" w:name="_Toc11256374"/>
      <w:bookmarkStart w:id="277" w:name="_Toc36116366"/>
      <w:bookmarkStart w:id="278" w:name="_Toc45096423"/>
      <w:bookmarkStart w:id="279" w:name="_Toc51762289"/>
      <w:bookmarkStart w:id="280" w:name="_Toc171523612"/>
      <w:r>
        <w:t>6.2.2.16</w:t>
      </w:r>
      <w:r>
        <w:tab/>
        <w:t>MNCC_DISC_REQ</w:t>
      </w:r>
      <w:bookmarkEnd w:id="276"/>
      <w:bookmarkEnd w:id="277"/>
      <w:bookmarkEnd w:id="278"/>
      <w:bookmarkEnd w:id="279"/>
      <w:bookmarkEnd w:id="280"/>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281" w:name="_Toc11256375"/>
      <w:bookmarkStart w:id="282" w:name="_Toc36116367"/>
      <w:bookmarkStart w:id="283" w:name="_Toc45096424"/>
      <w:bookmarkStart w:id="284" w:name="_Toc51762290"/>
      <w:bookmarkStart w:id="285" w:name="_Toc171523613"/>
      <w:r>
        <w:t>6.2.2.17</w:t>
      </w:r>
      <w:r>
        <w:tab/>
        <w:t>MNCC_DISC_IND</w:t>
      </w:r>
      <w:bookmarkEnd w:id="281"/>
      <w:bookmarkEnd w:id="282"/>
      <w:bookmarkEnd w:id="283"/>
      <w:bookmarkEnd w:id="284"/>
      <w:bookmarkEnd w:id="285"/>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286" w:name="_Toc11256376"/>
      <w:bookmarkStart w:id="287" w:name="_Toc36116368"/>
      <w:bookmarkStart w:id="288" w:name="_Toc45096425"/>
      <w:bookmarkStart w:id="289" w:name="_Toc51762291"/>
      <w:bookmarkStart w:id="290" w:name="_Toc171523614"/>
      <w:r>
        <w:lastRenderedPageBreak/>
        <w:t>6.2.2.18</w:t>
      </w:r>
      <w:r>
        <w:tab/>
        <w:t>MNCC_REL_REQ</w:t>
      </w:r>
      <w:bookmarkEnd w:id="286"/>
      <w:bookmarkEnd w:id="287"/>
      <w:bookmarkEnd w:id="288"/>
      <w:bookmarkEnd w:id="289"/>
      <w:bookmarkEnd w:id="290"/>
    </w:p>
    <w:p w14:paraId="0C796259" w14:textId="77777777" w:rsidR="00D476B3" w:rsidRDefault="00D476B3">
      <w:r>
        <w:t xml:space="preserve">Request of the </w:t>
      </w:r>
      <w:smartTag w:uri="urn:schemas-microsoft-com:office:smarttags" w:element="place">
        <w:smartTag w:uri="urn:schemas-microsoft-com:office:smarttags" w:element="PlaceTyp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291" w:name="_Toc11256377"/>
      <w:bookmarkStart w:id="292" w:name="_Toc36116369"/>
      <w:bookmarkStart w:id="293" w:name="_Toc45096426"/>
      <w:bookmarkStart w:id="294" w:name="_Toc51762292"/>
      <w:bookmarkStart w:id="295" w:name="_Toc171523615"/>
      <w:r>
        <w:t>6.2.2.19</w:t>
      </w:r>
      <w:r>
        <w:tab/>
        <w:t>MNCC_REL_IND</w:t>
      </w:r>
      <w:bookmarkEnd w:id="291"/>
      <w:bookmarkEnd w:id="292"/>
      <w:bookmarkEnd w:id="293"/>
      <w:bookmarkEnd w:id="294"/>
      <w:bookmarkEnd w:id="295"/>
    </w:p>
    <w:p w14:paraId="58AA61D8"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originating or terminated user that a RELEASE message has been received and the Network intends to release its MM connection. The </w:t>
      </w:r>
      <w:smartTag w:uri="urn:schemas-microsoft-com:office:smarttags" w:element="place">
        <w:smartTag w:uri="urn:schemas-microsoft-com:office:smarttags" w:element="PlaceType">
          <w:r>
            <w:t>Mobile</w:t>
          </w:r>
        </w:smartTag>
      </w:smartTag>
      <w:r>
        <w:t xml:space="preserve"> user is requested to release the call reference and the corresponding MM connection.</w:t>
      </w:r>
    </w:p>
    <w:p w14:paraId="1B78753C" w14:textId="77777777" w:rsidR="00D476B3" w:rsidRDefault="00D476B3">
      <w:pPr>
        <w:pStyle w:val="Heading4"/>
      </w:pPr>
      <w:bookmarkStart w:id="296" w:name="_Toc11256378"/>
      <w:bookmarkStart w:id="297" w:name="_Toc36116370"/>
      <w:bookmarkStart w:id="298" w:name="_Toc45096427"/>
      <w:bookmarkStart w:id="299" w:name="_Toc51762293"/>
      <w:bookmarkStart w:id="300" w:name="_Toc171523616"/>
      <w:r>
        <w:t>6.2.2.20</w:t>
      </w:r>
      <w:r>
        <w:tab/>
        <w:t>MNCC_REL_CNF</w:t>
      </w:r>
      <w:bookmarkEnd w:id="296"/>
      <w:bookmarkEnd w:id="297"/>
      <w:bookmarkEnd w:id="298"/>
      <w:bookmarkEnd w:id="299"/>
      <w:bookmarkEnd w:id="300"/>
    </w:p>
    <w:p w14:paraId="7736497F" w14:textId="77777777" w:rsidR="00D476B3" w:rsidRDefault="00D476B3">
      <w:r>
        <w:t xml:space="preserve">Confirmation of the </w:t>
      </w:r>
      <w:smartTag w:uri="urn:schemas-microsoft-com:office:smarttags" w:element="place">
        <w:smartTag w:uri="urn:schemas-microsoft-com:office:smarttags" w:element="PlaceTyp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
        <w:smartTag w:uri="urn:schemas-microsoft-com:office:smarttags" w:element="PlaceType">
          <w:r>
            <w:t>Mobile</w:t>
          </w:r>
        </w:smartTag>
      </w:smartTag>
      <w:r>
        <w:t xml:space="preserve"> user may release the call reference and the corresponding MM connection.</w:t>
      </w:r>
    </w:p>
    <w:p w14:paraId="78AE9102" w14:textId="77777777" w:rsidR="00D476B3" w:rsidRDefault="00D476B3">
      <w:pPr>
        <w:pStyle w:val="Heading4"/>
      </w:pPr>
      <w:bookmarkStart w:id="301" w:name="_Toc11256379"/>
      <w:bookmarkStart w:id="302" w:name="_Toc36116371"/>
      <w:bookmarkStart w:id="303" w:name="_Toc45096428"/>
      <w:bookmarkStart w:id="304" w:name="_Toc51762294"/>
      <w:bookmarkStart w:id="305" w:name="_Toc171523617"/>
      <w:r>
        <w:t>6.2.2.21</w:t>
      </w:r>
      <w:r>
        <w:tab/>
        <w:t>MNCC_FACILITY_REQ</w:t>
      </w:r>
      <w:bookmarkEnd w:id="301"/>
      <w:bookmarkEnd w:id="302"/>
      <w:bookmarkEnd w:id="303"/>
      <w:bookmarkEnd w:id="304"/>
      <w:bookmarkEnd w:id="305"/>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06" w:name="_Toc11256380"/>
      <w:bookmarkStart w:id="307" w:name="_Toc36116372"/>
      <w:bookmarkStart w:id="308" w:name="_Toc45096429"/>
      <w:bookmarkStart w:id="309" w:name="_Toc51762295"/>
      <w:bookmarkStart w:id="310" w:name="_Toc171523618"/>
      <w:r>
        <w:t>6.2.2.22</w:t>
      </w:r>
      <w:r>
        <w:tab/>
        <w:t>MNCC_FACILITY_IND</w:t>
      </w:r>
      <w:bookmarkEnd w:id="306"/>
      <w:bookmarkEnd w:id="307"/>
      <w:bookmarkEnd w:id="308"/>
      <w:bookmarkEnd w:id="309"/>
      <w:bookmarkEnd w:id="310"/>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11" w:name="_Toc11256381"/>
      <w:bookmarkStart w:id="312" w:name="_Toc36116373"/>
      <w:bookmarkStart w:id="313" w:name="_Toc45096430"/>
      <w:bookmarkStart w:id="314" w:name="_Toc51762296"/>
      <w:bookmarkStart w:id="315" w:name="_Toc171523619"/>
      <w:r>
        <w:t>6.2.2.23</w:t>
      </w:r>
      <w:r>
        <w:tab/>
        <w:t>MNCC_START_DTMF_REQ</w:t>
      </w:r>
      <w:bookmarkEnd w:id="311"/>
      <w:bookmarkEnd w:id="312"/>
      <w:bookmarkEnd w:id="313"/>
      <w:bookmarkEnd w:id="314"/>
      <w:bookmarkEnd w:id="315"/>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16" w:name="_Toc11256382"/>
      <w:bookmarkStart w:id="317" w:name="_Toc36116374"/>
      <w:bookmarkStart w:id="318" w:name="_Toc45096431"/>
      <w:bookmarkStart w:id="319" w:name="_Toc51762297"/>
      <w:bookmarkStart w:id="320" w:name="_Toc171523620"/>
      <w:r>
        <w:t>6.2.2.24</w:t>
      </w:r>
      <w:r>
        <w:tab/>
        <w:t>MNCC_START_DTMF_CNF</w:t>
      </w:r>
      <w:bookmarkEnd w:id="316"/>
      <w:bookmarkEnd w:id="317"/>
      <w:bookmarkEnd w:id="318"/>
      <w:bookmarkEnd w:id="319"/>
      <w:bookmarkEnd w:id="320"/>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21" w:name="_Toc11256383"/>
      <w:bookmarkStart w:id="322" w:name="_Toc36116375"/>
      <w:bookmarkStart w:id="323" w:name="_Toc45096432"/>
      <w:bookmarkStart w:id="324" w:name="_Toc51762298"/>
      <w:bookmarkStart w:id="325" w:name="_Toc171523621"/>
      <w:r>
        <w:t>6.2.2.25</w:t>
      </w:r>
      <w:r>
        <w:tab/>
        <w:t>MNCC_STOP_DTMF_REQ</w:t>
      </w:r>
      <w:bookmarkEnd w:id="321"/>
      <w:bookmarkEnd w:id="322"/>
      <w:bookmarkEnd w:id="323"/>
      <w:bookmarkEnd w:id="324"/>
      <w:bookmarkEnd w:id="325"/>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326" w:name="_Toc11256384"/>
      <w:bookmarkStart w:id="327" w:name="_Toc36116376"/>
      <w:bookmarkStart w:id="328" w:name="_Toc45096433"/>
      <w:bookmarkStart w:id="329" w:name="_Toc51762299"/>
      <w:bookmarkStart w:id="330" w:name="_Toc171523622"/>
      <w:r>
        <w:t>6.2.2.26</w:t>
      </w:r>
      <w:r>
        <w:tab/>
        <w:t>MNCC_STOP_DTMF_CNF</w:t>
      </w:r>
      <w:bookmarkEnd w:id="326"/>
      <w:bookmarkEnd w:id="327"/>
      <w:bookmarkEnd w:id="328"/>
      <w:bookmarkEnd w:id="329"/>
      <w:bookmarkEnd w:id="330"/>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331" w:name="_Toc11256385"/>
      <w:bookmarkStart w:id="332" w:name="_Toc36116377"/>
      <w:bookmarkStart w:id="333" w:name="_Toc45096434"/>
      <w:bookmarkStart w:id="334" w:name="_Toc51762300"/>
      <w:bookmarkStart w:id="335" w:name="_Toc171523623"/>
      <w:r>
        <w:t>6.2.2.27</w:t>
      </w:r>
      <w:r>
        <w:tab/>
        <w:t>MNCC_MODIFY_REQ</w:t>
      </w:r>
      <w:bookmarkEnd w:id="331"/>
      <w:bookmarkEnd w:id="332"/>
      <w:bookmarkEnd w:id="333"/>
      <w:bookmarkEnd w:id="334"/>
      <w:bookmarkEnd w:id="335"/>
    </w:p>
    <w:p w14:paraId="57E0E563" w14:textId="77777777" w:rsidR="00D476B3" w:rsidRDefault="00D476B3">
      <w:r>
        <w:t xml:space="preserve">Request to start </w:t>
      </w:r>
      <w:smartTag w:uri="urn:schemas-microsoft-com:office:smarttags" w:element="place">
        <w:smartTag w:uri="urn:schemas-microsoft-com:office:smarttags" w:element="PlaceTyp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336" w:name="_Toc11256386"/>
      <w:bookmarkStart w:id="337" w:name="_Toc36116378"/>
      <w:bookmarkStart w:id="338" w:name="_Toc45096435"/>
      <w:bookmarkStart w:id="339" w:name="_Toc51762301"/>
      <w:bookmarkStart w:id="340" w:name="_Toc171523624"/>
      <w:r>
        <w:t>6.2.2.28</w:t>
      </w:r>
      <w:r>
        <w:tab/>
        <w:t>MNCC_MODIFY_IND</w:t>
      </w:r>
      <w:bookmarkEnd w:id="336"/>
      <w:bookmarkEnd w:id="337"/>
      <w:bookmarkEnd w:id="338"/>
      <w:bookmarkEnd w:id="339"/>
      <w:bookmarkEnd w:id="340"/>
    </w:p>
    <w:p w14:paraId="732118C8" w14:textId="77777777" w:rsidR="00D476B3" w:rsidRDefault="00D476B3">
      <w:r>
        <w:t xml:space="preserve">RECEIPT OF A MODIFY message, a </w:t>
      </w:r>
      <w:smartTag w:uri="urn:schemas-microsoft-com:office:smarttags" w:element="place">
        <w:smartTag w:uri="urn:schemas-microsoft-com:office:smarttags" w:element="PlaceType">
          <w:r>
            <w:t>Mobile</w:t>
          </w:r>
        </w:smartTag>
      </w:smartTag>
      <w:r>
        <w:t xml:space="preserve"> terminating in</w:t>
      </w:r>
      <w:r>
        <w:noBreakHyphen/>
        <w:t>call modification has been initiated.</w:t>
      </w:r>
    </w:p>
    <w:p w14:paraId="57C0AB9D" w14:textId="77777777" w:rsidR="00D476B3" w:rsidRDefault="00D476B3">
      <w:pPr>
        <w:pStyle w:val="Heading4"/>
      </w:pPr>
      <w:bookmarkStart w:id="341" w:name="_Toc11256387"/>
      <w:bookmarkStart w:id="342" w:name="_Toc36116379"/>
      <w:bookmarkStart w:id="343" w:name="_Toc45096436"/>
      <w:bookmarkStart w:id="344" w:name="_Toc51762302"/>
      <w:bookmarkStart w:id="345" w:name="_Toc171523625"/>
      <w:r>
        <w:t>6.2.2.29</w:t>
      </w:r>
      <w:r>
        <w:tab/>
        <w:t>MNCC_MODIFY_RES</w:t>
      </w:r>
      <w:bookmarkEnd w:id="341"/>
      <w:bookmarkEnd w:id="342"/>
      <w:bookmarkEnd w:id="343"/>
      <w:bookmarkEnd w:id="344"/>
      <w:bookmarkEnd w:id="345"/>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
        <w:smartTag w:uri="urn:schemas-microsoft-com:office:smarttags" w:element="PlaceType">
          <w:r>
            <w:t>Mobile</w:t>
          </w:r>
        </w:smartTag>
      </w:smartTag>
      <w:r>
        <w:t xml:space="preserve"> user.</w:t>
      </w:r>
    </w:p>
    <w:p w14:paraId="1797C123" w14:textId="77777777" w:rsidR="00D476B3" w:rsidRDefault="00D476B3">
      <w:pPr>
        <w:pStyle w:val="Heading4"/>
      </w:pPr>
      <w:bookmarkStart w:id="346" w:name="_Toc11256388"/>
      <w:bookmarkStart w:id="347" w:name="_Toc36116380"/>
      <w:bookmarkStart w:id="348" w:name="_Toc45096437"/>
      <w:bookmarkStart w:id="349" w:name="_Toc51762303"/>
      <w:bookmarkStart w:id="350" w:name="_Toc171523626"/>
      <w:r>
        <w:lastRenderedPageBreak/>
        <w:t>6.2.2.30</w:t>
      </w:r>
      <w:r>
        <w:tab/>
        <w:t>MNCC_MODIFY_CNF</w:t>
      </w:r>
      <w:bookmarkEnd w:id="346"/>
      <w:bookmarkEnd w:id="347"/>
      <w:bookmarkEnd w:id="348"/>
      <w:bookmarkEnd w:id="349"/>
      <w:bookmarkEnd w:id="350"/>
    </w:p>
    <w:p w14:paraId="33D90B98" w14:textId="77777777" w:rsidR="00D476B3" w:rsidRDefault="00D476B3">
      <w:r>
        <w:t xml:space="preserve">Receipt of a MODIFY COMPLETE message, the </w:t>
      </w:r>
      <w:smartTag w:uri="urn:schemas-microsoft-com:office:smarttags" w:element="place">
        <w:smartTag w:uri="urn:schemas-microsoft-com:office:smarttags" w:element="PlaceType">
          <w:r>
            <w:t>Mobile</w:t>
          </w:r>
        </w:smartTag>
      </w:smartTag>
      <w:r>
        <w:t xml:space="preserve"> originating in</w:t>
      </w:r>
      <w:r>
        <w:noBreakHyphen/>
        <w:t>call modification has been completed.</w:t>
      </w:r>
    </w:p>
    <w:p w14:paraId="289EA2AF" w14:textId="77777777" w:rsidR="00D476B3" w:rsidRDefault="00D476B3">
      <w:pPr>
        <w:pStyle w:val="Heading4"/>
      </w:pPr>
      <w:bookmarkStart w:id="351" w:name="_Toc11256389"/>
      <w:bookmarkStart w:id="352" w:name="_Toc36116381"/>
      <w:bookmarkStart w:id="353" w:name="_Toc45096438"/>
      <w:bookmarkStart w:id="354" w:name="_Toc51762304"/>
      <w:bookmarkStart w:id="355" w:name="_Toc171523627"/>
      <w:r>
        <w:t>6.2.2.31</w:t>
      </w:r>
      <w:r>
        <w:tab/>
        <w:t>MNCC_SYNC_IND</w:t>
      </w:r>
      <w:bookmarkEnd w:id="351"/>
      <w:bookmarkEnd w:id="352"/>
      <w:bookmarkEnd w:id="353"/>
      <w:bookmarkEnd w:id="354"/>
      <w:bookmarkEnd w:id="355"/>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356" w:name="_Toc11256390"/>
      <w:bookmarkStart w:id="357" w:name="_Toc36116382"/>
      <w:bookmarkStart w:id="358" w:name="_Toc45096439"/>
      <w:bookmarkStart w:id="359" w:name="_Toc51762305"/>
      <w:bookmarkStart w:id="360" w:name="_Toc171523628"/>
      <w:r>
        <w:t>6.3</w:t>
      </w:r>
      <w:r>
        <w:tab/>
        <w:t>Call independent Supplementary Services Support</w:t>
      </w:r>
      <w:bookmarkEnd w:id="356"/>
      <w:bookmarkEnd w:id="357"/>
      <w:bookmarkEnd w:id="358"/>
      <w:bookmarkEnd w:id="359"/>
      <w:bookmarkEnd w:id="360"/>
    </w:p>
    <w:p w14:paraId="221E0AFE" w14:textId="77777777" w:rsidR="00D476B3" w:rsidRDefault="00D476B3">
      <w:pPr>
        <w:pStyle w:val="Heading3"/>
      </w:pPr>
      <w:bookmarkStart w:id="361" w:name="_Toc11256391"/>
      <w:bookmarkStart w:id="362" w:name="_Toc36116383"/>
      <w:bookmarkStart w:id="363" w:name="_Toc45096440"/>
      <w:bookmarkStart w:id="364" w:name="_Toc51762306"/>
      <w:bookmarkStart w:id="365" w:name="_Toc171523629"/>
      <w:r>
        <w:t>6.3.1</w:t>
      </w:r>
      <w:r>
        <w:tab/>
        <w:t>Service state diagram</w:t>
      </w:r>
      <w:bookmarkEnd w:id="361"/>
      <w:bookmarkEnd w:id="362"/>
      <w:bookmarkEnd w:id="363"/>
      <w:bookmarkEnd w:id="364"/>
      <w:bookmarkEnd w:id="365"/>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38" type="#_x0000_t75" style="width:249.5pt;height:225.2pt" o:ole="">
            <v:imagedata r:id="rId41" o:title=""/>
          </v:shape>
          <o:OLEObject Type="Embed" ProgID="Designer" ShapeID="_x0000_i1038" DrawAspect="Content" ObjectID="_1788810754"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r>
        <w:t xml:space="preserve">Figure 6.3: Service graph of the call independent Supplementary Services Support entity </w:t>
      </w:r>
      <w:r>
        <w:noBreakHyphen/>
        <w:t xml:space="preserve"> MS side</w:t>
      </w:r>
    </w:p>
    <w:p w14:paraId="03546B1B" w14:textId="77777777" w:rsidR="00D476B3" w:rsidRDefault="00D476B3">
      <w:pPr>
        <w:pStyle w:val="Heading3"/>
      </w:pPr>
      <w:bookmarkStart w:id="366" w:name="_Toc11256392"/>
      <w:bookmarkStart w:id="367" w:name="_Toc36116384"/>
      <w:bookmarkStart w:id="368" w:name="_Toc45096441"/>
      <w:bookmarkStart w:id="369" w:name="_Toc51762307"/>
      <w:bookmarkStart w:id="370" w:name="_Toc171523630"/>
      <w:r>
        <w:t>6.3.2</w:t>
      </w:r>
      <w:r>
        <w:tab/>
        <w:t>Service primitives</w:t>
      </w:r>
      <w:bookmarkEnd w:id="366"/>
      <w:bookmarkEnd w:id="367"/>
      <w:bookmarkEnd w:id="368"/>
      <w:bookmarkEnd w:id="369"/>
      <w:bookmarkEnd w:id="370"/>
    </w:p>
    <w:p w14:paraId="589D9B23" w14:textId="77777777" w:rsidR="00D476B3" w:rsidRDefault="00D476B3">
      <w:pPr>
        <w:pStyle w:val="TH"/>
      </w:pPr>
      <w:r>
        <w:t>Table 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371" w:name="_Toc11256393"/>
      <w:bookmarkStart w:id="372" w:name="_Toc36116385"/>
      <w:bookmarkStart w:id="373" w:name="_Toc45096442"/>
      <w:bookmarkStart w:id="374" w:name="_Toc51762308"/>
      <w:bookmarkStart w:id="375" w:name="_Toc171523631"/>
      <w:r>
        <w:lastRenderedPageBreak/>
        <w:t>6.3.2.1</w:t>
      </w:r>
      <w:r>
        <w:tab/>
        <w:t>MNSS_BEGIN_REQ</w:t>
      </w:r>
      <w:bookmarkEnd w:id="371"/>
      <w:bookmarkEnd w:id="372"/>
      <w:bookmarkEnd w:id="373"/>
      <w:bookmarkEnd w:id="374"/>
      <w:bookmarkEnd w:id="375"/>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376" w:name="_Toc11256394"/>
      <w:bookmarkStart w:id="377" w:name="_Toc36116386"/>
      <w:bookmarkStart w:id="378" w:name="_Toc45096443"/>
      <w:bookmarkStart w:id="379" w:name="_Toc51762309"/>
      <w:bookmarkStart w:id="380" w:name="_Toc171523632"/>
      <w:r>
        <w:t>6.3.2.2</w:t>
      </w:r>
      <w:r>
        <w:tab/>
        <w:t>MNSS_BEGIN_IND</w:t>
      </w:r>
      <w:bookmarkEnd w:id="376"/>
      <w:bookmarkEnd w:id="377"/>
      <w:bookmarkEnd w:id="378"/>
      <w:bookmarkEnd w:id="379"/>
      <w:bookmarkEnd w:id="380"/>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381" w:name="_Toc11256395"/>
      <w:bookmarkStart w:id="382" w:name="_Toc36116387"/>
      <w:bookmarkStart w:id="383" w:name="_Toc45096444"/>
      <w:bookmarkStart w:id="384" w:name="_Toc51762310"/>
      <w:bookmarkStart w:id="385" w:name="_Toc171523633"/>
      <w:r>
        <w:t>6.3.2.3</w:t>
      </w:r>
      <w:r>
        <w:tab/>
        <w:t>MNSS_FACILITY_REQ</w:t>
      </w:r>
      <w:bookmarkEnd w:id="381"/>
      <w:bookmarkEnd w:id="382"/>
      <w:bookmarkEnd w:id="383"/>
      <w:bookmarkEnd w:id="384"/>
      <w:bookmarkEnd w:id="385"/>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386" w:name="_Toc11256396"/>
      <w:bookmarkStart w:id="387" w:name="_Toc36116388"/>
      <w:bookmarkStart w:id="388" w:name="_Toc45096445"/>
      <w:bookmarkStart w:id="389" w:name="_Toc51762311"/>
      <w:bookmarkStart w:id="390" w:name="_Toc171523634"/>
      <w:r>
        <w:t>6.3.2.4</w:t>
      </w:r>
      <w:r>
        <w:tab/>
        <w:t>MNSS_FACILITY_IND</w:t>
      </w:r>
      <w:bookmarkEnd w:id="386"/>
      <w:bookmarkEnd w:id="387"/>
      <w:bookmarkEnd w:id="388"/>
      <w:bookmarkEnd w:id="389"/>
      <w:bookmarkEnd w:id="390"/>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391" w:name="_Toc11256397"/>
      <w:bookmarkStart w:id="392" w:name="_Toc36116389"/>
      <w:bookmarkStart w:id="393" w:name="_Toc45096446"/>
      <w:bookmarkStart w:id="394" w:name="_Toc51762312"/>
      <w:bookmarkStart w:id="395" w:name="_Toc171523635"/>
      <w:r>
        <w:t>6.3.2.5</w:t>
      </w:r>
      <w:r>
        <w:tab/>
        <w:t>MNSS_END_REQ</w:t>
      </w:r>
      <w:bookmarkEnd w:id="391"/>
      <w:bookmarkEnd w:id="392"/>
      <w:bookmarkEnd w:id="393"/>
      <w:bookmarkEnd w:id="394"/>
      <w:bookmarkEnd w:id="395"/>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396" w:name="_Toc11256398"/>
      <w:bookmarkStart w:id="397" w:name="_Toc36116390"/>
      <w:bookmarkStart w:id="398" w:name="_Toc45096447"/>
      <w:bookmarkStart w:id="399" w:name="_Toc51762313"/>
      <w:bookmarkStart w:id="400" w:name="_Toc171523636"/>
      <w:r>
        <w:t>6.3.2.6</w:t>
      </w:r>
      <w:r>
        <w:tab/>
        <w:t>MNSS_END_IND</w:t>
      </w:r>
      <w:bookmarkEnd w:id="396"/>
      <w:bookmarkEnd w:id="397"/>
      <w:bookmarkEnd w:id="398"/>
      <w:bookmarkEnd w:id="399"/>
      <w:bookmarkEnd w:id="400"/>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01" w:name="_Toc11256399"/>
      <w:bookmarkStart w:id="402" w:name="_Toc36116391"/>
      <w:bookmarkStart w:id="403" w:name="_Toc45096448"/>
      <w:bookmarkStart w:id="404" w:name="_Toc51762314"/>
      <w:bookmarkStart w:id="405" w:name="_Toc171523637"/>
      <w:r>
        <w:t>6.4</w:t>
      </w:r>
      <w:r>
        <w:tab/>
        <w:t>Short Message Services Support</w:t>
      </w:r>
      <w:bookmarkEnd w:id="401"/>
      <w:bookmarkEnd w:id="402"/>
      <w:bookmarkEnd w:id="403"/>
      <w:bookmarkEnd w:id="404"/>
      <w:bookmarkEnd w:id="405"/>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406" w:name="_Toc11256400"/>
      <w:bookmarkStart w:id="407" w:name="_Toc36116392"/>
      <w:bookmarkStart w:id="408" w:name="_Toc45096449"/>
      <w:bookmarkStart w:id="409" w:name="_Toc51762315"/>
      <w:bookmarkStart w:id="410" w:name="_Toc171523638"/>
      <w:r>
        <w:t>6.5</w:t>
      </w:r>
      <w:r>
        <w:tab/>
        <w:t>Session Management Services for GPRS-Services</w:t>
      </w:r>
      <w:bookmarkEnd w:id="406"/>
      <w:bookmarkEnd w:id="407"/>
      <w:bookmarkEnd w:id="408"/>
      <w:bookmarkEnd w:id="409"/>
      <w:bookmarkEnd w:id="410"/>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(eg.via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411" w:name="_Toc11256401"/>
      <w:bookmarkStart w:id="412" w:name="_Toc36116393"/>
      <w:bookmarkStart w:id="413" w:name="_Toc45096450"/>
      <w:bookmarkStart w:id="414" w:name="_Toc51762316"/>
      <w:bookmarkStart w:id="415" w:name="_Toc171523639"/>
      <w:r>
        <w:lastRenderedPageBreak/>
        <w:t>6.5.1</w:t>
      </w:r>
      <w:r>
        <w:tab/>
        <w:t>Session Management Services for SMREG-SAP</w:t>
      </w:r>
      <w:bookmarkEnd w:id="411"/>
      <w:bookmarkEnd w:id="412"/>
      <w:bookmarkEnd w:id="413"/>
      <w:bookmarkEnd w:id="414"/>
      <w:bookmarkEnd w:id="415"/>
    </w:p>
    <w:p w14:paraId="4DB3CF44" w14:textId="77777777" w:rsidR="00D476B3" w:rsidRDefault="00D476B3">
      <w:pPr>
        <w:pStyle w:val="TH"/>
      </w:pPr>
      <w:r>
        <w:t>Table 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24F0CFA" w14:textId="77777777">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FA6875" w:rsidRDefault="00B464CD" w:rsidP="00D476B3">
            <w:pPr>
              <w:pStyle w:val="TAL"/>
              <w:rPr>
                <w:lang w:val="fr-FR"/>
              </w:rPr>
            </w:pPr>
            <w:r w:rsidRPr="00FA6875">
              <w:rPr>
                <w:lang w:val="fr-FR"/>
              </w:rPr>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416" w:name="_Toc11256402"/>
      <w:bookmarkStart w:id="417" w:name="_Toc36116394"/>
      <w:bookmarkStart w:id="418" w:name="_Toc45096451"/>
      <w:bookmarkStart w:id="419" w:name="_Toc51762317"/>
      <w:bookmarkStart w:id="420" w:name="_Toc171523640"/>
      <w:r>
        <w:t>6.5.1.1</w:t>
      </w:r>
      <w:r>
        <w:tab/>
        <w:t>SMREG-PDP-ACTIVATE-REQ</w:t>
      </w:r>
      <w:bookmarkEnd w:id="416"/>
      <w:bookmarkEnd w:id="417"/>
      <w:bookmarkEnd w:id="418"/>
      <w:bookmarkEnd w:id="419"/>
      <w:bookmarkEnd w:id="420"/>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421" w:name="_Toc11256403"/>
      <w:bookmarkStart w:id="422" w:name="_Toc36116395"/>
      <w:bookmarkStart w:id="423" w:name="_Toc45096452"/>
      <w:bookmarkStart w:id="424" w:name="_Toc51762318"/>
      <w:bookmarkStart w:id="425" w:name="_Toc171523641"/>
      <w:r>
        <w:t>6.5.1.2</w:t>
      </w:r>
      <w:r>
        <w:tab/>
        <w:t>SMREG-PDP-ACTIVATE-CNF</w:t>
      </w:r>
      <w:bookmarkEnd w:id="421"/>
      <w:bookmarkEnd w:id="422"/>
      <w:bookmarkEnd w:id="423"/>
      <w:bookmarkEnd w:id="424"/>
      <w:bookmarkEnd w:id="425"/>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426" w:name="_Toc11256404"/>
      <w:bookmarkStart w:id="427" w:name="_Toc36116396"/>
      <w:bookmarkStart w:id="428" w:name="_Toc45096453"/>
      <w:bookmarkStart w:id="429" w:name="_Toc51762319"/>
      <w:bookmarkStart w:id="430" w:name="_Toc171523642"/>
      <w:r>
        <w:t>6.5.1.3</w:t>
      </w:r>
      <w:r>
        <w:tab/>
        <w:t>SMREG-PDP-ACTIVATE-REJ</w:t>
      </w:r>
      <w:bookmarkEnd w:id="426"/>
      <w:bookmarkEnd w:id="427"/>
      <w:bookmarkEnd w:id="428"/>
      <w:bookmarkEnd w:id="429"/>
      <w:bookmarkEnd w:id="430"/>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431" w:name="_Toc11256405"/>
      <w:bookmarkStart w:id="432" w:name="_Toc36116397"/>
      <w:bookmarkStart w:id="433" w:name="_Toc45096454"/>
      <w:bookmarkStart w:id="434" w:name="_Toc51762320"/>
      <w:bookmarkStart w:id="435" w:name="_Toc171523643"/>
      <w:r>
        <w:lastRenderedPageBreak/>
        <w:t>6.5.1.4</w:t>
      </w:r>
      <w:r>
        <w:tab/>
        <w:t>SMREG-PDP-ACTIVATE-IND</w:t>
      </w:r>
      <w:bookmarkEnd w:id="431"/>
      <w:bookmarkEnd w:id="432"/>
      <w:bookmarkEnd w:id="433"/>
      <w:bookmarkEnd w:id="434"/>
      <w:bookmarkEnd w:id="435"/>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436" w:name="_Toc11256406"/>
      <w:bookmarkStart w:id="437" w:name="_Toc36116398"/>
      <w:bookmarkStart w:id="438" w:name="_Toc45096455"/>
      <w:bookmarkStart w:id="439" w:name="_Toc51762321"/>
      <w:bookmarkStart w:id="440" w:name="_Toc171523644"/>
      <w:r>
        <w:t>6.5.1.5</w:t>
      </w:r>
      <w:r>
        <w:tab/>
        <w:t>SMREG-PDP-DEACTIVATE-REQ</w:t>
      </w:r>
      <w:bookmarkEnd w:id="436"/>
      <w:bookmarkEnd w:id="437"/>
      <w:bookmarkEnd w:id="438"/>
      <w:bookmarkEnd w:id="439"/>
      <w:bookmarkEnd w:id="440"/>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441" w:name="_Toc11256407"/>
      <w:bookmarkStart w:id="442" w:name="_Toc36116399"/>
      <w:bookmarkStart w:id="443" w:name="_Toc45096456"/>
      <w:bookmarkStart w:id="444" w:name="_Toc51762322"/>
      <w:bookmarkStart w:id="445" w:name="_Toc171523645"/>
      <w:r>
        <w:t>6.5.1.6</w:t>
      </w:r>
      <w:r>
        <w:tab/>
        <w:t>SMREG-PDP-DEACTIVATE-CNF</w:t>
      </w:r>
      <w:bookmarkEnd w:id="441"/>
      <w:bookmarkEnd w:id="442"/>
      <w:bookmarkEnd w:id="443"/>
      <w:bookmarkEnd w:id="444"/>
      <w:bookmarkEnd w:id="445"/>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446" w:name="_Toc11256408"/>
      <w:bookmarkStart w:id="447" w:name="_Toc36116400"/>
      <w:bookmarkStart w:id="448" w:name="_Toc45096457"/>
      <w:bookmarkStart w:id="449" w:name="_Toc51762323"/>
      <w:bookmarkStart w:id="450" w:name="_Toc171523646"/>
      <w:r>
        <w:t>6.5.1.7</w:t>
      </w:r>
      <w:r>
        <w:tab/>
        <w:t>SMREG-PDP-DEACTIVATE-IND</w:t>
      </w:r>
      <w:bookmarkEnd w:id="446"/>
      <w:bookmarkEnd w:id="447"/>
      <w:bookmarkEnd w:id="448"/>
      <w:bookmarkEnd w:id="449"/>
      <w:bookmarkEnd w:id="450"/>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451" w:name="_Toc11256409"/>
      <w:bookmarkStart w:id="452" w:name="_Toc36116401"/>
      <w:bookmarkStart w:id="453" w:name="_Toc45096458"/>
      <w:bookmarkStart w:id="454" w:name="_Toc51762324"/>
      <w:bookmarkStart w:id="455" w:name="_Toc171523647"/>
      <w:r>
        <w:t>6.5.1.8</w:t>
      </w:r>
      <w:r>
        <w:tab/>
        <w:t>SMREG-PDP-MODIFY-IND</w:t>
      </w:r>
      <w:bookmarkEnd w:id="451"/>
      <w:bookmarkEnd w:id="452"/>
      <w:bookmarkEnd w:id="453"/>
      <w:bookmarkEnd w:id="454"/>
      <w:bookmarkEnd w:id="455"/>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Pr="00FA6875" w:rsidRDefault="00D476B3">
      <w:pPr>
        <w:pStyle w:val="Heading4"/>
        <w:rPr>
          <w:lang w:val="nl-NL"/>
        </w:rPr>
      </w:pPr>
      <w:bookmarkStart w:id="456" w:name="_Toc11256410"/>
      <w:bookmarkStart w:id="457" w:name="_Toc36116402"/>
      <w:bookmarkStart w:id="458" w:name="_Toc45096459"/>
      <w:bookmarkStart w:id="459" w:name="_Toc51762325"/>
      <w:bookmarkStart w:id="460" w:name="_Toc171523648"/>
      <w:r w:rsidRPr="00FA6875">
        <w:rPr>
          <w:lang w:val="nl-NL"/>
        </w:rPr>
        <w:t>6.5.1.9</w:t>
      </w:r>
      <w:r w:rsidRPr="00FA6875">
        <w:rPr>
          <w:lang w:val="nl-NL"/>
        </w:rPr>
        <w:tab/>
        <w:t>V</w:t>
      </w:r>
      <w:r w:rsidR="007D5EB7" w:rsidRPr="00FA6875">
        <w:rPr>
          <w:lang w:val="nl-NL"/>
        </w:rPr>
        <w:t>oid</w:t>
      </w:r>
      <w:bookmarkEnd w:id="456"/>
      <w:bookmarkEnd w:id="457"/>
      <w:bookmarkEnd w:id="458"/>
      <w:bookmarkEnd w:id="459"/>
      <w:bookmarkEnd w:id="460"/>
    </w:p>
    <w:p w14:paraId="2CA9D491" w14:textId="77777777" w:rsidR="00D476B3" w:rsidRPr="00FA6875" w:rsidRDefault="00D476B3">
      <w:pPr>
        <w:pStyle w:val="Heading4"/>
        <w:rPr>
          <w:lang w:val="nl-NL"/>
        </w:rPr>
      </w:pPr>
      <w:bookmarkStart w:id="461" w:name="_Toc11256411"/>
      <w:bookmarkStart w:id="462" w:name="_Toc36116403"/>
      <w:bookmarkStart w:id="463" w:name="_Toc45096460"/>
      <w:bookmarkStart w:id="464" w:name="_Toc51762326"/>
      <w:bookmarkStart w:id="465" w:name="_Toc171523649"/>
      <w:r w:rsidRPr="00FA6875">
        <w:rPr>
          <w:lang w:val="nl-NL"/>
        </w:rPr>
        <w:t>6.5.1.10</w:t>
      </w:r>
      <w:r w:rsidRPr="00FA6875">
        <w:rPr>
          <w:lang w:val="nl-NL"/>
        </w:rPr>
        <w:tab/>
        <w:t>V</w:t>
      </w:r>
      <w:r w:rsidR="007D5EB7" w:rsidRPr="00FA6875">
        <w:rPr>
          <w:lang w:val="nl-NL"/>
        </w:rPr>
        <w:t>oid</w:t>
      </w:r>
      <w:bookmarkEnd w:id="461"/>
      <w:bookmarkEnd w:id="462"/>
      <w:bookmarkEnd w:id="463"/>
      <w:bookmarkEnd w:id="464"/>
      <w:bookmarkEnd w:id="465"/>
    </w:p>
    <w:p w14:paraId="0A4C8736" w14:textId="77777777" w:rsidR="00D476B3" w:rsidRPr="00FA6875" w:rsidRDefault="00D476B3">
      <w:pPr>
        <w:pStyle w:val="Heading4"/>
        <w:rPr>
          <w:lang w:val="nl-NL"/>
        </w:rPr>
      </w:pPr>
      <w:bookmarkStart w:id="466" w:name="_Toc11256412"/>
      <w:bookmarkStart w:id="467" w:name="_Toc36116404"/>
      <w:bookmarkStart w:id="468" w:name="_Toc45096461"/>
      <w:bookmarkStart w:id="469" w:name="_Toc51762327"/>
      <w:bookmarkStart w:id="470" w:name="_Toc171523650"/>
      <w:r w:rsidRPr="00FA6875">
        <w:rPr>
          <w:lang w:val="nl-NL"/>
        </w:rPr>
        <w:t>6.5.1.11</w:t>
      </w:r>
      <w:r w:rsidRPr="00FA6875">
        <w:rPr>
          <w:lang w:val="nl-NL"/>
        </w:rPr>
        <w:tab/>
        <w:t>V</w:t>
      </w:r>
      <w:r w:rsidR="007D5EB7" w:rsidRPr="00FA6875">
        <w:rPr>
          <w:lang w:val="nl-NL"/>
        </w:rPr>
        <w:t>oid</w:t>
      </w:r>
      <w:bookmarkEnd w:id="466"/>
      <w:bookmarkEnd w:id="467"/>
      <w:bookmarkEnd w:id="468"/>
      <w:bookmarkEnd w:id="469"/>
      <w:bookmarkEnd w:id="470"/>
    </w:p>
    <w:p w14:paraId="34EBCF80" w14:textId="77777777" w:rsidR="00D476B3" w:rsidRPr="00FA6875" w:rsidRDefault="00D476B3">
      <w:pPr>
        <w:pStyle w:val="Heading4"/>
        <w:rPr>
          <w:lang w:val="nl-NL"/>
        </w:rPr>
      </w:pPr>
      <w:bookmarkStart w:id="471" w:name="_Toc11256413"/>
      <w:bookmarkStart w:id="472" w:name="_Toc36116405"/>
      <w:bookmarkStart w:id="473" w:name="_Toc45096462"/>
      <w:bookmarkStart w:id="474" w:name="_Toc51762328"/>
      <w:bookmarkStart w:id="475" w:name="_Toc171523651"/>
      <w:r w:rsidRPr="00FA6875">
        <w:rPr>
          <w:lang w:val="nl-NL"/>
        </w:rPr>
        <w:t>6.5.1.12</w:t>
      </w:r>
      <w:r w:rsidRPr="00FA6875">
        <w:rPr>
          <w:lang w:val="nl-NL"/>
        </w:rPr>
        <w:tab/>
        <w:t>V</w:t>
      </w:r>
      <w:r w:rsidR="007D5EB7" w:rsidRPr="00FA6875">
        <w:rPr>
          <w:lang w:val="nl-NL"/>
        </w:rPr>
        <w:t>oid</w:t>
      </w:r>
      <w:bookmarkEnd w:id="471"/>
      <w:bookmarkEnd w:id="472"/>
      <w:bookmarkEnd w:id="473"/>
      <w:bookmarkEnd w:id="474"/>
      <w:bookmarkEnd w:id="475"/>
    </w:p>
    <w:p w14:paraId="558433C5" w14:textId="77777777" w:rsidR="00D476B3" w:rsidRPr="00FA6875" w:rsidRDefault="00D476B3">
      <w:pPr>
        <w:pStyle w:val="Heading4"/>
        <w:rPr>
          <w:lang w:val="nl-NL"/>
        </w:rPr>
      </w:pPr>
      <w:bookmarkStart w:id="476" w:name="_Toc11256414"/>
      <w:bookmarkStart w:id="477" w:name="_Toc36116406"/>
      <w:bookmarkStart w:id="478" w:name="_Toc45096463"/>
      <w:bookmarkStart w:id="479" w:name="_Toc51762329"/>
      <w:bookmarkStart w:id="480" w:name="_Toc171523652"/>
      <w:r w:rsidRPr="00FA6875">
        <w:rPr>
          <w:lang w:val="nl-NL"/>
        </w:rPr>
        <w:t>6.5.1.13</w:t>
      </w:r>
      <w:r w:rsidRPr="00FA6875">
        <w:rPr>
          <w:lang w:val="nl-NL"/>
        </w:rPr>
        <w:tab/>
        <w:t>V</w:t>
      </w:r>
      <w:r w:rsidR="007D5EB7" w:rsidRPr="00FA6875">
        <w:rPr>
          <w:lang w:val="nl-NL"/>
        </w:rPr>
        <w:t>oid</w:t>
      </w:r>
      <w:bookmarkEnd w:id="476"/>
      <w:bookmarkEnd w:id="477"/>
      <w:bookmarkEnd w:id="478"/>
      <w:bookmarkEnd w:id="479"/>
      <w:bookmarkEnd w:id="480"/>
    </w:p>
    <w:p w14:paraId="4BC2F757" w14:textId="77777777" w:rsidR="00D476B3" w:rsidRPr="00FA6875" w:rsidRDefault="00D476B3">
      <w:pPr>
        <w:pStyle w:val="Heading4"/>
        <w:rPr>
          <w:lang w:val="nl-NL"/>
        </w:rPr>
      </w:pPr>
      <w:bookmarkStart w:id="481" w:name="_Toc11256415"/>
      <w:bookmarkStart w:id="482" w:name="_Toc36116407"/>
      <w:bookmarkStart w:id="483" w:name="_Toc45096464"/>
      <w:bookmarkStart w:id="484" w:name="_Toc51762330"/>
      <w:bookmarkStart w:id="485" w:name="_Toc171523653"/>
      <w:r w:rsidRPr="00FA6875">
        <w:rPr>
          <w:lang w:val="nl-NL"/>
        </w:rPr>
        <w:t>6.5.1.14</w:t>
      </w:r>
      <w:r w:rsidRPr="00FA6875">
        <w:rPr>
          <w:lang w:val="nl-NL"/>
        </w:rPr>
        <w:tab/>
        <w:t>SMREG-PDP-ACTIVATE-REJ-RSP</w:t>
      </w:r>
      <w:bookmarkEnd w:id="481"/>
      <w:bookmarkEnd w:id="482"/>
      <w:bookmarkEnd w:id="483"/>
      <w:bookmarkEnd w:id="484"/>
      <w:bookmarkEnd w:id="485"/>
    </w:p>
    <w:p w14:paraId="1197983B" w14:textId="77777777" w:rsidR="00D476B3" w:rsidRDefault="00D476B3">
      <w:r>
        <w:t>The network requested PDP context activation failed.</w:t>
      </w:r>
    </w:p>
    <w:p w14:paraId="7FB7B7D1" w14:textId="77777777" w:rsidR="00D476B3" w:rsidRDefault="00D476B3">
      <w:pPr>
        <w:pStyle w:val="Heading4"/>
      </w:pPr>
      <w:bookmarkStart w:id="486" w:name="_Toc11256416"/>
      <w:bookmarkStart w:id="487" w:name="_Toc36116408"/>
      <w:bookmarkStart w:id="488" w:name="_Toc45096465"/>
      <w:bookmarkStart w:id="489" w:name="_Toc51762331"/>
      <w:bookmarkStart w:id="490" w:name="_Toc171523654"/>
      <w:r>
        <w:t>6.5.1.15</w:t>
      </w:r>
      <w:r>
        <w:tab/>
        <w:t>SMREG-PDP-ACTIVATE-SEC-REQ</w:t>
      </w:r>
      <w:bookmarkEnd w:id="486"/>
      <w:bookmarkEnd w:id="487"/>
      <w:bookmarkEnd w:id="488"/>
      <w:bookmarkEnd w:id="489"/>
      <w:bookmarkEnd w:id="490"/>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491" w:name="_Toc11256417"/>
      <w:bookmarkStart w:id="492" w:name="_Toc36116409"/>
      <w:bookmarkStart w:id="493" w:name="_Toc45096466"/>
      <w:bookmarkStart w:id="494" w:name="_Toc51762332"/>
      <w:bookmarkStart w:id="495" w:name="_Toc171523655"/>
      <w:r>
        <w:lastRenderedPageBreak/>
        <w:t>6.5.1.16</w:t>
      </w:r>
      <w:r>
        <w:tab/>
        <w:t>SMREG-PDP-ACTIVATE-SEC-CNF</w:t>
      </w:r>
      <w:bookmarkEnd w:id="491"/>
      <w:bookmarkEnd w:id="492"/>
      <w:bookmarkEnd w:id="493"/>
      <w:bookmarkEnd w:id="494"/>
      <w:bookmarkEnd w:id="495"/>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496" w:name="_Toc11256418"/>
      <w:bookmarkStart w:id="497" w:name="_Toc36116410"/>
      <w:bookmarkStart w:id="498" w:name="_Toc45096467"/>
      <w:bookmarkStart w:id="499" w:name="_Toc51762333"/>
      <w:bookmarkStart w:id="500" w:name="_Toc171523656"/>
      <w:r>
        <w:t>6.5.1.17</w:t>
      </w:r>
      <w:r>
        <w:tab/>
        <w:t>SMREG-PDP-ACTIVATE-SEC-REJ</w:t>
      </w:r>
      <w:bookmarkEnd w:id="496"/>
      <w:bookmarkEnd w:id="497"/>
      <w:bookmarkEnd w:id="498"/>
      <w:bookmarkEnd w:id="499"/>
      <w:bookmarkEnd w:id="500"/>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501" w:name="_Toc11256419"/>
      <w:bookmarkStart w:id="502" w:name="_Toc36116411"/>
      <w:bookmarkStart w:id="503" w:name="_Toc45096468"/>
      <w:bookmarkStart w:id="504" w:name="_Toc51762334"/>
      <w:bookmarkStart w:id="505" w:name="_Toc171523657"/>
      <w:r>
        <w:t>6.5.1.18</w:t>
      </w:r>
      <w:r>
        <w:tab/>
        <w:t>SMREG-PDP-MODIFY-REQ</w:t>
      </w:r>
      <w:bookmarkEnd w:id="501"/>
      <w:bookmarkEnd w:id="502"/>
      <w:bookmarkEnd w:id="503"/>
      <w:bookmarkEnd w:id="504"/>
      <w:bookmarkEnd w:id="505"/>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506" w:name="_Toc11256420"/>
      <w:bookmarkStart w:id="507" w:name="_Toc36116412"/>
      <w:bookmarkStart w:id="508" w:name="_Toc45096469"/>
      <w:bookmarkStart w:id="509" w:name="_Toc51762335"/>
      <w:bookmarkStart w:id="510" w:name="_Toc171523658"/>
      <w:r>
        <w:rPr>
          <w:lang w:val="nb-NO"/>
        </w:rPr>
        <w:t>6.5.1.19</w:t>
      </w:r>
      <w:r>
        <w:rPr>
          <w:lang w:val="nb-NO"/>
        </w:rPr>
        <w:tab/>
        <w:t>SMREG-PDP-MODIFY-CNF</w:t>
      </w:r>
      <w:bookmarkEnd w:id="506"/>
      <w:bookmarkEnd w:id="507"/>
      <w:bookmarkEnd w:id="508"/>
      <w:bookmarkEnd w:id="509"/>
      <w:bookmarkEnd w:id="510"/>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511" w:name="_Toc11256421"/>
      <w:bookmarkStart w:id="512" w:name="_Toc36116413"/>
      <w:bookmarkStart w:id="513" w:name="_Toc45096470"/>
      <w:bookmarkStart w:id="514" w:name="_Toc51762336"/>
      <w:bookmarkStart w:id="515" w:name="_Toc171523659"/>
      <w:r>
        <w:t>6.5.1.20</w:t>
      </w:r>
      <w:r>
        <w:tab/>
        <w:t>SMREG-PDP-MODIFY-REJ</w:t>
      </w:r>
      <w:bookmarkEnd w:id="511"/>
      <w:bookmarkEnd w:id="512"/>
      <w:bookmarkEnd w:id="513"/>
      <w:bookmarkEnd w:id="514"/>
      <w:bookmarkEnd w:id="515"/>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516" w:name="_Toc11256422"/>
      <w:bookmarkStart w:id="517" w:name="_Toc36116414"/>
      <w:bookmarkStart w:id="518" w:name="_Toc45096471"/>
      <w:bookmarkStart w:id="519" w:name="_Toc51762337"/>
      <w:bookmarkStart w:id="520" w:name="_Toc171523660"/>
      <w:r>
        <w:t>6.5.1.21</w:t>
      </w:r>
      <w:r>
        <w:tab/>
        <w:t>SMREG-MBMS-ACTIVATE-REQ</w:t>
      </w:r>
      <w:bookmarkEnd w:id="516"/>
      <w:bookmarkEnd w:id="517"/>
      <w:bookmarkEnd w:id="518"/>
      <w:bookmarkEnd w:id="519"/>
      <w:bookmarkEnd w:id="520"/>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521" w:name="_Toc11256423"/>
      <w:bookmarkStart w:id="522" w:name="_Toc36116415"/>
      <w:bookmarkStart w:id="523" w:name="_Toc45096472"/>
      <w:bookmarkStart w:id="524" w:name="_Toc51762338"/>
      <w:bookmarkStart w:id="525" w:name="_Toc171523661"/>
      <w:r>
        <w:t>6.5.1.22</w:t>
      </w:r>
      <w:r>
        <w:tab/>
        <w:t>SMREG-MBMS-ACTIVATE-CNF</w:t>
      </w:r>
      <w:bookmarkEnd w:id="521"/>
      <w:bookmarkEnd w:id="522"/>
      <w:bookmarkEnd w:id="523"/>
      <w:bookmarkEnd w:id="524"/>
      <w:bookmarkEnd w:id="525"/>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526" w:name="_Toc11256424"/>
      <w:bookmarkStart w:id="527" w:name="_Toc36116416"/>
      <w:bookmarkStart w:id="528" w:name="_Toc45096473"/>
      <w:bookmarkStart w:id="529" w:name="_Toc51762339"/>
      <w:bookmarkStart w:id="530" w:name="_Toc171523662"/>
      <w:r>
        <w:t>6.5.1.23</w:t>
      </w:r>
      <w:r>
        <w:tab/>
        <w:t>SMREG-MBMS-ACTIVATE-REJ</w:t>
      </w:r>
      <w:bookmarkEnd w:id="526"/>
      <w:bookmarkEnd w:id="527"/>
      <w:bookmarkEnd w:id="528"/>
      <w:bookmarkEnd w:id="529"/>
      <w:bookmarkEnd w:id="530"/>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531" w:name="_Toc11256425"/>
      <w:bookmarkStart w:id="532" w:name="_Toc36116417"/>
      <w:bookmarkStart w:id="533" w:name="_Toc45096474"/>
      <w:bookmarkStart w:id="534" w:name="_Toc51762340"/>
      <w:bookmarkStart w:id="535" w:name="_Toc171523663"/>
      <w:r>
        <w:t>6.5.1.24</w:t>
      </w:r>
      <w:r>
        <w:tab/>
        <w:t>SMREG-MBMS-ACTIVATE-REJ-RSP</w:t>
      </w:r>
      <w:bookmarkEnd w:id="531"/>
      <w:bookmarkEnd w:id="532"/>
      <w:bookmarkEnd w:id="533"/>
      <w:bookmarkEnd w:id="534"/>
      <w:bookmarkEnd w:id="535"/>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536" w:name="_Toc11256426"/>
      <w:bookmarkStart w:id="537" w:name="_Toc36116418"/>
      <w:bookmarkStart w:id="538" w:name="_Toc45096475"/>
      <w:bookmarkStart w:id="539" w:name="_Toc51762341"/>
      <w:bookmarkStart w:id="540" w:name="_Toc171523664"/>
      <w:r>
        <w:t>6.5.1.25</w:t>
      </w:r>
      <w:r>
        <w:tab/>
        <w:t>SMREG-MBMS-ACTIVATE-IND</w:t>
      </w:r>
      <w:bookmarkEnd w:id="536"/>
      <w:bookmarkEnd w:id="537"/>
      <w:bookmarkEnd w:id="538"/>
      <w:bookmarkEnd w:id="539"/>
      <w:bookmarkEnd w:id="540"/>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lastRenderedPageBreak/>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39" type="#_x0000_t75" style="width:360.85pt;height:329pt" o:ole="" fillcolor="window">
            <v:imagedata r:id="rId43" o:title=""/>
          </v:shape>
          <o:OLEObject Type="Embed" ProgID="Word.Picture.8" ShapeID="_x0000_i1039" DrawAspect="Content" ObjectID="_1788810755" r:id="rId44"/>
        </w:object>
      </w:r>
    </w:p>
    <w:p w14:paraId="65814C85" w14:textId="77777777" w:rsidR="00D476B3" w:rsidRDefault="00D476B3">
      <w:pPr>
        <w:pStyle w:val="TF"/>
      </w:pPr>
      <w:r>
        <w:t>Figure 6.4: Session Management service states at the SMREG-SAP for GPRS PDP context handling </w:t>
      </w:r>
      <w:r>
        <w:noBreakHyphen/>
        <w:t> MS side</w:t>
      </w:r>
    </w:p>
    <w:bookmarkStart w:id="541" w:name="_MON_1150628580"/>
    <w:bookmarkStart w:id="542" w:name="_MON_1154503174"/>
    <w:bookmarkStart w:id="543" w:name="_MON_1150626961"/>
    <w:bookmarkStart w:id="544" w:name="_MON_1150627171"/>
    <w:bookmarkEnd w:id="541"/>
    <w:bookmarkEnd w:id="542"/>
    <w:bookmarkEnd w:id="543"/>
    <w:bookmarkEnd w:id="544"/>
    <w:bookmarkStart w:id="545" w:name="_MON_1150628020"/>
    <w:bookmarkEnd w:id="545"/>
    <w:p w14:paraId="2C6183ED" w14:textId="77777777" w:rsidR="00D33D65" w:rsidRDefault="00D33D65" w:rsidP="00D33D65">
      <w:pPr>
        <w:pStyle w:val="TH"/>
      </w:pPr>
      <w:r>
        <w:rPr>
          <w:b w:val="0"/>
        </w:rPr>
        <w:object w:dxaOrig="8251" w:dyaOrig="7634" w14:anchorId="7AC29D28">
          <v:shape id="_x0000_i1040" type="#_x0000_t75" style="width:360.85pt;height:329pt" o:ole="" fillcolor="window">
            <v:imagedata r:id="rId45" o:title=""/>
          </v:shape>
          <o:OLEObject Type="Embed" ProgID="Word.Picture.8" ShapeID="_x0000_i1040" DrawAspect="Content" ObjectID="_1788810756" r:id="rId46"/>
        </w:object>
      </w:r>
    </w:p>
    <w:p w14:paraId="340EED5F" w14:textId="77777777" w:rsidR="00D33D65" w:rsidRDefault="00D33D65">
      <w:pPr>
        <w:pStyle w:val="TF"/>
      </w:pPr>
      <w:r>
        <w:t>Figure 6.5: Session Management service states at the SMREG-SAP for MBMS context handling </w:t>
      </w:r>
      <w:r>
        <w:noBreakHyphen/>
        <w:t> MS side</w:t>
      </w:r>
    </w:p>
    <w:p w14:paraId="3BB519EC" w14:textId="77777777" w:rsidR="00D476B3" w:rsidRDefault="00D476B3">
      <w:pPr>
        <w:pStyle w:val="Heading3"/>
      </w:pPr>
      <w:bookmarkStart w:id="546" w:name="_Toc11256427"/>
      <w:bookmarkStart w:id="547" w:name="_Toc36116419"/>
      <w:bookmarkStart w:id="548" w:name="_Toc45096476"/>
      <w:bookmarkStart w:id="549" w:name="_Toc51762342"/>
      <w:bookmarkStart w:id="550" w:name="_Toc171523665"/>
      <w:r>
        <w:t>6.5.2</w:t>
      </w:r>
      <w:r>
        <w:tab/>
        <w:t>Session Management Services for SNSM-SAP (GSM only)</w:t>
      </w:r>
      <w:bookmarkEnd w:id="546"/>
      <w:bookmarkEnd w:id="547"/>
      <w:bookmarkEnd w:id="548"/>
      <w:bookmarkEnd w:id="549"/>
      <w:bookmarkEnd w:id="550"/>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551" w:name="_Toc11256428"/>
      <w:bookmarkStart w:id="552" w:name="_Toc36116420"/>
      <w:bookmarkStart w:id="553" w:name="_Toc45096477"/>
      <w:bookmarkStart w:id="554" w:name="_Toc51762343"/>
      <w:bookmarkStart w:id="555" w:name="_Toc171523666"/>
      <w:r>
        <w:t>6.5.3</w:t>
      </w:r>
      <w:r>
        <w:tab/>
        <w:t>Session Management Services for RABMSM-SAP (UMTS only)</w:t>
      </w:r>
      <w:bookmarkEnd w:id="551"/>
      <w:bookmarkEnd w:id="552"/>
      <w:bookmarkEnd w:id="553"/>
      <w:bookmarkEnd w:id="554"/>
      <w:bookmarkEnd w:id="555"/>
    </w:p>
    <w:p w14:paraId="1DA1DE5F" w14:textId="77777777" w:rsidR="00D476B3" w:rsidRDefault="00D476B3">
      <w:pPr>
        <w:pStyle w:val="TH"/>
      </w:pPr>
      <w:r>
        <w:t>Table 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54"/>
        <w:gridCol w:w="3626"/>
        <w:gridCol w:w="1317"/>
      </w:tblGrid>
      <w:tr w:rsidR="00D476B3" w14:paraId="64E6A5C7" w14:textId="77777777">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556" w:name="_Toc11256429"/>
      <w:bookmarkStart w:id="557" w:name="_Toc36116421"/>
      <w:bookmarkStart w:id="558" w:name="_Toc45096478"/>
      <w:bookmarkStart w:id="559" w:name="_Toc51762344"/>
      <w:bookmarkStart w:id="560" w:name="_Toc171523667"/>
      <w:r>
        <w:lastRenderedPageBreak/>
        <w:t>6.5.3.1</w:t>
      </w:r>
      <w:r>
        <w:tab/>
        <w:t>RABMSM-ACTIVATE-IND</w:t>
      </w:r>
      <w:bookmarkEnd w:id="556"/>
      <w:bookmarkEnd w:id="557"/>
      <w:bookmarkEnd w:id="558"/>
      <w:bookmarkEnd w:id="559"/>
      <w:bookmarkEnd w:id="560"/>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561" w:name="_Toc11256430"/>
      <w:bookmarkStart w:id="562" w:name="_Toc36116422"/>
      <w:bookmarkStart w:id="563" w:name="_Toc45096479"/>
      <w:bookmarkStart w:id="564" w:name="_Toc51762345"/>
      <w:bookmarkStart w:id="565" w:name="_Toc171523668"/>
      <w:r>
        <w:t>6.5.3.2</w:t>
      </w:r>
      <w:r>
        <w:tab/>
        <w:t>RABMSM-ACTIVATE-RSP</w:t>
      </w:r>
      <w:bookmarkEnd w:id="561"/>
      <w:bookmarkEnd w:id="562"/>
      <w:bookmarkEnd w:id="563"/>
      <w:bookmarkEnd w:id="564"/>
      <w:bookmarkEnd w:id="565"/>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566" w:name="_Toc11256431"/>
      <w:bookmarkStart w:id="567" w:name="_Toc36116423"/>
      <w:bookmarkStart w:id="568" w:name="_Toc45096480"/>
      <w:bookmarkStart w:id="569" w:name="_Toc51762346"/>
      <w:bookmarkStart w:id="570" w:name="_Toc171523669"/>
      <w:r>
        <w:t>6.5.3.3</w:t>
      </w:r>
      <w:r>
        <w:tab/>
        <w:t>RABMSM-DEACTIVATE-IND</w:t>
      </w:r>
      <w:bookmarkEnd w:id="566"/>
      <w:bookmarkEnd w:id="567"/>
      <w:bookmarkEnd w:id="568"/>
      <w:bookmarkEnd w:id="569"/>
      <w:bookmarkEnd w:id="570"/>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571" w:name="_Toc11256432"/>
      <w:bookmarkStart w:id="572" w:name="_Toc36116424"/>
      <w:bookmarkStart w:id="573" w:name="_Toc45096481"/>
      <w:bookmarkStart w:id="574" w:name="_Toc51762347"/>
      <w:bookmarkStart w:id="575" w:name="_Toc171523670"/>
      <w:r>
        <w:t>6.5.3.4</w:t>
      </w:r>
      <w:r>
        <w:tab/>
        <w:t>RABMSM-DEACTIVATE-RSP</w:t>
      </w:r>
      <w:bookmarkEnd w:id="571"/>
      <w:bookmarkEnd w:id="572"/>
      <w:bookmarkEnd w:id="573"/>
      <w:bookmarkEnd w:id="574"/>
      <w:bookmarkEnd w:id="575"/>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576" w:name="_Toc11256433"/>
      <w:bookmarkStart w:id="577" w:name="_Toc36116425"/>
      <w:bookmarkStart w:id="578" w:name="_Toc45096482"/>
      <w:bookmarkStart w:id="579" w:name="_Toc51762348"/>
      <w:bookmarkStart w:id="580" w:name="_Toc171523671"/>
      <w:r>
        <w:t>6.5.3.5</w:t>
      </w:r>
      <w:r>
        <w:tab/>
        <w:t>RABMSM-DEACTIVATE-REQ</w:t>
      </w:r>
      <w:bookmarkEnd w:id="576"/>
      <w:bookmarkEnd w:id="577"/>
      <w:bookmarkEnd w:id="578"/>
      <w:bookmarkEnd w:id="579"/>
      <w:bookmarkEnd w:id="580"/>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581" w:name="_Toc11256434"/>
      <w:bookmarkStart w:id="582" w:name="_Toc36116426"/>
      <w:bookmarkStart w:id="583" w:name="_Toc45096483"/>
      <w:bookmarkStart w:id="584" w:name="_Toc51762349"/>
      <w:bookmarkStart w:id="585" w:name="_Toc171523672"/>
      <w:r>
        <w:t>6.5.3.6</w:t>
      </w:r>
      <w:r>
        <w:tab/>
        <w:t>RABMSM-MODIFY-IND</w:t>
      </w:r>
      <w:bookmarkEnd w:id="581"/>
      <w:bookmarkEnd w:id="582"/>
      <w:bookmarkEnd w:id="583"/>
      <w:bookmarkEnd w:id="584"/>
      <w:bookmarkEnd w:id="585"/>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586" w:name="_Toc11256435"/>
      <w:bookmarkStart w:id="587" w:name="_Toc36116427"/>
      <w:bookmarkStart w:id="588" w:name="_Toc45096484"/>
      <w:bookmarkStart w:id="589" w:name="_Toc51762350"/>
      <w:bookmarkStart w:id="590" w:name="_Toc171523673"/>
      <w:r>
        <w:t>6.5.3.7</w:t>
      </w:r>
      <w:r>
        <w:tab/>
        <w:t>RABMSM-MODIFY-RSP</w:t>
      </w:r>
      <w:bookmarkEnd w:id="586"/>
      <w:bookmarkEnd w:id="587"/>
      <w:bookmarkEnd w:id="588"/>
      <w:bookmarkEnd w:id="589"/>
      <w:bookmarkEnd w:id="590"/>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591" w:name="_Toc11256436"/>
      <w:bookmarkStart w:id="592" w:name="_Toc36116428"/>
      <w:bookmarkStart w:id="593" w:name="_Toc45096485"/>
      <w:bookmarkStart w:id="594" w:name="_Toc51762351"/>
      <w:bookmarkStart w:id="595" w:name="_Toc171523674"/>
      <w:r>
        <w:t>6.5.3.8</w:t>
      </w:r>
      <w:r>
        <w:tab/>
        <w:t>RABMSM-STATUS-REQ</w:t>
      </w:r>
      <w:bookmarkEnd w:id="591"/>
      <w:bookmarkEnd w:id="592"/>
      <w:bookmarkEnd w:id="593"/>
      <w:bookmarkEnd w:id="594"/>
      <w:bookmarkEnd w:id="595"/>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596" w:name="_Toc11256437"/>
      <w:bookmarkStart w:id="597" w:name="_Toc36116429"/>
      <w:bookmarkStart w:id="598" w:name="_Toc45096486"/>
      <w:bookmarkStart w:id="599" w:name="_Toc51762352"/>
      <w:bookmarkStart w:id="600" w:name="_Toc171523675"/>
      <w:r>
        <w:t>6.6</w:t>
      </w:r>
      <w:r>
        <w:tab/>
        <w:t>Registration Services for GPRS-Services</w:t>
      </w:r>
      <w:bookmarkEnd w:id="596"/>
      <w:bookmarkEnd w:id="597"/>
      <w:bookmarkEnd w:id="598"/>
      <w:bookmarkEnd w:id="599"/>
      <w:bookmarkEnd w:id="600"/>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601" w:name="_Toc11256438"/>
      <w:bookmarkStart w:id="602" w:name="_Toc36116430"/>
      <w:bookmarkStart w:id="603" w:name="_Toc45096487"/>
      <w:bookmarkStart w:id="604" w:name="_Toc51762353"/>
      <w:bookmarkStart w:id="605" w:name="_Toc171523676"/>
      <w:r>
        <w:lastRenderedPageBreak/>
        <w:t>6.6.1</w:t>
      </w:r>
      <w:r>
        <w:tab/>
        <w:t>Registration Services for GMMREG-SAP</w:t>
      </w:r>
      <w:bookmarkEnd w:id="601"/>
      <w:bookmarkEnd w:id="602"/>
      <w:bookmarkEnd w:id="603"/>
      <w:bookmarkEnd w:id="604"/>
      <w:bookmarkEnd w:id="605"/>
    </w:p>
    <w:p w14:paraId="6F7431B8" w14:textId="77777777" w:rsidR="00D476B3" w:rsidRDefault="00D476B3">
      <w:pPr>
        <w:pStyle w:val="TH"/>
      </w:pPr>
      <w:r>
        <w:t>Table 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818B18E" w14:textId="77777777">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606" w:name="_Toc11256439"/>
      <w:bookmarkStart w:id="607" w:name="_Toc36116431"/>
      <w:bookmarkStart w:id="608" w:name="_Toc45096488"/>
      <w:bookmarkStart w:id="609" w:name="_Toc51762354"/>
      <w:bookmarkStart w:id="610" w:name="_Toc171523677"/>
      <w:r>
        <w:t>6.6.1.1</w:t>
      </w:r>
      <w:r>
        <w:tab/>
        <w:t>GMMREG-ATTACH-REQ</w:t>
      </w:r>
      <w:bookmarkEnd w:id="606"/>
      <w:bookmarkEnd w:id="607"/>
      <w:bookmarkEnd w:id="608"/>
      <w:bookmarkEnd w:id="609"/>
      <w:bookmarkEnd w:id="610"/>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611" w:name="_Toc11256440"/>
      <w:bookmarkStart w:id="612" w:name="_Toc36116432"/>
      <w:bookmarkStart w:id="613" w:name="_Toc45096489"/>
      <w:bookmarkStart w:id="614" w:name="_Toc51762355"/>
      <w:bookmarkStart w:id="615" w:name="_Toc171523678"/>
      <w:r>
        <w:t>6.6.1.2</w:t>
      </w:r>
      <w:r>
        <w:tab/>
        <w:t>GMMREG-ATTACH-CNF</w:t>
      </w:r>
      <w:bookmarkEnd w:id="611"/>
      <w:bookmarkEnd w:id="612"/>
      <w:bookmarkEnd w:id="613"/>
      <w:bookmarkEnd w:id="614"/>
      <w:bookmarkEnd w:id="615"/>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616" w:name="_Toc11256441"/>
      <w:bookmarkStart w:id="617" w:name="_Toc36116433"/>
      <w:bookmarkStart w:id="618" w:name="_Toc45096490"/>
      <w:bookmarkStart w:id="619" w:name="_Toc51762356"/>
      <w:bookmarkStart w:id="620" w:name="_Toc171523679"/>
      <w:r>
        <w:t>6.6.1.3</w:t>
      </w:r>
      <w:r>
        <w:tab/>
        <w:t>GMMREG-ATTACH-REJ</w:t>
      </w:r>
      <w:bookmarkEnd w:id="616"/>
      <w:bookmarkEnd w:id="617"/>
      <w:bookmarkEnd w:id="618"/>
      <w:bookmarkEnd w:id="619"/>
      <w:bookmarkEnd w:id="620"/>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621" w:name="_Toc11256442"/>
      <w:bookmarkStart w:id="622" w:name="_Toc36116434"/>
      <w:bookmarkStart w:id="623" w:name="_Toc45096491"/>
      <w:bookmarkStart w:id="624" w:name="_Toc51762357"/>
      <w:bookmarkStart w:id="625" w:name="_Toc171523680"/>
      <w:r>
        <w:t>6.6.1.4</w:t>
      </w:r>
      <w:r>
        <w:tab/>
        <w:t>GMMREG-DETACH-REQ</w:t>
      </w:r>
      <w:bookmarkEnd w:id="621"/>
      <w:bookmarkEnd w:id="622"/>
      <w:bookmarkEnd w:id="623"/>
      <w:bookmarkEnd w:id="624"/>
      <w:bookmarkEnd w:id="625"/>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626" w:name="_Toc11256443"/>
      <w:bookmarkStart w:id="627" w:name="_Toc36116435"/>
      <w:bookmarkStart w:id="628" w:name="_Toc45096492"/>
      <w:bookmarkStart w:id="629" w:name="_Toc51762358"/>
      <w:bookmarkStart w:id="630" w:name="_Toc171523681"/>
      <w:r>
        <w:t>6.6.1.5</w:t>
      </w:r>
      <w:r>
        <w:tab/>
        <w:t>GMMREG-DETACH-CNF</w:t>
      </w:r>
      <w:bookmarkEnd w:id="626"/>
      <w:bookmarkEnd w:id="627"/>
      <w:bookmarkEnd w:id="628"/>
      <w:bookmarkEnd w:id="629"/>
      <w:bookmarkEnd w:id="630"/>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631" w:name="_Toc11256444"/>
      <w:bookmarkStart w:id="632" w:name="_Toc36116436"/>
      <w:bookmarkStart w:id="633" w:name="_Toc45096493"/>
      <w:bookmarkStart w:id="634" w:name="_Toc51762359"/>
      <w:bookmarkStart w:id="635" w:name="_Toc171523682"/>
      <w:r>
        <w:t>6.6.1.6</w:t>
      </w:r>
      <w:r>
        <w:tab/>
        <w:t>GMMREG-DETACH-IND</w:t>
      </w:r>
      <w:bookmarkEnd w:id="631"/>
      <w:bookmarkEnd w:id="632"/>
      <w:bookmarkEnd w:id="633"/>
      <w:bookmarkEnd w:id="634"/>
      <w:bookmarkEnd w:id="635"/>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1" type="#_x0000_t75" style="width:391.8pt;height:242.8pt" o:ole="">
            <v:imagedata r:id="rId47" o:title=""/>
          </v:shape>
          <o:OLEObject Type="Embed" ProgID="Word.Picture.8" ShapeID="_x0000_i1041" DrawAspect="Content" ObjectID="_1788810757" r:id="rId48"/>
        </w:object>
      </w:r>
    </w:p>
    <w:p w14:paraId="532B3E99" w14:textId="77777777" w:rsidR="00D476B3" w:rsidRDefault="00D476B3">
      <w:pPr>
        <w:pStyle w:val="TF"/>
      </w:pPr>
      <w:r>
        <w:t>Figure 6.6: Registration services states at GMMREG-SAP for GPRS attach and detach - MS side</w:t>
      </w:r>
    </w:p>
    <w:p w14:paraId="3D0D51FE" w14:textId="77777777" w:rsidR="00D476B3" w:rsidRDefault="00D476B3">
      <w:pPr>
        <w:pStyle w:val="Heading2"/>
      </w:pPr>
      <w:bookmarkStart w:id="636" w:name="_Toc11256445"/>
      <w:bookmarkStart w:id="637" w:name="_Toc36116437"/>
      <w:bookmarkStart w:id="638" w:name="_Toc45096494"/>
      <w:bookmarkStart w:id="639" w:name="_Toc51762360"/>
      <w:bookmarkStart w:id="640" w:name="_Toc171523683"/>
      <w:r>
        <w:t>6.7</w:t>
      </w:r>
      <w:r>
        <w:tab/>
        <w:t>Services provided to SNDCP entities by GPRS Logical Link Control services</w:t>
      </w:r>
      <w:bookmarkEnd w:id="636"/>
      <w:bookmarkEnd w:id="637"/>
      <w:bookmarkEnd w:id="638"/>
      <w:bookmarkEnd w:id="639"/>
      <w:bookmarkEnd w:id="640"/>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641" w:name="_Toc11256446"/>
      <w:bookmarkStart w:id="642" w:name="_Toc36116438"/>
      <w:bookmarkStart w:id="643" w:name="_Toc45096495"/>
      <w:bookmarkStart w:id="644" w:name="_Toc51762361"/>
      <w:bookmarkStart w:id="645" w:name="_Toc171523684"/>
      <w:r>
        <w:lastRenderedPageBreak/>
        <w:t>6.7.1</w:t>
      </w:r>
      <w:r>
        <w:tab/>
        <w:t>Service state diagram for QoS1-SAP, QoS2-SAP, QoS3-SAP and QoS4-SAP</w:t>
      </w:r>
      <w:bookmarkEnd w:id="641"/>
      <w:bookmarkEnd w:id="642"/>
      <w:bookmarkEnd w:id="643"/>
      <w:bookmarkEnd w:id="644"/>
      <w:bookmarkEnd w:id="645"/>
    </w:p>
    <w:bookmarkStart w:id="646" w:name="_MON_1073811782"/>
    <w:bookmarkEnd w:id="646"/>
    <w:p w14:paraId="6A2A4960" w14:textId="77777777" w:rsidR="00D476B3" w:rsidRDefault="00D476B3">
      <w:pPr>
        <w:pStyle w:val="TH"/>
      </w:pPr>
      <w:r>
        <w:object w:dxaOrig="6511" w:dyaOrig="5326" w14:anchorId="73E466C9">
          <v:shape id="_x0000_i1042" type="#_x0000_t75" style="width:326.5pt;height:273.75pt" o:ole="">
            <v:imagedata r:id="rId49" o:title=""/>
          </v:shape>
          <o:OLEObject Type="Embed" ProgID="Word.Picture.8" ShapeID="_x0000_i1042" DrawAspect="Content" ObjectID="_1788810758" r:id="rId50"/>
        </w:object>
      </w:r>
    </w:p>
    <w:p w14:paraId="734DE347" w14:textId="77777777" w:rsidR="00D476B3" w:rsidRDefault="00D476B3">
      <w:pPr>
        <w:pStyle w:val="TF"/>
      </w:pPr>
      <w:r>
        <w:t>Figure 6.7: States to establish and release ABM mode operation</w:t>
      </w:r>
    </w:p>
    <w:p w14:paraId="0E152138" w14:textId="77777777" w:rsidR="00D476B3" w:rsidRDefault="00D476B3">
      <w:pPr>
        <w:pStyle w:val="Heading3"/>
      </w:pPr>
      <w:bookmarkStart w:id="647" w:name="_Toc11256447"/>
      <w:bookmarkStart w:id="648" w:name="_Toc36116439"/>
      <w:bookmarkStart w:id="649" w:name="_Toc45096496"/>
      <w:bookmarkStart w:id="650" w:name="_Toc51762362"/>
      <w:bookmarkStart w:id="651" w:name="_Toc171523685"/>
      <w:r>
        <w:t>6.7.2</w:t>
      </w:r>
      <w:r>
        <w:tab/>
        <w:t>Service primitives for QoS1-SAP, QoS2-SAP, QoS3-SAP and QoS4-SAP</w:t>
      </w:r>
      <w:bookmarkEnd w:id="647"/>
      <w:bookmarkEnd w:id="648"/>
      <w:bookmarkEnd w:id="649"/>
      <w:bookmarkEnd w:id="650"/>
      <w:bookmarkEnd w:id="651"/>
    </w:p>
    <w:p w14:paraId="5BA80FB9" w14:textId="77777777" w:rsidR="00D476B3" w:rsidRDefault="00D476B3">
      <w:pPr>
        <w:pStyle w:val="TH"/>
      </w:pPr>
      <w:r>
        <w:t>Table 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0574970E" w14:textId="77777777">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TLLI, N-PDU, protect, cipher</w:t>
            </w:r>
          </w:p>
        </w:tc>
        <w:tc>
          <w:tcPr>
            <w:tcW w:w="1559" w:type="dxa"/>
          </w:tcPr>
          <w:p w14:paraId="4200C077" w14:textId="77777777" w:rsidR="00D476B3" w:rsidRPr="00256404" w:rsidRDefault="00D476B3">
            <w:pPr>
              <w:pStyle w:val="TAL"/>
            </w:pPr>
            <w:r w:rsidRPr="00256404">
              <w:t>6.7.2.15</w:t>
            </w:r>
          </w:p>
        </w:tc>
      </w:tr>
      <w:tr w:rsidR="00D476B3" w14:paraId="41DD76B9" w14:textId="77777777">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652" w:name="_Toc11256448"/>
      <w:bookmarkStart w:id="653" w:name="_Toc36116440"/>
      <w:bookmarkStart w:id="654" w:name="_Toc45096497"/>
      <w:bookmarkStart w:id="655" w:name="_Toc51762363"/>
      <w:bookmarkStart w:id="656" w:name="_Toc171523686"/>
      <w:r>
        <w:rPr>
          <w:lang w:val="fr-FR"/>
        </w:rPr>
        <w:t>6.7.2.1</w:t>
      </w:r>
      <w:r>
        <w:rPr>
          <w:lang w:val="fr-FR"/>
        </w:rPr>
        <w:tab/>
        <w:t>LL-ESTABLISH-REQ</w:t>
      </w:r>
      <w:bookmarkEnd w:id="652"/>
      <w:bookmarkEnd w:id="653"/>
      <w:bookmarkEnd w:id="654"/>
      <w:bookmarkEnd w:id="655"/>
      <w:bookmarkEnd w:id="656"/>
    </w:p>
    <w:p w14:paraId="1BB2D5A9" w14:textId="77777777" w:rsidR="00D476B3" w:rsidRDefault="00D476B3">
      <w:r>
        <w:t>A LLC SABM frame will be sent to establish the LLC ABM mode.</w:t>
      </w:r>
    </w:p>
    <w:p w14:paraId="36BB6998" w14:textId="77777777" w:rsidR="00D476B3" w:rsidRDefault="00D476B3">
      <w:pPr>
        <w:pStyle w:val="Heading4"/>
      </w:pPr>
      <w:bookmarkStart w:id="657" w:name="_Toc11256449"/>
      <w:bookmarkStart w:id="658" w:name="_Toc36116441"/>
      <w:bookmarkStart w:id="659" w:name="_Toc45096498"/>
      <w:bookmarkStart w:id="660" w:name="_Toc51762364"/>
      <w:bookmarkStart w:id="661" w:name="_Toc171523687"/>
      <w:r>
        <w:lastRenderedPageBreak/>
        <w:t>6.7.2.2</w:t>
      </w:r>
      <w:r>
        <w:tab/>
        <w:t>LL-ESTABLISH-CNF</w:t>
      </w:r>
      <w:bookmarkEnd w:id="657"/>
      <w:bookmarkEnd w:id="658"/>
      <w:bookmarkEnd w:id="659"/>
      <w:bookmarkEnd w:id="660"/>
      <w:bookmarkEnd w:id="661"/>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662" w:name="_Toc11256450"/>
      <w:bookmarkStart w:id="663" w:name="_Toc36116442"/>
      <w:bookmarkStart w:id="664" w:name="_Toc45096499"/>
      <w:bookmarkStart w:id="665" w:name="_Toc51762365"/>
      <w:bookmarkStart w:id="666" w:name="_Toc171523688"/>
      <w:r>
        <w:t>6.7.2.3</w:t>
      </w:r>
      <w:r>
        <w:tab/>
        <w:t>LL-ESTABLISH-IND</w:t>
      </w:r>
      <w:bookmarkEnd w:id="662"/>
      <w:bookmarkEnd w:id="663"/>
      <w:bookmarkEnd w:id="664"/>
      <w:bookmarkEnd w:id="665"/>
      <w:bookmarkEnd w:id="666"/>
    </w:p>
    <w:p w14:paraId="2DA4AF9F" w14:textId="77777777" w:rsidR="00D476B3" w:rsidRDefault="00D476B3">
      <w:r>
        <w:t>A LLC SABM frame is received.</w:t>
      </w:r>
    </w:p>
    <w:p w14:paraId="21F22E52" w14:textId="77777777" w:rsidR="00D476B3" w:rsidRDefault="00D476B3">
      <w:pPr>
        <w:pStyle w:val="Heading4"/>
      </w:pPr>
      <w:bookmarkStart w:id="667" w:name="_Toc11256451"/>
      <w:bookmarkStart w:id="668" w:name="_Toc36116443"/>
      <w:bookmarkStart w:id="669" w:name="_Toc45096500"/>
      <w:bookmarkStart w:id="670" w:name="_Toc51762366"/>
      <w:bookmarkStart w:id="671" w:name="_Toc171523689"/>
      <w:r>
        <w:t>6.7.2.4</w:t>
      </w:r>
      <w:r>
        <w:tab/>
        <w:t>LL-ESTABLISH-RSP</w:t>
      </w:r>
      <w:bookmarkEnd w:id="667"/>
      <w:bookmarkEnd w:id="668"/>
      <w:bookmarkEnd w:id="669"/>
      <w:bookmarkEnd w:id="670"/>
      <w:bookmarkEnd w:id="671"/>
    </w:p>
    <w:p w14:paraId="62E7C52C" w14:textId="77777777" w:rsidR="00D476B3" w:rsidRDefault="00D476B3">
      <w:r>
        <w:t>A LLC UA frame will be sent, the ABM mode is established.</w:t>
      </w:r>
    </w:p>
    <w:p w14:paraId="70840A77" w14:textId="77777777" w:rsidR="00D476B3" w:rsidRDefault="00D476B3">
      <w:pPr>
        <w:pStyle w:val="Heading4"/>
      </w:pPr>
      <w:bookmarkStart w:id="672" w:name="_Toc11256452"/>
      <w:bookmarkStart w:id="673" w:name="_Toc36116444"/>
      <w:bookmarkStart w:id="674" w:name="_Toc45096501"/>
      <w:bookmarkStart w:id="675" w:name="_Toc51762367"/>
      <w:bookmarkStart w:id="676" w:name="_Toc171523690"/>
      <w:r>
        <w:t>6.7.2.5</w:t>
      </w:r>
      <w:r>
        <w:tab/>
        <w:t>LL-RELEASE-REQ</w:t>
      </w:r>
      <w:bookmarkEnd w:id="672"/>
      <w:bookmarkEnd w:id="673"/>
      <w:bookmarkEnd w:id="674"/>
      <w:bookmarkEnd w:id="675"/>
      <w:bookmarkEnd w:id="676"/>
    </w:p>
    <w:p w14:paraId="14925D23" w14:textId="77777777" w:rsidR="00D476B3" w:rsidRDefault="00D476B3">
      <w:r>
        <w:t>A LLC DISC frame will be sent to change to LLC ADM mode.</w:t>
      </w:r>
    </w:p>
    <w:p w14:paraId="4E0BBC64" w14:textId="77777777" w:rsidR="00D476B3" w:rsidRDefault="00D476B3">
      <w:pPr>
        <w:pStyle w:val="Heading4"/>
      </w:pPr>
      <w:bookmarkStart w:id="677" w:name="_Toc11256453"/>
      <w:bookmarkStart w:id="678" w:name="_Toc36116445"/>
      <w:bookmarkStart w:id="679" w:name="_Toc45096502"/>
      <w:bookmarkStart w:id="680" w:name="_Toc51762368"/>
      <w:bookmarkStart w:id="681" w:name="_Toc171523691"/>
      <w:r>
        <w:t>6.7.2.6</w:t>
      </w:r>
      <w:r>
        <w:tab/>
        <w:t>LL-RELEASE-CNF</w:t>
      </w:r>
      <w:bookmarkEnd w:id="677"/>
      <w:bookmarkEnd w:id="678"/>
      <w:bookmarkEnd w:id="679"/>
      <w:bookmarkEnd w:id="680"/>
      <w:bookmarkEnd w:id="681"/>
    </w:p>
    <w:p w14:paraId="33471668" w14:textId="77777777" w:rsidR="00D476B3" w:rsidRDefault="00D476B3">
      <w:r>
        <w:t>The LLC link has been disconnected, LLC is in ADM mode.</w:t>
      </w:r>
    </w:p>
    <w:p w14:paraId="49335199" w14:textId="77777777" w:rsidR="00D476B3" w:rsidRDefault="00D476B3">
      <w:pPr>
        <w:pStyle w:val="Heading4"/>
      </w:pPr>
      <w:bookmarkStart w:id="682" w:name="_Toc11256454"/>
      <w:bookmarkStart w:id="683" w:name="_Toc36116446"/>
      <w:bookmarkStart w:id="684" w:name="_Toc45096503"/>
      <w:bookmarkStart w:id="685" w:name="_Toc51762369"/>
      <w:bookmarkStart w:id="686" w:name="_Toc171523692"/>
      <w:r>
        <w:t>6.7.2.7</w:t>
      </w:r>
      <w:r>
        <w:tab/>
        <w:t>LL-RELEASE-IND</w:t>
      </w:r>
      <w:bookmarkEnd w:id="682"/>
      <w:bookmarkEnd w:id="683"/>
      <w:bookmarkEnd w:id="684"/>
      <w:bookmarkEnd w:id="685"/>
      <w:bookmarkEnd w:id="686"/>
    </w:p>
    <w:p w14:paraId="50CE2ECD" w14:textId="77777777" w:rsidR="00D476B3" w:rsidRDefault="00D476B3">
      <w:r>
        <w:t>LLC is in idle mode.</w:t>
      </w:r>
    </w:p>
    <w:p w14:paraId="10E64E9C" w14:textId="77777777" w:rsidR="00D476B3" w:rsidRDefault="00D476B3">
      <w:pPr>
        <w:pStyle w:val="Heading4"/>
      </w:pPr>
      <w:bookmarkStart w:id="687" w:name="_Toc11256455"/>
      <w:bookmarkStart w:id="688" w:name="_Toc36116447"/>
      <w:bookmarkStart w:id="689" w:name="_Toc45096504"/>
      <w:bookmarkStart w:id="690" w:name="_Toc51762370"/>
      <w:bookmarkStart w:id="691" w:name="_Toc171523693"/>
      <w:r>
        <w:t>6.7.2.8</w:t>
      </w:r>
      <w:r>
        <w:tab/>
        <w:t>LL-XID-REQ</w:t>
      </w:r>
      <w:bookmarkEnd w:id="687"/>
      <w:bookmarkEnd w:id="688"/>
      <w:bookmarkEnd w:id="689"/>
      <w:bookmarkEnd w:id="690"/>
      <w:bookmarkEnd w:id="691"/>
    </w:p>
    <w:p w14:paraId="6E626BDE" w14:textId="77777777" w:rsidR="00D476B3" w:rsidRDefault="00D476B3">
      <w:r>
        <w:t>An LLC XID frame will be sent.</w:t>
      </w:r>
    </w:p>
    <w:p w14:paraId="50D12280" w14:textId="77777777" w:rsidR="00D476B3" w:rsidRDefault="00D476B3">
      <w:pPr>
        <w:pStyle w:val="Heading4"/>
      </w:pPr>
      <w:bookmarkStart w:id="692" w:name="_Toc11256456"/>
      <w:bookmarkStart w:id="693" w:name="_Toc36116448"/>
      <w:bookmarkStart w:id="694" w:name="_Toc45096505"/>
      <w:bookmarkStart w:id="695" w:name="_Toc51762371"/>
      <w:bookmarkStart w:id="696" w:name="_Toc171523694"/>
      <w:r>
        <w:t>6.7.2.9</w:t>
      </w:r>
      <w:r>
        <w:tab/>
        <w:t>LL-XID-IND</w:t>
      </w:r>
      <w:bookmarkEnd w:id="692"/>
      <w:bookmarkEnd w:id="693"/>
      <w:bookmarkEnd w:id="694"/>
      <w:bookmarkEnd w:id="695"/>
      <w:bookmarkEnd w:id="696"/>
    </w:p>
    <w:p w14:paraId="02257646" w14:textId="77777777" w:rsidR="00D476B3" w:rsidRDefault="00D476B3">
      <w:r>
        <w:t>An LLC XID frame has been received.</w:t>
      </w:r>
    </w:p>
    <w:p w14:paraId="723712E0" w14:textId="77777777" w:rsidR="00D476B3" w:rsidRDefault="00D476B3">
      <w:pPr>
        <w:pStyle w:val="Heading4"/>
      </w:pPr>
      <w:bookmarkStart w:id="697" w:name="_Toc11256457"/>
      <w:bookmarkStart w:id="698" w:name="_Toc36116449"/>
      <w:bookmarkStart w:id="699" w:name="_Toc45096506"/>
      <w:bookmarkStart w:id="700" w:name="_Toc51762372"/>
      <w:bookmarkStart w:id="701" w:name="_Toc171523695"/>
      <w:r>
        <w:t>6.7.2.10</w:t>
      </w:r>
      <w:r>
        <w:tab/>
        <w:t>LL-XID-RSP</w:t>
      </w:r>
      <w:bookmarkEnd w:id="697"/>
      <w:bookmarkEnd w:id="698"/>
      <w:bookmarkEnd w:id="699"/>
      <w:bookmarkEnd w:id="700"/>
      <w:bookmarkEnd w:id="701"/>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702" w:name="_Toc11256458"/>
      <w:bookmarkStart w:id="703" w:name="_Toc36116450"/>
      <w:bookmarkStart w:id="704" w:name="_Toc45096507"/>
      <w:bookmarkStart w:id="705" w:name="_Toc51762373"/>
      <w:bookmarkStart w:id="706" w:name="_Toc171523696"/>
      <w:r>
        <w:t>6.7.2.11</w:t>
      </w:r>
      <w:r>
        <w:tab/>
        <w:t>LL-XID-CNF</w:t>
      </w:r>
      <w:bookmarkEnd w:id="702"/>
      <w:bookmarkEnd w:id="703"/>
      <w:bookmarkEnd w:id="704"/>
      <w:bookmarkEnd w:id="705"/>
      <w:bookmarkEnd w:id="706"/>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707" w:name="_Toc11256459"/>
      <w:bookmarkStart w:id="708" w:name="_Toc36116451"/>
      <w:bookmarkStart w:id="709" w:name="_Toc45096508"/>
      <w:bookmarkStart w:id="710" w:name="_Toc51762374"/>
      <w:bookmarkStart w:id="711" w:name="_Toc171523697"/>
      <w:r>
        <w:t>6.7.2.12</w:t>
      </w:r>
      <w:r>
        <w:tab/>
        <w:t>LL-DATA-REQ</w:t>
      </w:r>
      <w:bookmarkEnd w:id="707"/>
      <w:bookmarkEnd w:id="708"/>
      <w:bookmarkEnd w:id="709"/>
      <w:bookmarkEnd w:id="710"/>
      <w:bookmarkEnd w:id="711"/>
    </w:p>
    <w:p w14:paraId="04A72A28" w14:textId="77777777" w:rsidR="00D476B3" w:rsidRDefault="00D476B3">
      <w:r>
        <w:t>An LLC I frame will be sent to the peer entity.</w:t>
      </w:r>
    </w:p>
    <w:p w14:paraId="1C08EB3E" w14:textId="77777777" w:rsidR="00D476B3" w:rsidRDefault="00D476B3">
      <w:pPr>
        <w:pStyle w:val="Heading4"/>
      </w:pPr>
      <w:bookmarkStart w:id="712" w:name="_Toc11256460"/>
      <w:bookmarkStart w:id="713" w:name="_Toc36116452"/>
      <w:bookmarkStart w:id="714" w:name="_Toc45096509"/>
      <w:bookmarkStart w:id="715" w:name="_Toc51762375"/>
      <w:bookmarkStart w:id="716" w:name="_Toc171523698"/>
      <w:r>
        <w:t>6.7.2.13</w:t>
      </w:r>
      <w:r>
        <w:tab/>
        <w:t>LL-DATA-CNF</w:t>
      </w:r>
      <w:bookmarkEnd w:id="712"/>
      <w:bookmarkEnd w:id="713"/>
      <w:bookmarkEnd w:id="714"/>
      <w:bookmarkEnd w:id="715"/>
      <w:bookmarkEnd w:id="716"/>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717" w:name="_Toc11256461"/>
      <w:bookmarkStart w:id="718" w:name="_Toc36116453"/>
      <w:bookmarkStart w:id="719" w:name="_Toc45096510"/>
      <w:bookmarkStart w:id="720" w:name="_Toc51762376"/>
      <w:bookmarkStart w:id="721" w:name="_Toc171523699"/>
      <w:r>
        <w:t>6.7.2.14</w:t>
      </w:r>
      <w:r>
        <w:tab/>
        <w:t>LL-DATA-IND</w:t>
      </w:r>
      <w:bookmarkEnd w:id="717"/>
      <w:bookmarkEnd w:id="718"/>
      <w:bookmarkEnd w:id="719"/>
      <w:bookmarkEnd w:id="720"/>
      <w:bookmarkEnd w:id="721"/>
    </w:p>
    <w:p w14:paraId="14C0E7EB" w14:textId="77777777" w:rsidR="00D476B3" w:rsidRDefault="00D476B3">
      <w:r>
        <w:t>An LLC I frame has been received from the peer entity.</w:t>
      </w:r>
    </w:p>
    <w:p w14:paraId="478DE428" w14:textId="77777777" w:rsidR="00D476B3" w:rsidRDefault="00D476B3">
      <w:pPr>
        <w:pStyle w:val="Heading4"/>
      </w:pPr>
      <w:bookmarkStart w:id="722" w:name="_Toc11256462"/>
      <w:bookmarkStart w:id="723" w:name="_Toc36116454"/>
      <w:bookmarkStart w:id="724" w:name="_Toc45096511"/>
      <w:bookmarkStart w:id="725" w:name="_Toc51762377"/>
      <w:bookmarkStart w:id="726" w:name="_Toc171523700"/>
      <w:r>
        <w:t>6.7.2.15</w:t>
      </w:r>
      <w:r>
        <w:tab/>
        <w:t>LL-UNITDATA-REQ</w:t>
      </w:r>
      <w:bookmarkEnd w:id="722"/>
      <w:bookmarkEnd w:id="723"/>
      <w:bookmarkEnd w:id="724"/>
      <w:bookmarkEnd w:id="725"/>
      <w:bookmarkEnd w:id="726"/>
    </w:p>
    <w:p w14:paraId="2976BECE" w14:textId="77777777" w:rsidR="00D476B3" w:rsidRDefault="00D476B3">
      <w:r>
        <w:t>An LLC UI frame will be sent to the peer entity.</w:t>
      </w:r>
    </w:p>
    <w:p w14:paraId="4B82AA5E" w14:textId="77777777" w:rsidR="00D476B3" w:rsidRDefault="00D476B3">
      <w:pPr>
        <w:pStyle w:val="Heading4"/>
      </w:pPr>
      <w:bookmarkStart w:id="727" w:name="_Toc11256463"/>
      <w:bookmarkStart w:id="728" w:name="_Toc36116455"/>
      <w:bookmarkStart w:id="729" w:name="_Toc45096512"/>
      <w:bookmarkStart w:id="730" w:name="_Toc51762378"/>
      <w:bookmarkStart w:id="731" w:name="_Toc171523701"/>
      <w:r>
        <w:lastRenderedPageBreak/>
        <w:t>6.7.2.16</w:t>
      </w:r>
      <w:r>
        <w:tab/>
        <w:t>LL-UNITDATA-IND</w:t>
      </w:r>
      <w:bookmarkEnd w:id="727"/>
      <w:bookmarkEnd w:id="728"/>
      <w:bookmarkEnd w:id="729"/>
      <w:bookmarkEnd w:id="730"/>
      <w:bookmarkEnd w:id="731"/>
    </w:p>
    <w:p w14:paraId="6ECEC790" w14:textId="77777777" w:rsidR="00D476B3" w:rsidRDefault="00D476B3">
      <w:r>
        <w:t>An LLC UI frame has been received from the peer entity.</w:t>
      </w:r>
    </w:p>
    <w:p w14:paraId="0DCAE357" w14:textId="77777777" w:rsidR="00D476B3" w:rsidRDefault="00D476B3">
      <w:pPr>
        <w:pStyle w:val="Heading4"/>
      </w:pPr>
      <w:bookmarkStart w:id="732" w:name="_Toc11256464"/>
      <w:bookmarkStart w:id="733" w:name="_Toc36116456"/>
      <w:bookmarkStart w:id="734" w:name="_Toc45096513"/>
      <w:bookmarkStart w:id="735" w:name="_Toc51762379"/>
      <w:bookmarkStart w:id="736" w:name="_Toc171523702"/>
      <w:r>
        <w:t>6.7.2.17</w:t>
      </w:r>
      <w:r>
        <w:tab/>
        <w:t>LL-STATUS-IND</w:t>
      </w:r>
      <w:bookmarkEnd w:id="732"/>
      <w:bookmarkEnd w:id="733"/>
      <w:bookmarkEnd w:id="734"/>
      <w:bookmarkEnd w:id="735"/>
      <w:bookmarkEnd w:id="736"/>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737" w:name="_Toc11256465"/>
      <w:bookmarkStart w:id="738" w:name="_Toc36116457"/>
      <w:bookmarkStart w:id="739" w:name="_Toc45096514"/>
      <w:bookmarkStart w:id="740" w:name="_Toc51762380"/>
      <w:bookmarkStart w:id="741" w:name="_Toc171523703"/>
      <w:r>
        <w:t>6.8</w:t>
      </w:r>
      <w:r>
        <w:tab/>
        <w:t>Location services at the type A LMU side</w:t>
      </w:r>
      <w:bookmarkEnd w:id="737"/>
      <w:bookmarkEnd w:id="738"/>
      <w:bookmarkEnd w:id="739"/>
      <w:bookmarkEnd w:id="740"/>
      <w:bookmarkEnd w:id="741"/>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742" w:name="_Toc11256466"/>
      <w:bookmarkStart w:id="743" w:name="_Toc36116458"/>
      <w:bookmarkStart w:id="744" w:name="_Toc45096515"/>
      <w:bookmarkStart w:id="745" w:name="_Toc51762381"/>
      <w:bookmarkStart w:id="746" w:name="_Toc171523704"/>
      <w:r>
        <w:t>6.8.1</w:t>
      </w:r>
      <w:r>
        <w:tab/>
        <w:t>Service state diagram</w:t>
      </w:r>
      <w:bookmarkEnd w:id="742"/>
      <w:bookmarkEnd w:id="743"/>
      <w:bookmarkEnd w:id="744"/>
      <w:bookmarkEnd w:id="745"/>
      <w:bookmarkEnd w:id="746"/>
    </w:p>
    <w:p w14:paraId="07AAD52E" w14:textId="77777777" w:rsidR="00D476B3" w:rsidRDefault="00D476B3">
      <w:r>
        <w:t>The positioning services provided at the service access point MNLCS</w:t>
      </w:r>
      <w:r>
        <w:noBreakHyphen/>
        <w:t>SAP are illustrated in the state diagram of figure 6.8.</w:t>
      </w:r>
    </w:p>
    <w:bookmarkStart w:id="747" w:name="_MON_1073811822"/>
    <w:bookmarkEnd w:id="747"/>
    <w:p w14:paraId="3FC0E9E7" w14:textId="77777777" w:rsidR="00D476B3" w:rsidRDefault="00D476B3">
      <w:pPr>
        <w:pStyle w:val="TH"/>
      </w:pPr>
      <w:r>
        <w:object w:dxaOrig="5400" w:dyaOrig="7740" w14:anchorId="1C482881">
          <v:shape id="_x0000_i1043" type="#_x0000_t75" style="width:271.25pt;height:386.8pt" o:ole="" fillcolor="window">
            <v:imagedata r:id="rId51" o:title=""/>
          </v:shape>
          <o:OLEObject Type="Embed" ProgID="Word.Picture.8" ShapeID="_x0000_i1043" DrawAspect="Content" ObjectID="_1788810759"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r>
        <w:t xml:space="preserve">Figure 6.8: Service graph of the Location Services Support entity </w:t>
      </w:r>
      <w:r>
        <w:noBreakHyphen/>
        <w:t xml:space="preserve"> type A LMU side</w:t>
      </w:r>
    </w:p>
    <w:p w14:paraId="51893E6C" w14:textId="77777777" w:rsidR="00D476B3" w:rsidRDefault="00D476B3">
      <w:pPr>
        <w:pStyle w:val="Heading3"/>
      </w:pPr>
      <w:bookmarkStart w:id="748" w:name="_Toc11256467"/>
      <w:bookmarkStart w:id="749" w:name="_Toc36116459"/>
      <w:bookmarkStart w:id="750" w:name="_Toc45096516"/>
      <w:bookmarkStart w:id="751" w:name="_Toc51762382"/>
      <w:bookmarkStart w:id="752" w:name="_Toc171523705"/>
      <w:r>
        <w:lastRenderedPageBreak/>
        <w:t>6.8.2</w:t>
      </w:r>
      <w:r>
        <w:tab/>
        <w:t>Service primitives</w:t>
      </w:r>
      <w:bookmarkEnd w:id="748"/>
      <w:bookmarkEnd w:id="749"/>
      <w:bookmarkEnd w:id="750"/>
      <w:bookmarkEnd w:id="751"/>
      <w:bookmarkEnd w:id="752"/>
    </w:p>
    <w:p w14:paraId="192CA21C" w14:textId="77777777" w:rsidR="00D476B3" w:rsidRDefault="00D476B3">
      <w:pPr>
        <w:pStyle w:val="TH"/>
      </w:pPr>
      <w:r>
        <w:t>Table 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753" w:name="_Toc11256468"/>
      <w:bookmarkStart w:id="754" w:name="_Toc36116460"/>
      <w:bookmarkStart w:id="755" w:name="_Toc45096517"/>
      <w:bookmarkStart w:id="756" w:name="_Toc51762383"/>
      <w:bookmarkStart w:id="757" w:name="_Toc171523706"/>
      <w:r>
        <w:t>6.8.2.1</w:t>
      </w:r>
      <w:r>
        <w:tab/>
        <w:t>MNLCS_BEGIN_REQ</w:t>
      </w:r>
      <w:bookmarkEnd w:id="753"/>
      <w:bookmarkEnd w:id="754"/>
      <w:bookmarkEnd w:id="755"/>
      <w:bookmarkEnd w:id="756"/>
      <w:bookmarkEnd w:id="757"/>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758" w:name="_Toc11256469"/>
      <w:bookmarkStart w:id="759" w:name="_Toc36116461"/>
      <w:bookmarkStart w:id="760" w:name="_Toc45096518"/>
      <w:bookmarkStart w:id="761" w:name="_Toc51762384"/>
      <w:bookmarkStart w:id="762" w:name="_Toc171523707"/>
      <w:r>
        <w:t>6.8.2.2</w:t>
      </w:r>
      <w:r>
        <w:tab/>
        <w:t>MNLCS_BEGIN_IND</w:t>
      </w:r>
      <w:bookmarkEnd w:id="758"/>
      <w:bookmarkEnd w:id="759"/>
      <w:bookmarkEnd w:id="760"/>
      <w:bookmarkEnd w:id="761"/>
      <w:bookmarkEnd w:id="762"/>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763" w:name="_Toc11256470"/>
      <w:bookmarkStart w:id="764" w:name="_Toc36116462"/>
      <w:bookmarkStart w:id="765" w:name="_Toc45096519"/>
      <w:bookmarkStart w:id="766" w:name="_Toc51762385"/>
      <w:bookmarkStart w:id="767" w:name="_Toc171523708"/>
      <w:r>
        <w:t>6.8.2.3</w:t>
      </w:r>
      <w:r>
        <w:tab/>
        <w:t>MNLCS_FACILITY_REQ</w:t>
      </w:r>
      <w:bookmarkEnd w:id="763"/>
      <w:bookmarkEnd w:id="764"/>
      <w:bookmarkEnd w:id="765"/>
      <w:bookmarkEnd w:id="766"/>
      <w:bookmarkEnd w:id="767"/>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768" w:name="_Toc11256471"/>
      <w:bookmarkStart w:id="769" w:name="_Toc36116463"/>
      <w:bookmarkStart w:id="770" w:name="_Toc45096520"/>
      <w:bookmarkStart w:id="771" w:name="_Toc51762386"/>
      <w:bookmarkStart w:id="772" w:name="_Toc171523709"/>
      <w:r>
        <w:t>6.8.2.4</w:t>
      </w:r>
      <w:r>
        <w:tab/>
        <w:t>MNLCS_FACILITY_IND</w:t>
      </w:r>
      <w:bookmarkEnd w:id="768"/>
      <w:bookmarkEnd w:id="769"/>
      <w:bookmarkEnd w:id="770"/>
      <w:bookmarkEnd w:id="771"/>
      <w:bookmarkEnd w:id="772"/>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773" w:name="_Toc11256472"/>
      <w:bookmarkStart w:id="774" w:name="_Toc36116464"/>
      <w:bookmarkStart w:id="775" w:name="_Toc45096521"/>
      <w:bookmarkStart w:id="776" w:name="_Toc51762387"/>
      <w:bookmarkStart w:id="777" w:name="_Toc171523710"/>
      <w:r>
        <w:t>6.8.2.5</w:t>
      </w:r>
      <w:r>
        <w:tab/>
        <w:t>MNLCS_END_REQ</w:t>
      </w:r>
      <w:bookmarkEnd w:id="773"/>
      <w:bookmarkEnd w:id="774"/>
      <w:bookmarkEnd w:id="775"/>
      <w:bookmarkEnd w:id="776"/>
      <w:bookmarkEnd w:id="777"/>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778" w:name="_Toc11256473"/>
      <w:bookmarkStart w:id="779" w:name="_Toc36116465"/>
      <w:bookmarkStart w:id="780" w:name="_Toc45096522"/>
      <w:bookmarkStart w:id="781" w:name="_Toc51762388"/>
      <w:bookmarkStart w:id="782" w:name="_Toc171523711"/>
      <w:r>
        <w:t>6.8.2.6</w:t>
      </w:r>
      <w:r>
        <w:tab/>
        <w:t>MNLCS_END_IND</w:t>
      </w:r>
      <w:bookmarkEnd w:id="778"/>
      <w:bookmarkEnd w:id="779"/>
      <w:bookmarkEnd w:id="780"/>
      <w:bookmarkEnd w:id="781"/>
      <w:bookmarkEnd w:id="782"/>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783" w:name="_Toc11256474"/>
      <w:bookmarkStart w:id="784" w:name="_Toc36116466"/>
      <w:bookmarkStart w:id="785" w:name="_Toc45096523"/>
      <w:bookmarkStart w:id="786" w:name="_Toc51762389"/>
      <w:bookmarkStart w:id="787" w:name="_Toc171523712"/>
      <w:r>
        <w:t>7</w:t>
      </w:r>
      <w:r>
        <w:tab/>
        <w:t>Services provided by signalling layer 3 on the Network side</w:t>
      </w:r>
      <w:bookmarkEnd w:id="783"/>
      <w:bookmarkEnd w:id="784"/>
      <w:bookmarkEnd w:id="785"/>
      <w:bookmarkEnd w:id="786"/>
      <w:bookmarkEnd w:id="787"/>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788" w:name="_Toc11256475"/>
      <w:bookmarkStart w:id="789" w:name="_Toc36116467"/>
      <w:bookmarkStart w:id="790" w:name="_Toc45096524"/>
      <w:bookmarkStart w:id="791" w:name="_Toc51762390"/>
      <w:bookmarkStart w:id="792" w:name="_Toc171523713"/>
      <w:r>
        <w:t>7.1</w:t>
      </w:r>
      <w:r>
        <w:tab/>
        <w:t>Call control services</w:t>
      </w:r>
      <w:bookmarkEnd w:id="788"/>
      <w:bookmarkEnd w:id="789"/>
      <w:bookmarkEnd w:id="790"/>
      <w:bookmarkEnd w:id="791"/>
      <w:bookmarkEnd w:id="792"/>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lastRenderedPageBreak/>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793" w:name="_Toc11256476"/>
      <w:bookmarkStart w:id="794" w:name="_Toc36116468"/>
      <w:bookmarkStart w:id="795" w:name="_Toc45096525"/>
      <w:bookmarkStart w:id="796" w:name="_Toc51762391"/>
      <w:bookmarkStart w:id="797" w:name="_Toc171523714"/>
      <w:r>
        <w:t>7.1.1</w:t>
      </w:r>
      <w:r>
        <w:tab/>
        <w:t>Service state diagram</w:t>
      </w:r>
      <w:bookmarkEnd w:id="793"/>
      <w:bookmarkEnd w:id="794"/>
      <w:bookmarkEnd w:id="795"/>
      <w:bookmarkEnd w:id="796"/>
      <w:bookmarkEnd w:id="797"/>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4" type="#_x0000_t75" style="width:650.5pt;height:457.1pt" o:ole="" fillcolor="window">
            <v:imagedata r:id="rId53" o:title=""/>
          </v:shape>
          <o:OLEObject Type="Embed" ProgID="Designer" ShapeID="_x0000_i1044" DrawAspect="Content" ObjectID="_1788810760"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5" type="#_x0000_t75" style="width:340.75pt;height:274.6pt" o:ole="">
            <v:imagedata r:id="rId55" o:title=""/>
          </v:shape>
          <o:OLEObject Type="Embed" ProgID="Designer" ShapeID="_x0000_i1045" DrawAspect="Content" ObjectID="_1788810761" r:id="rId56"/>
        </w:object>
      </w:r>
    </w:p>
    <w:p w14:paraId="5AD4A16A" w14:textId="77777777" w:rsidR="00D476B3" w:rsidRDefault="00D476B3">
      <w:pPr>
        <w:pStyle w:val="TF"/>
      </w:pPr>
      <w:r>
        <w:t xml:space="preserve">Figure 7.1: (page 2 of 2) Service graph of Call Control entity </w:t>
      </w:r>
      <w:r>
        <w:noBreakHyphen/>
        <w:t xml:space="preserve"> Network side</w:t>
      </w:r>
    </w:p>
    <w:p w14:paraId="2A4137DA" w14:textId="77777777" w:rsidR="00D476B3" w:rsidRDefault="00D476B3">
      <w:pPr>
        <w:pStyle w:val="Heading3"/>
      </w:pPr>
      <w:bookmarkStart w:id="798" w:name="_Toc11256477"/>
      <w:bookmarkStart w:id="799" w:name="_Toc36116469"/>
      <w:bookmarkStart w:id="800" w:name="_Toc45096526"/>
      <w:bookmarkStart w:id="801" w:name="_Toc51762392"/>
      <w:bookmarkStart w:id="802" w:name="_Toc171523715"/>
      <w:r>
        <w:lastRenderedPageBreak/>
        <w:t>7.1.2</w:t>
      </w:r>
      <w:r>
        <w:tab/>
        <w:t>Service primitives</w:t>
      </w:r>
      <w:bookmarkEnd w:id="798"/>
      <w:bookmarkEnd w:id="799"/>
      <w:bookmarkEnd w:id="800"/>
      <w:bookmarkEnd w:id="801"/>
      <w:bookmarkEnd w:id="802"/>
    </w:p>
    <w:p w14:paraId="23085F98" w14:textId="77777777" w:rsidR="00D476B3" w:rsidRDefault="00D476B3">
      <w:pPr>
        <w:pStyle w:val="TH"/>
      </w:pPr>
      <w:r>
        <w:t>Table 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
              <w:smartTag w:uri="urn:schemas-microsoft-com:office:smarttags" w:element="PlaceTyp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803" w:name="_Toc11256478"/>
      <w:bookmarkStart w:id="804" w:name="_Toc36116470"/>
      <w:bookmarkStart w:id="805" w:name="_Toc45096527"/>
      <w:bookmarkStart w:id="806" w:name="_Toc51762393"/>
      <w:bookmarkStart w:id="807" w:name="_Toc171523716"/>
      <w:r>
        <w:t>7.1.2.1</w:t>
      </w:r>
      <w:r>
        <w:tab/>
        <w:t>MNCC_SETUP_REQ</w:t>
      </w:r>
      <w:bookmarkEnd w:id="803"/>
      <w:bookmarkEnd w:id="804"/>
      <w:bookmarkEnd w:id="805"/>
      <w:bookmarkEnd w:id="806"/>
      <w:bookmarkEnd w:id="807"/>
    </w:p>
    <w:p w14:paraId="3098C7FE" w14:textId="77777777" w:rsidR="00D476B3" w:rsidRDefault="00D476B3">
      <w:r>
        <w:t xml:space="preserve">Request to send a SETUP message to initiate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establishment.</w:t>
      </w:r>
    </w:p>
    <w:p w14:paraId="703D3BA1" w14:textId="77777777" w:rsidR="00D476B3" w:rsidRDefault="00D476B3">
      <w:pPr>
        <w:pStyle w:val="Heading4"/>
      </w:pPr>
      <w:bookmarkStart w:id="808" w:name="_Toc11256479"/>
      <w:bookmarkStart w:id="809" w:name="_Toc36116471"/>
      <w:bookmarkStart w:id="810" w:name="_Toc45096528"/>
      <w:bookmarkStart w:id="811" w:name="_Toc51762394"/>
      <w:bookmarkStart w:id="812" w:name="_Toc171523717"/>
      <w:r>
        <w:t>7.1.2.2</w:t>
      </w:r>
      <w:r>
        <w:tab/>
        <w:t>MNCC_SETUP_IND</w:t>
      </w:r>
      <w:bookmarkEnd w:id="808"/>
      <w:bookmarkEnd w:id="809"/>
      <w:bookmarkEnd w:id="810"/>
      <w:bookmarkEnd w:id="811"/>
      <w:bookmarkEnd w:id="812"/>
    </w:p>
    <w:p w14:paraId="78257FF4" w14:textId="77777777" w:rsidR="00D476B3" w:rsidRDefault="00D476B3">
      <w:r>
        <w:t xml:space="preserve">Receipt of a SETUP or EMERGENCY SETUP message, the </w:t>
      </w:r>
      <w:smartTag w:uri="urn:schemas-microsoft-com:office:smarttags" w:element="place">
        <w:smartTag w:uri="urn:schemas-microsoft-com:office:smarttags" w:element="PlaceType">
          <w:r>
            <w:t>Mobile</w:t>
          </w:r>
        </w:smartTag>
      </w:smartTag>
      <w:r>
        <w:t xml:space="preserve"> originating call establishment has been initiated.</w:t>
      </w:r>
    </w:p>
    <w:p w14:paraId="51AAA635" w14:textId="77777777" w:rsidR="00D476B3" w:rsidRDefault="00D476B3">
      <w:pPr>
        <w:pStyle w:val="Heading4"/>
      </w:pPr>
      <w:bookmarkStart w:id="813" w:name="_Toc11256480"/>
      <w:bookmarkStart w:id="814" w:name="_Toc36116472"/>
      <w:bookmarkStart w:id="815" w:name="_Toc45096529"/>
      <w:bookmarkStart w:id="816" w:name="_Toc51762395"/>
      <w:bookmarkStart w:id="817" w:name="_Toc171523718"/>
      <w:r>
        <w:t>7.1.2.3</w:t>
      </w:r>
      <w:r>
        <w:tab/>
        <w:t>MNCC_SETUP_RSP</w:t>
      </w:r>
      <w:bookmarkEnd w:id="813"/>
      <w:bookmarkEnd w:id="814"/>
      <w:bookmarkEnd w:id="815"/>
      <w:bookmarkEnd w:id="816"/>
      <w:bookmarkEnd w:id="817"/>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818" w:name="_Toc11256481"/>
      <w:bookmarkStart w:id="819" w:name="_Toc36116473"/>
      <w:bookmarkStart w:id="820" w:name="_Toc45096530"/>
      <w:bookmarkStart w:id="821" w:name="_Toc51762396"/>
      <w:bookmarkStart w:id="822" w:name="_Toc171523719"/>
      <w:r>
        <w:t>7.1.2.4</w:t>
      </w:r>
      <w:r>
        <w:tab/>
        <w:t>MNCC_SETUP_CNF</w:t>
      </w:r>
      <w:bookmarkEnd w:id="818"/>
      <w:bookmarkEnd w:id="819"/>
      <w:bookmarkEnd w:id="820"/>
      <w:bookmarkEnd w:id="821"/>
      <w:bookmarkEnd w:id="822"/>
    </w:p>
    <w:p w14:paraId="3C10E3CE" w14:textId="77777777" w:rsidR="00D476B3" w:rsidRDefault="00D476B3">
      <w:r>
        <w:t xml:space="preserve">Receipt of a CONNECT message, the </w:t>
      </w:r>
      <w:smartTag w:uri="urn:schemas-microsoft-com:office:smarttags" w:element="place">
        <w:smartTag w:uri="urn:schemas-microsoft-com:office:smarttags" w:element="PlaceType">
          <w:r>
            <w:t>Mobile</w:t>
          </w:r>
        </w:smartTag>
      </w:smartTag>
      <w:r>
        <w:t xml:space="preserve"> terminated call has been accepted.</w:t>
      </w:r>
    </w:p>
    <w:p w14:paraId="6F003D29" w14:textId="77777777" w:rsidR="00D476B3" w:rsidRDefault="00D476B3">
      <w:pPr>
        <w:pStyle w:val="Heading4"/>
      </w:pPr>
      <w:bookmarkStart w:id="823" w:name="_Toc11256482"/>
      <w:bookmarkStart w:id="824" w:name="_Toc36116474"/>
      <w:bookmarkStart w:id="825" w:name="_Toc45096531"/>
      <w:bookmarkStart w:id="826" w:name="_Toc51762397"/>
      <w:bookmarkStart w:id="827" w:name="_Toc171523720"/>
      <w:r>
        <w:t>7.1.2.5</w:t>
      </w:r>
      <w:r>
        <w:tab/>
        <w:t>MNCC_SETUP_COMPL_REQ</w:t>
      </w:r>
      <w:bookmarkEnd w:id="823"/>
      <w:bookmarkEnd w:id="824"/>
      <w:bookmarkEnd w:id="825"/>
      <w:bookmarkEnd w:id="826"/>
      <w:bookmarkEnd w:id="827"/>
    </w:p>
    <w:p w14:paraId="77373A3D" w14:textId="77777777" w:rsidR="00D476B3" w:rsidRDefault="00D476B3">
      <w:r>
        <w:t xml:space="preserve">Request to send a CONNECT ACKNOWLEDGE message, the </w:t>
      </w:r>
      <w:smartTag w:uri="urn:schemas-microsoft-com:office:smarttags" w:element="place">
        <w:smartTag w:uri="urn:schemas-microsoft-com:office:smarttags" w:element="PlaceType">
          <w:r>
            <w:t>Mobile</w:t>
          </w:r>
        </w:smartTag>
      </w:smartTag>
      <w:r>
        <w:t xml:space="preserve"> terminated call establishment has been completed.</w:t>
      </w:r>
    </w:p>
    <w:p w14:paraId="1CC2292D" w14:textId="77777777" w:rsidR="00D476B3" w:rsidRDefault="00D476B3">
      <w:pPr>
        <w:pStyle w:val="Heading4"/>
      </w:pPr>
      <w:bookmarkStart w:id="828" w:name="_Toc11256483"/>
      <w:bookmarkStart w:id="829" w:name="_Toc36116475"/>
      <w:bookmarkStart w:id="830" w:name="_Toc45096532"/>
      <w:bookmarkStart w:id="831" w:name="_Toc51762398"/>
      <w:bookmarkStart w:id="832" w:name="_Toc171523721"/>
      <w:r>
        <w:lastRenderedPageBreak/>
        <w:t>7.1.2.6</w:t>
      </w:r>
      <w:r>
        <w:tab/>
        <w:t>MNCC_SETUP_COMPL_IND</w:t>
      </w:r>
      <w:bookmarkEnd w:id="828"/>
      <w:bookmarkEnd w:id="829"/>
      <w:bookmarkEnd w:id="830"/>
      <w:bookmarkEnd w:id="831"/>
      <w:bookmarkEnd w:id="832"/>
    </w:p>
    <w:p w14:paraId="5FB2764B" w14:textId="77777777" w:rsidR="00D476B3" w:rsidRDefault="00D476B3">
      <w:r>
        <w:t xml:space="preserve">Indication of the receipt of a CONNECT ACKNOWLEDGE message, the </w:t>
      </w:r>
      <w:smartTag w:uri="urn:schemas-microsoft-com:office:smarttags" w:element="place">
        <w:smartTag w:uri="urn:schemas-microsoft-com:office:smarttags" w:element="PlaceType">
          <w:r>
            <w:t>Mobile</w:t>
          </w:r>
        </w:smartTag>
      </w:smartTag>
      <w:r>
        <w:t xml:space="preserve"> originating call establishment has been completed.</w:t>
      </w:r>
    </w:p>
    <w:p w14:paraId="5C70F802" w14:textId="77777777" w:rsidR="00D476B3" w:rsidRDefault="00D476B3">
      <w:pPr>
        <w:pStyle w:val="Heading4"/>
      </w:pPr>
      <w:bookmarkStart w:id="833" w:name="_Toc11256484"/>
      <w:bookmarkStart w:id="834" w:name="_Toc36116476"/>
      <w:bookmarkStart w:id="835" w:name="_Toc45096533"/>
      <w:bookmarkStart w:id="836" w:name="_Toc51762399"/>
      <w:bookmarkStart w:id="837" w:name="_Toc171523722"/>
      <w:r>
        <w:t>7.1.2.7</w:t>
      </w:r>
      <w:r>
        <w:tab/>
        <w:t>MNCC_REJ_REQ</w:t>
      </w:r>
      <w:bookmarkEnd w:id="833"/>
      <w:bookmarkEnd w:id="834"/>
      <w:bookmarkEnd w:id="835"/>
      <w:bookmarkEnd w:id="836"/>
      <w:bookmarkEnd w:id="837"/>
    </w:p>
    <w:p w14:paraId="74E7399E" w14:textId="77777777" w:rsidR="00D476B3" w:rsidRDefault="00D476B3">
      <w:r>
        <w:t xml:space="preserve">Reject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establishment if the call cannot be accepted.</w:t>
      </w:r>
    </w:p>
    <w:p w14:paraId="659A5AE2" w14:textId="77777777" w:rsidR="00D476B3" w:rsidRDefault="00D476B3">
      <w:pPr>
        <w:pStyle w:val="Heading4"/>
      </w:pPr>
      <w:bookmarkStart w:id="838" w:name="_Toc11256485"/>
      <w:bookmarkStart w:id="839" w:name="_Toc36116477"/>
      <w:bookmarkStart w:id="840" w:name="_Toc45096534"/>
      <w:bookmarkStart w:id="841" w:name="_Toc51762400"/>
      <w:bookmarkStart w:id="842" w:name="_Toc171523723"/>
      <w:r>
        <w:t>7.1.2.8</w:t>
      </w:r>
      <w:r>
        <w:tab/>
        <w:t>MNCC_REJ_IND</w:t>
      </w:r>
      <w:bookmarkEnd w:id="838"/>
      <w:bookmarkEnd w:id="839"/>
      <w:bookmarkEnd w:id="840"/>
      <w:bookmarkEnd w:id="841"/>
      <w:bookmarkEnd w:id="842"/>
    </w:p>
    <w:p w14:paraId="6D9D6CEF" w14:textId="77777777" w:rsidR="00D476B3" w:rsidRDefault="00D476B3">
      <w:r>
        <w:t xml:space="preserve">A </w:t>
      </w:r>
      <w:smartTag w:uri="urn:schemas-microsoft-com:office:smarttags" w:element="place">
        <w:smartTag w:uri="urn:schemas-microsoft-com:office:smarttags" w:element="PlaceType">
          <w:r>
            <w:t>Mobile</w:t>
          </w:r>
        </w:smartTag>
      </w:smartTag>
      <w:r>
        <w:t xml:space="preserve"> terminated call was rejected by the MS, e.g. because of missing compatibility.</w:t>
      </w:r>
    </w:p>
    <w:p w14:paraId="4B690F0D" w14:textId="77777777" w:rsidR="00D476B3" w:rsidRDefault="00D476B3">
      <w:pPr>
        <w:pStyle w:val="Heading4"/>
      </w:pPr>
      <w:bookmarkStart w:id="843" w:name="_Toc11256486"/>
      <w:bookmarkStart w:id="844" w:name="_Toc36116478"/>
      <w:bookmarkStart w:id="845" w:name="_Toc45096535"/>
      <w:bookmarkStart w:id="846" w:name="_Toc51762401"/>
      <w:bookmarkStart w:id="847" w:name="_Toc171523724"/>
      <w:r>
        <w:t>7.1.2.9</w:t>
      </w:r>
      <w:r>
        <w:tab/>
        <w:t>MNCC_CALL_CONF_IND</w:t>
      </w:r>
      <w:bookmarkEnd w:id="843"/>
      <w:bookmarkEnd w:id="844"/>
      <w:bookmarkEnd w:id="845"/>
      <w:bookmarkEnd w:id="846"/>
      <w:bookmarkEnd w:id="847"/>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848" w:name="_Toc11256487"/>
      <w:bookmarkStart w:id="849" w:name="_Toc36116479"/>
      <w:bookmarkStart w:id="850" w:name="_Toc45096536"/>
      <w:bookmarkStart w:id="851" w:name="_Toc51762402"/>
      <w:bookmarkStart w:id="852" w:name="_Toc171523725"/>
      <w:r>
        <w:t>7.1.2.10</w:t>
      </w:r>
      <w:r>
        <w:tab/>
        <w:t>MNCC_CALL_PROC_REQ</w:t>
      </w:r>
      <w:bookmarkEnd w:id="848"/>
      <w:bookmarkEnd w:id="849"/>
      <w:bookmarkEnd w:id="850"/>
      <w:bookmarkEnd w:id="851"/>
      <w:bookmarkEnd w:id="852"/>
    </w:p>
    <w:p w14:paraId="27C63DFF" w14:textId="77777777" w:rsidR="00D476B3" w:rsidRDefault="00D476B3">
      <w:r>
        <w:t xml:space="preserve">Request to send a CALL PROCEEDING message to indicate to the </w:t>
      </w:r>
      <w:smartTag w:uri="urn:schemas-microsoft-com:office:smarttags" w:element="place">
        <w:smartTag w:uri="urn:schemas-microsoft-com:office:smarttags" w:element="PlaceTyp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853" w:name="_Toc11256488"/>
      <w:bookmarkStart w:id="854" w:name="_Toc36116480"/>
      <w:bookmarkStart w:id="855" w:name="_Toc45096537"/>
      <w:bookmarkStart w:id="856" w:name="_Toc51762403"/>
      <w:bookmarkStart w:id="857" w:name="_Toc171523726"/>
      <w:r>
        <w:t>7.1.2.11</w:t>
      </w:r>
      <w:r>
        <w:tab/>
        <w:t>MNCC_PROGRESS_REQ</w:t>
      </w:r>
      <w:bookmarkEnd w:id="853"/>
      <w:bookmarkEnd w:id="854"/>
      <w:bookmarkEnd w:id="855"/>
      <w:bookmarkEnd w:id="856"/>
      <w:bookmarkEnd w:id="857"/>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858" w:name="_Toc11256489"/>
      <w:bookmarkStart w:id="859" w:name="_Toc36116481"/>
      <w:bookmarkStart w:id="860" w:name="_Toc45096538"/>
      <w:bookmarkStart w:id="861" w:name="_Toc51762404"/>
      <w:bookmarkStart w:id="862" w:name="_Toc171523727"/>
      <w:r>
        <w:t>7.1.2.12</w:t>
      </w:r>
      <w:r>
        <w:tab/>
        <w:t>MNCC_ALERT_REQ</w:t>
      </w:r>
      <w:bookmarkEnd w:id="858"/>
      <w:bookmarkEnd w:id="859"/>
      <w:bookmarkEnd w:id="860"/>
      <w:bookmarkEnd w:id="861"/>
      <w:bookmarkEnd w:id="862"/>
    </w:p>
    <w:p w14:paraId="77E70515" w14:textId="77777777" w:rsidR="00D476B3" w:rsidRDefault="00D476B3">
      <w:r>
        <w:t xml:space="preserve">Request to send an ALERTING message to indicate to the </w:t>
      </w:r>
      <w:smartTag w:uri="urn:schemas-microsoft-com:office:smarttags" w:element="place">
        <w:smartTag w:uri="urn:schemas-microsoft-com:office:smarttags" w:element="PlaceType">
          <w:r>
            <w:t>Mobile</w:t>
          </w:r>
        </w:smartTag>
      </w:smartTag>
      <w:r>
        <w:t xml:space="preserve"> originating user that remote called user alerting has been initiated.</w:t>
      </w:r>
    </w:p>
    <w:p w14:paraId="74BADE1A" w14:textId="77777777" w:rsidR="00D476B3" w:rsidRDefault="00D476B3">
      <w:pPr>
        <w:pStyle w:val="Heading4"/>
      </w:pPr>
      <w:bookmarkStart w:id="863" w:name="_Toc11256490"/>
      <w:bookmarkStart w:id="864" w:name="_Toc36116482"/>
      <w:bookmarkStart w:id="865" w:name="_Toc45096539"/>
      <w:bookmarkStart w:id="866" w:name="_Toc51762405"/>
      <w:bookmarkStart w:id="867" w:name="_Toc171523728"/>
      <w:r>
        <w:t>7.1.2.13</w:t>
      </w:r>
      <w:r>
        <w:tab/>
        <w:t>MNCC_ALERT_IND</w:t>
      </w:r>
      <w:bookmarkEnd w:id="863"/>
      <w:bookmarkEnd w:id="864"/>
      <w:bookmarkEnd w:id="865"/>
      <w:bookmarkEnd w:id="866"/>
      <w:bookmarkEnd w:id="867"/>
    </w:p>
    <w:p w14:paraId="3FE785CE" w14:textId="77777777" w:rsidR="00D476B3" w:rsidRDefault="00D476B3">
      <w:r>
        <w:t xml:space="preserve">Receipt of an ALERTING message from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868" w:name="_Toc11256491"/>
      <w:bookmarkStart w:id="869" w:name="_Toc36116483"/>
      <w:bookmarkStart w:id="870" w:name="_Toc45096540"/>
      <w:bookmarkStart w:id="871" w:name="_Toc51762406"/>
      <w:bookmarkStart w:id="872" w:name="_Toc171523729"/>
      <w:r>
        <w:t>7.1.2.14</w:t>
      </w:r>
      <w:r>
        <w:tab/>
        <w:t>MNCC_NOTIFY_REQ</w:t>
      </w:r>
      <w:bookmarkEnd w:id="868"/>
      <w:bookmarkEnd w:id="869"/>
      <w:bookmarkEnd w:id="870"/>
      <w:bookmarkEnd w:id="871"/>
      <w:bookmarkEnd w:id="872"/>
    </w:p>
    <w:p w14:paraId="4A235C9C" w14:textId="77777777" w:rsidR="00D476B3" w:rsidRDefault="00D476B3">
      <w:r>
        <w:t xml:space="preserve">Request to send information pertaining to a call, such as user suspended, to the Mobile originating or the </w:t>
      </w:r>
      <w:smartTag w:uri="urn:schemas-microsoft-com:office:smarttags" w:element="place">
        <w:smartTag w:uri="urn:schemas-microsoft-com:office:smarttags" w:element="PlaceType">
          <w:r>
            <w:t>Mobile</w:t>
          </w:r>
        </w:smartTag>
      </w:smartTag>
      <w:r>
        <w:t xml:space="preserve"> terminated user.</w:t>
      </w:r>
    </w:p>
    <w:p w14:paraId="49A49FEB" w14:textId="77777777" w:rsidR="00D476B3" w:rsidRDefault="00D476B3">
      <w:pPr>
        <w:pStyle w:val="Heading4"/>
      </w:pPr>
      <w:bookmarkStart w:id="873" w:name="_Toc11256492"/>
      <w:bookmarkStart w:id="874" w:name="_Toc36116484"/>
      <w:bookmarkStart w:id="875" w:name="_Toc45096541"/>
      <w:bookmarkStart w:id="876" w:name="_Toc51762407"/>
      <w:bookmarkStart w:id="877" w:name="_Toc171523730"/>
      <w:r>
        <w:t>7.1.2.15</w:t>
      </w:r>
      <w:r>
        <w:tab/>
        <w:t>MNCC_NOTIFY_IND</w:t>
      </w:r>
      <w:bookmarkEnd w:id="873"/>
      <w:bookmarkEnd w:id="874"/>
      <w:bookmarkEnd w:id="875"/>
      <w:bookmarkEnd w:id="876"/>
      <w:bookmarkEnd w:id="877"/>
    </w:p>
    <w:p w14:paraId="4B97CCA4" w14:textId="77777777" w:rsidR="00D476B3" w:rsidRDefault="00D476B3">
      <w:r>
        <w:t xml:space="preserve">Indication from the Mobile originating or </w:t>
      </w:r>
      <w:smartTag w:uri="urn:schemas-microsoft-com:office:smarttags" w:element="place">
        <w:smartTag w:uri="urn:schemas-microsoft-com:office:smarttags" w:element="PlaceType">
          <w:r>
            <w:t>Mobile</w:t>
          </w:r>
        </w:smartTag>
      </w:smartTag>
      <w:r>
        <w:t xml:space="preserve"> terminated user of information pertaining to a call, such as remote user suspended.</w:t>
      </w:r>
    </w:p>
    <w:p w14:paraId="19929A5B" w14:textId="77777777" w:rsidR="00D476B3" w:rsidRDefault="00D476B3">
      <w:pPr>
        <w:pStyle w:val="Heading4"/>
      </w:pPr>
      <w:bookmarkStart w:id="878" w:name="_Toc11256493"/>
      <w:bookmarkStart w:id="879" w:name="_Toc36116485"/>
      <w:bookmarkStart w:id="880" w:name="_Toc45096542"/>
      <w:bookmarkStart w:id="881" w:name="_Toc51762408"/>
      <w:bookmarkStart w:id="882" w:name="_Toc171523731"/>
      <w:r>
        <w:t>7.1.2.16</w:t>
      </w:r>
      <w:r>
        <w:tab/>
        <w:t>MNCC_DISC_REQ</w:t>
      </w:r>
      <w:bookmarkEnd w:id="878"/>
      <w:bookmarkEnd w:id="879"/>
      <w:bookmarkEnd w:id="880"/>
      <w:bookmarkEnd w:id="881"/>
      <w:bookmarkEnd w:id="882"/>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883" w:name="_Toc11256494"/>
      <w:bookmarkStart w:id="884" w:name="_Toc36116486"/>
      <w:bookmarkStart w:id="885" w:name="_Toc45096543"/>
      <w:bookmarkStart w:id="886" w:name="_Toc51762409"/>
      <w:bookmarkStart w:id="887" w:name="_Toc171523732"/>
      <w:r>
        <w:t>7.1.2.17</w:t>
      </w:r>
      <w:r>
        <w:tab/>
        <w:t>MNCC_DISC_IND</w:t>
      </w:r>
      <w:bookmarkEnd w:id="883"/>
      <w:bookmarkEnd w:id="884"/>
      <w:bookmarkEnd w:id="885"/>
      <w:bookmarkEnd w:id="886"/>
      <w:bookmarkEnd w:id="887"/>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888" w:name="_Toc11256495"/>
      <w:bookmarkStart w:id="889" w:name="_Toc36116487"/>
      <w:bookmarkStart w:id="890" w:name="_Toc45096544"/>
      <w:bookmarkStart w:id="891" w:name="_Toc51762410"/>
      <w:bookmarkStart w:id="892" w:name="_Toc171523733"/>
      <w:r>
        <w:lastRenderedPageBreak/>
        <w:t>7.1.2.18</w:t>
      </w:r>
      <w:r>
        <w:tab/>
        <w:t>MNCC_REL_REQ</w:t>
      </w:r>
      <w:bookmarkEnd w:id="888"/>
      <w:bookmarkEnd w:id="889"/>
      <w:bookmarkEnd w:id="890"/>
      <w:bookmarkEnd w:id="891"/>
      <w:bookmarkEnd w:id="892"/>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893" w:name="_Toc11256496"/>
      <w:bookmarkStart w:id="894" w:name="_Toc36116488"/>
      <w:bookmarkStart w:id="895" w:name="_Toc45096545"/>
      <w:bookmarkStart w:id="896" w:name="_Toc51762411"/>
      <w:bookmarkStart w:id="897" w:name="_Toc171523734"/>
      <w:r>
        <w:t>7.1.2.19</w:t>
      </w:r>
      <w:r>
        <w:tab/>
        <w:t>MNCC_REL_IND</w:t>
      </w:r>
      <w:bookmarkEnd w:id="893"/>
      <w:bookmarkEnd w:id="894"/>
      <w:bookmarkEnd w:id="895"/>
      <w:bookmarkEnd w:id="896"/>
      <w:bookmarkEnd w:id="897"/>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898" w:name="_Toc11256497"/>
      <w:bookmarkStart w:id="899" w:name="_Toc36116489"/>
      <w:bookmarkStart w:id="900" w:name="_Toc45096546"/>
      <w:bookmarkStart w:id="901" w:name="_Toc51762412"/>
      <w:bookmarkStart w:id="902" w:name="_Toc171523735"/>
      <w:r>
        <w:t>7.1.2.20</w:t>
      </w:r>
      <w:r>
        <w:tab/>
        <w:t>MNCC_REL_CNF</w:t>
      </w:r>
      <w:bookmarkEnd w:id="898"/>
      <w:bookmarkEnd w:id="899"/>
      <w:bookmarkEnd w:id="900"/>
      <w:bookmarkEnd w:id="901"/>
      <w:bookmarkEnd w:id="902"/>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903" w:name="_Toc11256498"/>
      <w:bookmarkStart w:id="904" w:name="_Toc36116490"/>
      <w:bookmarkStart w:id="905" w:name="_Toc45096547"/>
      <w:bookmarkStart w:id="906" w:name="_Toc51762413"/>
      <w:bookmarkStart w:id="907" w:name="_Toc171523736"/>
      <w:r>
        <w:t>7.1.2.21</w:t>
      </w:r>
      <w:r>
        <w:tab/>
        <w:t>MNCC_FACILITY_REQ</w:t>
      </w:r>
      <w:bookmarkEnd w:id="903"/>
      <w:bookmarkEnd w:id="904"/>
      <w:bookmarkEnd w:id="905"/>
      <w:bookmarkEnd w:id="906"/>
      <w:bookmarkEnd w:id="907"/>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908" w:name="_Toc11256499"/>
      <w:bookmarkStart w:id="909" w:name="_Toc36116491"/>
      <w:bookmarkStart w:id="910" w:name="_Toc45096548"/>
      <w:bookmarkStart w:id="911" w:name="_Toc51762414"/>
      <w:bookmarkStart w:id="912" w:name="_Toc171523737"/>
      <w:r>
        <w:t>7.1.2.22</w:t>
      </w:r>
      <w:r>
        <w:tab/>
        <w:t>MNCC_FACILITY_IND</w:t>
      </w:r>
      <w:bookmarkEnd w:id="908"/>
      <w:bookmarkEnd w:id="909"/>
      <w:bookmarkEnd w:id="910"/>
      <w:bookmarkEnd w:id="911"/>
      <w:bookmarkEnd w:id="912"/>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913" w:name="_Toc11256500"/>
      <w:bookmarkStart w:id="914" w:name="_Toc36116492"/>
      <w:bookmarkStart w:id="915" w:name="_Toc45096549"/>
      <w:bookmarkStart w:id="916" w:name="_Toc51762415"/>
      <w:bookmarkStart w:id="917" w:name="_Toc171523738"/>
      <w:r>
        <w:t>7.1.2.23</w:t>
      </w:r>
      <w:r>
        <w:tab/>
        <w:t>MNCC_START_DTMF_IND</w:t>
      </w:r>
      <w:bookmarkEnd w:id="913"/>
      <w:bookmarkEnd w:id="914"/>
      <w:bookmarkEnd w:id="915"/>
      <w:bookmarkEnd w:id="916"/>
      <w:bookmarkEnd w:id="917"/>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918" w:name="_Toc11256501"/>
      <w:bookmarkStart w:id="919" w:name="_Toc36116493"/>
      <w:bookmarkStart w:id="920" w:name="_Toc45096550"/>
      <w:bookmarkStart w:id="921" w:name="_Toc51762416"/>
      <w:bookmarkStart w:id="922" w:name="_Toc171523739"/>
      <w:r>
        <w:t>7.1.2.24</w:t>
      </w:r>
      <w:r>
        <w:tab/>
        <w:t>MNCC_START_DTMF_RSP</w:t>
      </w:r>
      <w:bookmarkEnd w:id="918"/>
      <w:bookmarkEnd w:id="919"/>
      <w:bookmarkEnd w:id="920"/>
      <w:bookmarkEnd w:id="921"/>
      <w:bookmarkEnd w:id="922"/>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923" w:name="_Toc11256502"/>
      <w:bookmarkStart w:id="924" w:name="_Toc36116494"/>
      <w:bookmarkStart w:id="925" w:name="_Toc45096551"/>
      <w:bookmarkStart w:id="926" w:name="_Toc51762417"/>
      <w:bookmarkStart w:id="927" w:name="_Toc171523740"/>
      <w:r>
        <w:t>7.1.2.25</w:t>
      </w:r>
      <w:r>
        <w:tab/>
        <w:t>MNCC_STOP_DTMF_IND</w:t>
      </w:r>
      <w:bookmarkEnd w:id="923"/>
      <w:bookmarkEnd w:id="924"/>
      <w:bookmarkEnd w:id="925"/>
      <w:bookmarkEnd w:id="926"/>
      <w:bookmarkEnd w:id="927"/>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928" w:name="_Toc11256503"/>
      <w:bookmarkStart w:id="929" w:name="_Toc36116495"/>
      <w:bookmarkStart w:id="930" w:name="_Toc45096552"/>
      <w:bookmarkStart w:id="931" w:name="_Toc51762418"/>
      <w:bookmarkStart w:id="932" w:name="_Toc171523741"/>
      <w:r>
        <w:t>7.1.2.26</w:t>
      </w:r>
      <w:r>
        <w:tab/>
        <w:t>MNCC_STOP_DTMF_RSP</w:t>
      </w:r>
      <w:bookmarkEnd w:id="928"/>
      <w:bookmarkEnd w:id="929"/>
      <w:bookmarkEnd w:id="930"/>
      <w:bookmarkEnd w:id="931"/>
      <w:bookmarkEnd w:id="932"/>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933" w:name="_Toc11256504"/>
      <w:bookmarkStart w:id="934" w:name="_Toc36116496"/>
      <w:bookmarkStart w:id="935" w:name="_Toc45096553"/>
      <w:bookmarkStart w:id="936" w:name="_Toc51762419"/>
      <w:bookmarkStart w:id="937" w:name="_Toc171523742"/>
      <w:r>
        <w:t>7.1.2.27</w:t>
      </w:r>
      <w:r>
        <w:tab/>
        <w:t>MNCC_MODIFY_REQ</w:t>
      </w:r>
      <w:bookmarkEnd w:id="933"/>
      <w:bookmarkEnd w:id="934"/>
      <w:bookmarkEnd w:id="935"/>
      <w:bookmarkEnd w:id="936"/>
      <w:bookmarkEnd w:id="937"/>
    </w:p>
    <w:p w14:paraId="314B47E3" w14:textId="77777777" w:rsidR="00D476B3" w:rsidRDefault="00D476B3">
      <w:r>
        <w:t xml:space="preserve">Request to start the </w:t>
      </w:r>
      <w:smartTag w:uri="urn:schemas-microsoft-com:office:smarttags" w:element="place">
        <w:smartTag w:uri="urn:schemas-microsoft-com:office:smarttags" w:element="PlaceType">
          <w:r>
            <w:t>Mobile</w:t>
          </w:r>
        </w:smartTag>
      </w:smartTag>
      <w:r>
        <w:t xml:space="preserve"> terminating in</w:t>
      </w:r>
      <w:r>
        <w:noBreakHyphen/>
        <w:t>call modification.</w:t>
      </w:r>
    </w:p>
    <w:p w14:paraId="3011ACC0" w14:textId="77777777" w:rsidR="00D476B3" w:rsidRDefault="00D476B3">
      <w:pPr>
        <w:pStyle w:val="Heading4"/>
      </w:pPr>
      <w:bookmarkStart w:id="938" w:name="_Toc11256505"/>
      <w:bookmarkStart w:id="939" w:name="_Toc36116497"/>
      <w:bookmarkStart w:id="940" w:name="_Toc45096554"/>
      <w:bookmarkStart w:id="941" w:name="_Toc51762420"/>
      <w:bookmarkStart w:id="942" w:name="_Toc171523743"/>
      <w:r>
        <w:t>7.1.2.28</w:t>
      </w:r>
      <w:r>
        <w:tab/>
        <w:t>MNCC_MODIFY_IND</w:t>
      </w:r>
      <w:bookmarkEnd w:id="938"/>
      <w:bookmarkEnd w:id="939"/>
      <w:bookmarkEnd w:id="940"/>
      <w:bookmarkEnd w:id="941"/>
      <w:bookmarkEnd w:id="942"/>
    </w:p>
    <w:p w14:paraId="311D210F" w14:textId="77777777" w:rsidR="00D476B3" w:rsidRDefault="00D476B3">
      <w:r>
        <w:t xml:space="preserve">Receipt of a MODIFY message, the </w:t>
      </w:r>
      <w:smartTag w:uri="urn:schemas-microsoft-com:office:smarttags" w:element="place">
        <w:smartTag w:uri="urn:schemas-microsoft-com:office:smarttags" w:element="PlaceType">
          <w:r>
            <w:t>Mobile</w:t>
          </w:r>
        </w:smartTag>
      </w:smartTag>
      <w:r>
        <w:t xml:space="preserve"> originating in</w:t>
      </w:r>
      <w:r>
        <w:noBreakHyphen/>
        <w:t>call modification has been initiated.</w:t>
      </w:r>
    </w:p>
    <w:p w14:paraId="458A1816" w14:textId="77777777" w:rsidR="00D476B3" w:rsidRDefault="00D476B3">
      <w:pPr>
        <w:pStyle w:val="Heading4"/>
      </w:pPr>
      <w:bookmarkStart w:id="943" w:name="_Toc11256506"/>
      <w:bookmarkStart w:id="944" w:name="_Toc36116498"/>
      <w:bookmarkStart w:id="945" w:name="_Toc45096555"/>
      <w:bookmarkStart w:id="946" w:name="_Toc51762421"/>
      <w:bookmarkStart w:id="947" w:name="_Toc171523744"/>
      <w:r>
        <w:t>7.1.2.29</w:t>
      </w:r>
      <w:r>
        <w:tab/>
        <w:t>MNCC_MODIFY_RES</w:t>
      </w:r>
      <w:bookmarkEnd w:id="943"/>
      <w:bookmarkEnd w:id="944"/>
      <w:bookmarkEnd w:id="945"/>
      <w:bookmarkEnd w:id="946"/>
      <w:bookmarkEnd w:id="947"/>
    </w:p>
    <w:p w14:paraId="5DCAE373" w14:textId="77777777" w:rsidR="00D476B3" w:rsidRDefault="00D476B3">
      <w:r>
        <w:t xml:space="preserve">Response to send a MODIFY COMPLETE to indicate to the </w:t>
      </w:r>
      <w:smartTag w:uri="urn:schemas-microsoft-com:office:smarttags" w:element="place">
        <w:smartTag w:uri="urn:schemas-microsoft-com:office:smarttags" w:element="PlaceTyp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948" w:name="_Toc11256507"/>
      <w:bookmarkStart w:id="949" w:name="_Toc36116499"/>
      <w:bookmarkStart w:id="950" w:name="_Toc45096556"/>
      <w:bookmarkStart w:id="951" w:name="_Toc51762422"/>
      <w:bookmarkStart w:id="952" w:name="_Toc171523745"/>
      <w:r>
        <w:t>7.1.2.30</w:t>
      </w:r>
      <w:r>
        <w:tab/>
        <w:t>MNCC_MODIFY_CNF</w:t>
      </w:r>
      <w:bookmarkEnd w:id="948"/>
      <w:bookmarkEnd w:id="949"/>
      <w:bookmarkEnd w:id="950"/>
      <w:bookmarkEnd w:id="951"/>
      <w:bookmarkEnd w:id="952"/>
    </w:p>
    <w:p w14:paraId="396EFFEA" w14:textId="77777777" w:rsidR="00D476B3" w:rsidRDefault="00D476B3">
      <w:r>
        <w:t xml:space="preserve">Confirmation that the </w:t>
      </w:r>
      <w:smartTag w:uri="urn:schemas-microsoft-com:office:smarttags" w:element="place">
        <w:smartTag w:uri="urn:schemas-microsoft-com:office:smarttags" w:element="PlaceType">
          <w:r>
            <w:t>Mobile</w:t>
          </w:r>
        </w:smartTag>
      </w:smartTag>
      <w:r>
        <w:t xml:space="preserve"> terminating in</w:t>
      </w:r>
      <w:r>
        <w:noBreakHyphen/>
        <w:t>call modification has been completed.</w:t>
      </w:r>
    </w:p>
    <w:p w14:paraId="725C77F7" w14:textId="77777777" w:rsidR="00D476B3" w:rsidRDefault="00D476B3">
      <w:pPr>
        <w:pStyle w:val="Heading2"/>
      </w:pPr>
      <w:bookmarkStart w:id="953" w:name="_Toc11256508"/>
      <w:bookmarkStart w:id="954" w:name="_Toc36116500"/>
      <w:bookmarkStart w:id="955" w:name="_Toc45096557"/>
      <w:bookmarkStart w:id="956" w:name="_Toc51762423"/>
      <w:bookmarkStart w:id="957" w:name="_Toc171523746"/>
      <w:r>
        <w:lastRenderedPageBreak/>
        <w:t>7.2</w:t>
      </w:r>
      <w:r>
        <w:tab/>
        <w:t>Call independent Supplementary Services Support</w:t>
      </w:r>
      <w:bookmarkEnd w:id="953"/>
      <w:bookmarkEnd w:id="954"/>
      <w:bookmarkEnd w:id="955"/>
      <w:bookmarkEnd w:id="956"/>
      <w:bookmarkEnd w:id="957"/>
    </w:p>
    <w:p w14:paraId="60733544" w14:textId="77777777" w:rsidR="00D476B3" w:rsidRDefault="00D476B3">
      <w:pPr>
        <w:pStyle w:val="Heading3"/>
      </w:pPr>
      <w:bookmarkStart w:id="958" w:name="_Toc11256509"/>
      <w:bookmarkStart w:id="959" w:name="_Toc36116501"/>
      <w:bookmarkStart w:id="960" w:name="_Toc45096558"/>
      <w:bookmarkStart w:id="961" w:name="_Toc51762424"/>
      <w:bookmarkStart w:id="962" w:name="_Toc171523747"/>
      <w:r>
        <w:t>7.2.1</w:t>
      </w:r>
      <w:r>
        <w:tab/>
        <w:t>Service state diagram</w:t>
      </w:r>
      <w:bookmarkEnd w:id="958"/>
      <w:bookmarkEnd w:id="959"/>
      <w:bookmarkEnd w:id="960"/>
      <w:bookmarkEnd w:id="961"/>
      <w:bookmarkEnd w:id="962"/>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6" type="#_x0000_t75" style="width:249.5pt;height:261.2pt" o:ole="">
            <v:imagedata r:id="rId57" o:title=""/>
          </v:shape>
          <o:OLEObject Type="Embed" ProgID="Designer" ShapeID="_x0000_i1046" DrawAspect="Content" ObjectID="_1788810762"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r>
        <w:t xml:space="preserve">Figure 7.2: Service graph of the call independent Supplementary Services Support entity </w:t>
      </w:r>
      <w:r>
        <w:noBreakHyphen/>
        <w:t xml:space="preserve"> Network side</w:t>
      </w:r>
    </w:p>
    <w:p w14:paraId="75058EBB" w14:textId="77777777" w:rsidR="00D476B3" w:rsidRDefault="00D476B3">
      <w:pPr>
        <w:pStyle w:val="Heading3"/>
      </w:pPr>
      <w:bookmarkStart w:id="963" w:name="_Toc11256510"/>
      <w:bookmarkStart w:id="964" w:name="_Toc36116502"/>
      <w:bookmarkStart w:id="965" w:name="_Toc45096559"/>
      <w:bookmarkStart w:id="966" w:name="_Toc51762425"/>
      <w:bookmarkStart w:id="967" w:name="_Toc171523748"/>
      <w:r>
        <w:t>7.2.2</w:t>
      </w:r>
      <w:r>
        <w:tab/>
        <w:t>Service primitives</w:t>
      </w:r>
      <w:bookmarkEnd w:id="963"/>
      <w:bookmarkEnd w:id="964"/>
      <w:bookmarkEnd w:id="965"/>
      <w:bookmarkEnd w:id="966"/>
      <w:bookmarkEnd w:id="967"/>
    </w:p>
    <w:p w14:paraId="71419983" w14:textId="77777777" w:rsidR="00D476B3" w:rsidRDefault="00D476B3">
      <w:pPr>
        <w:pStyle w:val="TH"/>
      </w:pPr>
      <w:r>
        <w:t>Table 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968" w:name="_Toc11256511"/>
      <w:bookmarkStart w:id="969" w:name="_Toc36116503"/>
      <w:bookmarkStart w:id="970" w:name="_Toc45096560"/>
      <w:bookmarkStart w:id="971" w:name="_Toc51762426"/>
      <w:bookmarkStart w:id="972" w:name="_Toc171523749"/>
      <w:r>
        <w:t>7.2.2.1</w:t>
      </w:r>
      <w:r>
        <w:tab/>
        <w:t>MNSS_BEGIN_REQ</w:t>
      </w:r>
      <w:bookmarkEnd w:id="968"/>
      <w:bookmarkEnd w:id="969"/>
      <w:bookmarkEnd w:id="970"/>
      <w:bookmarkEnd w:id="971"/>
      <w:bookmarkEnd w:id="972"/>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973" w:name="_Toc11256512"/>
      <w:bookmarkStart w:id="974" w:name="_Toc36116504"/>
      <w:bookmarkStart w:id="975" w:name="_Toc45096561"/>
      <w:bookmarkStart w:id="976" w:name="_Toc51762427"/>
      <w:bookmarkStart w:id="977" w:name="_Toc171523750"/>
      <w:r>
        <w:lastRenderedPageBreak/>
        <w:t>7.2.2.2</w:t>
      </w:r>
      <w:r>
        <w:tab/>
        <w:t>MNSS_BEGIN_IND</w:t>
      </w:r>
      <w:bookmarkEnd w:id="973"/>
      <w:bookmarkEnd w:id="974"/>
      <w:bookmarkEnd w:id="975"/>
      <w:bookmarkEnd w:id="976"/>
      <w:bookmarkEnd w:id="977"/>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978" w:name="_Toc11256513"/>
      <w:bookmarkStart w:id="979" w:name="_Toc36116505"/>
      <w:bookmarkStart w:id="980" w:name="_Toc45096562"/>
      <w:bookmarkStart w:id="981" w:name="_Toc51762428"/>
      <w:bookmarkStart w:id="982" w:name="_Toc171523751"/>
      <w:r>
        <w:t>7.2.2.3</w:t>
      </w:r>
      <w:r>
        <w:tab/>
        <w:t>MNSS_FACILITY_REQ</w:t>
      </w:r>
      <w:bookmarkEnd w:id="978"/>
      <w:bookmarkEnd w:id="979"/>
      <w:bookmarkEnd w:id="980"/>
      <w:bookmarkEnd w:id="981"/>
      <w:bookmarkEnd w:id="982"/>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983" w:name="_Toc11256514"/>
      <w:bookmarkStart w:id="984" w:name="_Toc36116506"/>
      <w:bookmarkStart w:id="985" w:name="_Toc45096563"/>
      <w:bookmarkStart w:id="986" w:name="_Toc51762429"/>
      <w:bookmarkStart w:id="987" w:name="_Toc171523752"/>
      <w:r>
        <w:t>7.2.2.4</w:t>
      </w:r>
      <w:r>
        <w:tab/>
        <w:t>MNSS_FACILITY_IND</w:t>
      </w:r>
      <w:bookmarkEnd w:id="983"/>
      <w:bookmarkEnd w:id="984"/>
      <w:bookmarkEnd w:id="985"/>
      <w:bookmarkEnd w:id="986"/>
      <w:bookmarkEnd w:id="987"/>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988" w:name="_Toc11256515"/>
      <w:bookmarkStart w:id="989" w:name="_Toc36116507"/>
      <w:bookmarkStart w:id="990" w:name="_Toc45096564"/>
      <w:bookmarkStart w:id="991" w:name="_Toc51762430"/>
      <w:bookmarkStart w:id="992" w:name="_Toc171523753"/>
      <w:r>
        <w:t>7.2.2.5</w:t>
      </w:r>
      <w:r>
        <w:tab/>
        <w:t>MNSS_END_REQ</w:t>
      </w:r>
      <w:bookmarkEnd w:id="988"/>
      <w:bookmarkEnd w:id="989"/>
      <w:bookmarkEnd w:id="990"/>
      <w:bookmarkEnd w:id="991"/>
      <w:bookmarkEnd w:id="992"/>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993" w:name="_Toc11256516"/>
      <w:bookmarkStart w:id="994" w:name="_Toc36116508"/>
      <w:bookmarkStart w:id="995" w:name="_Toc45096565"/>
      <w:bookmarkStart w:id="996" w:name="_Toc51762431"/>
      <w:bookmarkStart w:id="997" w:name="_Toc171523754"/>
      <w:r>
        <w:t>7.2.2.6</w:t>
      </w:r>
      <w:r>
        <w:tab/>
        <w:t>MNSS_END_IND</w:t>
      </w:r>
      <w:bookmarkEnd w:id="993"/>
      <w:bookmarkEnd w:id="994"/>
      <w:bookmarkEnd w:id="995"/>
      <w:bookmarkEnd w:id="996"/>
      <w:bookmarkEnd w:id="997"/>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998" w:name="_Toc11256517"/>
      <w:bookmarkStart w:id="999" w:name="_Toc36116509"/>
      <w:bookmarkStart w:id="1000" w:name="_Toc45096566"/>
      <w:bookmarkStart w:id="1001" w:name="_Toc51762432"/>
      <w:bookmarkStart w:id="1002" w:name="_Toc171523755"/>
      <w:r>
        <w:t>7.3</w:t>
      </w:r>
      <w:r>
        <w:tab/>
        <w:t>Short Message Services Support</w:t>
      </w:r>
      <w:bookmarkEnd w:id="998"/>
      <w:bookmarkEnd w:id="999"/>
      <w:bookmarkEnd w:id="1000"/>
      <w:bookmarkEnd w:id="1001"/>
      <w:bookmarkEnd w:id="1002"/>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003" w:name="_Toc11256518"/>
      <w:bookmarkStart w:id="1004" w:name="_Toc36116510"/>
      <w:bookmarkStart w:id="1005" w:name="_Toc45096567"/>
      <w:bookmarkStart w:id="1006" w:name="_Toc51762433"/>
      <w:bookmarkStart w:id="1007" w:name="_Toc171523756"/>
      <w:r>
        <w:t>7.4</w:t>
      </w:r>
      <w:r>
        <w:tab/>
        <w:t>Services provided to SNDCP and SMS entities by GPRS Logical Link Control services</w:t>
      </w:r>
      <w:bookmarkEnd w:id="1003"/>
      <w:bookmarkEnd w:id="1004"/>
      <w:bookmarkEnd w:id="1005"/>
      <w:bookmarkEnd w:id="1006"/>
      <w:bookmarkEnd w:id="1007"/>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008" w:name="_Toc11256519"/>
      <w:bookmarkStart w:id="1009" w:name="_Toc36116511"/>
      <w:bookmarkStart w:id="1010" w:name="_Toc45096568"/>
      <w:bookmarkStart w:id="1011" w:name="_Toc51762434"/>
      <w:bookmarkStart w:id="1012" w:name="_Toc171523757"/>
      <w:r>
        <w:t>7.4.1</w:t>
      </w:r>
      <w:r>
        <w:tab/>
        <w:t>Service state diagram for QoS1-SAP, QoS2-SAP, QoS3-SAP and QoS4-SAP</w:t>
      </w:r>
      <w:bookmarkEnd w:id="1008"/>
      <w:bookmarkEnd w:id="1009"/>
      <w:bookmarkEnd w:id="1010"/>
      <w:bookmarkEnd w:id="1011"/>
      <w:bookmarkEnd w:id="1012"/>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013" w:name="_Toc11256520"/>
      <w:bookmarkStart w:id="1014" w:name="_Toc36116512"/>
      <w:bookmarkStart w:id="1015" w:name="_Toc45096569"/>
      <w:bookmarkStart w:id="1016" w:name="_Toc51762435"/>
      <w:bookmarkStart w:id="1017" w:name="_Toc171523758"/>
      <w:r>
        <w:lastRenderedPageBreak/>
        <w:t>7.4.2</w:t>
      </w:r>
      <w:r>
        <w:tab/>
        <w:t>Service primitives for QoS1-SAP, QoS2-SAP, QoS3-SAP and QoS4-SAP</w:t>
      </w:r>
      <w:bookmarkEnd w:id="1013"/>
      <w:bookmarkEnd w:id="1014"/>
      <w:bookmarkEnd w:id="1015"/>
      <w:bookmarkEnd w:id="1016"/>
      <w:bookmarkEnd w:id="1017"/>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479640D5" w14:textId="77777777">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TLLI, N-PDU, protect, cipher</w:t>
            </w:r>
          </w:p>
        </w:tc>
        <w:tc>
          <w:tcPr>
            <w:tcW w:w="1559" w:type="dxa"/>
          </w:tcPr>
          <w:p w14:paraId="553E1740" w14:textId="77777777" w:rsidR="00D476B3" w:rsidRPr="00256404" w:rsidRDefault="00D476B3">
            <w:pPr>
              <w:pStyle w:val="TAL"/>
            </w:pPr>
            <w:r w:rsidRPr="00256404">
              <w:t>7.4.2.16</w:t>
            </w:r>
          </w:p>
        </w:tc>
      </w:tr>
      <w:tr w:rsidR="00D476B3" w14:paraId="6C5A7743" w14:textId="77777777">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018" w:name="_Toc11256521"/>
      <w:bookmarkStart w:id="1019" w:name="_Toc36116513"/>
      <w:bookmarkStart w:id="1020" w:name="_Toc45096570"/>
      <w:bookmarkStart w:id="1021" w:name="_Toc51762436"/>
      <w:bookmarkStart w:id="1022" w:name="_Toc171523759"/>
      <w:r>
        <w:rPr>
          <w:lang w:val="fr-FR"/>
        </w:rPr>
        <w:t>7.4.2.1</w:t>
      </w:r>
      <w:r>
        <w:rPr>
          <w:lang w:val="fr-FR"/>
        </w:rPr>
        <w:tab/>
        <w:t>LL-ESTABLISH-REQ</w:t>
      </w:r>
      <w:bookmarkEnd w:id="1018"/>
      <w:bookmarkEnd w:id="1019"/>
      <w:bookmarkEnd w:id="1020"/>
      <w:bookmarkEnd w:id="1021"/>
      <w:bookmarkEnd w:id="1022"/>
    </w:p>
    <w:p w14:paraId="0F96842F" w14:textId="77777777" w:rsidR="00D476B3" w:rsidRDefault="00D476B3">
      <w:r>
        <w:t>A LLC SABM frame will be sent to establish the LLC ABM mode.</w:t>
      </w:r>
    </w:p>
    <w:p w14:paraId="1C59C5BC" w14:textId="77777777" w:rsidR="00D476B3" w:rsidRDefault="00D476B3">
      <w:pPr>
        <w:pStyle w:val="Heading4"/>
      </w:pPr>
      <w:bookmarkStart w:id="1023" w:name="_Toc11256522"/>
      <w:bookmarkStart w:id="1024" w:name="_Toc36116514"/>
      <w:bookmarkStart w:id="1025" w:name="_Toc45096571"/>
      <w:bookmarkStart w:id="1026" w:name="_Toc51762437"/>
      <w:bookmarkStart w:id="1027" w:name="_Toc171523760"/>
      <w:r>
        <w:t>7.4.2.2</w:t>
      </w:r>
      <w:r>
        <w:tab/>
        <w:t>LL-ESTABLISH-CNF</w:t>
      </w:r>
      <w:bookmarkEnd w:id="1023"/>
      <w:bookmarkEnd w:id="1024"/>
      <w:bookmarkEnd w:id="1025"/>
      <w:bookmarkEnd w:id="1026"/>
      <w:bookmarkEnd w:id="1027"/>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028" w:name="_Toc11256523"/>
      <w:bookmarkStart w:id="1029" w:name="_Toc36116515"/>
      <w:bookmarkStart w:id="1030" w:name="_Toc45096572"/>
      <w:bookmarkStart w:id="1031" w:name="_Toc51762438"/>
      <w:bookmarkStart w:id="1032" w:name="_Toc171523761"/>
      <w:r>
        <w:t>7.4.2.3</w:t>
      </w:r>
      <w:r>
        <w:tab/>
        <w:t>LL-ESTABLISH-IND</w:t>
      </w:r>
      <w:bookmarkEnd w:id="1028"/>
      <w:bookmarkEnd w:id="1029"/>
      <w:bookmarkEnd w:id="1030"/>
      <w:bookmarkEnd w:id="1031"/>
      <w:bookmarkEnd w:id="1032"/>
    </w:p>
    <w:p w14:paraId="09F31444" w14:textId="77777777" w:rsidR="00D476B3" w:rsidRDefault="00D476B3">
      <w:r>
        <w:t>A LLC SABM frame is received.</w:t>
      </w:r>
    </w:p>
    <w:p w14:paraId="4D5D2D46" w14:textId="77777777" w:rsidR="00D476B3" w:rsidRDefault="00D476B3">
      <w:pPr>
        <w:pStyle w:val="Heading4"/>
      </w:pPr>
      <w:bookmarkStart w:id="1033" w:name="_Toc11256524"/>
      <w:bookmarkStart w:id="1034" w:name="_Toc36116516"/>
      <w:bookmarkStart w:id="1035" w:name="_Toc45096573"/>
      <w:bookmarkStart w:id="1036" w:name="_Toc51762439"/>
      <w:bookmarkStart w:id="1037" w:name="_Toc171523762"/>
      <w:r>
        <w:t>7.4.2.4</w:t>
      </w:r>
      <w:r>
        <w:tab/>
        <w:t>LL-ESTABLISH-RSP</w:t>
      </w:r>
      <w:bookmarkEnd w:id="1033"/>
      <w:bookmarkEnd w:id="1034"/>
      <w:bookmarkEnd w:id="1035"/>
      <w:bookmarkEnd w:id="1036"/>
      <w:bookmarkEnd w:id="1037"/>
    </w:p>
    <w:p w14:paraId="0A9EB598" w14:textId="77777777" w:rsidR="00D476B3" w:rsidRDefault="00D476B3">
      <w:r>
        <w:t>A LLC UA frame will be sent, the ABM mode is established.</w:t>
      </w:r>
    </w:p>
    <w:p w14:paraId="05A92F8F" w14:textId="77777777" w:rsidR="00D476B3" w:rsidRDefault="00D476B3">
      <w:pPr>
        <w:pStyle w:val="Heading4"/>
      </w:pPr>
      <w:bookmarkStart w:id="1038" w:name="_Toc11256525"/>
      <w:bookmarkStart w:id="1039" w:name="_Toc36116517"/>
      <w:bookmarkStart w:id="1040" w:name="_Toc45096574"/>
      <w:bookmarkStart w:id="1041" w:name="_Toc51762440"/>
      <w:bookmarkStart w:id="1042" w:name="_Toc171523763"/>
      <w:r>
        <w:t>7.4.2.5</w:t>
      </w:r>
      <w:r>
        <w:tab/>
        <w:t>LL-RELEASE-REQ</w:t>
      </w:r>
      <w:bookmarkEnd w:id="1038"/>
      <w:bookmarkEnd w:id="1039"/>
      <w:bookmarkEnd w:id="1040"/>
      <w:bookmarkEnd w:id="1041"/>
      <w:bookmarkEnd w:id="1042"/>
    </w:p>
    <w:p w14:paraId="46924249" w14:textId="77777777" w:rsidR="00D476B3" w:rsidRDefault="00D476B3">
      <w:r>
        <w:t>A LLC DISC frame will be sent to change to LLC ADM mode.</w:t>
      </w:r>
    </w:p>
    <w:p w14:paraId="7405D357" w14:textId="77777777" w:rsidR="00D476B3" w:rsidRDefault="00D476B3">
      <w:pPr>
        <w:pStyle w:val="Heading4"/>
      </w:pPr>
      <w:bookmarkStart w:id="1043" w:name="_Toc11256526"/>
      <w:bookmarkStart w:id="1044" w:name="_Toc36116518"/>
      <w:bookmarkStart w:id="1045" w:name="_Toc45096575"/>
      <w:bookmarkStart w:id="1046" w:name="_Toc51762441"/>
      <w:bookmarkStart w:id="1047" w:name="_Toc171523764"/>
      <w:r>
        <w:t>7.4.2.6</w:t>
      </w:r>
      <w:r>
        <w:tab/>
        <w:t>LL-RELEASE-CNF</w:t>
      </w:r>
      <w:bookmarkEnd w:id="1043"/>
      <w:bookmarkEnd w:id="1044"/>
      <w:bookmarkEnd w:id="1045"/>
      <w:bookmarkEnd w:id="1046"/>
      <w:bookmarkEnd w:id="1047"/>
    </w:p>
    <w:p w14:paraId="1E89B53B" w14:textId="77777777" w:rsidR="00D476B3" w:rsidRDefault="00D476B3">
      <w:r>
        <w:t>The LLC link has been disconnected, LLC is in ADM mode.</w:t>
      </w:r>
    </w:p>
    <w:p w14:paraId="23FA5F65" w14:textId="77777777" w:rsidR="00D476B3" w:rsidRDefault="00D476B3">
      <w:pPr>
        <w:pStyle w:val="Heading4"/>
      </w:pPr>
      <w:bookmarkStart w:id="1048" w:name="_Toc11256527"/>
      <w:bookmarkStart w:id="1049" w:name="_Toc36116519"/>
      <w:bookmarkStart w:id="1050" w:name="_Toc45096576"/>
      <w:bookmarkStart w:id="1051" w:name="_Toc51762442"/>
      <w:bookmarkStart w:id="1052" w:name="_Toc171523765"/>
      <w:r>
        <w:t>7.4.2.7</w:t>
      </w:r>
      <w:r>
        <w:tab/>
        <w:t>LL-RELEASE-IND</w:t>
      </w:r>
      <w:bookmarkEnd w:id="1048"/>
      <w:bookmarkEnd w:id="1049"/>
      <w:bookmarkEnd w:id="1050"/>
      <w:bookmarkEnd w:id="1051"/>
      <w:bookmarkEnd w:id="1052"/>
    </w:p>
    <w:p w14:paraId="572A59B1" w14:textId="77777777" w:rsidR="00D476B3" w:rsidRDefault="00D476B3">
      <w:r>
        <w:t>LLC is in idle mode.</w:t>
      </w:r>
    </w:p>
    <w:p w14:paraId="0EBFB764" w14:textId="77777777" w:rsidR="00D476B3" w:rsidRDefault="00D476B3">
      <w:pPr>
        <w:pStyle w:val="Heading4"/>
      </w:pPr>
      <w:bookmarkStart w:id="1053" w:name="_Toc11256528"/>
      <w:bookmarkStart w:id="1054" w:name="_Toc36116520"/>
      <w:bookmarkStart w:id="1055" w:name="_Toc45096577"/>
      <w:bookmarkStart w:id="1056" w:name="_Toc51762443"/>
      <w:bookmarkStart w:id="1057" w:name="_Toc171523766"/>
      <w:r>
        <w:t>7.4.2.8</w:t>
      </w:r>
      <w:r>
        <w:tab/>
        <w:t>LL-XID-REQ</w:t>
      </w:r>
      <w:bookmarkEnd w:id="1053"/>
      <w:bookmarkEnd w:id="1054"/>
      <w:bookmarkEnd w:id="1055"/>
      <w:bookmarkEnd w:id="1056"/>
      <w:bookmarkEnd w:id="1057"/>
    </w:p>
    <w:p w14:paraId="6BEB33DE" w14:textId="77777777" w:rsidR="00D476B3" w:rsidRDefault="00D476B3">
      <w:r>
        <w:t>An LLC XID frame will be sent.</w:t>
      </w:r>
    </w:p>
    <w:p w14:paraId="3931C2DC" w14:textId="77777777" w:rsidR="00D476B3" w:rsidRDefault="00D476B3">
      <w:pPr>
        <w:pStyle w:val="Heading4"/>
      </w:pPr>
      <w:bookmarkStart w:id="1058" w:name="_Toc11256529"/>
      <w:bookmarkStart w:id="1059" w:name="_Toc36116521"/>
      <w:bookmarkStart w:id="1060" w:name="_Toc45096578"/>
      <w:bookmarkStart w:id="1061" w:name="_Toc51762444"/>
      <w:bookmarkStart w:id="1062" w:name="_Toc171523767"/>
      <w:r>
        <w:lastRenderedPageBreak/>
        <w:t>7.4.2.9</w:t>
      </w:r>
      <w:r>
        <w:tab/>
        <w:t>LL-XID-IND</w:t>
      </w:r>
      <w:bookmarkEnd w:id="1058"/>
      <w:bookmarkEnd w:id="1059"/>
      <w:bookmarkEnd w:id="1060"/>
      <w:bookmarkEnd w:id="1061"/>
      <w:bookmarkEnd w:id="1062"/>
    </w:p>
    <w:p w14:paraId="450D4B76" w14:textId="77777777" w:rsidR="00D476B3" w:rsidRDefault="00D476B3">
      <w:r>
        <w:t>An LLC XID frame is received.</w:t>
      </w:r>
    </w:p>
    <w:p w14:paraId="2A14CA08" w14:textId="77777777" w:rsidR="00D476B3" w:rsidRDefault="00D476B3">
      <w:pPr>
        <w:pStyle w:val="Heading4"/>
      </w:pPr>
      <w:bookmarkStart w:id="1063" w:name="_Toc11256530"/>
      <w:bookmarkStart w:id="1064" w:name="_Toc36116522"/>
      <w:bookmarkStart w:id="1065" w:name="_Toc45096579"/>
      <w:bookmarkStart w:id="1066" w:name="_Toc51762445"/>
      <w:bookmarkStart w:id="1067" w:name="_Toc171523768"/>
      <w:r>
        <w:t>7.4.2.10</w:t>
      </w:r>
      <w:r>
        <w:tab/>
        <w:t>LL-XID-RSP</w:t>
      </w:r>
      <w:bookmarkEnd w:id="1063"/>
      <w:bookmarkEnd w:id="1064"/>
      <w:bookmarkEnd w:id="1065"/>
      <w:bookmarkEnd w:id="1066"/>
      <w:bookmarkEnd w:id="1067"/>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068" w:name="_Toc11256531"/>
      <w:bookmarkStart w:id="1069" w:name="_Toc36116523"/>
      <w:bookmarkStart w:id="1070" w:name="_Toc45096580"/>
      <w:bookmarkStart w:id="1071" w:name="_Toc51762446"/>
      <w:bookmarkStart w:id="1072" w:name="_Toc171523769"/>
      <w:r>
        <w:t>7.4.2.11</w:t>
      </w:r>
      <w:r>
        <w:tab/>
        <w:t>LL-XID-CNF</w:t>
      </w:r>
      <w:bookmarkEnd w:id="1068"/>
      <w:bookmarkEnd w:id="1069"/>
      <w:bookmarkEnd w:id="1070"/>
      <w:bookmarkEnd w:id="1071"/>
      <w:bookmarkEnd w:id="1072"/>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073" w:name="_Toc11256532"/>
      <w:bookmarkStart w:id="1074" w:name="_Toc36116524"/>
      <w:bookmarkStart w:id="1075" w:name="_Toc45096581"/>
      <w:bookmarkStart w:id="1076" w:name="_Toc51762447"/>
      <w:bookmarkStart w:id="1077" w:name="_Toc171523770"/>
      <w:r>
        <w:t>7.4.2.12</w:t>
      </w:r>
      <w:r>
        <w:tab/>
        <w:t>LL-DATA-REQ</w:t>
      </w:r>
      <w:bookmarkEnd w:id="1073"/>
      <w:bookmarkEnd w:id="1074"/>
      <w:bookmarkEnd w:id="1075"/>
      <w:bookmarkEnd w:id="1076"/>
      <w:bookmarkEnd w:id="1077"/>
    </w:p>
    <w:p w14:paraId="0BA9DDAD" w14:textId="77777777" w:rsidR="00D476B3" w:rsidRDefault="00D476B3">
      <w:r>
        <w:t>An LLC I frame will be sent to the peer entity.</w:t>
      </w:r>
    </w:p>
    <w:p w14:paraId="0EA9DDCA" w14:textId="77777777" w:rsidR="00D476B3" w:rsidRDefault="00D476B3">
      <w:pPr>
        <w:pStyle w:val="Heading4"/>
      </w:pPr>
      <w:bookmarkStart w:id="1078" w:name="_Toc11256533"/>
      <w:bookmarkStart w:id="1079" w:name="_Toc36116525"/>
      <w:bookmarkStart w:id="1080" w:name="_Toc45096582"/>
      <w:bookmarkStart w:id="1081" w:name="_Toc51762448"/>
      <w:bookmarkStart w:id="1082" w:name="_Toc171523771"/>
      <w:r>
        <w:t>7.4.2.13</w:t>
      </w:r>
      <w:r>
        <w:tab/>
        <w:t>LL-DATASENT-IND</w:t>
      </w:r>
      <w:bookmarkEnd w:id="1078"/>
      <w:bookmarkEnd w:id="1079"/>
      <w:bookmarkEnd w:id="1080"/>
      <w:bookmarkEnd w:id="1081"/>
      <w:bookmarkEnd w:id="1082"/>
    </w:p>
    <w:p w14:paraId="25AE3ABE" w14:textId="77777777" w:rsidR="00D476B3" w:rsidRDefault="00D476B3">
      <w:r>
        <w:t>The sent LLC frame was sent with the V(S) indicated.</w:t>
      </w:r>
    </w:p>
    <w:p w14:paraId="281052E2" w14:textId="77777777" w:rsidR="00D476B3" w:rsidRDefault="00D476B3">
      <w:pPr>
        <w:pStyle w:val="Heading4"/>
      </w:pPr>
      <w:bookmarkStart w:id="1083" w:name="_Toc11256534"/>
      <w:bookmarkStart w:id="1084" w:name="_Toc36116526"/>
      <w:bookmarkStart w:id="1085" w:name="_Toc45096583"/>
      <w:bookmarkStart w:id="1086" w:name="_Toc51762449"/>
      <w:bookmarkStart w:id="1087" w:name="_Toc171523772"/>
      <w:r>
        <w:t>7.4.2.14</w:t>
      </w:r>
      <w:r>
        <w:tab/>
        <w:t>LL-DATA-CNF</w:t>
      </w:r>
      <w:bookmarkEnd w:id="1083"/>
      <w:bookmarkEnd w:id="1084"/>
      <w:bookmarkEnd w:id="1085"/>
      <w:bookmarkEnd w:id="1086"/>
      <w:bookmarkEnd w:id="1087"/>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088" w:name="_Toc11256535"/>
      <w:bookmarkStart w:id="1089" w:name="_Toc36116527"/>
      <w:bookmarkStart w:id="1090" w:name="_Toc45096584"/>
      <w:bookmarkStart w:id="1091" w:name="_Toc51762450"/>
      <w:bookmarkStart w:id="1092" w:name="_Toc171523773"/>
      <w:r>
        <w:t>7.4.2.15</w:t>
      </w:r>
      <w:r>
        <w:tab/>
        <w:t>LL-DATA-IND</w:t>
      </w:r>
      <w:bookmarkEnd w:id="1088"/>
      <w:bookmarkEnd w:id="1089"/>
      <w:bookmarkEnd w:id="1090"/>
      <w:bookmarkEnd w:id="1091"/>
      <w:bookmarkEnd w:id="1092"/>
    </w:p>
    <w:p w14:paraId="53E7AB40" w14:textId="77777777" w:rsidR="00D476B3" w:rsidRDefault="00D476B3">
      <w:r>
        <w:t>An LLC I frame has been received form the peer entity.</w:t>
      </w:r>
    </w:p>
    <w:p w14:paraId="79A1A990" w14:textId="77777777" w:rsidR="00D476B3" w:rsidRDefault="00D476B3">
      <w:pPr>
        <w:pStyle w:val="Heading4"/>
      </w:pPr>
      <w:bookmarkStart w:id="1093" w:name="_Toc11256536"/>
      <w:bookmarkStart w:id="1094" w:name="_Toc36116528"/>
      <w:bookmarkStart w:id="1095" w:name="_Toc45096585"/>
      <w:bookmarkStart w:id="1096" w:name="_Toc51762451"/>
      <w:bookmarkStart w:id="1097" w:name="_Toc171523774"/>
      <w:r>
        <w:t>7.4.2.16</w:t>
      </w:r>
      <w:r>
        <w:tab/>
        <w:t>LL-UNITDATA-REQ</w:t>
      </w:r>
      <w:bookmarkEnd w:id="1093"/>
      <w:bookmarkEnd w:id="1094"/>
      <w:bookmarkEnd w:id="1095"/>
      <w:bookmarkEnd w:id="1096"/>
      <w:bookmarkEnd w:id="1097"/>
    </w:p>
    <w:p w14:paraId="49F2E80E" w14:textId="77777777" w:rsidR="00D476B3" w:rsidRDefault="00D476B3">
      <w:r>
        <w:t>An LLC UI frame will be sent to the peer entity.</w:t>
      </w:r>
    </w:p>
    <w:p w14:paraId="06BD4CE9" w14:textId="77777777" w:rsidR="00D476B3" w:rsidRDefault="00D476B3">
      <w:pPr>
        <w:pStyle w:val="Heading4"/>
      </w:pPr>
      <w:bookmarkStart w:id="1098" w:name="_Toc11256537"/>
      <w:bookmarkStart w:id="1099" w:name="_Toc36116529"/>
      <w:bookmarkStart w:id="1100" w:name="_Toc45096586"/>
      <w:bookmarkStart w:id="1101" w:name="_Toc51762452"/>
      <w:bookmarkStart w:id="1102" w:name="_Toc171523775"/>
      <w:r>
        <w:t>7.4.2.17</w:t>
      </w:r>
      <w:r>
        <w:tab/>
        <w:t>LL-UNITDATA-IND</w:t>
      </w:r>
      <w:bookmarkEnd w:id="1098"/>
      <w:bookmarkEnd w:id="1099"/>
      <w:bookmarkEnd w:id="1100"/>
      <w:bookmarkEnd w:id="1101"/>
      <w:bookmarkEnd w:id="1102"/>
    </w:p>
    <w:p w14:paraId="273C48BC" w14:textId="77777777" w:rsidR="00D476B3" w:rsidRDefault="00D476B3">
      <w:r>
        <w:t>An LLC UI frame has been received from the peer entity.</w:t>
      </w:r>
    </w:p>
    <w:p w14:paraId="4EBF0FB7" w14:textId="77777777" w:rsidR="00D476B3" w:rsidRDefault="00D476B3">
      <w:pPr>
        <w:pStyle w:val="Heading4"/>
      </w:pPr>
      <w:bookmarkStart w:id="1103" w:name="_Toc11256538"/>
      <w:bookmarkStart w:id="1104" w:name="_Toc36116530"/>
      <w:bookmarkStart w:id="1105" w:name="_Toc45096587"/>
      <w:bookmarkStart w:id="1106" w:name="_Toc51762453"/>
      <w:bookmarkStart w:id="1107" w:name="_Toc171523776"/>
      <w:r>
        <w:t>7.4.2.18</w:t>
      </w:r>
      <w:r>
        <w:tab/>
        <w:t>LL-STATUS-IND</w:t>
      </w:r>
      <w:bookmarkEnd w:id="1103"/>
      <w:bookmarkEnd w:id="1104"/>
      <w:bookmarkEnd w:id="1105"/>
      <w:bookmarkEnd w:id="1106"/>
      <w:bookmarkEnd w:id="1107"/>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108" w:name="_Toc11256539"/>
      <w:bookmarkStart w:id="1109" w:name="_Toc36116531"/>
      <w:bookmarkStart w:id="1110" w:name="_Toc45096588"/>
      <w:bookmarkStart w:id="1111" w:name="_Toc51762454"/>
      <w:bookmarkStart w:id="1112" w:name="_Toc171523777"/>
      <w:r>
        <w:t>7.5</w:t>
      </w:r>
      <w:r>
        <w:tab/>
        <w:t>Session Management Services for GPRS</w:t>
      </w:r>
      <w:r w:rsidR="00352390">
        <w:t xml:space="preserve"> and MBMS</w:t>
      </w:r>
      <w:bookmarkEnd w:id="1108"/>
      <w:bookmarkEnd w:id="1109"/>
      <w:bookmarkEnd w:id="1110"/>
      <w:bookmarkEnd w:id="1111"/>
      <w:bookmarkEnd w:id="1112"/>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113" w:name="_Toc11256540"/>
      <w:bookmarkStart w:id="1114" w:name="_Toc36116532"/>
      <w:bookmarkStart w:id="1115" w:name="_Toc45096589"/>
      <w:bookmarkStart w:id="1116" w:name="_Toc51762455"/>
      <w:bookmarkStart w:id="1117" w:name="_Toc171523778"/>
      <w:r>
        <w:lastRenderedPageBreak/>
        <w:t>7.5.1</w:t>
      </w:r>
      <w:r>
        <w:tab/>
        <w:t>Session Management Services for SMREG-SAP</w:t>
      </w:r>
      <w:bookmarkEnd w:id="1113"/>
      <w:bookmarkEnd w:id="1114"/>
      <w:bookmarkEnd w:id="1115"/>
      <w:bookmarkEnd w:id="1116"/>
      <w:bookmarkEnd w:id="1117"/>
    </w:p>
    <w:p w14:paraId="16D74365" w14:textId="77777777" w:rsidR="00D476B3" w:rsidRDefault="00D476B3">
      <w:pPr>
        <w:pStyle w:val="TH"/>
      </w:pPr>
      <w:r>
        <w:t>Table 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27075AD3" w14:textId="77777777">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118" w:name="_Toc11256541"/>
      <w:bookmarkStart w:id="1119" w:name="_Toc36116533"/>
      <w:bookmarkStart w:id="1120" w:name="_Toc45096590"/>
      <w:bookmarkStart w:id="1121" w:name="_Toc51762456"/>
      <w:bookmarkStart w:id="1122" w:name="_Toc171523779"/>
      <w:r>
        <w:t>7.5.1.1</w:t>
      </w:r>
      <w:r>
        <w:tab/>
        <w:t>SMREG-PDP-ACTIVATE-REQ</w:t>
      </w:r>
      <w:bookmarkEnd w:id="1118"/>
      <w:bookmarkEnd w:id="1119"/>
      <w:bookmarkEnd w:id="1120"/>
      <w:bookmarkEnd w:id="1121"/>
      <w:bookmarkEnd w:id="1122"/>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123" w:name="_Toc11256542"/>
      <w:bookmarkStart w:id="1124" w:name="_Toc36116534"/>
      <w:bookmarkStart w:id="1125" w:name="_Toc45096591"/>
      <w:bookmarkStart w:id="1126" w:name="_Toc51762457"/>
      <w:bookmarkStart w:id="1127" w:name="_Toc171523780"/>
      <w:r>
        <w:t>7.5.1.2</w:t>
      </w:r>
      <w:r>
        <w:tab/>
        <w:t>SMREG-PDP-ACTIVATE-REJ</w:t>
      </w:r>
      <w:bookmarkEnd w:id="1123"/>
      <w:bookmarkEnd w:id="1124"/>
      <w:bookmarkEnd w:id="1125"/>
      <w:bookmarkEnd w:id="1126"/>
      <w:bookmarkEnd w:id="1127"/>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128" w:name="_Toc11256543"/>
      <w:bookmarkStart w:id="1129" w:name="_Toc36116535"/>
      <w:bookmarkStart w:id="1130" w:name="_Toc45096592"/>
      <w:bookmarkStart w:id="1131" w:name="_Toc51762458"/>
      <w:bookmarkStart w:id="1132" w:name="_Toc171523781"/>
      <w:r>
        <w:t>7.5.1.3</w:t>
      </w:r>
      <w:r>
        <w:tab/>
        <w:t>SMREG-PDP-DEACTIVATE-REQ</w:t>
      </w:r>
      <w:bookmarkEnd w:id="1128"/>
      <w:bookmarkEnd w:id="1129"/>
      <w:bookmarkEnd w:id="1130"/>
      <w:bookmarkEnd w:id="1131"/>
      <w:bookmarkEnd w:id="1132"/>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133" w:name="_Toc11256544"/>
      <w:bookmarkStart w:id="1134" w:name="_Toc36116536"/>
      <w:bookmarkStart w:id="1135" w:name="_Toc45096593"/>
      <w:bookmarkStart w:id="1136" w:name="_Toc51762459"/>
      <w:bookmarkStart w:id="1137" w:name="_Toc171523782"/>
      <w:r>
        <w:t>7.5.1.4</w:t>
      </w:r>
      <w:r>
        <w:tab/>
        <w:t>SMREG-PDP-DEACTIVATE-CNF</w:t>
      </w:r>
      <w:bookmarkEnd w:id="1133"/>
      <w:bookmarkEnd w:id="1134"/>
      <w:bookmarkEnd w:id="1135"/>
      <w:bookmarkEnd w:id="1136"/>
      <w:bookmarkEnd w:id="1137"/>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138" w:name="_Toc11256545"/>
      <w:bookmarkStart w:id="1139" w:name="_Toc36116537"/>
      <w:bookmarkStart w:id="1140" w:name="_Toc45096594"/>
      <w:bookmarkStart w:id="1141" w:name="_Toc51762460"/>
      <w:bookmarkStart w:id="1142" w:name="_Toc171523783"/>
      <w:r>
        <w:t>7.5.1.5</w:t>
      </w:r>
      <w:r>
        <w:tab/>
        <w:t>SMREG-PDP-MODIFY-REQ</w:t>
      </w:r>
      <w:bookmarkEnd w:id="1138"/>
      <w:bookmarkEnd w:id="1139"/>
      <w:bookmarkEnd w:id="1140"/>
      <w:bookmarkEnd w:id="1141"/>
      <w:bookmarkEnd w:id="1142"/>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143" w:name="_Toc11256546"/>
      <w:bookmarkStart w:id="1144" w:name="_Toc36116538"/>
      <w:bookmarkStart w:id="1145" w:name="_Toc45096595"/>
      <w:bookmarkStart w:id="1146" w:name="_Toc51762461"/>
      <w:bookmarkStart w:id="1147" w:name="_Toc171523784"/>
      <w:r>
        <w:rPr>
          <w:lang w:val="nb-NO"/>
        </w:rPr>
        <w:t>7.5.1.6</w:t>
      </w:r>
      <w:r>
        <w:rPr>
          <w:lang w:val="nb-NO"/>
        </w:rPr>
        <w:tab/>
        <w:t>SMREG-PDP-MODIFY-CNF</w:t>
      </w:r>
      <w:bookmarkEnd w:id="1143"/>
      <w:bookmarkEnd w:id="1144"/>
      <w:bookmarkEnd w:id="1145"/>
      <w:bookmarkEnd w:id="1146"/>
      <w:bookmarkEnd w:id="1147"/>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148" w:name="_Toc11256547"/>
      <w:bookmarkStart w:id="1149" w:name="_Toc36116539"/>
      <w:bookmarkStart w:id="1150" w:name="_Toc45096596"/>
      <w:bookmarkStart w:id="1151" w:name="_Toc51762462"/>
      <w:bookmarkStart w:id="1152" w:name="_Toc171523785"/>
      <w:r>
        <w:lastRenderedPageBreak/>
        <w:t>7.5.1.7</w:t>
      </w:r>
      <w:r>
        <w:tab/>
        <w:t>SMREG-PDP-MODIFY-REJ</w:t>
      </w:r>
      <w:bookmarkEnd w:id="1148"/>
      <w:bookmarkEnd w:id="1149"/>
      <w:bookmarkEnd w:id="1150"/>
      <w:bookmarkEnd w:id="1151"/>
      <w:bookmarkEnd w:id="1152"/>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153" w:name="_Toc11256548"/>
      <w:bookmarkStart w:id="1154" w:name="_Toc36116540"/>
      <w:bookmarkStart w:id="1155" w:name="_Toc45096597"/>
      <w:bookmarkStart w:id="1156" w:name="_Toc51762463"/>
      <w:bookmarkStart w:id="1157" w:name="_Toc171523786"/>
      <w:r>
        <w:t>7.5.1.8</w:t>
      </w:r>
      <w:r>
        <w:tab/>
        <w:t>SMREG-MBMS-ACTIVATE-REQ</w:t>
      </w:r>
      <w:bookmarkEnd w:id="1153"/>
      <w:bookmarkEnd w:id="1154"/>
      <w:bookmarkEnd w:id="1155"/>
      <w:bookmarkEnd w:id="1156"/>
      <w:bookmarkEnd w:id="1157"/>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158" w:name="_Toc11256549"/>
      <w:bookmarkStart w:id="1159" w:name="_Toc36116541"/>
      <w:bookmarkStart w:id="1160" w:name="_Toc45096598"/>
      <w:bookmarkStart w:id="1161" w:name="_Toc51762464"/>
      <w:bookmarkStart w:id="1162" w:name="_Toc171523787"/>
      <w:r>
        <w:t>7.5.1.9</w:t>
      </w:r>
      <w:r>
        <w:tab/>
        <w:t>SMREG-MBMS-ACTIVATE-REJ</w:t>
      </w:r>
      <w:bookmarkEnd w:id="1158"/>
      <w:bookmarkEnd w:id="1159"/>
      <w:bookmarkEnd w:id="1160"/>
      <w:bookmarkEnd w:id="1161"/>
      <w:bookmarkEnd w:id="1162"/>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163" w:name="_Toc11256550"/>
      <w:bookmarkStart w:id="1164" w:name="_Toc36116542"/>
      <w:bookmarkStart w:id="1165" w:name="_Toc45096599"/>
      <w:bookmarkStart w:id="1166" w:name="_Toc51762465"/>
      <w:bookmarkStart w:id="1167" w:name="_Toc171523788"/>
      <w:r>
        <w:t>7.5.2</w:t>
      </w:r>
      <w:r>
        <w:tab/>
        <w:t>Session Management Services for SNSM-SAP</w:t>
      </w:r>
      <w:bookmarkEnd w:id="1163"/>
      <w:bookmarkEnd w:id="1164"/>
      <w:bookmarkEnd w:id="1165"/>
      <w:bookmarkEnd w:id="1166"/>
      <w:bookmarkEnd w:id="1167"/>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168" w:name="_Toc11256551"/>
      <w:bookmarkStart w:id="1169" w:name="_Toc36116543"/>
      <w:bookmarkStart w:id="1170" w:name="_Toc45096600"/>
      <w:bookmarkStart w:id="1171" w:name="_Toc51762466"/>
      <w:bookmarkStart w:id="1172" w:name="_Toc171523789"/>
      <w:r>
        <w:t>7.6</w:t>
      </w:r>
      <w:r>
        <w:tab/>
        <w:t>Location services at the Network side</w:t>
      </w:r>
      <w:bookmarkEnd w:id="1168"/>
      <w:bookmarkEnd w:id="1169"/>
      <w:bookmarkEnd w:id="1170"/>
      <w:bookmarkEnd w:id="1171"/>
      <w:bookmarkEnd w:id="1172"/>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173" w:name="_Toc11256552"/>
      <w:bookmarkStart w:id="1174" w:name="_Toc36116544"/>
      <w:bookmarkStart w:id="1175" w:name="_Toc45096601"/>
      <w:bookmarkStart w:id="1176" w:name="_Toc51762467"/>
      <w:bookmarkStart w:id="1177" w:name="_Toc171523790"/>
      <w:r>
        <w:t>7.6.1</w:t>
      </w:r>
      <w:r>
        <w:tab/>
        <w:t>Service state diagram</w:t>
      </w:r>
      <w:bookmarkEnd w:id="1173"/>
      <w:bookmarkEnd w:id="1174"/>
      <w:bookmarkEnd w:id="1175"/>
      <w:bookmarkEnd w:id="1176"/>
      <w:bookmarkEnd w:id="1177"/>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7" type="#_x0000_t75" style="width:271.25pt;height:386.8pt" o:ole="" fillcolor="window">
            <v:imagedata r:id="rId59" o:title=""/>
          </v:shape>
          <o:OLEObject Type="Embed" ProgID="Word.Picture.8" ShapeID="_x0000_i1047" DrawAspect="Content" ObjectID="_1788810763"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r>
        <w:t xml:space="preserve">Figure 7.6: Service graph of the Location Services Support entity </w:t>
      </w:r>
      <w:r>
        <w:noBreakHyphen/>
        <w:t xml:space="preserve"> Network side</w:t>
      </w:r>
    </w:p>
    <w:p w14:paraId="35E86995" w14:textId="77777777" w:rsidR="00D476B3" w:rsidRDefault="00D476B3">
      <w:pPr>
        <w:pStyle w:val="Heading3"/>
      </w:pPr>
      <w:bookmarkStart w:id="1178" w:name="_Toc11256553"/>
      <w:bookmarkStart w:id="1179" w:name="_Toc36116545"/>
      <w:bookmarkStart w:id="1180" w:name="_Toc45096602"/>
      <w:bookmarkStart w:id="1181" w:name="_Toc51762468"/>
      <w:bookmarkStart w:id="1182" w:name="_Toc171523791"/>
      <w:r>
        <w:t>7.6.2</w:t>
      </w:r>
      <w:r>
        <w:tab/>
        <w:t>Service primitives</w:t>
      </w:r>
      <w:bookmarkEnd w:id="1178"/>
      <w:bookmarkEnd w:id="1179"/>
      <w:bookmarkEnd w:id="1180"/>
      <w:bookmarkEnd w:id="1181"/>
      <w:bookmarkEnd w:id="1182"/>
    </w:p>
    <w:p w14:paraId="30273765" w14:textId="77777777" w:rsidR="00D476B3" w:rsidRDefault="00D476B3">
      <w:pPr>
        <w:pStyle w:val="TH"/>
      </w:pPr>
      <w:r>
        <w:t>Table 7.6: Primitives and Parameters at MNLCS</w:t>
      </w:r>
      <w:r>
        <w:noBreakHyphen/>
        <w:t xml:space="preserve">SAP </w:t>
      </w:r>
      <w:r>
        <w:noBreakHyphen/>
        <w:t xml:space="preserve"> Network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5"/>
        <w:gridCol w:w="3285"/>
        <w:gridCol w:w="3285"/>
      </w:tblGrid>
      <w:tr w:rsidR="00D476B3" w14:paraId="569E1B3F" w14:textId="77777777">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183" w:name="_Toc11256554"/>
      <w:bookmarkStart w:id="1184" w:name="_Toc36116546"/>
      <w:bookmarkStart w:id="1185" w:name="_Toc45096603"/>
      <w:bookmarkStart w:id="1186" w:name="_Toc51762469"/>
      <w:bookmarkStart w:id="1187" w:name="_Toc171523792"/>
      <w:r>
        <w:t>7.6.2.1</w:t>
      </w:r>
      <w:r>
        <w:tab/>
        <w:t>MNLCS_BEGIN_REQ</w:t>
      </w:r>
      <w:bookmarkEnd w:id="1183"/>
      <w:bookmarkEnd w:id="1184"/>
      <w:bookmarkEnd w:id="1185"/>
      <w:bookmarkEnd w:id="1186"/>
      <w:bookmarkEnd w:id="1187"/>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188" w:name="_Toc11256555"/>
      <w:bookmarkStart w:id="1189" w:name="_Toc36116547"/>
      <w:bookmarkStart w:id="1190" w:name="_Toc45096604"/>
      <w:bookmarkStart w:id="1191" w:name="_Toc51762470"/>
      <w:bookmarkStart w:id="1192" w:name="_Toc171523793"/>
      <w:r>
        <w:lastRenderedPageBreak/>
        <w:t>7.6.2.2</w:t>
      </w:r>
      <w:r>
        <w:tab/>
        <w:t>MNLCS_BEGIN_IND</w:t>
      </w:r>
      <w:bookmarkEnd w:id="1188"/>
      <w:bookmarkEnd w:id="1189"/>
      <w:bookmarkEnd w:id="1190"/>
      <w:bookmarkEnd w:id="1191"/>
      <w:bookmarkEnd w:id="1192"/>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193" w:name="_Toc11256556"/>
      <w:bookmarkStart w:id="1194" w:name="_Toc36116548"/>
      <w:bookmarkStart w:id="1195" w:name="_Toc45096605"/>
      <w:bookmarkStart w:id="1196" w:name="_Toc51762471"/>
      <w:bookmarkStart w:id="1197" w:name="_Toc171523794"/>
      <w:r>
        <w:t>7.6.2.3</w:t>
      </w:r>
      <w:r>
        <w:tab/>
        <w:t>MNLCS_FACILITY_REQ</w:t>
      </w:r>
      <w:bookmarkEnd w:id="1193"/>
      <w:bookmarkEnd w:id="1194"/>
      <w:bookmarkEnd w:id="1195"/>
      <w:bookmarkEnd w:id="1196"/>
      <w:bookmarkEnd w:id="1197"/>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198" w:name="_Toc11256557"/>
      <w:bookmarkStart w:id="1199" w:name="_Toc36116549"/>
      <w:bookmarkStart w:id="1200" w:name="_Toc45096606"/>
      <w:bookmarkStart w:id="1201" w:name="_Toc51762472"/>
      <w:bookmarkStart w:id="1202" w:name="_Toc171523795"/>
      <w:r>
        <w:t>7.6.2.4</w:t>
      </w:r>
      <w:r>
        <w:tab/>
        <w:t>MNLCS_FACILITY_IND</w:t>
      </w:r>
      <w:bookmarkEnd w:id="1198"/>
      <w:bookmarkEnd w:id="1199"/>
      <w:bookmarkEnd w:id="1200"/>
      <w:bookmarkEnd w:id="1201"/>
      <w:bookmarkEnd w:id="1202"/>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203" w:name="_Toc11256558"/>
      <w:bookmarkStart w:id="1204" w:name="_Toc36116550"/>
      <w:bookmarkStart w:id="1205" w:name="_Toc45096607"/>
      <w:bookmarkStart w:id="1206" w:name="_Toc51762473"/>
      <w:bookmarkStart w:id="1207" w:name="_Toc171523796"/>
      <w:r>
        <w:t>7.6.2.5</w:t>
      </w:r>
      <w:r>
        <w:tab/>
        <w:t>MNLCS_END_REQ</w:t>
      </w:r>
      <w:bookmarkEnd w:id="1203"/>
      <w:bookmarkEnd w:id="1204"/>
      <w:bookmarkEnd w:id="1205"/>
      <w:bookmarkEnd w:id="1206"/>
      <w:bookmarkEnd w:id="1207"/>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208" w:name="_Toc11256559"/>
      <w:bookmarkStart w:id="1209" w:name="_Toc36116551"/>
      <w:bookmarkStart w:id="1210" w:name="_Toc45096608"/>
      <w:bookmarkStart w:id="1211" w:name="_Toc51762474"/>
      <w:bookmarkStart w:id="1212" w:name="_Toc171523797"/>
      <w:r>
        <w:t>7.6.2.6</w:t>
      </w:r>
      <w:r>
        <w:tab/>
        <w:t>MNLCS_END_IND</w:t>
      </w:r>
      <w:bookmarkEnd w:id="1208"/>
      <w:bookmarkEnd w:id="1209"/>
      <w:bookmarkEnd w:id="1210"/>
      <w:bookmarkEnd w:id="1211"/>
      <w:bookmarkEnd w:id="1212"/>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213" w:name="_Toc11256560"/>
      <w:bookmarkStart w:id="1214" w:name="_Toc36116552"/>
      <w:bookmarkStart w:id="1215" w:name="_Toc45096609"/>
      <w:bookmarkStart w:id="1216" w:name="_Toc51762475"/>
      <w:bookmarkStart w:id="1217" w:name="_Toc171523798"/>
      <w:r>
        <w:t>8</w:t>
      </w:r>
      <w:r>
        <w:tab/>
        <w:t>Services assumed from signalling layers 1 and 2</w:t>
      </w:r>
      <w:bookmarkEnd w:id="1213"/>
      <w:bookmarkEnd w:id="1214"/>
      <w:bookmarkEnd w:id="1215"/>
      <w:bookmarkEnd w:id="1216"/>
      <w:bookmarkEnd w:id="1217"/>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218" w:name="_Toc11256561"/>
      <w:bookmarkStart w:id="1219" w:name="_Toc36116553"/>
      <w:bookmarkStart w:id="1220" w:name="_Toc45096610"/>
      <w:bookmarkStart w:id="1221" w:name="_Toc51762476"/>
      <w:bookmarkStart w:id="1222" w:name="_Toc171523799"/>
      <w:r>
        <w:t>8.1</w:t>
      </w:r>
      <w:r>
        <w:tab/>
        <w:t>Priority</w:t>
      </w:r>
      <w:bookmarkEnd w:id="1218"/>
      <w:bookmarkEnd w:id="1219"/>
      <w:bookmarkEnd w:id="1220"/>
      <w:bookmarkEnd w:id="1221"/>
      <w:bookmarkEnd w:id="1222"/>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223" w:name="_Toc11256562"/>
      <w:bookmarkStart w:id="1224" w:name="_Toc36116554"/>
      <w:bookmarkStart w:id="1225" w:name="_Toc45096611"/>
      <w:bookmarkStart w:id="1226" w:name="_Toc51762477"/>
      <w:bookmarkStart w:id="1227" w:name="_Toc171523800"/>
      <w:r>
        <w:t>8.2</w:t>
      </w:r>
      <w:r>
        <w:tab/>
        <w:t>Unacknowledged information transfer</w:t>
      </w:r>
      <w:bookmarkEnd w:id="1223"/>
      <w:bookmarkEnd w:id="1224"/>
      <w:bookmarkEnd w:id="1225"/>
      <w:bookmarkEnd w:id="1226"/>
      <w:bookmarkEnd w:id="1227"/>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228" w:name="_Toc11256563"/>
      <w:bookmarkStart w:id="1229" w:name="_Toc36116555"/>
      <w:bookmarkStart w:id="1230" w:name="_Toc45096612"/>
      <w:bookmarkStart w:id="1231" w:name="_Toc51762478"/>
      <w:bookmarkStart w:id="1232" w:name="_Toc171523801"/>
      <w:r>
        <w:t>8.3</w:t>
      </w:r>
      <w:r>
        <w:tab/>
        <w:t>Acknowledged information transfer</w:t>
      </w:r>
      <w:bookmarkEnd w:id="1228"/>
      <w:bookmarkEnd w:id="1229"/>
      <w:bookmarkEnd w:id="1230"/>
      <w:bookmarkEnd w:id="1231"/>
      <w:bookmarkEnd w:id="1232"/>
    </w:p>
    <w:p w14:paraId="50C052FB" w14:textId="77777777" w:rsidR="00D476B3" w:rsidRDefault="00D476B3">
      <w:r>
        <w:t>Transfer of information in multiframe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Default="00D476B3">
      <w:pPr>
        <w:keepNext/>
        <w:keepLines/>
      </w:pPr>
      <w:r>
        <w:lastRenderedPageBreak/>
        <w:t>The primitives associated with acknowledged information transfer are:</w:t>
      </w:r>
    </w:p>
    <w:p w14:paraId="17480BAB" w14:textId="77777777" w:rsidR="00D476B3" w:rsidRDefault="00D476B3">
      <w:pPr>
        <w:pStyle w:val="B1"/>
        <w:keepNext/>
        <w:keepLines/>
      </w:pPr>
      <w:r>
        <w:t>-</w:t>
      </w:r>
      <w:r>
        <w:tab/>
        <w:t>DL_ESTABLISH_REQUEST/INDICATION/CONFIRM for establishment of acknowledged mode;</w:t>
      </w:r>
    </w:p>
    <w:p w14:paraId="41F466C1" w14:textId="77777777" w:rsidR="00D476B3" w:rsidRDefault="00D476B3">
      <w:pPr>
        <w:pStyle w:val="B1"/>
        <w:keepNext/>
        <w:keepLines/>
      </w:pPr>
      <w:r>
        <w:t>-</w:t>
      </w:r>
      <w:r>
        <w:tab/>
        <w:t>DL_DATA_REQUEST/INDICATION for requesting the transmission of a message unit and for indicating the reception of a message unit;</w:t>
      </w:r>
    </w:p>
    <w:p w14:paraId="5816C677" w14:textId="77777777" w:rsidR="00D476B3" w:rsidRDefault="00D476B3">
      <w:pPr>
        <w:pStyle w:val="B1"/>
        <w:keepNext/>
        <w:keepLines/>
      </w:pPr>
      <w:r>
        <w:t>-</w:t>
      </w:r>
      <w:r>
        <w:tab/>
        <w:t>DL_SUSPEND_REQUEST/DL_RELEASE_CONFIRM for requesting and confirming the suspension of the acknowledged information transfer in the MS upon channel change;</w:t>
      </w:r>
    </w:p>
    <w:p w14:paraId="7CC8A096" w14:textId="77777777" w:rsidR="00D476B3" w:rsidRDefault="00D476B3">
      <w:pPr>
        <w:pStyle w:val="B1"/>
        <w:keepNext/>
        <w:keepLines/>
      </w:pPr>
      <w:r>
        <w:t>-</w:t>
      </w:r>
      <w:r>
        <w:tab/>
        <w:t>DL_RESUME_REQUEST/DL_ESTABLISH_CONFIRM for requesting and confirming the resumption of the acknowledged information transfer in the MS after suspension at channel change;</w:t>
      </w:r>
    </w:p>
    <w:p w14:paraId="37C5A722" w14:textId="77777777" w:rsidR="00D476B3" w:rsidRDefault="00D476B3">
      <w:pPr>
        <w:pStyle w:val="B1"/>
        <w:keepNext/>
        <w:keepLines/>
      </w:pPr>
      <w:r>
        <w:t>-</w:t>
      </w:r>
      <w:r>
        <w:tab/>
        <w:t>DL_RELEASE_REQUEST/INDICATION/CONFIRM for the termination of acknowledged mode operation;</w:t>
      </w:r>
    </w:p>
    <w:p w14:paraId="34A99AF2" w14:textId="77777777" w:rsidR="00D476B3" w:rsidRDefault="00D476B3">
      <w:pPr>
        <w:pStyle w:val="B1"/>
        <w:keepNext/>
        <w:keepLines/>
      </w:pPr>
      <w:r>
        <w:t>-</w:t>
      </w:r>
      <w:r>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233" w:name="_Toc11256564"/>
      <w:bookmarkStart w:id="1234" w:name="_Toc36116556"/>
      <w:bookmarkStart w:id="1235" w:name="_Toc45096613"/>
      <w:bookmarkStart w:id="1236" w:name="_Toc51762479"/>
      <w:bookmarkStart w:id="1237" w:name="_Toc171523802"/>
      <w:r>
        <w:t>8.4</w:t>
      </w:r>
      <w:r>
        <w:tab/>
        <w:t>Random access</w:t>
      </w:r>
      <w:bookmarkEnd w:id="1233"/>
      <w:bookmarkEnd w:id="1234"/>
      <w:bookmarkEnd w:id="1235"/>
      <w:bookmarkEnd w:id="1236"/>
      <w:bookmarkEnd w:id="1237"/>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238" w:name="_Toc11256565"/>
      <w:bookmarkStart w:id="1239" w:name="_Toc36116557"/>
      <w:bookmarkStart w:id="1240" w:name="_Toc45096614"/>
      <w:bookmarkStart w:id="1241" w:name="_Toc51762480"/>
      <w:bookmarkStart w:id="1242" w:name="_Toc171523803"/>
      <w:r>
        <w:t>8.5</w:t>
      </w:r>
      <w:r>
        <w:tab/>
        <w:t>Channel management and measurements</w:t>
      </w:r>
      <w:bookmarkEnd w:id="1238"/>
      <w:bookmarkEnd w:id="1239"/>
      <w:bookmarkEnd w:id="1240"/>
      <w:bookmarkEnd w:id="1241"/>
      <w:bookmarkEnd w:id="1242"/>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243" w:name="_Toc11256566"/>
      <w:bookmarkStart w:id="1244" w:name="_Toc36116558"/>
      <w:bookmarkStart w:id="1245" w:name="_Toc45096615"/>
      <w:bookmarkStart w:id="1246" w:name="_Toc51762481"/>
      <w:bookmarkStart w:id="1247" w:name="_Toc171523804"/>
      <w:r>
        <w:t>9</w:t>
      </w:r>
      <w:r>
        <w:tab/>
        <w:t>Interlayer service interfaces on the MS side</w:t>
      </w:r>
      <w:bookmarkEnd w:id="1243"/>
      <w:bookmarkEnd w:id="1244"/>
      <w:bookmarkEnd w:id="1245"/>
      <w:bookmarkEnd w:id="1246"/>
      <w:bookmarkEnd w:id="1247"/>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248" w:name="_Toc11256567"/>
      <w:bookmarkStart w:id="1249" w:name="_Toc36116559"/>
      <w:bookmarkStart w:id="1250" w:name="_Toc45096616"/>
      <w:bookmarkStart w:id="1251" w:name="_Toc51762482"/>
      <w:bookmarkStart w:id="1252" w:name="_Toc171523805"/>
      <w:r>
        <w:t>9.1</w:t>
      </w:r>
      <w:r>
        <w:tab/>
        <w:t>Services provided by the Radio Resource Management entity</w:t>
      </w:r>
      <w:bookmarkEnd w:id="1248"/>
      <w:bookmarkEnd w:id="1249"/>
      <w:bookmarkEnd w:id="1250"/>
      <w:bookmarkEnd w:id="1251"/>
      <w:bookmarkEnd w:id="1252"/>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48" type="#_x0000_t75" style="width:407.7pt;height:194.25pt" o:ole="">
            <v:imagedata r:id="rId61" o:title=""/>
          </v:shape>
          <o:OLEObject Type="Embed" ProgID="Designer" ShapeID="_x0000_i1048" DrawAspect="Content" ObjectID="_1788810764" r:id="rId62"/>
        </w:object>
      </w:r>
    </w:p>
    <w:p w14:paraId="180D9783" w14:textId="77777777" w:rsidR="00D476B3" w:rsidRDefault="00D476B3">
      <w:pPr>
        <w:pStyle w:val="TF"/>
      </w:pPr>
      <w:r>
        <w:t>Figure 9.1: Services provided at RR</w:t>
      </w:r>
      <w:r>
        <w:noBreakHyphen/>
        <w:t xml:space="preserve">SAP </w:t>
      </w:r>
      <w:r>
        <w:noBreakHyphen/>
        <w:t xml:space="preserve"> MS side</w:t>
      </w:r>
    </w:p>
    <w:p w14:paraId="5C7A29F5" w14:textId="77777777" w:rsidR="00D476B3" w:rsidRDefault="00D476B3">
      <w:pPr>
        <w:pStyle w:val="Heading3"/>
      </w:pPr>
      <w:bookmarkStart w:id="1253" w:name="_Toc11256568"/>
      <w:bookmarkStart w:id="1254" w:name="_Toc36116560"/>
      <w:bookmarkStart w:id="1255" w:name="_Toc45096617"/>
      <w:bookmarkStart w:id="1256" w:name="_Toc51762483"/>
      <w:bookmarkStart w:id="1257" w:name="_Toc171523806"/>
      <w:r>
        <w:t>9.1.1</w:t>
      </w:r>
      <w:r>
        <w:tab/>
        <w:t>Service state diagram</w:t>
      </w:r>
      <w:bookmarkEnd w:id="1253"/>
      <w:bookmarkEnd w:id="1254"/>
      <w:bookmarkEnd w:id="1255"/>
      <w:bookmarkEnd w:id="1256"/>
      <w:bookmarkEnd w:id="1257"/>
    </w:p>
    <w:p w14:paraId="55A88863" w14:textId="77777777" w:rsidR="00D476B3" w:rsidRDefault="00D476B3">
      <w:r>
        <w:t>The primitives provided by the Radio Resource Management entity and the transition between permitted states are shown in figure 9.2.</w:t>
      </w:r>
    </w:p>
    <w:bookmarkStart w:id="1258" w:name="_MON_1073821199"/>
    <w:bookmarkEnd w:id="1258"/>
    <w:bookmarkStart w:id="1259" w:name="_MON_1073821165"/>
    <w:bookmarkEnd w:id="1259"/>
    <w:p w14:paraId="3D85212C" w14:textId="77777777" w:rsidR="00D476B3" w:rsidRDefault="00D476B3">
      <w:pPr>
        <w:pStyle w:val="TH"/>
      </w:pPr>
      <w:r>
        <w:object w:dxaOrig="6465" w:dyaOrig="4785" w14:anchorId="341F7915">
          <v:shape id="_x0000_i1049" type="#_x0000_t75" style="width:323.15pt;height:239.45pt" o:ole="">
            <v:imagedata r:id="rId63" o:title=""/>
          </v:shape>
          <o:OLEObject Type="Embed" ProgID="Word.Picture.8" ShapeID="_x0000_i1049" DrawAspect="Content" ObjectID="_1788810765" r:id="rId64"/>
        </w:object>
      </w:r>
    </w:p>
    <w:p w14:paraId="37565B58" w14:textId="77777777" w:rsidR="00D476B3" w:rsidRDefault="00D476B3">
      <w:pPr>
        <w:pStyle w:val="TF"/>
      </w:pPr>
      <w:r>
        <w:t xml:space="preserve">Figure 9.2: Service graph of the Radio Resource Management </w:t>
      </w:r>
      <w:r>
        <w:noBreakHyphen/>
        <w:t xml:space="preserve"> MS side</w:t>
      </w:r>
    </w:p>
    <w:p w14:paraId="06FB07F4" w14:textId="77777777" w:rsidR="00D476B3" w:rsidRDefault="00D476B3">
      <w:pPr>
        <w:pStyle w:val="Heading3"/>
      </w:pPr>
      <w:bookmarkStart w:id="1260" w:name="_Toc11256569"/>
      <w:bookmarkStart w:id="1261" w:name="_Toc36116561"/>
      <w:bookmarkStart w:id="1262" w:name="_Toc45096618"/>
      <w:bookmarkStart w:id="1263" w:name="_Toc51762484"/>
      <w:bookmarkStart w:id="1264" w:name="_Toc171523807"/>
      <w:r>
        <w:lastRenderedPageBreak/>
        <w:t>9.1.2</w:t>
      </w:r>
      <w:r>
        <w:tab/>
        <w:t>Service primitives</w:t>
      </w:r>
      <w:bookmarkEnd w:id="1260"/>
      <w:bookmarkEnd w:id="1261"/>
      <w:bookmarkEnd w:id="1262"/>
      <w:bookmarkEnd w:id="1263"/>
      <w:bookmarkEnd w:id="1264"/>
    </w:p>
    <w:p w14:paraId="676CCBF8" w14:textId="77777777" w:rsidR="00D476B3" w:rsidRDefault="00D476B3">
      <w:pPr>
        <w:pStyle w:val="TH"/>
      </w:pPr>
      <w:r>
        <w:t>Table 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r w:rsidRPr="00FA6875">
              <w:rPr>
                <w:color w:val="000000"/>
              </w:rPr>
              <w:t>identity</w:t>
            </w:r>
          </w:p>
        </w:tc>
        <w:tc>
          <w:tcPr>
            <w:tcW w:w="1794" w:type="dxa"/>
          </w:tcPr>
          <w:p w14:paraId="4DA31E8B" w14:textId="77777777" w:rsidR="00D476B3" w:rsidRPr="00256404" w:rsidRDefault="00D476B3">
            <w:pPr>
              <w:pStyle w:val="TAL"/>
            </w:pPr>
            <w:r w:rsidRPr="00256404">
              <w:t>9.1.2.6</w:t>
            </w:r>
          </w:p>
        </w:tc>
      </w:tr>
      <w:tr w:rsidR="00D476B3" w14:paraId="05A8C6A8" w14:textId="77777777">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r>
              <w:rPr>
                <w:color w:val="000000"/>
                <w:lang w:val="fr-FR"/>
              </w:rPr>
              <w:t>identity</w:t>
            </w:r>
          </w:p>
        </w:tc>
        <w:tc>
          <w:tcPr>
            <w:tcW w:w="1794" w:type="dxa"/>
          </w:tcPr>
          <w:p w14:paraId="368E2185" w14:textId="77777777" w:rsidR="00D476B3" w:rsidRPr="00256404" w:rsidRDefault="00D476B3">
            <w:pPr>
              <w:pStyle w:val="TAL"/>
            </w:pPr>
            <w:r w:rsidRPr="00256404">
              <w:t>9.1.2.7</w:t>
            </w:r>
          </w:p>
        </w:tc>
      </w:tr>
      <w:tr w:rsidR="00D476B3" w14:paraId="24012FBC" w14:textId="77777777">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r>
              <w:rPr>
                <w:lang w:val="fr-FR"/>
              </w:rPr>
              <w:t>reselection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265" w:name="_Toc11256570"/>
      <w:bookmarkStart w:id="1266" w:name="_Toc36116562"/>
      <w:bookmarkStart w:id="1267" w:name="_Toc45096619"/>
      <w:bookmarkStart w:id="1268" w:name="_Toc51762485"/>
      <w:bookmarkStart w:id="1269" w:name="_Toc171523808"/>
      <w:r>
        <w:rPr>
          <w:lang w:val="fr-FR"/>
        </w:rPr>
        <w:t>9.1.2.1</w:t>
      </w:r>
      <w:r>
        <w:rPr>
          <w:lang w:val="fr-FR"/>
        </w:rPr>
        <w:tab/>
        <w:t>RR_EST_REQ</w:t>
      </w:r>
      <w:bookmarkEnd w:id="1265"/>
      <w:bookmarkEnd w:id="1266"/>
      <w:bookmarkEnd w:id="1267"/>
      <w:bookmarkEnd w:id="1268"/>
      <w:bookmarkEnd w:id="1269"/>
    </w:p>
    <w:p w14:paraId="1BED4AD2" w14:textId="77777777" w:rsidR="00D476B3" w:rsidRDefault="00D476B3">
      <w:r>
        <w:t xml:space="preserve">In A/Gb mode it is used by the Mobility Management entity to request establishment of a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Iu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270" w:name="_Toc11256571"/>
      <w:bookmarkStart w:id="1271" w:name="_Toc36116563"/>
      <w:bookmarkStart w:id="1272" w:name="_Toc45096620"/>
      <w:bookmarkStart w:id="1273" w:name="_Toc51762486"/>
      <w:bookmarkStart w:id="1274" w:name="_Toc171523809"/>
      <w:r>
        <w:t>9.1.2.2</w:t>
      </w:r>
      <w:r>
        <w:tab/>
        <w:t>RR_EST_IND</w:t>
      </w:r>
      <w:bookmarkEnd w:id="1270"/>
      <w:bookmarkEnd w:id="1271"/>
      <w:bookmarkEnd w:id="1272"/>
      <w:bookmarkEnd w:id="1273"/>
      <w:bookmarkEnd w:id="1274"/>
    </w:p>
    <w:p w14:paraId="3FFD09C2" w14:textId="77777777" w:rsidR="00D476B3" w:rsidRDefault="00D476B3">
      <w:r>
        <w:t xml:space="preserve">Indicates to the Mobility Management entity the establishment of a </w:t>
      </w:r>
      <w:smartTag w:uri="urn:schemas-microsoft-com:office:smarttags" w:element="place">
        <w:smartTag w:uri="urn:schemas-microsoft-com:office:smarttags" w:element="PlaceTyp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275" w:name="_Toc11256572"/>
      <w:bookmarkStart w:id="1276" w:name="_Toc36116564"/>
      <w:bookmarkStart w:id="1277" w:name="_Toc45096621"/>
      <w:bookmarkStart w:id="1278" w:name="_Toc51762487"/>
      <w:bookmarkStart w:id="1279" w:name="_Toc171523810"/>
      <w:r>
        <w:t>9.1.2.3</w:t>
      </w:r>
      <w:r>
        <w:tab/>
        <w:t>RR_EST_CNF</w:t>
      </w:r>
      <w:bookmarkEnd w:id="1275"/>
      <w:bookmarkEnd w:id="1276"/>
      <w:bookmarkEnd w:id="1277"/>
      <w:bookmarkEnd w:id="1278"/>
      <w:bookmarkEnd w:id="1279"/>
    </w:p>
    <w:p w14:paraId="734E68E4" w14:textId="77777777" w:rsidR="00D476B3" w:rsidRDefault="00D476B3">
      <w:r>
        <w:t xml:space="preserve">Is used by RR to indicate the successful completion of a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280" w:name="_Toc11256573"/>
      <w:bookmarkStart w:id="1281" w:name="_Toc36116565"/>
      <w:bookmarkStart w:id="1282" w:name="_Toc45096622"/>
      <w:bookmarkStart w:id="1283" w:name="_Toc51762488"/>
      <w:bookmarkStart w:id="1284" w:name="_Toc171523811"/>
      <w:r>
        <w:t>9.1.2.4</w:t>
      </w:r>
      <w:r>
        <w:tab/>
        <w:t>RR_REL_IND</w:t>
      </w:r>
      <w:bookmarkEnd w:id="1280"/>
      <w:bookmarkEnd w:id="1281"/>
      <w:bookmarkEnd w:id="1282"/>
      <w:bookmarkEnd w:id="1283"/>
      <w:bookmarkEnd w:id="1284"/>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285" w:name="_Toc11256574"/>
      <w:bookmarkStart w:id="1286" w:name="_Toc36116566"/>
      <w:bookmarkStart w:id="1287" w:name="_Toc45096623"/>
      <w:bookmarkStart w:id="1288" w:name="_Toc51762489"/>
      <w:bookmarkStart w:id="1289" w:name="_Toc171523812"/>
      <w:r>
        <w:lastRenderedPageBreak/>
        <w:t>9.1.2.5</w:t>
      </w:r>
      <w:r>
        <w:tab/>
        <w:t>RR_SYNC_IND</w:t>
      </w:r>
      <w:bookmarkEnd w:id="1285"/>
      <w:bookmarkEnd w:id="1286"/>
      <w:bookmarkEnd w:id="1287"/>
      <w:bookmarkEnd w:id="1288"/>
      <w:bookmarkEnd w:id="1289"/>
    </w:p>
    <w:p w14:paraId="173B1AF5" w14:textId="77777777" w:rsidR="00D476B3" w:rsidRDefault="00D476B3">
      <w:pPr>
        <w:keepNext/>
        <w:keepLines/>
      </w:pPr>
      <w:r>
        <w:t xml:space="preserve">Is used for synchronizing RR and the Mobility Management entity after the establishment of a </w:t>
      </w:r>
      <w:smartTag w:uri="urn:schemas-microsoft-com:office:smarttags" w:element="City">
        <w:r>
          <w:t>Mobile</w:t>
        </w:r>
      </w:smartTag>
      <w:r>
        <w:t xml:space="preserve"> originated or </w:t>
      </w:r>
      <w:smartTag w:uri="urn:schemas-microsoft-com:office:smarttags" w:element="place">
        <w:smartTag w:uri="urn:schemas-microsoft-com:office:smarttags" w:element="PlaceType">
          <w:r>
            <w:t>Mobile</w:t>
          </w:r>
        </w:smartTag>
      </w:smartTag>
      <w:r>
        <w:t xml:space="preserve"> terminated RR connection. This indication is provided to MM in the following cases:</w:t>
      </w:r>
    </w:p>
    <w:p w14:paraId="5185D968" w14:textId="77777777" w:rsidR="00D476B3" w:rsidRDefault="00D476B3">
      <w:pPr>
        <w:pStyle w:val="B1"/>
        <w:keepNext/>
        <w:keepLines/>
      </w:pPr>
      <w:r>
        <w:t>-</w:t>
      </w:r>
      <w:r>
        <w:tab/>
        <w:t>ciphering has been started (ciphering);</w:t>
      </w:r>
    </w:p>
    <w:p w14:paraId="16F251A9" w14:textId="77777777" w:rsidR="00D476B3" w:rsidRDefault="00D476B3">
      <w:pPr>
        <w:pStyle w:val="B1"/>
        <w:keepNext/>
        <w:keepLines/>
      </w:pPr>
      <w:r>
        <w:t>-</w:t>
      </w:r>
      <w:r>
        <w:tab/>
        <w:t>integrity protection has been started (integrity) (UMTS only);</w:t>
      </w:r>
    </w:p>
    <w:p w14:paraId="693382EE" w14:textId="77777777" w:rsidR="00D476B3" w:rsidRDefault="00D476B3">
      <w:pPr>
        <w:pStyle w:val="B1"/>
        <w:keepNext/>
        <w:keepLines/>
      </w:pPr>
      <w:r>
        <w:t>-</w:t>
      </w:r>
      <w:r>
        <w:tab/>
        <w:t>a traffic channel has been assigned (res. ass. = "resource assigned");</w:t>
      </w:r>
    </w:p>
    <w:p w14:paraId="7832C9B0" w14:textId="77777777" w:rsidR="00D476B3" w:rsidRDefault="00D476B3">
      <w:pPr>
        <w:pStyle w:val="B1"/>
        <w:keepNext/>
        <w:keepLines/>
      </w:pPr>
      <w:r>
        <w:t>-</w:t>
      </w:r>
      <w:r>
        <w:tab/>
        <w:t>the channel mode has been modified (channel mode modify).</w:t>
      </w:r>
    </w:p>
    <w:p w14:paraId="4F704DFD" w14:textId="77777777" w:rsidR="00100D10" w:rsidRDefault="00D476B3">
      <w:pPr>
        <w:pStyle w:val="B1"/>
        <w:ind w:left="0" w:firstLine="0"/>
      </w:pPr>
      <w:r>
        <w:t>In Iu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290" w:name="_Toc11256575"/>
      <w:bookmarkStart w:id="1291" w:name="_Toc36116567"/>
      <w:bookmarkStart w:id="1292" w:name="_Toc45096624"/>
      <w:bookmarkStart w:id="1293" w:name="_Toc51762490"/>
      <w:bookmarkStart w:id="1294" w:name="_Toc171523813"/>
      <w:r>
        <w:t>9.1.2.5a</w:t>
      </w:r>
      <w:r>
        <w:tab/>
        <w:t>Void</w:t>
      </w:r>
      <w:bookmarkEnd w:id="1290"/>
      <w:bookmarkEnd w:id="1291"/>
      <w:bookmarkEnd w:id="1292"/>
      <w:bookmarkEnd w:id="1293"/>
      <w:bookmarkEnd w:id="1294"/>
    </w:p>
    <w:p w14:paraId="50BD0879" w14:textId="77777777" w:rsidR="00D476B3" w:rsidRDefault="00D476B3">
      <w:pPr>
        <w:pStyle w:val="Heading4"/>
      </w:pPr>
      <w:bookmarkStart w:id="1295" w:name="_Toc11256576"/>
      <w:bookmarkStart w:id="1296" w:name="_Toc36116568"/>
      <w:bookmarkStart w:id="1297" w:name="_Toc45096625"/>
      <w:bookmarkStart w:id="1298" w:name="_Toc51762491"/>
      <w:bookmarkStart w:id="1299" w:name="_Toc171523814"/>
      <w:r>
        <w:t>9.1.2.5b</w:t>
      </w:r>
      <w:r>
        <w:tab/>
        <w:t>Void</w:t>
      </w:r>
      <w:bookmarkEnd w:id="1295"/>
      <w:bookmarkEnd w:id="1296"/>
      <w:bookmarkEnd w:id="1297"/>
      <w:bookmarkEnd w:id="1298"/>
      <w:bookmarkEnd w:id="1299"/>
    </w:p>
    <w:p w14:paraId="7EFAF3FA" w14:textId="77777777" w:rsidR="00D476B3" w:rsidRDefault="00D476B3">
      <w:pPr>
        <w:pStyle w:val="Heading4"/>
      </w:pPr>
      <w:bookmarkStart w:id="1300" w:name="_Toc11256577"/>
      <w:bookmarkStart w:id="1301" w:name="_Toc36116569"/>
      <w:bookmarkStart w:id="1302" w:name="_Toc45096626"/>
      <w:bookmarkStart w:id="1303" w:name="_Toc51762492"/>
      <w:bookmarkStart w:id="1304" w:name="_Toc171523815"/>
      <w:r>
        <w:t>9.1.2.6</w:t>
      </w:r>
      <w:r>
        <w:tab/>
        <w:t>RR_DATA_REQ</w:t>
      </w:r>
      <w:bookmarkEnd w:id="1300"/>
      <w:bookmarkEnd w:id="1301"/>
      <w:bookmarkEnd w:id="1302"/>
      <w:bookmarkEnd w:id="1303"/>
      <w:bookmarkEnd w:id="1304"/>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305" w:name="_Toc11256578"/>
      <w:bookmarkStart w:id="1306" w:name="_Toc36116570"/>
      <w:bookmarkStart w:id="1307" w:name="_Toc45096627"/>
      <w:bookmarkStart w:id="1308" w:name="_Toc51762493"/>
      <w:bookmarkStart w:id="1309" w:name="_Toc171523816"/>
      <w:r>
        <w:t>9.1.2.7</w:t>
      </w:r>
      <w:r>
        <w:tab/>
        <w:t>RR_DATA_IND</w:t>
      </w:r>
      <w:bookmarkEnd w:id="1305"/>
      <w:bookmarkEnd w:id="1306"/>
      <w:bookmarkEnd w:id="1307"/>
      <w:bookmarkEnd w:id="1308"/>
      <w:bookmarkEnd w:id="1309"/>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310" w:name="_Toc11256579"/>
      <w:bookmarkStart w:id="1311" w:name="_Toc36116571"/>
      <w:bookmarkStart w:id="1312" w:name="_Toc45096628"/>
      <w:bookmarkStart w:id="1313" w:name="_Toc51762494"/>
      <w:bookmarkStart w:id="1314" w:name="_Toc171523817"/>
      <w:r>
        <w:t>9.1.2.7a</w:t>
      </w:r>
      <w:r>
        <w:tab/>
        <w:t>Void</w:t>
      </w:r>
      <w:bookmarkEnd w:id="1310"/>
      <w:bookmarkEnd w:id="1311"/>
      <w:bookmarkEnd w:id="1312"/>
      <w:bookmarkEnd w:id="1313"/>
      <w:bookmarkEnd w:id="1314"/>
    </w:p>
    <w:p w14:paraId="148EFEB7" w14:textId="77777777" w:rsidR="00D476B3" w:rsidRDefault="00D476B3">
      <w:pPr>
        <w:pStyle w:val="Heading4"/>
      </w:pPr>
      <w:bookmarkStart w:id="1315" w:name="_Toc11256580"/>
      <w:bookmarkStart w:id="1316" w:name="_Toc36116572"/>
      <w:bookmarkStart w:id="1317" w:name="_Toc45096629"/>
      <w:bookmarkStart w:id="1318" w:name="_Toc51762495"/>
      <w:bookmarkStart w:id="1319" w:name="_Toc171523818"/>
      <w:r>
        <w:t>9.1.2.8</w:t>
      </w:r>
      <w:r>
        <w:tab/>
        <w:t>RR_UNIT_DATA_IND</w:t>
      </w:r>
      <w:bookmarkEnd w:id="1315"/>
      <w:bookmarkEnd w:id="1316"/>
      <w:bookmarkEnd w:id="1317"/>
      <w:bookmarkEnd w:id="1318"/>
      <w:bookmarkEnd w:id="1319"/>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320" w:name="_Toc11256581"/>
      <w:bookmarkStart w:id="1321" w:name="_Toc36116573"/>
      <w:bookmarkStart w:id="1322" w:name="_Toc45096630"/>
      <w:bookmarkStart w:id="1323" w:name="_Toc51762496"/>
      <w:bookmarkStart w:id="1324" w:name="_Toc171523819"/>
      <w:r>
        <w:t>9.1.2.9</w:t>
      </w:r>
      <w:r>
        <w:tab/>
        <w:t>RR_ABORT_REQ</w:t>
      </w:r>
      <w:bookmarkEnd w:id="1320"/>
      <w:bookmarkEnd w:id="1321"/>
      <w:bookmarkEnd w:id="1322"/>
      <w:bookmarkEnd w:id="1323"/>
      <w:bookmarkEnd w:id="1324"/>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325" w:name="_Toc11256582"/>
      <w:bookmarkStart w:id="1326" w:name="_Toc36116574"/>
      <w:bookmarkStart w:id="1327" w:name="_Toc45096631"/>
      <w:bookmarkStart w:id="1328" w:name="_Toc51762497"/>
      <w:bookmarkStart w:id="1329" w:name="_Toc171523820"/>
      <w:r>
        <w:t>9.1.2.10</w:t>
      </w:r>
      <w:r>
        <w:tab/>
        <w:t>RR_ABORT_IND</w:t>
      </w:r>
      <w:bookmarkEnd w:id="1325"/>
      <w:bookmarkEnd w:id="1326"/>
      <w:bookmarkEnd w:id="1327"/>
      <w:bookmarkEnd w:id="1328"/>
      <w:bookmarkEnd w:id="1329"/>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330" w:name="_Toc11256583"/>
      <w:bookmarkStart w:id="1331" w:name="_Toc36116575"/>
      <w:bookmarkStart w:id="1332" w:name="_Toc45096632"/>
      <w:bookmarkStart w:id="1333" w:name="_Toc51762498"/>
      <w:bookmarkStart w:id="1334" w:name="_Toc171523821"/>
      <w:r>
        <w:lastRenderedPageBreak/>
        <w:t>9.1.3</w:t>
      </w:r>
      <w:r>
        <w:tab/>
        <w:t>Services provided by the Radio Resource Management entity for CTS</w:t>
      </w:r>
      <w:bookmarkEnd w:id="1330"/>
      <w:bookmarkEnd w:id="1331"/>
      <w:bookmarkEnd w:id="1332"/>
      <w:bookmarkEnd w:id="1333"/>
      <w:bookmarkEnd w:id="1334"/>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r>
        <w:t>Table 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335" w:name="_Toc11256584"/>
      <w:bookmarkStart w:id="1336" w:name="_Toc36116576"/>
      <w:bookmarkStart w:id="1337" w:name="_Toc45096633"/>
      <w:bookmarkStart w:id="1338" w:name="_Toc51762499"/>
      <w:bookmarkStart w:id="1339" w:name="_Toc171523822"/>
      <w:r>
        <w:t>9.1.3.1</w:t>
      </w:r>
      <w:r>
        <w:tab/>
        <w:t>CTS_RR_ALIVE_CHECK_IND</w:t>
      </w:r>
      <w:bookmarkEnd w:id="1335"/>
      <w:bookmarkEnd w:id="1336"/>
      <w:bookmarkEnd w:id="1337"/>
      <w:bookmarkEnd w:id="1338"/>
      <w:bookmarkEnd w:id="1339"/>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340" w:name="_Toc11256585"/>
      <w:bookmarkStart w:id="1341" w:name="_Toc36116577"/>
      <w:bookmarkStart w:id="1342" w:name="_Toc45096634"/>
      <w:bookmarkStart w:id="1343" w:name="_Toc51762500"/>
      <w:bookmarkStart w:id="1344" w:name="_Toc171523823"/>
      <w:r>
        <w:t>9.2</w:t>
      </w:r>
      <w:r>
        <w:tab/>
        <w:t>Services provided by the Mobility Management entity</w:t>
      </w:r>
      <w:bookmarkEnd w:id="1340"/>
      <w:bookmarkEnd w:id="1341"/>
      <w:bookmarkEnd w:id="1342"/>
      <w:bookmarkEnd w:id="1343"/>
      <w:bookmarkEnd w:id="1344"/>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345" w:name="_MON_1073821367"/>
    <w:bookmarkEnd w:id="1345"/>
    <w:bookmarkStart w:id="1346" w:name="_MON_1073821223"/>
    <w:bookmarkEnd w:id="1346"/>
    <w:p w14:paraId="4FCE8D76" w14:textId="77777777" w:rsidR="00D476B3" w:rsidRDefault="00D476B3">
      <w:pPr>
        <w:pStyle w:val="TH"/>
      </w:pPr>
      <w:r>
        <w:object w:dxaOrig="8640" w:dyaOrig="2820" w14:anchorId="3674EC14">
          <v:shape id="_x0000_i1050" type="#_x0000_t75" style="width:6in;height:140.65pt" o:ole="">
            <v:imagedata r:id="rId65" o:title=""/>
          </v:shape>
          <o:OLEObject Type="Embed" ProgID="Word.Picture.8" ShapeID="_x0000_i1050" DrawAspect="Content" ObjectID="_1788810766"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r>
        <w:t>Figure 9.3: Services provided at the MMCC</w:t>
      </w:r>
      <w:r>
        <w:noBreakHyphen/>
        <w:t>SAP, MMSS</w:t>
      </w:r>
      <w:r>
        <w:noBreakHyphen/>
        <w:t>SAP, MMLCS-SAP, MMSMS</w:t>
      </w:r>
      <w:r>
        <w:noBreakHyphen/>
        <w:t xml:space="preserve">SAP </w:t>
      </w:r>
      <w:r>
        <w:noBreakHyphen/>
        <w:t xml:space="preserve"> MS side</w:t>
      </w:r>
    </w:p>
    <w:p w14:paraId="79586E9F" w14:textId="77777777" w:rsidR="00D476B3" w:rsidRDefault="00D476B3"/>
    <w:p w14:paraId="5098C159" w14:textId="77777777" w:rsidR="00D476B3" w:rsidRDefault="00D476B3">
      <w:pPr>
        <w:pStyle w:val="Heading3"/>
      </w:pPr>
      <w:bookmarkStart w:id="1347" w:name="_Toc11256586"/>
      <w:bookmarkStart w:id="1348" w:name="_Toc36116578"/>
      <w:bookmarkStart w:id="1349" w:name="_Toc45096635"/>
      <w:bookmarkStart w:id="1350" w:name="_Toc51762501"/>
      <w:bookmarkStart w:id="1351" w:name="_Toc171523824"/>
      <w:r>
        <w:lastRenderedPageBreak/>
        <w:t>9.2.1</w:t>
      </w:r>
      <w:r>
        <w:tab/>
        <w:t>Service state diagram</w:t>
      </w:r>
      <w:bookmarkEnd w:id="1347"/>
      <w:bookmarkEnd w:id="1348"/>
      <w:bookmarkEnd w:id="1349"/>
      <w:bookmarkEnd w:id="1350"/>
      <w:bookmarkEnd w:id="1351"/>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1" type="#_x0000_t75" style="width:356.65pt;height:339.9pt" o:ole="">
            <v:imagedata r:id="rId67" o:title=""/>
          </v:shape>
          <o:OLEObject Type="Embed" ProgID="MgxDesigner" ShapeID="_x0000_i1051" DrawAspect="Content" ObjectID="_1788810767"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r>
        <w:t xml:space="preserve">Figure 9.4: Service graph of the Mobility Management entity </w:t>
      </w:r>
      <w:r>
        <w:noBreakHyphen/>
        <w:t xml:space="preserve"> MS side</w:t>
      </w:r>
    </w:p>
    <w:p w14:paraId="6F414982" w14:textId="77777777" w:rsidR="00D476B3" w:rsidRDefault="00D476B3">
      <w:pPr>
        <w:pStyle w:val="Heading3"/>
      </w:pPr>
      <w:bookmarkStart w:id="1352" w:name="_Toc11256587"/>
      <w:bookmarkStart w:id="1353" w:name="_Toc36116579"/>
      <w:bookmarkStart w:id="1354" w:name="_Toc45096636"/>
      <w:bookmarkStart w:id="1355" w:name="_Toc51762502"/>
      <w:bookmarkStart w:id="1356" w:name="_Toc171523825"/>
      <w:r>
        <w:lastRenderedPageBreak/>
        <w:t>9.2.2</w:t>
      </w:r>
      <w:r>
        <w:tab/>
        <w:t>Service primitives</w:t>
      </w:r>
      <w:bookmarkEnd w:id="1352"/>
      <w:bookmarkEnd w:id="1353"/>
      <w:bookmarkEnd w:id="1354"/>
      <w:bookmarkEnd w:id="1355"/>
      <w:bookmarkEnd w:id="1356"/>
    </w:p>
    <w:p w14:paraId="36ADF604" w14:textId="77777777" w:rsidR="00D476B3" w:rsidRDefault="00D476B3">
      <w:pPr>
        <w:pStyle w:val="TH"/>
      </w:pPr>
      <w:r>
        <w:t>Table 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cause: res.ass;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357" w:name="_Toc11256588"/>
      <w:bookmarkStart w:id="1358" w:name="_Toc36116580"/>
      <w:bookmarkStart w:id="1359" w:name="_Toc45096637"/>
      <w:bookmarkStart w:id="1360" w:name="_Toc51762503"/>
      <w:bookmarkStart w:id="1361" w:name="_Toc171523826"/>
      <w:r>
        <w:t>9.2.2.1</w:t>
      </w:r>
      <w:r>
        <w:tab/>
        <w:t>MMXX_EST_REQ</w:t>
      </w:r>
      <w:bookmarkEnd w:id="1357"/>
      <w:bookmarkEnd w:id="1358"/>
      <w:bookmarkEnd w:id="1359"/>
      <w:bookmarkEnd w:id="1360"/>
      <w:bookmarkEnd w:id="1361"/>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362" w:name="_Toc11256589"/>
      <w:bookmarkStart w:id="1363" w:name="_Toc36116581"/>
      <w:bookmarkStart w:id="1364" w:name="_Toc45096638"/>
      <w:bookmarkStart w:id="1365" w:name="_Toc51762504"/>
      <w:bookmarkStart w:id="1366" w:name="_Toc171523827"/>
      <w:r>
        <w:t>9.2.2.2</w:t>
      </w:r>
      <w:r>
        <w:tab/>
        <w:t>MMXX_EST_IND</w:t>
      </w:r>
      <w:bookmarkEnd w:id="1362"/>
      <w:bookmarkEnd w:id="1363"/>
      <w:bookmarkEnd w:id="1364"/>
      <w:bookmarkEnd w:id="1365"/>
      <w:bookmarkEnd w:id="1366"/>
    </w:p>
    <w:p w14:paraId="1A4ADBBA" w14:textId="77777777" w:rsidR="00D476B3" w:rsidRDefault="00D476B3">
      <w:r>
        <w:t xml:space="preserve">Indication to CC, SS, LCS (for type A LMU) or SMS that a </w:t>
      </w:r>
      <w:smartTag w:uri="urn:schemas-microsoft-com:office:smarttags" w:element="place">
        <w:smartTag w:uri="urn:schemas-microsoft-com:office:smarttags" w:element="PlaceTyp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367" w:name="_Toc11256590"/>
      <w:bookmarkStart w:id="1368" w:name="_Toc36116582"/>
      <w:bookmarkStart w:id="1369" w:name="_Toc45096639"/>
      <w:bookmarkStart w:id="1370" w:name="_Toc51762505"/>
      <w:bookmarkStart w:id="1371" w:name="_Toc171523828"/>
      <w:r>
        <w:t>9.2.2.3</w:t>
      </w:r>
      <w:r>
        <w:tab/>
        <w:t>MMXX_EST_CNF</w:t>
      </w:r>
      <w:bookmarkEnd w:id="1367"/>
      <w:bookmarkEnd w:id="1368"/>
      <w:bookmarkEnd w:id="1369"/>
      <w:bookmarkEnd w:id="1370"/>
      <w:bookmarkEnd w:id="1371"/>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372" w:name="_Toc11256591"/>
      <w:bookmarkStart w:id="1373" w:name="_Toc36116583"/>
      <w:bookmarkStart w:id="1374" w:name="_Toc45096640"/>
      <w:bookmarkStart w:id="1375" w:name="_Toc51762506"/>
      <w:bookmarkStart w:id="1376" w:name="_Toc171523829"/>
      <w:r>
        <w:t>9.2.2.4</w:t>
      </w:r>
      <w:r>
        <w:tab/>
        <w:t>MMXX_REL_REQ</w:t>
      </w:r>
      <w:bookmarkEnd w:id="1372"/>
      <w:bookmarkEnd w:id="1373"/>
      <w:bookmarkEnd w:id="1374"/>
      <w:bookmarkEnd w:id="1375"/>
      <w:bookmarkEnd w:id="1376"/>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377" w:name="_Toc11256592"/>
      <w:bookmarkStart w:id="1378" w:name="_Toc36116584"/>
      <w:bookmarkStart w:id="1379" w:name="_Toc45096641"/>
      <w:bookmarkStart w:id="1380" w:name="_Toc51762507"/>
      <w:bookmarkStart w:id="1381" w:name="_Toc171523830"/>
      <w:r>
        <w:t>9.2.2.5</w:t>
      </w:r>
      <w:r>
        <w:tab/>
        <w:t>MMXX_REL_IND</w:t>
      </w:r>
      <w:bookmarkEnd w:id="1377"/>
      <w:bookmarkEnd w:id="1378"/>
      <w:bookmarkEnd w:id="1379"/>
      <w:bookmarkEnd w:id="1380"/>
      <w:bookmarkEnd w:id="1381"/>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382" w:name="_Toc11256593"/>
      <w:bookmarkStart w:id="1383" w:name="_Toc36116585"/>
      <w:bookmarkStart w:id="1384" w:name="_Toc45096642"/>
      <w:bookmarkStart w:id="1385" w:name="_Toc51762508"/>
      <w:bookmarkStart w:id="1386" w:name="_Toc171523831"/>
      <w:r>
        <w:t>9.2.2.6</w:t>
      </w:r>
      <w:r>
        <w:tab/>
        <w:t>MMXX_DATA_REQ</w:t>
      </w:r>
      <w:bookmarkEnd w:id="1382"/>
      <w:bookmarkEnd w:id="1383"/>
      <w:bookmarkEnd w:id="1384"/>
      <w:bookmarkEnd w:id="1385"/>
      <w:bookmarkEnd w:id="1386"/>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387" w:name="_Toc11256594"/>
      <w:bookmarkStart w:id="1388" w:name="_Toc36116586"/>
      <w:bookmarkStart w:id="1389" w:name="_Toc45096643"/>
      <w:bookmarkStart w:id="1390" w:name="_Toc51762509"/>
      <w:bookmarkStart w:id="1391" w:name="_Toc171523832"/>
      <w:r>
        <w:lastRenderedPageBreak/>
        <w:t>9.2.2.7</w:t>
      </w:r>
      <w:r>
        <w:tab/>
        <w:t>MMXX_DATA_IND</w:t>
      </w:r>
      <w:bookmarkEnd w:id="1387"/>
      <w:bookmarkEnd w:id="1388"/>
      <w:bookmarkEnd w:id="1389"/>
      <w:bookmarkEnd w:id="1390"/>
      <w:bookmarkEnd w:id="1391"/>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392" w:name="_Toc11256595"/>
      <w:bookmarkStart w:id="1393" w:name="_Toc36116587"/>
      <w:bookmarkStart w:id="1394" w:name="_Toc45096644"/>
      <w:bookmarkStart w:id="1395" w:name="_Toc51762510"/>
      <w:bookmarkStart w:id="1396" w:name="_Toc171523833"/>
      <w:r>
        <w:t>9.2.2.8</w:t>
      </w:r>
      <w:r>
        <w:tab/>
        <w:t>MMXX_UNIT_DATA_REQ</w:t>
      </w:r>
      <w:bookmarkEnd w:id="1392"/>
      <w:bookmarkEnd w:id="1393"/>
      <w:bookmarkEnd w:id="1394"/>
      <w:bookmarkEnd w:id="1395"/>
      <w:bookmarkEnd w:id="1396"/>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397" w:name="_Toc11256596"/>
      <w:bookmarkStart w:id="1398" w:name="_Toc36116588"/>
      <w:bookmarkStart w:id="1399" w:name="_Toc45096645"/>
      <w:bookmarkStart w:id="1400" w:name="_Toc51762511"/>
      <w:bookmarkStart w:id="1401" w:name="_Toc171523834"/>
      <w:r>
        <w:t>9.2.2.9</w:t>
      </w:r>
      <w:r>
        <w:tab/>
        <w:t>MMXX_UNIT_DATA_IND</w:t>
      </w:r>
      <w:bookmarkEnd w:id="1397"/>
      <w:bookmarkEnd w:id="1398"/>
      <w:bookmarkEnd w:id="1399"/>
      <w:bookmarkEnd w:id="1400"/>
      <w:bookmarkEnd w:id="1401"/>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402" w:name="_Toc11256597"/>
      <w:bookmarkStart w:id="1403" w:name="_Toc36116589"/>
      <w:bookmarkStart w:id="1404" w:name="_Toc45096646"/>
      <w:bookmarkStart w:id="1405" w:name="_Toc51762512"/>
      <w:bookmarkStart w:id="1406" w:name="_Toc171523835"/>
      <w:r>
        <w:t>9.2.2.10</w:t>
      </w:r>
      <w:r>
        <w:tab/>
        <w:t>MMCC_SYNC_IND</w:t>
      </w:r>
      <w:bookmarkEnd w:id="1402"/>
      <w:bookmarkEnd w:id="1403"/>
      <w:bookmarkEnd w:id="1404"/>
      <w:bookmarkEnd w:id="1405"/>
      <w:bookmarkEnd w:id="1406"/>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In Iu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407" w:name="_Toc11256598"/>
      <w:bookmarkStart w:id="1408" w:name="_Toc36116590"/>
      <w:bookmarkStart w:id="1409" w:name="_Toc45096647"/>
      <w:bookmarkStart w:id="1410" w:name="_Toc51762513"/>
      <w:bookmarkStart w:id="1411" w:name="_Toc171523836"/>
      <w:r>
        <w:t>9.2.2.11</w:t>
      </w:r>
      <w:r>
        <w:tab/>
        <w:t>MMXX_REEST_REQ</w:t>
      </w:r>
      <w:bookmarkEnd w:id="1407"/>
      <w:bookmarkEnd w:id="1408"/>
      <w:bookmarkEnd w:id="1409"/>
      <w:bookmarkEnd w:id="1410"/>
      <w:bookmarkEnd w:id="1411"/>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412" w:name="_Toc11256599"/>
      <w:bookmarkStart w:id="1413" w:name="_Toc36116591"/>
      <w:bookmarkStart w:id="1414" w:name="_Toc45096648"/>
      <w:bookmarkStart w:id="1415" w:name="_Toc51762514"/>
      <w:bookmarkStart w:id="1416" w:name="_Toc171523837"/>
      <w:r>
        <w:t>9.2.2.12</w:t>
      </w:r>
      <w:r>
        <w:tab/>
        <w:t>MMXX_REEST_CNF</w:t>
      </w:r>
      <w:bookmarkEnd w:id="1412"/>
      <w:bookmarkEnd w:id="1413"/>
      <w:bookmarkEnd w:id="1414"/>
      <w:bookmarkEnd w:id="1415"/>
      <w:bookmarkEnd w:id="1416"/>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417" w:name="_Toc11256600"/>
      <w:bookmarkStart w:id="1418" w:name="_Toc36116592"/>
      <w:bookmarkStart w:id="1419" w:name="_Toc45096649"/>
      <w:bookmarkStart w:id="1420" w:name="_Toc51762515"/>
      <w:bookmarkStart w:id="1421" w:name="_Toc171523838"/>
      <w:r>
        <w:t>9.2.2.13</w:t>
      </w:r>
      <w:r>
        <w:tab/>
        <w:t>MMXX_ERR_IND</w:t>
      </w:r>
      <w:bookmarkEnd w:id="1417"/>
      <w:bookmarkEnd w:id="1418"/>
      <w:bookmarkEnd w:id="1419"/>
      <w:bookmarkEnd w:id="1420"/>
      <w:bookmarkEnd w:id="1421"/>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422" w:name="_Toc11256601"/>
      <w:bookmarkStart w:id="1423" w:name="_Toc36116593"/>
      <w:bookmarkStart w:id="1424" w:name="_Toc45096650"/>
      <w:bookmarkStart w:id="1425" w:name="_Toc51762516"/>
      <w:bookmarkStart w:id="1426" w:name="_Toc171523839"/>
      <w:r>
        <w:t>9.2.2.14</w:t>
      </w:r>
      <w:r>
        <w:tab/>
        <w:t>MMXX_PROMPT_IND</w:t>
      </w:r>
      <w:bookmarkEnd w:id="1422"/>
      <w:bookmarkEnd w:id="1423"/>
      <w:bookmarkEnd w:id="1424"/>
      <w:bookmarkEnd w:id="1425"/>
      <w:bookmarkEnd w:id="1426"/>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427" w:name="_Toc11256602"/>
      <w:bookmarkStart w:id="1428" w:name="_Toc36116594"/>
      <w:bookmarkStart w:id="1429" w:name="_Toc45096651"/>
      <w:bookmarkStart w:id="1430" w:name="_Toc51762517"/>
      <w:bookmarkStart w:id="1431" w:name="_Toc171523840"/>
      <w:r>
        <w:t>9.2.2.15</w:t>
      </w:r>
      <w:r>
        <w:tab/>
        <w:t>MMXX_PROMPT_REJ</w:t>
      </w:r>
      <w:bookmarkEnd w:id="1427"/>
      <w:bookmarkEnd w:id="1428"/>
      <w:bookmarkEnd w:id="1429"/>
      <w:bookmarkEnd w:id="1430"/>
      <w:bookmarkEnd w:id="1431"/>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432" w:name="_Toc11256603"/>
      <w:bookmarkStart w:id="1433" w:name="_Toc36116595"/>
      <w:bookmarkStart w:id="1434" w:name="_Toc45096652"/>
      <w:bookmarkStart w:id="1435" w:name="_Toc51762518"/>
      <w:bookmarkStart w:id="1436" w:name="_Toc171523841"/>
      <w:r>
        <w:lastRenderedPageBreak/>
        <w:t>9.3</w:t>
      </w:r>
      <w:r>
        <w:tab/>
        <w:t>Services provided by radio resource management entity for GPRS services</w:t>
      </w:r>
      <w:bookmarkEnd w:id="1432"/>
      <w:bookmarkEnd w:id="1433"/>
      <w:bookmarkEnd w:id="1434"/>
      <w:bookmarkEnd w:id="1435"/>
      <w:bookmarkEnd w:id="1436"/>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437" w:name="_Toc11256604"/>
      <w:bookmarkStart w:id="1438" w:name="_Toc36116596"/>
      <w:bookmarkStart w:id="1439" w:name="_Toc45096653"/>
      <w:bookmarkStart w:id="1440" w:name="_Toc51762519"/>
      <w:bookmarkStart w:id="1441" w:name="_Toc171523842"/>
      <w:r>
        <w:t>9.3.1</w:t>
      </w:r>
      <w:r>
        <w:tab/>
        <w:t>Service primitives for GRR-SAP (GSM only)</w:t>
      </w:r>
      <w:bookmarkEnd w:id="1437"/>
      <w:bookmarkEnd w:id="1438"/>
      <w:bookmarkEnd w:id="1439"/>
      <w:bookmarkEnd w:id="1440"/>
      <w:bookmarkEnd w:id="1441"/>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442" w:name="MCCQCTEMPBM_00000040"/>
      <w:bookmarkStart w:id="1443" w:name="MCCQCTEMPBM_00000042"/>
      <w:r>
        <w:t>chapter</w:t>
      </w:r>
      <w:bookmarkEnd w:id="1442"/>
      <w:r>
        <w:t>s</w:t>
      </w:r>
      <w:bookmarkEnd w:id="1443"/>
      <w:r>
        <w:t xml:space="preserve"> 9.3.1.1 - 9.3.1.5 are Void]</w:t>
      </w:r>
    </w:p>
    <w:p w14:paraId="7FB32E96" w14:textId="77777777" w:rsidR="00D476B3" w:rsidRDefault="00D476B3">
      <w:pPr>
        <w:pStyle w:val="Heading3"/>
      </w:pPr>
      <w:bookmarkStart w:id="1444" w:name="_Toc11256605"/>
      <w:bookmarkStart w:id="1445" w:name="_Toc36116597"/>
      <w:bookmarkStart w:id="1446" w:name="_Toc45096654"/>
      <w:bookmarkStart w:id="1447" w:name="_Toc51762520"/>
      <w:bookmarkStart w:id="1448" w:name="_Toc171523843"/>
      <w:r>
        <w:t>9.3.2</w:t>
      </w:r>
      <w:r>
        <w:tab/>
        <w:t>Service primitives for GMMRR-SAP (GSM only)</w:t>
      </w:r>
      <w:bookmarkEnd w:id="1444"/>
      <w:bookmarkEnd w:id="1445"/>
      <w:bookmarkEnd w:id="1446"/>
      <w:bookmarkEnd w:id="1447"/>
      <w:bookmarkEnd w:id="1448"/>
    </w:p>
    <w:p w14:paraId="180F314C" w14:textId="77777777" w:rsidR="00D476B3" w:rsidRDefault="00D476B3">
      <w:pPr>
        <w:pStyle w:val="TH"/>
      </w:pPr>
      <w:r>
        <w:t>Table 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r w:rsidRPr="00256404">
              <w:t xml:space="preserve">newTLLI </w:t>
            </w:r>
          </w:p>
        </w:tc>
        <w:tc>
          <w:tcPr>
            <w:tcW w:w="1665" w:type="dxa"/>
          </w:tcPr>
          <w:p w14:paraId="31C8418C" w14:textId="77777777" w:rsidR="00D476B3" w:rsidRPr="00256404" w:rsidRDefault="00D476B3">
            <w:pPr>
              <w:pStyle w:val="TAL"/>
            </w:pPr>
            <w:r w:rsidRPr="00256404">
              <w:t>9.3.2.1</w:t>
            </w:r>
          </w:p>
        </w:tc>
      </w:tr>
      <w:tr w:rsidR="00D476B3" w14:paraId="3C906FDF" w14:textId="77777777">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449" w:name="_Toc11256606"/>
      <w:bookmarkStart w:id="1450" w:name="_Toc36116598"/>
      <w:bookmarkStart w:id="1451" w:name="_Toc45096655"/>
      <w:bookmarkStart w:id="1452" w:name="_Toc51762521"/>
      <w:bookmarkStart w:id="1453" w:name="_Toc171523844"/>
      <w:r>
        <w:t>9.3.2.1</w:t>
      </w:r>
      <w:r>
        <w:tab/>
        <w:t>GMMRR-ASSIGN-REQ</w:t>
      </w:r>
      <w:bookmarkEnd w:id="1449"/>
      <w:bookmarkEnd w:id="1450"/>
      <w:bookmarkEnd w:id="1451"/>
      <w:bookmarkEnd w:id="1452"/>
      <w:bookmarkEnd w:id="1453"/>
    </w:p>
    <w:p w14:paraId="7CFB812A" w14:textId="77777777" w:rsidR="00D476B3" w:rsidRDefault="00D476B3">
      <w:r>
        <w:t>A new TLLI is assigned to the RR sublayer.</w:t>
      </w:r>
    </w:p>
    <w:p w14:paraId="57971175" w14:textId="77777777" w:rsidR="00D476B3" w:rsidRDefault="00D476B3">
      <w:pPr>
        <w:pStyle w:val="Heading4"/>
      </w:pPr>
      <w:bookmarkStart w:id="1454" w:name="_Toc11256607"/>
      <w:bookmarkStart w:id="1455" w:name="_Toc36116599"/>
      <w:bookmarkStart w:id="1456" w:name="_Toc45096656"/>
      <w:bookmarkStart w:id="1457" w:name="_Toc51762522"/>
      <w:bookmarkStart w:id="1458" w:name="_Toc171523845"/>
      <w:r>
        <w:t>9.3.2.2</w:t>
      </w:r>
      <w:r>
        <w:tab/>
        <w:t>GMMRR-PAGE-IND</w:t>
      </w:r>
      <w:bookmarkEnd w:id="1454"/>
      <w:bookmarkEnd w:id="1455"/>
      <w:bookmarkEnd w:id="1456"/>
      <w:bookmarkEnd w:id="1457"/>
      <w:bookmarkEnd w:id="1458"/>
    </w:p>
    <w:p w14:paraId="5985903E" w14:textId="77777777" w:rsidR="00D476B3" w:rsidRDefault="00D476B3">
      <w:r>
        <w:t>A RR-paging message has been received by the RR sublayer.</w:t>
      </w:r>
    </w:p>
    <w:p w14:paraId="73FB7316" w14:textId="77777777" w:rsidR="00D476B3" w:rsidRDefault="00D476B3">
      <w:pPr>
        <w:pStyle w:val="Heading3"/>
      </w:pPr>
      <w:bookmarkStart w:id="1459" w:name="_Toc11256608"/>
      <w:bookmarkStart w:id="1460" w:name="_Toc36116600"/>
      <w:bookmarkStart w:id="1461" w:name="_Toc45096657"/>
      <w:bookmarkStart w:id="1462" w:name="_Toc51762523"/>
      <w:bookmarkStart w:id="1463" w:name="_Toc171523846"/>
      <w:r>
        <w:t>9.3.3</w:t>
      </w:r>
      <w:r>
        <w:tab/>
        <w:t>Service primitives for RABMAS-SAP (UMTS only)</w:t>
      </w:r>
      <w:bookmarkEnd w:id="1459"/>
      <w:bookmarkEnd w:id="1460"/>
      <w:bookmarkEnd w:id="1461"/>
      <w:bookmarkEnd w:id="1462"/>
      <w:bookmarkEnd w:id="1463"/>
    </w:p>
    <w:p w14:paraId="107B07A9" w14:textId="77777777" w:rsidR="00D476B3" w:rsidRDefault="00D476B3">
      <w:pPr>
        <w:pStyle w:val="TH"/>
      </w:pPr>
      <w:r>
        <w:t xml:space="preserve">Table 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74"/>
        <w:gridCol w:w="2976"/>
        <w:gridCol w:w="1674"/>
      </w:tblGrid>
      <w:tr w:rsidR="00D476B3" w14:paraId="4F52D9E5" w14:textId="77777777">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464" w:name="_Toc11256609"/>
      <w:bookmarkStart w:id="1465" w:name="_Toc36116601"/>
      <w:bookmarkStart w:id="1466" w:name="_Toc45096658"/>
      <w:bookmarkStart w:id="1467" w:name="_Toc51762524"/>
      <w:bookmarkStart w:id="1468" w:name="_Toc171523847"/>
      <w:r>
        <w:t>9.3.3.1</w:t>
      </w:r>
      <w:r>
        <w:tab/>
        <w:t>RABMAS-RAB-ESTABLISH-IND</w:t>
      </w:r>
      <w:bookmarkEnd w:id="1464"/>
      <w:bookmarkEnd w:id="1465"/>
      <w:bookmarkEnd w:id="1466"/>
      <w:bookmarkEnd w:id="1467"/>
      <w:bookmarkEnd w:id="1468"/>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469" w:name="_Toc11256610"/>
      <w:bookmarkStart w:id="1470" w:name="_Toc36116602"/>
      <w:bookmarkStart w:id="1471" w:name="_Toc45096659"/>
      <w:bookmarkStart w:id="1472" w:name="_Toc51762525"/>
      <w:bookmarkStart w:id="1473" w:name="_Toc171523848"/>
      <w:r>
        <w:t>9.3.3.2</w:t>
      </w:r>
      <w:r>
        <w:tab/>
        <w:t>RABMAS-RAB-ESTABLISH-RES</w:t>
      </w:r>
      <w:bookmarkEnd w:id="1469"/>
      <w:bookmarkEnd w:id="1470"/>
      <w:bookmarkEnd w:id="1471"/>
      <w:bookmarkEnd w:id="1472"/>
      <w:bookmarkEnd w:id="1473"/>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474" w:name="_Toc11256611"/>
      <w:bookmarkStart w:id="1475" w:name="_Toc36116603"/>
      <w:bookmarkStart w:id="1476" w:name="_Toc45096660"/>
      <w:bookmarkStart w:id="1477" w:name="_Toc51762526"/>
      <w:bookmarkStart w:id="1478" w:name="_Toc171523849"/>
      <w:r>
        <w:t>9.3.3.3</w:t>
      </w:r>
      <w:r>
        <w:tab/>
        <w:t>RABMAS-RAB-ESTABLISH-REJ</w:t>
      </w:r>
      <w:bookmarkEnd w:id="1474"/>
      <w:bookmarkEnd w:id="1475"/>
      <w:bookmarkEnd w:id="1476"/>
      <w:bookmarkEnd w:id="1477"/>
      <w:bookmarkEnd w:id="1478"/>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479" w:name="_Toc11256612"/>
      <w:bookmarkStart w:id="1480" w:name="_Toc36116604"/>
      <w:bookmarkStart w:id="1481" w:name="_Toc45096661"/>
      <w:bookmarkStart w:id="1482" w:name="_Toc51762527"/>
      <w:bookmarkStart w:id="1483" w:name="_Toc171523850"/>
      <w:r>
        <w:t>9.3.3.4</w:t>
      </w:r>
      <w:r>
        <w:tab/>
        <w:t>RABMAS-RAB-RELEASE-IND</w:t>
      </w:r>
      <w:bookmarkEnd w:id="1479"/>
      <w:bookmarkEnd w:id="1480"/>
      <w:bookmarkEnd w:id="1481"/>
      <w:bookmarkEnd w:id="1482"/>
      <w:bookmarkEnd w:id="1483"/>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484" w:name="_Toc11256613"/>
      <w:bookmarkStart w:id="1485" w:name="_Toc36116605"/>
      <w:bookmarkStart w:id="1486" w:name="_Toc45096662"/>
      <w:bookmarkStart w:id="1487" w:name="_Toc51762528"/>
      <w:bookmarkStart w:id="1488" w:name="_Toc171523851"/>
      <w:r>
        <w:t>9.3.3.5</w:t>
      </w:r>
      <w:r>
        <w:tab/>
        <w:t>RABMAS-RAB-RELEASE-RES</w:t>
      </w:r>
      <w:bookmarkEnd w:id="1484"/>
      <w:bookmarkEnd w:id="1485"/>
      <w:bookmarkEnd w:id="1486"/>
      <w:bookmarkEnd w:id="1487"/>
      <w:bookmarkEnd w:id="1488"/>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489" w:name="_Toc11256614"/>
      <w:bookmarkStart w:id="1490" w:name="_Toc36116606"/>
      <w:bookmarkStart w:id="1491" w:name="_Toc45096663"/>
      <w:bookmarkStart w:id="1492" w:name="_Toc51762529"/>
      <w:bookmarkStart w:id="1493" w:name="_Toc171523852"/>
      <w:r>
        <w:t>9.3.3.6</w:t>
      </w:r>
      <w:r>
        <w:tab/>
        <w:t>RABMAS-STATUS-IND</w:t>
      </w:r>
      <w:bookmarkEnd w:id="1489"/>
      <w:bookmarkEnd w:id="1490"/>
      <w:bookmarkEnd w:id="1491"/>
      <w:bookmarkEnd w:id="1492"/>
      <w:bookmarkEnd w:id="1493"/>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494" w:name="_Toc11256615"/>
      <w:bookmarkStart w:id="1495" w:name="_Toc36116607"/>
      <w:bookmarkStart w:id="1496" w:name="_Toc45096664"/>
      <w:bookmarkStart w:id="1497" w:name="_Toc51762530"/>
      <w:bookmarkStart w:id="1498" w:name="_Toc171523853"/>
      <w:r>
        <w:t>9.3.4</w:t>
      </w:r>
      <w:r>
        <w:tab/>
        <w:t>Service primitives for GMMAS-SAP (UMTS only)</w:t>
      </w:r>
      <w:bookmarkEnd w:id="1494"/>
      <w:bookmarkEnd w:id="1495"/>
      <w:bookmarkEnd w:id="1496"/>
      <w:bookmarkEnd w:id="1497"/>
      <w:bookmarkEnd w:id="1498"/>
    </w:p>
    <w:p w14:paraId="734984FB" w14:textId="77777777" w:rsidR="00D476B3" w:rsidRDefault="00D476B3">
      <w:pPr>
        <w:pStyle w:val="TH"/>
      </w:pPr>
      <w:r>
        <w:t>Table 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890"/>
        <w:gridCol w:w="3517"/>
        <w:gridCol w:w="1418"/>
      </w:tblGrid>
      <w:tr w:rsidR="00D476B3" w14:paraId="0C2E4C82" w14:textId="77777777">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499" w:name="_Toc11256616"/>
      <w:bookmarkStart w:id="1500" w:name="_Toc36116608"/>
      <w:bookmarkStart w:id="1501" w:name="_Toc45096665"/>
      <w:bookmarkStart w:id="1502" w:name="_Toc51762531"/>
      <w:bookmarkStart w:id="1503" w:name="_Toc171523854"/>
      <w:r>
        <w:t>9.3.4.1</w:t>
      </w:r>
      <w:r>
        <w:tab/>
        <w:t>GMMAS-SECURITY-IND</w:t>
      </w:r>
      <w:bookmarkEnd w:id="1499"/>
      <w:bookmarkEnd w:id="1500"/>
      <w:bookmarkEnd w:id="1501"/>
      <w:bookmarkEnd w:id="1502"/>
      <w:bookmarkEnd w:id="1503"/>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504" w:name="_Toc11256617"/>
      <w:bookmarkStart w:id="1505" w:name="_Toc36116609"/>
      <w:bookmarkStart w:id="1506" w:name="_Toc45096666"/>
      <w:bookmarkStart w:id="1507" w:name="_Toc51762532"/>
      <w:bookmarkStart w:id="1508" w:name="_Toc171523855"/>
      <w:r>
        <w:t>9.3.4.2</w:t>
      </w:r>
      <w:r>
        <w:tab/>
        <w:t>GMMAS-SECURITY-RES</w:t>
      </w:r>
      <w:bookmarkEnd w:id="1504"/>
      <w:bookmarkEnd w:id="1505"/>
      <w:bookmarkEnd w:id="1506"/>
      <w:bookmarkEnd w:id="1507"/>
      <w:bookmarkEnd w:id="1508"/>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509" w:name="_Toc11256618"/>
      <w:bookmarkStart w:id="1510" w:name="_Toc36116610"/>
      <w:bookmarkStart w:id="1511" w:name="_Toc45096667"/>
      <w:bookmarkStart w:id="1512" w:name="_Toc51762533"/>
      <w:bookmarkStart w:id="1513" w:name="_Toc171523856"/>
      <w:r>
        <w:t>9.3.4.3</w:t>
      </w:r>
      <w:r>
        <w:tab/>
        <w:t>GMMAS-ESTABLISH-REQ</w:t>
      </w:r>
      <w:bookmarkEnd w:id="1509"/>
      <w:bookmarkEnd w:id="1510"/>
      <w:bookmarkEnd w:id="1511"/>
      <w:bookmarkEnd w:id="1512"/>
      <w:bookmarkEnd w:id="1513"/>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514" w:name="_Toc11256619"/>
      <w:bookmarkStart w:id="1515" w:name="_Toc36116611"/>
      <w:bookmarkStart w:id="1516" w:name="_Toc45096668"/>
      <w:bookmarkStart w:id="1517" w:name="_Toc51762534"/>
      <w:bookmarkStart w:id="1518" w:name="_Toc171523857"/>
      <w:r>
        <w:t>9.3.4.4</w:t>
      </w:r>
      <w:r>
        <w:tab/>
        <w:t>GMMAS-ESTABLISH-CNF</w:t>
      </w:r>
      <w:bookmarkEnd w:id="1514"/>
      <w:bookmarkEnd w:id="1515"/>
      <w:bookmarkEnd w:id="1516"/>
      <w:bookmarkEnd w:id="1517"/>
      <w:bookmarkEnd w:id="1518"/>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519" w:name="_Toc11256620"/>
      <w:bookmarkStart w:id="1520" w:name="_Toc36116612"/>
      <w:bookmarkStart w:id="1521" w:name="_Toc45096669"/>
      <w:bookmarkStart w:id="1522" w:name="_Toc51762535"/>
      <w:bookmarkStart w:id="1523" w:name="_Toc171523858"/>
      <w:r>
        <w:t>9.3.4.5</w:t>
      </w:r>
      <w:r>
        <w:tab/>
        <w:t>GMMAS-ESTABLISH-REJ</w:t>
      </w:r>
      <w:bookmarkEnd w:id="1519"/>
      <w:bookmarkEnd w:id="1520"/>
      <w:bookmarkEnd w:id="1521"/>
      <w:bookmarkEnd w:id="1522"/>
      <w:bookmarkEnd w:id="1523"/>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524" w:name="_Toc11256621"/>
      <w:bookmarkStart w:id="1525" w:name="_Toc36116613"/>
      <w:bookmarkStart w:id="1526" w:name="_Toc45096670"/>
      <w:bookmarkStart w:id="1527" w:name="_Toc51762536"/>
      <w:bookmarkStart w:id="1528" w:name="_Toc171523859"/>
      <w:r>
        <w:t>9.3.4.6</w:t>
      </w:r>
      <w:r>
        <w:tab/>
        <w:t>GMMAS- RELEASE-REQ</w:t>
      </w:r>
      <w:bookmarkEnd w:id="1524"/>
      <w:bookmarkEnd w:id="1525"/>
      <w:bookmarkEnd w:id="1526"/>
      <w:bookmarkEnd w:id="1527"/>
      <w:bookmarkEnd w:id="1528"/>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529" w:name="_Toc11256622"/>
      <w:bookmarkStart w:id="1530" w:name="_Toc36116614"/>
      <w:bookmarkStart w:id="1531" w:name="_Toc45096671"/>
      <w:bookmarkStart w:id="1532" w:name="_Toc51762537"/>
      <w:bookmarkStart w:id="1533" w:name="_Toc171523860"/>
      <w:r>
        <w:t>9.3.4.7</w:t>
      </w:r>
      <w:r>
        <w:tab/>
        <w:t>GMMAS- RELEASE-IND</w:t>
      </w:r>
      <w:bookmarkEnd w:id="1529"/>
      <w:bookmarkEnd w:id="1530"/>
      <w:bookmarkEnd w:id="1531"/>
      <w:bookmarkEnd w:id="1532"/>
      <w:bookmarkEnd w:id="1533"/>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534" w:name="_Toc11256623"/>
      <w:bookmarkStart w:id="1535" w:name="_Toc36116615"/>
      <w:bookmarkStart w:id="1536" w:name="_Toc45096672"/>
      <w:bookmarkStart w:id="1537" w:name="_Toc51762538"/>
      <w:bookmarkStart w:id="1538" w:name="_Toc171523861"/>
      <w:r>
        <w:t>9.3.4.8</w:t>
      </w:r>
      <w:r>
        <w:tab/>
        <w:t>GMMAS- DATA-REQ</w:t>
      </w:r>
      <w:bookmarkEnd w:id="1534"/>
      <w:bookmarkEnd w:id="1535"/>
      <w:bookmarkEnd w:id="1536"/>
      <w:bookmarkEnd w:id="1537"/>
      <w:bookmarkEnd w:id="1538"/>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539" w:name="_Toc11256624"/>
      <w:bookmarkStart w:id="1540" w:name="_Toc36116616"/>
      <w:bookmarkStart w:id="1541" w:name="_Toc45096673"/>
      <w:bookmarkStart w:id="1542" w:name="_Toc51762539"/>
      <w:bookmarkStart w:id="1543" w:name="_Toc171523862"/>
      <w:r>
        <w:t>9.3.4.9</w:t>
      </w:r>
      <w:r>
        <w:tab/>
        <w:t>GMMAS- DATA-IND</w:t>
      </w:r>
      <w:bookmarkEnd w:id="1539"/>
      <w:bookmarkEnd w:id="1540"/>
      <w:bookmarkEnd w:id="1541"/>
      <w:bookmarkEnd w:id="1542"/>
      <w:bookmarkEnd w:id="1543"/>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544" w:name="_Toc11256625"/>
      <w:bookmarkStart w:id="1545" w:name="_Toc36116617"/>
      <w:bookmarkStart w:id="1546" w:name="_Toc45096674"/>
      <w:bookmarkStart w:id="1547" w:name="_Toc51762540"/>
      <w:bookmarkStart w:id="1548" w:name="_Toc171523863"/>
      <w:r>
        <w:t>9.3.4.10</w:t>
      </w:r>
      <w:r>
        <w:tab/>
        <w:t>GMMAS-PAGE-IND</w:t>
      </w:r>
      <w:bookmarkEnd w:id="1544"/>
      <w:bookmarkEnd w:id="1545"/>
      <w:bookmarkEnd w:id="1546"/>
      <w:bookmarkEnd w:id="1547"/>
      <w:bookmarkEnd w:id="1548"/>
    </w:p>
    <w:p w14:paraId="6F0825CE" w14:textId="77777777" w:rsidR="00D476B3" w:rsidRDefault="00D476B3">
      <w:r>
        <w:t>A paging message has been received by the AS sublayer.</w:t>
      </w:r>
    </w:p>
    <w:p w14:paraId="269F4015" w14:textId="77777777" w:rsidR="00D476B3" w:rsidRDefault="00D476B3">
      <w:pPr>
        <w:pStyle w:val="Heading4"/>
        <w:rPr>
          <w:lang w:val="sv-SE"/>
        </w:rPr>
      </w:pPr>
      <w:bookmarkStart w:id="1549" w:name="_Toc11256626"/>
      <w:bookmarkStart w:id="1550" w:name="_Toc36116618"/>
      <w:bookmarkStart w:id="1551" w:name="_Toc45096675"/>
      <w:bookmarkStart w:id="1552" w:name="_Toc51762541"/>
      <w:bookmarkStart w:id="1553" w:name="_Toc171523864"/>
      <w:r>
        <w:rPr>
          <w:lang w:val="sv-SE"/>
        </w:rPr>
        <w:t>9.3.4.11</w:t>
      </w:r>
      <w:r>
        <w:rPr>
          <w:lang w:val="sv-SE"/>
        </w:rPr>
        <w:tab/>
        <w:t>GMMAS-STATUS-IND</w:t>
      </w:r>
      <w:bookmarkEnd w:id="1549"/>
      <w:bookmarkEnd w:id="1550"/>
      <w:bookmarkEnd w:id="1551"/>
      <w:bookmarkEnd w:id="1552"/>
      <w:bookmarkEnd w:id="1553"/>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554" w:name="_Toc11256627"/>
      <w:bookmarkStart w:id="1555" w:name="_Toc36116619"/>
      <w:bookmarkStart w:id="1556" w:name="_Toc45096676"/>
      <w:bookmarkStart w:id="1557" w:name="_Toc51762542"/>
      <w:bookmarkStart w:id="1558" w:name="_Toc171523865"/>
      <w:r>
        <w:t>9.4</w:t>
      </w:r>
      <w:r>
        <w:tab/>
        <w:t>Services provided by the LLC entity for GPRS services (GSM only)</w:t>
      </w:r>
      <w:bookmarkEnd w:id="1554"/>
      <w:bookmarkEnd w:id="1555"/>
      <w:bookmarkEnd w:id="1556"/>
      <w:bookmarkEnd w:id="1557"/>
      <w:bookmarkEnd w:id="1558"/>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559" w:name="_Toc11256628"/>
      <w:bookmarkStart w:id="1560" w:name="_Toc36116620"/>
      <w:bookmarkStart w:id="1561" w:name="_Toc45096677"/>
      <w:bookmarkStart w:id="1562" w:name="_Toc51762543"/>
      <w:bookmarkStart w:id="1563" w:name="_Toc171523866"/>
      <w:r>
        <w:t>9.4.1</w:t>
      </w:r>
      <w:r>
        <w:tab/>
        <w:t>Service primitives for LLGMM-SAP</w:t>
      </w:r>
      <w:bookmarkEnd w:id="1559"/>
      <w:bookmarkEnd w:id="1560"/>
      <w:bookmarkEnd w:id="1561"/>
      <w:bookmarkEnd w:id="1562"/>
      <w:bookmarkEnd w:id="1563"/>
    </w:p>
    <w:p w14:paraId="5E9B49CC" w14:textId="77777777" w:rsidR="00D476B3" w:rsidRDefault="00D476B3">
      <w:pPr>
        <w:pStyle w:val="TH"/>
      </w:pPr>
      <w:r>
        <w:t>Table 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r w:rsidRPr="00256404">
              <w:t>oldTLLI, newTLLI,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TLLI, GMM-PDU, protect, cipher</w:t>
            </w:r>
          </w:p>
        </w:tc>
        <w:tc>
          <w:tcPr>
            <w:tcW w:w="1559" w:type="dxa"/>
          </w:tcPr>
          <w:p w14:paraId="47F5019D" w14:textId="77777777" w:rsidR="00D476B3" w:rsidRPr="00256404" w:rsidRDefault="00D476B3">
            <w:pPr>
              <w:pStyle w:val="TAL"/>
            </w:pPr>
            <w:r w:rsidRPr="00256404">
              <w:t>9.4.1.8</w:t>
            </w:r>
          </w:p>
        </w:tc>
      </w:tr>
      <w:tr w:rsidR="00D476B3" w14:paraId="07EBAF6E" w14:textId="77777777">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TLLI, GMM-PDU, cipher</w:t>
            </w:r>
          </w:p>
        </w:tc>
        <w:tc>
          <w:tcPr>
            <w:tcW w:w="1559" w:type="dxa"/>
          </w:tcPr>
          <w:p w14:paraId="0240B851" w14:textId="77777777" w:rsidR="00D476B3" w:rsidRPr="00256404" w:rsidRDefault="00D476B3">
            <w:pPr>
              <w:pStyle w:val="TAL"/>
            </w:pPr>
            <w:r w:rsidRPr="00256404">
              <w:t>9.4.1.9</w:t>
            </w:r>
          </w:p>
        </w:tc>
      </w:tr>
      <w:tr w:rsidR="00D476B3" w14:paraId="428CE8FD" w14:textId="77777777">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564" w:name="_Toc11256629"/>
      <w:bookmarkStart w:id="1565" w:name="_Toc36116621"/>
      <w:bookmarkStart w:id="1566" w:name="_Toc45096678"/>
      <w:bookmarkStart w:id="1567" w:name="_Toc51762544"/>
      <w:bookmarkStart w:id="1568" w:name="_Toc171523867"/>
      <w:r>
        <w:rPr>
          <w:lang w:val="fr-FR"/>
        </w:rPr>
        <w:t>9.4.1.1</w:t>
      </w:r>
      <w:r>
        <w:rPr>
          <w:lang w:val="fr-FR"/>
        </w:rPr>
        <w:tab/>
        <w:t>LLGMM-ASSIGN-REQ</w:t>
      </w:r>
      <w:bookmarkEnd w:id="1564"/>
      <w:bookmarkEnd w:id="1565"/>
      <w:bookmarkEnd w:id="1566"/>
      <w:bookmarkEnd w:id="1567"/>
      <w:bookmarkEnd w:id="1568"/>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569" w:name="_Toc11256630"/>
      <w:bookmarkStart w:id="1570" w:name="_Toc36116622"/>
      <w:bookmarkStart w:id="1571" w:name="_Toc45096679"/>
      <w:bookmarkStart w:id="1572" w:name="_Toc51762545"/>
      <w:bookmarkStart w:id="1573" w:name="_Toc171523868"/>
      <w:r>
        <w:t>9.4.1.2</w:t>
      </w:r>
      <w:r>
        <w:tab/>
        <w:t>LLGMM-TRIGGER-REQ</w:t>
      </w:r>
      <w:bookmarkEnd w:id="1569"/>
      <w:bookmarkEnd w:id="1570"/>
      <w:bookmarkEnd w:id="1571"/>
      <w:bookmarkEnd w:id="1572"/>
      <w:bookmarkEnd w:id="1573"/>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574" w:name="_Toc11256631"/>
      <w:bookmarkStart w:id="1575" w:name="_Toc36116623"/>
      <w:bookmarkStart w:id="1576" w:name="_Toc45096680"/>
      <w:bookmarkStart w:id="1577" w:name="_Toc51762546"/>
      <w:bookmarkStart w:id="1578" w:name="_Toc171523869"/>
      <w:r>
        <w:t>9.4.1.3</w:t>
      </w:r>
      <w:r>
        <w:tab/>
        <w:t>Void</w:t>
      </w:r>
      <w:bookmarkEnd w:id="1574"/>
      <w:bookmarkEnd w:id="1575"/>
      <w:bookmarkEnd w:id="1576"/>
      <w:bookmarkEnd w:id="1577"/>
      <w:bookmarkEnd w:id="1578"/>
    </w:p>
    <w:p w14:paraId="539994F9" w14:textId="77777777" w:rsidR="00D476B3" w:rsidRDefault="00D476B3">
      <w:pPr>
        <w:pStyle w:val="Heading4"/>
      </w:pPr>
      <w:bookmarkStart w:id="1579" w:name="_Toc11256632"/>
      <w:bookmarkStart w:id="1580" w:name="_Toc36116624"/>
      <w:bookmarkStart w:id="1581" w:name="_Toc45096681"/>
      <w:bookmarkStart w:id="1582" w:name="_Toc51762547"/>
      <w:bookmarkStart w:id="1583" w:name="_Toc171523870"/>
      <w:r>
        <w:t>9.4.1.4</w:t>
      </w:r>
      <w:r>
        <w:tab/>
        <w:t>LLGMM-SUSPEND-REQ</w:t>
      </w:r>
      <w:bookmarkEnd w:id="1579"/>
      <w:bookmarkEnd w:id="1580"/>
      <w:bookmarkEnd w:id="1581"/>
      <w:bookmarkEnd w:id="1582"/>
      <w:bookmarkEnd w:id="1583"/>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584" w:name="_Toc11256633"/>
      <w:bookmarkStart w:id="1585" w:name="_Toc36116625"/>
      <w:bookmarkStart w:id="1586" w:name="_Toc45096682"/>
      <w:bookmarkStart w:id="1587" w:name="_Toc51762548"/>
      <w:bookmarkStart w:id="1588" w:name="_Toc171523871"/>
      <w:r>
        <w:t>9.4.1.5</w:t>
      </w:r>
      <w:r>
        <w:tab/>
        <w:t>Void</w:t>
      </w:r>
      <w:bookmarkEnd w:id="1584"/>
      <w:bookmarkEnd w:id="1585"/>
      <w:bookmarkEnd w:id="1586"/>
      <w:bookmarkEnd w:id="1587"/>
      <w:bookmarkEnd w:id="1588"/>
    </w:p>
    <w:p w14:paraId="2E4DAC69" w14:textId="77777777" w:rsidR="00D476B3" w:rsidRDefault="00D476B3">
      <w:pPr>
        <w:pStyle w:val="Heading4"/>
      </w:pPr>
      <w:bookmarkStart w:id="1589" w:name="_Toc11256634"/>
      <w:bookmarkStart w:id="1590" w:name="_Toc36116626"/>
      <w:bookmarkStart w:id="1591" w:name="_Toc45096683"/>
      <w:bookmarkStart w:id="1592" w:name="_Toc51762549"/>
      <w:bookmarkStart w:id="1593" w:name="_Toc171523872"/>
      <w:r>
        <w:t>9.4.1.6</w:t>
      </w:r>
      <w:r>
        <w:tab/>
        <w:t>Void</w:t>
      </w:r>
      <w:bookmarkEnd w:id="1589"/>
      <w:bookmarkEnd w:id="1590"/>
      <w:bookmarkEnd w:id="1591"/>
      <w:bookmarkEnd w:id="1592"/>
      <w:bookmarkEnd w:id="1593"/>
    </w:p>
    <w:p w14:paraId="74DC0997" w14:textId="77777777" w:rsidR="00D476B3" w:rsidRDefault="00D476B3">
      <w:pPr>
        <w:pStyle w:val="Heading4"/>
      </w:pPr>
      <w:bookmarkStart w:id="1594" w:name="_Toc11256635"/>
      <w:bookmarkStart w:id="1595" w:name="_Toc36116627"/>
      <w:bookmarkStart w:id="1596" w:name="_Toc45096684"/>
      <w:bookmarkStart w:id="1597" w:name="_Toc51762550"/>
      <w:bookmarkStart w:id="1598" w:name="_Toc171523873"/>
      <w:r>
        <w:t>9.4.1.7</w:t>
      </w:r>
      <w:r>
        <w:tab/>
        <w:t>LLGMM-WINDOW-CNF</w:t>
      </w:r>
      <w:bookmarkEnd w:id="1594"/>
      <w:bookmarkEnd w:id="1595"/>
      <w:bookmarkEnd w:id="1596"/>
      <w:bookmarkEnd w:id="1597"/>
      <w:bookmarkEnd w:id="1598"/>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599" w:name="_Toc11256636"/>
      <w:bookmarkStart w:id="1600" w:name="_Toc36116628"/>
      <w:bookmarkStart w:id="1601" w:name="_Toc45096685"/>
      <w:bookmarkStart w:id="1602" w:name="_Toc51762551"/>
      <w:bookmarkStart w:id="1603" w:name="_Toc171523874"/>
      <w:r>
        <w:t>9.4.1.8</w:t>
      </w:r>
      <w:r>
        <w:tab/>
        <w:t>LL-UNITDATA-REQ</w:t>
      </w:r>
      <w:bookmarkEnd w:id="1599"/>
      <w:bookmarkEnd w:id="1600"/>
      <w:bookmarkEnd w:id="1601"/>
      <w:bookmarkEnd w:id="1602"/>
      <w:bookmarkEnd w:id="1603"/>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604" w:name="_Toc11256637"/>
      <w:bookmarkStart w:id="1605" w:name="_Toc36116629"/>
      <w:bookmarkStart w:id="1606" w:name="_Toc45096686"/>
      <w:bookmarkStart w:id="1607" w:name="_Toc51762552"/>
      <w:bookmarkStart w:id="1608" w:name="_Toc171523875"/>
      <w:r>
        <w:t>9.4.1.9</w:t>
      </w:r>
      <w:r>
        <w:tab/>
        <w:t>LL-UNITDATA-IND</w:t>
      </w:r>
      <w:bookmarkEnd w:id="1604"/>
      <w:bookmarkEnd w:id="1605"/>
      <w:bookmarkEnd w:id="1606"/>
      <w:bookmarkEnd w:id="1607"/>
      <w:bookmarkEnd w:id="1608"/>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609" w:name="_Toc11256638"/>
      <w:bookmarkStart w:id="1610" w:name="_Toc36116630"/>
      <w:bookmarkStart w:id="1611" w:name="_Toc45096687"/>
      <w:bookmarkStart w:id="1612" w:name="_Toc51762553"/>
      <w:bookmarkStart w:id="1613" w:name="_Toc171523876"/>
      <w:r>
        <w:t>9.4.1.10</w:t>
      </w:r>
      <w:r>
        <w:tab/>
        <w:t>LLGMM-STATUS-IND</w:t>
      </w:r>
      <w:bookmarkEnd w:id="1609"/>
      <w:bookmarkEnd w:id="1610"/>
      <w:bookmarkEnd w:id="1611"/>
      <w:bookmarkEnd w:id="1612"/>
      <w:bookmarkEnd w:id="1613"/>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614" w:name="_Toc11256639"/>
      <w:bookmarkStart w:id="1615" w:name="_Toc36116631"/>
      <w:bookmarkStart w:id="1616" w:name="_Toc45096688"/>
      <w:bookmarkStart w:id="1617" w:name="_Toc51762554"/>
      <w:bookmarkStart w:id="1618" w:name="_Toc171523877"/>
      <w:r>
        <w:t>9.4.2</w:t>
      </w:r>
      <w:r>
        <w:tab/>
        <w:t>Service primitives for LLSMS-SAP</w:t>
      </w:r>
      <w:bookmarkEnd w:id="1614"/>
      <w:bookmarkEnd w:id="1615"/>
      <w:bookmarkEnd w:id="1616"/>
      <w:bookmarkEnd w:id="1617"/>
      <w:bookmarkEnd w:id="1618"/>
    </w:p>
    <w:p w14:paraId="2D0AA166" w14:textId="77777777" w:rsidR="00D476B3" w:rsidRDefault="00D476B3">
      <w:pPr>
        <w:pStyle w:val="TH"/>
      </w:pPr>
      <w:r>
        <w:t>Table 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619" w:name="_Toc11256640"/>
      <w:bookmarkStart w:id="1620" w:name="_Toc36116632"/>
      <w:bookmarkStart w:id="1621" w:name="_Toc45096689"/>
      <w:bookmarkStart w:id="1622" w:name="_Toc51762555"/>
      <w:bookmarkStart w:id="1623" w:name="_Toc171523878"/>
      <w:r>
        <w:t>9.4.2.1</w:t>
      </w:r>
      <w:r>
        <w:tab/>
        <w:t>LL-UNITDATA-REQ</w:t>
      </w:r>
      <w:bookmarkEnd w:id="1619"/>
      <w:bookmarkEnd w:id="1620"/>
      <w:bookmarkEnd w:id="1621"/>
      <w:bookmarkEnd w:id="1622"/>
      <w:bookmarkEnd w:id="1623"/>
    </w:p>
    <w:p w14:paraId="39DC0C44" w14:textId="77777777" w:rsidR="00D476B3" w:rsidRDefault="00D476B3">
      <w:r>
        <w:t>An LLC UI frame will be sent to the peer entity.</w:t>
      </w:r>
    </w:p>
    <w:p w14:paraId="49CF6FAF" w14:textId="77777777" w:rsidR="00D476B3" w:rsidRDefault="00D476B3">
      <w:pPr>
        <w:pStyle w:val="Heading4"/>
      </w:pPr>
      <w:bookmarkStart w:id="1624" w:name="_Toc11256641"/>
      <w:bookmarkStart w:id="1625" w:name="_Toc36116633"/>
      <w:bookmarkStart w:id="1626" w:name="_Toc45096690"/>
      <w:bookmarkStart w:id="1627" w:name="_Toc51762556"/>
      <w:bookmarkStart w:id="1628" w:name="_Toc171523879"/>
      <w:r>
        <w:t>9.4.2.2</w:t>
      </w:r>
      <w:r>
        <w:tab/>
        <w:t>LL-UNITDATA-IND</w:t>
      </w:r>
      <w:bookmarkEnd w:id="1624"/>
      <w:bookmarkEnd w:id="1625"/>
      <w:bookmarkEnd w:id="1626"/>
      <w:bookmarkEnd w:id="1627"/>
      <w:bookmarkEnd w:id="1628"/>
    </w:p>
    <w:p w14:paraId="35FC6464" w14:textId="77777777" w:rsidR="00D476B3" w:rsidRDefault="00D476B3">
      <w:r>
        <w:t>An LLC UI frame has been received from the peer entity.</w:t>
      </w:r>
    </w:p>
    <w:p w14:paraId="2EA425AC" w14:textId="77777777" w:rsidR="00D476B3" w:rsidRDefault="00D476B3">
      <w:pPr>
        <w:pStyle w:val="Heading2"/>
      </w:pPr>
      <w:bookmarkStart w:id="1629" w:name="_Toc11256642"/>
      <w:bookmarkStart w:id="1630" w:name="_Toc36116634"/>
      <w:bookmarkStart w:id="1631" w:name="_Toc45096691"/>
      <w:bookmarkStart w:id="1632" w:name="_Toc51762557"/>
      <w:bookmarkStart w:id="1633" w:name="_Toc171523880"/>
      <w:r>
        <w:t>9.5</w:t>
      </w:r>
      <w:r>
        <w:tab/>
        <w:t xml:space="preserve">Services provided by the </w:t>
      </w:r>
      <w:r>
        <w:rPr>
          <w:rFonts w:hint="eastAsia"/>
        </w:rPr>
        <w:t>G</w:t>
      </w:r>
      <w:r>
        <w:t>MM</w:t>
      </w:r>
      <w:r>
        <w:rPr>
          <w:rFonts w:hint="eastAsia"/>
        </w:rPr>
        <w:t xml:space="preserve"> for GPRS services</w:t>
      </w:r>
      <w:bookmarkEnd w:id="1629"/>
      <w:bookmarkEnd w:id="1630"/>
      <w:bookmarkEnd w:id="1631"/>
      <w:bookmarkEnd w:id="1632"/>
      <w:bookmarkEnd w:id="1633"/>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1634" w:name="_Toc11256643"/>
      <w:bookmarkStart w:id="1635" w:name="_Toc36116635"/>
      <w:bookmarkStart w:id="1636" w:name="_Toc45096692"/>
      <w:bookmarkStart w:id="1637" w:name="_Toc51762558"/>
      <w:bookmarkStart w:id="1638" w:name="_Toc171523881"/>
      <w:r>
        <w:t>9.5.1</w:t>
      </w:r>
      <w:r>
        <w:tab/>
        <w:t>Service primitives for GMMSM-SAP</w:t>
      </w:r>
      <w:bookmarkEnd w:id="1634"/>
      <w:bookmarkEnd w:id="1635"/>
      <w:bookmarkEnd w:id="1636"/>
      <w:bookmarkEnd w:id="1637"/>
      <w:bookmarkEnd w:id="1638"/>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r>
        <w:t>Table 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25705DF" w14:textId="77777777">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1639" w:name="_Toc11256644"/>
      <w:bookmarkStart w:id="1640" w:name="_Toc36116636"/>
      <w:bookmarkStart w:id="1641" w:name="_Toc45096693"/>
      <w:bookmarkStart w:id="1642" w:name="_Toc51762559"/>
      <w:bookmarkStart w:id="1643" w:name="_Toc171523882"/>
      <w:r>
        <w:t>9.5.1.1</w:t>
      </w:r>
      <w:r>
        <w:tab/>
        <w:t>GMMSM-ESTABLISH-REQ</w:t>
      </w:r>
      <w:bookmarkEnd w:id="1639"/>
      <w:bookmarkEnd w:id="1640"/>
      <w:bookmarkEnd w:id="1641"/>
      <w:bookmarkEnd w:id="1642"/>
      <w:bookmarkEnd w:id="1643"/>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1644" w:name="_Toc11256645"/>
      <w:bookmarkStart w:id="1645" w:name="_Toc36116637"/>
      <w:bookmarkStart w:id="1646" w:name="_Toc45096694"/>
      <w:bookmarkStart w:id="1647" w:name="_Toc51762560"/>
      <w:bookmarkStart w:id="1648" w:name="_Toc171523883"/>
      <w:r>
        <w:t>9.5.1.2</w:t>
      </w:r>
      <w:r>
        <w:tab/>
        <w:t>GMMSM-ESTABLISH-CNF</w:t>
      </w:r>
      <w:bookmarkEnd w:id="1644"/>
      <w:bookmarkEnd w:id="1645"/>
      <w:bookmarkEnd w:id="1646"/>
      <w:bookmarkEnd w:id="1647"/>
      <w:bookmarkEnd w:id="1648"/>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1649" w:name="_Toc11256646"/>
      <w:bookmarkStart w:id="1650" w:name="_Toc36116638"/>
      <w:bookmarkStart w:id="1651" w:name="_Toc45096695"/>
      <w:bookmarkStart w:id="1652" w:name="_Toc51762561"/>
      <w:bookmarkStart w:id="1653" w:name="_Toc171523884"/>
      <w:r>
        <w:t>9.5.1.3</w:t>
      </w:r>
      <w:r>
        <w:tab/>
        <w:t>GMMSM-ESTABLISH-REJ</w:t>
      </w:r>
      <w:bookmarkEnd w:id="1649"/>
      <w:bookmarkEnd w:id="1650"/>
      <w:bookmarkEnd w:id="1651"/>
      <w:bookmarkEnd w:id="1652"/>
      <w:bookmarkEnd w:id="1653"/>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1654" w:name="_Toc11256647"/>
      <w:bookmarkStart w:id="1655" w:name="_Toc36116639"/>
      <w:bookmarkStart w:id="1656" w:name="_Toc45096696"/>
      <w:bookmarkStart w:id="1657" w:name="_Toc51762562"/>
      <w:bookmarkStart w:id="1658" w:name="_Toc171523885"/>
      <w:r>
        <w:t>9.5.1.4</w:t>
      </w:r>
      <w:r>
        <w:tab/>
        <w:t>GMMSM-RELEASE-IND</w:t>
      </w:r>
      <w:bookmarkEnd w:id="1654"/>
      <w:bookmarkEnd w:id="1655"/>
      <w:bookmarkEnd w:id="1656"/>
      <w:bookmarkEnd w:id="1657"/>
      <w:bookmarkEnd w:id="1658"/>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1659" w:name="_Toc11256648"/>
      <w:bookmarkStart w:id="1660" w:name="_Toc36116640"/>
      <w:bookmarkStart w:id="1661" w:name="_Toc45096697"/>
      <w:bookmarkStart w:id="1662" w:name="_Toc51762563"/>
      <w:bookmarkStart w:id="1663" w:name="_Toc171523886"/>
      <w:r>
        <w:t>9.5.1.5</w:t>
      </w:r>
      <w:r>
        <w:tab/>
        <w:t>GMMSM-UNITDATA-REQ</w:t>
      </w:r>
      <w:bookmarkEnd w:id="1659"/>
      <w:bookmarkEnd w:id="1660"/>
      <w:bookmarkEnd w:id="1661"/>
      <w:bookmarkEnd w:id="1662"/>
      <w:bookmarkEnd w:id="1663"/>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1664" w:name="_Toc11256649"/>
      <w:bookmarkStart w:id="1665" w:name="_Toc36116641"/>
      <w:bookmarkStart w:id="1666" w:name="_Toc45096698"/>
      <w:bookmarkStart w:id="1667" w:name="_Toc51762564"/>
      <w:bookmarkStart w:id="1668" w:name="_Toc171523887"/>
      <w:r>
        <w:t>9.5.1.6</w:t>
      </w:r>
      <w:r>
        <w:tab/>
        <w:t>GMMSM-UNITDATA-IND</w:t>
      </w:r>
      <w:bookmarkEnd w:id="1664"/>
      <w:bookmarkEnd w:id="1665"/>
      <w:bookmarkEnd w:id="1666"/>
      <w:bookmarkEnd w:id="1667"/>
      <w:bookmarkEnd w:id="1668"/>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1669" w:name="_Toc11256650"/>
      <w:bookmarkStart w:id="1670" w:name="_Toc36116642"/>
      <w:bookmarkStart w:id="1671" w:name="_Toc45096699"/>
      <w:bookmarkStart w:id="1672" w:name="_Toc51762565"/>
      <w:bookmarkStart w:id="1673" w:name="_Toc171523888"/>
      <w:r>
        <w:t>9.5.2</w:t>
      </w:r>
      <w:r>
        <w:tab/>
        <w:t>Void</w:t>
      </w:r>
      <w:bookmarkEnd w:id="1669"/>
      <w:bookmarkEnd w:id="1670"/>
      <w:bookmarkEnd w:id="1671"/>
      <w:bookmarkEnd w:id="1672"/>
      <w:bookmarkEnd w:id="1673"/>
    </w:p>
    <w:p w14:paraId="66D6787C" w14:textId="77777777" w:rsidR="00D476B3" w:rsidRDefault="00D476B3">
      <w:pPr>
        <w:pStyle w:val="Heading3"/>
        <w:rPr>
          <w:sz w:val="22"/>
        </w:rPr>
      </w:pPr>
      <w:bookmarkStart w:id="1674" w:name="_Toc11256651"/>
      <w:bookmarkStart w:id="1675" w:name="_Toc36116643"/>
      <w:bookmarkStart w:id="1676" w:name="_Toc45096700"/>
      <w:bookmarkStart w:id="1677" w:name="_Toc51762566"/>
      <w:bookmarkStart w:id="1678" w:name="_Toc171523889"/>
      <w:r>
        <w:t>9.5.3</w:t>
      </w:r>
      <w:r>
        <w:tab/>
        <w:t>Service primitives for GMMSMS-SAP</w:t>
      </w:r>
      <w:bookmarkEnd w:id="1674"/>
      <w:bookmarkEnd w:id="1675"/>
      <w:bookmarkEnd w:id="1676"/>
      <w:bookmarkEnd w:id="1677"/>
      <w:bookmarkEnd w:id="1678"/>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r>
        <w:t>Table 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1679" w:name="_Toc11256652"/>
      <w:bookmarkStart w:id="1680" w:name="_Toc36116644"/>
      <w:bookmarkStart w:id="1681" w:name="_Toc45096701"/>
      <w:bookmarkStart w:id="1682" w:name="_Toc51762567"/>
      <w:bookmarkStart w:id="1683" w:name="_Toc171523890"/>
      <w:r>
        <w:t>9.5.3.1</w:t>
      </w:r>
      <w:r>
        <w:tab/>
        <w:t>GMMSMS-REG-STATE-REQ</w:t>
      </w:r>
      <w:bookmarkEnd w:id="1679"/>
      <w:bookmarkEnd w:id="1680"/>
      <w:bookmarkEnd w:id="1681"/>
      <w:bookmarkEnd w:id="1682"/>
      <w:bookmarkEnd w:id="1683"/>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1684" w:name="_Toc11256653"/>
      <w:bookmarkStart w:id="1685" w:name="_Toc36116645"/>
      <w:bookmarkStart w:id="1686" w:name="_Toc45096702"/>
      <w:bookmarkStart w:id="1687" w:name="_Toc51762568"/>
      <w:bookmarkStart w:id="1688" w:name="_Toc171523891"/>
      <w:r>
        <w:t>9.5.3.2</w:t>
      </w:r>
      <w:r>
        <w:tab/>
        <w:t>GMMSM- REG-STATE -RSP</w:t>
      </w:r>
      <w:bookmarkEnd w:id="1684"/>
      <w:bookmarkEnd w:id="1685"/>
      <w:bookmarkEnd w:id="1686"/>
      <w:bookmarkEnd w:id="1687"/>
      <w:bookmarkEnd w:id="1688"/>
    </w:p>
    <w:p w14:paraId="35A29620" w14:textId="77777777" w:rsidR="00D476B3" w:rsidRDefault="00D476B3">
      <w:r>
        <w:t>The current IMSI registration state is sent to the Short Message entity.</w:t>
      </w:r>
    </w:p>
    <w:p w14:paraId="39660AF7" w14:textId="77777777" w:rsidR="00D476B3" w:rsidRDefault="00D476B3">
      <w:pPr>
        <w:pStyle w:val="Heading3"/>
      </w:pPr>
      <w:bookmarkStart w:id="1689" w:name="_Toc11256654"/>
      <w:bookmarkStart w:id="1690" w:name="_Toc36116646"/>
      <w:bookmarkStart w:id="1691" w:name="_Toc45096703"/>
      <w:bookmarkStart w:id="1692" w:name="_Toc51762569"/>
      <w:bookmarkStart w:id="1693" w:name="_Toc171523892"/>
      <w:r>
        <w:t>9.5.4</w:t>
      </w:r>
      <w:r>
        <w:tab/>
        <w:t>Service primitives</w:t>
      </w:r>
      <w:r>
        <w:rPr>
          <w:rFonts w:hint="eastAsia"/>
        </w:rPr>
        <w:t xml:space="preserve"> for PMMSMS-SAP</w:t>
      </w:r>
      <w:bookmarkEnd w:id="1689"/>
      <w:bookmarkEnd w:id="1690"/>
      <w:bookmarkEnd w:id="1691"/>
      <w:bookmarkEnd w:id="1692"/>
      <w:bookmarkEnd w:id="1693"/>
    </w:p>
    <w:p w14:paraId="1ABF6832" w14:textId="77777777" w:rsidR="00D476B3" w:rsidRDefault="00D476B3">
      <w:pPr>
        <w:pStyle w:val="TH"/>
      </w:pPr>
      <w:r>
        <w:t xml:space="preserve">Table 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pPr>
            <w:r w:rsidRPr="00256404">
              <w:t>PARAMETERS</w:t>
            </w:r>
          </w:p>
          <w:p w14:paraId="6FE90A30" w14:textId="77777777" w:rsidR="00D476B3" w:rsidRPr="00256404" w:rsidRDefault="00D476B3">
            <w:pPr>
              <w:pStyle w:val="TAH"/>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pPr>
            <w:r w:rsidRPr="00256404">
              <w:t>Mobile-ID</w:t>
            </w:r>
          </w:p>
        </w:tc>
        <w:tc>
          <w:tcPr>
            <w:tcW w:w="1794" w:type="dxa"/>
          </w:tcPr>
          <w:p w14:paraId="2DF36E9A" w14:textId="77777777" w:rsidR="00D476B3" w:rsidRPr="00256404" w:rsidRDefault="00D476B3">
            <w:pPr>
              <w:pStyle w:val="TAL"/>
            </w:pPr>
            <w:r w:rsidRPr="00256404">
              <w:t>9.</w:t>
            </w:r>
            <w:r w:rsidRPr="00256404">
              <w:rPr>
                <w:rFonts w:hint="eastAsia"/>
              </w:rPr>
              <w:t>5.4</w:t>
            </w:r>
            <w:r w:rsidRPr="00256404">
              <w:t>.1</w:t>
            </w:r>
          </w:p>
        </w:tc>
      </w:tr>
      <w:tr w:rsidR="00D476B3" w14:paraId="04377D80" w14:textId="77777777">
        <w:trPr>
          <w:cantSplit/>
          <w:jc w:val="center"/>
        </w:trPr>
        <w:tc>
          <w:tcPr>
            <w:tcW w:w="4032" w:type="dxa"/>
          </w:tcPr>
          <w:p w14:paraId="280E669A" w14:textId="77777777" w:rsidR="00D476B3" w:rsidRPr="00256404" w:rsidRDefault="00D476B3">
            <w:pPr>
              <w:pStyle w:val="TAL"/>
            </w:pPr>
            <w:r w:rsidRPr="00256404">
              <w:rPr>
                <w:rFonts w:hint="eastAsia"/>
              </w:rPr>
              <w:t>PMMSMS</w:t>
            </w:r>
            <w:r w:rsidRPr="00256404">
              <w:t>_EST_CNF</w:t>
            </w:r>
          </w:p>
        </w:tc>
        <w:tc>
          <w:tcPr>
            <w:tcW w:w="3744" w:type="dxa"/>
          </w:tcPr>
          <w:p w14:paraId="4B82EEE5" w14:textId="77777777" w:rsidR="00D476B3" w:rsidRPr="00256404" w:rsidRDefault="00D476B3">
            <w:pPr>
              <w:pStyle w:val="TAL"/>
            </w:pPr>
            <w:r w:rsidRPr="00256404">
              <w:rPr>
                <w:rFonts w:hint="eastAsia"/>
              </w:rPr>
              <w:t>-</w:t>
            </w:r>
          </w:p>
        </w:tc>
        <w:tc>
          <w:tcPr>
            <w:tcW w:w="1794" w:type="dxa"/>
          </w:tcPr>
          <w:p w14:paraId="7913B5EF" w14:textId="77777777" w:rsidR="00D476B3" w:rsidRPr="00256404" w:rsidRDefault="00D476B3">
            <w:pPr>
              <w:pStyle w:val="TAL"/>
            </w:pPr>
            <w:r w:rsidRPr="00256404">
              <w:t>9.</w:t>
            </w:r>
            <w:r w:rsidRPr="00256404">
              <w:rPr>
                <w:rFonts w:hint="eastAsia"/>
              </w:rPr>
              <w:t>5.4</w:t>
            </w:r>
            <w:r w:rsidRPr="00256404">
              <w:t>.2</w:t>
            </w:r>
          </w:p>
        </w:tc>
      </w:tr>
      <w:tr w:rsidR="00D476B3" w14:paraId="44F92483" w14:textId="77777777">
        <w:trPr>
          <w:cantSplit/>
          <w:jc w:val="center"/>
        </w:trPr>
        <w:tc>
          <w:tcPr>
            <w:tcW w:w="4032" w:type="dxa"/>
          </w:tcPr>
          <w:p w14:paraId="5FD64BB9" w14:textId="77777777" w:rsidR="00D476B3" w:rsidRPr="00256404" w:rsidRDefault="00D476B3">
            <w:pPr>
              <w:pStyle w:val="TAL"/>
            </w:pPr>
            <w:r w:rsidRPr="00256404">
              <w:rPr>
                <w:rFonts w:hint="eastAsia"/>
              </w:rPr>
              <w:t>PMMSMS</w:t>
            </w:r>
            <w:r w:rsidRPr="00256404">
              <w:t>_ERROR_IND</w:t>
            </w:r>
          </w:p>
        </w:tc>
        <w:tc>
          <w:tcPr>
            <w:tcW w:w="3744" w:type="dxa"/>
          </w:tcPr>
          <w:p w14:paraId="3B23E933" w14:textId="77777777" w:rsidR="00D476B3" w:rsidRPr="00256404" w:rsidRDefault="00D476B3">
            <w:pPr>
              <w:pStyle w:val="TAL"/>
            </w:pPr>
            <w:r w:rsidRPr="00256404">
              <w:t>Cause</w:t>
            </w:r>
          </w:p>
        </w:tc>
        <w:tc>
          <w:tcPr>
            <w:tcW w:w="1794" w:type="dxa"/>
          </w:tcPr>
          <w:p w14:paraId="6BB62011" w14:textId="77777777" w:rsidR="00D476B3" w:rsidRPr="00256404" w:rsidRDefault="00D476B3">
            <w:pPr>
              <w:pStyle w:val="TAL"/>
            </w:pPr>
            <w:r w:rsidRPr="00256404">
              <w:t>9.</w:t>
            </w:r>
            <w:r w:rsidRPr="00256404">
              <w:rPr>
                <w:rFonts w:hint="eastAsia"/>
              </w:rPr>
              <w:t>5.4</w:t>
            </w:r>
            <w:r w:rsidRPr="00256404">
              <w:t>.3</w:t>
            </w:r>
          </w:p>
        </w:tc>
      </w:tr>
      <w:tr w:rsidR="00D476B3" w14:paraId="53DCDB8D" w14:textId="77777777">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1694" w:name="_Toc11256655"/>
      <w:bookmarkStart w:id="1695" w:name="_Toc36116647"/>
      <w:bookmarkStart w:id="1696" w:name="_Toc45096704"/>
      <w:bookmarkStart w:id="1697" w:name="_Toc51762570"/>
      <w:bookmarkStart w:id="1698" w:name="_Toc171523893"/>
      <w:r>
        <w:rPr>
          <w:lang w:val="fr-FR"/>
        </w:rPr>
        <w:t>9.5.4.1</w:t>
      </w:r>
      <w:r>
        <w:rPr>
          <w:lang w:val="fr-FR"/>
        </w:rPr>
        <w:tab/>
        <w:t>PMMSMS_</w:t>
      </w:r>
      <w:r>
        <w:rPr>
          <w:rFonts w:hint="eastAsia"/>
          <w:lang w:val="fr-FR"/>
        </w:rPr>
        <w:t>EST</w:t>
      </w:r>
      <w:r>
        <w:rPr>
          <w:lang w:val="fr-FR"/>
        </w:rPr>
        <w:t xml:space="preserve"> _REQ</w:t>
      </w:r>
      <w:bookmarkEnd w:id="1694"/>
      <w:bookmarkEnd w:id="1695"/>
      <w:bookmarkEnd w:id="1696"/>
      <w:bookmarkEnd w:id="1697"/>
      <w:bookmarkEnd w:id="1698"/>
    </w:p>
    <w:p w14:paraId="1BFB7812" w14:textId="77777777" w:rsidR="00D476B3" w:rsidRDefault="00D476B3">
      <w:r>
        <w:t xml:space="preserve">The GMM is requested to </w:t>
      </w:r>
      <w:r>
        <w:rPr>
          <w:rFonts w:hint="eastAsia"/>
        </w:rPr>
        <w:t>establish a PS signalling conection.</w:t>
      </w:r>
    </w:p>
    <w:p w14:paraId="193A1A91" w14:textId="77777777" w:rsidR="00D476B3" w:rsidRDefault="00D476B3">
      <w:pPr>
        <w:pStyle w:val="Heading4"/>
      </w:pPr>
      <w:bookmarkStart w:id="1699" w:name="_Toc11256656"/>
      <w:bookmarkStart w:id="1700" w:name="_Toc36116648"/>
      <w:bookmarkStart w:id="1701" w:name="_Toc45096705"/>
      <w:bookmarkStart w:id="1702" w:name="_Toc51762571"/>
      <w:bookmarkStart w:id="1703" w:name="_Toc171523894"/>
      <w:r>
        <w:t>9.5.4.2</w:t>
      </w:r>
      <w:r>
        <w:tab/>
        <w:t>PMMSMS_</w:t>
      </w:r>
      <w:r>
        <w:rPr>
          <w:rFonts w:hint="eastAsia"/>
        </w:rPr>
        <w:t>EST</w:t>
      </w:r>
      <w:r>
        <w:t xml:space="preserve"> _CNF</w:t>
      </w:r>
      <w:bookmarkEnd w:id="1699"/>
      <w:bookmarkEnd w:id="1700"/>
      <w:bookmarkEnd w:id="1701"/>
      <w:bookmarkEnd w:id="1702"/>
      <w:bookmarkEnd w:id="1703"/>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pPr>
      <w:bookmarkStart w:id="1704" w:name="_Toc11256657"/>
      <w:bookmarkStart w:id="1705" w:name="_Toc36116649"/>
      <w:bookmarkStart w:id="1706" w:name="_Toc45096706"/>
      <w:bookmarkStart w:id="1707" w:name="_Toc51762572"/>
      <w:bookmarkStart w:id="1708" w:name="_Toc171523895"/>
      <w:r>
        <w:t>9.5.4.3</w:t>
      </w:r>
      <w:r>
        <w:tab/>
        <w:t>PMMSMS_ERROR_IND</w:t>
      </w:r>
      <w:bookmarkEnd w:id="1704"/>
      <w:bookmarkEnd w:id="1705"/>
      <w:bookmarkEnd w:id="1706"/>
      <w:bookmarkEnd w:id="1707"/>
      <w:bookmarkEnd w:id="1708"/>
    </w:p>
    <w:p w14:paraId="18A1AEEF" w14:textId="77777777" w:rsidR="00D476B3" w:rsidRDefault="00D476B3">
      <w:r>
        <w:t xml:space="preserve">The GMM </w:t>
      </w:r>
      <w:r>
        <w:rPr>
          <w:rFonts w:hint="eastAsia"/>
        </w:rPr>
        <w:t>indicates that a PS signalling connection has been released.</w:t>
      </w:r>
    </w:p>
    <w:p w14:paraId="0DC0D38E" w14:textId="77777777" w:rsidR="00D476B3" w:rsidRDefault="00D476B3">
      <w:pPr>
        <w:pStyle w:val="Heading4"/>
      </w:pPr>
      <w:bookmarkStart w:id="1709" w:name="_Toc11256658"/>
      <w:bookmarkStart w:id="1710" w:name="_Toc36116650"/>
      <w:bookmarkStart w:id="1711" w:name="_Toc45096707"/>
      <w:bookmarkStart w:id="1712" w:name="_Toc51762573"/>
      <w:bookmarkStart w:id="1713" w:name="_Toc171523896"/>
      <w:r>
        <w:t>9.5.4.4</w:t>
      </w:r>
      <w:r>
        <w:tab/>
        <w:t>PMMSMS_UNITDATA_REQ</w:t>
      </w:r>
      <w:bookmarkEnd w:id="1709"/>
      <w:bookmarkEnd w:id="1710"/>
      <w:bookmarkEnd w:id="1711"/>
      <w:bookmarkEnd w:id="1712"/>
      <w:bookmarkEnd w:id="1713"/>
    </w:p>
    <w:p w14:paraId="3980A210" w14:textId="77777777" w:rsidR="00D476B3" w:rsidRDefault="00D476B3">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1714" w:name="_Toc11256659"/>
      <w:bookmarkStart w:id="1715" w:name="_Toc36116651"/>
      <w:bookmarkStart w:id="1716" w:name="_Toc45096708"/>
      <w:bookmarkStart w:id="1717" w:name="_Toc51762574"/>
      <w:bookmarkStart w:id="1718" w:name="_Toc171523897"/>
      <w:r>
        <w:t>9.</w:t>
      </w:r>
      <w:r>
        <w:rPr>
          <w:rFonts w:hint="eastAsia"/>
        </w:rPr>
        <w:t>5.4</w:t>
      </w:r>
      <w:r>
        <w:t>.5</w:t>
      </w:r>
      <w:r>
        <w:tab/>
        <w:t>PMMSMS_UNITDATA_IND</w:t>
      </w:r>
      <w:bookmarkEnd w:id="1714"/>
      <w:bookmarkEnd w:id="1715"/>
      <w:bookmarkEnd w:id="1716"/>
      <w:bookmarkEnd w:id="1717"/>
      <w:bookmarkEnd w:id="1718"/>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1719" w:name="_Toc11256660"/>
      <w:bookmarkStart w:id="1720" w:name="_Toc36116652"/>
      <w:bookmarkStart w:id="1721" w:name="_Toc45096709"/>
      <w:bookmarkStart w:id="1722" w:name="_Toc51762575"/>
      <w:bookmarkStart w:id="1723" w:name="_Toc171523898"/>
      <w:r>
        <w:t>9.5.5</w:t>
      </w:r>
      <w:r>
        <w:tab/>
        <w:t>Service primitives for GMMRABM-SAP (UMTS only)</w:t>
      </w:r>
      <w:bookmarkEnd w:id="1719"/>
      <w:bookmarkEnd w:id="1720"/>
      <w:bookmarkEnd w:id="1721"/>
      <w:bookmarkEnd w:id="1722"/>
      <w:bookmarkEnd w:id="1723"/>
    </w:p>
    <w:p w14:paraId="1D8D0DC3" w14:textId="77777777" w:rsidR="00D476B3" w:rsidRDefault="00D476B3">
      <w:pPr>
        <w:pStyle w:val="TH"/>
      </w:pPr>
      <w:r>
        <w:t>Table 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3065"/>
        <w:gridCol w:w="1745"/>
      </w:tblGrid>
      <w:tr w:rsidR="00D476B3" w14:paraId="683E307C" w14:textId="77777777">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1724" w:name="_Toc11256661"/>
      <w:bookmarkStart w:id="1725" w:name="_Toc36116653"/>
      <w:bookmarkStart w:id="1726" w:name="_Toc45096710"/>
      <w:bookmarkStart w:id="1727" w:name="_Toc51762576"/>
      <w:bookmarkStart w:id="1728" w:name="_Toc171523899"/>
      <w:r>
        <w:t>9.5.5.1</w:t>
      </w:r>
      <w:r>
        <w:tab/>
        <w:t>GMMRABM-REESTABLISH-REQ</w:t>
      </w:r>
      <w:bookmarkEnd w:id="1724"/>
      <w:bookmarkEnd w:id="1725"/>
      <w:bookmarkEnd w:id="1726"/>
      <w:bookmarkEnd w:id="1727"/>
      <w:bookmarkEnd w:id="1728"/>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1729" w:name="_Toc11256662"/>
      <w:bookmarkStart w:id="1730" w:name="_Toc36116654"/>
      <w:bookmarkStart w:id="1731" w:name="_Toc45096711"/>
      <w:bookmarkStart w:id="1732" w:name="_Toc51762577"/>
      <w:bookmarkStart w:id="1733" w:name="_Toc171523900"/>
      <w:r>
        <w:t>9.5.5.2</w:t>
      </w:r>
      <w:r>
        <w:tab/>
        <w:t>GMMRABM-REESTABLISH-RSP</w:t>
      </w:r>
      <w:bookmarkEnd w:id="1729"/>
      <w:bookmarkEnd w:id="1730"/>
      <w:bookmarkEnd w:id="1731"/>
      <w:bookmarkEnd w:id="1732"/>
      <w:bookmarkEnd w:id="1733"/>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1734" w:name="_Toc11256663"/>
      <w:bookmarkStart w:id="1735" w:name="_Toc36116655"/>
      <w:bookmarkStart w:id="1736" w:name="_Toc45096712"/>
      <w:bookmarkStart w:id="1737" w:name="_Toc51762578"/>
      <w:bookmarkStart w:id="1738" w:name="_Toc171523901"/>
      <w:r>
        <w:t>9.5.5.3</w:t>
      </w:r>
      <w:r>
        <w:tab/>
        <w:t>GMMRABM-REESTABLISH-REJ</w:t>
      </w:r>
      <w:bookmarkEnd w:id="1734"/>
      <w:bookmarkEnd w:id="1735"/>
      <w:bookmarkEnd w:id="1736"/>
      <w:bookmarkEnd w:id="1737"/>
      <w:bookmarkEnd w:id="1738"/>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1739" w:name="_Toc11256664"/>
      <w:bookmarkStart w:id="1740" w:name="_Toc36116656"/>
      <w:bookmarkStart w:id="1741" w:name="_Toc45096713"/>
      <w:bookmarkStart w:id="1742" w:name="_Toc51762579"/>
      <w:bookmarkStart w:id="1743" w:name="_Toc171523902"/>
      <w:r>
        <w:rPr>
          <w:szCs w:val="24"/>
        </w:rPr>
        <w:t>9.5.6</w:t>
      </w:r>
      <w:r>
        <w:rPr>
          <w:szCs w:val="24"/>
        </w:rPr>
        <w:tab/>
        <w:t>Service primitives for GMMSS-SAP</w:t>
      </w:r>
      <w:bookmarkEnd w:id="1739"/>
      <w:bookmarkEnd w:id="1740"/>
      <w:bookmarkEnd w:id="1741"/>
      <w:bookmarkEnd w:id="1742"/>
      <w:bookmarkEnd w:id="1743"/>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r>
        <w:rPr>
          <w:bCs/>
          <w:szCs w:val="24"/>
        </w:rPr>
        <w:t>Table 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1744" w:name="_Toc11256665"/>
      <w:bookmarkStart w:id="1745" w:name="_Toc36116657"/>
      <w:bookmarkStart w:id="1746" w:name="_Toc45096714"/>
      <w:bookmarkStart w:id="1747" w:name="_Toc51762580"/>
      <w:bookmarkStart w:id="1748" w:name="_Toc171523903"/>
      <w:r>
        <w:t>9.5.6.1</w:t>
      </w:r>
      <w:r>
        <w:tab/>
        <w:t>GMMSS-ESTABLISH-REQ</w:t>
      </w:r>
      <w:bookmarkEnd w:id="1744"/>
      <w:bookmarkEnd w:id="1745"/>
      <w:bookmarkEnd w:id="1746"/>
      <w:bookmarkEnd w:id="1747"/>
      <w:bookmarkEnd w:id="1748"/>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1749" w:name="_Toc11256666"/>
      <w:bookmarkStart w:id="1750" w:name="_Toc36116658"/>
      <w:bookmarkStart w:id="1751" w:name="_Toc45096715"/>
      <w:bookmarkStart w:id="1752" w:name="_Toc51762581"/>
      <w:bookmarkStart w:id="1753" w:name="_Toc171523904"/>
      <w:r>
        <w:t>9.5.6.2</w:t>
      </w:r>
      <w:r>
        <w:tab/>
        <w:t>GMMSS-ESTABLISH-CNF</w:t>
      </w:r>
      <w:bookmarkEnd w:id="1749"/>
      <w:bookmarkEnd w:id="1750"/>
      <w:bookmarkEnd w:id="1751"/>
      <w:bookmarkEnd w:id="1752"/>
      <w:bookmarkEnd w:id="1753"/>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1754" w:name="_Toc11256667"/>
      <w:bookmarkStart w:id="1755" w:name="_Toc36116659"/>
      <w:bookmarkStart w:id="1756" w:name="_Toc45096716"/>
      <w:bookmarkStart w:id="1757" w:name="_Toc51762582"/>
      <w:bookmarkStart w:id="1758" w:name="_Toc171523905"/>
      <w:r>
        <w:t>9.5.6.3</w:t>
      </w:r>
      <w:r>
        <w:tab/>
        <w:t>GMMSS-ESTABLISH-REJ</w:t>
      </w:r>
      <w:bookmarkEnd w:id="1754"/>
      <w:bookmarkEnd w:id="1755"/>
      <w:bookmarkEnd w:id="1756"/>
      <w:bookmarkEnd w:id="1757"/>
      <w:bookmarkEnd w:id="1758"/>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1759" w:name="_Toc11256668"/>
      <w:bookmarkStart w:id="1760" w:name="_Toc36116660"/>
      <w:bookmarkStart w:id="1761" w:name="_Toc45096717"/>
      <w:bookmarkStart w:id="1762" w:name="_Toc51762583"/>
      <w:bookmarkStart w:id="1763" w:name="_Toc171523906"/>
      <w:r>
        <w:t>9.5.6.4</w:t>
      </w:r>
      <w:r>
        <w:tab/>
        <w:t>GMMSS-RELEASE-IND</w:t>
      </w:r>
      <w:bookmarkEnd w:id="1759"/>
      <w:bookmarkEnd w:id="1760"/>
      <w:bookmarkEnd w:id="1761"/>
      <w:bookmarkEnd w:id="1762"/>
      <w:bookmarkEnd w:id="1763"/>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1764" w:name="_Toc11256669"/>
      <w:bookmarkStart w:id="1765" w:name="_Toc36116661"/>
      <w:bookmarkStart w:id="1766" w:name="_Toc45096718"/>
      <w:bookmarkStart w:id="1767" w:name="_Toc51762584"/>
      <w:bookmarkStart w:id="1768" w:name="_Toc171523907"/>
      <w:r>
        <w:t>9.5.6.5</w:t>
      </w:r>
      <w:r>
        <w:tab/>
        <w:t>GMMSS-UNITDATA-REQ</w:t>
      </w:r>
      <w:bookmarkEnd w:id="1764"/>
      <w:bookmarkEnd w:id="1765"/>
      <w:bookmarkEnd w:id="1766"/>
      <w:bookmarkEnd w:id="1767"/>
      <w:bookmarkEnd w:id="1768"/>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1769" w:name="_Toc11256670"/>
      <w:bookmarkStart w:id="1770" w:name="_Toc36116662"/>
      <w:bookmarkStart w:id="1771" w:name="_Toc45096719"/>
      <w:bookmarkStart w:id="1772" w:name="_Toc51762585"/>
      <w:bookmarkStart w:id="1773" w:name="_Toc171523908"/>
      <w:r>
        <w:t>9.5.6.6</w:t>
      </w:r>
      <w:r>
        <w:tab/>
        <w:t>GMMSS-UNITDATA-IND</w:t>
      </w:r>
      <w:bookmarkEnd w:id="1769"/>
      <w:bookmarkEnd w:id="1770"/>
      <w:bookmarkEnd w:id="1771"/>
      <w:bookmarkEnd w:id="1772"/>
      <w:bookmarkEnd w:id="1773"/>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1774" w:name="_Toc11256671"/>
      <w:bookmarkStart w:id="1775" w:name="_Toc36116663"/>
      <w:bookmarkStart w:id="1776" w:name="_Toc45096720"/>
      <w:bookmarkStart w:id="1777" w:name="_Toc51762586"/>
      <w:bookmarkStart w:id="1778" w:name="_Toc171523909"/>
      <w:r>
        <w:rPr>
          <w:szCs w:val="24"/>
        </w:rPr>
        <w:t>9.5.7</w:t>
      </w:r>
      <w:r>
        <w:rPr>
          <w:szCs w:val="24"/>
        </w:rPr>
        <w:tab/>
        <w:t>Service primitives for GMMSS2-SAP</w:t>
      </w:r>
      <w:bookmarkEnd w:id="1774"/>
      <w:bookmarkEnd w:id="1775"/>
      <w:bookmarkEnd w:id="1776"/>
      <w:bookmarkEnd w:id="1777"/>
      <w:bookmarkEnd w:id="1778"/>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r>
        <w:rPr>
          <w:bCs/>
          <w:szCs w:val="24"/>
        </w:rPr>
        <w:t>Table 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1779" w:name="_Toc11256672"/>
      <w:bookmarkStart w:id="1780" w:name="_Toc36116664"/>
      <w:bookmarkStart w:id="1781" w:name="_Toc45096721"/>
      <w:bookmarkStart w:id="1782" w:name="_Toc51762587"/>
      <w:bookmarkStart w:id="1783" w:name="_Toc171523910"/>
      <w:r>
        <w:t>9.5.7.1</w:t>
      </w:r>
      <w:r>
        <w:tab/>
        <w:t>GMMSS2-REG-STATE-REQ</w:t>
      </w:r>
      <w:bookmarkEnd w:id="1779"/>
      <w:bookmarkEnd w:id="1780"/>
      <w:bookmarkEnd w:id="1781"/>
      <w:bookmarkEnd w:id="1782"/>
      <w:bookmarkEnd w:id="1783"/>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1784" w:name="_Toc11256673"/>
      <w:bookmarkStart w:id="1785" w:name="_Toc36116665"/>
      <w:bookmarkStart w:id="1786" w:name="_Toc45096722"/>
      <w:bookmarkStart w:id="1787" w:name="_Toc51762588"/>
      <w:bookmarkStart w:id="1788" w:name="_Toc171523911"/>
      <w:r>
        <w:t>9.5.7.2</w:t>
      </w:r>
      <w:r>
        <w:tab/>
        <w:t>GMM SS2- REG-STATE -RSP</w:t>
      </w:r>
      <w:bookmarkEnd w:id="1784"/>
      <w:bookmarkEnd w:id="1785"/>
      <w:bookmarkEnd w:id="1786"/>
      <w:bookmarkEnd w:id="1787"/>
      <w:bookmarkEnd w:id="1788"/>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1789" w:name="_Toc11256674"/>
      <w:bookmarkStart w:id="1790" w:name="_Toc36116666"/>
      <w:bookmarkStart w:id="1791" w:name="_Toc45096723"/>
      <w:bookmarkStart w:id="1792" w:name="_Toc51762589"/>
      <w:bookmarkStart w:id="1793" w:name="_Toc171523912"/>
      <w:r>
        <w:t>10</w:t>
      </w:r>
      <w:r>
        <w:tab/>
        <w:t>Interlayer service interfaces on the Network side</w:t>
      </w:r>
      <w:bookmarkEnd w:id="1789"/>
      <w:bookmarkEnd w:id="1790"/>
      <w:bookmarkEnd w:id="1791"/>
      <w:bookmarkEnd w:id="1792"/>
      <w:bookmarkEnd w:id="1793"/>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1794" w:name="_Toc11256675"/>
      <w:bookmarkStart w:id="1795" w:name="_Toc36116667"/>
      <w:bookmarkStart w:id="1796" w:name="_Toc45096724"/>
      <w:bookmarkStart w:id="1797" w:name="_Toc51762590"/>
      <w:bookmarkStart w:id="1798" w:name="_Toc171523913"/>
      <w:r>
        <w:t>10.1</w:t>
      </w:r>
      <w:r>
        <w:tab/>
        <w:t>Services provided by the Radio Resource Management entity</w:t>
      </w:r>
      <w:bookmarkEnd w:id="1794"/>
      <w:bookmarkEnd w:id="1795"/>
      <w:bookmarkEnd w:id="1796"/>
      <w:bookmarkEnd w:id="1797"/>
      <w:bookmarkEnd w:id="1798"/>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2" type="#_x0000_t75" style="width:357.5pt;height:222.7pt" o:ole="">
            <v:imagedata r:id="rId69" o:title=""/>
          </v:shape>
          <o:OLEObject Type="Embed" ProgID="Designer" ShapeID="_x0000_i1052" DrawAspect="Content" ObjectID="_1788810768" r:id="rId70"/>
        </w:object>
      </w:r>
    </w:p>
    <w:p w14:paraId="57BD850A" w14:textId="77777777" w:rsidR="00D476B3" w:rsidRDefault="00D476B3">
      <w:pPr>
        <w:pStyle w:val="TF"/>
      </w:pPr>
      <w:r>
        <w:t>Figure 10.1: Services provided at RR</w:t>
      </w:r>
      <w:r>
        <w:noBreakHyphen/>
        <w:t xml:space="preserve">SAP </w:t>
      </w:r>
      <w:r>
        <w:noBreakHyphen/>
        <w:t xml:space="preserve"> Network side</w:t>
      </w:r>
    </w:p>
    <w:p w14:paraId="1CA5AC33" w14:textId="77777777" w:rsidR="00D476B3" w:rsidRDefault="00D476B3">
      <w:pPr>
        <w:pStyle w:val="Heading3"/>
      </w:pPr>
      <w:bookmarkStart w:id="1799" w:name="_Toc11256676"/>
      <w:bookmarkStart w:id="1800" w:name="_Toc36116668"/>
      <w:bookmarkStart w:id="1801" w:name="_Toc45096725"/>
      <w:bookmarkStart w:id="1802" w:name="_Toc51762591"/>
      <w:bookmarkStart w:id="1803" w:name="_Toc171523914"/>
      <w:r>
        <w:t>10.1.1</w:t>
      </w:r>
      <w:r>
        <w:tab/>
        <w:t>Service state diagram</w:t>
      </w:r>
      <w:bookmarkEnd w:id="1799"/>
      <w:bookmarkEnd w:id="1800"/>
      <w:bookmarkEnd w:id="1801"/>
      <w:bookmarkEnd w:id="1802"/>
      <w:bookmarkEnd w:id="1803"/>
    </w:p>
    <w:p w14:paraId="1ACBD2A8" w14:textId="77777777" w:rsidR="00D476B3" w:rsidRDefault="00D476B3">
      <w:r>
        <w:t>The primitives provided by the Radio Resource Management entity and the transition between permitted states are shown in figure 10.2.</w:t>
      </w:r>
    </w:p>
    <w:bookmarkStart w:id="1804" w:name="_MON_1073821368"/>
    <w:bookmarkEnd w:id="1804"/>
    <w:bookmarkStart w:id="1805" w:name="_MON_1073821297"/>
    <w:bookmarkEnd w:id="1805"/>
    <w:p w14:paraId="185D3E5E" w14:textId="77777777" w:rsidR="00D476B3" w:rsidRDefault="00D476B3">
      <w:pPr>
        <w:pStyle w:val="TH"/>
      </w:pPr>
      <w:r>
        <w:object w:dxaOrig="8040" w:dyaOrig="5640" w14:anchorId="72F8AB3B">
          <v:shape id="_x0000_i1053" type="#_x0000_t75" style="width:401.85pt;height:281.3pt" o:ole="">
            <v:imagedata r:id="rId71" o:title=""/>
          </v:shape>
          <o:OLEObject Type="Embed" ProgID="Word.Picture.8" ShapeID="_x0000_i1053" DrawAspect="Content" ObjectID="_1788810769"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r>
        <w:t xml:space="preserve">Figure 10.2: Service graph of the Radio Resource Management entity </w:t>
      </w:r>
      <w:r>
        <w:noBreakHyphen/>
        <w:t xml:space="preserve"> Network side</w:t>
      </w:r>
    </w:p>
    <w:p w14:paraId="19DC109C" w14:textId="77777777" w:rsidR="00D476B3" w:rsidRDefault="00D476B3">
      <w:pPr>
        <w:pStyle w:val="Heading3"/>
      </w:pPr>
      <w:bookmarkStart w:id="1806" w:name="_Toc11256677"/>
      <w:bookmarkStart w:id="1807" w:name="_Toc36116669"/>
      <w:bookmarkStart w:id="1808" w:name="_Toc45096726"/>
      <w:bookmarkStart w:id="1809" w:name="_Toc51762592"/>
      <w:bookmarkStart w:id="1810" w:name="_Toc171523915"/>
      <w:r>
        <w:t>10.1.2</w:t>
      </w:r>
      <w:r>
        <w:tab/>
        <w:t>Service primitives</w:t>
      </w:r>
      <w:bookmarkEnd w:id="1806"/>
      <w:bookmarkEnd w:id="1807"/>
      <w:bookmarkEnd w:id="1808"/>
      <w:bookmarkEnd w:id="1809"/>
      <w:bookmarkEnd w:id="1810"/>
    </w:p>
    <w:p w14:paraId="2A75F023" w14:textId="77777777" w:rsidR="00D476B3" w:rsidRDefault="00D476B3">
      <w:pPr>
        <w:pStyle w:val="TH"/>
      </w:pPr>
      <w:r>
        <w:t>Table 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1811" w:name="_Toc11256678"/>
      <w:bookmarkStart w:id="1812" w:name="_Toc36116670"/>
      <w:bookmarkStart w:id="1813" w:name="_Toc45096727"/>
      <w:bookmarkStart w:id="1814" w:name="_Toc51762593"/>
      <w:bookmarkStart w:id="1815" w:name="_Toc171523916"/>
      <w:r>
        <w:rPr>
          <w:lang w:val="fr-FR"/>
        </w:rPr>
        <w:t>10.1.2.1</w:t>
      </w:r>
      <w:r>
        <w:rPr>
          <w:lang w:val="fr-FR"/>
        </w:rPr>
        <w:tab/>
        <w:t>RR_EST_REQ</w:t>
      </w:r>
      <w:bookmarkEnd w:id="1811"/>
      <w:bookmarkEnd w:id="1812"/>
      <w:bookmarkEnd w:id="1813"/>
      <w:bookmarkEnd w:id="1814"/>
      <w:bookmarkEnd w:id="1815"/>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1816" w:name="_Toc11256679"/>
      <w:bookmarkStart w:id="1817" w:name="_Toc36116671"/>
      <w:bookmarkStart w:id="1818" w:name="_Toc45096728"/>
      <w:bookmarkStart w:id="1819" w:name="_Toc51762594"/>
      <w:bookmarkStart w:id="1820" w:name="_Toc171523917"/>
      <w:r>
        <w:t>10.1.2.2</w:t>
      </w:r>
      <w:r>
        <w:tab/>
        <w:t>RR_EST_IND</w:t>
      </w:r>
      <w:bookmarkEnd w:id="1816"/>
      <w:bookmarkEnd w:id="1817"/>
      <w:bookmarkEnd w:id="1818"/>
      <w:bookmarkEnd w:id="1819"/>
      <w:bookmarkEnd w:id="1820"/>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1821" w:name="_Toc11256680"/>
      <w:bookmarkStart w:id="1822" w:name="_Toc36116672"/>
      <w:bookmarkStart w:id="1823" w:name="_Toc45096729"/>
      <w:bookmarkStart w:id="1824" w:name="_Toc51762595"/>
      <w:bookmarkStart w:id="1825" w:name="_Toc171523918"/>
      <w:r>
        <w:t>10.1.2.3</w:t>
      </w:r>
      <w:r>
        <w:tab/>
        <w:t>RR_EST_CNF</w:t>
      </w:r>
      <w:bookmarkEnd w:id="1821"/>
      <w:bookmarkEnd w:id="1822"/>
      <w:bookmarkEnd w:id="1823"/>
      <w:bookmarkEnd w:id="1824"/>
      <w:bookmarkEnd w:id="1825"/>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1826" w:name="_Toc11256681"/>
      <w:bookmarkStart w:id="1827" w:name="_Toc36116673"/>
      <w:bookmarkStart w:id="1828" w:name="_Toc45096730"/>
      <w:bookmarkStart w:id="1829" w:name="_Toc51762596"/>
      <w:bookmarkStart w:id="1830" w:name="_Toc171523919"/>
      <w:r>
        <w:t>10.1.2.4</w:t>
      </w:r>
      <w:r>
        <w:tab/>
        <w:t>RR_REL_REQ</w:t>
      </w:r>
      <w:bookmarkEnd w:id="1826"/>
      <w:bookmarkEnd w:id="1827"/>
      <w:bookmarkEnd w:id="1828"/>
      <w:bookmarkEnd w:id="1829"/>
      <w:bookmarkEnd w:id="1830"/>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1831" w:name="_Toc11256682"/>
      <w:bookmarkStart w:id="1832" w:name="_Toc36116674"/>
      <w:bookmarkStart w:id="1833" w:name="_Toc45096731"/>
      <w:bookmarkStart w:id="1834" w:name="_Toc51762597"/>
      <w:bookmarkStart w:id="1835" w:name="_Toc171523920"/>
      <w:r>
        <w:t>10.1.2.5</w:t>
      </w:r>
      <w:r>
        <w:tab/>
        <w:t>RR_REL_IND</w:t>
      </w:r>
      <w:bookmarkEnd w:id="1831"/>
      <w:bookmarkEnd w:id="1832"/>
      <w:bookmarkEnd w:id="1833"/>
      <w:bookmarkEnd w:id="1834"/>
      <w:bookmarkEnd w:id="1835"/>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1836" w:name="_Toc11256683"/>
      <w:bookmarkStart w:id="1837" w:name="_Toc36116675"/>
      <w:bookmarkStart w:id="1838" w:name="_Toc45096732"/>
      <w:bookmarkStart w:id="1839" w:name="_Toc51762598"/>
      <w:bookmarkStart w:id="1840" w:name="_Toc171523921"/>
      <w:r>
        <w:t>10.1.2.6</w:t>
      </w:r>
      <w:r>
        <w:tab/>
        <w:t>RR_SYNC_REQ</w:t>
      </w:r>
      <w:bookmarkEnd w:id="1836"/>
      <w:bookmarkEnd w:id="1837"/>
      <w:bookmarkEnd w:id="1838"/>
      <w:bookmarkEnd w:id="1839"/>
      <w:bookmarkEnd w:id="1840"/>
    </w:p>
    <w:p w14:paraId="50757270" w14:textId="77777777" w:rsidR="00D476B3" w:rsidRDefault="00D476B3">
      <w:r>
        <w:t>Request used by the Mobility Management entity for synchronization with the RR protocol.</w:t>
      </w:r>
    </w:p>
    <w:p w14:paraId="44B4263A" w14:textId="77777777" w:rsidR="00D476B3" w:rsidRDefault="00D476B3">
      <w:r>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1841" w:name="_Toc11256684"/>
      <w:bookmarkStart w:id="1842" w:name="_Toc36116676"/>
      <w:bookmarkStart w:id="1843" w:name="_Toc45096733"/>
      <w:bookmarkStart w:id="1844" w:name="_Toc51762599"/>
      <w:bookmarkStart w:id="1845" w:name="_Toc171523922"/>
      <w:r>
        <w:t>10.1.2.7</w:t>
      </w:r>
      <w:r>
        <w:tab/>
        <w:t>RR_SYNC_CNF</w:t>
      </w:r>
      <w:bookmarkEnd w:id="1841"/>
      <w:bookmarkEnd w:id="1842"/>
      <w:bookmarkEnd w:id="1843"/>
      <w:bookmarkEnd w:id="1844"/>
      <w:bookmarkEnd w:id="1845"/>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1846" w:name="_Toc11256685"/>
      <w:bookmarkStart w:id="1847" w:name="_Toc36116677"/>
      <w:bookmarkStart w:id="1848" w:name="_Toc45096734"/>
      <w:bookmarkStart w:id="1849" w:name="_Toc51762600"/>
      <w:bookmarkStart w:id="1850" w:name="_Toc171523923"/>
      <w:r>
        <w:t>10.1.2.8</w:t>
      </w:r>
      <w:r>
        <w:tab/>
        <w:t>RR_DATA_REQ</w:t>
      </w:r>
      <w:bookmarkEnd w:id="1846"/>
      <w:bookmarkEnd w:id="1847"/>
      <w:bookmarkEnd w:id="1848"/>
      <w:bookmarkEnd w:id="1849"/>
      <w:bookmarkEnd w:id="1850"/>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1851" w:name="_Toc11256686"/>
      <w:bookmarkStart w:id="1852" w:name="_Toc36116678"/>
      <w:bookmarkStart w:id="1853" w:name="_Toc45096735"/>
      <w:bookmarkStart w:id="1854" w:name="_Toc51762601"/>
      <w:bookmarkStart w:id="1855" w:name="_Toc171523924"/>
      <w:r>
        <w:t>10.1.2.9</w:t>
      </w:r>
      <w:r>
        <w:tab/>
        <w:t>RR_DATA_IND</w:t>
      </w:r>
      <w:bookmarkEnd w:id="1851"/>
      <w:bookmarkEnd w:id="1852"/>
      <w:bookmarkEnd w:id="1853"/>
      <w:bookmarkEnd w:id="1854"/>
      <w:bookmarkEnd w:id="1855"/>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1856" w:name="_Toc11256687"/>
      <w:bookmarkStart w:id="1857" w:name="_Toc36116679"/>
      <w:bookmarkStart w:id="1858" w:name="_Toc45096736"/>
      <w:bookmarkStart w:id="1859" w:name="_Toc51762602"/>
      <w:bookmarkStart w:id="1860" w:name="_Toc171523925"/>
      <w:r>
        <w:t>10.1.2.10</w:t>
      </w:r>
      <w:r>
        <w:tab/>
        <w:t>RR_UNIT_DATA_REQ</w:t>
      </w:r>
      <w:bookmarkEnd w:id="1856"/>
      <w:bookmarkEnd w:id="1857"/>
      <w:bookmarkEnd w:id="1858"/>
      <w:bookmarkEnd w:id="1859"/>
      <w:bookmarkEnd w:id="1860"/>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1861" w:name="_Toc11256688"/>
      <w:bookmarkStart w:id="1862" w:name="_Toc36116680"/>
      <w:bookmarkStart w:id="1863" w:name="_Toc45096737"/>
      <w:bookmarkStart w:id="1864" w:name="_Toc51762603"/>
      <w:bookmarkStart w:id="1865" w:name="_Toc171523926"/>
      <w:r>
        <w:t>10.1.2.11</w:t>
      </w:r>
      <w:r>
        <w:tab/>
        <w:t>RR_UNIT_DATA_IND</w:t>
      </w:r>
      <w:bookmarkEnd w:id="1861"/>
      <w:bookmarkEnd w:id="1862"/>
      <w:bookmarkEnd w:id="1863"/>
      <w:bookmarkEnd w:id="1864"/>
      <w:bookmarkEnd w:id="1865"/>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1866" w:name="_Toc11256689"/>
      <w:bookmarkStart w:id="1867" w:name="_Toc36116681"/>
      <w:bookmarkStart w:id="1868" w:name="_Toc45096738"/>
      <w:bookmarkStart w:id="1869" w:name="_Toc51762604"/>
      <w:bookmarkStart w:id="1870" w:name="_Toc171523927"/>
      <w:r>
        <w:t>10.1.2.12</w:t>
      </w:r>
      <w:r>
        <w:tab/>
        <w:t>RR_ABORT_REQ</w:t>
      </w:r>
      <w:bookmarkEnd w:id="1866"/>
      <w:bookmarkEnd w:id="1867"/>
      <w:bookmarkEnd w:id="1868"/>
      <w:bookmarkEnd w:id="1869"/>
      <w:bookmarkEnd w:id="1870"/>
    </w:p>
    <w:p w14:paraId="74A51736" w14:textId="77777777" w:rsidR="00D476B3" w:rsidRDefault="00D476B3">
      <w:r>
        <w:t>Request of the abandon of the RR connection.</w:t>
      </w:r>
    </w:p>
    <w:p w14:paraId="7C787B95" w14:textId="77777777" w:rsidR="00D476B3" w:rsidRDefault="00D476B3">
      <w:pPr>
        <w:pStyle w:val="Heading4"/>
      </w:pPr>
      <w:bookmarkStart w:id="1871" w:name="_Toc11256690"/>
      <w:bookmarkStart w:id="1872" w:name="_Toc36116682"/>
      <w:bookmarkStart w:id="1873" w:name="_Toc45096739"/>
      <w:bookmarkStart w:id="1874" w:name="_Toc51762605"/>
      <w:bookmarkStart w:id="1875" w:name="_Toc171523928"/>
      <w:r>
        <w:t>10.1.2.13</w:t>
      </w:r>
      <w:r>
        <w:tab/>
        <w:t>RR_ABORT_IND</w:t>
      </w:r>
      <w:bookmarkEnd w:id="1871"/>
      <w:bookmarkEnd w:id="1872"/>
      <w:bookmarkEnd w:id="1873"/>
      <w:bookmarkEnd w:id="1874"/>
      <w:bookmarkEnd w:id="1875"/>
    </w:p>
    <w:p w14:paraId="352A04D5" w14:textId="77777777" w:rsidR="00D476B3" w:rsidRDefault="00D476B3">
      <w:r>
        <w:t>Indication that a radio link failure has occurred.</w:t>
      </w:r>
    </w:p>
    <w:p w14:paraId="2808230A" w14:textId="77777777" w:rsidR="00D476B3" w:rsidRDefault="00D476B3">
      <w:pPr>
        <w:pStyle w:val="Heading2"/>
      </w:pPr>
      <w:bookmarkStart w:id="1876" w:name="_Toc11256691"/>
      <w:bookmarkStart w:id="1877" w:name="_Toc36116683"/>
      <w:bookmarkStart w:id="1878" w:name="_Toc45096740"/>
      <w:bookmarkStart w:id="1879" w:name="_Toc51762606"/>
      <w:bookmarkStart w:id="1880" w:name="_Toc171523929"/>
      <w:r>
        <w:t>10.2</w:t>
      </w:r>
      <w:r>
        <w:tab/>
        <w:t>Services provided by the Mobility Management entity</w:t>
      </w:r>
      <w:bookmarkEnd w:id="1876"/>
      <w:bookmarkEnd w:id="1877"/>
      <w:bookmarkEnd w:id="1878"/>
      <w:bookmarkEnd w:id="1879"/>
      <w:bookmarkEnd w:id="1880"/>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1881" w:name="_MON_1073821370"/>
    <w:bookmarkEnd w:id="1881"/>
    <w:bookmarkStart w:id="1882" w:name="_MON_1073821338"/>
    <w:bookmarkEnd w:id="1882"/>
    <w:p w14:paraId="03F55DAE" w14:textId="77777777" w:rsidR="00D476B3" w:rsidRDefault="00D476B3">
      <w:pPr>
        <w:pStyle w:val="TH"/>
      </w:pPr>
      <w:r>
        <w:object w:dxaOrig="8640" w:dyaOrig="2820" w14:anchorId="48CDF357">
          <v:shape id="_x0000_i1054" type="#_x0000_t75" style="width:6in;height:140.65pt" o:ole="">
            <v:imagedata r:id="rId73" o:title=""/>
          </v:shape>
          <o:OLEObject Type="Embed" ProgID="Word.Picture.8" ShapeID="_x0000_i1054" DrawAspect="Content" ObjectID="_1788810770"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r>
        <w:t>Figure 10.3: Services provided at MMCC</w:t>
      </w:r>
      <w:r>
        <w:noBreakHyphen/>
        <w:t>SAP, MMSS</w:t>
      </w:r>
      <w:r>
        <w:noBreakHyphen/>
        <w:t>SAP, MMLCS-SAP, MMSMS</w:t>
      </w:r>
      <w:r>
        <w:noBreakHyphen/>
        <w:t xml:space="preserve">SAP </w:t>
      </w:r>
      <w:r>
        <w:noBreakHyphen/>
        <w:t xml:space="preserve"> Network side</w:t>
      </w:r>
    </w:p>
    <w:p w14:paraId="762AF580" w14:textId="77777777" w:rsidR="00D476B3" w:rsidRDefault="00D476B3"/>
    <w:p w14:paraId="69192044" w14:textId="77777777" w:rsidR="00D476B3" w:rsidRDefault="00D476B3">
      <w:pPr>
        <w:pStyle w:val="Heading3"/>
      </w:pPr>
      <w:bookmarkStart w:id="1883" w:name="_Toc11256692"/>
      <w:bookmarkStart w:id="1884" w:name="_Toc36116684"/>
      <w:bookmarkStart w:id="1885" w:name="_Toc45096741"/>
      <w:bookmarkStart w:id="1886" w:name="_Toc51762607"/>
      <w:bookmarkStart w:id="1887" w:name="_Toc171523930"/>
      <w:r>
        <w:t>10.2.1</w:t>
      </w:r>
      <w:r>
        <w:tab/>
        <w:t>Service state diagram</w:t>
      </w:r>
      <w:bookmarkEnd w:id="1883"/>
      <w:bookmarkEnd w:id="1884"/>
      <w:bookmarkEnd w:id="1885"/>
      <w:bookmarkEnd w:id="1886"/>
      <w:bookmarkEnd w:id="1887"/>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1888" w:name="_MON_1073821418"/>
    <w:bookmarkEnd w:id="1888"/>
    <w:bookmarkStart w:id="1889" w:name="_MON_1073821391"/>
    <w:bookmarkEnd w:id="1889"/>
    <w:p w14:paraId="51788F98" w14:textId="77777777" w:rsidR="00D476B3" w:rsidRDefault="00D476B3">
      <w:pPr>
        <w:pStyle w:val="TH"/>
      </w:pPr>
      <w:r>
        <w:object w:dxaOrig="8640" w:dyaOrig="5835" w14:anchorId="1FFD22A7">
          <v:shape id="_x0000_i1055" type="#_x0000_t75" style="width:6in;height:292.2pt" o:ole="">
            <v:imagedata r:id="rId75" o:title=""/>
          </v:shape>
          <o:OLEObject Type="Embed" ProgID="Word.Picture.8" ShapeID="_x0000_i1055" DrawAspect="Content" ObjectID="_1788810771"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r>
        <w:t xml:space="preserve">Figure 10.4: Service graph of the Mobility Management entity, towards Call Control </w:t>
      </w:r>
      <w:r>
        <w:noBreakHyphen/>
        <w:t xml:space="preserve"> Network side</w:t>
      </w:r>
    </w:p>
    <w:p w14:paraId="474AD117" w14:textId="77777777" w:rsidR="00D476B3" w:rsidRDefault="00D476B3">
      <w:pPr>
        <w:pStyle w:val="Heading3"/>
      </w:pPr>
      <w:bookmarkStart w:id="1890" w:name="_Toc11256693"/>
      <w:bookmarkStart w:id="1891" w:name="_Toc36116685"/>
      <w:bookmarkStart w:id="1892" w:name="_Toc45096742"/>
      <w:bookmarkStart w:id="1893" w:name="_Toc51762608"/>
      <w:bookmarkStart w:id="1894" w:name="_Toc171523931"/>
      <w:r>
        <w:t>10.2.2</w:t>
      </w:r>
      <w:r>
        <w:tab/>
        <w:t>Service primitives</w:t>
      </w:r>
      <w:bookmarkEnd w:id="1890"/>
      <w:bookmarkEnd w:id="1891"/>
      <w:bookmarkEnd w:id="1892"/>
      <w:bookmarkEnd w:id="1893"/>
      <w:bookmarkEnd w:id="1894"/>
    </w:p>
    <w:p w14:paraId="1C442BA3" w14:textId="77777777" w:rsidR="00D476B3" w:rsidRDefault="00D476B3">
      <w:pPr>
        <w:pStyle w:val="TH"/>
      </w:pPr>
      <w:r>
        <w:t>Table 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
              <w:smartTag w:uri="urn:schemas-microsoft-com:office:smarttags" w:element="PlaceTyp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(resource assign)</w:t>
            </w:r>
          </w:p>
        </w:tc>
        <w:tc>
          <w:tcPr>
            <w:tcW w:w="3190" w:type="dxa"/>
          </w:tcPr>
          <w:p w14:paraId="5CC99ED7" w14:textId="77777777" w:rsidR="00D476B3" w:rsidRPr="00256404" w:rsidRDefault="00D476B3">
            <w:pPr>
              <w:pStyle w:val="TAL"/>
            </w:pPr>
            <w:r w:rsidRPr="00256404">
              <w:t>10.2.2.11</w:t>
            </w:r>
          </w:p>
        </w:tc>
      </w:tr>
      <w:tr w:rsidR="00D476B3" w14:paraId="373B60EE" w14:textId="77777777">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1895" w:name="_Toc11256694"/>
      <w:bookmarkStart w:id="1896" w:name="_Toc36116686"/>
      <w:bookmarkStart w:id="1897" w:name="_Toc45096743"/>
      <w:bookmarkStart w:id="1898" w:name="_Toc51762609"/>
      <w:bookmarkStart w:id="1899" w:name="_Toc171523932"/>
      <w:r>
        <w:t>10.2.2.1</w:t>
      </w:r>
      <w:r>
        <w:tab/>
        <w:t>MMXX_EST_REQ</w:t>
      </w:r>
      <w:bookmarkEnd w:id="1895"/>
      <w:bookmarkEnd w:id="1896"/>
      <w:bookmarkEnd w:id="1897"/>
      <w:bookmarkEnd w:id="1898"/>
      <w:bookmarkEnd w:id="1899"/>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1900" w:name="_Toc11256695"/>
      <w:bookmarkStart w:id="1901" w:name="_Toc36116687"/>
      <w:bookmarkStart w:id="1902" w:name="_Toc45096744"/>
      <w:bookmarkStart w:id="1903" w:name="_Toc51762610"/>
      <w:bookmarkStart w:id="1904" w:name="_Toc171523933"/>
      <w:r>
        <w:t>10.2.2.2</w:t>
      </w:r>
      <w:r>
        <w:tab/>
        <w:t>MMXX_EST_IND</w:t>
      </w:r>
      <w:bookmarkEnd w:id="1900"/>
      <w:bookmarkEnd w:id="1901"/>
      <w:bookmarkEnd w:id="1902"/>
      <w:bookmarkEnd w:id="1903"/>
      <w:bookmarkEnd w:id="1904"/>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1905" w:name="_Toc11256696"/>
      <w:bookmarkStart w:id="1906" w:name="_Toc36116688"/>
      <w:bookmarkStart w:id="1907" w:name="_Toc45096745"/>
      <w:bookmarkStart w:id="1908" w:name="_Toc51762611"/>
      <w:bookmarkStart w:id="1909" w:name="_Toc171523934"/>
      <w:r>
        <w:t>10.2.2.3</w:t>
      </w:r>
      <w:r>
        <w:tab/>
        <w:t>MMXX_EST_CNF</w:t>
      </w:r>
      <w:bookmarkEnd w:id="1905"/>
      <w:bookmarkEnd w:id="1906"/>
      <w:bookmarkEnd w:id="1907"/>
      <w:bookmarkEnd w:id="1908"/>
      <w:bookmarkEnd w:id="1909"/>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1910" w:name="_Toc11256697"/>
      <w:bookmarkStart w:id="1911" w:name="_Toc36116689"/>
      <w:bookmarkStart w:id="1912" w:name="_Toc45096746"/>
      <w:bookmarkStart w:id="1913" w:name="_Toc51762612"/>
      <w:bookmarkStart w:id="1914" w:name="_Toc171523935"/>
      <w:r>
        <w:t>10.2.2.4</w:t>
      </w:r>
      <w:r>
        <w:tab/>
        <w:t>MMXX_REL_REQ</w:t>
      </w:r>
      <w:bookmarkEnd w:id="1910"/>
      <w:bookmarkEnd w:id="1911"/>
      <w:bookmarkEnd w:id="1912"/>
      <w:bookmarkEnd w:id="1913"/>
      <w:bookmarkEnd w:id="1914"/>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1915" w:name="_Toc11256698"/>
      <w:bookmarkStart w:id="1916" w:name="_Toc36116690"/>
      <w:bookmarkStart w:id="1917" w:name="_Toc45096747"/>
      <w:bookmarkStart w:id="1918" w:name="_Toc51762613"/>
      <w:bookmarkStart w:id="1919" w:name="_Toc171523936"/>
      <w:r>
        <w:t>10.2.2.5</w:t>
      </w:r>
      <w:r>
        <w:tab/>
        <w:t>MMXX_REL_IND</w:t>
      </w:r>
      <w:bookmarkEnd w:id="1915"/>
      <w:bookmarkEnd w:id="1916"/>
      <w:bookmarkEnd w:id="1917"/>
      <w:bookmarkEnd w:id="1918"/>
      <w:bookmarkEnd w:id="1919"/>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1920" w:name="_Toc11256699"/>
      <w:bookmarkStart w:id="1921" w:name="_Toc36116691"/>
      <w:bookmarkStart w:id="1922" w:name="_Toc45096748"/>
      <w:bookmarkStart w:id="1923" w:name="_Toc51762614"/>
      <w:bookmarkStart w:id="1924" w:name="_Toc171523937"/>
      <w:r>
        <w:t>10.2.2.6</w:t>
      </w:r>
      <w:r>
        <w:tab/>
        <w:t>MMXX_DATA_REQ</w:t>
      </w:r>
      <w:bookmarkEnd w:id="1920"/>
      <w:bookmarkEnd w:id="1921"/>
      <w:bookmarkEnd w:id="1922"/>
      <w:bookmarkEnd w:id="1923"/>
      <w:bookmarkEnd w:id="1924"/>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1925" w:name="_Toc11256700"/>
      <w:bookmarkStart w:id="1926" w:name="_Toc36116692"/>
      <w:bookmarkStart w:id="1927" w:name="_Toc45096749"/>
      <w:bookmarkStart w:id="1928" w:name="_Toc51762615"/>
      <w:bookmarkStart w:id="1929" w:name="_Toc171523938"/>
      <w:r>
        <w:t>10.2.2.7</w:t>
      </w:r>
      <w:r>
        <w:tab/>
        <w:t>MMXX_DATA_IND</w:t>
      </w:r>
      <w:bookmarkEnd w:id="1925"/>
      <w:bookmarkEnd w:id="1926"/>
      <w:bookmarkEnd w:id="1927"/>
      <w:bookmarkEnd w:id="1928"/>
      <w:bookmarkEnd w:id="1929"/>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1930" w:name="_Toc11256701"/>
      <w:bookmarkStart w:id="1931" w:name="_Toc36116693"/>
      <w:bookmarkStart w:id="1932" w:name="_Toc45096750"/>
      <w:bookmarkStart w:id="1933" w:name="_Toc51762616"/>
      <w:bookmarkStart w:id="1934" w:name="_Toc171523939"/>
      <w:r>
        <w:t>10.2.2.8</w:t>
      </w:r>
      <w:r>
        <w:tab/>
        <w:t>MMXX_UNIT_DATA_REQ</w:t>
      </w:r>
      <w:bookmarkEnd w:id="1930"/>
      <w:bookmarkEnd w:id="1931"/>
      <w:bookmarkEnd w:id="1932"/>
      <w:bookmarkEnd w:id="1933"/>
      <w:bookmarkEnd w:id="1934"/>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1935" w:name="_Toc11256702"/>
      <w:bookmarkStart w:id="1936" w:name="_Toc36116694"/>
      <w:bookmarkStart w:id="1937" w:name="_Toc45096751"/>
      <w:bookmarkStart w:id="1938" w:name="_Toc51762617"/>
      <w:bookmarkStart w:id="1939" w:name="_Toc171523940"/>
      <w:r>
        <w:t>10.2.2.9</w:t>
      </w:r>
      <w:r>
        <w:tab/>
        <w:t>MMXX_UNIT_DATA_IND</w:t>
      </w:r>
      <w:bookmarkEnd w:id="1935"/>
      <w:bookmarkEnd w:id="1936"/>
      <w:bookmarkEnd w:id="1937"/>
      <w:bookmarkEnd w:id="1938"/>
      <w:bookmarkEnd w:id="1939"/>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1940" w:name="_Toc11256703"/>
      <w:bookmarkStart w:id="1941" w:name="_Toc36116695"/>
      <w:bookmarkStart w:id="1942" w:name="_Toc45096752"/>
      <w:bookmarkStart w:id="1943" w:name="_Toc51762618"/>
      <w:bookmarkStart w:id="1944" w:name="_Toc171523941"/>
      <w:r>
        <w:t>10.2.2.10</w:t>
      </w:r>
      <w:r>
        <w:tab/>
        <w:t>MMCC_SYNC_REQ</w:t>
      </w:r>
      <w:bookmarkEnd w:id="1940"/>
      <w:bookmarkEnd w:id="1941"/>
      <w:bookmarkEnd w:id="1942"/>
      <w:bookmarkEnd w:id="1943"/>
      <w:bookmarkEnd w:id="1944"/>
    </w:p>
    <w:p w14:paraId="2B9A2B69" w14:textId="77777777" w:rsidR="00D476B3" w:rsidRDefault="00D476B3">
      <w:r>
        <w:t>Request used by the CC entity to synchronize with the MM entity (resource assign).</w:t>
      </w:r>
    </w:p>
    <w:p w14:paraId="548029AB" w14:textId="77777777" w:rsidR="00D8661B" w:rsidRDefault="00D8661B">
      <w:r>
        <w:t>In Iu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1945" w:name="_Toc11256704"/>
      <w:bookmarkStart w:id="1946" w:name="_Toc36116696"/>
      <w:bookmarkStart w:id="1947" w:name="_Toc45096753"/>
      <w:bookmarkStart w:id="1948" w:name="_Toc51762619"/>
      <w:bookmarkStart w:id="1949" w:name="_Toc171523942"/>
      <w:r>
        <w:t>10.2.2.11</w:t>
      </w:r>
      <w:r>
        <w:tab/>
        <w:t>MMCC_SYNC_CNF</w:t>
      </w:r>
      <w:bookmarkEnd w:id="1945"/>
      <w:bookmarkEnd w:id="1946"/>
      <w:bookmarkEnd w:id="1947"/>
      <w:bookmarkEnd w:id="1948"/>
      <w:bookmarkEnd w:id="1949"/>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1950" w:name="_Toc11256705"/>
      <w:bookmarkStart w:id="1951" w:name="_Toc36116697"/>
      <w:bookmarkStart w:id="1952" w:name="_Toc45096754"/>
      <w:bookmarkStart w:id="1953" w:name="_Toc51762620"/>
      <w:bookmarkStart w:id="1954" w:name="_Toc171523943"/>
      <w:r>
        <w:t>10.3</w:t>
      </w:r>
      <w:r>
        <w:tab/>
        <w:t>Services provided by radio resource management entity for GPRS services</w:t>
      </w:r>
      <w:bookmarkEnd w:id="1950"/>
      <w:bookmarkEnd w:id="1951"/>
      <w:bookmarkEnd w:id="1952"/>
      <w:bookmarkEnd w:id="1953"/>
      <w:bookmarkEnd w:id="1954"/>
    </w:p>
    <w:p w14:paraId="09EC9B6F" w14:textId="77777777" w:rsidR="00D476B3" w:rsidRDefault="00D476B3">
      <w:pPr>
        <w:pStyle w:val="Heading3"/>
        <w:tabs>
          <w:tab w:val="left" w:pos="1140"/>
        </w:tabs>
        <w:ind w:left="1140" w:hanging="1140"/>
      </w:pPr>
      <w:bookmarkStart w:id="1955" w:name="_Toc11256706"/>
      <w:bookmarkStart w:id="1956" w:name="_Toc36116698"/>
      <w:bookmarkStart w:id="1957" w:name="_Toc45096755"/>
      <w:bookmarkStart w:id="1958" w:name="_Toc51762621"/>
      <w:bookmarkStart w:id="1959" w:name="_Toc171523944"/>
      <w:r>
        <w:t>10.3.1</w:t>
      </w:r>
      <w:r>
        <w:tab/>
        <w:t>Service primitives for GRR-SAP</w:t>
      </w:r>
      <w:bookmarkEnd w:id="1955"/>
      <w:bookmarkEnd w:id="1956"/>
      <w:bookmarkEnd w:id="1957"/>
      <w:bookmarkEnd w:id="1958"/>
      <w:bookmarkEnd w:id="1959"/>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1960" w:name="MCCQCTEMPBM_00000041"/>
      <w:bookmarkStart w:id="1961" w:name="MCCQCTEMPBM_00000043"/>
      <w:r>
        <w:t>chapter</w:t>
      </w:r>
      <w:bookmarkEnd w:id="1960"/>
      <w:r>
        <w:t>s</w:t>
      </w:r>
      <w:bookmarkEnd w:id="1961"/>
      <w:r>
        <w:t xml:space="preserve"> 10.3.1.1 - 10.3.1.5 are Void]</w:t>
      </w:r>
    </w:p>
    <w:p w14:paraId="50312B70" w14:textId="77777777" w:rsidR="00D476B3" w:rsidRDefault="00D476B3">
      <w:pPr>
        <w:pStyle w:val="Heading3"/>
      </w:pPr>
      <w:bookmarkStart w:id="1962" w:name="_Toc11256707"/>
      <w:bookmarkStart w:id="1963" w:name="_Toc36116699"/>
      <w:bookmarkStart w:id="1964" w:name="_Toc45096756"/>
      <w:bookmarkStart w:id="1965" w:name="_Toc51762622"/>
      <w:bookmarkStart w:id="1966" w:name="_Toc171523945"/>
      <w:r>
        <w:t>10.3.2</w:t>
      </w:r>
      <w:r>
        <w:tab/>
        <w:t>Service primitives for GMMRR-SAP</w:t>
      </w:r>
      <w:bookmarkEnd w:id="1962"/>
      <w:bookmarkEnd w:id="1963"/>
      <w:bookmarkEnd w:id="1964"/>
      <w:bookmarkEnd w:id="1965"/>
      <w:bookmarkEnd w:id="1966"/>
    </w:p>
    <w:p w14:paraId="095C37F0" w14:textId="77777777" w:rsidR="00D476B3" w:rsidRDefault="00D476B3">
      <w:pPr>
        <w:pStyle w:val="TH"/>
      </w:pPr>
      <w:r>
        <w:t>Table 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2EF76FAF" w14:textId="77777777">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CI-list or RAI, priority</w:t>
            </w:r>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1967" w:name="_Toc11256708"/>
      <w:bookmarkStart w:id="1968" w:name="_Toc36116700"/>
      <w:bookmarkStart w:id="1969" w:name="_Toc45096757"/>
      <w:bookmarkStart w:id="1970" w:name="_Toc51762623"/>
      <w:bookmarkStart w:id="1971" w:name="_Toc171523946"/>
      <w:r>
        <w:t>10.3.2.1</w:t>
      </w:r>
      <w:r>
        <w:tab/>
        <w:t>GMMRR-PAGE-REQ</w:t>
      </w:r>
      <w:bookmarkEnd w:id="1967"/>
      <w:bookmarkEnd w:id="1968"/>
      <w:bookmarkEnd w:id="1969"/>
      <w:bookmarkEnd w:id="1970"/>
      <w:bookmarkEnd w:id="1971"/>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1972" w:name="_Toc11256709"/>
      <w:bookmarkStart w:id="1973" w:name="_Toc36116701"/>
      <w:bookmarkStart w:id="1974" w:name="_Toc45096758"/>
      <w:bookmarkStart w:id="1975" w:name="_Toc51762624"/>
      <w:bookmarkStart w:id="1976" w:name="_Toc171523947"/>
      <w:r>
        <w:t>10.4</w:t>
      </w:r>
      <w:r>
        <w:tab/>
        <w:t>Services provided by the LLC entity for GPRS services</w:t>
      </w:r>
      <w:bookmarkEnd w:id="1972"/>
      <w:bookmarkEnd w:id="1973"/>
      <w:bookmarkEnd w:id="1974"/>
      <w:bookmarkEnd w:id="1975"/>
      <w:bookmarkEnd w:id="1976"/>
    </w:p>
    <w:p w14:paraId="2A9E7DBD" w14:textId="77777777" w:rsidR="00D476B3" w:rsidRDefault="00D476B3">
      <w:pPr>
        <w:pStyle w:val="Heading3"/>
      </w:pPr>
      <w:bookmarkStart w:id="1977" w:name="_Toc11256710"/>
      <w:bookmarkStart w:id="1978" w:name="_Toc36116702"/>
      <w:bookmarkStart w:id="1979" w:name="_Toc45096759"/>
      <w:bookmarkStart w:id="1980" w:name="_Toc51762625"/>
      <w:bookmarkStart w:id="1981" w:name="_Toc171523948"/>
      <w:r>
        <w:t>10.4.1</w:t>
      </w:r>
      <w:r>
        <w:tab/>
        <w:t>Service primitives for LLGMM-SAP</w:t>
      </w:r>
      <w:bookmarkEnd w:id="1977"/>
      <w:bookmarkEnd w:id="1978"/>
      <w:bookmarkEnd w:id="1979"/>
      <w:bookmarkEnd w:id="1980"/>
      <w:bookmarkEnd w:id="1981"/>
    </w:p>
    <w:p w14:paraId="1D4A889D" w14:textId="77777777" w:rsidR="00D476B3" w:rsidRDefault="00D476B3">
      <w:pPr>
        <w:pStyle w:val="TH"/>
      </w:pPr>
      <w:r>
        <w:t>Table 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084E28BC" w14:textId="77777777">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r w:rsidRPr="00256404">
              <w:t>newTLLI, oldTLLI,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TLLI, SMM-PDU, cipher</w:t>
            </w:r>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1982" w:name="_Toc11256711"/>
      <w:bookmarkStart w:id="1983" w:name="_Toc36116703"/>
      <w:bookmarkStart w:id="1984" w:name="_Toc45096760"/>
      <w:bookmarkStart w:id="1985" w:name="_Toc51762626"/>
      <w:bookmarkStart w:id="1986" w:name="_Toc171523949"/>
      <w:r>
        <w:rPr>
          <w:lang w:val="fr-FR"/>
        </w:rPr>
        <w:t>10.4.1.1</w:t>
      </w:r>
      <w:r>
        <w:rPr>
          <w:lang w:val="fr-FR"/>
        </w:rPr>
        <w:tab/>
        <w:t>LLGMM-ASSIGN-REQ</w:t>
      </w:r>
      <w:bookmarkEnd w:id="1982"/>
      <w:bookmarkEnd w:id="1983"/>
      <w:bookmarkEnd w:id="1984"/>
      <w:bookmarkEnd w:id="1985"/>
      <w:bookmarkEnd w:id="1986"/>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1987" w:name="_Toc11256712"/>
      <w:bookmarkStart w:id="1988" w:name="_Toc36116704"/>
      <w:bookmarkStart w:id="1989" w:name="_Toc45096761"/>
      <w:bookmarkStart w:id="1990" w:name="_Toc51762627"/>
      <w:bookmarkStart w:id="1991" w:name="_Toc171523950"/>
      <w:r>
        <w:t>10.4.1.2</w:t>
      </w:r>
      <w:r>
        <w:tab/>
        <w:t>Void</w:t>
      </w:r>
      <w:bookmarkEnd w:id="1987"/>
      <w:bookmarkEnd w:id="1988"/>
      <w:bookmarkEnd w:id="1989"/>
      <w:bookmarkEnd w:id="1990"/>
      <w:bookmarkEnd w:id="1991"/>
    </w:p>
    <w:p w14:paraId="774B77EC" w14:textId="77777777" w:rsidR="00D476B3" w:rsidRDefault="00D476B3">
      <w:pPr>
        <w:pStyle w:val="Heading4"/>
      </w:pPr>
      <w:bookmarkStart w:id="1992" w:name="_Toc11256713"/>
      <w:bookmarkStart w:id="1993" w:name="_Toc36116705"/>
      <w:bookmarkStart w:id="1994" w:name="_Toc45096762"/>
      <w:bookmarkStart w:id="1995" w:name="_Toc51762628"/>
      <w:bookmarkStart w:id="1996" w:name="_Toc171523951"/>
      <w:r>
        <w:t>10.4.1.3</w:t>
      </w:r>
      <w:r>
        <w:tab/>
        <w:t>LLGMM-SUSPEND-REQ</w:t>
      </w:r>
      <w:bookmarkEnd w:id="1992"/>
      <w:bookmarkEnd w:id="1993"/>
      <w:bookmarkEnd w:id="1994"/>
      <w:bookmarkEnd w:id="1995"/>
      <w:bookmarkEnd w:id="1996"/>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1997" w:name="_Toc11256714"/>
      <w:bookmarkStart w:id="1998" w:name="_Toc36116706"/>
      <w:bookmarkStart w:id="1999" w:name="_Toc45096763"/>
      <w:bookmarkStart w:id="2000" w:name="_Toc51762629"/>
      <w:bookmarkStart w:id="2001" w:name="_Toc171523952"/>
      <w:r>
        <w:t>10.4.1.4</w:t>
      </w:r>
      <w:r>
        <w:tab/>
        <w:t>LLGMM-RESUME-REQ</w:t>
      </w:r>
      <w:bookmarkEnd w:id="1997"/>
      <w:bookmarkEnd w:id="1998"/>
      <w:bookmarkEnd w:id="1999"/>
      <w:bookmarkEnd w:id="2000"/>
      <w:bookmarkEnd w:id="2001"/>
    </w:p>
    <w:p w14:paraId="229D6915" w14:textId="77777777" w:rsidR="00D476B3" w:rsidRDefault="00D476B3">
      <w:r>
        <w:t>Normal LLC frame sending and reception is possible again.</w:t>
      </w:r>
    </w:p>
    <w:p w14:paraId="0BD51D47" w14:textId="77777777" w:rsidR="00D476B3" w:rsidRDefault="00D476B3">
      <w:pPr>
        <w:pStyle w:val="Heading4"/>
      </w:pPr>
      <w:bookmarkStart w:id="2002" w:name="_Toc11256715"/>
      <w:bookmarkStart w:id="2003" w:name="_Toc36116707"/>
      <w:bookmarkStart w:id="2004" w:name="_Toc45096764"/>
      <w:bookmarkStart w:id="2005" w:name="_Toc51762630"/>
      <w:bookmarkStart w:id="2006" w:name="_Toc171523953"/>
      <w:r>
        <w:t>10.4.1.5</w:t>
      </w:r>
      <w:r>
        <w:tab/>
        <w:t>Void</w:t>
      </w:r>
      <w:bookmarkEnd w:id="2002"/>
      <w:bookmarkEnd w:id="2003"/>
      <w:bookmarkEnd w:id="2004"/>
      <w:bookmarkEnd w:id="2005"/>
      <w:bookmarkEnd w:id="2006"/>
    </w:p>
    <w:p w14:paraId="09D0EDAF" w14:textId="77777777" w:rsidR="00D476B3" w:rsidRDefault="00D476B3">
      <w:pPr>
        <w:pStyle w:val="Heading4"/>
      </w:pPr>
      <w:bookmarkStart w:id="2007" w:name="_Toc11256716"/>
      <w:bookmarkStart w:id="2008" w:name="_Toc36116708"/>
      <w:bookmarkStart w:id="2009" w:name="_Toc45096765"/>
      <w:bookmarkStart w:id="2010" w:name="_Toc51762631"/>
      <w:bookmarkStart w:id="2011" w:name="_Toc171523954"/>
      <w:r>
        <w:t>10.4.1.6</w:t>
      </w:r>
      <w:r>
        <w:tab/>
        <w:t>Void</w:t>
      </w:r>
      <w:bookmarkEnd w:id="2007"/>
      <w:bookmarkEnd w:id="2008"/>
      <w:bookmarkEnd w:id="2009"/>
      <w:bookmarkEnd w:id="2010"/>
      <w:bookmarkEnd w:id="2011"/>
    </w:p>
    <w:p w14:paraId="2F3B1197" w14:textId="77777777" w:rsidR="00D476B3" w:rsidRDefault="00D476B3">
      <w:pPr>
        <w:pStyle w:val="Heading4"/>
      </w:pPr>
      <w:bookmarkStart w:id="2012" w:name="_Toc11256717"/>
      <w:bookmarkStart w:id="2013" w:name="_Toc36116709"/>
      <w:bookmarkStart w:id="2014" w:name="_Toc45096766"/>
      <w:bookmarkStart w:id="2015" w:name="_Toc51762632"/>
      <w:bookmarkStart w:id="2016" w:name="_Toc171523955"/>
      <w:r>
        <w:t>10.4.1.7</w:t>
      </w:r>
      <w:r>
        <w:tab/>
        <w:t>LLGMM-PAGE-IND</w:t>
      </w:r>
      <w:bookmarkEnd w:id="2012"/>
      <w:bookmarkEnd w:id="2013"/>
      <w:bookmarkEnd w:id="2014"/>
      <w:bookmarkEnd w:id="2015"/>
      <w:bookmarkEnd w:id="2016"/>
    </w:p>
    <w:p w14:paraId="081E9E7B" w14:textId="77777777" w:rsidR="00D476B3" w:rsidRDefault="00D476B3">
      <w:r>
        <w:t>Requires to send a paging message to the mobile station.</w:t>
      </w:r>
    </w:p>
    <w:p w14:paraId="19B2993F" w14:textId="77777777" w:rsidR="00D476B3" w:rsidRDefault="00D476B3">
      <w:pPr>
        <w:pStyle w:val="Heading4"/>
      </w:pPr>
      <w:bookmarkStart w:id="2017" w:name="_Toc11256718"/>
      <w:bookmarkStart w:id="2018" w:name="_Toc36116710"/>
      <w:bookmarkStart w:id="2019" w:name="_Toc45096767"/>
      <w:bookmarkStart w:id="2020" w:name="_Toc51762633"/>
      <w:bookmarkStart w:id="2021" w:name="_Toc171523956"/>
      <w:r>
        <w:t>10.4.1.8</w:t>
      </w:r>
      <w:r>
        <w:tab/>
        <w:t>LLGMM-PAGE-RESP-IND</w:t>
      </w:r>
      <w:bookmarkEnd w:id="2017"/>
      <w:bookmarkEnd w:id="2018"/>
      <w:bookmarkEnd w:id="2019"/>
      <w:bookmarkEnd w:id="2020"/>
      <w:bookmarkEnd w:id="2021"/>
    </w:p>
    <w:p w14:paraId="73ADC114" w14:textId="77777777" w:rsidR="00D476B3" w:rsidRDefault="00D476B3">
      <w:r>
        <w:t>A paging response has been received from the mobile.</w:t>
      </w:r>
    </w:p>
    <w:p w14:paraId="6BD50922" w14:textId="77777777" w:rsidR="00D476B3" w:rsidRDefault="00D476B3">
      <w:pPr>
        <w:pStyle w:val="Heading4"/>
      </w:pPr>
      <w:bookmarkStart w:id="2022" w:name="_Toc11256719"/>
      <w:bookmarkStart w:id="2023" w:name="_Toc36116711"/>
      <w:bookmarkStart w:id="2024" w:name="_Toc45096768"/>
      <w:bookmarkStart w:id="2025" w:name="_Toc51762634"/>
      <w:bookmarkStart w:id="2026" w:name="_Toc171523957"/>
      <w:r>
        <w:t>10.4.1.9</w:t>
      </w:r>
      <w:r>
        <w:tab/>
        <w:t>LL-UNITDATA-REQ</w:t>
      </w:r>
      <w:bookmarkEnd w:id="2022"/>
      <w:bookmarkEnd w:id="2023"/>
      <w:bookmarkEnd w:id="2024"/>
      <w:bookmarkEnd w:id="2025"/>
      <w:bookmarkEnd w:id="2026"/>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027" w:name="_Toc11256720"/>
      <w:bookmarkStart w:id="2028" w:name="_Toc36116712"/>
      <w:bookmarkStart w:id="2029" w:name="_Toc45096769"/>
      <w:bookmarkStart w:id="2030" w:name="_Toc51762635"/>
      <w:bookmarkStart w:id="2031" w:name="_Toc171523958"/>
      <w:r>
        <w:t>10.4.1.10</w:t>
      </w:r>
      <w:r>
        <w:tab/>
        <w:t>LL-UNITDATA-IND</w:t>
      </w:r>
      <w:bookmarkEnd w:id="2027"/>
      <w:bookmarkEnd w:id="2028"/>
      <w:bookmarkEnd w:id="2029"/>
      <w:bookmarkEnd w:id="2030"/>
      <w:bookmarkEnd w:id="2031"/>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032" w:name="_Toc11256721"/>
      <w:bookmarkStart w:id="2033" w:name="_Toc36116713"/>
      <w:bookmarkStart w:id="2034" w:name="_Toc45096770"/>
      <w:bookmarkStart w:id="2035" w:name="_Toc51762636"/>
      <w:bookmarkStart w:id="2036" w:name="_Toc171523959"/>
      <w:r>
        <w:t>10.4.1.11</w:t>
      </w:r>
      <w:r>
        <w:tab/>
        <w:t>LLGMM-STATUS-IND</w:t>
      </w:r>
      <w:bookmarkEnd w:id="2032"/>
      <w:bookmarkEnd w:id="2033"/>
      <w:bookmarkEnd w:id="2034"/>
      <w:bookmarkEnd w:id="2035"/>
      <w:bookmarkEnd w:id="2036"/>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037" w:name="_Toc11256722"/>
      <w:bookmarkStart w:id="2038" w:name="_Toc36116714"/>
      <w:bookmarkStart w:id="2039" w:name="_Toc45096771"/>
      <w:bookmarkStart w:id="2040" w:name="_Toc51762637"/>
      <w:bookmarkStart w:id="2041" w:name="_Toc171523960"/>
      <w:r>
        <w:t>10.4.2</w:t>
      </w:r>
      <w:r>
        <w:tab/>
        <w:t>Service primitives for LLSMS-SAP</w:t>
      </w:r>
      <w:bookmarkEnd w:id="2037"/>
      <w:bookmarkEnd w:id="2038"/>
      <w:bookmarkEnd w:id="2039"/>
      <w:bookmarkEnd w:id="2040"/>
      <w:bookmarkEnd w:id="2041"/>
    </w:p>
    <w:p w14:paraId="07E34827" w14:textId="77777777" w:rsidR="00D476B3" w:rsidRDefault="00D476B3">
      <w:pPr>
        <w:pStyle w:val="TH"/>
      </w:pPr>
      <w:r>
        <w:t>Table 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63D00A52" w14:textId="77777777">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042" w:name="_Toc11256723"/>
      <w:bookmarkStart w:id="2043" w:name="_Toc36116715"/>
      <w:bookmarkStart w:id="2044" w:name="_Toc45096772"/>
      <w:bookmarkStart w:id="2045" w:name="_Toc51762638"/>
      <w:bookmarkStart w:id="2046" w:name="_Toc171523961"/>
      <w:r>
        <w:t>10.4.2.1</w:t>
      </w:r>
      <w:r>
        <w:tab/>
        <w:t>LL-UNITDATA-REQ</w:t>
      </w:r>
      <w:bookmarkEnd w:id="2042"/>
      <w:bookmarkEnd w:id="2043"/>
      <w:bookmarkEnd w:id="2044"/>
      <w:bookmarkEnd w:id="2045"/>
      <w:bookmarkEnd w:id="2046"/>
    </w:p>
    <w:p w14:paraId="79C7A536" w14:textId="77777777" w:rsidR="00D476B3" w:rsidRDefault="00D476B3">
      <w:r>
        <w:t>An LLC UI frame will be sent to the peer entity.</w:t>
      </w:r>
    </w:p>
    <w:p w14:paraId="7B1A1062" w14:textId="77777777" w:rsidR="00D476B3" w:rsidRDefault="00D476B3">
      <w:pPr>
        <w:pStyle w:val="Heading4"/>
      </w:pPr>
      <w:bookmarkStart w:id="2047" w:name="_Toc11256724"/>
      <w:bookmarkStart w:id="2048" w:name="_Toc36116716"/>
      <w:bookmarkStart w:id="2049" w:name="_Toc45096773"/>
      <w:bookmarkStart w:id="2050" w:name="_Toc51762639"/>
      <w:bookmarkStart w:id="2051" w:name="_Toc171523962"/>
      <w:r>
        <w:t>10.4.2.2</w:t>
      </w:r>
      <w:r>
        <w:tab/>
        <w:t>LL-UNITDATA-IND</w:t>
      </w:r>
      <w:bookmarkEnd w:id="2047"/>
      <w:bookmarkEnd w:id="2048"/>
      <w:bookmarkEnd w:id="2049"/>
      <w:bookmarkEnd w:id="2050"/>
      <w:bookmarkEnd w:id="2051"/>
    </w:p>
    <w:p w14:paraId="31F384E6" w14:textId="77777777" w:rsidR="00D476B3" w:rsidRDefault="00D476B3">
      <w:r>
        <w:t>An LLC UI frame has been received from the peer entity.</w:t>
      </w:r>
    </w:p>
    <w:p w14:paraId="663E4AC9" w14:textId="77777777" w:rsidR="00D476B3" w:rsidRDefault="00D476B3">
      <w:pPr>
        <w:pStyle w:val="Heading2"/>
      </w:pPr>
      <w:bookmarkStart w:id="2052" w:name="_Toc11256725"/>
      <w:bookmarkStart w:id="2053" w:name="_Toc36116717"/>
      <w:bookmarkStart w:id="2054" w:name="_Toc45096774"/>
      <w:bookmarkStart w:id="2055" w:name="_Toc51762640"/>
      <w:bookmarkStart w:id="2056" w:name="_Toc171523963"/>
      <w:r>
        <w:t>10.5</w:t>
      </w:r>
      <w:r>
        <w:tab/>
        <w:t>Services provided by the GMM for GPRS services</w:t>
      </w:r>
      <w:bookmarkEnd w:id="2052"/>
      <w:bookmarkEnd w:id="2053"/>
      <w:bookmarkEnd w:id="2054"/>
      <w:bookmarkEnd w:id="2055"/>
      <w:bookmarkEnd w:id="2056"/>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057" w:name="_Toc11256726"/>
      <w:bookmarkStart w:id="2058" w:name="_Toc36116718"/>
      <w:bookmarkStart w:id="2059" w:name="_Toc45096775"/>
      <w:bookmarkStart w:id="2060" w:name="_Toc51762641"/>
      <w:bookmarkStart w:id="2061" w:name="_Toc171523964"/>
      <w:r>
        <w:t>10.5.1</w:t>
      </w:r>
      <w:r>
        <w:tab/>
        <w:t>Service primitives for GMMSM-SAP</w:t>
      </w:r>
      <w:bookmarkEnd w:id="2057"/>
      <w:bookmarkEnd w:id="2058"/>
      <w:bookmarkEnd w:id="2059"/>
      <w:bookmarkEnd w:id="2060"/>
      <w:bookmarkEnd w:id="2061"/>
    </w:p>
    <w:p w14:paraId="57510D3F" w14:textId="77777777" w:rsidR="00D476B3" w:rsidRDefault="00D476B3">
      <w:pPr>
        <w:pStyle w:val="TH"/>
      </w:pPr>
      <w:r>
        <w:t>Table 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6FF8385" w14:textId="77777777">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062" w:name="_Toc11256727"/>
      <w:bookmarkStart w:id="2063" w:name="_Toc36116719"/>
      <w:bookmarkStart w:id="2064" w:name="_Toc45096776"/>
      <w:bookmarkStart w:id="2065" w:name="_Toc51762642"/>
      <w:bookmarkStart w:id="2066" w:name="_Toc171523965"/>
      <w:r>
        <w:t>10.5.1.1</w:t>
      </w:r>
      <w:r>
        <w:tab/>
        <w:t>GMMSM-RELEASE-IND</w:t>
      </w:r>
      <w:bookmarkEnd w:id="2062"/>
      <w:bookmarkEnd w:id="2063"/>
      <w:bookmarkEnd w:id="2064"/>
      <w:bookmarkEnd w:id="2065"/>
      <w:bookmarkEnd w:id="2066"/>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067" w:name="_Toc11256728"/>
      <w:bookmarkStart w:id="2068" w:name="_Toc36116720"/>
      <w:bookmarkStart w:id="2069" w:name="_Toc45096777"/>
      <w:bookmarkStart w:id="2070" w:name="_Toc51762643"/>
      <w:bookmarkStart w:id="2071" w:name="_Toc171523966"/>
      <w:r>
        <w:t>10.5.1.2</w:t>
      </w:r>
      <w:r>
        <w:tab/>
        <w:t>GMMSM-UNITDATA-REQ</w:t>
      </w:r>
      <w:bookmarkEnd w:id="2067"/>
      <w:bookmarkEnd w:id="2068"/>
      <w:bookmarkEnd w:id="2069"/>
      <w:bookmarkEnd w:id="2070"/>
      <w:bookmarkEnd w:id="2071"/>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072" w:name="_Toc11256729"/>
      <w:bookmarkStart w:id="2073" w:name="_Toc36116721"/>
      <w:bookmarkStart w:id="2074" w:name="_Toc45096778"/>
      <w:bookmarkStart w:id="2075" w:name="_Toc51762644"/>
      <w:bookmarkStart w:id="2076" w:name="_Toc171523967"/>
      <w:r>
        <w:t>10.5.1.3</w:t>
      </w:r>
      <w:r>
        <w:tab/>
        <w:t>GMMSM-UNITDATA-IND</w:t>
      </w:r>
      <w:bookmarkEnd w:id="2072"/>
      <w:bookmarkEnd w:id="2073"/>
      <w:bookmarkEnd w:id="2074"/>
      <w:bookmarkEnd w:id="2075"/>
      <w:bookmarkEnd w:id="2076"/>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pPr>
      <w:bookmarkStart w:id="2077" w:name="_Toc11256730"/>
      <w:bookmarkStart w:id="2078" w:name="_Toc36116722"/>
      <w:bookmarkStart w:id="2079" w:name="_Toc45096779"/>
      <w:bookmarkStart w:id="2080" w:name="_Toc51762645"/>
      <w:bookmarkStart w:id="2081" w:name="_Toc171523968"/>
      <w:r>
        <w:t>10.5.2</w:t>
      </w:r>
      <w:r>
        <w:tab/>
        <w:t>Service primitives</w:t>
      </w:r>
      <w:r>
        <w:rPr>
          <w:rFonts w:hint="eastAsia"/>
        </w:rPr>
        <w:t xml:space="preserve"> for PMMSMS-SAP</w:t>
      </w:r>
      <w:bookmarkEnd w:id="2077"/>
      <w:bookmarkEnd w:id="2078"/>
      <w:bookmarkEnd w:id="2079"/>
      <w:bookmarkEnd w:id="2080"/>
      <w:bookmarkEnd w:id="2081"/>
    </w:p>
    <w:p w14:paraId="7E474B1D" w14:textId="77777777" w:rsidR="00D476B3" w:rsidRDefault="00D476B3">
      <w:pPr>
        <w:pStyle w:val="TH"/>
      </w:pPr>
      <w:r>
        <w:t xml:space="preserve">Table 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pPr>
            <w:r w:rsidRPr="00256404">
              <w:rPr>
                <w:rFonts w:hint="eastAsia"/>
              </w:rPr>
              <w:t>-</w:t>
            </w:r>
          </w:p>
        </w:tc>
        <w:tc>
          <w:tcPr>
            <w:tcW w:w="3190" w:type="dxa"/>
          </w:tcPr>
          <w:p w14:paraId="6FC9F7FA" w14:textId="77777777" w:rsidR="00D476B3" w:rsidRPr="00256404" w:rsidRDefault="00D476B3">
            <w:pPr>
              <w:pStyle w:val="TAL"/>
            </w:pPr>
            <w:r w:rsidRPr="00256404">
              <w:t>10.</w:t>
            </w:r>
            <w:r w:rsidRPr="00256404">
              <w:rPr>
                <w:rFonts w:hint="eastAsia"/>
              </w:rPr>
              <w:t>5.2</w:t>
            </w:r>
            <w:r w:rsidRPr="00256404">
              <w:t>.1</w:t>
            </w:r>
          </w:p>
        </w:tc>
      </w:tr>
      <w:tr w:rsidR="00D476B3" w14:paraId="7F6ACF58" w14:textId="77777777">
        <w:trPr>
          <w:cantSplit/>
          <w:jc w:val="center"/>
        </w:trPr>
        <w:tc>
          <w:tcPr>
            <w:tcW w:w="3652" w:type="dxa"/>
          </w:tcPr>
          <w:p w14:paraId="236B2865" w14:textId="77777777" w:rsidR="00D476B3" w:rsidRPr="00256404" w:rsidRDefault="00D476B3">
            <w:pPr>
              <w:pStyle w:val="TAL"/>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lang w:val="fr-FR"/>
              </w:rPr>
            </w:pPr>
            <w:r>
              <w:rPr>
                <w:rFonts w:hint="eastAsia"/>
                <w:lang w:val="fr-FR"/>
              </w:rPr>
              <w:t>cause</w:t>
            </w:r>
          </w:p>
        </w:tc>
        <w:tc>
          <w:tcPr>
            <w:tcW w:w="3190" w:type="dxa"/>
          </w:tcPr>
          <w:p w14:paraId="5CBAA578" w14:textId="77777777" w:rsidR="00D476B3" w:rsidRDefault="00D476B3">
            <w:pPr>
              <w:pStyle w:val="TAL"/>
              <w:rPr>
                <w:lang w:val="fr-FR"/>
              </w:rPr>
            </w:pPr>
            <w:r>
              <w:rPr>
                <w:lang w:val="fr-FR"/>
              </w:rPr>
              <w:t>10.</w:t>
            </w:r>
            <w:r>
              <w:rPr>
                <w:rFonts w:hint="eastAsia"/>
                <w:lang w:val="fr-FR"/>
              </w:rPr>
              <w:t>5.2</w:t>
            </w:r>
            <w:r>
              <w:rPr>
                <w:lang w:val="fr-FR"/>
              </w:rPr>
              <w:t>.2</w:t>
            </w:r>
          </w:p>
        </w:tc>
      </w:tr>
      <w:tr w:rsidR="00D476B3" w14:paraId="0CC17F20" w14:textId="77777777">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pPr>
            <w:r w:rsidRPr="00256404">
              <w:rPr>
                <w:rFonts w:hint="eastAsia"/>
              </w:rPr>
              <w:t>SMS-PDU</w:t>
            </w:r>
          </w:p>
        </w:tc>
        <w:tc>
          <w:tcPr>
            <w:tcW w:w="3190" w:type="dxa"/>
          </w:tcPr>
          <w:p w14:paraId="0842FBC6" w14:textId="77777777" w:rsidR="00D476B3" w:rsidRPr="00256404" w:rsidRDefault="00D476B3">
            <w:pPr>
              <w:pStyle w:val="TAL"/>
            </w:pPr>
            <w:r w:rsidRPr="00256404">
              <w:t>10.</w:t>
            </w:r>
            <w:r w:rsidRPr="00256404">
              <w:rPr>
                <w:rFonts w:hint="eastAsia"/>
              </w:rPr>
              <w:t>5.2</w:t>
            </w:r>
            <w:r w:rsidRPr="00256404">
              <w:t>.</w:t>
            </w:r>
            <w:r w:rsidRPr="00256404">
              <w:rPr>
                <w:rFonts w:hint="eastAsia"/>
              </w:rPr>
              <w:t>3</w:t>
            </w:r>
          </w:p>
        </w:tc>
      </w:tr>
      <w:tr w:rsidR="00D476B3" w14:paraId="637CAA33" w14:textId="77777777">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pPr>
            <w:r w:rsidRPr="00256404">
              <w:t>SMS-PDU</w:t>
            </w:r>
          </w:p>
        </w:tc>
        <w:tc>
          <w:tcPr>
            <w:tcW w:w="3190" w:type="dxa"/>
          </w:tcPr>
          <w:p w14:paraId="6C1E5A57" w14:textId="77777777" w:rsidR="00D476B3" w:rsidRPr="00256404" w:rsidRDefault="00D476B3">
            <w:pPr>
              <w:pStyle w:val="TAL"/>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082" w:name="_Toc11256731"/>
      <w:bookmarkStart w:id="2083" w:name="_Toc36116723"/>
      <w:bookmarkStart w:id="2084" w:name="_Toc45096780"/>
      <w:bookmarkStart w:id="2085" w:name="_Toc51762646"/>
      <w:bookmarkStart w:id="2086" w:name="_Toc171523969"/>
      <w:r>
        <w:rPr>
          <w:rFonts w:hint="eastAsia"/>
        </w:rPr>
        <w:t>10</w:t>
      </w:r>
      <w:r>
        <w:t>.5.2.1</w:t>
      </w:r>
      <w:r>
        <w:tab/>
        <w:t>PMMSMS_REL_REQ</w:t>
      </w:r>
      <w:bookmarkEnd w:id="2082"/>
      <w:bookmarkEnd w:id="2083"/>
      <w:bookmarkEnd w:id="2084"/>
      <w:bookmarkEnd w:id="2085"/>
      <w:bookmarkEnd w:id="2086"/>
    </w:p>
    <w:p w14:paraId="32E5FEFE" w14:textId="77777777" w:rsidR="00D476B3" w:rsidRDefault="00D476B3">
      <w:r>
        <w:t xml:space="preserve">The GMM is requested to </w:t>
      </w:r>
      <w:r>
        <w:rPr>
          <w:rFonts w:hint="eastAsia"/>
        </w:rPr>
        <w:t>release of a PS signalling connection</w:t>
      </w:r>
      <w:r>
        <w:t>.</w:t>
      </w:r>
    </w:p>
    <w:p w14:paraId="3C74380E" w14:textId="77777777" w:rsidR="00D476B3" w:rsidRDefault="00D476B3">
      <w:pPr>
        <w:pStyle w:val="Heading4"/>
      </w:pPr>
      <w:bookmarkStart w:id="2087" w:name="_Toc11256732"/>
      <w:bookmarkStart w:id="2088" w:name="_Toc36116724"/>
      <w:bookmarkStart w:id="2089" w:name="_Toc45096781"/>
      <w:bookmarkStart w:id="2090" w:name="_Toc51762647"/>
      <w:bookmarkStart w:id="2091" w:name="_Toc171523970"/>
      <w:r>
        <w:rPr>
          <w:rFonts w:hint="eastAsia"/>
        </w:rPr>
        <w:t>10</w:t>
      </w:r>
      <w:r>
        <w:t>.5.2.2</w:t>
      </w:r>
      <w:r>
        <w:tab/>
        <w:t>PMMSMS_ERROR_IND</w:t>
      </w:r>
      <w:bookmarkEnd w:id="2087"/>
      <w:bookmarkEnd w:id="2088"/>
      <w:bookmarkEnd w:id="2089"/>
      <w:bookmarkEnd w:id="2090"/>
      <w:bookmarkEnd w:id="2091"/>
    </w:p>
    <w:p w14:paraId="51974C7F" w14:textId="77777777" w:rsidR="00D476B3" w:rsidRDefault="00D476B3">
      <w:r>
        <w:t xml:space="preserve">The GMM </w:t>
      </w:r>
      <w:r>
        <w:rPr>
          <w:rFonts w:hint="eastAsia"/>
        </w:rPr>
        <w:t>indicates that a PS signalling connection has been released.</w:t>
      </w:r>
    </w:p>
    <w:p w14:paraId="345E950E" w14:textId="77777777" w:rsidR="00D476B3" w:rsidRDefault="00D476B3">
      <w:pPr>
        <w:pStyle w:val="Heading4"/>
      </w:pPr>
      <w:bookmarkStart w:id="2092" w:name="_Toc11256733"/>
      <w:bookmarkStart w:id="2093" w:name="_Toc36116725"/>
      <w:bookmarkStart w:id="2094" w:name="_Toc45096782"/>
      <w:bookmarkStart w:id="2095" w:name="_Toc51762648"/>
      <w:bookmarkStart w:id="2096" w:name="_Toc171523971"/>
      <w:r>
        <w:t>10.5.2.</w:t>
      </w:r>
      <w:r>
        <w:rPr>
          <w:rFonts w:hint="eastAsia"/>
        </w:rPr>
        <w:t>3</w:t>
      </w:r>
      <w:r>
        <w:tab/>
        <w:t>PMMSMS_UNITDATA_REQ</w:t>
      </w:r>
      <w:bookmarkEnd w:id="2092"/>
      <w:bookmarkEnd w:id="2093"/>
      <w:bookmarkEnd w:id="2094"/>
      <w:bookmarkEnd w:id="2095"/>
      <w:bookmarkEnd w:id="2096"/>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097" w:name="_Toc11256734"/>
      <w:bookmarkStart w:id="2098" w:name="_Toc36116726"/>
      <w:bookmarkStart w:id="2099" w:name="_Toc45096783"/>
      <w:bookmarkStart w:id="2100" w:name="_Toc51762649"/>
      <w:bookmarkStart w:id="2101" w:name="_Toc171523972"/>
      <w:r>
        <w:t>10.5.2.</w:t>
      </w:r>
      <w:r>
        <w:rPr>
          <w:rFonts w:hint="eastAsia"/>
        </w:rPr>
        <w:t>4</w:t>
      </w:r>
      <w:r>
        <w:tab/>
        <w:t>PMMSMS_UNITDATA_IND</w:t>
      </w:r>
      <w:bookmarkEnd w:id="2097"/>
      <w:bookmarkEnd w:id="2098"/>
      <w:bookmarkEnd w:id="2099"/>
      <w:bookmarkEnd w:id="2100"/>
      <w:bookmarkEnd w:id="2101"/>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0BEBDB74" w14:textId="77777777" w:rsidR="00D476B3" w:rsidRDefault="00D476B3">
      <w:pPr>
        <w:pStyle w:val="B1"/>
        <w:rPr>
          <w:szCs w:val="24"/>
        </w:rPr>
      </w:pPr>
    </w:p>
    <w:p w14:paraId="724EACA2" w14:textId="77777777" w:rsidR="00D476B3" w:rsidRDefault="00D476B3">
      <w:pPr>
        <w:pStyle w:val="Heading3"/>
        <w:rPr>
          <w:sz w:val="22"/>
          <w:szCs w:val="24"/>
        </w:rPr>
      </w:pPr>
      <w:bookmarkStart w:id="2102" w:name="_Toc11256735"/>
      <w:bookmarkStart w:id="2103" w:name="_Toc36116727"/>
      <w:bookmarkStart w:id="2104" w:name="_Toc45096784"/>
      <w:bookmarkStart w:id="2105" w:name="_Toc51762650"/>
      <w:bookmarkStart w:id="2106" w:name="_Toc171523973"/>
      <w:r>
        <w:rPr>
          <w:szCs w:val="24"/>
        </w:rPr>
        <w:t>10.5.3</w:t>
      </w:r>
      <w:r>
        <w:rPr>
          <w:szCs w:val="24"/>
        </w:rPr>
        <w:tab/>
        <w:t>Service primitives for GMMSS-SAP</w:t>
      </w:r>
      <w:bookmarkEnd w:id="2102"/>
      <w:bookmarkEnd w:id="2103"/>
      <w:bookmarkEnd w:id="2104"/>
      <w:bookmarkEnd w:id="2105"/>
      <w:bookmarkEnd w:id="2106"/>
    </w:p>
    <w:p w14:paraId="4F41A53B" w14:textId="77777777" w:rsidR="00D476B3" w:rsidRDefault="00D476B3">
      <w:pPr>
        <w:pStyle w:val="TH"/>
        <w:rPr>
          <w:bCs/>
          <w:szCs w:val="24"/>
        </w:rPr>
      </w:pPr>
      <w:r>
        <w:rPr>
          <w:bCs/>
          <w:szCs w:val="24"/>
        </w:rPr>
        <w:t>Table 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107" w:name="_Toc11256736"/>
      <w:bookmarkStart w:id="2108" w:name="_Toc36116728"/>
      <w:bookmarkStart w:id="2109" w:name="_Toc45096785"/>
      <w:bookmarkStart w:id="2110" w:name="_Toc51762651"/>
      <w:bookmarkStart w:id="2111" w:name="_Toc171523974"/>
      <w:r>
        <w:t>10.5.3.1</w:t>
      </w:r>
      <w:r>
        <w:tab/>
        <w:t>GMMSS-RELEASE-IND</w:t>
      </w:r>
      <w:bookmarkEnd w:id="2107"/>
      <w:bookmarkEnd w:id="2108"/>
      <w:bookmarkEnd w:id="2109"/>
      <w:bookmarkEnd w:id="2110"/>
      <w:bookmarkEnd w:id="2111"/>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112" w:name="_Toc11256737"/>
      <w:bookmarkStart w:id="2113" w:name="_Toc36116729"/>
      <w:bookmarkStart w:id="2114" w:name="_Toc45096786"/>
      <w:bookmarkStart w:id="2115" w:name="_Toc51762652"/>
      <w:bookmarkStart w:id="2116" w:name="_Toc171523975"/>
      <w:r>
        <w:t>10.5.3.2</w:t>
      </w:r>
      <w:r>
        <w:tab/>
        <w:t>GMMSS-UNITDATA-REQ</w:t>
      </w:r>
      <w:bookmarkEnd w:id="2112"/>
      <w:bookmarkEnd w:id="2113"/>
      <w:bookmarkEnd w:id="2114"/>
      <w:bookmarkEnd w:id="2115"/>
      <w:bookmarkEnd w:id="2116"/>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117" w:name="_Toc11256738"/>
      <w:bookmarkStart w:id="2118" w:name="_Toc36116730"/>
      <w:bookmarkStart w:id="2119" w:name="_Toc45096787"/>
      <w:bookmarkStart w:id="2120" w:name="_Toc51762653"/>
      <w:bookmarkStart w:id="2121" w:name="_Toc171523976"/>
      <w:r>
        <w:t>10.5.3.3</w:t>
      </w:r>
      <w:r>
        <w:tab/>
        <w:t>GMMSS-UNITDATA-IND</w:t>
      </w:r>
      <w:bookmarkEnd w:id="2117"/>
      <w:bookmarkEnd w:id="2118"/>
      <w:bookmarkEnd w:id="2119"/>
      <w:bookmarkEnd w:id="2120"/>
      <w:bookmarkEnd w:id="2121"/>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122" w:name="_Toc11256739"/>
      <w:bookmarkStart w:id="2123" w:name="_Toc36116731"/>
      <w:bookmarkStart w:id="2124" w:name="_Toc45096788"/>
      <w:bookmarkStart w:id="2125" w:name="_Toc51762654"/>
      <w:bookmarkStart w:id="2126" w:name="_Toc171523977"/>
      <w:r>
        <w:t>10.6</w:t>
      </w:r>
      <w:r>
        <w:tab/>
        <w:t>Services provided by the Radio Resource Management entity for CTS on the fixed part</w:t>
      </w:r>
      <w:bookmarkEnd w:id="2122"/>
      <w:bookmarkEnd w:id="2123"/>
      <w:bookmarkEnd w:id="2124"/>
      <w:bookmarkEnd w:id="2125"/>
      <w:bookmarkEnd w:id="2126"/>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127" w:name="_Toc11256740"/>
      <w:bookmarkStart w:id="2128" w:name="_Toc36116732"/>
      <w:bookmarkStart w:id="2129" w:name="_Toc45096789"/>
      <w:bookmarkStart w:id="2130" w:name="_Toc51762655"/>
      <w:bookmarkStart w:id="2131" w:name="_Toc171523978"/>
      <w:r>
        <w:t>10.6.1</w:t>
      </w:r>
      <w:r>
        <w:tab/>
        <w:t>Service primitives</w:t>
      </w:r>
      <w:bookmarkEnd w:id="2127"/>
      <w:bookmarkEnd w:id="2128"/>
      <w:bookmarkEnd w:id="2129"/>
      <w:bookmarkEnd w:id="2130"/>
      <w:bookmarkEnd w:id="2131"/>
    </w:p>
    <w:p w14:paraId="03397174" w14:textId="77777777" w:rsidR="00D476B3" w:rsidRDefault="00D476B3">
      <w:pPr>
        <w:pStyle w:val="TH"/>
      </w:pPr>
      <w:r>
        <w:t>Table 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132" w:name="_Toc11256741"/>
      <w:bookmarkStart w:id="2133" w:name="_Toc36116733"/>
      <w:bookmarkStart w:id="2134" w:name="_Toc45096790"/>
      <w:bookmarkStart w:id="2135" w:name="_Toc51762656"/>
      <w:bookmarkStart w:id="2136" w:name="_Toc171523979"/>
      <w:r>
        <w:t>10.6.1.1</w:t>
      </w:r>
      <w:r>
        <w:tab/>
        <w:t>RR_ CTS_ALIVE_CHECK_REQ</w:t>
      </w:r>
      <w:bookmarkEnd w:id="2132"/>
      <w:bookmarkEnd w:id="2133"/>
      <w:bookmarkEnd w:id="2134"/>
      <w:bookmarkEnd w:id="2135"/>
      <w:bookmarkEnd w:id="2136"/>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137" w:name="_Toc11256742"/>
      <w:bookmarkStart w:id="2138" w:name="_Toc36116734"/>
      <w:bookmarkStart w:id="2139" w:name="_Toc45096791"/>
      <w:bookmarkStart w:id="2140" w:name="_Toc51762657"/>
      <w:bookmarkStart w:id="2141" w:name="_Toc171523980"/>
      <w:r>
        <w:t>10.6.1.2</w:t>
      </w:r>
      <w:r>
        <w:tab/>
        <w:t>RR_ CTS_ALIVE_CHECK_IND</w:t>
      </w:r>
      <w:bookmarkEnd w:id="2137"/>
      <w:bookmarkEnd w:id="2138"/>
      <w:bookmarkEnd w:id="2139"/>
      <w:bookmarkEnd w:id="2140"/>
      <w:bookmarkEnd w:id="2141"/>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142" w:name="_Toc11256743"/>
      <w:bookmarkStart w:id="2143" w:name="_Toc36116735"/>
      <w:bookmarkStart w:id="2144" w:name="_Toc45096792"/>
      <w:bookmarkStart w:id="2145" w:name="_Toc51762658"/>
      <w:bookmarkStart w:id="2146" w:name="_Toc171523981"/>
      <w:r>
        <w:t>10.6.1.3</w:t>
      </w:r>
      <w:r>
        <w:tab/>
        <w:t>RR_ CTS_HUNTING_REQ</w:t>
      </w:r>
      <w:bookmarkEnd w:id="2142"/>
      <w:bookmarkEnd w:id="2143"/>
      <w:bookmarkEnd w:id="2144"/>
      <w:bookmarkEnd w:id="2145"/>
      <w:bookmarkEnd w:id="2146"/>
    </w:p>
    <w:p w14:paraId="549CDF0E" w14:textId="77777777" w:rsidR="00D476B3" w:rsidRDefault="00D476B3">
      <w:r>
        <w:t>Request to hunt the mobiles.</w:t>
      </w:r>
    </w:p>
    <w:p w14:paraId="2125FF85" w14:textId="77777777" w:rsidR="00D476B3" w:rsidRDefault="00D476B3">
      <w:pPr>
        <w:pStyle w:val="Heading4"/>
      </w:pPr>
      <w:bookmarkStart w:id="2147" w:name="_Toc11256744"/>
      <w:bookmarkStart w:id="2148" w:name="_Toc36116736"/>
      <w:bookmarkStart w:id="2149" w:name="_Toc45096793"/>
      <w:bookmarkStart w:id="2150" w:name="_Toc51762659"/>
      <w:bookmarkStart w:id="2151" w:name="_Toc171523982"/>
      <w:r>
        <w:t>10.6.1.4</w:t>
      </w:r>
      <w:r>
        <w:tab/>
        <w:t>RR_ CTS_GROUP_ALERTING_REQ</w:t>
      </w:r>
      <w:bookmarkEnd w:id="2147"/>
      <w:bookmarkEnd w:id="2148"/>
      <w:bookmarkEnd w:id="2149"/>
      <w:bookmarkEnd w:id="2150"/>
      <w:bookmarkEnd w:id="2151"/>
    </w:p>
    <w:p w14:paraId="49C84637" w14:textId="77777777" w:rsidR="00D476B3" w:rsidRDefault="00D476B3">
      <w:r>
        <w:t>Request to alert a group of mobiles.</w:t>
      </w:r>
    </w:p>
    <w:p w14:paraId="233A8EF6" w14:textId="77777777" w:rsidR="00D476B3" w:rsidRDefault="00D476B3">
      <w:pPr>
        <w:pStyle w:val="Heading1"/>
      </w:pPr>
      <w:bookmarkStart w:id="2152" w:name="_Toc11256745"/>
      <w:bookmarkStart w:id="2153" w:name="_Toc36116737"/>
      <w:bookmarkStart w:id="2154" w:name="_Toc45096794"/>
      <w:bookmarkStart w:id="2155" w:name="_Toc51762660"/>
      <w:bookmarkStart w:id="2156" w:name="_Toc171523983"/>
      <w:r>
        <w:t>11</w:t>
      </w:r>
      <w:r>
        <w:tab/>
        <w:t>L3 Messages</w:t>
      </w:r>
      <w:bookmarkEnd w:id="2152"/>
      <w:bookmarkEnd w:id="2153"/>
      <w:bookmarkEnd w:id="2154"/>
      <w:bookmarkEnd w:id="2155"/>
      <w:bookmarkEnd w:id="2156"/>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157" w:name="_Toc11256746"/>
      <w:bookmarkStart w:id="2158" w:name="_Toc36116738"/>
      <w:bookmarkStart w:id="2159" w:name="_Toc45096795"/>
      <w:bookmarkStart w:id="2160" w:name="_Toc51762661"/>
      <w:bookmarkStart w:id="2161" w:name="_Toc171523984"/>
      <w:r>
        <w:t>11.1</w:t>
      </w:r>
      <w:r>
        <w:tab/>
        <w:t>General</w:t>
      </w:r>
      <w:bookmarkEnd w:id="2157"/>
      <w:bookmarkEnd w:id="2158"/>
      <w:bookmarkEnd w:id="2159"/>
      <w:bookmarkEnd w:id="2160"/>
      <w:bookmarkEnd w:id="2161"/>
    </w:p>
    <w:p w14:paraId="6AD9B029" w14:textId="77777777" w:rsidR="00D476B3" w:rsidRDefault="00D476B3">
      <w:pPr>
        <w:pStyle w:val="Heading3"/>
      </w:pPr>
      <w:bookmarkStart w:id="2162" w:name="_Toc11256747"/>
      <w:bookmarkStart w:id="2163" w:name="_Toc36116739"/>
      <w:bookmarkStart w:id="2164" w:name="_Toc45096796"/>
      <w:bookmarkStart w:id="2165" w:name="_Toc51762662"/>
      <w:bookmarkStart w:id="2166" w:name="_Toc171523985"/>
      <w:r>
        <w:t>11.1.1</w:t>
      </w:r>
      <w:r>
        <w:tab/>
        <w:t>Messages</w:t>
      </w:r>
      <w:bookmarkEnd w:id="2162"/>
      <w:bookmarkEnd w:id="2163"/>
      <w:bookmarkEnd w:id="2164"/>
      <w:bookmarkEnd w:id="2165"/>
      <w:bookmarkEnd w:id="2166"/>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167" w:name="_Toc11256748"/>
      <w:bookmarkStart w:id="2168" w:name="_Toc36116740"/>
      <w:bookmarkStart w:id="2169" w:name="_Toc45096797"/>
      <w:bookmarkStart w:id="2170" w:name="_Toc51762663"/>
      <w:bookmarkStart w:id="2171" w:name="_Toc171523986"/>
      <w:r>
        <w:t>11.1.2</w:t>
      </w:r>
      <w:r>
        <w:tab/>
        <w:t>Octets</w:t>
      </w:r>
      <w:bookmarkEnd w:id="2167"/>
      <w:bookmarkEnd w:id="2168"/>
      <w:bookmarkEnd w:id="2169"/>
      <w:bookmarkEnd w:id="2170"/>
      <w:bookmarkEnd w:id="2171"/>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Pr>
          <w:position w:val="6"/>
          <w:sz w:val="16"/>
        </w:rPr>
        <w:t>th</w:t>
      </w:r>
      <w:r>
        <w:t xml:space="preserve"> to the 23</w:t>
      </w:r>
      <w:r>
        <w:rPr>
          <w:position w:val="6"/>
          <w:sz w:val="16"/>
        </w:rPr>
        <w:t>rd</w:t>
      </w:r>
      <w:r>
        <w:t>, form an octet, but not the second bit to the 9</w:t>
      </w:r>
      <w:r>
        <w:rPr>
          <w:position w:val="6"/>
          <w:sz w:val="16"/>
        </w:rPr>
        <w:t>th</w:t>
      </w:r>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172" w:name="_Toc11256749"/>
      <w:bookmarkStart w:id="2173" w:name="_Toc36116741"/>
      <w:bookmarkStart w:id="2174" w:name="_Toc45096798"/>
      <w:bookmarkStart w:id="2175" w:name="_Toc51762664"/>
      <w:bookmarkStart w:id="2176" w:name="_Toc171523987"/>
      <w:r>
        <w:t>11.1.3</w:t>
      </w:r>
      <w:r>
        <w:tab/>
        <w:t>Integer</w:t>
      </w:r>
      <w:bookmarkEnd w:id="2172"/>
      <w:bookmarkEnd w:id="2173"/>
      <w:bookmarkEnd w:id="2174"/>
      <w:bookmarkEnd w:id="2175"/>
      <w:bookmarkEnd w:id="2176"/>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177" w:name="_Toc11256750"/>
      <w:bookmarkStart w:id="2178" w:name="_Toc36116742"/>
      <w:bookmarkStart w:id="2179" w:name="_Toc45096799"/>
      <w:bookmarkStart w:id="2180" w:name="_Toc51762665"/>
      <w:bookmarkStart w:id="2181" w:name="_Toc171523988"/>
      <w:r>
        <w:t>11.1.3.1</w:t>
      </w:r>
      <w:r>
        <w:tab/>
        <w:t>Binary</w:t>
      </w:r>
      <w:bookmarkEnd w:id="2177"/>
      <w:bookmarkEnd w:id="2178"/>
      <w:bookmarkEnd w:id="2179"/>
      <w:bookmarkEnd w:id="2180"/>
      <w:bookmarkEnd w:id="2181"/>
    </w:p>
    <w:p w14:paraId="79051708" w14:textId="77777777" w:rsidR="00D476B3" w:rsidRDefault="00D476B3">
      <w:r>
        <w:t>A message part is said to encode in binary an integer to indicate that concrete strings are mapped, for some usage, on the set of non signed integers with the following rule:</w:t>
      </w:r>
    </w:p>
    <w:p w14:paraId="535183B1" w14:textId="77777777" w:rsidR="00D476B3" w:rsidRDefault="00D476B3">
      <w:pPr>
        <w:pStyle w:val="B1"/>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6" type="#_x0000_t75" style="width:83.7pt;height:26.8pt" o:ole="">
            <v:imagedata r:id="rId77" o:title=""/>
          </v:shape>
          <o:OLEObject Type="Embed" ProgID="Equation.2" ShapeID="_x0000_i1056" DrawAspect="Content" ObjectID="_1788810772" r:id="rId78"/>
        </w:object>
      </w:r>
    </w:p>
    <w:p w14:paraId="29704E0F" w14:textId="77777777" w:rsidR="00D476B3" w:rsidRDefault="00D476B3">
      <w:pPr>
        <w:pStyle w:val="TF"/>
      </w:pPr>
    </w:p>
    <w:p w14:paraId="546F561D" w14:textId="77777777" w:rsidR="00D476B3" w:rsidRDefault="00D476B3">
      <w:pPr>
        <w:pStyle w:val="Heading4"/>
      </w:pPr>
      <w:bookmarkStart w:id="2182" w:name="_Toc11256751"/>
      <w:bookmarkStart w:id="2183" w:name="_Toc36116743"/>
      <w:bookmarkStart w:id="2184" w:name="_Toc45096800"/>
      <w:bookmarkStart w:id="2185" w:name="_Toc51762666"/>
      <w:bookmarkStart w:id="2186" w:name="_Toc171523989"/>
      <w:r>
        <w:t>11.1.3.2</w:t>
      </w:r>
      <w:r>
        <w:tab/>
        <w:t>2-complement binary</w:t>
      </w:r>
      <w:bookmarkEnd w:id="2182"/>
      <w:bookmarkEnd w:id="2183"/>
      <w:bookmarkEnd w:id="2184"/>
      <w:bookmarkEnd w:id="2185"/>
      <w:bookmarkEnd w:id="2186"/>
    </w:p>
    <w:p w14:paraId="4E476702" w14:textId="77777777" w:rsidR="00D476B3" w:rsidRDefault="00D476B3">
      <w:pPr>
        <w:keepNext/>
        <w:keepLines/>
      </w:pPr>
      <w:r>
        <w:t>A message part is said to encode in 2-complement binary an integer to indicate that concrete strings are mapped, for some usage, on the set of signed integers with the following rule:</w:t>
      </w:r>
    </w:p>
    <w:p w14:paraId="244794B7" w14:textId="77777777" w:rsidR="00D476B3" w:rsidRDefault="00D476B3">
      <w:pPr>
        <w:pStyle w:val="B1"/>
        <w:keepNext/>
        <w:keepLines/>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7" type="#_x0000_t75" style="width:184.2pt;height:56.1pt" o:ole="" fillcolor="window">
            <v:imagedata r:id="rId79" o:title=""/>
          </v:shape>
          <o:OLEObject Type="Embed" ProgID="Equation.2" ShapeID="_x0000_i1057" DrawAspect="Content" ObjectID="_1788810773" r:id="rId80"/>
        </w:object>
      </w:r>
    </w:p>
    <w:p w14:paraId="303A4421" w14:textId="77777777" w:rsidR="00D476B3" w:rsidRDefault="00D476B3">
      <w:pPr>
        <w:pStyle w:val="TF"/>
      </w:pPr>
    </w:p>
    <w:p w14:paraId="465483F3" w14:textId="77777777" w:rsidR="00D476B3" w:rsidRDefault="00D476B3">
      <w:pPr>
        <w:pStyle w:val="Heading3"/>
      </w:pPr>
      <w:bookmarkStart w:id="2187" w:name="_Toc11256752"/>
      <w:bookmarkStart w:id="2188" w:name="_Toc36116744"/>
      <w:bookmarkStart w:id="2189" w:name="_Toc45096801"/>
      <w:bookmarkStart w:id="2190" w:name="_Toc51762667"/>
      <w:bookmarkStart w:id="2191" w:name="_Toc171523990"/>
      <w:r>
        <w:t>11.1.4</w:t>
      </w:r>
      <w:r>
        <w:tab/>
        <w:t>Spare parts</w:t>
      </w:r>
      <w:bookmarkEnd w:id="2187"/>
      <w:bookmarkEnd w:id="2188"/>
      <w:bookmarkEnd w:id="2189"/>
      <w:bookmarkEnd w:id="2190"/>
      <w:bookmarkEnd w:id="2191"/>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192" w:name="_Toc11256753"/>
      <w:bookmarkStart w:id="2193" w:name="_Toc36116745"/>
      <w:bookmarkStart w:id="2194" w:name="_Toc45096802"/>
      <w:bookmarkStart w:id="2195" w:name="_Toc51762668"/>
      <w:bookmarkStart w:id="2196" w:name="_Toc171523991"/>
      <w:r>
        <w:t>11.2</w:t>
      </w:r>
      <w:r>
        <w:tab/>
        <w:t>Standard L3 messages</w:t>
      </w:r>
      <w:bookmarkEnd w:id="2192"/>
      <w:bookmarkEnd w:id="2193"/>
      <w:bookmarkEnd w:id="2194"/>
      <w:bookmarkEnd w:id="2195"/>
      <w:bookmarkEnd w:id="2196"/>
    </w:p>
    <w:p w14:paraId="3AD295E5" w14:textId="77777777" w:rsidR="00D476B3" w:rsidRDefault="00D476B3">
      <w:pPr>
        <w:pStyle w:val="Heading3"/>
      </w:pPr>
      <w:bookmarkStart w:id="2197" w:name="_Toc11256754"/>
      <w:bookmarkStart w:id="2198" w:name="_Toc36116746"/>
      <w:bookmarkStart w:id="2199" w:name="_Toc45096803"/>
      <w:bookmarkStart w:id="2200" w:name="_Toc51762669"/>
      <w:bookmarkStart w:id="2201" w:name="_Toc171523992"/>
      <w:r>
        <w:t>11.2.1</w:t>
      </w:r>
      <w:r>
        <w:tab/>
        <w:t>Components of a standard L3 message</w:t>
      </w:r>
      <w:bookmarkEnd w:id="2197"/>
      <w:bookmarkEnd w:id="2198"/>
      <w:bookmarkEnd w:id="2199"/>
      <w:bookmarkEnd w:id="2200"/>
      <w:bookmarkEnd w:id="2201"/>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202" w:name="_Toc11256755"/>
      <w:bookmarkStart w:id="2203" w:name="_Toc36116747"/>
      <w:bookmarkStart w:id="2204" w:name="_Toc45096804"/>
      <w:bookmarkStart w:id="2205" w:name="_Toc51762670"/>
      <w:bookmarkStart w:id="2206" w:name="_Toc171523993"/>
      <w:r>
        <w:t>11.2.1.1</w:t>
      </w:r>
      <w:r>
        <w:tab/>
        <w:t>Format of standard information elements</w:t>
      </w:r>
      <w:bookmarkEnd w:id="2202"/>
      <w:bookmarkEnd w:id="2203"/>
      <w:bookmarkEnd w:id="2204"/>
      <w:bookmarkEnd w:id="2205"/>
      <w:bookmarkEnd w:id="2206"/>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r>
        <w:t>Table 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rPr>
          <w:cantSplit/>
          <w:jc w:val="center"/>
        </w:trPr>
        <w:tc>
          <w:tcPr>
            <w:tcW w:w="1526" w:type="dxa"/>
          </w:tcPr>
          <w:p w14:paraId="5F6EB3A1" w14:textId="77777777" w:rsidR="00D476B3" w:rsidRPr="00256404" w:rsidRDefault="00D476B3">
            <w:pPr>
              <w:pStyle w:val="TAC"/>
            </w:pPr>
            <w:smartTag w:uri="urn:schemas-microsoft-com:office:smarttags" w:element="place">
              <w:smartTag w:uri="urn:schemas-microsoft-com:office:smarttags" w:element="City">
                <w:smartTag w:uri="urn:schemas-microsoft-com:office:smarttags" w:element="PlaceTyp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77777777" w:rsidR="00B81CB7" w:rsidRDefault="00B81CB7">
      <w:r>
        <w:t>LV-E and TLV-E are used for</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 xml:space="preserve"> only.</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207" w:name="_Toc11256756"/>
      <w:bookmarkStart w:id="2208" w:name="_Toc36116748"/>
      <w:bookmarkStart w:id="2209" w:name="_Toc45096805"/>
      <w:bookmarkStart w:id="2210" w:name="_Toc51762671"/>
      <w:bookmarkStart w:id="2211" w:name="_Toc171523994"/>
      <w:r>
        <w:t>11.2.1.1.1</w:t>
      </w:r>
      <w:r>
        <w:tab/>
        <w:t>Information element type and value part</w:t>
      </w:r>
      <w:bookmarkEnd w:id="2207"/>
      <w:bookmarkEnd w:id="2208"/>
      <w:bookmarkEnd w:id="2209"/>
      <w:bookmarkEnd w:id="2210"/>
      <w:bookmarkEnd w:id="2211"/>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212" w:name="_Toc11256757"/>
      <w:bookmarkStart w:id="2213" w:name="_Toc36116749"/>
      <w:bookmarkStart w:id="2214" w:name="_Toc45096806"/>
      <w:bookmarkStart w:id="2215" w:name="_Toc51762672"/>
      <w:bookmarkStart w:id="2216" w:name="_Toc171523995"/>
      <w:r>
        <w:t>11.2.1.1.2</w:t>
      </w:r>
      <w:r>
        <w:tab/>
        <w:t>Length indicator</w:t>
      </w:r>
      <w:bookmarkEnd w:id="2212"/>
      <w:bookmarkEnd w:id="2213"/>
      <w:bookmarkEnd w:id="2214"/>
      <w:bookmarkEnd w:id="2215"/>
      <w:bookmarkEnd w:id="2216"/>
    </w:p>
    <w:p w14:paraId="6ED0235E" w14:textId="3E8E618A" w:rsidR="00D476B3" w:rsidRDefault="00B81CB7">
      <w:r w:rsidRPr="007E6407">
        <w:t xml:space="preserve">For </w:t>
      </w:r>
      <w:smartTag w:uri="urn:schemas-microsoft-com:office:smarttags" w:element="place">
        <w:smartTag w:uri="urn:schemas-microsoft-com:office:smarttags" w:element="PlaceType">
          <w:smartTag w:uri="urn:schemas-microsoft-com:office:smarttags" w:element="City">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place">
        <w:smartTag w:uri="urn:schemas-microsoft-com:office:smarttags" w:element="PlaceType">
          <w:smartTag w:uri="urn:schemas-microsoft-com:office:smarttags" w:element="City">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217" w:name="_Toc11256758"/>
      <w:bookmarkStart w:id="2218" w:name="_Toc36116750"/>
      <w:bookmarkStart w:id="2219" w:name="_Toc45096807"/>
      <w:bookmarkStart w:id="2220" w:name="_Toc51762673"/>
      <w:bookmarkStart w:id="2221" w:name="_Toc171523996"/>
      <w:r>
        <w:t>11.2.1.1.3</w:t>
      </w:r>
      <w:r>
        <w:tab/>
        <w:t>Information element identifier</w:t>
      </w:r>
      <w:bookmarkEnd w:id="2217"/>
      <w:bookmarkEnd w:id="2218"/>
      <w:bookmarkEnd w:id="2219"/>
      <w:bookmarkEnd w:id="2220"/>
      <w:bookmarkEnd w:id="2221"/>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222" w:name="_Toc11256759"/>
      <w:bookmarkStart w:id="2223" w:name="_Toc36116751"/>
      <w:bookmarkStart w:id="2224" w:name="_Toc45096808"/>
      <w:bookmarkStart w:id="2225" w:name="_Toc51762674"/>
      <w:bookmarkStart w:id="2226" w:name="_Toc171523997"/>
      <w:r>
        <w:t>11.2.1.1.4</w:t>
      </w:r>
      <w:r>
        <w:tab/>
        <w:t>Categories of IEs; order of occurrence of IEI, LI, and value part</w:t>
      </w:r>
      <w:bookmarkEnd w:id="2222"/>
      <w:bookmarkEnd w:id="2223"/>
      <w:bookmarkEnd w:id="2224"/>
      <w:bookmarkEnd w:id="2225"/>
      <w:bookmarkEnd w:id="2226"/>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place">
        <w:smartTag w:uri="urn:schemas-microsoft-com:office:smarttags" w:element="PlaceType">
          <w:smartTag w:uri="urn:schemas-microsoft-com:office:smarttags" w:element="City">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58" type="#_x0000_t75" style="width:187.55pt;height:34.35pt" o:ole="">
            <v:imagedata r:id="rId81" o:title=""/>
          </v:shape>
          <o:OLEObject Type="Embed" ProgID="Designer.Drawing.6" ShapeID="_x0000_i1058" DrawAspect="Content" ObjectID="_1788810774" r:id="rId82"/>
        </w:object>
      </w:r>
    </w:p>
    <w:p w14:paraId="00657453" w14:textId="77777777" w:rsidR="00D476B3" w:rsidRDefault="00D476B3">
      <w:pPr>
        <w:pStyle w:val="TF"/>
      </w:pPr>
      <w:r>
        <w:t>Figure 11.1: Type 1 IE of format V</w:t>
      </w:r>
    </w:p>
    <w:p w14:paraId="4F2C34F8" w14:textId="77777777" w:rsidR="00D476B3" w:rsidRDefault="00D476B3">
      <w:pPr>
        <w:pStyle w:val="TH"/>
      </w:pPr>
      <w:r>
        <w:object w:dxaOrig="3745" w:dyaOrig="687" w14:anchorId="20005565">
          <v:shape id="_x0000_i1059" type="#_x0000_t75" style="width:187.55pt;height:34.35pt" o:ole="">
            <v:imagedata r:id="rId83" o:title=""/>
          </v:shape>
          <o:OLEObject Type="Embed" ProgID="Designer.Drawing.6" ShapeID="_x0000_i1059" DrawAspect="Content" ObjectID="_1788810775" r:id="rId84"/>
        </w:object>
      </w:r>
    </w:p>
    <w:p w14:paraId="6DF8FD5C" w14:textId="77777777" w:rsidR="00D476B3" w:rsidRDefault="00D476B3">
      <w:pPr>
        <w:pStyle w:val="TF"/>
      </w:pPr>
      <w:r>
        <w:t>Figure 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0" type="#_x0000_t75" style="width:187.55pt;height:34.35pt" o:ole="">
            <v:imagedata r:id="rId85" o:title=""/>
          </v:shape>
          <o:OLEObject Type="Embed" ProgID="Designer.Drawing.6" ShapeID="_x0000_i1060" DrawAspect="Content" ObjectID="_1788810776" r:id="rId86"/>
        </w:object>
      </w:r>
    </w:p>
    <w:p w14:paraId="334A8045" w14:textId="77777777" w:rsidR="00D476B3" w:rsidRDefault="00D476B3">
      <w:pPr>
        <w:pStyle w:val="TF"/>
      </w:pPr>
      <w:r>
        <w:t>Figure 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1" type="#_x0000_t75" style="width:187.55pt;height:34.35pt" o:ole="">
            <v:imagedata r:id="rId87" o:title=""/>
          </v:shape>
          <o:OLEObject Type="Embed" ProgID="Designer.Drawing.6" ShapeID="_x0000_i1061" DrawAspect="Content" ObjectID="_1788810777" r:id="rId88"/>
        </w:object>
      </w:r>
    </w:p>
    <w:p w14:paraId="669FB8CB" w14:textId="77777777" w:rsidR="00D476B3" w:rsidRDefault="00D476B3">
      <w:pPr>
        <w:pStyle w:val="TF"/>
      </w:pPr>
      <w:r>
        <w:t xml:space="preserve">Figure 11.4: Type 2 IE </w:t>
      </w:r>
    </w:p>
    <w:p w14:paraId="188142AD" w14:textId="77777777" w:rsidR="000D5844" w:rsidRDefault="000D5844" w:rsidP="000D5844">
      <w:r>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2" type="#_x0000_t75" style="width:236.1pt;height:85.4pt" o:ole="">
            <v:imagedata r:id="rId89" o:title=""/>
          </v:shape>
          <o:OLEObject Type="Embed" ProgID="Designer" ShapeID="_x0000_i1062" DrawAspect="Content" ObjectID="_1788810778" r:id="rId90"/>
        </w:object>
      </w:r>
    </w:p>
    <w:p w14:paraId="211D4587" w14:textId="77777777" w:rsidR="00D476B3" w:rsidRDefault="00D476B3">
      <w:pPr>
        <w:pStyle w:val="TF"/>
      </w:pPr>
      <w:r>
        <w:t>Figure 11.5: Type 3 IE of format V (k = 0, 1, 2, ...)</w:t>
      </w:r>
    </w:p>
    <w:p w14:paraId="7B0113E5" w14:textId="77777777" w:rsidR="00D476B3" w:rsidRDefault="00D476B3">
      <w:pPr>
        <w:pStyle w:val="TH"/>
      </w:pPr>
      <w:r>
        <w:object w:dxaOrig="4767" w:dyaOrig="2022" w14:anchorId="51F74B25">
          <v:shape id="_x0000_i1063" type="#_x0000_t75" style="width:238.6pt;height:101.3pt" o:ole="">
            <v:imagedata r:id="rId91" o:title=""/>
          </v:shape>
          <o:OLEObject Type="Embed" ProgID="Designer" ShapeID="_x0000_i1063" DrawAspect="Content" ObjectID="_1788810779" r:id="rId92"/>
        </w:object>
      </w:r>
    </w:p>
    <w:p w14:paraId="73653FCF" w14:textId="77777777" w:rsidR="00D476B3" w:rsidRDefault="00D476B3">
      <w:pPr>
        <w:pStyle w:val="TF"/>
      </w:pPr>
      <w:r>
        <w:t>Figure 11.6: Type 3 IE of format TV (k = 1, 2, ...)</w:t>
      </w:r>
    </w:p>
    <w:p w14:paraId="0E4DDFB7" w14:textId="77777777" w:rsidR="000D5844" w:rsidRDefault="000D5844" w:rsidP="000D5844">
      <w:r>
        <w:t xml:space="preserve">A type 4 standard information element has format </w:t>
      </w:r>
      <w:smartTag w:uri="urn:schemas-microsoft-com:office:smarttags" w:element="place">
        <w:smartTag w:uri="urn:schemas-microsoft-com:office:smarttags" w:element="City">
          <w:smartTag w:uri="urn:schemas-microsoft-com:office:smarttags" w:element="PlaceTyp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4" type="#_x0000_t75" style="width:238.6pt;height:103.8pt" o:ole="">
            <v:imagedata r:id="rId93" o:title=""/>
          </v:shape>
          <o:OLEObject Type="Embed" ProgID="Designer" ShapeID="_x0000_i1064" DrawAspect="Content" ObjectID="_1788810780" r:id="rId94"/>
        </w:object>
      </w:r>
    </w:p>
    <w:p w14:paraId="0587F54D" w14:textId="77777777" w:rsidR="00D476B3" w:rsidRDefault="00D476B3">
      <w:pPr>
        <w:pStyle w:val="TF"/>
      </w:pPr>
      <w:r>
        <w:t xml:space="preserve">Figure 11.7: Type 4 IE of format </w:t>
      </w:r>
      <w:smartTag w:uri="urn:schemas-microsoft-com:office:smarttags" w:element="place">
        <w:smartTag w:uri="urn:schemas-microsoft-com:office:smarttags" w:element="PlaceType">
          <w:smartTag w:uri="urn:schemas-microsoft-com:office:smarttags" w:element="City">
            <w:r>
              <w:t>LV</w:t>
            </w:r>
          </w:smartTag>
        </w:smartTag>
      </w:smartTag>
      <w:r>
        <w:t xml:space="preserve"> (k = 0, 1, 2, ...)</w:t>
      </w:r>
    </w:p>
    <w:p w14:paraId="4BDA4FFB" w14:textId="77777777" w:rsidR="00D476B3" w:rsidRDefault="00D476B3">
      <w:pPr>
        <w:pStyle w:val="TH"/>
      </w:pPr>
      <w:r>
        <w:object w:dxaOrig="4793" w:dyaOrig="2464" w14:anchorId="0F97C0F5">
          <v:shape id="_x0000_i1065" type="#_x0000_t75" style="width:239.45pt;height:122.25pt" o:ole="">
            <v:imagedata r:id="rId95" o:title=""/>
          </v:shape>
          <o:OLEObject Type="Embed" ProgID="Designer" ShapeID="_x0000_i1065" DrawAspect="Content" ObjectID="_1788810781" r:id="rId96"/>
        </w:object>
      </w:r>
    </w:p>
    <w:p w14:paraId="113B3531" w14:textId="77777777" w:rsidR="00B81CB7" w:rsidRPr="007E6407" w:rsidRDefault="00D476B3" w:rsidP="00B81CB7">
      <w:pPr>
        <w:pStyle w:val="TF"/>
      </w:pPr>
      <w:r>
        <w:t>Figure 11.8: Type 4 IE of format TLV (k = 1, 2, ...)</w:t>
      </w:r>
    </w:p>
    <w:p w14:paraId="27744695" w14:textId="77777777" w:rsidR="000D5844" w:rsidRDefault="000D5844" w:rsidP="000D5844">
      <w:r w:rsidRPr="007E6407">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6" type="#_x0000_t75" style="width:249.5pt;height:151.55pt" o:ole="">
            <v:imagedata r:id="rId97" o:title=""/>
          </v:shape>
          <o:OLEObject Type="Embed" ProgID="Visio.Drawing.11" ShapeID="_x0000_i1066" DrawAspect="Content" ObjectID="_1788810782"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7" type="#_x0000_t75" style="width:249.5pt;height:184.2pt" o:ole="">
            <v:imagedata r:id="rId99" o:title=""/>
          </v:shape>
          <o:OLEObject Type="Embed" ProgID="Visio.Drawing.11" ShapeID="_x0000_i1067" DrawAspect="Content" ObjectID="_1788810783" r:id="rId100"/>
        </w:object>
      </w:r>
    </w:p>
    <w:p w14:paraId="2CF0D9D9" w14:textId="77777777" w:rsidR="00D476B3" w:rsidRDefault="00B81CB7" w:rsidP="00B81CB7">
      <w:pPr>
        <w:pStyle w:val="TF"/>
      </w:pPr>
      <w:r w:rsidRPr="007E6407">
        <w:t>Figure 11.</w:t>
      </w:r>
      <w:r w:rsidRPr="00B81CB7">
        <w:t xml:space="preserve"> </w:t>
      </w:r>
      <w:r>
        <w:t>10</w:t>
      </w:r>
      <w:r w:rsidRPr="007E6407">
        <w:t>: Type 6 IE of format TLV-E (k = 1, 2, ...)</w:t>
      </w:r>
    </w:p>
    <w:p w14:paraId="2EE21F97" w14:textId="77777777" w:rsidR="00B81CB7" w:rsidRDefault="00B81CB7" w:rsidP="00B81CB7">
      <w:pPr>
        <w:pStyle w:val="TF"/>
      </w:pPr>
    </w:p>
    <w:p w14:paraId="33E2C1D1" w14:textId="77777777" w:rsidR="00D476B3" w:rsidRDefault="00D476B3">
      <w:pPr>
        <w:pStyle w:val="Heading3"/>
      </w:pPr>
      <w:bookmarkStart w:id="2227" w:name="_Toc11256760"/>
      <w:bookmarkStart w:id="2228" w:name="_Toc36116752"/>
      <w:bookmarkStart w:id="2229" w:name="_Toc45096809"/>
      <w:bookmarkStart w:id="2230" w:name="_Toc51762675"/>
      <w:bookmarkStart w:id="2231" w:name="_Toc171523998"/>
      <w:r>
        <w:t>11.2.2</w:t>
      </w:r>
      <w:r>
        <w:tab/>
        <w:t>Description methods for IE structure</w:t>
      </w:r>
      <w:bookmarkEnd w:id="2227"/>
      <w:bookmarkEnd w:id="2228"/>
      <w:bookmarkEnd w:id="2229"/>
      <w:bookmarkEnd w:id="2230"/>
      <w:bookmarkEnd w:id="2231"/>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232" w:name="_Toc11256761"/>
      <w:bookmarkStart w:id="2233" w:name="_Toc36116753"/>
      <w:bookmarkStart w:id="2234" w:name="_Toc45096810"/>
      <w:bookmarkStart w:id="2235" w:name="_Toc51762676"/>
      <w:bookmarkStart w:id="2236" w:name="_Toc171523999"/>
      <w:r>
        <w:t>11.2.2.1</w:t>
      </w:r>
      <w:r>
        <w:tab/>
        <w:t>Tables</w:t>
      </w:r>
      <w:bookmarkEnd w:id="2232"/>
      <w:bookmarkEnd w:id="2233"/>
      <w:bookmarkEnd w:id="2234"/>
      <w:bookmarkEnd w:id="2235"/>
      <w:bookmarkEnd w:id="2236"/>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t>b)</w:t>
      </w:r>
      <w:r>
        <w:tab/>
        <w:t>Each octet group is a self contained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In the format descriptions of the individual information elements, bit 8 is marked "0/1 ext" if another octet follows. Bit 8 is marked "1 ext" if this is the last octet in the extension domain.</w:t>
      </w:r>
    </w:p>
    <w:p w14:paraId="6CD78C86" w14:textId="77777777" w:rsidR="00D476B3" w:rsidRDefault="00D476B3">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237" w:name="_Toc11256762"/>
      <w:bookmarkStart w:id="2238" w:name="_Toc36116754"/>
      <w:bookmarkStart w:id="2239" w:name="_Toc45096811"/>
      <w:bookmarkStart w:id="2240" w:name="_Toc51762677"/>
      <w:bookmarkStart w:id="2241" w:name="_Toc171524000"/>
      <w:r>
        <w:t>11.2.2.1.1</w:t>
      </w:r>
      <w:r>
        <w:tab/>
        <w:t>Compact notation</w:t>
      </w:r>
      <w:bookmarkEnd w:id="2237"/>
      <w:bookmarkEnd w:id="2238"/>
      <w:bookmarkEnd w:id="2239"/>
      <w:bookmarkEnd w:id="2240"/>
      <w:bookmarkEnd w:id="2241"/>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242" w:name="_Toc11256763"/>
      <w:bookmarkStart w:id="2243" w:name="_Toc36116755"/>
      <w:bookmarkStart w:id="2244" w:name="_Toc45096812"/>
      <w:bookmarkStart w:id="2245" w:name="_Toc51762678"/>
      <w:bookmarkStart w:id="2246" w:name="_Toc171524001"/>
      <w:r>
        <w:t>11.2.3</w:t>
      </w:r>
      <w:r>
        <w:tab/>
        <w:t>Imperative part of a standard L3 message</w:t>
      </w:r>
      <w:bookmarkEnd w:id="2242"/>
      <w:bookmarkEnd w:id="2243"/>
      <w:bookmarkEnd w:id="2244"/>
      <w:bookmarkEnd w:id="2245"/>
      <w:bookmarkEnd w:id="2246"/>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place">
        <w:smartTag w:uri="urn:schemas-microsoft-com:office:smarttags" w:element="PlaceType">
          <w:smartTag w:uri="urn:schemas-microsoft-com:office:smarttags" w:element="City">
            <w:r w:rsidR="003869BB">
              <w:t>LV</w:t>
            </w:r>
          </w:smartTag>
        </w:smartTag>
      </w:smartTag>
      <w:r>
        <w:t xml:space="preserve"> or LV</w:t>
      </w:r>
      <w:r w:rsidR="003869BB">
        <w:t>-E</w:t>
      </w:r>
      <w:r>
        <w:t>.</w:t>
      </w:r>
    </w:p>
    <w:p w14:paraId="7A33E77F" w14:textId="77777777" w:rsidR="00D476B3" w:rsidRDefault="00D476B3">
      <w:pPr>
        <w:pStyle w:val="Heading4"/>
      </w:pPr>
      <w:bookmarkStart w:id="2247" w:name="_Toc11256764"/>
      <w:bookmarkStart w:id="2248" w:name="_Toc36116756"/>
      <w:bookmarkStart w:id="2249" w:name="_Toc45096813"/>
      <w:bookmarkStart w:id="2250" w:name="_Toc51762679"/>
      <w:bookmarkStart w:id="2251" w:name="_Toc171524002"/>
      <w:r>
        <w:t>11.2.3.1</w:t>
      </w:r>
      <w:r>
        <w:tab/>
      </w:r>
      <w:r w:rsidR="003869BB" w:rsidRPr="00663D68">
        <w:t xml:space="preserve">Standard L3 message </w:t>
      </w:r>
      <w:r w:rsidR="003869BB">
        <w:t>h</w:t>
      </w:r>
      <w:r>
        <w:t>eader</w:t>
      </w:r>
      <w:bookmarkEnd w:id="2247"/>
      <w:bookmarkEnd w:id="2248"/>
      <w:bookmarkEnd w:id="2249"/>
      <w:bookmarkEnd w:id="2250"/>
      <w:bookmarkEnd w:id="2251"/>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252" w:name="_Toc11256765"/>
      <w:bookmarkStart w:id="2253" w:name="_Toc36116757"/>
      <w:bookmarkStart w:id="2254" w:name="_Toc45096814"/>
      <w:bookmarkStart w:id="2255" w:name="_Toc51762680"/>
      <w:bookmarkStart w:id="2256" w:name="_Toc171524003"/>
      <w:r>
        <w:t>11.2.3.1.1</w:t>
      </w:r>
      <w:r>
        <w:tab/>
        <w:t>Protocol discriminator</w:t>
      </w:r>
      <w:bookmarkEnd w:id="2252"/>
      <w:bookmarkEnd w:id="2253"/>
      <w:bookmarkEnd w:id="2254"/>
      <w:bookmarkEnd w:id="2255"/>
      <w:bookmarkEnd w:id="2256"/>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r>
        <w:t>Table 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257" w:name="_Toc11256766"/>
      <w:bookmarkStart w:id="2258" w:name="_Toc36116758"/>
      <w:bookmarkStart w:id="2259" w:name="_Toc45096815"/>
      <w:bookmarkStart w:id="2260" w:name="_Toc51762681"/>
      <w:bookmarkStart w:id="2261" w:name="_Toc171524004"/>
      <w:r>
        <w:t>11.2.3.1.1A</w:t>
      </w:r>
      <w:r>
        <w:tab/>
        <w:t>Extended protocol discriminator (EPD)</w:t>
      </w:r>
      <w:bookmarkEnd w:id="2257"/>
      <w:bookmarkEnd w:id="2258"/>
      <w:bookmarkEnd w:id="2259"/>
      <w:bookmarkEnd w:id="2260"/>
      <w:bookmarkEnd w:id="2261"/>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t>The EPD can take the values specified in table 11.2.3.1.1A.1.</w:t>
      </w:r>
    </w:p>
    <w:p w14:paraId="297BD62F" w14:textId="77777777" w:rsidR="00E32EC7" w:rsidRDefault="00E32EC7" w:rsidP="00E32EC7">
      <w:pPr>
        <w:pStyle w:val="TH"/>
      </w:pPr>
      <w:r>
        <w:t>Table 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262" w:name="MCCQCTEMPBM_00000052"/>
          </w:p>
        </w:tc>
      </w:tr>
      <w:bookmarkEnd w:id="2262"/>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263" w:name="_Toc11256767"/>
      <w:bookmarkStart w:id="2264" w:name="_Toc36116759"/>
      <w:bookmarkStart w:id="2265" w:name="_Toc45096816"/>
      <w:bookmarkStart w:id="2266" w:name="_Toc51762682"/>
      <w:bookmarkStart w:id="2267" w:name="_Toc171524005"/>
      <w:r>
        <w:t>11.2.3.1.2</w:t>
      </w:r>
      <w:r>
        <w:tab/>
        <w:t>Skip indicator</w:t>
      </w:r>
      <w:bookmarkEnd w:id="2263"/>
      <w:bookmarkEnd w:id="2264"/>
      <w:bookmarkEnd w:id="2265"/>
      <w:bookmarkEnd w:id="2266"/>
      <w:bookmarkEnd w:id="2267"/>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268" w:name="_Toc11256768"/>
      <w:bookmarkStart w:id="2269" w:name="_Toc36116760"/>
      <w:bookmarkStart w:id="2270" w:name="_Toc45096817"/>
      <w:bookmarkStart w:id="2271" w:name="_Toc51762683"/>
      <w:bookmarkStart w:id="2272" w:name="_Toc171524006"/>
      <w:r>
        <w:t>11.2.3.1.3</w:t>
      </w:r>
      <w:r>
        <w:tab/>
        <w:t>Transaction identifier</w:t>
      </w:r>
      <w:bookmarkEnd w:id="2268"/>
      <w:bookmarkEnd w:id="2269"/>
      <w:bookmarkEnd w:id="2270"/>
      <w:bookmarkEnd w:id="2271"/>
      <w:bookmarkEnd w:id="2272"/>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t>NOTE:</w:t>
      </w:r>
      <w:r>
        <w:tab/>
        <w:t>In other specifications, in respect to error handling, there are references to TI value "111". This refers to the binary encoding of bits 5 –7 in octet 1. For protocols which do not use the extended TI this '111' encoding is still handled as an error case.Transactions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r>
        <w:rPr>
          <w:lang w:val="fr-FR"/>
        </w:rPr>
        <w:t>Figure 11.9: Transaction identifier</w:t>
      </w:r>
    </w:p>
    <w:p w14:paraId="66095130" w14:textId="77777777" w:rsidR="00D476B3" w:rsidRDefault="00D476B3">
      <w:pPr>
        <w:pStyle w:val="TH"/>
        <w:rPr>
          <w:lang w:val="fr-FR"/>
        </w:rPr>
      </w:pPr>
      <w:r>
        <w:rPr>
          <w:lang w:val="fr-FR"/>
        </w:rPr>
        <w:t>Table 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rPr>
          <w:cantSplit/>
          <w:jc w:val="center"/>
        </w:trPr>
        <w:tc>
          <w:tcPr>
            <w:tcW w:w="1809" w:type="dxa"/>
          </w:tcPr>
          <w:p w14:paraId="2914110D" w14:textId="77777777" w:rsidR="00D476B3" w:rsidRPr="00256404" w:rsidRDefault="00D476B3">
            <w:pPr>
              <w:pStyle w:val="TAL"/>
            </w:pPr>
            <w:bookmarkStart w:id="2273" w:name="MCCQCTEMPBM_00000053"/>
          </w:p>
        </w:tc>
        <w:tc>
          <w:tcPr>
            <w:tcW w:w="5387" w:type="dxa"/>
          </w:tcPr>
          <w:p w14:paraId="01DEFA17" w14:textId="77777777" w:rsidR="00D476B3" w:rsidRPr="00256404" w:rsidRDefault="00D476B3">
            <w:pPr>
              <w:pStyle w:val="TAL"/>
            </w:pPr>
          </w:p>
        </w:tc>
      </w:tr>
      <w:tr w:rsidR="00D476B3" w14:paraId="099F594B" w14:textId="77777777">
        <w:trPr>
          <w:cantSplit/>
          <w:jc w:val="center"/>
        </w:trPr>
        <w:tc>
          <w:tcPr>
            <w:tcW w:w="1809" w:type="dxa"/>
          </w:tcPr>
          <w:p w14:paraId="7282B42C" w14:textId="77777777" w:rsidR="00D476B3" w:rsidRPr="00256404" w:rsidRDefault="00D476B3">
            <w:pPr>
              <w:pStyle w:val="TAL"/>
            </w:pPr>
            <w:bookmarkStart w:id="2274" w:name="MCCQCTEMPBM_00000054"/>
            <w:bookmarkEnd w:id="2273"/>
          </w:p>
        </w:tc>
        <w:tc>
          <w:tcPr>
            <w:tcW w:w="5387" w:type="dxa"/>
          </w:tcPr>
          <w:p w14:paraId="1B46E3D6" w14:textId="77777777" w:rsidR="00D476B3" w:rsidRPr="00256404" w:rsidRDefault="00D476B3">
            <w:pPr>
              <w:pStyle w:val="TAL"/>
            </w:pPr>
          </w:p>
        </w:tc>
      </w:tr>
      <w:bookmarkEnd w:id="2274"/>
      <w:tr w:rsidR="00D476B3" w14:paraId="2F26B75E" w14:textId="77777777">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rPr>
          <w:cantSplit/>
          <w:jc w:val="center"/>
        </w:trPr>
        <w:tc>
          <w:tcPr>
            <w:tcW w:w="1809" w:type="dxa"/>
          </w:tcPr>
          <w:p w14:paraId="514B86FD" w14:textId="77777777" w:rsidR="00D476B3" w:rsidRPr="00256404" w:rsidRDefault="00D476B3">
            <w:pPr>
              <w:pStyle w:val="TAL"/>
            </w:pPr>
            <w:bookmarkStart w:id="2275" w:name="MCCQCTEMPBM_00000055"/>
          </w:p>
        </w:tc>
        <w:tc>
          <w:tcPr>
            <w:tcW w:w="5387" w:type="dxa"/>
          </w:tcPr>
          <w:p w14:paraId="5986830E" w14:textId="77777777" w:rsidR="00D476B3" w:rsidRPr="00256404" w:rsidRDefault="00D476B3">
            <w:pPr>
              <w:pStyle w:val="TAL"/>
            </w:pPr>
          </w:p>
        </w:tc>
      </w:tr>
      <w:bookmarkEnd w:id="2275"/>
      <w:tr w:rsidR="00D476B3" w14:paraId="61FDC2B0" w14:textId="77777777">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rPr>
          <w:cantSplit/>
          <w:jc w:val="center"/>
        </w:trPr>
        <w:tc>
          <w:tcPr>
            <w:tcW w:w="1809" w:type="dxa"/>
          </w:tcPr>
          <w:p w14:paraId="14E81E4B" w14:textId="77777777" w:rsidR="00D476B3" w:rsidRPr="00256404" w:rsidRDefault="00D476B3">
            <w:pPr>
              <w:pStyle w:val="TAL"/>
            </w:pPr>
            <w:bookmarkStart w:id="2276" w:name="MCCQCTEMPBM_00000056"/>
          </w:p>
        </w:tc>
        <w:tc>
          <w:tcPr>
            <w:tcW w:w="5387" w:type="dxa"/>
          </w:tcPr>
          <w:p w14:paraId="27DEDDD8" w14:textId="77777777" w:rsidR="00D476B3" w:rsidRPr="00256404" w:rsidRDefault="00D476B3">
            <w:pPr>
              <w:pStyle w:val="TAL"/>
            </w:pPr>
          </w:p>
        </w:tc>
      </w:tr>
      <w:tr w:rsidR="00D476B3" w14:paraId="56F5F6C9" w14:textId="77777777">
        <w:trPr>
          <w:cantSplit/>
          <w:jc w:val="center"/>
        </w:trPr>
        <w:tc>
          <w:tcPr>
            <w:tcW w:w="1809" w:type="dxa"/>
          </w:tcPr>
          <w:p w14:paraId="657A04BD" w14:textId="77777777" w:rsidR="00D476B3" w:rsidRPr="00256404" w:rsidRDefault="00D476B3">
            <w:pPr>
              <w:pStyle w:val="TAL"/>
            </w:pPr>
            <w:bookmarkStart w:id="2277" w:name="MCCQCTEMPBM_00000057"/>
            <w:bookmarkEnd w:id="2276"/>
          </w:p>
        </w:tc>
        <w:tc>
          <w:tcPr>
            <w:tcW w:w="5387" w:type="dxa"/>
          </w:tcPr>
          <w:p w14:paraId="1514B87B" w14:textId="77777777" w:rsidR="00D476B3" w:rsidRPr="00256404" w:rsidRDefault="00D476B3">
            <w:pPr>
              <w:pStyle w:val="TAL"/>
            </w:pPr>
          </w:p>
        </w:tc>
      </w:tr>
      <w:tr w:rsidR="00D476B3" w14:paraId="3BCC0D47" w14:textId="77777777">
        <w:trPr>
          <w:cantSplit/>
          <w:jc w:val="center"/>
        </w:trPr>
        <w:tc>
          <w:tcPr>
            <w:tcW w:w="1809" w:type="dxa"/>
          </w:tcPr>
          <w:p w14:paraId="35096E63" w14:textId="77777777" w:rsidR="00D476B3" w:rsidRPr="00256404" w:rsidRDefault="00D476B3">
            <w:pPr>
              <w:pStyle w:val="TAL"/>
            </w:pPr>
            <w:bookmarkStart w:id="2278" w:name="MCCQCTEMPBM_00000058"/>
            <w:bookmarkEnd w:id="2277"/>
          </w:p>
        </w:tc>
        <w:tc>
          <w:tcPr>
            <w:tcW w:w="5387" w:type="dxa"/>
          </w:tcPr>
          <w:p w14:paraId="45DC9EFC" w14:textId="77777777" w:rsidR="00D476B3" w:rsidRPr="00256404" w:rsidRDefault="00D476B3">
            <w:pPr>
              <w:pStyle w:val="TAL"/>
            </w:pPr>
          </w:p>
        </w:tc>
      </w:tr>
      <w:bookmarkEnd w:id="2278"/>
    </w:tbl>
    <w:p w14:paraId="1E262D91" w14:textId="77777777" w:rsidR="00D476B3" w:rsidRDefault="00D476B3"/>
    <w:p w14:paraId="39AEE62C" w14:textId="77777777" w:rsidR="00D476B3" w:rsidRDefault="00D476B3">
      <w:pPr>
        <w:pStyle w:val="Heading5"/>
      </w:pPr>
      <w:bookmarkStart w:id="2279" w:name="_Toc11256769"/>
      <w:bookmarkStart w:id="2280" w:name="_Toc36116761"/>
      <w:bookmarkStart w:id="2281" w:name="_Toc45096818"/>
      <w:bookmarkStart w:id="2282" w:name="_Toc51762684"/>
      <w:bookmarkStart w:id="2283" w:name="_Toc171524007"/>
      <w:r>
        <w:t>11.2.3.1.4</w:t>
      </w:r>
      <w:r>
        <w:tab/>
        <w:t>Sub-protocol discriminator</w:t>
      </w:r>
      <w:bookmarkEnd w:id="2279"/>
      <w:bookmarkEnd w:id="2280"/>
      <w:bookmarkEnd w:id="2281"/>
      <w:bookmarkEnd w:id="2282"/>
      <w:bookmarkEnd w:id="2283"/>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r>
        <w:t>Table 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284" w:name="_Toc11256770"/>
      <w:bookmarkStart w:id="2285" w:name="_Toc36116762"/>
      <w:bookmarkStart w:id="2286" w:name="_Toc45096819"/>
      <w:bookmarkStart w:id="2287" w:name="_Toc51762685"/>
      <w:bookmarkStart w:id="2288" w:name="_Toc171524008"/>
      <w:r w:rsidRPr="00663D68">
        <w:t>11.2.3.1.</w:t>
      </w:r>
      <w:r>
        <w:t>5</w:t>
      </w:r>
      <w:r w:rsidRPr="00663D68">
        <w:tab/>
        <w:t>EPS bearer identity</w:t>
      </w:r>
      <w:bookmarkEnd w:id="2284"/>
      <w:bookmarkEnd w:id="2285"/>
      <w:bookmarkEnd w:id="2286"/>
      <w:bookmarkEnd w:id="2287"/>
      <w:bookmarkEnd w:id="2288"/>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r w:rsidRPr="001F64B2">
        <w:rPr>
          <w:lang w:val="en-US"/>
        </w:rPr>
        <w:t>Figure 11.9a: EPS bearer identity</w:t>
      </w:r>
    </w:p>
    <w:p w14:paraId="3E40C53E" w14:textId="77777777" w:rsidR="003869BB" w:rsidRPr="00FE320E" w:rsidRDefault="003869BB" w:rsidP="003869BB">
      <w:pPr>
        <w:pStyle w:val="TH"/>
      </w:pPr>
      <w:r w:rsidRPr="00FE320E">
        <w:t>Table</w:t>
      </w:r>
      <w:r w:rsidRPr="00FE320E">
        <w:rPr>
          <w:caps/>
        </w:rPr>
        <w:t xml:space="preserve"> </w:t>
      </w:r>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rPr>
          <w:cantSplit/>
          <w:jc w:val="center"/>
        </w:trPr>
        <w:tc>
          <w:tcPr>
            <w:tcW w:w="7087" w:type="dxa"/>
            <w:gridSpan w:val="5"/>
          </w:tcPr>
          <w:p w14:paraId="238A69E1" w14:textId="77777777" w:rsidR="003869BB" w:rsidRPr="00256404" w:rsidRDefault="003869BB" w:rsidP="003869BB">
            <w:pPr>
              <w:pStyle w:val="TAL"/>
            </w:pPr>
            <w:bookmarkStart w:id="2289" w:name="MCCQCTEMPBM_00000059"/>
          </w:p>
        </w:tc>
      </w:tr>
      <w:bookmarkEnd w:id="2289"/>
      <w:tr w:rsidR="003869BB" w:rsidRPr="00FE320E" w14:paraId="700013EE" w14:textId="77777777">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rPr>
          <w:cantSplit/>
          <w:jc w:val="center"/>
        </w:trPr>
        <w:tc>
          <w:tcPr>
            <w:tcW w:w="7087" w:type="dxa"/>
            <w:gridSpan w:val="5"/>
          </w:tcPr>
          <w:p w14:paraId="6160CAC8" w14:textId="77777777" w:rsidR="003869BB" w:rsidRPr="00256404" w:rsidRDefault="003869BB" w:rsidP="003869BB">
            <w:pPr>
              <w:pStyle w:val="TAL"/>
            </w:pPr>
            <w:bookmarkStart w:id="2290" w:name="MCCQCTEMPBM_00000060"/>
          </w:p>
        </w:tc>
      </w:tr>
      <w:bookmarkEnd w:id="2290"/>
    </w:tbl>
    <w:p w14:paraId="76482ECE" w14:textId="77777777" w:rsidR="003869BB" w:rsidRPr="00FE320E" w:rsidRDefault="003869BB" w:rsidP="003869BB"/>
    <w:p w14:paraId="4A3882E8" w14:textId="77777777" w:rsidR="003869BB" w:rsidRPr="000F0073" w:rsidRDefault="003869BB" w:rsidP="003869BB">
      <w:pPr>
        <w:pStyle w:val="Heading5"/>
      </w:pPr>
      <w:bookmarkStart w:id="2291" w:name="_Toc11256771"/>
      <w:bookmarkStart w:id="2292" w:name="_Toc36116763"/>
      <w:bookmarkStart w:id="2293" w:name="_Toc45096820"/>
      <w:bookmarkStart w:id="2294" w:name="_Toc51762686"/>
      <w:bookmarkStart w:id="2295" w:name="_Toc171524009"/>
      <w:r w:rsidRPr="000F0073">
        <w:t>11.2.3.1.6</w:t>
      </w:r>
      <w:r w:rsidRPr="000F0073">
        <w:tab/>
        <w:t>Security header type</w:t>
      </w:r>
      <w:bookmarkEnd w:id="2291"/>
      <w:bookmarkEnd w:id="2292"/>
      <w:bookmarkEnd w:id="2293"/>
      <w:bookmarkEnd w:id="2294"/>
      <w:bookmarkEnd w:id="2295"/>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296" w:name="_Toc11256772"/>
      <w:bookmarkStart w:id="2297" w:name="_Toc36116764"/>
      <w:bookmarkStart w:id="2298" w:name="_Toc45096821"/>
      <w:bookmarkStart w:id="2299" w:name="_Toc51762687"/>
      <w:bookmarkStart w:id="2300" w:name="_Toc171524010"/>
      <w:r w:rsidRPr="000F0073">
        <w:t>11.2.3.1a</w:t>
      </w:r>
      <w:r w:rsidR="001E48AD">
        <w:tab/>
      </w:r>
      <w:r w:rsidRPr="000F0073">
        <w:t xml:space="preserve">Procedure </w:t>
      </w:r>
      <w:r>
        <w:t>t</w:t>
      </w:r>
      <w:r w:rsidRPr="000F0073">
        <w:t>ransaction identity</w:t>
      </w:r>
      <w:bookmarkEnd w:id="2296"/>
      <w:bookmarkEnd w:id="2297"/>
      <w:bookmarkEnd w:id="2298"/>
      <w:bookmarkEnd w:id="2299"/>
      <w:bookmarkEnd w:id="2300"/>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r w:rsidRPr="00FE320E">
        <w:t>Table</w:t>
      </w:r>
      <w:r w:rsidRPr="00FE320E">
        <w:rPr>
          <w:caps/>
        </w:rPr>
        <w:t xml:space="preserve"> </w:t>
      </w:r>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rPr>
          <w:cantSplit/>
          <w:jc w:val="center"/>
        </w:trPr>
        <w:tc>
          <w:tcPr>
            <w:tcW w:w="6948" w:type="dxa"/>
            <w:gridSpan w:val="10"/>
          </w:tcPr>
          <w:p w14:paraId="396C53C0" w14:textId="77777777" w:rsidR="003869BB" w:rsidRPr="00256404" w:rsidRDefault="003869BB" w:rsidP="003869BB">
            <w:pPr>
              <w:pStyle w:val="TAL"/>
            </w:pPr>
            <w:bookmarkStart w:id="2301" w:name="MCCQCTEMPBM_00000061"/>
          </w:p>
        </w:tc>
      </w:tr>
      <w:bookmarkEnd w:id="2301"/>
      <w:tr w:rsidR="003869BB" w:rsidRPr="00FE320E" w14:paraId="1FC0A54F" w14:textId="77777777">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rPr>
          <w:cantSplit/>
          <w:jc w:val="center"/>
        </w:trPr>
        <w:tc>
          <w:tcPr>
            <w:tcW w:w="284" w:type="dxa"/>
          </w:tcPr>
          <w:p w14:paraId="551CD29A" w14:textId="77777777" w:rsidR="003869BB" w:rsidRPr="00256404" w:rsidRDefault="003869BB" w:rsidP="003869BB">
            <w:pPr>
              <w:pStyle w:val="TAC"/>
            </w:pPr>
            <w:bookmarkStart w:id="2302"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302"/>
    </w:tbl>
    <w:p w14:paraId="6BFBD8A7" w14:textId="77777777" w:rsidR="003869BB" w:rsidRDefault="003869BB" w:rsidP="003869BB"/>
    <w:p w14:paraId="37B36578" w14:textId="77777777" w:rsidR="0037636E" w:rsidRPr="000F0073" w:rsidRDefault="0037636E" w:rsidP="0037636E">
      <w:pPr>
        <w:pStyle w:val="Heading4"/>
      </w:pPr>
      <w:bookmarkStart w:id="2303" w:name="_Toc11256773"/>
      <w:bookmarkStart w:id="2304" w:name="_Toc36116765"/>
      <w:bookmarkStart w:id="2305" w:name="_Toc45096822"/>
      <w:bookmarkStart w:id="2306" w:name="_Toc51762688"/>
      <w:bookmarkStart w:id="2307" w:name="_Toc171524011"/>
      <w:r w:rsidRPr="000F0073">
        <w:t>11.2.3.1</w:t>
      </w:r>
      <w:r>
        <w:t>b</w:t>
      </w:r>
      <w:r w:rsidRPr="000F0073">
        <w:tab/>
      </w:r>
      <w:r>
        <w:t>PDU session identity</w:t>
      </w:r>
      <w:bookmarkEnd w:id="2303"/>
      <w:bookmarkEnd w:id="2304"/>
      <w:bookmarkEnd w:id="2305"/>
      <w:bookmarkEnd w:id="2306"/>
      <w:bookmarkEnd w:id="2307"/>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77777777" w:rsidR="0037636E" w:rsidRDefault="0037636E" w:rsidP="0037636E">
      <w:r>
        <w:t xml:space="preserve">The range of PDU session identity values indicated in table 11.2.3.1c.1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77777777" w:rsidR="0037636E" w:rsidRPr="00815FA4" w:rsidRDefault="0037636E" w:rsidP="0037636E">
      <w:pPr>
        <w:pStyle w:val="TF"/>
        <w:rPr>
          <w:lang w:val="en-US" w:eastAsia="ko-KR"/>
        </w:rPr>
      </w:pPr>
      <w:r w:rsidRPr="00815FA4">
        <w:rPr>
          <w:rFonts w:hint="eastAsia"/>
          <w:lang w:val="en-US" w:eastAsia="ko-KR"/>
        </w:rPr>
        <w:t>Figure</w:t>
      </w:r>
      <w:r>
        <w:rPr>
          <w:lang w:val="en-US" w:eastAsia="ko-KR"/>
        </w:rPr>
        <w:t> 11.2.3.1c.1</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p>
    <w:p w14:paraId="763C5086" w14:textId="77777777" w:rsidR="0037636E" w:rsidRPr="00815FA4" w:rsidRDefault="0037636E" w:rsidP="0037636E">
      <w:pPr>
        <w:pStyle w:val="TH"/>
        <w:rPr>
          <w:lang w:eastAsia="ko-KR"/>
        </w:rPr>
      </w:pPr>
      <w:r w:rsidRPr="00815FA4">
        <w:rPr>
          <w:rFonts w:hint="eastAsia"/>
          <w:lang w:eastAsia="ko-KR"/>
        </w:rPr>
        <w:t>Table</w:t>
      </w:r>
      <w:r>
        <w:t> </w:t>
      </w:r>
      <w:r>
        <w:rPr>
          <w:lang w:val="en-US" w:eastAsia="ko-KR"/>
        </w:rPr>
        <w:t>11.2.3.1c.1</w:t>
      </w:r>
      <w:r w:rsidRPr="00A942C0">
        <w:t xml:space="preserve">: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308" w:name="_Toc11256774"/>
      <w:bookmarkStart w:id="2309" w:name="_Toc36116766"/>
      <w:bookmarkStart w:id="2310" w:name="_Toc45096823"/>
      <w:bookmarkStart w:id="2311" w:name="_Toc51762689"/>
      <w:bookmarkStart w:id="2312" w:name="_Toc171524012"/>
      <w:r>
        <w:t>11.2.3.2</w:t>
      </w:r>
      <w:r>
        <w:tab/>
        <w:t>Message type octet</w:t>
      </w:r>
      <w:bookmarkEnd w:id="2308"/>
      <w:bookmarkEnd w:id="2309"/>
      <w:bookmarkEnd w:id="2310"/>
      <w:bookmarkEnd w:id="2311"/>
      <w:bookmarkEnd w:id="2312"/>
    </w:p>
    <w:p w14:paraId="5A98E46E" w14:textId="77777777" w:rsidR="00D476B3" w:rsidRDefault="00D476B3">
      <w:pPr>
        <w:pStyle w:val="Heading5"/>
      </w:pPr>
      <w:bookmarkStart w:id="2313" w:name="_Toc11256775"/>
      <w:bookmarkStart w:id="2314" w:name="_Toc36116767"/>
      <w:bookmarkStart w:id="2315" w:name="_Toc45096824"/>
      <w:bookmarkStart w:id="2316" w:name="_Toc51762690"/>
      <w:bookmarkStart w:id="2317" w:name="_Toc171524013"/>
      <w:r>
        <w:t>11.2.3.2.1</w:t>
      </w:r>
      <w:r>
        <w:tab/>
        <w:t>Message type octet (when accessing Release 98 and older networks only)</w:t>
      </w:r>
      <w:bookmarkEnd w:id="2313"/>
      <w:bookmarkEnd w:id="2314"/>
      <w:bookmarkEnd w:id="2315"/>
      <w:bookmarkEnd w:id="2316"/>
      <w:bookmarkEnd w:id="2317"/>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r>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68" type="#_x0000_t75" style="width:310.6pt;height:42.7pt" o:ole="">
            <v:imagedata r:id="rId101" o:title=""/>
          </v:shape>
          <o:OLEObject Type="Embed" ProgID="Designer.Drawing.6" ShapeID="_x0000_i1068" DrawAspect="Content" ObjectID="_1788810784" r:id="rId102"/>
        </w:object>
      </w:r>
    </w:p>
    <w:p w14:paraId="11B9504B" w14:textId="77777777" w:rsidR="00D476B3" w:rsidRDefault="00D476B3">
      <w:pPr>
        <w:pStyle w:val="TF"/>
      </w:pPr>
      <w:r>
        <w:t>Figure 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69" type="#_x0000_t75" style="width:309.75pt;height:41.85pt" o:ole="" fillcolor="window">
            <v:imagedata r:id="rId103" o:title=""/>
          </v:shape>
          <o:OLEObject Type="Embed" ProgID="Word.Picture.8" ShapeID="_x0000_i1069" DrawAspect="Content" ObjectID="_1788810785" r:id="rId104"/>
        </w:object>
      </w:r>
    </w:p>
    <w:p w14:paraId="6AABAF25" w14:textId="77777777" w:rsidR="00D476B3" w:rsidRDefault="00D476B3">
      <w:pPr>
        <w:pStyle w:val="TF"/>
      </w:pPr>
      <w:r>
        <w:t>Figure 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318" w:name="_Toc11256776"/>
      <w:bookmarkStart w:id="2319" w:name="_Toc36116768"/>
      <w:bookmarkStart w:id="2320" w:name="_Toc45096825"/>
      <w:bookmarkStart w:id="2321" w:name="_Toc51762691"/>
      <w:bookmarkStart w:id="2322" w:name="_Toc171524014"/>
      <w:r>
        <w:t>11.2.3.2.2</w:t>
      </w:r>
      <w:r>
        <w:tab/>
        <w:t>Message type octet (when accessing Release 99 and newer networks)</w:t>
      </w:r>
      <w:bookmarkEnd w:id="2318"/>
      <w:bookmarkEnd w:id="2319"/>
      <w:bookmarkEnd w:id="2320"/>
      <w:bookmarkEnd w:id="2321"/>
      <w:bookmarkEnd w:id="2322"/>
    </w:p>
    <w:p w14:paraId="17B6091F" w14:textId="77777777" w:rsidR="00D476B3" w:rsidRDefault="00D476B3">
      <w:r>
        <w:t>The message type octet is the second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for send sequence number. Bit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for send sequence number. Bit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77777777" w:rsidR="00D476B3" w:rsidRDefault="00D476B3">
      <w:r>
        <w:t>In messages of the RR protocol entity, bit 8 of octet 2 is set to the default value. The other value is reserved for possible future use as an extension bit .If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56FFAC57" w14:textId="77777777" w:rsidR="00D476B3" w:rsidRDefault="00D476B3">
      <w:pPr>
        <w:pStyle w:val="TH"/>
      </w:pPr>
      <w:r>
        <w:object w:dxaOrig="6196" w:dyaOrig="841" w14:anchorId="1511E50B">
          <v:shape id="_x0000_i1070" type="#_x0000_t75" style="width:309.75pt;height:41.85pt" o:ole="" fillcolor="window">
            <v:imagedata r:id="rId105" o:title=""/>
          </v:shape>
          <o:OLEObject Type="Embed" ProgID="Word.Picture.8" ShapeID="_x0000_i1070" DrawAspect="Content" ObjectID="_1788810786" r:id="rId106"/>
        </w:object>
      </w:r>
    </w:p>
    <w:p w14:paraId="29836404" w14:textId="77777777" w:rsidR="00D476B3" w:rsidRDefault="00D476B3">
      <w:pPr>
        <w:pStyle w:val="TF"/>
      </w:pPr>
      <w:r>
        <w:t>Figure 11.10b: Message type IE (</w:t>
      </w:r>
      <w:r>
        <w:rPr>
          <w:rFonts w:eastAsia="‚l‚r –¾’©"/>
        </w:rPr>
        <w:t>MM, CC and SS</w:t>
      </w:r>
      <w:r>
        <w:t>)</w:t>
      </w:r>
    </w:p>
    <w:p w14:paraId="30A0C233" w14:textId="77777777" w:rsidR="00D476B3" w:rsidRDefault="00D476B3">
      <w:pPr>
        <w:pStyle w:val="TH"/>
      </w:pPr>
      <w:r>
        <w:object w:dxaOrig="6217" w:dyaOrig="850" w14:anchorId="6A8C8D77">
          <v:shape id="_x0000_i1071" type="#_x0000_t75" style="width:310.6pt;height:42.7pt" o:ole="">
            <v:imagedata r:id="rId101" o:title=""/>
          </v:shape>
          <o:OLEObject Type="Embed" ProgID="Designer.Drawing.6" ShapeID="_x0000_i1071" DrawAspect="Content" ObjectID="_1788810787" r:id="rId107"/>
        </w:object>
      </w:r>
    </w:p>
    <w:p w14:paraId="2246E2B7" w14:textId="77777777" w:rsidR="00D476B3" w:rsidRDefault="00D476B3">
      <w:pPr>
        <w:pStyle w:val="TF"/>
      </w:pPr>
      <w:r>
        <w:t>Figure 11.10c: Message type IE (GCC</w:t>
      </w:r>
      <w:r>
        <w:rPr>
          <w:rFonts w:eastAsia="‚l‚r –¾’©"/>
        </w:rPr>
        <w:t>, BCC and LCS</w:t>
      </w:r>
      <w:r>
        <w:t>)</w:t>
      </w:r>
    </w:p>
    <w:bookmarkStart w:id="2323" w:name="_MON_1073819516"/>
    <w:bookmarkEnd w:id="2323"/>
    <w:p w14:paraId="14744533" w14:textId="77777777" w:rsidR="00D476B3" w:rsidRDefault="00D476B3">
      <w:pPr>
        <w:pStyle w:val="TH"/>
      </w:pPr>
      <w:r>
        <w:object w:dxaOrig="6196" w:dyaOrig="841" w14:anchorId="2D1C1075">
          <v:shape id="_x0000_i1072" type="#_x0000_t75" style="width:309.75pt;height:48.55pt" o:ole="" fillcolor="window">
            <v:imagedata r:id="rId103" o:title=""/>
          </v:shape>
          <o:OLEObject Type="Embed" ProgID="Word.Picture.8" ShapeID="_x0000_i1072" DrawAspect="Content" ObjectID="_1788810788" r:id="rId108"/>
        </w:object>
      </w:r>
    </w:p>
    <w:p w14:paraId="4B8F6A47" w14:textId="77777777" w:rsidR="00D476B3" w:rsidRDefault="00D476B3">
      <w:pPr>
        <w:pStyle w:val="TF"/>
      </w:pPr>
      <w:r>
        <w:t>Figure 11.10d: Message type IE (</w:t>
      </w:r>
      <w:r>
        <w:rPr>
          <w:rFonts w:eastAsia="‚l‚r –¾’©"/>
        </w:rPr>
        <w:t>protocol other than MM, CC, SS, GCC, BCC and LCS</w:t>
      </w:r>
      <w:r>
        <w:t>)</w:t>
      </w:r>
    </w:p>
    <w:p w14:paraId="57ECFAD6"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324" w:name="_Toc11256777"/>
      <w:bookmarkStart w:id="2325" w:name="_Toc36116769"/>
      <w:bookmarkStart w:id="2326" w:name="_Toc45096826"/>
      <w:bookmarkStart w:id="2327" w:name="_Toc51762692"/>
      <w:bookmarkStart w:id="2328" w:name="_Toc171524015"/>
      <w:r>
        <w:t>11.2.3.2.3</w:t>
      </w:r>
      <w:r>
        <w:tab/>
        <w:t>Sequenced message transfer operation</w:t>
      </w:r>
      <w:bookmarkEnd w:id="2324"/>
      <w:bookmarkEnd w:id="2325"/>
      <w:bookmarkEnd w:id="2326"/>
      <w:bookmarkEnd w:id="2327"/>
      <w:bookmarkEnd w:id="2328"/>
    </w:p>
    <w:p w14:paraId="180ADBF9" w14:textId="77777777" w:rsidR="00D476B3" w:rsidRDefault="00D476B3">
      <w:pPr>
        <w:keepNext/>
      </w:pPr>
      <w:r>
        <w:t>Upper layer messages sent using the RR sub-layer transport service from the mobile station to the network can be duplicated by the data link layer in at least the following cases:</w:t>
      </w:r>
    </w:p>
    <w:p w14:paraId="73A5952E" w14:textId="77777777" w:rsidR="00D476B3" w:rsidRDefault="00D476B3">
      <w:pPr>
        <w:pStyle w:val="B1"/>
      </w:pPr>
      <w:r>
        <w:t>-</w:t>
      </w:r>
      <w:r>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Default="00D476B3">
      <w:pPr>
        <w:ind w:left="568" w:hanging="284"/>
      </w:pPr>
      <w:r>
        <w:t>-</w:t>
      </w:r>
      <w:r>
        <w:tab/>
      </w:r>
      <w:r>
        <w:rPr>
          <w:snapToGrid w:val="0"/>
        </w:rPr>
        <w:t>in Iu mode, when an RLC re-establishment occurs (e.g. due to relocation) and the RLC layer has not acknowledged the last one or more RLC PDUs before RLC re-establishment;</w:t>
      </w:r>
    </w:p>
    <w:p w14:paraId="17E0C640" w14:textId="77777777" w:rsidR="00D476B3" w:rsidRDefault="00D476B3">
      <w:pPr>
        <w:pStyle w:val="B1"/>
      </w:pPr>
      <w:r>
        <w:t>-</w:t>
      </w:r>
      <w:r>
        <w:tab/>
        <w:t xml:space="preserve">an inter-system change from Iu mode to A/Gb mode is performed and </w:t>
      </w:r>
      <w:r>
        <w:rPr>
          <w:snapToGrid w:val="0"/>
        </w:rPr>
        <w:t>the RLC layer has not acknowledged the last one or more RLC PDUs;</w:t>
      </w:r>
    </w:p>
    <w:p w14:paraId="2522385A" w14:textId="77777777" w:rsidR="003869BB" w:rsidRDefault="00D476B3" w:rsidP="00F0343D">
      <w:pPr>
        <w:pStyle w:val="B1"/>
      </w:pPr>
      <w:r>
        <w:t>-</w:t>
      </w:r>
      <w:r>
        <w:tab/>
        <w:t>an inter-system change from A/Gb mode to Iu mode is performed and the last layer 2 frame in A/Gb mode has not been acknowledged by the peer data link layer before the mobile station leaves the old channel.</w:t>
      </w:r>
    </w:p>
    <w:p w14:paraId="2CD8A9E4" w14:textId="77777777" w:rsidR="00D476B3" w:rsidRDefault="00D476B3">
      <w:r>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t>The network must be able to detect the duplicated received messages. Therefore, each concerned upper layer messages must be marked with a send sequence number.</w:t>
      </w:r>
    </w:p>
    <w:p w14:paraId="34FA1638" w14:textId="77777777"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t xml:space="preserve">SM, </w:t>
      </w:r>
      <w:r w:rsidR="003869BB">
        <w:t xml:space="preserve">ESM,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 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3E1FC2AB" w14:textId="77777777" w:rsidR="009B6375" w:rsidRDefault="009B6375"/>
    <w:p w14:paraId="637BF1B6" w14:textId="77777777" w:rsidR="00D476B3" w:rsidRDefault="00D476B3" w:rsidP="00203CFF">
      <w:pPr>
        <w:pStyle w:val="H6"/>
      </w:pPr>
      <w:bookmarkStart w:id="2329" w:name="_Toc11256778"/>
      <w:bookmarkStart w:id="2330" w:name="_Toc36116770"/>
      <w:bookmarkStart w:id="2331" w:name="_Toc45096827"/>
      <w:bookmarkStart w:id="2332" w:name="_Toc51762693"/>
      <w:bookmarkStart w:id="2333" w:name="MCCQCTEMPBM_00000044"/>
      <w:r>
        <w:t>11.2.3.2.3.1</w:t>
      </w:r>
      <w:r>
        <w:tab/>
        <w:t>Variables and sequence numbers</w:t>
      </w:r>
      <w:bookmarkEnd w:id="2329"/>
      <w:bookmarkEnd w:id="2330"/>
      <w:bookmarkEnd w:id="2331"/>
      <w:bookmarkEnd w:id="2332"/>
    </w:p>
    <w:p w14:paraId="24F4B9EC" w14:textId="77777777" w:rsidR="00D476B3" w:rsidRDefault="00D476B3" w:rsidP="00203CFF">
      <w:pPr>
        <w:pStyle w:val="H6"/>
      </w:pPr>
      <w:bookmarkStart w:id="2334" w:name="_Toc11256779"/>
      <w:bookmarkStart w:id="2335" w:name="_Toc36116771"/>
      <w:bookmarkStart w:id="2336" w:name="_Toc45096828"/>
      <w:bookmarkStart w:id="2337" w:name="_Toc51762694"/>
      <w:bookmarkStart w:id="2338" w:name="MCCQCTEMPBM_00000045"/>
      <w:bookmarkEnd w:id="2333"/>
      <w:r>
        <w:t>11.2.3.2.3.1.1</w:t>
      </w:r>
      <w:r>
        <w:tab/>
        <w:t>Send state variable V(SD)</w:t>
      </w:r>
      <w:bookmarkEnd w:id="2334"/>
      <w:bookmarkEnd w:id="2335"/>
      <w:bookmarkEnd w:id="2336"/>
      <w:bookmarkEnd w:id="2337"/>
    </w:p>
    <w:bookmarkEnd w:id="2338"/>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339" w:name="_Toc11256780"/>
      <w:bookmarkStart w:id="2340" w:name="_Toc36116772"/>
      <w:bookmarkStart w:id="2341" w:name="_Toc45096829"/>
      <w:bookmarkStart w:id="2342" w:name="_Toc51762695"/>
      <w:bookmarkStart w:id="2343" w:name="MCCQCTEMPBM_00000046"/>
      <w:r>
        <w:t>11.2.3.2.3.1.2</w:t>
      </w:r>
      <w:r>
        <w:tab/>
        <w:t>Send sequence number N(SD)</w:t>
      </w:r>
      <w:bookmarkEnd w:id="2339"/>
      <w:bookmarkEnd w:id="2340"/>
      <w:bookmarkEnd w:id="2341"/>
      <w:bookmarkEnd w:id="2342"/>
    </w:p>
    <w:bookmarkEnd w:id="2343"/>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344" w:name="_Toc11256781"/>
      <w:bookmarkStart w:id="2345" w:name="_Toc36116773"/>
      <w:bookmarkStart w:id="2346" w:name="_Toc45096830"/>
      <w:bookmarkStart w:id="2347" w:name="_Toc51762696"/>
      <w:bookmarkStart w:id="2348" w:name="MCCQCTEMPBM_00000047"/>
      <w:r>
        <w:t>11.2.3.2.3.2</w:t>
      </w:r>
      <w:r>
        <w:tab/>
        <w:t>Procedures for the initiation, transfer execution and termination of the sequenced message transfer operation</w:t>
      </w:r>
      <w:bookmarkEnd w:id="2344"/>
      <w:bookmarkEnd w:id="2345"/>
      <w:bookmarkEnd w:id="2346"/>
      <w:bookmarkEnd w:id="2347"/>
    </w:p>
    <w:p w14:paraId="768A6F3B" w14:textId="77777777" w:rsidR="00D476B3" w:rsidRDefault="00D476B3" w:rsidP="00203CFF">
      <w:pPr>
        <w:pStyle w:val="H6"/>
      </w:pPr>
      <w:bookmarkStart w:id="2349" w:name="_Toc11256782"/>
      <w:bookmarkStart w:id="2350" w:name="_Toc36116774"/>
      <w:bookmarkStart w:id="2351" w:name="_Toc45096831"/>
      <w:bookmarkStart w:id="2352" w:name="_Toc51762697"/>
      <w:bookmarkStart w:id="2353" w:name="MCCQCTEMPBM_00000048"/>
      <w:bookmarkEnd w:id="2348"/>
      <w:r>
        <w:t>11.2.3.2.3.2.1</w:t>
      </w:r>
      <w:r>
        <w:tab/>
        <w:t>Initiation</w:t>
      </w:r>
      <w:bookmarkEnd w:id="2349"/>
      <w:bookmarkEnd w:id="2350"/>
      <w:bookmarkEnd w:id="2351"/>
      <w:bookmarkEnd w:id="2352"/>
    </w:p>
    <w:bookmarkEnd w:id="2353"/>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354" w:name="_Toc11256783"/>
      <w:bookmarkStart w:id="2355" w:name="_Toc36116775"/>
      <w:bookmarkStart w:id="2356" w:name="_Toc45096832"/>
      <w:bookmarkStart w:id="2357" w:name="_Toc51762698"/>
      <w:bookmarkStart w:id="2358" w:name="MCCQCTEMPBM_00000049"/>
      <w:r>
        <w:t>11.2.3.2.3.2.2</w:t>
      </w:r>
      <w:r>
        <w:tab/>
        <w:t>Transfer Execution</w:t>
      </w:r>
      <w:bookmarkEnd w:id="2354"/>
      <w:bookmarkEnd w:id="2355"/>
      <w:bookmarkEnd w:id="2356"/>
      <w:bookmarkEnd w:id="2357"/>
    </w:p>
    <w:bookmarkEnd w:id="2358"/>
    <w:p w14:paraId="26A7D443" w14:textId="77777777" w:rsidR="00D476B3" w:rsidRDefault="00D476B3">
      <w:pPr>
        <w:keepLines/>
      </w:pPr>
      <w:r>
        <w:t xml:space="preserve">The core network </w:t>
      </w:r>
      <w:r w:rsidR="00430B16">
        <w:t>shall</w:t>
      </w:r>
      <w:r>
        <w:t xml:space="preserve"> compare the send sequence numbers of pairs of subsequent messages in the same upper layer messages flow.</w:t>
      </w:r>
    </w:p>
    <w:p w14:paraId="0F86D1A1" w14:textId="77777777" w:rsidR="00D476B3" w:rsidRDefault="00D476B3">
      <w:pPr>
        <w:keepLines/>
      </w:pPr>
      <w:r>
        <w:t xml:space="preserve">For the GCC, BCC, </w:t>
      </w:r>
      <w:r>
        <w:rPr>
          <w:rFonts w:eastAsia="‚l‚r –¾’©"/>
        </w:rPr>
        <w:t xml:space="preserve">and </w:t>
      </w:r>
      <w:r>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Default="00D476B3">
      <w:pPr>
        <w:keepLines/>
      </w:pPr>
      <w:r>
        <w:t xml:space="preserve">For the MM+CC+SS </w:t>
      </w:r>
      <w:r w:rsidR="00197EB6">
        <w:t xml:space="preserve">(via CS domain) </w:t>
      </w:r>
      <w:r>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the Mobile Station Classmark 1</w:t>
      </w:r>
      <w:r>
        <w:t xml:space="preserve"> or </w:t>
      </w:r>
      <w:smartTag w:uri="urn:schemas-microsoft-com:office:smarttags" w:element="place">
        <w:r>
          <w:rPr>
            <w:i/>
          </w:rPr>
          <w:t>Mobile</w:t>
        </w:r>
      </w:smartTag>
      <w:r>
        <w:rPr>
          <w:i/>
        </w:rPr>
        <w:t xml:space="preserve"> Station Classmark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Default="002A791B" w:rsidP="002A791B">
      <w:pPr>
        <w:keepLines/>
      </w:pPr>
      <w:r>
        <w:t xml:space="preserve">In a shared network with a MOCN configuration, the core network node to which the mobile station was redirected shall compare the send sequence number of the first message received after the redirection in the MM+CC+SS </w:t>
      </w:r>
      <w:r w:rsidR="00197EB6">
        <w:t xml:space="preserve">(via CS domain) </w:t>
      </w:r>
      <w:r>
        <w:t>message flow with the value of N(SD) received during the redirection procedure (see 3GPP</w:t>
      </w:r>
      <w:r w:rsidR="007D5EB7">
        <w:t> </w:t>
      </w:r>
      <w:r>
        <w:t>TS</w:t>
      </w:r>
      <w:r w:rsidR="007D5EB7">
        <w:t> </w:t>
      </w:r>
      <w:r>
        <w:t>23.251</w:t>
      </w:r>
      <w:r w:rsidR="007D5EB7">
        <w:t> </w:t>
      </w:r>
      <w:r>
        <w:t>[</w:t>
      </w:r>
      <w:r w:rsidR="00E165C3">
        <w:t>22</w:t>
      </w:r>
      <w:r>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359" w:name="_Toc11256784"/>
      <w:bookmarkStart w:id="2360" w:name="_Toc36116776"/>
      <w:bookmarkStart w:id="2361" w:name="_Toc45096833"/>
      <w:bookmarkStart w:id="2362" w:name="_Toc51762699"/>
      <w:bookmarkStart w:id="2363" w:name="MCCQCTEMPBM_00000050"/>
      <w:r>
        <w:t>11.2.3.2.3.2.3</w:t>
      </w:r>
      <w:r>
        <w:tab/>
        <w:t>Termination</w:t>
      </w:r>
      <w:bookmarkEnd w:id="2359"/>
      <w:bookmarkEnd w:id="2360"/>
      <w:bookmarkEnd w:id="2361"/>
      <w:bookmarkEnd w:id="2362"/>
    </w:p>
    <w:bookmarkEnd w:id="2363"/>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Inter system change from A/Gb mode to Iu mode or from Iu mode to A/Gb mode shall not terminate the sequenced message transfer. UMTS SRNC relocation shall not terminate the sequenced message transfer.</w:t>
      </w:r>
    </w:p>
    <w:p w14:paraId="42B7E348" w14:textId="77777777" w:rsidR="00D476B3" w:rsidRDefault="00D476B3">
      <w:pPr>
        <w:pStyle w:val="Heading4"/>
      </w:pPr>
      <w:bookmarkStart w:id="2364" w:name="_Toc11256785"/>
      <w:bookmarkStart w:id="2365" w:name="_Toc36116777"/>
      <w:bookmarkStart w:id="2366" w:name="_Toc45096834"/>
      <w:bookmarkStart w:id="2367" w:name="_Toc51762700"/>
      <w:bookmarkStart w:id="2368" w:name="_Toc171524016"/>
      <w:r>
        <w:t>11.2.3.3</w:t>
      </w:r>
      <w:r>
        <w:tab/>
        <w:t>Standard information elements of the imperative part</w:t>
      </w:r>
      <w:bookmarkEnd w:id="2364"/>
      <w:bookmarkEnd w:id="2365"/>
      <w:bookmarkEnd w:id="2366"/>
      <w:bookmarkEnd w:id="2367"/>
      <w:bookmarkEnd w:id="2368"/>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place">
        <w:smartTag w:uri="urn:schemas-microsoft-com:office:smarttags" w:element="PlaceType">
          <w:smartTag w:uri="urn:schemas-microsoft-com:office:smarttags" w:element="City">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369" w:name="_Toc11256786"/>
      <w:bookmarkStart w:id="2370" w:name="_Toc36116778"/>
      <w:bookmarkStart w:id="2371" w:name="_Toc45096835"/>
      <w:bookmarkStart w:id="2372" w:name="_Toc51762701"/>
      <w:bookmarkStart w:id="2373" w:name="_Toc171524017"/>
      <w:r>
        <w:t>11.2.4</w:t>
      </w:r>
      <w:r>
        <w:tab/>
        <w:t>Non-imperative part of a standard L3 message</w:t>
      </w:r>
      <w:bookmarkEnd w:id="2369"/>
      <w:bookmarkEnd w:id="2370"/>
      <w:bookmarkEnd w:id="2371"/>
      <w:bookmarkEnd w:id="2372"/>
      <w:bookmarkEnd w:id="2373"/>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Default="00D476B3">
      <w:r>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77777777" w:rsidR="003869BB" w:rsidRDefault="00D476B3" w:rsidP="003869BB">
      <w:pPr>
        <w:pStyle w:val="B1"/>
      </w:pPr>
      <w:r>
        <w:tab/>
        <w:t>Bit 8 of the IEI octet is set to "1" indicates a TV formatted type 1 standard IE or a T formatted type 2 IEs</w:t>
      </w:r>
      <w:r w:rsidR="003869BB">
        <w:t>. Hence, a 1 valued bit 8 indicates that the whole IE is one octet long.</w:t>
      </w:r>
    </w:p>
    <w:p w14:paraId="7B03C27D" w14:textId="77777777" w:rsidR="003869BB" w:rsidRDefault="003869BB" w:rsidP="003869BB">
      <w:r>
        <w:t>Furthermore, for the EPS protocols EMM and ESM:</w:t>
      </w:r>
    </w:p>
    <w:p w14:paraId="5A493204" w14:textId="77777777" w:rsidR="003869BB" w:rsidRDefault="003869BB" w:rsidP="003869BB">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45109FFD" w14:textId="77777777" w:rsidR="00D279AC" w:rsidRDefault="00D279AC" w:rsidP="00D279AC">
      <w:r>
        <w:t>Furthermore, for the 5GS protocols 5GMM and 5GSM:</w:t>
      </w:r>
    </w:p>
    <w:p w14:paraId="29D69344" w14:textId="77777777" w:rsidR="00D279AC" w:rsidRDefault="00D279AC" w:rsidP="00D279AC">
      <w:pPr>
        <w:pStyle w:val="B1"/>
      </w:pPr>
      <w:r>
        <w:tab/>
        <w:t>Bit 8 of the IEI octet set to "0" and bits 7 to 5 set to "1" indicates a TLV-E formatted type 6 IE, i.e. the following two octets are length octets. Bit 8 of the IEI octet set to "0" and bit 7 to 5 set to any other bit combination indicates a TLV formatted type 4 IE, i.e. the following octet is a length octet.</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35B64486"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rsidR="00B00DFE">
        <w:t>,</w:t>
      </w:r>
      <w:r w:rsidR="00AF2A22">
        <w:t xml:space="preserve"> 3GPP TS 24.554 [38]</w:t>
      </w:r>
      <w:r w:rsidR="00C2789D">
        <w:t xml:space="preserve">, </w:t>
      </w:r>
      <w:r w:rsidR="00B00DFE">
        <w:t>3GPP TS 24.572 [40]</w:t>
      </w:r>
      <w:r w:rsidR="0051562E">
        <w:t xml:space="preserve">, </w:t>
      </w:r>
      <w:r w:rsidR="00C2789D">
        <w:t>3GPP TS 24.514 [41]</w:t>
      </w:r>
      <w:r w:rsidR="0051562E" w:rsidRPr="0051562E">
        <w:t xml:space="preserve"> </w:t>
      </w:r>
      <w:r w:rsidR="0051562E">
        <w:t>and 3GPP TS 24.577 [42]</w:t>
      </w:r>
      <w:r w:rsidR="00B00DFE">
        <w:t xml:space="preserve">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t>Bit 8 of the IEI octet set</w:t>
      </w:r>
      <w:r w:rsidR="00D476B3">
        <w:t xml:space="preserve"> to "0" indicates a TLV formatted type 4 IE. Hence, the following octet is a length octet.</w:t>
      </w:r>
    </w:p>
    <w:p w14:paraId="5B914A88" w14:textId="77777777" w:rsidR="00D476B3" w:rsidRDefault="00D476B3">
      <w:r>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374" w:name="_Toc11256787"/>
      <w:bookmarkStart w:id="2375" w:name="_Toc36116779"/>
      <w:bookmarkStart w:id="2376" w:name="_Toc45096836"/>
      <w:bookmarkStart w:id="2377" w:name="_Toc51762702"/>
      <w:bookmarkStart w:id="2378" w:name="_Toc171524018"/>
      <w:r>
        <w:t>11.2.5</w:t>
      </w:r>
      <w:r>
        <w:tab/>
        <w:t>Presence requirements of information elements</w:t>
      </w:r>
      <w:bookmarkEnd w:id="2374"/>
      <w:bookmarkEnd w:id="2375"/>
      <w:bookmarkEnd w:id="2376"/>
      <w:bookmarkEnd w:id="2377"/>
      <w:bookmarkEnd w:id="2378"/>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Default="00D476B3">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w:t>
      </w:r>
      <w:r w:rsidR="00DB173E">
        <w:t xml:space="preserve">2, </w:t>
      </w:r>
      <w:r w:rsidR="003869BB">
        <w:t>3, 4, 5, 6, and 7 of its IEI are set to one.</w:t>
      </w:r>
    </w:p>
    <w:p w14:paraId="4B7BF6D5" w14:textId="77777777" w:rsidR="00DB173E" w:rsidRDefault="00DB173E" w:rsidP="0085731B">
      <w:pPr>
        <w:pStyle w:val="NO"/>
      </w:pPr>
      <w:r>
        <w:t>NOTE:</w:t>
      </w:r>
      <w:r>
        <w:tab/>
        <w:t xml:space="preserve">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w:t>
      </w:r>
      <w:r w:rsidRPr="003168A2">
        <w:t>"invalid mandatory information"</w:t>
      </w:r>
      <w:r>
        <w:t xml:space="preserve"> error. Therefore, IEIs 7C and 7D can be used for type 6 IEs only if the sender of the message knows that the receiver does not treat these IEs as unknown 'comprehension required' IEs.</w:t>
      </w:r>
    </w:p>
    <w:p w14:paraId="2C19223E" w14:textId="3EA17A9F" w:rsidR="00D476B3" w:rsidRDefault="00D476B3">
      <w:r>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379" w:name="_Toc11256788"/>
      <w:bookmarkStart w:id="2380" w:name="_Toc36116780"/>
      <w:bookmarkStart w:id="2381" w:name="_Toc45096837"/>
      <w:bookmarkStart w:id="2382" w:name="_Toc51762703"/>
      <w:bookmarkStart w:id="2383" w:name="_Toc171524019"/>
      <w:r>
        <w:t>11.2.6</w:t>
      </w:r>
      <w:r>
        <w:tab/>
        <w:t>Description of standard L3 messages</w:t>
      </w:r>
      <w:bookmarkEnd w:id="2379"/>
      <w:bookmarkEnd w:id="2380"/>
      <w:bookmarkEnd w:id="2381"/>
      <w:bookmarkEnd w:id="2382"/>
      <w:bookmarkEnd w:id="2383"/>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place">
        <w:smartTag w:uri="urn:schemas-microsoft-com:office:smarttags" w:element="City">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384" w:name="_Toc11256789"/>
      <w:bookmarkStart w:id="2385" w:name="_Toc36116781"/>
      <w:bookmarkStart w:id="2386" w:name="_Toc45096838"/>
      <w:bookmarkStart w:id="2387" w:name="_Toc51762704"/>
      <w:bookmarkStart w:id="2388" w:name="_Toc171524020"/>
      <w:r w:rsidRPr="00282B35">
        <w:t>11.3</w:t>
      </w:r>
      <w:r w:rsidRPr="00282B35">
        <w:tab/>
        <w:t>Non standard L3 messages</w:t>
      </w:r>
      <w:bookmarkEnd w:id="2384"/>
      <w:bookmarkEnd w:id="2385"/>
      <w:bookmarkEnd w:id="2386"/>
      <w:bookmarkEnd w:id="2387"/>
      <w:bookmarkEnd w:id="2388"/>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389" w:name="_Toc11256790"/>
      <w:bookmarkStart w:id="2390" w:name="_Toc36116782"/>
      <w:bookmarkStart w:id="2391" w:name="_Toc45096839"/>
      <w:bookmarkStart w:id="2392" w:name="_Toc51762705"/>
      <w:bookmarkStart w:id="2393" w:name="_Toc171524021"/>
      <w:r>
        <w:t>11.3.1</w:t>
      </w:r>
      <w:r>
        <w:tab/>
        <w:t>Case A: BCCH and AGCH/PCH messages</w:t>
      </w:r>
      <w:bookmarkEnd w:id="2389"/>
      <w:bookmarkEnd w:id="2390"/>
      <w:bookmarkEnd w:id="2391"/>
      <w:bookmarkEnd w:id="2392"/>
      <w:bookmarkEnd w:id="2393"/>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394" w:name="_Toc11256791"/>
      <w:bookmarkStart w:id="2395" w:name="_Toc36116783"/>
      <w:bookmarkStart w:id="2396" w:name="_Toc45096840"/>
      <w:bookmarkStart w:id="2397" w:name="_Toc51762706"/>
      <w:bookmarkStart w:id="2398" w:name="_Toc171524022"/>
      <w:r>
        <w:t>11.3.1.1</w:t>
      </w:r>
      <w:r>
        <w:tab/>
        <w:t>L2 Pseudo Length octet</w:t>
      </w:r>
      <w:bookmarkEnd w:id="2394"/>
      <w:bookmarkEnd w:id="2395"/>
      <w:bookmarkEnd w:id="2396"/>
      <w:bookmarkEnd w:id="2397"/>
      <w:bookmarkEnd w:id="2398"/>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t>Bit 2 is set to "0";</w:t>
      </w:r>
    </w:p>
    <w:p w14:paraId="74B863B7" w14:textId="77777777" w:rsidR="00D476B3" w:rsidRDefault="00D476B3">
      <w:pPr>
        <w:pStyle w:val="B1"/>
      </w:pPr>
      <w:r>
        <w:tab/>
        <w:t>Bit 1 is set to "1".</w:t>
      </w:r>
    </w:p>
    <w:p w14:paraId="60D6663B" w14:textId="77777777" w:rsidR="00D476B3" w:rsidRDefault="00D476B3">
      <w:r>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399" w:name="_Toc11256792"/>
      <w:bookmarkStart w:id="2400" w:name="_Toc36116784"/>
      <w:bookmarkStart w:id="2401" w:name="_Toc45096841"/>
      <w:bookmarkStart w:id="2402" w:name="_Toc51762707"/>
      <w:bookmarkStart w:id="2403" w:name="_Toc171524023"/>
      <w:r>
        <w:t>11.3.1.2</w:t>
      </w:r>
      <w:r>
        <w:tab/>
        <w:t>Rest Octets</w:t>
      </w:r>
      <w:bookmarkEnd w:id="2399"/>
      <w:bookmarkEnd w:id="2400"/>
      <w:bookmarkEnd w:id="2401"/>
      <w:bookmarkEnd w:id="2402"/>
      <w:bookmarkEnd w:id="2403"/>
    </w:p>
    <w:p w14:paraId="49327C5B" w14:textId="77777777" w:rsidR="00D476B3" w:rsidRDefault="00D476B3">
      <w:r>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404" w:name="_Toc11256793"/>
      <w:bookmarkStart w:id="2405" w:name="_Toc36116785"/>
      <w:bookmarkStart w:id="2406" w:name="_Toc45096842"/>
      <w:bookmarkStart w:id="2407" w:name="_Toc51762708"/>
      <w:bookmarkStart w:id="2408" w:name="_Toc171524024"/>
      <w:r>
        <w:t>11.3.1.3</w:t>
      </w:r>
      <w:r>
        <w:tab/>
        <w:t>Description of a modified standard L3 message</w:t>
      </w:r>
      <w:bookmarkEnd w:id="2404"/>
      <w:bookmarkEnd w:id="2405"/>
      <w:bookmarkEnd w:id="2406"/>
      <w:bookmarkEnd w:id="2407"/>
      <w:bookmarkEnd w:id="2408"/>
    </w:p>
    <w:p w14:paraId="1FD0EFF1" w14:textId="77777777" w:rsidR="00D476B3" w:rsidRDefault="00D476B3">
      <w:r>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Default="00D476B3">
      <w:pPr>
        <w:pStyle w:val="Heading3"/>
      </w:pPr>
      <w:bookmarkStart w:id="2409" w:name="_Toc11256794"/>
      <w:bookmarkStart w:id="2410" w:name="_Toc36116786"/>
      <w:bookmarkStart w:id="2411" w:name="_Toc45096843"/>
      <w:bookmarkStart w:id="2412" w:name="_Toc51762709"/>
      <w:bookmarkStart w:id="2413" w:name="_Toc171524025"/>
      <w:r>
        <w:t>11.3.2</w:t>
      </w:r>
      <w:r>
        <w:tab/>
        <w:t>Case B: SACCH</w:t>
      </w:r>
      <w:r w:rsidR="00C2609D">
        <w:t xml:space="preserve"> / SDCCH / FACCH</w:t>
      </w:r>
      <w:r>
        <w:t xml:space="preserve"> messages sent in unacknowledged mode</w:t>
      </w:r>
      <w:bookmarkEnd w:id="2409"/>
      <w:bookmarkEnd w:id="2410"/>
      <w:bookmarkEnd w:id="2411"/>
      <w:bookmarkEnd w:id="2412"/>
      <w:bookmarkEnd w:id="2413"/>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414" w:name="_Toc11256795"/>
      <w:bookmarkStart w:id="2415" w:name="_Toc36116787"/>
      <w:bookmarkStart w:id="2416" w:name="_Toc45096844"/>
      <w:bookmarkStart w:id="2417" w:name="_Toc51762710"/>
      <w:bookmarkStart w:id="2418" w:name="_Toc171524026"/>
      <w:r>
        <w:t>11.3.2.1</w:t>
      </w:r>
      <w:r>
        <w:tab/>
        <w:t>The first octet</w:t>
      </w:r>
      <w:bookmarkEnd w:id="2414"/>
      <w:bookmarkEnd w:id="2415"/>
      <w:bookmarkEnd w:id="2416"/>
      <w:bookmarkEnd w:id="2417"/>
      <w:bookmarkEnd w:id="2418"/>
    </w:p>
    <w:p w14:paraId="57176C9A" w14:textId="77777777" w:rsidR="00D476B3" w:rsidRDefault="00D476B3">
      <w:pPr>
        <w:keepNext/>
        <w:keepLines/>
      </w:pPr>
      <w:r>
        <w:t>Bits 1 and 2 are the link layer header. Bit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419" w:name="_Toc11256796"/>
      <w:bookmarkStart w:id="2420" w:name="_Toc36116788"/>
      <w:bookmarkStart w:id="2421" w:name="_Toc45096845"/>
      <w:bookmarkStart w:id="2422" w:name="_Toc51762711"/>
      <w:bookmarkStart w:id="2423" w:name="_Toc171524027"/>
      <w:r>
        <w:t>11.3.2.2</w:t>
      </w:r>
      <w:r>
        <w:tab/>
        <w:t>The rest of the message</w:t>
      </w:r>
      <w:bookmarkEnd w:id="2419"/>
      <w:bookmarkEnd w:id="2420"/>
      <w:bookmarkEnd w:id="2421"/>
      <w:bookmarkEnd w:id="2422"/>
      <w:bookmarkEnd w:id="2423"/>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424" w:name="_Toc11256797"/>
      <w:bookmarkStart w:id="2425" w:name="_Toc36116789"/>
      <w:bookmarkStart w:id="2426" w:name="_Toc45096846"/>
      <w:bookmarkStart w:id="2427" w:name="_Toc51762712"/>
      <w:bookmarkStart w:id="2428" w:name="_Toc171524028"/>
      <w:r>
        <w:t>11.3.3</w:t>
      </w:r>
      <w:r>
        <w:tab/>
        <w:t>Design guidelines for non standard parts</w:t>
      </w:r>
      <w:bookmarkEnd w:id="2424"/>
      <w:bookmarkEnd w:id="2425"/>
      <w:bookmarkEnd w:id="2426"/>
      <w:bookmarkEnd w:id="2427"/>
      <w:bookmarkEnd w:id="2428"/>
    </w:p>
    <w:p w14:paraId="548B1F5B" w14:textId="48701C11" w:rsidR="00D476B3" w:rsidRDefault="00D476B3">
      <w:r>
        <w:t xml:space="preserve">The guidelines in this </w:t>
      </w:r>
      <w:r w:rsidR="00203CFF">
        <w:t>clause</w:t>
      </w:r>
      <w:r>
        <w:t xml:space="preserve"> apply to non standard parts, such as rest octets, short header broadcast message or fully non standard L3 messages.</w:t>
      </w:r>
    </w:p>
    <w:p w14:paraId="783ECC68" w14:textId="77777777" w:rsidR="00D476B3" w:rsidRDefault="00D476B3">
      <w:pPr>
        <w:pStyle w:val="Heading4"/>
      </w:pPr>
      <w:bookmarkStart w:id="2429" w:name="_Toc11256798"/>
      <w:bookmarkStart w:id="2430" w:name="_Toc36116790"/>
      <w:bookmarkStart w:id="2431" w:name="_Toc45096847"/>
      <w:bookmarkStart w:id="2432" w:name="_Toc51762713"/>
      <w:bookmarkStart w:id="2433" w:name="_Toc171524029"/>
      <w:r>
        <w:t>11.3.3.1</w:t>
      </w:r>
      <w:r>
        <w:tab/>
        <w:t>General</w:t>
      </w:r>
      <w:bookmarkEnd w:id="2429"/>
      <w:bookmarkEnd w:id="2430"/>
      <w:bookmarkEnd w:id="2431"/>
      <w:bookmarkEnd w:id="2432"/>
      <w:bookmarkEnd w:id="2433"/>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Default="00D476B3">
      <w:r>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Default="00D476B3">
      <w:pPr>
        <w:keepNext/>
        <w:keepLines/>
      </w:pPr>
      <w:r>
        <w:t>Variable length tagging should be used to distinguish between several possible formats of the element. Tag lengths are then chosen according to packing efficiency criteria.</w:t>
      </w:r>
    </w:p>
    <w:p w14:paraId="56B67A83" w14:textId="77777777" w:rsidR="00D476B3" w:rsidRDefault="00D476B3">
      <w:r>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2434" w:name="_Toc11256799"/>
      <w:bookmarkStart w:id="2435" w:name="_Toc36116791"/>
      <w:bookmarkStart w:id="2436" w:name="_Toc45096848"/>
      <w:bookmarkStart w:id="2437" w:name="_Toc51762714"/>
      <w:bookmarkStart w:id="2438" w:name="_Toc171524030"/>
      <w:r>
        <w:t>11.4</w:t>
      </w:r>
      <w:r>
        <w:tab/>
        <w:t>Handling of superfluous information</w:t>
      </w:r>
      <w:bookmarkEnd w:id="2434"/>
      <w:bookmarkEnd w:id="2435"/>
      <w:bookmarkEnd w:id="2436"/>
      <w:bookmarkEnd w:id="2437"/>
      <w:bookmarkEnd w:id="2438"/>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2439" w:name="_Toc11256800"/>
      <w:bookmarkStart w:id="2440" w:name="_Toc36116792"/>
      <w:bookmarkStart w:id="2441" w:name="_Toc45096849"/>
      <w:bookmarkStart w:id="2442" w:name="_Toc51762715"/>
      <w:bookmarkStart w:id="2443" w:name="_Toc171524031"/>
      <w:r>
        <w:t>11.4.1</w:t>
      </w:r>
      <w:r>
        <w:tab/>
        <w:t>Information elements that are unnecessary in a message</w:t>
      </w:r>
      <w:bookmarkEnd w:id="2439"/>
      <w:bookmarkEnd w:id="2440"/>
      <w:bookmarkEnd w:id="2441"/>
      <w:bookmarkEnd w:id="2442"/>
      <w:bookmarkEnd w:id="2443"/>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2444" w:name="_Toc11256801"/>
      <w:bookmarkStart w:id="2445" w:name="_Toc36116793"/>
      <w:bookmarkStart w:id="2446" w:name="_Toc45096850"/>
      <w:bookmarkStart w:id="2447" w:name="_Toc51762716"/>
      <w:bookmarkStart w:id="2448" w:name="_Toc171524032"/>
      <w:r>
        <w:t>11.4.2</w:t>
      </w:r>
      <w:r>
        <w:tab/>
        <w:t>Other syntactic errors</w:t>
      </w:r>
      <w:bookmarkEnd w:id="2444"/>
      <w:bookmarkEnd w:id="2445"/>
      <w:bookmarkEnd w:id="2446"/>
      <w:bookmarkEnd w:id="2447"/>
      <w:bookmarkEnd w:id="2448"/>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2449" w:name="_Toc11256802"/>
      <w:bookmarkStart w:id="2450" w:name="_Toc36116794"/>
      <w:bookmarkStart w:id="2451" w:name="_Toc45096851"/>
      <w:bookmarkStart w:id="2452" w:name="_Toc51762717"/>
      <w:bookmarkStart w:id="2453" w:name="_Toc171524033"/>
      <w:r>
        <w:t>Annex</w:t>
      </w:r>
      <w:r w:rsidR="00DB4A40">
        <w:t xml:space="preserve"> </w:t>
      </w:r>
      <w:r>
        <w:t>A (informative):</w:t>
      </w:r>
      <w:r>
        <w:br/>
        <w:t>MN</w:t>
      </w:r>
      <w:r>
        <w:noBreakHyphen/>
        <w:t>Services arrow diagram</w:t>
      </w:r>
      <w:bookmarkEnd w:id="2449"/>
      <w:bookmarkEnd w:id="2450"/>
      <w:bookmarkEnd w:id="2451"/>
      <w:bookmarkEnd w:id="2452"/>
      <w:bookmarkEnd w:id="2453"/>
    </w:p>
    <w:p w14:paraId="4E68E396" w14:textId="77777777" w:rsidR="00D476B3" w:rsidRDefault="00D476B3">
      <w:pPr>
        <w:pStyle w:val="TH"/>
      </w:pPr>
      <w:r>
        <w:object w:dxaOrig="18384" w:dyaOrig="9384" w14:anchorId="28B02682">
          <v:shape id="_x0000_i1073" type="#_x0000_t75" style="width:709.1pt;height:451.25pt" o:ole="" fillcolor="window">
            <v:imagedata r:id="rId109" o:title="" cropright="12935f"/>
          </v:shape>
          <o:OLEObject Type="Embed" ProgID="Designer" ShapeID="_x0000_i1073" DrawAspect="Content" ObjectID="_1788810789" r:id="rId110"/>
        </w:object>
      </w:r>
    </w:p>
    <w:p w14:paraId="28EFD42D" w14:textId="77777777" w:rsidR="00D476B3" w:rsidRDefault="00D476B3">
      <w:pPr>
        <w:pStyle w:val="TF"/>
      </w:pPr>
      <w:r>
        <w:t xml:space="preserve">Figure A.1: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4" type="#_x0000_t75" style="width:708.3pt;height:447.05pt" o:ole="" fillcolor="window">
            <v:imagedata r:id="rId111" o:title=""/>
          </v:shape>
          <o:OLEObject Type="Embed" ProgID="Designer" ShapeID="_x0000_i1074" DrawAspect="Content" ObjectID="_1788810790" r:id="rId112"/>
        </w:object>
      </w:r>
    </w:p>
    <w:p w14:paraId="3518C2B6" w14:textId="77777777" w:rsidR="00D476B3" w:rsidRDefault="00D476B3">
      <w:pPr>
        <w:pStyle w:val="TF"/>
      </w:pPr>
      <w:r>
        <w:t xml:space="preserve">Figure A.2: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5" type="#_x0000_t75" style="width:708.3pt;height:423.65pt" o:ole="" fillcolor="window">
            <v:imagedata r:id="rId113" o:title=""/>
          </v:shape>
          <o:OLEObject Type="Embed" ProgID="Designer" ShapeID="_x0000_i1075" DrawAspect="Content" ObjectID="_1788810791" r:id="rId114"/>
        </w:object>
      </w:r>
    </w:p>
    <w:p w14:paraId="222BC7A3" w14:textId="77777777" w:rsidR="00D476B3" w:rsidRDefault="00D476B3">
      <w:pPr>
        <w:pStyle w:val="TF"/>
      </w:pPr>
      <w:r>
        <w:t xml:space="preserve">Figure A.3: </w:t>
      </w:r>
      <w:smartTag w:uri="urn:schemas-microsoft-com:office:smarttags" w:element="place">
        <w:smartTag w:uri="urn:schemas-microsoft-com:office:smarttags" w:element="PlaceType">
          <w:smartTag w:uri="urn:schemas-microsoft-com:office:smarttags" w:element="City">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6" type="#_x0000_t75" style="width:574.35pt;height:445.4pt" o:ole="" fillcolor="window">
            <v:imagedata r:id="rId115" o:title=""/>
          </v:shape>
          <o:OLEObject Type="Embed" ProgID="Designer" ShapeID="_x0000_i1076" DrawAspect="Content" ObjectID="_1788810792" r:id="rId116"/>
        </w:object>
      </w:r>
    </w:p>
    <w:p w14:paraId="1B2C85C6" w14:textId="77777777" w:rsidR="00D476B3" w:rsidRDefault="00D476B3">
      <w:pPr>
        <w:pStyle w:val="TF"/>
      </w:pPr>
      <w:r>
        <w:t>Figure A.4: Location updating. Successful case</w:t>
      </w:r>
    </w:p>
    <w:p w14:paraId="1614CB4F" w14:textId="77777777" w:rsidR="00D476B3" w:rsidRDefault="00D476B3">
      <w:pPr>
        <w:pStyle w:val="TH"/>
      </w:pPr>
      <w:r>
        <w:object w:dxaOrig="13046" w:dyaOrig="9043" w14:anchorId="5C29E43D">
          <v:shape id="_x0000_i1077" type="#_x0000_t75" style="width:652.2pt;height:452.1pt" o:ole="" fillcolor="window">
            <v:imagedata r:id="rId117" o:title=""/>
          </v:shape>
          <o:OLEObject Type="Embed" ProgID="Designer" ShapeID="_x0000_i1077" DrawAspect="Content" ObjectID="_1788810793" r:id="rId118"/>
        </w:object>
      </w:r>
    </w:p>
    <w:p w14:paraId="36C84907" w14:textId="77777777" w:rsidR="00D476B3" w:rsidRDefault="00D476B3">
      <w:pPr>
        <w:pStyle w:val="TF"/>
      </w:pPr>
      <w:r>
        <w:t>Figure A.5: Handover. Successful case</w:t>
      </w:r>
    </w:p>
    <w:p w14:paraId="3CA65547" w14:textId="77777777" w:rsidR="00D476B3" w:rsidRDefault="00D476B3">
      <w:pPr>
        <w:pStyle w:val="TH"/>
      </w:pPr>
      <w:r>
        <w:object w:dxaOrig="14383" w:dyaOrig="8647" w14:anchorId="4E25E541">
          <v:shape id="_x0000_i1078" type="#_x0000_t75" style="width:707.45pt;height:426.15pt" o:ole="" fillcolor="window">
            <v:imagedata r:id="rId119" o:title=""/>
          </v:shape>
          <o:OLEObject Type="Embed" ProgID="Designer" ShapeID="_x0000_i1078" DrawAspect="Content" ObjectID="_1788810794" r:id="rId120"/>
        </w:object>
      </w:r>
    </w:p>
    <w:p w14:paraId="5422666C" w14:textId="77777777" w:rsidR="00D476B3" w:rsidRDefault="00D476B3">
      <w:pPr>
        <w:pStyle w:val="TF"/>
      </w:pPr>
      <w:r>
        <w:t>Figure A.6: Establishment of parallel transactions (General view)</w:t>
      </w:r>
    </w:p>
    <w:p w14:paraId="46C03113" w14:textId="77777777" w:rsidR="00D476B3" w:rsidRDefault="00D476B3">
      <w:pPr>
        <w:pStyle w:val="TH"/>
      </w:pPr>
      <w:r>
        <w:object w:dxaOrig="13335" w:dyaOrig="7042" w14:anchorId="1ED8DA70">
          <v:shape id="_x0000_i1079" type="#_x0000_t75" style="width:666.4pt;height:351.65pt" o:ole="" fillcolor="window">
            <v:imagedata r:id="rId121" o:title=""/>
          </v:shape>
          <o:OLEObject Type="Embed" ProgID="Designer" ShapeID="_x0000_i1079" DrawAspect="Content" ObjectID="_1788810795" r:id="rId122"/>
        </w:object>
      </w:r>
    </w:p>
    <w:p w14:paraId="562778B2" w14:textId="77777777" w:rsidR="00D476B3" w:rsidRDefault="00D476B3">
      <w:pPr>
        <w:pStyle w:val="TF"/>
      </w:pPr>
      <w:r>
        <w:t>Figure 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2454" w:name="_Toc11256803"/>
      <w:bookmarkStart w:id="2455" w:name="_Toc36116795"/>
      <w:bookmarkStart w:id="2456" w:name="_Toc45096852"/>
      <w:bookmarkStart w:id="2457" w:name="_Toc51762718"/>
      <w:bookmarkStart w:id="2458" w:name="_Toc171524034"/>
      <w:r>
        <w:t xml:space="preserve">Annex </w:t>
      </w:r>
      <w:r w:rsidR="00D476B3">
        <w:t>B (informative):</w:t>
      </w:r>
      <w:r w:rsidR="00D476B3">
        <w:br/>
        <w:t>Description of CSN.1</w:t>
      </w:r>
      <w:bookmarkEnd w:id="2454"/>
      <w:bookmarkEnd w:id="2455"/>
      <w:bookmarkEnd w:id="2456"/>
      <w:bookmarkEnd w:id="2457"/>
      <w:bookmarkEnd w:id="2458"/>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2459" w:name="_Toc11256804"/>
      <w:bookmarkStart w:id="2460" w:name="_Toc36116796"/>
      <w:bookmarkStart w:id="2461" w:name="_Toc45096853"/>
      <w:bookmarkStart w:id="2462" w:name="_Toc51762719"/>
      <w:bookmarkStart w:id="2463" w:name="_Toc171524035"/>
      <w:r>
        <w:t>B.1</w:t>
      </w:r>
      <w:r>
        <w:tab/>
        <w:t>The Basic Rules</w:t>
      </w:r>
      <w:bookmarkEnd w:id="2459"/>
      <w:bookmarkEnd w:id="2460"/>
      <w:bookmarkEnd w:id="2461"/>
      <w:bookmarkEnd w:id="2462"/>
      <w:bookmarkEnd w:id="2463"/>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2464" w:name="_Toc11256805"/>
      <w:bookmarkStart w:id="2465" w:name="_Toc36116797"/>
      <w:bookmarkStart w:id="2466" w:name="_Toc45096854"/>
      <w:bookmarkStart w:id="2467" w:name="_Toc51762720"/>
      <w:bookmarkStart w:id="2468" w:name="_Toc171524036"/>
      <w:r>
        <w:t>B.1.1</w:t>
      </w:r>
      <w:r>
        <w:tab/>
        <w:t>Core Rules</w:t>
      </w:r>
      <w:bookmarkEnd w:id="2464"/>
      <w:bookmarkEnd w:id="2465"/>
      <w:bookmarkEnd w:id="2466"/>
      <w:bookmarkEnd w:id="2467"/>
      <w:bookmarkEnd w:id="2468"/>
    </w:p>
    <w:p w14:paraId="567027FD" w14:textId="77777777" w:rsidR="00D476B3" w:rsidRDefault="00D476B3">
      <w:pPr>
        <w:pStyle w:val="Heading3"/>
      </w:pPr>
      <w:bookmarkStart w:id="2469" w:name="_Toc11256806"/>
      <w:bookmarkStart w:id="2470" w:name="_Toc36116798"/>
      <w:bookmarkStart w:id="2471" w:name="_Toc45096855"/>
      <w:bookmarkStart w:id="2472" w:name="_Toc51762721"/>
      <w:bookmarkStart w:id="2473" w:name="_Toc171524037"/>
      <w:r>
        <w:t>B.1.1.1</w:t>
      </w:r>
      <w:r>
        <w:tab/>
        <w:t>Rule B1: Bits</w:t>
      </w:r>
      <w:bookmarkEnd w:id="2469"/>
      <w:bookmarkEnd w:id="2470"/>
      <w:bookmarkEnd w:id="2471"/>
      <w:bookmarkEnd w:id="2472"/>
      <w:bookmarkEnd w:id="2473"/>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2474" w:name="_Toc11256807"/>
      <w:bookmarkStart w:id="2475" w:name="_Toc36116799"/>
      <w:bookmarkStart w:id="2476" w:name="_Toc45096856"/>
      <w:bookmarkStart w:id="2477" w:name="_Toc51762722"/>
      <w:bookmarkStart w:id="2478" w:name="_Toc171524038"/>
      <w:r>
        <w:t>B.1.1.2</w:t>
      </w:r>
      <w:r>
        <w:tab/>
        <w:t>Rule B2: Null String</w:t>
      </w:r>
      <w:bookmarkEnd w:id="2474"/>
      <w:bookmarkEnd w:id="2475"/>
      <w:bookmarkEnd w:id="2476"/>
      <w:bookmarkEnd w:id="2477"/>
      <w:bookmarkEnd w:id="2478"/>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2479" w:name="_Toc11256808"/>
      <w:bookmarkStart w:id="2480" w:name="_Toc36116800"/>
      <w:bookmarkStart w:id="2481" w:name="_Toc45096857"/>
      <w:bookmarkStart w:id="2482" w:name="_Toc51762723"/>
      <w:bookmarkStart w:id="2483" w:name="_Toc171524039"/>
      <w:r>
        <w:t>B.1.1.3</w:t>
      </w:r>
      <w:r>
        <w:tab/>
        <w:t>Rule B3: Concatenation</w:t>
      </w:r>
      <w:bookmarkEnd w:id="2479"/>
      <w:bookmarkEnd w:id="2480"/>
      <w:bookmarkEnd w:id="2481"/>
      <w:bookmarkEnd w:id="2482"/>
      <w:bookmarkEnd w:id="2483"/>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2484" w:name="_Toc11256809"/>
      <w:bookmarkStart w:id="2485" w:name="_Toc36116801"/>
      <w:bookmarkStart w:id="2486" w:name="_Toc45096858"/>
      <w:bookmarkStart w:id="2487" w:name="_Toc51762724"/>
      <w:bookmarkStart w:id="2488" w:name="_Toc171524040"/>
      <w:r>
        <w:t>B.1.1.4</w:t>
      </w:r>
      <w:r>
        <w:tab/>
        <w:t>Rule B4: Choice</w:t>
      </w:r>
      <w:bookmarkEnd w:id="2484"/>
      <w:bookmarkEnd w:id="2485"/>
      <w:bookmarkEnd w:id="2486"/>
      <w:bookmarkEnd w:id="2487"/>
      <w:bookmarkEnd w:id="2488"/>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{100 xx | 001 zz} is acceptable.</w:t>
      </w:r>
    </w:p>
    <w:p w14:paraId="6D513ABC" w14:textId="77777777" w:rsidR="00D476B3" w:rsidRDefault="00D476B3">
      <w:pPr>
        <w:pStyle w:val="B2"/>
      </w:pPr>
      <w:r>
        <w:t>{00 xx | 010 yy | 011 zz} is acceptable, since it can be rewritten {00 xx | 01 {0 yy | 1 zz}}}.</w:t>
      </w:r>
    </w:p>
    <w:p w14:paraId="604738A7" w14:textId="77777777" w:rsidR="00D476B3" w:rsidRDefault="00D476B3">
      <w:pPr>
        <w:pStyle w:val="B2"/>
      </w:pPr>
      <w:r>
        <w:t>{{00|01|10} xx | {00|11} yy}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2489" w:name="_Toc11256810"/>
      <w:bookmarkStart w:id="2490" w:name="_Toc36116802"/>
      <w:bookmarkStart w:id="2491" w:name="_Toc45096859"/>
      <w:bookmarkStart w:id="2492" w:name="_Toc51762725"/>
      <w:bookmarkStart w:id="2493" w:name="_Toc171524041"/>
      <w:r>
        <w:t>B.1.1.5</w:t>
      </w:r>
      <w:r>
        <w:tab/>
        <w:t>Rule B5: Naming</w:t>
      </w:r>
      <w:bookmarkEnd w:id="2489"/>
      <w:bookmarkEnd w:id="2490"/>
      <w:bookmarkEnd w:id="2491"/>
      <w:bookmarkEnd w:id="2492"/>
      <w:bookmarkEnd w:id="2493"/>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For compilability,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2494" w:name="_Toc11256811"/>
      <w:bookmarkStart w:id="2495" w:name="_Toc36116803"/>
      <w:bookmarkStart w:id="2496" w:name="_Toc45096860"/>
      <w:bookmarkStart w:id="2497" w:name="_Toc51762726"/>
      <w:bookmarkStart w:id="2498" w:name="_Toc171524042"/>
      <w:r>
        <w:t>B.1.1.6</w:t>
      </w:r>
      <w:r>
        <w:tab/>
        <w:t>Rule B6: Definition</w:t>
      </w:r>
      <w:bookmarkEnd w:id="2494"/>
      <w:bookmarkEnd w:id="2495"/>
      <w:bookmarkEnd w:id="2496"/>
      <w:bookmarkEnd w:id="2497"/>
      <w:bookmarkEnd w:id="2498"/>
    </w:p>
    <w:p w14:paraId="3C34C218" w14:textId="77777777" w:rsidR="00D476B3" w:rsidRDefault="00D476B3">
      <w:r>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77777777" w:rsidR="00D476B3" w:rsidRDefault="00D476B3">
      <w:r>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2499" w:name="_Toc11256812"/>
      <w:bookmarkStart w:id="2500" w:name="_Toc36116804"/>
      <w:bookmarkStart w:id="2501" w:name="_Toc45096861"/>
      <w:bookmarkStart w:id="2502" w:name="_Toc51762727"/>
      <w:bookmarkStart w:id="2503" w:name="_Toc171524043"/>
      <w:r>
        <w:t>B.1.2</w:t>
      </w:r>
      <w:r>
        <w:tab/>
        <w:t>Spare parts</w:t>
      </w:r>
      <w:bookmarkEnd w:id="2499"/>
      <w:bookmarkEnd w:id="2500"/>
      <w:bookmarkEnd w:id="2501"/>
      <w:bookmarkEnd w:id="2502"/>
      <w:bookmarkEnd w:id="2503"/>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2504" w:name="_Toc11256813"/>
      <w:bookmarkStart w:id="2505" w:name="_Toc36116805"/>
      <w:bookmarkStart w:id="2506" w:name="_Toc45096862"/>
      <w:bookmarkStart w:id="2507" w:name="_Toc51762728"/>
      <w:bookmarkStart w:id="2508" w:name="_Toc171524044"/>
      <w:r>
        <w:t>B.1.2.1</w:t>
      </w:r>
      <w:r>
        <w:tab/>
        <w:t>Rule B7: Spare bits</w:t>
      </w:r>
      <w:bookmarkEnd w:id="2504"/>
      <w:bookmarkEnd w:id="2505"/>
      <w:bookmarkEnd w:id="2506"/>
      <w:bookmarkEnd w:id="2507"/>
      <w:bookmarkEnd w:id="2508"/>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2509" w:name="_Toc11256814"/>
      <w:bookmarkStart w:id="2510" w:name="_Toc36116806"/>
      <w:bookmarkStart w:id="2511" w:name="_Toc45096863"/>
      <w:bookmarkStart w:id="2512" w:name="_Toc51762729"/>
      <w:bookmarkStart w:id="2513" w:name="_Toc171524045"/>
      <w:r>
        <w:t>B.1.2.2</w:t>
      </w:r>
      <w:r>
        <w:tab/>
        <w:t>Rule B8: Padding bits</w:t>
      </w:r>
      <w:bookmarkEnd w:id="2509"/>
      <w:bookmarkEnd w:id="2510"/>
      <w:bookmarkEnd w:id="2511"/>
      <w:bookmarkEnd w:id="2512"/>
      <w:bookmarkEnd w:id="2513"/>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2514" w:name="_Toc11256815"/>
      <w:bookmarkStart w:id="2515" w:name="_Toc36116807"/>
      <w:bookmarkStart w:id="2516" w:name="_Toc45096864"/>
      <w:bookmarkStart w:id="2517" w:name="_Toc51762730"/>
      <w:bookmarkStart w:id="2518" w:name="_Toc171524046"/>
      <w:r>
        <w:t>B.1.3</w:t>
      </w:r>
      <w:r>
        <w:tab/>
        <w:t>Predefined sets</w:t>
      </w:r>
      <w:bookmarkEnd w:id="2514"/>
      <w:bookmarkEnd w:id="2515"/>
      <w:bookmarkEnd w:id="2516"/>
      <w:bookmarkEnd w:id="2517"/>
      <w:bookmarkEnd w:id="2518"/>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Default="00D476B3">
      <w:pPr>
        <w:pStyle w:val="CSN1"/>
      </w:pPr>
      <w:r>
        <w:tab/>
        <w:t>&lt;bit&gt; ::= 0|1 ;</w:t>
      </w:r>
    </w:p>
    <w:p w14:paraId="00BF1D27" w14:textId="77777777" w:rsidR="00D476B3" w:rsidRDefault="00D476B3">
      <w:pPr>
        <w:pStyle w:val="CSN1"/>
      </w:pPr>
      <w:r>
        <w:tab/>
        <w:t>&lt;bit (1)&gt; ::= &lt;bit&gt;;</w:t>
      </w:r>
    </w:p>
    <w:p w14:paraId="3ECE073B" w14:textId="77777777" w:rsidR="00D476B3" w:rsidRDefault="00D476B3">
      <w:pPr>
        <w:pStyle w:val="CSN1"/>
      </w:pPr>
      <w:r>
        <w:tab/>
        <w:t>&lt;bit (2)&gt; ::= &lt;bit&gt; &lt;bit&gt;;</w:t>
      </w:r>
    </w:p>
    <w:p w14:paraId="00F846C5" w14:textId="77777777" w:rsidR="00D476B3" w:rsidRDefault="00D476B3">
      <w:pPr>
        <w:pStyle w:val="CSN1"/>
      </w:pPr>
      <w:r>
        <w:tab/>
        <w:t>&lt;bit (3)&gt; ::= &lt;bit (2)&gt; &lt;bit&gt;;</w:t>
      </w:r>
    </w:p>
    <w:p w14:paraId="4FBF9476" w14:textId="77777777" w:rsidR="00D476B3" w:rsidRDefault="00D476B3">
      <w:pPr>
        <w:pStyle w:val="CSN1"/>
      </w:pPr>
      <w:r>
        <w:tab/>
        <w:t>&lt;bit (4)&gt; ::= &lt;bit (3)&gt; &lt;bit&gt;;</w:t>
      </w:r>
    </w:p>
    <w:p w14:paraId="03AF42BF" w14:textId="77777777" w:rsidR="00D476B3" w:rsidRDefault="00D476B3">
      <w:pPr>
        <w:pStyle w:val="CSN1"/>
      </w:pPr>
      <w:r>
        <w:tab/>
        <w:t>&lt;bit (5)&gt; ::= &lt;bit (4)&gt; &lt;bit&gt;;</w:t>
      </w:r>
    </w:p>
    <w:p w14:paraId="75A04A16" w14:textId="77777777" w:rsidR="00D476B3" w:rsidRDefault="00D476B3">
      <w:pPr>
        <w:pStyle w:val="CSN1"/>
      </w:pPr>
      <w:r>
        <w:tab/>
        <w:t>&lt;bit (6)&gt; ::= &lt;bit (5)&gt; &lt;bit&gt;;</w:t>
      </w:r>
    </w:p>
    <w:p w14:paraId="214730BF" w14:textId="77777777" w:rsidR="00D476B3" w:rsidRDefault="00D476B3">
      <w:pPr>
        <w:pStyle w:val="CSN1"/>
      </w:pPr>
      <w:r>
        <w:tab/>
        <w:t>&lt;bit (7)&gt; ::= &lt;bit (6)&gt; &lt;bit&gt;;</w:t>
      </w:r>
    </w:p>
    <w:p w14:paraId="4325C184" w14:textId="77777777" w:rsidR="00D476B3" w:rsidRDefault="00D476B3">
      <w:pPr>
        <w:pStyle w:val="CSN1"/>
      </w:pPr>
      <w:r>
        <w:tab/>
        <w:t>&lt;octet&gt; ::= &lt;bit (7)&gt; &lt;bit&gt;;</w:t>
      </w:r>
    </w:p>
    <w:p w14:paraId="1A7DAC4A" w14:textId="77777777" w:rsidR="00D476B3" w:rsidRDefault="00D476B3">
      <w:pPr>
        <w:pStyle w:val="CSN1"/>
      </w:pPr>
      <w:r>
        <w:tab/>
        <w:t>&lt;half octet&gt; ::= &lt;bit (4)&gt;;</w:t>
      </w:r>
    </w:p>
    <w:p w14:paraId="6247435C" w14:textId="77777777" w:rsidR="00D476B3" w:rsidRDefault="00D476B3">
      <w:pPr>
        <w:pStyle w:val="CSN1"/>
      </w:pPr>
      <w:r>
        <w:tab/>
        <w:t>&lt;spare half octet&gt; ::= &lt;spare bit&gt;&lt;spare bit&gt;&lt;spare bit&gt;&lt;spare bit&gt;;</w:t>
      </w:r>
    </w:p>
    <w:p w14:paraId="62F00E44" w14:textId="77777777" w:rsidR="00D476B3" w:rsidRDefault="001E48AD">
      <w:pPr>
        <w:pStyle w:val="CSN1"/>
      </w:pPr>
      <w:r>
        <w:tab/>
      </w:r>
      <w:r w:rsidR="00D476B3">
        <w:t>&lt;spare padding&gt; ::= &lt;spare L&gt; {null | &lt;spare padding&gt;};</w:t>
      </w:r>
    </w:p>
    <w:p w14:paraId="2E602B7C" w14:textId="77777777" w:rsidR="00D476B3" w:rsidRDefault="00D476B3">
      <w:pPr>
        <w:pStyle w:val="CSN1"/>
      </w:pPr>
    </w:p>
    <w:p w14:paraId="3A70F349" w14:textId="77777777" w:rsidR="00D476B3" w:rsidRDefault="00D476B3">
      <w:pPr>
        <w:pStyle w:val="CSN1"/>
      </w:pPr>
      <w:r>
        <w:tab/>
        <w:t>&lt;octet string(i)&gt; ::= &lt;octet&gt;</w:t>
      </w:r>
      <w:r>
        <w:rPr>
          <w:vertAlign w:val="superscript"/>
        </w:rPr>
        <w:t>(i) </w:t>
      </w:r>
      <w:r>
        <w:t>;</w:t>
      </w:r>
      <w:r w:rsidR="000D552E">
        <w:tab/>
      </w:r>
      <w:r>
        <w:t>-- for any positive or null integer i</w:t>
      </w:r>
    </w:p>
    <w:p w14:paraId="1A321D0D" w14:textId="3480CDCC" w:rsidR="00D476B3" w:rsidRDefault="00D476B3">
      <w:pPr>
        <w:pStyle w:val="CSN1"/>
      </w:pPr>
      <w:r>
        <w:tab/>
        <w:t>&lt;bit(i)&gt; ::= &lt;bit&gt;(i);</w:t>
      </w:r>
      <w:r w:rsidR="00203CFF">
        <w:tab/>
      </w:r>
      <w:r>
        <w:t>-- for any positive or null integer I</w:t>
      </w:r>
    </w:p>
    <w:p w14:paraId="0F9133EC" w14:textId="77777777" w:rsidR="00D476B3" w:rsidRDefault="00D476B3">
      <w:pPr>
        <w:pStyle w:val="CSN1"/>
      </w:pPr>
      <w:r>
        <w:tab/>
        <w:t>&lt;bit string&gt; ::= bit**;</w:t>
      </w:r>
    </w:p>
    <w:p w14:paraId="5081A10D" w14:textId="77777777" w:rsidR="00D476B3" w:rsidRDefault="00D476B3">
      <w:pPr>
        <w:pStyle w:val="CSN1"/>
      </w:pPr>
      <w:r>
        <w:tab/>
        <w:t>&lt;octet string&gt; ::= &lt;octet&gt;**;</w:t>
      </w:r>
    </w:p>
    <w:p w14:paraId="180C5208" w14:textId="77777777" w:rsidR="00D476B3" w:rsidRDefault="00D476B3">
      <w:pPr>
        <w:pStyle w:val="NF"/>
      </w:pPr>
    </w:p>
    <w:p w14:paraId="2BB3BC5F" w14:textId="77777777" w:rsidR="00D476B3" w:rsidRDefault="00D476B3">
      <w:pPr>
        <w:pStyle w:val="NF"/>
      </w:pPr>
      <w:r>
        <w:t>NOTE 1:</w:t>
      </w:r>
      <w:r>
        <w:tab/>
        <w:t>The definition of generic constructions such as &lt;bit string(i)&gt;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2519" w:name="_Toc11256816"/>
      <w:bookmarkStart w:id="2520" w:name="_Toc36116808"/>
      <w:bookmarkStart w:id="2521" w:name="_Toc45096865"/>
      <w:bookmarkStart w:id="2522" w:name="_Toc51762731"/>
      <w:bookmarkStart w:id="2523" w:name="_Toc171524047"/>
      <w:r>
        <w:t>B.1.4</w:t>
      </w:r>
      <w:r>
        <w:tab/>
        <w:t>Labelling Parts</w:t>
      </w:r>
      <w:bookmarkEnd w:id="2519"/>
      <w:bookmarkEnd w:id="2520"/>
      <w:bookmarkEnd w:id="2521"/>
      <w:bookmarkEnd w:id="2522"/>
      <w:bookmarkEnd w:id="2523"/>
    </w:p>
    <w:p w14:paraId="2BC557BF" w14:textId="77777777" w:rsidR="00D476B3" w:rsidRDefault="00D476B3">
      <w:pPr>
        <w:pStyle w:val="Heading3"/>
      </w:pPr>
      <w:bookmarkStart w:id="2524" w:name="_Toc11256817"/>
      <w:bookmarkStart w:id="2525" w:name="_Toc36116809"/>
      <w:bookmarkStart w:id="2526" w:name="_Toc45096866"/>
      <w:bookmarkStart w:id="2527" w:name="_Toc51762732"/>
      <w:bookmarkStart w:id="2528" w:name="_Toc171524048"/>
      <w:r>
        <w:t>B.1.4.1</w:t>
      </w:r>
      <w:r>
        <w:tab/>
        <w:t>Rule A1: Labels</w:t>
      </w:r>
      <w:bookmarkEnd w:id="2524"/>
      <w:bookmarkEnd w:id="2525"/>
      <w:bookmarkEnd w:id="2526"/>
      <w:bookmarkEnd w:id="2527"/>
      <w:bookmarkEnd w:id="2528"/>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The name used as a label can be built according to the rules applicable to parenthesed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2529" w:name="_Toc11256818"/>
      <w:bookmarkStart w:id="2530" w:name="_Toc36116810"/>
      <w:bookmarkStart w:id="2531" w:name="_Toc45096867"/>
      <w:bookmarkStart w:id="2532" w:name="_Toc51762733"/>
      <w:bookmarkStart w:id="2533" w:name="_Toc171524049"/>
      <w:r>
        <w:t>B.1.5</w:t>
      </w:r>
      <w:r>
        <w:tab/>
        <w:t>Goodies</w:t>
      </w:r>
      <w:bookmarkEnd w:id="2529"/>
      <w:bookmarkEnd w:id="2530"/>
      <w:bookmarkEnd w:id="2531"/>
      <w:bookmarkEnd w:id="2532"/>
      <w:bookmarkEnd w:id="2533"/>
    </w:p>
    <w:p w14:paraId="40AD5543" w14:textId="77777777" w:rsidR="00D476B3" w:rsidRDefault="00D476B3">
      <w:pPr>
        <w:pStyle w:val="Heading3"/>
      </w:pPr>
      <w:bookmarkStart w:id="2534" w:name="_Toc11256819"/>
      <w:bookmarkStart w:id="2535" w:name="_Toc36116811"/>
      <w:bookmarkStart w:id="2536" w:name="_Toc45096868"/>
      <w:bookmarkStart w:id="2537" w:name="_Toc51762734"/>
      <w:bookmarkStart w:id="2538" w:name="_Toc171524050"/>
      <w:r>
        <w:t>B.1.5.1</w:t>
      </w:r>
      <w:r>
        <w:tab/>
        <w:t>Rule G1: Comments</w:t>
      </w:r>
      <w:bookmarkEnd w:id="2534"/>
      <w:bookmarkEnd w:id="2535"/>
      <w:bookmarkEnd w:id="2536"/>
      <w:bookmarkEnd w:id="2537"/>
      <w:bookmarkEnd w:id="2538"/>
    </w:p>
    <w:p w14:paraId="54ACCA6C" w14:textId="77777777" w:rsidR="00D476B3" w:rsidRDefault="00D476B3">
      <w:r>
        <w:t>Comments can be added, starting with the term "--" and ended by the end of line. Comments can be used in particular to indicate the</w:t>
      </w:r>
      <w:bookmarkStart w:id="2539" w:name="MCCQCTEMPBM_00000039"/>
      <w:r>
        <w:t xml:space="preserve"> section </w:t>
      </w:r>
      <w:bookmarkEnd w:id="2539"/>
      <w:r>
        <w:t>where a particular description can be found.</w:t>
      </w:r>
    </w:p>
    <w:p w14:paraId="03DE7E55" w14:textId="77777777" w:rsidR="00D476B3" w:rsidRDefault="00D476B3">
      <w:pPr>
        <w:pStyle w:val="Heading1"/>
      </w:pPr>
      <w:bookmarkStart w:id="2540" w:name="_Toc11256820"/>
      <w:bookmarkStart w:id="2541" w:name="_Toc36116812"/>
      <w:bookmarkStart w:id="2542" w:name="_Toc45096869"/>
      <w:bookmarkStart w:id="2543" w:name="_Toc51762735"/>
      <w:bookmarkStart w:id="2544" w:name="_Toc171524051"/>
      <w:r>
        <w:t>B.2</w:t>
      </w:r>
      <w:r>
        <w:tab/>
        <w:t>Advanced rules</w:t>
      </w:r>
      <w:bookmarkEnd w:id="2540"/>
      <w:bookmarkEnd w:id="2541"/>
      <w:bookmarkEnd w:id="2542"/>
      <w:bookmarkEnd w:id="2543"/>
      <w:bookmarkEnd w:id="2544"/>
    </w:p>
    <w:p w14:paraId="09A14857" w14:textId="77777777" w:rsidR="00D476B3" w:rsidRDefault="00D476B3">
      <w:pPr>
        <w:pStyle w:val="Heading2"/>
      </w:pPr>
      <w:bookmarkStart w:id="2545" w:name="_Toc11256821"/>
      <w:bookmarkStart w:id="2546" w:name="_Toc36116813"/>
      <w:bookmarkStart w:id="2547" w:name="_Toc45096870"/>
      <w:bookmarkStart w:id="2548" w:name="_Toc51762736"/>
      <w:bookmarkStart w:id="2549" w:name="_Toc171524052"/>
      <w:r>
        <w:t>B.2.1</w:t>
      </w:r>
      <w:r>
        <w:tab/>
        <w:t>Rule A2: Exponent notation</w:t>
      </w:r>
      <w:bookmarkEnd w:id="2545"/>
      <w:bookmarkEnd w:id="2546"/>
      <w:bookmarkEnd w:id="2547"/>
      <w:bookmarkEnd w:id="2548"/>
      <w:bookmarkEnd w:id="2549"/>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Default="00D476B3">
      <w:pPr>
        <w:pStyle w:val="CSN1"/>
      </w:pPr>
      <w:r>
        <w:t>&lt;octet&gt; ::= {0 | 1}*8 ;</w:t>
      </w:r>
    </w:p>
    <w:p w14:paraId="1DE7D41E" w14:textId="77777777" w:rsidR="00D476B3" w:rsidRDefault="00D476B3">
      <w:pPr>
        <w:pStyle w:val="CSN1"/>
      </w:pPr>
      <w:r>
        <w:t>&lt;octet string(40)&gt; ::= &lt;octet&gt;*(8*(4+1)) ;</w:t>
      </w:r>
    </w:p>
    <w:p w14:paraId="61C13DCB" w14:textId="77777777" w:rsidR="00D476B3" w:rsidRDefault="00D476B3">
      <w:pPr>
        <w:pStyle w:val="CSN1"/>
      </w:pPr>
      <w:r>
        <w:t>&lt;all bit strings&gt; ::= bit**;</w:t>
      </w:r>
    </w:p>
    <w:p w14:paraId="4D6C713F" w14:textId="77777777" w:rsidR="00D476B3" w:rsidRDefault="00D476B3"/>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r w:rsidRPr="00EE0B6D">
        <w:rPr>
          <w:rFonts w:ascii="Times New Roman" w:hAnsi="Times New Roman"/>
          <w:sz w:val="20"/>
          <w:lang w:val="fr-FR"/>
        </w:rPr>
        <w:br w:type="page"/>
      </w:r>
      <w:bookmarkStart w:id="2550" w:name="_Toc11256822"/>
      <w:bookmarkStart w:id="2551" w:name="_Toc36116814"/>
      <w:bookmarkStart w:id="2552" w:name="_Toc45096871"/>
      <w:bookmarkStart w:id="2553" w:name="_Toc51762737"/>
      <w:bookmarkStart w:id="2554" w:name="_Toc171524053"/>
      <w:r w:rsidR="00DB4A40">
        <w:rPr>
          <w:lang w:val="fr-FR"/>
        </w:rPr>
        <w:t xml:space="preserve">Annex </w:t>
      </w:r>
      <w:r>
        <w:rPr>
          <w:lang w:val="fr-FR"/>
        </w:rPr>
        <w:t>C (informative):</w:t>
      </w:r>
      <w:r>
        <w:rPr>
          <w:lang w:val="fr-FR"/>
        </w:rPr>
        <w:br/>
        <w:t>GPRS</w:t>
      </w:r>
      <w:r>
        <w:rPr>
          <w:lang w:val="fr-FR"/>
        </w:rPr>
        <w:noBreakHyphen/>
        <w:t>Services sequence diagram</w:t>
      </w:r>
      <w:bookmarkEnd w:id="2550"/>
      <w:bookmarkEnd w:id="2551"/>
      <w:bookmarkEnd w:id="2552"/>
      <w:bookmarkEnd w:id="2553"/>
      <w:bookmarkEnd w:id="2554"/>
    </w:p>
    <w:p w14:paraId="510CF6DC" w14:textId="77777777" w:rsidR="00D476B3" w:rsidRDefault="00D476B3">
      <w:pPr>
        <w:sectPr w:rsidR="00D476B3">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1B933F46" w:rsidR="00D476B3" w:rsidRDefault="00DB173E">
      <w:pPr>
        <w:pStyle w:val="TH"/>
      </w:pPr>
      <w:r>
        <w:rPr>
          <w:noProof/>
        </w:rPr>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Default="00D476B3">
      <w:pPr>
        <w:pStyle w:val="TF"/>
      </w:pPr>
    </w:p>
    <w:p w14:paraId="612C64A2" w14:textId="46836CD9" w:rsidR="00D476B3" w:rsidRDefault="00DB173E">
      <w:pPr>
        <w:pStyle w:val="TH"/>
      </w:pPr>
      <w:r>
        <w:rPr>
          <w:noProof/>
        </w:rPr>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Default="00D476B3">
      <w:pPr>
        <w:pStyle w:val="TF"/>
      </w:pPr>
    </w:p>
    <w:p w14:paraId="281B1B96" w14:textId="5E6D3508" w:rsidR="00D476B3" w:rsidRDefault="00DB173E">
      <w:pPr>
        <w:pStyle w:val="TH"/>
      </w:pPr>
      <w:r>
        <w:rPr>
          <w:noProof/>
        </w:rPr>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Default="00D476B3">
      <w:pPr>
        <w:pStyle w:val="TF"/>
      </w:pPr>
    </w:p>
    <w:p w14:paraId="58B59B89" w14:textId="00D41E0D" w:rsidR="00D476B3" w:rsidRDefault="00DB173E">
      <w:pPr>
        <w:pStyle w:val="TH"/>
      </w:pPr>
      <w:r>
        <w:rPr>
          <w:noProof/>
        </w:rPr>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Default="00D476B3">
      <w:pPr>
        <w:pStyle w:val="TF"/>
      </w:pPr>
    </w:p>
    <w:p w14:paraId="4B2011CA" w14:textId="1777E123" w:rsidR="00D476B3" w:rsidRDefault="00DB173E">
      <w:pPr>
        <w:pStyle w:val="TH"/>
      </w:pPr>
      <w:r>
        <w:rPr>
          <w:noProof/>
        </w:rPr>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Default="00D476B3">
      <w:pPr>
        <w:pStyle w:val="TF"/>
      </w:pPr>
    </w:p>
    <w:p w14:paraId="3972A89A" w14:textId="697763BE" w:rsidR="00D476B3" w:rsidRDefault="00DB173E">
      <w:pPr>
        <w:pStyle w:val="TH"/>
      </w:pPr>
      <w:r>
        <w:rPr>
          <w:noProof/>
        </w:rPr>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Default="00D476B3">
      <w:pPr>
        <w:pStyle w:val="TF"/>
      </w:pPr>
    </w:p>
    <w:p w14:paraId="64C77973" w14:textId="77C77912" w:rsidR="00D476B3" w:rsidRDefault="00DB173E">
      <w:pPr>
        <w:pStyle w:val="TH"/>
      </w:pPr>
      <w:r>
        <w:rPr>
          <w:noProof/>
        </w:rPr>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Default="00D476B3">
      <w:pPr>
        <w:pStyle w:val="TF"/>
      </w:pPr>
    </w:p>
    <w:p w14:paraId="1AA7041B" w14:textId="223D5594" w:rsidR="00D476B3" w:rsidRDefault="00DB173E">
      <w:pPr>
        <w:pStyle w:val="TH"/>
      </w:pPr>
      <w:r>
        <w:rPr>
          <w:noProof/>
        </w:rPr>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Default="00D476B3">
      <w:pPr>
        <w:pStyle w:val="TF"/>
      </w:pPr>
    </w:p>
    <w:bookmarkStart w:id="2555" w:name="_MON_1086160110"/>
    <w:bookmarkStart w:id="2556" w:name="_MON_1039101693"/>
    <w:bookmarkStart w:id="2557" w:name="_MON_1039101720"/>
    <w:bookmarkStart w:id="2558" w:name="_MON_1039101746"/>
    <w:bookmarkStart w:id="2559" w:name="_MON_1071560425"/>
    <w:bookmarkStart w:id="2560" w:name="_MON_1086159559"/>
    <w:bookmarkEnd w:id="2555"/>
    <w:bookmarkEnd w:id="2556"/>
    <w:bookmarkEnd w:id="2557"/>
    <w:bookmarkEnd w:id="2558"/>
    <w:bookmarkEnd w:id="2559"/>
    <w:bookmarkEnd w:id="2560"/>
    <w:bookmarkStart w:id="2561" w:name="_MON_1086159604"/>
    <w:bookmarkEnd w:id="2561"/>
    <w:p w14:paraId="23300E1C" w14:textId="77777777" w:rsidR="00D476B3" w:rsidRDefault="00D476B3">
      <w:pPr>
        <w:pStyle w:val="TH"/>
      </w:pPr>
      <w:r>
        <w:object w:dxaOrig="9346" w:dyaOrig="7006" w14:anchorId="27BAF587">
          <v:shape id="_x0000_i1080" type="#_x0000_t75" style="width:484.75pt;height:316.45pt" o:ole="" fillcolor="window">
            <v:imagedata r:id="rId133" o:title=""/>
          </v:shape>
          <o:OLEObject Type="Embed" ProgID="Word.Picture.8" ShapeID="_x0000_i1080" DrawAspect="Content" ObjectID="_1788810796" r:id="rId134"/>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81" type="#_x0000_t75" style="width:465.5pt;height:375.9pt" o:ole="" fillcolor="window">
            <v:imagedata r:id="rId135" o:title=""/>
          </v:shape>
          <o:OLEObject Type="Embed" ProgID="Word.Picture.8" ShapeID="_x0000_i1081" DrawAspect="Content" ObjectID="_1788810797" r:id="rId136"/>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82" type="#_x0000_t75" style="width:465.5pt;height:351.65pt" o:ole="" fillcolor="window">
            <v:imagedata r:id="rId137" o:title=""/>
          </v:shape>
          <o:OLEObject Type="Embed" ProgID="Word.Picture.8" ShapeID="_x0000_i1082" DrawAspect="Content" ObjectID="_1788810798" r:id="rId138"/>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83" type="#_x0000_t75" style="width:465.5pt;height:368.35pt" o:ole="" fillcolor="window">
            <v:imagedata r:id="rId139" o:title=""/>
          </v:shape>
          <o:OLEObject Type="Embed" ProgID="Word.Picture.8" ShapeID="_x0000_i1083" DrawAspect="Content" ObjectID="_1788810799" r:id="rId140"/>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6333697A" w:rsidR="00D476B3" w:rsidRDefault="00DB173E">
      <w:pPr>
        <w:pStyle w:val="TH"/>
      </w:pPr>
      <w:r>
        <w:rPr>
          <w:noProof/>
        </w:rPr>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84" type="#_x0000_t75" style="width:468pt;height:391pt" o:ole="" fillcolor="window">
            <v:imagedata r:id="rId142" o:title=""/>
          </v:shape>
          <o:OLEObject Type="Embed" ProgID="Word.Picture.8" ShapeID="_x0000_i1084" DrawAspect="Content" ObjectID="_1788810800" r:id="rId143"/>
        </w:object>
      </w:r>
    </w:p>
    <w:p w14:paraId="3350FDDB" w14:textId="77777777" w:rsidR="00D476B3" w:rsidRDefault="00D476B3">
      <w:pPr>
        <w:pStyle w:val="TF"/>
      </w:pPr>
    </w:p>
    <w:p w14:paraId="45278A6F" w14:textId="0F3FF8D4" w:rsidR="00D476B3" w:rsidRDefault="00DB173E">
      <w:pPr>
        <w:pStyle w:val="TH"/>
      </w:pPr>
      <w:r>
        <w:rPr>
          <w:noProof/>
        </w:rPr>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Default="00D476B3">
      <w:pPr>
        <w:pStyle w:val="TF"/>
      </w:pPr>
    </w:p>
    <w:p w14:paraId="45FC5B80" w14:textId="25D99F40" w:rsidR="00D476B3" w:rsidRDefault="00DB173E">
      <w:pPr>
        <w:pStyle w:val="TH"/>
      </w:pPr>
      <w:r>
        <w:rPr>
          <w:noProof/>
        </w:rPr>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85" type="#_x0000_t75" style="width:466.35pt;height:380.1pt" o:ole="" fillcolor="window">
            <v:imagedata r:id="rId146" o:title=""/>
          </v:shape>
          <o:OLEObject Type="Embed" ProgID="Word.Picture.8" ShapeID="_x0000_i1085" DrawAspect="Content" ObjectID="_1788810801" r:id="rId147"/>
        </w:object>
      </w:r>
    </w:p>
    <w:p w14:paraId="1A2E7D08" w14:textId="77777777" w:rsidR="00D476B3" w:rsidRDefault="00D476B3">
      <w:pPr>
        <w:pStyle w:val="TF"/>
      </w:pPr>
    </w:p>
    <w:bookmarkStart w:id="2562" w:name="_MON_1039871855"/>
    <w:bookmarkEnd w:id="2562"/>
    <w:p w14:paraId="047F5169" w14:textId="77777777" w:rsidR="00D476B3" w:rsidRDefault="00D476B3">
      <w:pPr>
        <w:pStyle w:val="TH"/>
      </w:pPr>
      <w:r>
        <w:object w:dxaOrig="9331" w:dyaOrig="7171" w14:anchorId="64131229">
          <v:shape id="_x0000_i1086" type="#_x0000_t75" style="width:465.5pt;height:359.15pt" o:ole="" fillcolor="window">
            <v:imagedata r:id="rId148" o:title=""/>
          </v:shape>
          <o:OLEObject Type="Embed" ProgID="Word.Picture.8" ShapeID="_x0000_i1086" DrawAspect="Content" ObjectID="_1788810802" r:id="rId149"/>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087" type="#_x0000_t75" style="width:468pt;height:396.85pt" o:ole="">
            <v:imagedata r:id="rId150" o:title=""/>
          </v:shape>
          <o:OLEObject Type="Embed" ProgID="Word.Document.8" ShapeID="_x0000_i1087" DrawAspect="Content" ObjectID="_1788810803" r:id="rId151"/>
        </w:object>
      </w:r>
    </w:p>
    <w:p w14:paraId="4180CDFD" w14:textId="77777777" w:rsidR="00D476B3" w:rsidRDefault="00D476B3">
      <w:pPr>
        <w:pStyle w:val="TF"/>
      </w:pPr>
    </w:p>
    <w:bookmarkStart w:id="2563" w:name="_MON_1020739913"/>
    <w:bookmarkStart w:id="2564" w:name="_MON_1020740102"/>
    <w:bookmarkEnd w:id="2563"/>
    <w:bookmarkEnd w:id="2564"/>
    <w:bookmarkStart w:id="2565" w:name="_MON_1020739723"/>
    <w:bookmarkEnd w:id="2565"/>
    <w:p w14:paraId="056B42AC" w14:textId="77777777" w:rsidR="00D476B3" w:rsidRDefault="00D476B3">
      <w:pPr>
        <w:pStyle w:val="TH"/>
      </w:pPr>
      <w:r>
        <w:object w:dxaOrig="9271" w:dyaOrig="8281" w14:anchorId="5D5EA868">
          <v:shape id="_x0000_i1088" type="#_x0000_t75" style="width:463pt;height:414.4pt" o:ole="" fillcolor="window">
            <v:imagedata r:id="rId152" o:title=""/>
          </v:shape>
          <o:OLEObject Type="Embed" ProgID="Word.Picture.8" ShapeID="_x0000_i1088" DrawAspect="Content" ObjectID="_1788810804" r:id="rId153"/>
        </w:object>
      </w:r>
    </w:p>
    <w:p w14:paraId="7EE97934" w14:textId="77777777" w:rsidR="00D476B3" w:rsidRDefault="00D476B3">
      <w:pPr>
        <w:pStyle w:val="TF"/>
      </w:pPr>
    </w:p>
    <w:p w14:paraId="5DDBACFC" w14:textId="77777777" w:rsidR="00D476B3" w:rsidRDefault="00D476B3" w:rsidP="00203CFF">
      <w:pPr>
        <w:sectPr w:rsidR="00D476B3">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bookmarkStart w:id="2566" w:name="MCCQCTEMPBM_00000051"/>
    </w:p>
    <w:p w14:paraId="4F882B5E" w14:textId="77777777" w:rsidR="00D476B3" w:rsidRDefault="00D476B3">
      <w:pPr>
        <w:pStyle w:val="Heading8"/>
      </w:pPr>
      <w:bookmarkStart w:id="2567" w:name="_Toc11256823"/>
      <w:bookmarkStart w:id="2568" w:name="_Toc36116815"/>
      <w:bookmarkStart w:id="2569" w:name="_Toc45096872"/>
      <w:bookmarkStart w:id="2570" w:name="_Toc51762738"/>
      <w:bookmarkStart w:id="2571" w:name="_Toc171524054"/>
      <w:bookmarkEnd w:id="2566"/>
      <w:r>
        <w:t>Annex D (informative):</w:t>
      </w:r>
      <w:r>
        <w:br/>
        <w:t>Change history</w:t>
      </w:r>
      <w:bookmarkEnd w:id="2567"/>
      <w:bookmarkEnd w:id="2568"/>
      <w:bookmarkEnd w:id="2569"/>
      <w:bookmarkEnd w:id="2570"/>
      <w:bookmarkEnd w:id="2571"/>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r w:rsidRPr="00256404">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Rel</w:t>
            </w:r>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Old vers</w:t>
            </w:r>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New ver</w:t>
            </w:r>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Various clean-up of wrong references, eg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NTShar</w:t>
            </w:r>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Editorial cleanup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2572" w:name="historyclause"/>
      <w:bookmarkEnd w:id="2572"/>
    </w:p>
    <w:tbl>
      <w:tblPr>
        <w:tblW w:w="10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544"/>
        <w:gridCol w:w="851"/>
      </w:tblGrid>
      <w:tr w:rsidR="006B09F2" w:rsidRPr="00235394" w14:paraId="125B71D9" w14:textId="77777777" w:rsidTr="00122C9D">
        <w:trPr>
          <w:cantSplit/>
        </w:trPr>
        <w:tc>
          <w:tcPr>
            <w:tcW w:w="10482"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t>Change history</w:t>
            </w:r>
          </w:p>
        </w:tc>
      </w:tr>
      <w:tr w:rsidR="006B09F2" w:rsidRPr="00235394" w14:paraId="7390140C" w14:textId="77777777" w:rsidTr="00122C9D">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r w:rsidRPr="00256404">
              <w:rPr>
                <w:b/>
                <w:sz w:val="16"/>
              </w:rPr>
              <w:t>TDoc</w:t>
            </w:r>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544"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851"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122C9D">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ePCO for GPRS </w:t>
            </w:r>
          </w:p>
        </w:tc>
        <w:tc>
          <w:tcPr>
            <w:tcW w:w="851"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122C9D">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851"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122C9D">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851"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122C9D">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851"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122C9D">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851"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122C9D">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851"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122C9D">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851"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122C9D">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851"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122C9D">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851"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122C9D">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851"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122C9D">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94D4FFD" w14:textId="77777777" w:rsidR="00EE0B6D" w:rsidRDefault="006B09F2" w:rsidP="00067BFB">
            <w:pPr>
              <w:pStyle w:val="TAL"/>
              <w:rPr>
                <w:sz w:val="16"/>
                <w:szCs w:val="16"/>
              </w:rPr>
            </w:pPr>
            <w:r w:rsidRPr="00171B9F">
              <w:rPr>
                <w:sz w:val="16"/>
                <w:szCs w:val="16"/>
              </w:rPr>
              <w:t>Include TS 24.501 and TS 24.502 among the layer 3 related Technical Specification</w:t>
            </w:r>
          </w:p>
          <w:p w14:paraId="4470A68E" w14:textId="2F3A76CA" w:rsidR="006B09F2" w:rsidRPr="00256404" w:rsidRDefault="006B09F2" w:rsidP="00067BFB">
            <w:pPr>
              <w:pStyle w:val="TAL"/>
              <w:rPr>
                <w:sz w:val="16"/>
                <w:szCs w:val="16"/>
              </w:rPr>
            </w:pPr>
          </w:p>
        </w:tc>
        <w:tc>
          <w:tcPr>
            <w:tcW w:w="851"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122C9D">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851"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122C9D">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544"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851"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122C9D">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544"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851"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122C9D">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544"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851"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122C9D">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544"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851"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122C9D">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544"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851"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122C9D">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544"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851"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122C9D">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544"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851"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122C9D">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544"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851"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122C9D">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544"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851"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122C9D">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544"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851"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ProSe signalling messages sent over the PC3 or PC5 interfaces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5504D" w:rsidRDefault="00EC7555" w:rsidP="00F60177">
            <w:pPr>
              <w:pStyle w:val="TAL"/>
              <w:rPr>
                <w:sz w:val="16"/>
                <w:szCs w:val="16"/>
              </w:rPr>
            </w:pPr>
            <w:r>
              <w:t>Corrections to L3 Messages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182BE415" w14:textId="77777777" w:rsidR="00C31A42" w:rsidRDefault="00C31A42" w:rsidP="00F60177">
            <w:pPr>
              <w:pStyle w:val="TAL"/>
            </w:pPr>
            <w:r>
              <w:t>Add new TS 24.554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Default="0007704B" w:rsidP="00F60177">
            <w:pPr>
              <w:pStyle w:val="TAL"/>
            </w:pPr>
            <w:r>
              <w:t>Include TS 24.538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r w:rsidR="00F85D1F" w14:paraId="3AF047D1"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Default="00F85D1F" w:rsidP="00F60177">
            <w:pPr>
              <w:pStyle w:val="TAC"/>
              <w:rPr>
                <w:sz w:val="16"/>
                <w:szCs w:val="16"/>
              </w:rPr>
            </w:pPr>
            <w:r>
              <w:rPr>
                <w:sz w:val="16"/>
                <w:szCs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Default="00F85D1F" w:rsidP="00F60177">
            <w:pPr>
              <w:pStyle w:val="TAC"/>
              <w:rPr>
                <w:sz w:val="16"/>
                <w:szCs w:val="16"/>
              </w:rPr>
            </w:pPr>
            <w:r>
              <w:rPr>
                <w:sz w:val="16"/>
                <w:szCs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Default="00F85D1F" w:rsidP="00F60177">
            <w:pPr>
              <w:pStyle w:val="TAC"/>
              <w:rPr>
                <w:sz w:val="16"/>
                <w:szCs w:val="16"/>
              </w:rPr>
            </w:pPr>
            <w:r w:rsidRPr="00F85D1F">
              <w:rPr>
                <w:sz w:val="16"/>
                <w:szCs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Default="00F85D1F" w:rsidP="00F60177">
            <w:pPr>
              <w:pStyle w:val="TAL"/>
              <w:rPr>
                <w:sz w:val="16"/>
                <w:szCs w:val="16"/>
              </w:rPr>
            </w:pPr>
            <w:r>
              <w:rPr>
                <w:sz w:val="16"/>
                <w:szCs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Default="00F85D1F"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Default="00F85D1F" w:rsidP="00F60177">
            <w:pPr>
              <w:pStyle w:val="TAC"/>
              <w:rPr>
                <w:sz w:val="16"/>
                <w:szCs w:val="16"/>
              </w:rPr>
            </w:pPr>
            <w:r>
              <w:rPr>
                <w:sz w:val="16"/>
                <w:szCs w:val="16"/>
              </w:rPr>
              <w:t>C</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Default="00F85D1F" w:rsidP="00F60177">
            <w:pPr>
              <w:pStyle w:val="TAL"/>
            </w:pPr>
            <w:r>
              <w:t>Correction of the comprehension required criterion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Default="00F85D1F" w:rsidP="00F60177">
            <w:pPr>
              <w:pStyle w:val="TAC"/>
              <w:rPr>
                <w:sz w:val="16"/>
                <w:szCs w:val="16"/>
              </w:rPr>
            </w:pPr>
            <w:r>
              <w:rPr>
                <w:sz w:val="16"/>
                <w:szCs w:val="16"/>
              </w:rPr>
              <w:t>17.5.0</w:t>
            </w:r>
          </w:p>
        </w:tc>
      </w:tr>
      <w:tr w:rsidR="00845B5E" w14:paraId="55ACC29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ADF6B29" w14:textId="436D92DF" w:rsidR="00845B5E" w:rsidRDefault="00845B5E" w:rsidP="00F60177">
            <w:pPr>
              <w:pStyle w:val="TAC"/>
              <w:rPr>
                <w:sz w:val="16"/>
                <w:szCs w:val="16"/>
              </w:rPr>
            </w:pPr>
            <w:r>
              <w:rPr>
                <w:sz w:val="16"/>
                <w:szCs w:val="16"/>
              </w:rPr>
              <w:t>2023-09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81EFD47" w14:textId="39495C72" w:rsidR="00845B5E" w:rsidRDefault="00845B5E" w:rsidP="00F60177">
            <w:pPr>
              <w:pStyle w:val="TAC"/>
              <w:rPr>
                <w:sz w:val="16"/>
                <w:szCs w:val="16"/>
              </w:rPr>
            </w:pPr>
            <w:r>
              <w:rPr>
                <w:sz w:val="16"/>
                <w:szCs w:val="16"/>
              </w:rPr>
              <w:t>CP-101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7E77087" w14:textId="7F0E5F1E" w:rsidR="00845B5E" w:rsidRPr="00F85D1F" w:rsidRDefault="00845B5E" w:rsidP="00F60177">
            <w:pPr>
              <w:pStyle w:val="TAC"/>
              <w:rPr>
                <w:sz w:val="16"/>
                <w:szCs w:val="16"/>
              </w:rPr>
            </w:pPr>
            <w:r w:rsidRPr="00845B5E">
              <w:rPr>
                <w:sz w:val="16"/>
                <w:szCs w:val="16"/>
              </w:rPr>
              <w:t>CP-232201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D49574" w14:textId="2F5A29BA" w:rsidR="00845B5E" w:rsidRDefault="00845B5E" w:rsidP="00F60177">
            <w:pPr>
              <w:pStyle w:val="TAL"/>
              <w:rPr>
                <w:sz w:val="16"/>
                <w:szCs w:val="16"/>
              </w:rPr>
            </w:pPr>
            <w:r>
              <w:rPr>
                <w:sz w:val="16"/>
                <w:szCs w:val="16"/>
              </w:rPr>
              <w:t>0148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A7655A2" w14:textId="56425849" w:rsidR="00845B5E" w:rsidRDefault="00845B5E" w:rsidP="00F60177">
            <w:pPr>
              <w:pStyle w:val="TAR"/>
              <w:rPr>
                <w:sz w:val="16"/>
                <w:szCs w:val="16"/>
              </w:rPr>
            </w:pPr>
            <w:r>
              <w:rPr>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02788" w14:textId="59680278" w:rsidR="00845B5E" w:rsidRDefault="00845B5E"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EB953A9" w14:textId="060F0499" w:rsidR="00845B5E" w:rsidRDefault="00845B5E" w:rsidP="00F60177">
            <w:pPr>
              <w:pStyle w:val="TAL"/>
            </w:pPr>
            <w: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CB70A1" w14:textId="0A0F9928" w:rsidR="00845B5E" w:rsidRDefault="00845B5E" w:rsidP="00F60177">
            <w:pPr>
              <w:pStyle w:val="TAC"/>
              <w:rPr>
                <w:sz w:val="16"/>
                <w:szCs w:val="16"/>
              </w:rPr>
            </w:pPr>
            <w:r>
              <w:rPr>
                <w:sz w:val="16"/>
                <w:szCs w:val="16"/>
              </w:rPr>
              <w:t>1</w:t>
            </w:r>
            <w:r w:rsidR="002F7BB6">
              <w:rPr>
                <w:sz w:val="16"/>
                <w:szCs w:val="16"/>
              </w:rPr>
              <w:t>8.0.0</w:t>
            </w:r>
          </w:p>
        </w:tc>
      </w:tr>
      <w:tr w:rsidR="00370E31" w:rsidRPr="003B14C4" w14:paraId="4B394DA8"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00001C23" w14:textId="70650E1B"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441640" w14:textId="6FDB071C"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165D30" w14:textId="0A5DACEC" w:rsidR="00370E31" w:rsidRPr="003B14C4" w:rsidRDefault="00370E31" w:rsidP="003B14C4">
            <w:pPr>
              <w:pStyle w:val="TAC"/>
              <w:rPr>
                <w:rFonts w:cs="Arial"/>
                <w:sz w:val="16"/>
                <w:szCs w:val="18"/>
                <w:lang w:eastAsia="en-GB"/>
              </w:rPr>
            </w:pPr>
            <w:r w:rsidRPr="003B14C4">
              <w:rPr>
                <w:rFonts w:cs="Arial"/>
                <w:sz w:val="16"/>
                <w:szCs w:val="18"/>
              </w:rPr>
              <w:t>CP-233190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F01A3B8" w14:textId="40ACAD31" w:rsidR="00370E31" w:rsidRPr="003B14C4" w:rsidRDefault="00370E31" w:rsidP="003B14C4">
            <w:pPr>
              <w:pStyle w:val="TAC"/>
              <w:rPr>
                <w:sz w:val="16"/>
              </w:rPr>
            </w:pPr>
            <w:r w:rsidRPr="003B14C4">
              <w:rPr>
                <w:sz w:val="16"/>
              </w:rPr>
              <w:t>0149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F2CD44" w14:textId="3B7CF98F" w:rsidR="00370E31" w:rsidRPr="003B14C4" w:rsidRDefault="00370E31" w:rsidP="003B14C4">
            <w:pPr>
              <w:pStyle w:val="TAC"/>
              <w:rPr>
                <w:sz w:val="16"/>
              </w:rPr>
            </w:pPr>
            <w:r w:rsidRPr="003B14C4">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B99AA0" w14:textId="447EA4BC" w:rsidR="00370E31" w:rsidRPr="003B14C4" w:rsidRDefault="00370E31" w:rsidP="003B14C4">
            <w:pPr>
              <w:pStyle w:val="TAC"/>
              <w:rPr>
                <w:sz w:val="16"/>
              </w:rPr>
            </w:pPr>
            <w:r w:rsidRPr="003B14C4">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6D9569" w14:textId="4982AC91" w:rsidR="00370E31" w:rsidRPr="003B14C4" w:rsidRDefault="00370E31" w:rsidP="003B14C4">
            <w:pPr>
              <w:pStyle w:val="TAC"/>
              <w:rPr>
                <w:sz w:val="16"/>
              </w:rPr>
            </w:pPr>
            <w:r w:rsidRPr="003B14C4">
              <w:rPr>
                <w:sz w:val="16"/>
              </w:rPr>
              <w:t>Correction to the applicability of TS 24.587</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09BA34" w14:textId="35232293" w:rsidR="00370E31" w:rsidRPr="003B14C4" w:rsidRDefault="00370E31" w:rsidP="003B14C4">
            <w:pPr>
              <w:pStyle w:val="TAC"/>
              <w:rPr>
                <w:sz w:val="16"/>
              </w:rPr>
            </w:pPr>
            <w:r w:rsidRPr="003B14C4">
              <w:rPr>
                <w:sz w:val="16"/>
              </w:rPr>
              <w:t>18.1.0</w:t>
            </w:r>
          </w:p>
        </w:tc>
      </w:tr>
      <w:tr w:rsidR="00370E31" w:rsidRPr="003B14C4" w14:paraId="1CB3EEBD"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F3B6E2B" w14:textId="3DDA78FD"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5FE583D" w14:textId="016061D3"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8BF64D" w14:textId="32A0CDB7" w:rsidR="00370E31" w:rsidRPr="003B14C4" w:rsidRDefault="00370E31" w:rsidP="003B14C4">
            <w:pPr>
              <w:pStyle w:val="TAC"/>
              <w:rPr>
                <w:rFonts w:cs="Arial"/>
                <w:sz w:val="16"/>
                <w:szCs w:val="18"/>
                <w:lang w:eastAsia="en-GB"/>
              </w:rPr>
            </w:pPr>
            <w:r w:rsidRPr="003B14C4">
              <w:rPr>
                <w:rFonts w:cs="Arial"/>
                <w:sz w:val="16"/>
                <w:szCs w:val="18"/>
              </w:rPr>
              <w:t>CP-233128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74AF28" w14:textId="69957BF2" w:rsidR="00370E31" w:rsidRPr="003B14C4" w:rsidRDefault="00370E31" w:rsidP="003B14C4">
            <w:pPr>
              <w:pStyle w:val="TAC"/>
              <w:rPr>
                <w:sz w:val="16"/>
              </w:rPr>
            </w:pPr>
            <w:r w:rsidRPr="003B14C4">
              <w:rPr>
                <w:sz w:val="16"/>
              </w:rPr>
              <w:t>0150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705A6F" w14:textId="26C0D7C5" w:rsidR="00370E31" w:rsidRPr="003B14C4" w:rsidRDefault="00370E31" w:rsidP="003B14C4">
            <w:pPr>
              <w:pStyle w:val="TAC"/>
              <w:rPr>
                <w:sz w:val="16"/>
              </w:rPr>
            </w:pPr>
            <w:r w:rsidRPr="003B14C4">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A4A68" w14:textId="4F22723D" w:rsidR="00370E31" w:rsidRPr="003B14C4" w:rsidRDefault="00370E31" w:rsidP="003B14C4">
            <w:pPr>
              <w:pStyle w:val="TAC"/>
              <w:rPr>
                <w:sz w:val="16"/>
              </w:rPr>
            </w:pPr>
            <w:r w:rsidRPr="003B14C4">
              <w:rPr>
                <w:sz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615822D" w14:textId="7785678C" w:rsidR="00370E31" w:rsidRPr="003B14C4" w:rsidRDefault="00370E31" w:rsidP="003B14C4">
            <w:pPr>
              <w:pStyle w:val="TAC"/>
              <w:rPr>
                <w:sz w:val="16"/>
              </w:rPr>
            </w:pPr>
            <w:r w:rsidRPr="003B14C4">
              <w:rPr>
                <w:sz w:val="16"/>
              </w:rP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2FBEB5" w14:textId="53E25A72" w:rsidR="00370E31" w:rsidRPr="003B14C4" w:rsidRDefault="00370E31" w:rsidP="003B14C4">
            <w:pPr>
              <w:pStyle w:val="TAC"/>
              <w:rPr>
                <w:sz w:val="16"/>
              </w:rPr>
            </w:pPr>
            <w:r w:rsidRPr="003B14C4">
              <w:rPr>
                <w:sz w:val="16"/>
              </w:rPr>
              <w:t>18.1.0</w:t>
            </w:r>
          </w:p>
        </w:tc>
      </w:tr>
      <w:tr w:rsidR="006B2283" w:rsidRPr="003B14C4" w14:paraId="66470978"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F4E3148" w14:textId="4E43206D" w:rsidR="006B2283" w:rsidRPr="003B14C4" w:rsidRDefault="006B2283"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5C55977" w14:textId="003FDBA7" w:rsidR="006B2283" w:rsidRPr="003B14C4" w:rsidRDefault="006B2283"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F0620EA" w14:textId="5D4C50EB" w:rsidR="006B2283" w:rsidRPr="006B2283" w:rsidRDefault="006B2283"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929A66D" w14:textId="2CDA5848" w:rsidR="006B2283" w:rsidRPr="003B14C4" w:rsidRDefault="006B2283" w:rsidP="003B14C4">
            <w:pPr>
              <w:pStyle w:val="TAC"/>
              <w:rPr>
                <w:sz w:val="16"/>
              </w:rPr>
            </w:pPr>
            <w:r>
              <w:rPr>
                <w:sz w:val="16"/>
              </w:rPr>
              <w:t>0154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E248EA" w14:textId="4F7987FE" w:rsidR="006B2283" w:rsidRPr="003B14C4" w:rsidRDefault="006B2283"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13FE05" w14:textId="0462E83B" w:rsidR="006B2283" w:rsidRPr="003B14C4" w:rsidRDefault="006B2283"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304C475" w14:textId="6173C173" w:rsidR="006B2283" w:rsidRPr="003B14C4" w:rsidRDefault="006B2283" w:rsidP="003B14C4">
            <w:pPr>
              <w:pStyle w:val="TAC"/>
              <w:rPr>
                <w:sz w:val="16"/>
              </w:rPr>
            </w:pPr>
            <w:r>
              <w:rPr>
                <w:sz w:val="16"/>
              </w:rPr>
              <w:t>Include TS 24.572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F190A5" w14:textId="30D14473" w:rsidR="006B2283" w:rsidRPr="003B14C4" w:rsidRDefault="006B2283" w:rsidP="003B14C4">
            <w:pPr>
              <w:pStyle w:val="TAC"/>
              <w:rPr>
                <w:sz w:val="16"/>
              </w:rPr>
            </w:pPr>
            <w:r>
              <w:rPr>
                <w:sz w:val="16"/>
              </w:rPr>
              <w:t>18.2.0</w:t>
            </w:r>
          </w:p>
        </w:tc>
      </w:tr>
      <w:tr w:rsidR="00BD4DAD" w:rsidRPr="003B14C4" w14:paraId="526947A3"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AB462B5" w14:textId="2BEE2935" w:rsidR="00BD4DAD" w:rsidRDefault="00BD4DAD"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3B862F" w14:textId="7BE9470F" w:rsidR="00BD4DAD" w:rsidRDefault="00BD4DAD"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797770A" w14:textId="02C36C5A" w:rsidR="00BD4DAD" w:rsidRDefault="00BD4DAD"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CP-241192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BE9CC9" w14:textId="05AF071C" w:rsidR="00BD4DAD" w:rsidRDefault="00BD4DAD" w:rsidP="003B14C4">
            <w:pPr>
              <w:pStyle w:val="TAC"/>
              <w:rPr>
                <w:sz w:val="16"/>
              </w:rPr>
            </w:pPr>
            <w:r>
              <w:rPr>
                <w:sz w:val="16"/>
              </w:rPr>
              <w:t>0153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91C945" w14:textId="7CFD1FE1" w:rsidR="00BD4DAD" w:rsidRDefault="00BD4DAD"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E35EBE" w14:textId="452AB10B" w:rsidR="00BD4DAD" w:rsidRDefault="00BD4DAD"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B67079" w14:textId="40B5D3CB" w:rsidR="00BD4DAD" w:rsidRDefault="00BD4DAD" w:rsidP="003B14C4">
            <w:pPr>
              <w:pStyle w:val="TAC"/>
              <w:rPr>
                <w:sz w:val="16"/>
              </w:rPr>
            </w:pPr>
            <w:r>
              <w:rPr>
                <w:sz w:val="16"/>
              </w:rPr>
              <w:t>Update to support rangingsl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059671" w14:textId="77FD2E0E" w:rsidR="00BD4DAD" w:rsidRDefault="00BD4DAD" w:rsidP="003B14C4">
            <w:pPr>
              <w:pStyle w:val="TAC"/>
              <w:rPr>
                <w:sz w:val="16"/>
              </w:rPr>
            </w:pPr>
            <w:r>
              <w:rPr>
                <w:sz w:val="16"/>
              </w:rPr>
              <w:t>18.2.0</w:t>
            </w:r>
          </w:p>
        </w:tc>
      </w:tr>
      <w:tr w:rsidR="00D47214" w:rsidRPr="003B14C4" w14:paraId="0B0C125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179DF4B3" w14:textId="6928CACE" w:rsidR="00D47214" w:rsidRDefault="00D47214"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1C13838" w14:textId="3B0AADB4" w:rsidR="00D47214" w:rsidRDefault="00D47214"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9670DF" w14:textId="56B57054" w:rsidR="00D47214" w:rsidRDefault="00D47214"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CP-241202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74DB28" w14:textId="282E9C4D" w:rsidR="00D47214" w:rsidRDefault="00D47214" w:rsidP="003B14C4">
            <w:pPr>
              <w:pStyle w:val="TAC"/>
              <w:rPr>
                <w:sz w:val="16"/>
              </w:rPr>
            </w:pPr>
            <w:r>
              <w:rPr>
                <w:sz w:val="16"/>
              </w:rPr>
              <w:t>0156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8082D3A" w14:textId="24D5EB18" w:rsidR="00D47214" w:rsidRDefault="00D47214"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BBDD8B" w14:textId="7F51B1E7" w:rsidR="00D47214" w:rsidRDefault="00D47214"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E2EF54F" w14:textId="755DD7A6" w:rsidR="00D47214" w:rsidRDefault="00D47214" w:rsidP="003B14C4">
            <w:pPr>
              <w:pStyle w:val="TAC"/>
              <w:rPr>
                <w:sz w:val="16"/>
              </w:rPr>
            </w:pPr>
            <w:r>
              <w:rPr>
                <w:sz w:val="16"/>
              </w:rPr>
              <w:t>Include TS 24.577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85D368" w14:textId="65E4A9A1" w:rsidR="00D47214" w:rsidRDefault="00D47214" w:rsidP="003B14C4">
            <w:pPr>
              <w:pStyle w:val="TAC"/>
              <w:rPr>
                <w:sz w:val="16"/>
              </w:rPr>
            </w:pPr>
            <w:r>
              <w:rPr>
                <w:sz w:val="16"/>
              </w:rPr>
              <w:t>18.2.0</w:t>
            </w:r>
          </w:p>
        </w:tc>
      </w:tr>
      <w:tr w:rsidR="00122C9D" w:rsidRPr="003B14C4" w14:paraId="54A6458E"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13B1620" w14:textId="09C73A5F" w:rsidR="00122C9D" w:rsidRDefault="00122C9D" w:rsidP="003B14C4">
            <w:pPr>
              <w:pStyle w:val="TAC"/>
              <w:rPr>
                <w:sz w:val="16"/>
              </w:rPr>
            </w:pPr>
            <w:r>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2CCA856" w14:textId="3B170390" w:rsidR="00122C9D" w:rsidRDefault="00122C9D" w:rsidP="003B14C4">
            <w:pPr>
              <w:pStyle w:val="TAC"/>
              <w:rPr>
                <w:sz w:val="16"/>
              </w:rPr>
            </w:pPr>
            <w:r>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062B57F" w14:textId="1633C1D0" w:rsidR="00122C9D" w:rsidRDefault="00122C9D" w:rsidP="00122C9D">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CP-242193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D9A334" w14:textId="7CF075DD" w:rsidR="00122C9D" w:rsidRDefault="00122C9D" w:rsidP="003B14C4">
            <w:pPr>
              <w:pStyle w:val="TAC"/>
              <w:rPr>
                <w:sz w:val="16"/>
              </w:rPr>
            </w:pPr>
            <w:r>
              <w:rPr>
                <w:sz w:val="16"/>
              </w:rPr>
              <w:t>0157</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956C21B" w14:textId="2FE69539" w:rsidR="00122C9D" w:rsidRDefault="00122C9D"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6152D7" w14:textId="3BF781F3" w:rsidR="00122C9D" w:rsidRDefault="00122C9D"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B3AB18" w14:textId="214123BE" w:rsidR="00122C9D" w:rsidRDefault="00122C9D" w:rsidP="003B14C4">
            <w:pPr>
              <w:pStyle w:val="TAC"/>
              <w:rPr>
                <w:sz w:val="16"/>
              </w:rPr>
            </w:pPr>
            <w:r>
              <w:rPr>
                <w:sz w:val="16"/>
              </w:rPr>
              <w:t>Aligning the extended PC5 signalling protocol for ranging and sidelink positioning usage across the specs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B778E8" w14:textId="5B04E90B" w:rsidR="00122C9D" w:rsidRDefault="00122C9D" w:rsidP="003B14C4">
            <w:pPr>
              <w:pStyle w:val="TAC"/>
              <w:rPr>
                <w:sz w:val="16"/>
              </w:rPr>
            </w:pPr>
            <w:r>
              <w:rPr>
                <w:sz w:val="16"/>
              </w:rPr>
              <w:t>18.3.0</w:t>
            </w:r>
          </w:p>
        </w:tc>
      </w:tr>
    </w:tbl>
    <w:p w14:paraId="23250737" w14:textId="77777777" w:rsidR="006B09F2" w:rsidRPr="00A119FF" w:rsidRDefault="006B09F2" w:rsidP="001A3D99"/>
    <w:sectPr w:rsidR="006B09F2" w:rsidRPr="00A119FF">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04593A" w14:textId="77777777" w:rsidR="00CC4A2D" w:rsidRDefault="00CC4A2D">
      <w:r>
        <w:separator/>
      </w:r>
    </w:p>
  </w:endnote>
  <w:endnote w:type="continuationSeparator" w:id="0">
    <w:p w14:paraId="4E313245" w14:textId="77777777" w:rsidR="00CC4A2D" w:rsidRDefault="00CC4A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B1E032" w14:textId="77777777" w:rsidR="00CC4A2D" w:rsidRDefault="00CC4A2D">
      <w:r>
        <w:separator/>
      </w:r>
    </w:p>
  </w:footnote>
  <w:footnote w:type="continuationSeparator" w:id="0">
    <w:p w14:paraId="212D7D28" w14:textId="77777777" w:rsidR="00CC4A2D" w:rsidRDefault="00CC4A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868D2" w14:textId="36DAEE6A" w:rsidR="00A8346E" w:rsidRDefault="00A8346E">
    <w:pPr>
      <w:pStyle w:val="Header"/>
      <w:framePr w:wrap="auto" w:vAnchor="text" w:hAnchor="margin" w:xAlign="right" w:y="1"/>
    </w:pPr>
    <w:r>
      <w:fldChar w:fldCharType="begin"/>
    </w:r>
    <w:r>
      <w:instrText xml:space="preserve">styleref ZA </w:instrText>
    </w:r>
    <w:r>
      <w:fldChar w:fldCharType="separate"/>
    </w:r>
    <w:r w:rsidR="003611AA">
      <w:rPr>
        <w:noProof/>
      </w:rPr>
      <w:t>3GPP TS 24.007 V18.3.0 (2024-09)</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7D133D40" w:rsidR="00A8346E" w:rsidRDefault="00A8346E">
    <w:pPr>
      <w:pStyle w:val="Header"/>
      <w:framePr w:wrap="auto" w:vAnchor="text" w:hAnchor="margin" w:y="1"/>
    </w:pPr>
    <w:r>
      <w:fldChar w:fldCharType="begin"/>
    </w:r>
    <w:r>
      <w:instrText xml:space="preserve">styleref ZGSM </w:instrText>
    </w:r>
    <w:r>
      <w:fldChar w:fldCharType="separate"/>
    </w:r>
    <w:r w:rsidR="003611AA">
      <w:rPr>
        <w:noProof/>
      </w:rPr>
      <w:t>Release 18</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F793D" w14:textId="76D562CA"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E34F32">
      <w:rPr>
        <w:noProof/>
      </w:rPr>
      <w:t>3GPP TS 24.007 V18.2.0 (2024-06)</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5AD7F0FE" w:rsidR="00A8346E" w:rsidRDefault="00A8346E">
    <w:pPr>
      <w:pStyle w:val="Header"/>
      <w:framePr w:wrap="auto" w:vAnchor="text" w:hAnchor="margin" w:y="1"/>
      <w:widowControl/>
    </w:pPr>
    <w:r>
      <w:fldChar w:fldCharType="begin"/>
    </w:r>
    <w:r>
      <w:instrText xml:space="preserve">styleref ZGSM </w:instrText>
    </w:r>
    <w:r>
      <w:fldChar w:fldCharType="separate"/>
    </w:r>
    <w:r w:rsidR="00E34F32">
      <w:rPr>
        <w:noProof/>
      </w:rPr>
      <w:t>Release 18</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38C0D" w14:textId="57044EF6"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E34F32">
      <w:rPr>
        <w:noProof/>
      </w:rPr>
      <w:t>3GPP TS 24.007 V18.2.0 (2024-06)</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1178E295" w:rsidR="00A8346E" w:rsidRDefault="00A8346E">
    <w:pPr>
      <w:pStyle w:val="Header"/>
      <w:framePr w:wrap="auto" w:vAnchor="text" w:hAnchor="margin" w:y="1"/>
      <w:widowControl/>
    </w:pPr>
    <w:r>
      <w:fldChar w:fldCharType="begin"/>
    </w:r>
    <w:r>
      <w:instrText xml:space="preserve">styleref ZGSM </w:instrText>
    </w:r>
    <w:r>
      <w:fldChar w:fldCharType="separate"/>
    </w:r>
    <w:r w:rsidR="00E34F32">
      <w:rPr>
        <w:noProof/>
      </w:rPr>
      <w:t>Release 18</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2B71C" w14:textId="5533BF59"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E34F32">
      <w:rPr>
        <w:noProof/>
      </w:rPr>
      <w:t>3GPP TS 24.007 V18.2.0 (2024-06)</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7465CD9B" w:rsidR="00A8346E" w:rsidRDefault="00A8346E">
    <w:pPr>
      <w:pStyle w:val="Header"/>
      <w:framePr w:wrap="auto" w:vAnchor="text" w:hAnchor="margin" w:y="1"/>
      <w:widowControl/>
    </w:pPr>
    <w:r>
      <w:fldChar w:fldCharType="begin"/>
    </w:r>
    <w:r>
      <w:instrText xml:space="preserve">styleref ZGSM </w:instrText>
    </w:r>
    <w:r>
      <w:fldChar w:fldCharType="separate"/>
    </w:r>
    <w:r w:rsidR="00E34F32">
      <w:rPr>
        <w:noProof/>
      </w:rPr>
      <w:t>Release 18</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180172846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6578931">
    <w:abstractNumId w:val="1"/>
  </w:num>
  <w:num w:numId="3" w16cid:durableId="1318073496">
    <w:abstractNumId w:val="2"/>
  </w:num>
  <w:num w:numId="4" w16cid:durableId="143666025">
    <w:abstractNumId w:val="6"/>
  </w:num>
  <w:num w:numId="5" w16cid:durableId="783696542">
    <w:abstractNumId w:val="8"/>
  </w:num>
  <w:num w:numId="6" w16cid:durableId="1841968818">
    <w:abstractNumId w:val="0"/>
  </w:num>
  <w:num w:numId="7" w16cid:durableId="1097487188">
    <w:abstractNumId w:val="4"/>
  </w:num>
  <w:num w:numId="8" w16cid:durableId="1420296198">
    <w:abstractNumId w:val="7"/>
  </w:num>
  <w:num w:numId="9" w16cid:durableId="1536500675">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347CB"/>
    <w:rsid w:val="00047C84"/>
    <w:rsid w:val="00047C9F"/>
    <w:rsid w:val="00067BFB"/>
    <w:rsid w:val="0007704B"/>
    <w:rsid w:val="00077FB7"/>
    <w:rsid w:val="0008579C"/>
    <w:rsid w:val="000955AD"/>
    <w:rsid w:val="000A5941"/>
    <w:rsid w:val="000D1B24"/>
    <w:rsid w:val="000D552E"/>
    <w:rsid w:val="000D55A3"/>
    <w:rsid w:val="000D5844"/>
    <w:rsid w:val="000E61E6"/>
    <w:rsid w:val="000F2807"/>
    <w:rsid w:val="00100C81"/>
    <w:rsid w:val="00100D10"/>
    <w:rsid w:val="001036DF"/>
    <w:rsid w:val="001060CE"/>
    <w:rsid w:val="00120335"/>
    <w:rsid w:val="00122C9D"/>
    <w:rsid w:val="0014164F"/>
    <w:rsid w:val="001555A7"/>
    <w:rsid w:val="00171B9F"/>
    <w:rsid w:val="001768EF"/>
    <w:rsid w:val="00176DCF"/>
    <w:rsid w:val="00180C2C"/>
    <w:rsid w:val="00197EB6"/>
    <w:rsid w:val="001A3D99"/>
    <w:rsid w:val="001B1A02"/>
    <w:rsid w:val="001B2CEA"/>
    <w:rsid w:val="001E48AD"/>
    <w:rsid w:val="001E776A"/>
    <w:rsid w:val="001F27CF"/>
    <w:rsid w:val="001F3C55"/>
    <w:rsid w:val="00203CFF"/>
    <w:rsid w:val="002231C3"/>
    <w:rsid w:val="00224C81"/>
    <w:rsid w:val="002304EF"/>
    <w:rsid w:val="002372D6"/>
    <w:rsid w:val="00253080"/>
    <w:rsid w:val="00256404"/>
    <w:rsid w:val="00257AB1"/>
    <w:rsid w:val="002605C1"/>
    <w:rsid w:val="00282B35"/>
    <w:rsid w:val="002858BB"/>
    <w:rsid w:val="002861A2"/>
    <w:rsid w:val="002A3749"/>
    <w:rsid w:val="002A791B"/>
    <w:rsid w:val="002D6274"/>
    <w:rsid w:val="002E2C9A"/>
    <w:rsid w:val="002E4936"/>
    <w:rsid w:val="002F00FB"/>
    <w:rsid w:val="002F1D6D"/>
    <w:rsid w:val="002F7BB6"/>
    <w:rsid w:val="0030463C"/>
    <w:rsid w:val="0032026B"/>
    <w:rsid w:val="00320937"/>
    <w:rsid w:val="00341807"/>
    <w:rsid w:val="00352390"/>
    <w:rsid w:val="00354687"/>
    <w:rsid w:val="003611AA"/>
    <w:rsid w:val="00370E31"/>
    <w:rsid w:val="00375199"/>
    <w:rsid w:val="0037636E"/>
    <w:rsid w:val="00386393"/>
    <w:rsid w:val="003869BB"/>
    <w:rsid w:val="00394839"/>
    <w:rsid w:val="003A1812"/>
    <w:rsid w:val="003B0B69"/>
    <w:rsid w:val="003B14C4"/>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204F"/>
    <w:rsid w:val="004D16E7"/>
    <w:rsid w:val="004E30D3"/>
    <w:rsid w:val="005050BD"/>
    <w:rsid w:val="0051562E"/>
    <w:rsid w:val="00523B0A"/>
    <w:rsid w:val="00526999"/>
    <w:rsid w:val="0052729A"/>
    <w:rsid w:val="00546D9E"/>
    <w:rsid w:val="00550839"/>
    <w:rsid w:val="005528C9"/>
    <w:rsid w:val="00553013"/>
    <w:rsid w:val="005849AD"/>
    <w:rsid w:val="00597145"/>
    <w:rsid w:val="005A3604"/>
    <w:rsid w:val="005A5130"/>
    <w:rsid w:val="005B2B6F"/>
    <w:rsid w:val="005C51F3"/>
    <w:rsid w:val="005F5052"/>
    <w:rsid w:val="006027B5"/>
    <w:rsid w:val="00605D0E"/>
    <w:rsid w:val="00607F0D"/>
    <w:rsid w:val="0061749F"/>
    <w:rsid w:val="006701B4"/>
    <w:rsid w:val="0067480D"/>
    <w:rsid w:val="0068594A"/>
    <w:rsid w:val="00686FA3"/>
    <w:rsid w:val="0069727F"/>
    <w:rsid w:val="006A1B36"/>
    <w:rsid w:val="006A3CF8"/>
    <w:rsid w:val="006B09F2"/>
    <w:rsid w:val="006B2283"/>
    <w:rsid w:val="006B3162"/>
    <w:rsid w:val="006C2C1E"/>
    <w:rsid w:val="006C76EA"/>
    <w:rsid w:val="006D4681"/>
    <w:rsid w:val="006F106F"/>
    <w:rsid w:val="006F4121"/>
    <w:rsid w:val="00704C23"/>
    <w:rsid w:val="007120F4"/>
    <w:rsid w:val="00720930"/>
    <w:rsid w:val="007306DB"/>
    <w:rsid w:val="0073752E"/>
    <w:rsid w:val="00745F5F"/>
    <w:rsid w:val="00747323"/>
    <w:rsid w:val="007559F1"/>
    <w:rsid w:val="007628A7"/>
    <w:rsid w:val="007815FC"/>
    <w:rsid w:val="00785887"/>
    <w:rsid w:val="007937B0"/>
    <w:rsid w:val="00796F84"/>
    <w:rsid w:val="007B0757"/>
    <w:rsid w:val="007B14A0"/>
    <w:rsid w:val="007B4350"/>
    <w:rsid w:val="007D5EB7"/>
    <w:rsid w:val="007E0AC9"/>
    <w:rsid w:val="007E0BEC"/>
    <w:rsid w:val="00801CF3"/>
    <w:rsid w:val="00807CB7"/>
    <w:rsid w:val="00832FEE"/>
    <w:rsid w:val="00845B5E"/>
    <w:rsid w:val="008510F9"/>
    <w:rsid w:val="008533F1"/>
    <w:rsid w:val="00856E0E"/>
    <w:rsid w:val="0085731B"/>
    <w:rsid w:val="008641CF"/>
    <w:rsid w:val="008A13B9"/>
    <w:rsid w:val="008B3A65"/>
    <w:rsid w:val="008C2D21"/>
    <w:rsid w:val="008C4B9E"/>
    <w:rsid w:val="008D33C1"/>
    <w:rsid w:val="008E711A"/>
    <w:rsid w:val="008F099D"/>
    <w:rsid w:val="008F6456"/>
    <w:rsid w:val="008F72EF"/>
    <w:rsid w:val="00900293"/>
    <w:rsid w:val="00923537"/>
    <w:rsid w:val="0092392C"/>
    <w:rsid w:val="009252BB"/>
    <w:rsid w:val="00933826"/>
    <w:rsid w:val="009377F4"/>
    <w:rsid w:val="00941CCA"/>
    <w:rsid w:val="00944D8E"/>
    <w:rsid w:val="00954A4D"/>
    <w:rsid w:val="00990785"/>
    <w:rsid w:val="009934D8"/>
    <w:rsid w:val="00994E92"/>
    <w:rsid w:val="009A21BD"/>
    <w:rsid w:val="009A77DF"/>
    <w:rsid w:val="009B11FD"/>
    <w:rsid w:val="009B22A2"/>
    <w:rsid w:val="009B6375"/>
    <w:rsid w:val="009E20F2"/>
    <w:rsid w:val="009E3980"/>
    <w:rsid w:val="009F2FB9"/>
    <w:rsid w:val="00A1051B"/>
    <w:rsid w:val="00A119FF"/>
    <w:rsid w:val="00A12269"/>
    <w:rsid w:val="00A3561D"/>
    <w:rsid w:val="00A45039"/>
    <w:rsid w:val="00A5504D"/>
    <w:rsid w:val="00A757DF"/>
    <w:rsid w:val="00A8153F"/>
    <w:rsid w:val="00A8346E"/>
    <w:rsid w:val="00A843D0"/>
    <w:rsid w:val="00A91286"/>
    <w:rsid w:val="00AA1A8A"/>
    <w:rsid w:val="00AB59A2"/>
    <w:rsid w:val="00AD7420"/>
    <w:rsid w:val="00AE2EF4"/>
    <w:rsid w:val="00AF2A22"/>
    <w:rsid w:val="00AF72C1"/>
    <w:rsid w:val="00B00DFE"/>
    <w:rsid w:val="00B015E2"/>
    <w:rsid w:val="00B40BD5"/>
    <w:rsid w:val="00B464CD"/>
    <w:rsid w:val="00B46C39"/>
    <w:rsid w:val="00B612E5"/>
    <w:rsid w:val="00B744B8"/>
    <w:rsid w:val="00B81CB7"/>
    <w:rsid w:val="00B86E77"/>
    <w:rsid w:val="00BB2867"/>
    <w:rsid w:val="00BB5F45"/>
    <w:rsid w:val="00BB6560"/>
    <w:rsid w:val="00BD4DAD"/>
    <w:rsid w:val="00BF3B36"/>
    <w:rsid w:val="00C132F6"/>
    <w:rsid w:val="00C2197A"/>
    <w:rsid w:val="00C230DE"/>
    <w:rsid w:val="00C240B8"/>
    <w:rsid w:val="00C2609D"/>
    <w:rsid w:val="00C2789D"/>
    <w:rsid w:val="00C31A42"/>
    <w:rsid w:val="00C46DF4"/>
    <w:rsid w:val="00C51BD0"/>
    <w:rsid w:val="00CB2A67"/>
    <w:rsid w:val="00CC451C"/>
    <w:rsid w:val="00CC4A2D"/>
    <w:rsid w:val="00CD1299"/>
    <w:rsid w:val="00CD4232"/>
    <w:rsid w:val="00CD64CE"/>
    <w:rsid w:val="00CE5F73"/>
    <w:rsid w:val="00CF6B90"/>
    <w:rsid w:val="00D16625"/>
    <w:rsid w:val="00D16782"/>
    <w:rsid w:val="00D279AC"/>
    <w:rsid w:val="00D32DA3"/>
    <w:rsid w:val="00D33D65"/>
    <w:rsid w:val="00D37ECE"/>
    <w:rsid w:val="00D47214"/>
    <w:rsid w:val="00D476B3"/>
    <w:rsid w:val="00D54ED9"/>
    <w:rsid w:val="00D56177"/>
    <w:rsid w:val="00D60A3A"/>
    <w:rsid w:val="00D631B1"/>
    <w:rsid w:val="00D85103"/>
    <w:rsid w:val="00D8661B"/>
    <w:rsid w:val="00D97368"/>
    <w:rsid w:val="00DA058E"/>
    <w:rsid w:val="00DA4029"/>
    <w:rsid w:val="00DB06AF"/>
    <w:rsid w:val="00DB173E"/>
    <w:rsid w:val="00DB3440"/>
    <w:rsid w:val="00DB4A40"/>
    <w:rsid w:val="00DC34AC"/>
    <w:rsid w:val="00E13BCA"/>
    <w:rsid w:val="00E165C3"/>
    <w:rsid w:val="00E262E3"/>
    <w:rsid w:val="00E32EC7"/>
    <w:rsid w:val="00E33F84"/>
    <w:rsid w:val="00E34F32"/>
    <w:rsid w:val="00E624B1"/>
    <w:rsid w:val="00E80A30"/>
    <w:rsid w:val="00E84852"/>
    <w:rsid w:val="00EB7007"/>
    <w:rsid w:val="00EC7555"/>
    <w:rsid w:val="00EE0B6D"/>
    <w:rsid w:val="00EF0A2D"/>
    <w:rsid w:val="00EF3ADA"/>
    <w:rsid w:val="00EF5E2D"/>
    <w:rsid w:val="00EF6D8C"/>
    <w:rsid w:val="00F003F4"/>
    <w:rsid w:val="00F0343D"/>
    <w:rsid w:val="00F178C6"/>
    <w:rsid w:val="00F2245E"/>
    <w:rsid w:val="00F5792A"/>
    <w:rsid w:val="00F60177"/>
    <w:rsid w:val="00F76619"/>
    <w:rsid w:val="00F85D1F"/>
    <w:rsid w:val="00F944CB"/>
    <w:rsid w:val="00FA6875"/>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
  <w:shapeDefaults>
    <o:shapedefaults v:ext="edit" spidmax="2114"/>
    <o:shapelayout v:ext="edit">
      <o:idmap v:ext="edit" data="2"/>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 w:type="character" w:customStyle="1" w:styleId="B1Char2">
    <w:name w:val="B1 Char2"/>
    <w:locked/>
    <w:rsid w:val="00370E3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20444712">
      <w:bodyDiv w:val="1"/>
      <w:marLeft w:val="0"/>
      <w:marRight w:val="0"/>
      <w:marTop w:val="0"/>
      <w:marBottom w:val="0"/>
      <w:divBdr>
        <w:top w:val="none" w:sz="0" w:space="0" w:color="auto"/>
        <w:left w:val="none" w:sz="0" w:space="0" w:color="auto"/>
        <w:bottom w:val="none" w:sz="0" w:space="0" w:color="auto"/>
        <w:right w:val="none" w:sz="0" w:space="0" w:color="auto"/>
      </w:divBdr>
    </w:div>
    <w:div w:id="437138677">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6731250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12602209">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54893170">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2989985">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 w:id="19044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customXml/itemProps4.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81</Pages>
  <Words>38800</Words>
  <Characters>221162</Characters>
  <Application>Microsoft Office Word</Application>
  <DocSecurity>0</DocSecurity>
  <Lines>1843</Lines>
  <Paragraphs>518</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259444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24.229_CR6669R7_(Rel-19)_eCallCEN, IMSProtoc19</cp:lastModifiedBy>
  <cp:revision>3</cp:revision>
  <cp:lastPrinted>2002-01-29T08:52:00Z</cp:lastPrinted>
  <dcterms:created xsi:type="dcterms:W3CDTF">2024-09-03T08:56:00Z</dcterms:created>
  <dcterms:modified xsi:type="dcterms:W3CDTF">2024-09-25T21:05:00Z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31%24.007%Rel-17%0135%24.007%Rel-17%0136%24.007%Rel-17%0139%24.007%Rel-17%0140%24.007%Rel-17%0141%24.007%Rel-17%0142%24.007%Rel-17%0146%24.007%Rel-18%0148%24.007%Rel-18%0149%24.007%Rel-18%0150%24.007%Rel-18%0154%24.007%Rel-18%0153%24.007%Rel-18%0156%24.00</vt:lpwstr>
  </property>
  <property fmtid="{D5CDD505-2E9C-101B-9397-08002B2CF9AE}" pid="5" name="MCCCRsImpl3">
    <vt:lpwstr>7%Rel-18%0157%</vt:lpwstr>
  </property>
</Properties>
</file>