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09847EDE"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550EDF">
              <w:t>0</w:t>
            </w:r>
            <w:r w:rsidRPr="003D4ABF">
              <w:t xml:space="preserve">.0 </w:t>
            </w:r>
            <w:r w:rsidRPr="003D4ABF">
              <w:rPr>
                <w:sz w:val="32"/>
              </w:rPr>
              <w:t>(202</w:t>
            </w:r>
            <w:r w:rsidR="00694C30">
              <w:rPr>
                <w:sz w:val="32"/>
              </w:rPr>
              <w:t>4</w:t>
            </w:r>
            <w:r w:rsidRPr="003D4ABF">
              <w:rPr>
                <w:sz w:val="32"/>
              </w:rPr>
              <w:t>-</w:t>
            </w:r>
            <w:r w:rsidR="00694C30">
              <w:rPr>
                <w:sz w:val="32"/>
              </w:rPr>
              <w:t>0</w:t>
            </w:r>
            <w:r w:rsidR="00777E44">
              <w:rPr>
                <w:sz w:val="32"/>
              </w:rPr>
              <w:t>6</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80815614"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9pt;height:75.2pt" o:ole="">
                  <v:imagedata r:id="rId11" o:title=""/>
                </v:shape>
                <o:OLEObject Type="Embed" ProgID="Word.Picture.8" ShapeID="_x0000_i1026" DrawAspect="Content" ObjectID="_1780815615"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bookmarkStart w:id="9" w:name="_GoBack"/>
    <w:p w14:paraId="12517D3C" w14:textId="77BA4F6C" w:rsidR="00DF1023"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DF1023">
        <w:rPr>
          <w:noProof/>
        </w:rPr>
        <w:t>Foreword</w:t>
      </w:r>
      <w:r w:rsidR="00DF1023">
        <w:rPr>
          <w:noProof/>
        </w:rPr>
        <w:tab/>
      </w:r>
      <w:r w:rsidR="00DF1023">
        <w:rPr>
          <w:noProof/>
        </w:rPr>
        <w:fldChar w:fldCharType="begin" w:fldLock="1"/>
      </w:r>
      <w:r w:rsidR="00DF1023">
        <w:rPr>
          <w:noProof/>
        </w:rPr>
        <w:instrText xml:space="preserve"> PAGEREF _Toc170198802 \h </w:instrText>
      </w:r>
      <w:r w:rsidR="00DF1023">
        <w:rPr>
          <w:noProof/>
        </w:rPr>
      </w:r>
      <w:r w:rsidR="00DF1023">
        <w:rPr>
          <w:noProof/>
        </w:rPr>
        <w:fldChar w:fldCharType="separate"/>
      </w:r>
      <w:r w:rsidR="00DF1023">
        <w:rPr>
          <w:noProof/>
        </w:rPr>
        <w:t>7</w:t>
      </w:r>
      <w:r w:rsidR="00DF1023">
        <w:rPr>
          <w:noProof/>
        </w:rPr>
        <w:fldChar w:fldCharType="end"/>
      </w:r>
    </w:p>
    <w:p w14:paraId="5B3E24E9" w14:textId="4D98B37E" w:rsidR="00DF1023" w:rsidRDefault="00DF1023">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_Toc170198803 \h </w:instrText>
      </w:r>
      <w:r>
        <w:rPr>
          <w:noProof/>
        </w:rPr>
      </w:r>
      <w:r>
        <w:rPr>
          <w:noProof/>
        </w:rPr>
        <w:fldChar w:fldCharType="separate"/>
      </w:r>
      <w:r>
        <w:rPr>
          <w:noProof/>
        </w:rPr>
        <w:t>7</w:t>
      </w:r>
      <w:r>
        <w:rPr>
          <w:noProof/>
        </w:rPr>
        <w:fldChar w:fldCharType="end"/>
      </w:r>
    </w:p>
    <w:p w14:paraId="7A1AEEBC" w14:textId="45C62E2D" w:rsidR="00DF1023" w:rsidRDefault="00DF1023">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_Toc170198804 \h </w:instrText>
      </w:r>
      <w:r>
        <w:rPr>
          <w:noProof/>
        </w:rPr>
      </w:r>
      <w:r>
        <w:rPr>
          <w:noProof/>
        </w:rPr>
        <w:fldChar w:fldCharType="separate"/>
      </w:r>
      <w:r>
        <w:rPr>
          <w:noProof/>
        </w:rPr>
        <w:t>8</w:t>
      </w:r>
      <w:r>
        <w:rPr>
          <w:noProof/>
        </w:rPr>
        <w:fldChar w:fldCharType="end"/>
      </w:r>
    </w:p>
    <w:p w14:paraId="7645984E" w14:textId="7E54DAAD" w:rsidR="00DF1023" w:rsidRDefault="00DF1023">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_Toc170198805 \h </w:instrText>
      </w:r>
      <w:r>
        <w:rPr>
          <w:noProof/>
        </w:rPr>
      </w:r>
      <w:r>
        <w:rPr>
          <w:noProof/>
        </w:rPr>
        <w:fldChar w:fldCharType="separate"/>
      </w:r>
      <w:r>
        <w:rPr>
          <w:noProof/>
        </w:rPr>
        <w:t>8</w:t>
      </w:r>
      <w:r>
        <w:rPr>
          <w:noProof/>
        </w:rPr>
        <w:fldChar w:fldCharType="end"/>
      </w:r>
    </w:p>
    <w:p w14:paraId="66F0EBD5" w14:textId="4C7D1C74" w:rsidR="00DF1023" w:rsidRDefault="00DF1023">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_Toc170198806 \h </w:instrText>
      </w:r>
      <w:r>
        <w:rPr>
          <w:noProof/>
        </w:rPr>
      </w:r>
      <w:r>
        <w:rPr>
          <w:noProof/>
        </w:rPr>
        <w:fldChar w:fldCharType="separate"/>
      </w:r>
      <w:r>
        <w:rPr>
          <w:noProof/>
        </w:rPr>
        <w:t>10</w:t>
      </w:r>
      <w:r>
        <w:rPr>
          <w:noProof/>
        </w:rPr>
        <w:fldChar w:fldCharType="end"/>
      </w:r>
    </w:p>
    <w:p w14:paraId="43944230" w14:textId="38B42E6E" w:rsidR="00DF1023" w:rsidRDefault="00DF1023">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_Toc170198807 \h </w:instrText>
      </w:r>
      <w:r>
        <w:rPr>
          <w:noProof/>
        </w:rPr>
      </w:r>
      <w:r>
        <w:rPr>
          <w:noProof/>
        </w:rPr>
        <w:fldChar w:fldCharType="separate"/>
      </w:r>
      <w:r>
        <w:rPr>
          <w:noProof/>
        </w:rPr>
        <w:t>10</w:t>
      </w:r>
      <w:r>
        <w:rPr>
          <w:noProof/>
        </w:rPr>
        <w:fldChar w:fldCharType="end"/>
      </w:r>
    </w:p>
    <w:p w14:paraId="29BC1649" w14:textId="32D21D31" w:rsidR="00DF1023" w:rsidRDefault="00DF1023">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_Toc170198808 \h </w:instrText>
      </w:r>
      <w:r>
        <w:rPr>
          <w:noProof/>
        </w:rPr>
      </w:r>
      <w:r>
        <w:rPr>
          <w:noProof/>
        </w:rPr>
        <w:fldChar w:fldCharType="separate"/>
      </w:r>
      <w:r>
        <w:rPr>
          <w:noProof/>
        </w:rPr>
        <w:t>12</w:t>
      </w:r>
      <w:r>
        <w:rPr>
          <w:noProof/>
        </w:rPr>
        <w:fldChar w:fldCharType="end"/>
      </w:r>
    </w:p>
    <w:p w14:paraId="2FAFC91C" w14:textId="48EA9EE5" w:rsidR="00DF1023" w:rsidRDefault="00DF1023">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_Toc170198809 \h </w:instrText>
      </w:r>
      <w:r>
        <w:rPr>
          <w:noProof/>
        </w:rPr>
      </w:r>
      <w:r>
        <w:rPr>
          <w:noProof/>
        </w:rPr>
        <w:fldChar w:fldCharType="separate"/>
      </w:r>
      <w:r>
        <w:rPr>
          <w:noProof/>
        </w:rPr>
        <w:t>13</w:t>
      </w:r>
      <w:r>
        <w:rPr>
          <w:noProof/>
        </w:rPr>
        <w:fldChar w:fldCharType="end"/>
      </w:r>
    </w:p>
    <w:p w14:paraId="05C301CE" w14:textId="0FC8CF73" w:rsidR="00DF1023" w:rsidRDefault="00DF1023">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_Toc170198810 \h </w:instrText>
      </w:r>
      <w:r>
        <w:rPr>
          <w:noProof/>
        </w:rPr>
      </w:r>
      <w:r>
        <w:rPr>
          <w:noProof/>
        </w:rPr>
        <w:fldChar w:fldCharType="separate"/>
      </w:r>
      <w:r>
        <w:rPr>
          <w:noProof/>
        </w:rPr>
        <w:t>13</w:t>
      </w:r>
      <w:r>
        <w:rPr>
          <w:noProof/>
        </w:rPr>
        <w:fldChar w:fldCharType="end"/>
      </w:r>
    </w:p>
    <w:p w14:paraId="2528EC04" w14:textId="32A12A45" w:rsidR="00DF1023" w:rsidRDefault="00DF1023">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_Toc170198811 \h </w:instrText>
      </w:r>
      <w:r>
        <w:rPr>
          <w:noProof/>
        </w:rPr>
      </w:r>
      <w:r>
        <w:rPr>
          <w:noProof/>
        </w:rPr>
        <w:fldChar w:fldCharType="separate"/>
      </w:r>
      <w:r>
        <w:rPr>
          <w:noProof/>
        </w:rPr>
        <w:t>13</w:t>
      </w:r>
      <w:r>
        <w:rPr>
          <w:noProof/>
        </w:rPr>
        <w:fldChar w:fldCharType="end"/>
      </w:r>
    </w:p>
    <w:p w14:paraId="2DF3276D" w14:textId="752D98E9" w:rsidR="00DF1023" w:rsidRDefault="00DF1023">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_Toc170198812 \h </w:instrText>
      </w:r>
      <w:r>
        <w:rPr>
          <w:noProof/>
        </w:rPr>
      </w:r>
      <w:r>
        <w:rPr>
          <w:noProof/>
        </w:rPr>
        <w:fldChar w:fldCharType="separate"/>
      </w:r>
      <w:r>
        <w:rPr>
          <w:noProof/>
        </w:rPr>
        <w:t>13</w:t>
      </w:r>
      <w:r>
        <w:rPr>
          <w:noProof/>
        </w:rPr>
        <w:fldChar w:fldCharType="end"/>
      </w:r>
    </w:p>
    <w:p w14:paraId="643C4F7F" w14:textId="2A651574" w:rsidR="00DF1023" w:rsidRDefault="00DF1023">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_Toc170198813 \h </w:instrText>
      </w:r>
      <w:r>
        <w:rPr>
          <w:noProof/>
        </w:rPr>
      </w:r>
      <w:r>
        <w:rPr>
          <w:noProof/>
        </w:rPr>
        <w:fldChar w:fldCharType="separate"/>
      </w:r>
      <w:r>
        <w:rPr>
          <w:noProof/>
        </w:rPr>
        <w:t>13</w:t>
      </w:r>
      <w:r>
        <w:rPr>
          <w:noProof/>
        </w:rPr>
        <w:fldChar w:fldCharType="end"/>
      </w:r>
    </w:p>
    <w:p w14:paraId="78C29F3D" w14:textId="1083A3FE" w:rsidR="00DF1023" w:rsidRDefault="00DF1023">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_Toc170198814 \h </w:instrText>
      </w:r>
      <w:r>
        <w:rPr>
          <w:noProof/>
        </w:rPr>
      </w:r>
      <w:r>
        <w:rPr>
          <w:noProof/>
        </w:rPr>
        <w:fldChar w:fldCharType="separate"/>
      </w:r>
      <w:r>
        <w:rPr>
          <w:noProof/>
        </w:rPr>
        <w:t>14</w:t>
      </w:r>
      <w:r>
        <w:rPr>
          <w:noProof/>
        </w:rPr>
        <w:fldChar w:fldCharType="end"/>
      </w:r>
    </w:p>
    <w:p w14:paraId="5D63DAC6" w14:textId="471D8EFB" w:rsidR="00DF1023" w:rsidRDefault="00DF1023">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_Toc170198815 \h </w:instrText>
      </w:r>
      <w:r>
        <w:rPr>
          <w:noProof/>
        </w:rPr>
      </w:r>
      <w:r>
        <w:rPr>
          <w:noProof/>
        </w:rPr>
        <w:fldChar w:fldCharType="separate"/>
      </w:r>
      <w:r>
        <w:rPr>
          <w:noProof/>
        </w:rPr>
        <w:t>14</w:t>
      </w:r>
      <w:r>
        <w:rPr>
          <w:noProof/>
        </w:rPr>
        <w:fldChar w:fldCharType="end"/>
      </w:r>
    </w:p>
    <w:p w14:paraId="5ACCC242" w14:textId="1333BA5C" w:rsidR="00DF1023" w:rsidRDefault="00DF1023">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_Toc170198816 \h </w:instrText>
      </w:r>
      <w:r>
        <w:rPr>
          <w:noProof/>
        </w:rPr>
      </w:r>
      <w:r>
        <w:rPr>
          <w:noProof/>
        </w:rPr>
        <w:fldChar w:fldCharType="separate"/>
      </w:r>
      <w:r>
        <w:rPr>
          <w:noProof/>
        </w:rPr>
        <w:t>14</w:t>
      </w:r>
      <w:r>
        <w:rPr>
          <w:noProof/>
        </w:rPr>
        <w:fldChar w:fldCharType="end"/>
      </w:r>
    </w:p>
    <w:p w14:paraId="7C454021" w14:textId="13B9C541" w:rsidR="00DF1023" w:rsidRDefault="00DF1023">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_Toc170198817 \h </w:instrText>
      </w:r>
      <w:r>
        <w:rPr>
          <w:noProof/>
        </w:rPr>
      </w:r>
      <w:r>
        <w:rPr>
          <w:noProof/>
        </w:rPr>
        <w:fldChar w:fldCharType="separate"/>
      </w:r>
      <w:r>
        <w:rPr>
          <w:noProof/>
        </w:rPr>
        <w:t>14</w:t>
      </w:r>
      <w:r>
        <w:rPr>
          <w:noProof/>
        </w:rPr>
        <w:fldChar w:fldCharType="end"/>
      </w:r>
    </w:p>
    <w:p w14:paraId="07BA303F" w14:textId="21717FB0" w:rsidR="00DF1023" w:rsidRDefault="00DF1023">
      <w:pPr>
        <w:pStyle w:val="TOC3"/>
        <w:rPr>
          <w:rFonts w:asciiTheme="minorHAnsi" w:eastAsiaTheme="minorEastAsia" w:hAnsiTheme="minorHAnsi" w:cstheme="minorBidi"/>
          <w:noProof/>
          <w:sz w:val="22"/>
          <w:szCs w:val="22"/>
        </w:rPr>
      </w:pPr>
      <w:r>
        <w:rPr>
          <w:noProof/>
        </w:rPr>
        <w:t>4.2.7</w:t>
      </w:r>
      <w:r>
        <w:rPr>
          <w:rFonts w:asciiTheme="minorHAnsi" w:eastAsiaTheme="minorEastAsia" w:hAnsiTheme="minorHAnsi" w:cstheme="minorBidi"/>
          <w:noProof/>
          <w:sz w:val="22"/>
          <w:szCs w:val="22"/>
        </w:rPr>
        <w:tab/>
      </w:r>
      <w:r>
        <w:rPr>
          <w:noProof/>
        </w:rPr>
        <w:t>Slice replacement related policy control requirements</w:t>
      </w:r>
      <w:r>
        <w:rPr>
          <w:noProof/>
        </w:rPr>
        <w:tab/>
      </w:r>
      <w:r>
        <w:rPr>
          <w:noProof/>
        </w:rPr>
        <w:fldChar w:fldCharType="begin" w:fldLock="1"/>
      </w:r>
      <w:r>
        <w:rPr>
          <w:noProof/>
        </w:rPr>
        <w:instrText xml:space="preserve"> PAGEREF _Toc170198818 \h </w:instrText>
      </w:r>
      <w:r>
        <w:rPr>
          <w:noProof/>
        </w:rPr>
      </w:r>
      <w:r>
        <w:rPr>
          <w:noProof/>
        </w:rPr>
        <w:fldChar w:fldCharType="separate"/>
      </w:r>
      <w:r>
        <w:rPr>
          <w:noProof/>
        </w:rPr>
        <w:t>15</w:t>
      </w:r>
      <w:r>
        <w:rPr>
          <w:noProof/>
        </w:rPr>
        <w:fldChar w:fldCharType="end"/>
      </w:r>
    </w:p>
    <w:p w14:paraId="0CD996EA" w14:textId="03C30DD3" w:rsidR="00DF1023" w:rsidRDefault="00DF1023">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_Toc170198819 \h </w:instrText>
      </w:r>
      <w:r>
        <w:rPr>
          <w:noProof/>
        </w:rPr>
      </w:r>
      <w:r>
        <w:rPr>
          <w:noProof/>
        </w:rPr>
        <w:fldChar w:fldCharType="separate"/>
      </w:r>
      <w:r>
        <w:rPr>
          <w:noProof/>
        </w:rPr>
        <w:t>15</w:t>
      </w:r>
      <w:r>
        <w:rPr>
          <w:noProof/>
        </w:rPr>
        <w:fldChar w:fldCharType="end"/>
      </w:r>
    </w:p>
    <w:p w14:paraId="127F4110" w14:textId="4EE4063F" w:rsidR="00DF1023" w:rsidRDefault="00DF1023">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_Toc170198820 \h </w:instrText>
      </w:r>
      <w:r>
        <w:rPr>
          <w:noProof/>
        </w:rPr>
      </w:r>
      <w:r>
        <w:rPr>
          <w:noProof/>
        </w:rPr>
        <w:fldChar w:fldCharType="separate"/>
      </w:r>
      <w:r>
        <w:rPr>
          <w:noProof/>
        </w:rPr>
        <w:t>15</w:t>
      </w:r>
      <w:r>
        <w:rPr>
          <w:noProof/>
        </w:rPr>
        <w:fldChar w:fldCharType="end"/>
      </w:r>
    </w:p>
    <w:p w14:paraId="36EFC32D" w14:textId="07A3F936" w:rsidR="00DF1023" w:rsidRDefault="00DF1023">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_Toc170198821 \h </w:instrText>
      </w:r>
      <w:r>
        <w:rPr>
          <w:noProof/>
        </w:rPr>
      </w:r>
      <w:r>
        <w:rPr>
          <w:noProof/>
        </w:rPr>
        <w:fldChar w:fldCharType="separate"/>
      </w:r>
      <w:r>
        <w:rPr>
          <w:noProof/>
        </w:rPr>
        <w:t>16</w:t>
      </w:r>
      <w:r>
        <w:rPr>
          <w:noProof/>
        </w:rPr>
        <w:fldChar w:fldCharType="end"/>
      </w:r>
    </w:p>
    <w:p w14:paraId="271F7050" w14:textId="7B0CD429" w:rsidR="00DF1023" w:rsidRDefault="00DF1023">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_Toc170198822 \h </w:instrText>
      </w:r>
      <w:r>
        <w:rPr>
          <w:noProof/>
        </w:rPr>
      </w:r>
      <w:r>
        <w:rPr>
          <w:noProof/>
        </w:rPr>
        <w:fldChar w:fldCharType="separate"/>
      </w:r>
      <w:r>
        <w:rPr>
          <w:noProof/>
        </w:rPr>
        <w:t>16</w:t>
      </w:r>
      <w:r>
        <w:rPr>
          <w:noProof/>
        </w:rPr>
        <w:fldChar w:fldCharType="end"/>
      </w:r>
    </w:p>
    <w:p w14:paraId="7C24742B" w14:textId="720EC7A5" w:rsidR="00DF1023" w:rsidRDefault="00DF1023">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_Toc170198823 \h </w:instrText>
      </w:r>
      <w:r>
        <w:rPr>
          <w:noProof/>
        </w:rPr>
      </w:r>
      <w:r>
        <w:rPr>
          <w:noProof/>
        </w:rPr>
        <w:fldChar w:fldCharType="separate"/>
      </w:r>
      <w:r>
        <w:rPr>
          <w:noProof/>
        </w:rPr>
        <w:t>16</w:t>
      </w:r>
      <w:r>
        <w:rPr>
          <w:noProof/>
        </w:rPr>
        <w:fldChar w:fldCharType="end"/>
      </w:r>
    </w:p>
    <w:p w14:paraId="1D897DEC" w14:textId="0A306872" w:rsidR="00DF1023" w:rsidRDefault="00DF1023">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_Toc170198824 \h </w:instrText>
      </w:r>
      <w:r>
        <w:rPr>
          <w:noProof/>
        </w:rPr>
      </w:r>
      <w:r>
        <w:rPr>
          <w:noProof/>
        </w:rPr>
        <w:fldChar w:fldCharType="separate"/>
      </w:r>
      <w:r>
        <w:rPr>
          <w:noProof/>
        </w:rPr>
        <w:t>16</w:t>
      </w:r>
      <w:r>
        <w:rPr>
          <w:noProof/>
        </w:rPr>
        <w:fldChar w:fldCharType="end"/>
      </w:r>
    </w:p>
    <w:p w14:paraId="3EB09A94" w14:textId="143C424B" w:rsidR="00DF1023" w:rsidRDefault="00DF1023">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_Toc170198825 \h </w:instrText>
      </w:r>
      <w:r>
        <w:rPr>
          <w:noProof/>
        </w:rPr>
      </w:r>
      <w:r>
        <w:rPr>
          <w:noProof/>
        </w:rPr>
        <w:fldChar w:fldCharType="separate"/>
      </w:r>
      <w:r>
        <w:rPr>
          <w:noProof/>
        </w:rPr>
        <w:t>17</w:t>
      </w:r>
      <w:r>
        <w:rPr>
          <w:noProof/>
        </w:rPr>
        <w:fldChar w:fldCharType="end"/>
      </w:r>
    </w:p>
    <w:p w14:paraId="1827036C" w14:textId="2EA556FE" w:rsidR="00DF1023" w:rsidRDefault="00DF1023">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_Toc170198826 \h </w:instrText>
      </w:r>
      <w:r>
        <w:rPr>
          <w:noProof/>
        </w:rPr>
      </w:r>
      <w:r>
        <w:rPr>
          <w:noProof/>
        </w:rPr>
        <w:fldChar w:fldCharType="separate"/>
      </w:r>
      <w:r>
        <w:rPr>
          <w:noProof/>
        </w:rPr>
        <w:t>17</w:t>
      </w:r>
      <w:r>
        <w:rPr>
          <w:noProof/>
        </w:rPr>
        <w:fldChar w:fldCharType="end"/>
      </w:r>
    </w:p>
    <w:p w14:paraId="2BBB100A" w14:textId="3BE520E4" w:rsidR="00DF1023" w:rsidRDefault="00DF1023">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_Toc170198827 \h </w:instrText>
      </w:r>
      <w:r>
        <w:rPr>
          <w:noProof/>
        </w:rPr>
      </w:r>
      <w:r>
        <w:rPr>
          <w:noProof/>
        </w:rPr>
        <w:fldChar w:fldCharType="separate"/>
      </w:r>
      <w:r>
        <w:rPr>
          <w:noProof/>
        </w:rPr>
        <w:t>17</w:t>
      </w:r>
      <w:r>
        <w:rPr>
          <w:noProof/>
        </w:rPr>
        <w:fldChar w:fldCharType="end"/>
      </w:r>
    </w:p>
    <w:p w14:paraId="42632640" w14:textId="516A1E55" w:rsidR="00DF1023" w:rsidRDefault="00DF1023">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_Toc170198828 \h </w:instrText>
      </w:r>
      <w:r>
        <w:rPr>
          <w:noProof/>
        </w:rPr>
      </w:r>
      <w:r>
        <w:rPr>
          <w:noProof/>
        </w:rPr>
        <w:fldChar w:fldCharType="separate"/>
      </w:r>
      <w:r>
        <w:rPr>
          <w:noProof/>
        </w:rPr>
        <w:t>17</w:t>
      </w:r>
      <w:r>
        <w:rPr>
          <w:noProof/>
        </w:rPr>
        <w:fldChar w:fldCharType="end"/>
      </w:r>
    </w:p>
    <w:p w14:paraId="70BF3E30" w14:textId="644665AD" w:rsidR="00DF1023" w:rsidRDefault="00DF1023">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_Toc170198829 \h </w:instrText>
      </w:r>
      <w:r>
        <w:rPr>
          <w:noProof/>
        </w:rPr>
      </w:r>
      <w:r>
        <w:rPr>
          <w:noProof/>
        </w:rPr>
        <w:fldChar w:fldCharType="separate"/>
      </w:r>
      <w:r>
        <w:rPr>
          <w:noProof/>
        </w:rPr>
        <w:t>17</w:t>
      </w:r>
      <w:r>
        <w:rPr>
          <w:noProof/>
        </w:rPr>
        <w:fldChar w:fldCharType="end"/>
      </w:r>
    </w:p>
    <w:p w14:paraId="73C1A894" w14:textId="5564F991" w:rsidR="00DF1023" w:rsidRDefault="00DF1023">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_Toc170198830 \h </w:instrText>
      </w:r>
      <w:r>
        <w:rPr>
          <w:noProof/>
        </w:rPr>
      </w:r>
      <w:r>
        <w:rPr>
          <w:noProof/>
        </w:rPr>
        <w:fldChar w:fldCharType="separate"/>
      </w:r>
      <w:r>
        <w:rPr>
          <w:noProof/>
        </w:rPr>
        <w:t>17</w:t>
      </w:r>
      <w:r>
        <w:rPr>
          <w:noProof/>
        </w:rPr>
        <w:fldChar w:fldCharType="end"/>
      </w:r>
    </w:p>
    <w:p w14:paraId="676D1A64" w14:textId="6818D568" w:rsidR="00DF1023" w:rsidRDefault="00DF1023">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_Toc170198831 \h </w:instrText>
      </w:r>
      <w:r>
        <w:rPr>
          <w:noProof/>
        </w:rPr>
      </w:r>
      <w:r>
        <w:rPr>
          <w:noProof/>
        </w:rPr>
        <w:fldChar w:fldCharType="separate"/>
      </w:r>
      <w:r>
        <w:rPr>
          <w:noProof/>
        </w:rPr>
        <w:t>18</w:t>
      </w:r>
      <w:r>
        <w:rPr>
          <w:noProof/>
        </w:rPr>
        <w:fldChar w:fldCharType="end"/>
      </w:r>
    </w:p>
    <w:p w14:paraId="5F9A6C6E" w14:textId="6D693EEB" w:rsidR="00DF1023" w:rsidRDefault="00DF1023">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_Toc170198832 \h </w:instrText>
      </w:r>
      <w:r>
        <w:rPr>
          <w:noProof/>
        </w:rPr>
      </w:r>
      <w:r>
        <w:rPr>
          <w:noProof/>
        </w:rPr>
        <w:fldChar w:fldCharType="separate"/>
      </w:r>
      <w:r>
        <w:rPr>
          <w:noProof/>
        </w:rPr>
        <w:t>18</w:t>
      </w:r>
      <w:r>
        <w:rPr>
          <w:noProof/>
        </w:rPr>
        <w:fldChar w:fldCharType="end"/>
      </w:r>
    </w:p>
    <w:p w14:paraId="423EACB3" w14:textId="3ABF7240" w:rsidR="00DF1023" w:rsidRDefault="00DF1023">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_Toc170198833 \h </w:instrText>
      </w:r>
      <w:r>
        <w:rPr>
          <w:noProof/>
        </w:rPr>
      </w:r>
      <w:r>
        <w:rPr>
          <w:noProof/>
        </w:rPr>
        <w:fldChar w:fldCharType="separate"/>
      </w:r>
      <w:r>
        <w:rPr>
          <w:noProof/>
        </w:rPr>
        <w:t>18</w:t>
      </w:r>
      <w:r>
        <w:rPr>
          <w:noProof/>
        </w:rPr>
        <w:fldChar w:fldCharType="end"/>
      </w:r>
    </w:p>
    <w:p w14:paraId="797428B7" w14:textId="46167F0C" w:rsidR="00DF1023" w:rsidRDefault="00DF1023">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_Toc170198834 \h </w:instrText>
      </w:r>
      <w:r>
        <w:rPr>
          <w:noProof/>
        </w:rPr>
      </w:r>
      <w:r>
        <w:rPr>
          <w:noProof/>
        </w:rPr>
        <w:fldChar w:fldCharType="separate"/>
      </w:r>
      <w:r>
        <w:rPr>
          <w:noProof/>
        </w:rPr>
        <w:t>19</w:t>
      </w:r>
      <w:r>
        <w:rPr>
          <w:noProof/>
        </w:rPr>
        <w:fldChar w:fldCharType="end"/>
      </w:r>
    </w:p>
    <w:p w14:paraId="784ADE93" w14:textId="6782227C" w:rsidR="00DF1023" w:rsidRDefault="00DF1023">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_Toc170198835 \h </w:instrText>
      </w:r>
      <w:r>
        <w:rPr>
          <w:noProof/>
        </w:rPr>
      </w:r>
      <w:r>
        <w:rPr>
          <w:noProof/>
        </w:rPr>
        <w:fldChar w:fldCharType="separate"/>
      </w:r>
      <w:r>
        <w:rPr>
          <w:noProof/>
        </w:rPr>
        <w:t>19</w:t>
      </w:r>
      <w:r>
        <w:rPr>
          <w:noProof/>
        </w:rPr>
        <w:fldChar w:fldCharType="end"/>
      </w:r>
    </w:p>
    <w:p w14:paraId="6B49B565" w14:textId="6D11B8BF" w:rsidR="00DF1023" w:rsidRDefault="00DF1023">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_Toc170198836 \h </w:instrText>
      </w:r>
      <w:r>
        <w:rPr>
          <w:noProof/>
        </w:rPr>
      </w:r>
      <w:r>
        <w:rPr>
          <w:noProof/>
        </w:rPr>
        <w:fldChar w:fldCharType="separate"/>
      </w:r>
      <w:r>
        <w:rPr>
          <w:noProof/>
        </w:rPr>
        <w:t>19</w:t>
      </w:r>
      <w:r>
        <w:rPr>
          <w:noProof/>
        </w:rPr>
        <w:fldChar w:fldCharType="end"/>
      </w:r>
    </w:p>
    <w:p w14:paraId="05C0D79C" w14:textId="14732D81" w:rsidR="00DF1023" w:rsidRDefault="00DF1023">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_Toc170198837 \h </w:instrText>
      </w:r>
      <w:r>
        <w:rPr>
          <w:noProof/>
        </w:rPr>
      </w:r>
      <w:r>
        <w:rPr>
          <w:noProof/>
        </w:rPr>
        <w:fldChar w:fldCharType="separate"/>
      </w:r>
      <w:r>
        <w:rPr>
          <w:noProof/>
        </w:rPr>
        <w:t>20</w:t>
      </w:r>
      <w:r>
        <w:rPr>
          <w:noProof/>
        </w:rPr>
        <w:fldChar w:fldCharType="end"/>
      </w:r>
    </w:p>
    <w:p w14:paraId="521C2F26" w14:textId="421AB087" w:rsidR="00DF1023" w:rsidRDefault="00DF1023">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_Toc170198838 \h </w:instrText>
      </w:r>
      <w:r>
        <w:rPr>
          <w:noProof/>
        </w:rPr>
      </w:r>
      <w:r>
        <w:rPr>
          <w:noProof/>
        </w:rPr>
        <w:fldChar w:fldCharType="separate"/>
      </w:r>
      <w:r>
        <w:rPr>
          <w:noProof/>
        </w:rPr>
        <w:t>20</w:t>
      </w:r>
      <w:r>
        <w:rPr>
          <w:noProof/>
        </w:rPr>
        <w:fldChar w:fldCharType="end"/>
      </w:r>
    </w:p>
    <w:p w14:paraId="1E49967B" w14:textId="697A87FC" w:rsidR="00DF1023" w:rsidRDefault="00DF1023">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_Toc170198839 \h </w:instrText>
      </w:r>
      <w:r>
        <w:rPr>
          <w:noProof/>
        </w:rPr>
      </w:r>
      <w:r>
        <w:rPr>
          <w:noProof/>
        </w:rPr>
        <w:fldChar w:fldCharType="separate"/>
      </w:r>
      <w:r>
        <w:rPr>
          <w:noProof/>
        </w:rPr>
        <w:t>20</w:t>
      </w:r>
      <w:r>
        <w:rPr>
          <w:noProof/>
        </w:rPr>
        <w:fldChar w:fldCharType="end"/>
      </w:r>
    </w:p>
    <w:p w14:paraId="081E9FB7" w14:textId="139AC6EE" w:rsidR="00DF1023" w:rsidRDefault="00DF1023">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_Toc170198840 \h </w:instrText>
      </w:r>
      <w:r>
        <w:rPr>
          <w:noProof/>
        </w:rPr>
      </w:r>
      <w:r>
        <w:rPr>
          <w:noProof/>
        </w:rPr>
        <w:fldChar w:fldCharType="separate"/>
      </w:r>
      <w:r>
        <w:rPr>
          <w:noProof/>
        </w:rPr>
        <w:t>20</w:t>
      </w:r>
      <w:r>
        <w:rPr>
          <w:noProof/>
        </w:rPr>
        <w:fldChar w:fldCharType="end"/>
      </w:r>
    </w:p>
    <w:p w14:paraId="19E1D758" w14:textId="55A7CA20" w:rsidR="00DF1023" w:rsidRDefault="00DF1023">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_Toc170198841 \h </w:instrText>
      </w:r>
      <w:r>
        <w:rPr>
          <w:noProof/>
        </w:rPr>
      </w:r>
      <w:r>
        <w:rPr>
          <w:noProof/>
        </w:rPr>
        <w:fldChar w:fldCharType="separate"/>
      </w:r>
      <w:r>
        <w:rPr>
          <w:noProof/>
        </w:rPr>
        <w:t>20</w:t>
      </w:r>
      <w:r>
        <w:rPr>
          <w:noProof/>
        </w:rPr>
        <w:fldChar w:fldCharType="end"/>
      </w:r>
    </w:p>
    <w:p w14:paraId="080F16BA" w14:textId="6B7F7FA3" w:rsidR="00DF1023" w:rsidRDefault="00DF1023">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_Toc170198842 \h </w:instrText>
      </w:r>
      <w:r>
        <w:rPr>
          <w:noProof/>
        </w:rPr>
      </w:r>
      <w:r>
        <w:rPr>
          <w:noProof/>
        </w:rPr>
        <w:fldChar w:fldCharType="separate"/>
      </w:r>
      <w:r>
        <w:rPr>
          <w:noProof/>
        </w:rPr>
        <w:t>21</w:t>
      </w:r>
      <w:r>
        <w:rPr>
          <w:noProof/>
        </w:rPr>
        <w:fldChar w:fldCharType="end"/>
      </w:r>
    </w:p>
    <w:p w14:paraId="45E7832F" w14:textId="73FB1355" w:rsidR="00DF1023" w:rsidRDefault="00DF1023">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_Toc170198843 \h </w:instrText>
      </w:r>
      <w:r>
        <w:rPr>
          <w:noProof/>
        </w:rPr>
      </w:r>
      <w:r>
        <w:rPr>
          <w:noProof/>
        </w:rPr>
        <w:fldChar w:fldCharType="separate"/>
      </w:r>
      <w:r>
        <w:rPr>
          <w:noProof/>
        </w:rPr>
        <w:t>24</w:t>
      </w:r>
      <w:r>
        <w:rPr>
          <w:noProof/>
        </w:rPr>
        <w:fldChar w:fldCharType="end"/>
      </w:r>
    </w:p>
    <w:p w14:paraId="5DA082F4" w14:textId="3CC3572D" w:rsidR="00DF1023" w:rsidRDefault="00DF1023">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_Toc170198844 \h </w:instrText>
      </w:r>
      <w:r>
        <w:rPr>
          <w:noProof/>
        </w:rPr>
      </w:r>
      <w:r>
        <w:rPr>
          <w:noProof/>
        </w:rPr>
        <w:fldChar w:fldCharType="separate"/>
      </w:r>
      <w:r>
        <w:rPr>
          <w:noProof/>
        </w:rPr>
        <w:t>24</w:t>
      </w:r>
      <w:r>
        <w:rPr>
          <w:noProof/>
        </w:rPr>
        <w:fldChar w:fldCharType="end"/>
      </w:r>
    </w:p>
    <w:p w14:paraId="71CCC585" w14:textId="16876DA2" w:rsidR="00DF1023" w:rsidRDefault="00DF1023">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_Toc170198845 \h </w:instrText>
      </w:r>
      <w:r>
        <w:rPr>
          <w:noProof/>
        </w:rPr>
      </w:r>
      <w:r>
        <w:rPr>
          <w:noProof/>
        </w:rPr>
        <w:fldChar w:fldCharType="separate"/>
      </w:r>
      <w:r>
        <w:rPr>
          <w:noProof/>
        </w:rPr>
        <w:t>24</w:t>
      </w:r>
      <w:r>
        <w:rPr>
          <w:noProof/>
        </w:rPr>
        <w:fldChar w:fldCharType="end"/>
      </w:r>
    </w:p>
    <w:p w14:paraId="57C27B52" w14:textId="05CCB92D" w:rsidR="00DF1023" w:rsidRDefault="00DF1023">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_Toc170198846 \h </w:instrText>
      </w:r>
      <w:r>
        <w:rPr>
          <w:noProof/>
        </w:rPr>
      </w:r>
      <w:r>
        <w:rPr>
          <w:noProof/>
        </w:rPr>
        <w:fldChar w:fldCharType="separate"/>
      </w:r>
      <w:r>
        <w:rPr>
          <w:noProof/>
        </w:rPr>
        <w:t>24</w:t>
      </w:r>
      <w:r>
        <w:rPr>
          <w:noProof/>
        </w:rPr>
        <w:fldChar w:fldCharType="end"/>
      </w:r>
    </w:p>
    <w:p w14:paraId="5B01EA4E" w14:textId="1CFB051A" w:rsidR="00DF1023" w:rsidRDefault="00DF1023">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_Toc170198847 \h </w:instrText>
      </w:r>
      <w:r>
        <w:rPr>
          <w:noProof/>
        </w:rPr>
      </w:r>
      <w:r>
        <w:rPr>
          <w:noProof/>
        </w:rPr>
        <w:fldChar w:fldCharType="separate"/>
      </w:r>
      <w:r>
        <w:rPr>
          <w:noProof/>
        </w:rPr>
        <w:t>25</w:t>
      </w:r>
      <w:r>
        <w:rPr>
          <w:noProof/>
        </w:rPr>
        <w:fldChar w:fldCharType="end"/>
      </w:r>
    </w:p>
    <w:p w14:paraId="7386934A" w14:textId="1922F1F3" w:rsidR="00DF1023" w:rsidRDefault="00DF1023">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_Toc170198848 \h </w:instrText>
      </w:r>
      <w:r>
        <w:rPr>
          <w:noProof/>
        </w:rPr>
      </w:r>
      <w:r>
        <w:rPr>
          <w:noProof/>
        </w:rPr>
        <w:fldChar w:fldCharType="separate"/>
      </w:r>
      <w:r>
        <w:rPr>
          <w:noProof/>
        </w:rPr>
        <w:t>25</w:t>
      </w:r>
      <w:r>
        <w:rPr>
          <w:noProof/>
        </w:rPr>
        <w:fldChar w:fldCharType="end"/>
      </w:r>
    </w:p>
    <w:p w14:paraId="0CCD7FBD" w14:textId="45796831" w:rsidR="00DF1023" w:rsidRDefault="00DF1023">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_Toc170198849 \h </w:instrText>
      </w:r>
      <w:r>
        <w:rPr>
          <w:noProof/>
        </w:rPr>
      </w:r>
      <w:r>
        <w:rPr>
          <w:noProof/>
        </w:rPr>
        <w:fldChar w:fldCharType="separate"/>
      </w:r>
      <w:r>
        <w:rPr>
          <w:noProof/>
        </w:rPr>
        <w:t>25</w:t>
      </w:r>
      <w:r>
        <w:rPr>
          <w:noProof/>
        </w:rPr>
        <w:fldChar w:fldCharType="end"/>
      </w:r>
    </w:p>
    <w:p w14:paraId="42AA20E5" w14:textId="0D730582" w:rsidR="00DF1023" w:rsidRDefault="00DF1023">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_Toc170198850 \h </w:instrText>
      </w:r>
      <w:r>
        <w:rPr>
          <w:noProof/>
        </w:rPr>
      </w:r>
      <w:r>
        <w:rPr>
          <w:noProof/>
        </w:rPr>
        <w:fldChar w:fldCharType="separate"/>
      </w:r>
      <w:r>
        <w:rPr>
          <w:noProof/>
        </w:rPr>
        <w:t>26</w:t>
      </w:r>
      <w:r>
        <w:rPr>
          <w:noProof/>
        </w:rPr>
        <w:fldChar w:fldCharType="end"/>
      </w:r>
    </w:p>
    <w:p w14:paraId="13BCC39E" w14:textId="183D3E76" w:rsidR="00DF1023" w:rsidRDefault="00DF1023">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_Toc170198851 \h </w:instrText>
      </w:r>
      <w:r>
        <w:rPr>
          <w:noProof/>
        </w:rPr>
      </w:r>
      <w:r>
        <w:rPr>
          <w:noProof/>
        </w:rPr>
        <w:fldChar w:fldCharType="separate"/>
      </w:r>
      <w:r>
        <w:rPr>
          <w:noProof/>
        </w:rPr>
        <w:t>26</w:t>
      </w:r>
      <w:r>
        <w:rPr>
          <w:noProof/>
        </w:rPr>
        <w:fldChar w:fldCharType="end"/>
      </w:r>
    </w:p>
    <w:p w14:paraId="4BA93062" w14:textId="2D73A514" w:rsidR="00DF1023" w:rsidRDefault="00DF1023">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_Toc170198852 \h </w:instrText>
      </w:r>
      <w:r>
        <w:rPr>
          <w:noProof/>
        </w:rPr>
      </w:r>
      <w:r>
        <w:rPr>
          <w:noProof/>
        </w:rPr>
        <w:fldChar w:fldCharType="separate"/>
      </w:r>
      <w:r>
        <w:rPr>
          <w:noProof/>
        </w:rPr>
        <w:t>26</w:t>
      </w:r>
      <w:r>
        <w:rPr>
          <w:noProof/>
        </w:rPr>
        <w:fldChar w:fldCharType="end"/>
      </w:r>
    </w:p>
    <w:p w14:paraId="34B1EAFB" w14:textId="58E88A89" w:rsidR="00DF1023" w:rsidRDefault="00DF1023">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_Toc170198853 \h </w:instrText>
      </w:r>
      <w:r>
        <w:rPr>
          <w:noProof/>
        </w:rPr>
      </w:r>
      <w:r>
        <w:rPr>
          <w:noProof/>
        </w:rPr>
        <w:fldChar w:fldCharType="separate"/>
      </w:r>
      <w:r>
        <w:rPr>
          <w:noProof/>
        </w:rPr>
        <w:t>26</w:t>
      </w:r>
      <w:r>
        <w:rPr>
          <w:noProof/>
        </w:rPr>
        <w:fldChar w:fldCharType="end"/>
      </w:r>
    </w:p>
    <w:p w14:paraId="28906EAF" w14:textId="3058C8B2" w:rsidR="00DF1023" w:rsidRDefault="00DF1023">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_Toc170198854 \h </w:instrText>
      </w:r>
      <w:r>
        <w:rPr>
          <w:noProof/>
        </w:rPr>
      </w:r>
      <w:r>
        <w:rPr>
          <w:noProof/>
        </w:rPr>
        <w:fldChar w:fldCharType="separate"/>
      </w:r>
      <w:r>
        <w:rPr>
          <w:noProof/>
        </w:rPr>
        <w:t>26</w:t>
      </w:r>
      <w:r>
        <w:rPr>
          <w:noProof/>
        </w:rPr>
        <w:fldChar w:fldCharType="end"/>
      </w:r>
    </w:p>
    <w:p w14:paraId="47F2FEB3" w14:textId="226AC2B5" w:rsidR="00DF1023" w:rsidRDefault="00DF1023">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_Toc170198855 \h </w:instrText>
      </w:r>
      <w:r>
        <w:rPr>
          <w:noProof/>
        </w:rPr>
      </w:r>
      <w:r>
        <w:rPr>
          <w:noProof/>
        </w:rPr>
        <w:fldChar w:fldCharType="separate"/>
      </w:r>
      <w:r>
        <w:rPr>
          <w:noProof/>
        </w:rPr>
        <w:t>27</w:t>
      </w:r>
      <w:r>
        <w:rPr>
          <w:noProof/>
        </w:rPr>
        <w:fldChar w:fldCharType="end"/>
      </w:r>
    </w:p>
    <w:p w14:paraId="5021EBAC" w14:textId="7403B608" w:rsidR="00DF1023" w:rsidRDefault="00DF1023">
      <w:pPr>
        <w:pStyle w:val="TOC3"/>
        <w:rPr>
          <w:rFonts w:asciiTheme="minorHAnsi" w:eastAsiaTheme="minorEastAsia" w:hAnsiTheme="minorHAnsi" w:cstheme="minorBidi"/>
          <w:noProof/>
          <w:sz w:val="22"/>
          <w:szCs w:val="22"/>
        </w:rPr>
      </w:pPr>
      <w:r>
        <w:rPr>
          <w:noProof/>
        </w:rPr>
        <w:lastRenderedPageBreak/>
        <w:t>5.3.12</w:t>
      </w:r>
      <w:r>
        <w:rPr>
          <w:rFonts w:asciiTheme="minorHAnsi" w:eastAsiaTheme="minorEastAsia" w:hAnsiTheme="minorHAnsi" w:cstheme="minorBidi"/>
          <w:noProof/>
          <w:sz w:val="22"/>
          <w:szCs w:val="22"/>
        </w:rPr>
        <w:tab/>
      </w:r>
      <w:r>
        <w:rPr>
          <w:noProof/>
        </w:rPr>
        <w:t>Interactions between PCF for the UE and PCF for the PDU Session</w:t>
      </w:r>
      <w:r>
        <w:rPr>
          <w:noProof/>
        </w:rPr>
        <w:tab/>
      </w:r>
      <w:r>
        <w:rPr>
          <w:noProof/>
        </w:rPr>
        <w:fldChar w:fldCharType="begin" w:fldLock="1"/>
      </w:r>
      <w:r>
        <w:rPr>
          <w:noProof/>
        </w:rPr>
        <w:instrText xml:space="preserve"> PAGEREF _Toc170198856 \h </w:instrText>
      </w:r>
      <w:r>
        <w:rPr>
          <w:noProof/>
        </w:rPr>
      </w:r>
      <w:r>
        <w:rPr>
          <w:noProof/>
        </w:rPr>
        <w:fldChar w:fldCharType="separate"/>
      </w:r>
      <w:r>
        <w:rPr>
          <w:noProof/>
        </w:rPr>
        <w:t>27</w:t>
      </w:r>
      <w:r>
        <w:rPr>
          <w:noProof/>
        </w:rPr>
        <w:fldChar w:fldCharType="end"/>
      </w:r>
    </w:p>
    <w:p w14:paraId="405B0CBC" w14:textId="0B2DD5AC" w:rsidR="00DF1023" w:rsidRDefault="00DF1023">
      <w:pPr>
        <w:pStyle w:val="TOC3"/>
        <w:rPr>
          <w:rFonts w:asciiTheme="minorHAnsi" w:eastAsiaTheme="minorEastAsia" w:hAnsiTheme="minorHAnsi" w:cstheme="minorBidi"/>
          <w:noProof/>
          <w:sz w:val="22"/>
          <w:szCs w:val="22"/>
        </w:rPr>
      </w:pPr>
      <w:r>
        <w:rPr>
          <w:noProof/>
        </w:rPr>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_Toc170198857 \h </w:instrText>
      </w:r>
      <w:r>
        <w:rPr>
          <w:noProof/>
        </w:rPr>
      </w:r>
      <w:r>
        <w:rPr>
          <w:noProof/>
        </w:rPr>
        <w:fldChar w:fldCharType="separate"/>
      </w:r>
      <w:r>
        <w:rPr>
          <w:noProof/>
        </w:rPr>
        <w:t>27</w:t>
      </w:r>
      <w:r>
        <w:rPr>
          <w:noProof/>
        </w:rPr>
        <w:fldChar w:fldCharType="end"/>
      </w:r>
    </w:p>
    <w:p w14:paraId="00046DAE" w14:textId="21AF7EB1" w:rsidR="00DF1023" w:rsidRDefault="00DF1023">
      <w:pPr>
        <w:pStyle w:val="TOC3"/>
        <w:rPr>
          <w:rFonts w:asciiTheme="minorHAnsi" w:eastAsiaTheme="minorEastAsia" w:hAnsiTheme="minorHAnsi" w:cstheme="minorBidi"/>
          <w:noProof/>
          <w:sz w:val="22"/>
          <w:szCs w:val="22"/>
        </w:rPr>
      </w:pPr>
      <w:r>
        <w:rPr>
          <w:noProof/>
        </w:rPr>
        <w:t>5.3.14</w:t>
      </w:r>
      <w:r>
        <w:rPr>
          <w:rFonts w:asciiTheme="minorHAnsi" w:eastAsiaTheme="minorEastAsia" w:hAnsiTheme="minorHAnsi" w:cstheme="minorBidi"/>
          <w:noProof/>
          <w:sz w:val="22"/>
          <w:szCs w:val="22"/>
        </w:rPr>
        <w:tab/>
      </w:r>
      <w:r>
        <w:rPr>
          <w:noProof/>
        </w:rPr>
        <w:t>Interactions between NWDAF and NEF (PFDF)</w:t>
      </w:r>
      <w:r>
        <w:rPr>
          <w:noProof/>
        </w:rPr>
        <w:tab/>
      </w:r>
      <w:r>
        <w:rPr>
          <w:noProof/>
        </w:rPr>
        <w:fldChar w:fldCharType="begin" w:fldLock="1"/>
      </w:r>
      <w:r>
        <w:rPr>
          <w:noProof/>
        </w:rPr>
        <w:instrText xml:space="preserve"> PAGEREF _Toc170198858 \h </w:instrText>
      </w:r>
      <w:r>
        <w:rPr>
          <w:noProof/>
        </w:rPr>
      </w:r>
      <w:r>
        <w:rPr>
          <w:noProof/>
        </w:rPr>
        <w:fldChar w:fldCharType="separate"/>
      </w:r>
      <w:r>
        <w:rPr>
          <w:noProof/>
        </w:rPr>
        <w:t>27</w:t>
      </w:r>
      <w:r>
        <w:rPr>
          <w:noProof/>
        </w:rPr>
        <w:fldChar w:fldCharType="end"/>
      </w:r>
    </w:p>
    <w:p w14:paraId="44F05678" w14:textId="4E26A95B" w:rsidR="00DF1023" w:rsidRDefault="00DF1023">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_Toc170198859 \h </w:instrText>
      </w:r>
      <w:r>
        <w:rPr>
          <w:noProof/>
        </w:rPr>
      </w:r>
      <w:r>
        <w:rPr>
          <w:noProof/>
        </w:rPr>
        <w:fldChar w:fldCharType="separate"/>
      </w:r>
      <w:r>
        <w:rPr>
          <w:noProof/>
        </w:rPr>
        <w:t>27</w:t>
      </w:r>
      <w:r>
        <w:rPr>
          <w:noProof/>
        </w:rPr>
        <w:fldChar w:fldCharType="end"/>
      </w:r>
    </w:p>
    <w:p w14:paraId="53322484" w14:textId="063C7299" w:rsidR="00DF1023" w:rsidRDefault="00DF1023">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_Toc170198860 \h </w:instrText>
      </w:r>
      <w:r>
        <w:rPr>
          <w:noProof/>
        </w:rPr>
      </w:r>
      <w:r>
        <w:rPr>
          <w:noProof/>
        </w:rPr>
        <w:fldChar w:fldCharType="separate"/>
      </w:r>
      <w:r>
        <w:rPr>
          <w:noProof/>
        </w:rPr>
        <w:t>27</w:t>
      </w:r>
      <w:r>
        <w:rPr>
          <w:noProof/>
        </w:rPr>
        <w:fldChar w:fldCharType="end"/>
      </w:r>
    </w:p>
    <w:p w14:paraId="45AFCB5F" w14:textId="1AE9443A" w:rsidR="00DF1023" w:rsidRDefault="00DF1023">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_Toc170198861 \h </w:instrText>
      </w:r>
      <w:r>
        <w:rPr>
          <w:noProof/>
        </w:rPr>
      </w:r>
      <w:r>
        <w:rPr>
          <w:noProof/>
        </w:rPr>
        <w:fldChar w:fldCharType="separate"/>
      </w:r>
      <w:r>
        <w:rPr>
          <w:noProof/>
        </w:rPr>
        <w:t>27</w:t>
      </w:r>
      <w:r>
        <w:rPr>
          <w:noProof/>
        </w:rPr>
        <w:fldChar w:fldCharType="end"/>
      </w:r>
    </w:p>
    <w:p w14:paraId="0419D92D" w14:textId="41D76DA4" w:rsidR="00DF1023" w:rsidRDefault="00DF1023">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_Toc170198862 \h </w:instrText>
      </w:r>
      <w:r>
        <w:rPr>
          <w:noProof/>
        </w:rPr>
      </w:r>
      <w:r>
        <w:rPr>
          <w:noProof/>
        </w:rPr>
        <w:fldChar w:fldCharType="separate"/>
      </w:r>
      <w:r>
        <w:rPr>
          <w:noProof/>
        </w:rPr>
        <w:t>27</w:t>
      </w:r>
      <w:r>
        <w:rPr>
          <w:noProof/>
        </w:rPr>
        <w:fldChar w:fldCharType="end"/>
      </w:r>
    </w:p>
    <w:p w14:paraId="6EAD48C5" w14:textId="693EAF7B" w:rsidR="00DF1023" w:rsidRDefault="00DF1023">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_Toc170198863 \h </w:instrText>
      </w:r>
      <w:r>
        <w:rPr>
          <w:noProof/>
        </w:rPr>
      </w:r>
      <w:r>
        <w:rPr>
          <w:noProof/>
        </w:rPr>
        <w:fldChar w:fldCharType="separate"/>
      </w:r>
      <w:r>
        <w:rPr>
          <w:noProof/>
        </w:rPr>
        <w:t>28</w:t>
      </w:r>
      <w:r>
        <w:rPr>
          <w:noProof/>
        </w:rPr>
        <w:fldChar w:fldCharType="end"/>
      </w:r>
    </w:p>
    <w:p w14:paraId="08CD9AF7" w14:textId="74B14849" w:rsidR="00DF1023" w:rsidRDefault="00DF1023">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_Toc170198864 \h </w:instrText>
      </w:r>
      <w:r>
        <w:rPr>
          <w:noProof/>
        </w:rPr>
      </w:r>
      <w:r>
        <w:rPr>
          <w:noProof/>
        </w:rPr>
        <w:fldChar w:fldCharType="separate"/>
      </w:r>
      <w:r>
        <w:rPr>
          <w:noProof/>
        </w:rPr>
        <w:t>28</w:t>
      </w:r>
      <w:r>
        <w:rPr>
          <w:noProof/>
        </w:rPr>
        <w:fldChar w:fldCharType="end"/>
      </w:r>
    </w:p>
    <w:p w14:paraId="52BEB0B3" w14:textId="10044778" w:rsidR="00DF1023" w:rsidRDefault="00DF1023">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_Toc170198865 \h </w:instrText>
      </w:r>
      <w:r>
        <w:rPr>
          <w:noProof/>
        </w:rPr>
      </w:r>
      <w:r>
        <w:rPr>
          <w:noProof/>
        </w:rPr>
        <w:fldChar w:fldCharType="separate"/>
      </w:r>
      <w:r>
        <w:rPr>
          <w:noProof/>
        </w:rPr>
        <w:t>28</w:t>
      </w:r>
      <w:r>
        <w:rPr>
          <w:noProof/>
        </w:rPr>
        <w:fldChar w:fldCharType="end"/>
      </w:r>
    </w:p>
    <w:p w14:paraId="788D9AFD" w14:textId="2E1B210A" w:rsidR="00DF1023" w:rsidRDefault="00DF1023">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the UE</w:t>
      </w:r>
      <w:r>
        <w:rPr>
          <w:noProof/>
        </w:rPr>
        <w:tab/>
      </w:r>
      <w:r>
        <w:rPr>
          <w:noProof/>
        </w:rPr>
        <w:fldChar w:fldCharType="begin" w:fldLock="1"/>
      </w:r>
      <w:r>
        <w:rPr>
          <w:noProof/>
        </w:rPr>
        <w:instrText xml:space="preserve"> PAGEREF _Toc170198866 \h </w:instrText>
      </w:r>
      <w:r>
        <w:rPr>
          <w:noProof/>
        </w:rPr>
      </w:r>
      <w:r>
        <w:rPr>
          <w:noProof/>
        </w:rPr>
        <w:fldChar w:fldCharType="separate"/>
      </w:r>
      <w:r>
        <w:rPr>
          <w:noProof/>
        </w:rPr>
        <w:t>30</w:t>
      </w:r>
      <w:r>
        <w:rPr>
          <w:noProof/>
        </w:rPr>
        <w:fldChar w:fldCharType="end"/>
      </w:r>
    </w:p>
    <w:p w14:paraId="6B7FE58D" w14:textId="15DCE3FD" w:rsidR="00DF1023" w:rsidRDefault="00DF1023">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_Toc170198867 \h </w:instrText>
      </w:r>
      <w:r>
        <w:rPr>
          <w:noProof/>
        </w:rPr>
      </w:r>
      <w:r>
        <w:rPr>
          <w:noProof/>
        </w:rPr>
        <w:fldChar w:fldCharType="separate"/>
      </w:r>
      <w:r>
        <w:rPr>
          <w:noProof/>
        </w:rPr>
        <w:t>30</w:t>
      </w:r>
      <w:r>
        <w:rPr>
          <w:noProof/>
        </w:rPr>
        <w:fldChar w:fldCharType="end"/>
      </w:r>
    </w:p>
    <w:p w14:paraId="249645FD" w14:textId="4B16E21B" w:rsidR="00DF1023" w:rsidRDefault="00DF1023">
      <w:pPr>
        <w:pStyle w:val="TOC4"/>
        <w:rPr>
          <w:rFonts w:asciiTheme="minorHAnsi" w:eastAsiaTheme="minorEastAsia" w:hAnsiTheme="minorHAnsi" w:cstheme="minorBidi"/>
          <w:noProof/>
          <w:sz w:val="22"/>
          <w:szCs w:val="22"/>
        </w:rPr>
      </w:pPr>
      <w:r>
        <w:rPr>
          <w:noProof/>
        </w:rPr>
        <w:t>6.1.1.4</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_Toc170198868 \h </w:instrText>
      </w:r>
      <w:r>
        <w:rPr>
          <w:noProof/>
        </w:rPr>
      </w:r>
      <w:r>
        <w:rPr>
          <w:noProof/>
        </w:rPr>
        <w:fldChar w:fldCharType="separate"/>
      </w:r>
      <w:r>
        <w:rPr>
          <w:noProof/>
        </w:rPr>
        <w:t>36</w:t>
      </w:r>
      <w:r>
        <w:rPr>
          <w:noProof/>
        </w:rPr>
        <w:fldChar w:fldCharType="end"/>
      </w:r>
    </w:p>
    <w:p w14:paraId="3407C6D0" w14:textId="69E0E5A9" w:rsidR="00DF1023" w:rsidRDefault="00DF1023">
      <w:pPr>
        <w:pStyle w:val="TOC4"/>
        <w:rPr>
          <w:rFonts w:asciiTheme="minorHAnsi" w:eastAsiaTheme="minorEastAsia" w:hAnsiTheme="minorHAnsi" w:cstheme="minorBidi"/>
          <w:noProof/>
          <w:sz w:val="22"/>
          <w:szCs w:val="22"/>
        </w:rPr>
      </w:pPr>
      <w:r>
        <w:rPr>
          <w:noProof/>
        </w:rPr>
        <w:t>6.1.1.5</w:t>
      </w:r>
      <w:r>
        <w:rPr>
          <w:rFonts w:asciiTheme="minorHAnsi" w:eastAsiaTheme="minorEastAsia" w:hAnsiTheme="minorHAnsi" w:cstheme="minorBidi"/>
          <w:noProof/>
          <w:sz w:val="22"/>
          <w:szCs w:val="22"/>
        </w:rPr>
        <w:tab/>
      </w:r>
      <w:r>
        <w:rPr>
          <w:noProof/>
        </w:rPr>
        <w:t>Policy control decisions based on awareness of URSP rule enforcement</w:t>
      </w:r>
      <w:r>
        <w:rPr>
          <w:noProof/>
        </w:rPr>
        <w:tab/>
      </w:r>
      <w:r>
        <w:rPr>
          <w:noProof/>
        </w:rPr>
        <w:fldChar w:fldCharType="begin" w:fldLock="1"/>
      </w:r>
      <w:r>
        <w:rPr>
          <w:noProof/>
        </w:rPr>
        <w:instrText xml:space="preserve"> PAGEREF _Toc170198869 \h </w:instrText>
      </w:r>
      <w:r>
        <w:rPr>
          <w:noProof/>
        </w:rPr>
      </w:r>
      <w:r>
        <w:rPr>
          <w:noProof/>
        </w:rPr>
        <w:fldChar w:fldCharType="separate"/>
      </w:r>
      <w:r>
        <w:rPr>
          <w:noProof/>
        </w:rPr>
        <w:t>37</w:t>
      </w:r>
      <w:r>
        <w:rPr>
          <w:noProof/>
        </w:rPr>
        <w:fldChar w:fldCharType="end"/>
      </w:r>
    </w:p>
    <w:p w14:paraId="2962F37A" w14:textId="5255D837" w:rsidR="00DF1023" w:rsidRDefault="00DF1023">
      <w:pPr>
        <w:pStyle w:val="TOC5"/>
        <w:rPr>
          <w:rFonts w:asciiTheme="minorHAnsi" w:eastAsiaTheme="minorEastAsia" w:hAnsiTheme="minorHAnsi" w:cstheme="minorBidi"/>
          <w:noProof/>
          <w:sz w:val="22"/>
          <w:szCs w:val="22"/>
        </w:rPr>
      </w:pPr>
      <w:r>
        <w:rPr>
          <w:noProof/>
        </w:rPr>
        <w:t>6.1.1.5.1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_Toc170198870 \h </w:instrText>
      </w:r>
      <w:r>
        <w:rPr>
          <w:noProof/>
        </w:rPr>
      </w:r>
      <w:r>
        <w:rPr>
          <w:noProof/>
        </w:rPr>
        <w:fldChar w:fldCharType="separate"/>
      </w:r>
      <w:r>
        <w:rPr>
          <w:noProof/>
        </w:rPr>
        <w:t>37</w:t>
      </w:r>
      <w:r>
        <w:rPr>
          <w:noProof/>
        </w:rPr>
        <w:fldChar w:fldCharType="end"/>
      </w:r>
    </w:p>
    <w:p w14:paraId="542367F6" w14:textId="165218D1" w:rsidR="00DF1023" w:rsidRDefault="00DF1023">
      <w:pPr>
        <w:pStyle w:val="TOC5"/>
        <w:rPr>
          <w:rFonts w:asciiTheme="minorHAnsi" w:eastAsiaTheme="minorEastAsia" w:hAnsiTheme="minorHAnsi" w:cstheme="minorBidi"/>
          <w:noProof/>
          <w:sz w:val="22"/>
          <w:szCs w:val="22"/>
        </w:rPr>
      </w:pPr>
      <w:r>
        <w:rPr>
          <w:noProof/>
        </w:rPr>
        <w:t>6.1.1.5.2</w:t>
      </w:r>
      <w:r>
        <w:rPr>
          <w:rFonts w:asciiTheme="minorHAnsi" w:eastAsiaTheme="minorEastAsia" w:hAnsiTheme="minorHAnsi" w:cstheme="minorBidi"/>
          <w:noProof/>
          <w:sz w:val="22"/>
          <w:szCs w:val="22"/>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_Toc170198871 \h </w:instrText>
      </w:r>
      <w:r>
        <w:rPr>
          <w:noProof/>
        </w:rPr>
      </w:r>
      <w:r>
        <w:rPr>
          <w:noProof/>
        </w:rPr>
        <w:fldChar w:fldCharType="separate"/>
      </w:r>
      <w:r>
        <w:rPr>
          <w:noProof/>
        </w:rPr>
        <w:t>37</w:t>
      </w:r>
      <w:r>
        <w:rPr>
          <w:noProof/>
        </w:rPr>
        <w:fldChar w:fldCharType="end"/>
      </w:r>
    </w:p>
    <w:p w14:paraId="6D581DA2" w14:textId="617A8EED" w:rsidR="00DF1023" w:rsidRDefault="00DF1023">
      <w:pPr>
        <w:pStyle w:val="TOC5"/>
        <w:rPr>
          <w:rFonts w:asciiTheme="minorHAnsi" w:eastAsiaTheme="minorEastAsia" w:hAnsiTheme="minorHAnsi" w:cstheme="minorBidi"/>
          <w:noProof/>
          <w:sz w:val="22"/>
          <w:szCs w:val="22"/>
        </w:rPr>
      </w:pPr>
      <w:r>
        <w:rPr>
          <w:noProof/>
        </w:rPr>
        <w:t>6.1.1.5.3</w:t>
      </w:r>
      <w:r>
        <w:rPr>
          <w:rFonts w:asciiTheme="minorHAnsi" w:eastAsiaTheme="minorEastAsia" w:hAnsiTheme="minorHAnsi" w:cstheme="minorBidi"/>
          <w:noProof/>
          <w:sz w:val="22"/>
          <w:szCs w:val="22"/>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_Toc170198872 \h </w:instrText>
      </w:r>
      <w:r>
        <w:rPr>
          <w:noProof/>
        </w:rPr>
      </w:r>
      <w:r>
        <w:rPr>
          <w:noProof/>
        </w:rPr>
        <w:fldChar w:fldCharType="separate"/>
      </w:r>
      <w:r>
        <w:rPr>
          <w:noProof/>
        </w:rPr>
        <w:t>38</w:t>
      </w:r>
      <w:r>
        <w:rPr>
          <w:noProof/>
        </w:rPr>
        <w:fldChar w:fldCharType="end"/>
      </w:r>
    </w:p>
    <w:p w14:paraId="6875C4D0" w14:textId="440CFD38" w:rsidR="00DF1023" w:rsidRDefault="00DF1023">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_Toc170198873 \h </w:instrText>
      </w:r>
      <w:r>
        <w:rPr>
          <w:noProof/>
        </w:rPr>
      </w:r>
      <w:r>
        <w:rPr>
          <w:noProof/>
        </w:rPr>
        <w:fldChar w:fldCharType="separate"/>
      </w:r>
      <w:r>
        <w:rPr>
          <w:noProof/>
        </w:rPr>
        <w:t>38</w:t>
      </w:r>
      <w:r>
        <w:rPr>
          <w:noProof/>
        </w:rPr>
        <w:fldChar w:fldCharType="end"/>
      </w:r>
    </w:p>
    <w:p w14:paraId="090C4E3C" w14:textId="30F2632F" w:rsidR="00DF1023" w:rsidRDefault="00DF1023">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_Toc170198874 \h </w:instrText>
      </w:r>
      <w:r>
        <w:rPr>
          <w:noProof/>
        </w:rPr>
      </w:r>
      <w:r>
        <w:rPr>
          <w:noProof/>
        </w:rPr>
        <w:fldChar w:fldCharType="separate"/>
      </w:r>
      <w:r>
        <w:rPr>
          <w:noProof/>
        </w:rPr>
        <w:t>38</w:t>
      </w:r>
      <w:r>
        <w:rPr>
          <w:noProof/>
        </w:rPr>
        <w:fldChar w:fldCharType="end"/>
      </w:r>
    </w:p>
    <w:p w14:paraId="38221223" w14:textId="413EB996" w:rsidR="00DF1023" w:rsidRDefault="00DF1023">
      <w:pPr>
        <w:pStyle w:val="TOC5"/>
        <w:rPr>
          <w:rFonts w:asciiTheme="minorHAnsi" w:eastAsiaTheme="minorEastAsia" w:hAnsiTheme="minorHAnsi" w:cstheme="minorBidi"/>
          <w:noProof/>
          <w:sz w:val="22"/>
          <w:szCs w:val="22"/>
        </w:rPr>
      </w:pPr>
      <w:r>
        <w:rPr>
          <w:noProof/>
        </w:rPr>
        <w:t>6.1.2.1.1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_Toc170198875 \h </w:instrText>
      </w:r>
      <w:r>
        <w:rPr>
          <w:noProof/>
        </w:rPr>
      </w:r>
      <w:r>
        <w:rPr>
          <w:noProof/>
        </w:rPr>
        <w:fldChar w:fldCharType="separate"/>
      </w:r>
      <w:r>
        <w:rPr>
          <w:noProof/>
        </w:rPr>
        <w:t>38</w:t>
      </w:r>
      <w:r>
        <w:rPr>
          <w:noProof/>
        </w:rPr>
        <w:fldChar w:fldCharType="end"/>
      </w:r>
    </w:p>
    <w:p w14:paraId="0E1EA75A" w14:textId="4102C47E" w:rsidR="00DF1023" w:rsidRDefault="00DF1023">
      <w:pPr>
        <w:pStyle w:val="TOC5"/>
        <w:rPr>
          <w:rFonts w:asciiTheme="minorHAnsi" w:eastAsiaTheme="minorEastAsia" w:hAnsiTheme="minorHAnsi" w:cstheme="minorBidi"/>
          <w:noProof/>
          <w:sz w:val="22"/>
          <w:szCs w:val="22"/>
        </w:rPr>
      </w:pPr>
      <w:r>
        <w:rPr>
          <w:noProof/>
        </w:rPr>
        <w:t>6.1.2.1.2</w:t>
      </w:r>
      <w:r>
        <w:rPr>
          <w:rFonts w:asciiTheme="minorHAnsi" w:eastAsiaTheme="minorEastAsia" w:hAnsiTheme="minorHAnsi" w:cstheme="minorBidi"/>
          <w:noProof/>
          <w:sz w:val="22"/>
          <w:szCs w:val="22"/>
        </w:rPr>
        <w:tab/>
      </w:r>
      <w:r>
        <w:rPr>
          <w:noProof/>
        </w:rPr>
        <w:t>Handling of the AM Policy Association</w:t>
      </w:r>
      <w:r>
        <w:rPr>
          <w:noProof/>
        </w:rPr>
        <w:tab/>
      </w:r>
      <w:r>
        <w:rPr>
          <w:noProof/>
        </w:rPr>
        <w:fldChar w:fldCharType="begin" w:fldLock="1"/>
      </w:r>
      <w:r>
        <w:rPr>
          <w:noProof/>
        </w:rPr>
        <w:instrText xml:space="preserve"> PAGEREF _Toc170198876 \h </w:instrText>
      </w:r>
      <w:r>
        <w:rPr>
          <w:noProof/>
        </w:rPr>
      </w:r>
      <w:r>
        <w:rPr>
          <w:noProof/>
        </w:rPr>
        <w:fldChar w:fldCharType="separate"/>
      </w:r>
      <w:r>
        <w:rPr>
          <w:noProof/>
        </w:rPr>
        <w:t>40</w:t>
      </w:r>
      <w:r>
        <w:rPr>
          <w:noProof/>
        </w:rPr>
        <w:fldChar w:fldCharType="end"/>
      </w:r>
    </w:p>
    <w:p w14:paraId="4906EAFB" w14:textId="3824E178" w:rsidR="00DF1023" w:rsidRDefault="00DF1023">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_Toc170198877 \h </w:instrText>
      </w:r>
      <w:r>
        <w:rPr>
          <w:noProof/>
        </w:rPr>
      </w:r>
      <w:r>
        <w:rPr>
          <w:noProof/>
        </w:rPr>
        <w:fldChar w:fldCharType="separate"/>
      </w:r>
      <w:r>
        <w:rPr>
          <w:noProof/>
        </w:rPr>
        <w:t>41</w:t>
      </w:r>
      <w:r>
        <w:rPr>
          <w:noProof/>
        </w:rPr>
        <w:fldChar w:fldCharType="end"/>
      </w:r>
    </w:p>
    <w:p w14:paraId="29717D5F" w14:textId="7F88668C" w:rsidR="00DF1023" w:rsidRDefault="00DF1023">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_Toc170198878 \h </w:instrText>
      </w:r>
      <w:r>
        <w:rPr>
          <w:noProof/>
        </w:rPr>
      </w:r>
      <w:r>
        <w:rPr>
          <w:noProof/>
        </w:rPr>
        <w:fldChar w:fldCharType="separate"/>
      </w:r>
      <w:r>
        <w:rPr>
          <w:noProof/>
        </w:rPr>
        <w:t>41</w:t>
      </w:r>
      <w:r>
        <w:rPr>
          <w:noProof/>
        </w:rPr>
        <w:fldChar w:fldCharType="end"/>
      </w:r>
    </w:p>
    <w:p w14:paraId="01E3655B" w14:textId="05B5AFAC" w:rsidR="00DF1023" w:rsidRDefault="00DF1023">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_Toc170198879 \h </w:instrText>
      </w:r>
      <w:r>
        <w:rPr>
          <w:noProof/>
        </w:rPr>
      </w:r>
      <w:r>
        <w:rPr>
          <w:noProof/>
        </w:rPr>
        <w:fldChar w:fldCharType="separate"/>
      </w:r>
      <w:r>
        <w:rPr>
          <w:noProof/>
        </w:rPr>
        <w:t>44</w:t>
      </w:r>
      <w:r>
        <w:rPr>
          <w:noProof/>
        </w:rPr>
        <w:fldChar w:fldCharType="end"/>
      </w:r>
    </w:p>
    <w:p w14:paraId="0BB3FE3F" w14:textId="08631236" w:rsidR="00DF1023" w:rsidRDefault="00DF1023">
      <w:pPr>
        <w:pStyle w:val="TOC5"/>
        <w:rPr>
          <w:rFonts w:asciiTheme="minorHAnsi" w:eastAsiaTheme="minorEastAsia" w:hAnsiTheme="minorHAnsi" w:cstheme="minorBidi"/>
          <w:noProof/>
          <w:sz w:val="22"/>
          <w:szCs w:val="22"/>
        </w:rPr>
      </w:pPr>
      <w:r>
        <w:rPr>
          <w:noProof/>
        </w:rPr>
        <w:t>6.1.2.2.3</w:t>
      </w:r>
      <w:r>
        <w:rPr>
          <w:rFonts w:asciiTheme="minorHAnsi" w:eastAsiaTheme="minorEastAsia" w:hAnsiTheme="minorHAnsi" w:cstheme="minorBidi"/>
          <w:noProof/>
          <w:sz w:val="22"/>
          <w:szCs w:val="22"/>
        </w:rPr>
        <w:tab/>
      </w:r>
      <w:r>
        <w:rPr>
          <w:noProof/>
        </w:rPr>
        <w:t>URSP rule provisioning in EPS</w:t>
      </w:r>
      <w:r>
        <w:rPr>
          <w:noProof/>
        </w:rPr>
        <w:tab/>
      </w:r>
      <w:r>
        <w:rPr>
          <w:noProof/>
        </w:rPr>
        <w:fldChar w:fldCharType="begin" w:fldLock="1"/>
      </w:r>
      <w:r>
        <w:rPr>
          <w:noProof/>
        </w:rPr>
        <w:instrText xml:space="preserve"> PAGEREF _Toc170198880 \h </w:instrText>
      </w:r>
      <w:r>
        <w:rPr>
          <w:noProof/>
        </w:rPr>
      </w:r>
      <w:r>
        <w:rPr>
          <w:noProof/>
        </w:rPr>
        <w:fldChar w:fldCharType="separate"/>
      </w:r>
      <w:r>
        <w:rPr>
          <w:noProof/>
        </w:rPr>
        <w:t>47</w:t>
      </w:r>
      <w:r>
        <w:rPr>
          <w:noProof/>
        </w:rPr>
        <w:fldChar w:fldCharType="end"/>
      </w:r>
    </w:p>
    <w:p w14:paraId="132D747C" w14:textId="0CB0629F" w:rsidR="00DF1023" w:rsidRDefault="00DF1023">
      <w:pPr>
        <w:pStyle w:val="TOC5"/>
        <w:rPr>
          <w:rFonts w:asciiTheme="minorHAnsi" w:eastAsiaTheme="minorEastAsia" w:hAnsiTheme="minorHAnsi" w:cstheme="minorBidi"/>
          <w:noProof/>
          <w:sz w:val="22"/>
          <w:szCs w:val="22"/>
        </w:rPr>
      </w:pPr>
      <w:r>
        <w:rPr>
          <w:noProof/>
        </w:rPr>
        <w:t>6.1.2.2.4</w:t>
      </w:r>
      <w:r>
        <w:rPr>
          <w:rFonts w:asciiTheme="minorHAnsi" w:eastAsiaTheme="minorEastAsia" w:hAnsiTheme="minorHAnsi" w:cstheme="minorBidi"/>
          <w:noProof/>
          <w:sz w:val="22"/>
          <w:szCs w:val="22"/>
        </w:rPr>
        <w:tab/>
      </w:r>
      <w:r>
        <w:rPr>
          <w:noProof/>
        </w:rPr>
        <w:t>Distribution of VPLMN specific URSP rules to the UE</w:t>
      </w:r>
      <w:r>
        <w:rPr>
          <w:noProof/>
        </w:rPr>
        <w:tab/>
      </w:r>
      <w:r>
        <w:rPr>
          <w:noProof/>
        </w:rPr>
        <w:fldChar w:fldCharType="begin" w:fldLock="1"/>
      </w:r>
      <w:r>
        <w:rPr>
          <w:noProof/>
        </w:rPr>
        <w:instrText xml:space="preserve"> PAGEREF _Toc170198881 \h </w:instrText>
      </w:r>
      <w:r>
        <w:rPr>
          <w:noProof/>
        </w:rPr>
      </w:r>
      <w:r>
        <w:rPr>
          <w:noProof/>
        </w:rPr>
        <w:fldChar w:fldCharType="separate"/>
      </w:r>
      <w:r>
        <w:rPr>
          <w:noProof/>
        </w:rPr>
        <w:t>47</w:t>
      </w:r>
      <w:r>
        <w:rPr>
          <w:noProof/>
        </w:rPr>
        <w:fldChar w:fldCharType="end"/>
      </w:r>
    </w:p>
    <w:p w14:paraId="51DA68FE" w14:textId="3007872E" w:rsidR="00DF1023" w:rsidRDefault="00DF1023">
      <w:pPr>
        <w:pStyle w:val="TOC5"/>
        <w:rPr>
          <w:rFonts w:asciiTheme="minorHAnsi" w:eastAsiaTheme="minorEastAsia" w:hAnsiTheme="minorHAnsi" w:cstheme="minorBidi"/>
          <w:noProof/>
          <w:sz w:val="22"/>
          <w:szCs w:val="22"/>
        </w:rPr>
      </w:pPr>
      <w:r>
        <w:rPr>
          <w:noProof/>
        </w:rPr>
        <w:t>6.1.2.2.5</w:t>
      </w:r>
      <w:r>
        <w:rPr>
          <w:rFonts w:asciiTheme="minorHAnsi" w:eastAsiaTheme="minorEastAsia" w:hAnsiTheme="minorHAnsi" w:cstheme="minorBidi"/>
          <w:noProof/>
          <w:sz w:val="22"/>
          <w:szCs w:val="22"/>
        </w:rPr>
        <w:tab/>
      </w:r>
      <w:r>
        <w:rPr>
          <w:noProof/>
        </w:rPr>
        <w:t>Handling of the UE Policy Association</w:t>
      </w:r>
      <w:r>
        <w:rPr>
          <w:noProof/>
        </w:rPr>
        <w:tab/>
      </w:r>
      <w:r>
        <w:rPr>
          <w:noProof/>
        </w:rPr>
        <w:fldChar w:fldCharType="begin" w:fldLock="1"/>
      </w:r>
      <w:r>
        <w:rPr>
          <w:noProof/>
        </w:rPr>
        <w:instrText xml:space="preserve"> PAGEREF _Toc170198882 \h </w:instrText>
      </w:r>
      <w:r>
        <w:rPr>
          <w:noProof/>
        </w:rPr>
      </w:r>
      <w:r>
        <w:rPr>
          <w:noProof/>
        </w:rPr>
        <w:fldChar w:fldCharType="separate"/>
      </w:r>
      <w:r>
        <w:rPr>
          <w:noProof/>
        </w:rPr>
        <w:t>48</w:t>
      </w:r>
      <w:r>
        <w:rPr>
          <w:noProof/>
        </w:rPr>
        <w:fldChar w:fldCharType="end"/>
      </w:r>
    </w:p>
    <w:p w14:paraId="42FAAC75" w14:textId="2B253A90" w:rsidR="00DF1023" w:rsidRDefault="00DF1023">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_Toc170198883 \h </w:instrText>
      </w:r>
      <w:r>
        <w:rPr>
          <w:noProof/>
        </w:rPr>
      </w:r>
      <w:r>
        <w:rPr>
          <w:noProof/>
        </w:rPr>
        <w:fldChar w:fldCharType="separate"/>
      </w:r>
      <w:r>
        <w:rPr>
          <w:noProof/>
        </w:rPr>
        <w:t>49</w:t>
      </w:r>
      <w:r>
        <w:rPr>
          <w:noProof/>
        </w:rPr>
        <w:fldChar w:fldCharType="end"/>
      </w:r>
    </w:p>
    <w:p w14:paraId="25B6CDF0" w14:textId="721B4A5B" w:rsidR="00DF1023" w:rsidRDefault="00DF1023">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_Toc170198884 \h </w:instrText>
      </w:r>
      <w:r>
        <w:rPr>
          <w:noProof/>
        </w:rPr>
      </w:r>
      <w:r>
        <w:rPr>
          <w:noProof/>
        </w:rPr>
        <w:fldChar w:fldCharType="separate"/>
      </w:r>
      <w:r>
        <w:rPr>
          <w:noProof/>
        </w:rPr>
        <w:t>49</w:t>
      </w:r>
      <w:r>
        <w:rPr>
          <w:noProof/>
        </w:rPr>
        <w:fldChar w:fldCharType="end"/>
      </w:r>
    </w:p>
    <w:p w14:paraId="710723F6" w14:textId="5F5F83CC" w:rsidR="00DF1023" w:rsidRDefault="00DF1023">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_Toc170198885 \h </w:instrText>
      </w:r>
      <w:r>
        <w:rPr>
          <w:noProof/>
        </w:rPr>
      </w:r>
      <w:r>
        <w:rPr>
          <w:noProof/>
        </w:rPr>
        <w:fldChar w:fldCharType="separate"/>
      </w:r>
      <w:r>
        <w:rPr>
          <w:noProof/>
        </w:rPr>
        <w:t>50</w:t>
      </w:r>
      <w:r>
        <w:rPr>
          <w:noProof/>
        </w:rPr>
        <w:fldChar w:fldCharType="end"/>
      </w:r>
    </w:p>
    <w:p w14:paraId="39FB81EA" w14:textId="02C8D745" w:rsidR="00DF1023" w:rsidRDefault="00DF1023">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_Toc170198886 \h </w:instrText>
      </w:r>
      <w:r>
        <w:rPr>
          <w:noProof/>
        </w:rPr>
      </w:r>
      <w:r>
        <w:rPr>
          <w:noProof/>
        </w:rPr>
        <w:fldChar w:fldCharType="separate"/>
      </w:r>
      <w:r>
        <w:rPr>
          <w:noProof/>
        </w:rPr>
        <w:t>51</w:t>
      </w:r>
      <w:r>
        <w:rPr>
          <w:noProof/>
        </w:rPr>
        <w:fldChar w:fldCharType="end"/>
      </w:r>
    </w:p>
    <w:p w14:paraId="00B3B711" w14:textId="461DB4ED" w:rsidR="00DF1023" w:rsidRDefault="00DF1023">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_Toc170198887 \h </w:instrText>
      </w:r>
      <w:r>
        <w:rPr>
          <w:noProof/>
        </w:rPr>
      </w:r>
      <w:r>
        <w:rPr>
          <w:noProof/>
        </w:rPr>
        <w:fldChar w:fldCharType="separate"/>
      </w:r>
      <w:r>
        <w:rPr>
          <w:noProof/>
        </w:rPr>
        <w:t>53</w:t>
      </w:r>
      <w:r>
        <w:rPr>
          <w:noProof/>
        </w:rPr>
        <w:fldChar w:fldCharType="end"/>
      </w:r>
    </w:p>
    <w:p w14:paraId="0982BE7A" w14:textId="680E082F" w:rsidR="00DF1023" w:rsidRDefault="00DF1023">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_Toc170198888 \h </w:instrText>
      </w:r>
      <w:r>
        <w:rPr>
          <w:noProof/>
        </w:rPr>
      </w:r>
      <w:r>
        <w:rPr>
          <w:noProof/>
        </w:rPr>
        <w:fldChar w:fldCharType="separate"/>
      </w:r>
      <w:r>
        <w:rPr>
          <w:noProof/>
        </w:rPr>
        <w:t>57</w:t>
      </w:r>
      <w:r>
        <w:rPr>
          <w:noProof/>
        </w:rPr>
        <w:fldChar w:fldCharType="end"/>
      </w:r>
    </w:p>
    <w:p w14:paraId="77D203BE" w14:textId="7DEE1444" w:rsidR="00DF1023" w:rsidRDefault="00DF1023">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_Toc170198889 \h </w:instrText>
      </w:r>
      <w:r>
        <w:rPr>
          <w:noProof/>
        </w:rPr>
      </w:r>
      <w:r>
        <w:rPr>
          <w:noProof/>
        </w:rPr>
        <w:fldChar w:fldCharType="separate"/>
      </w:r>
      <w:r>
        <w:rPr>
          <w:noProof/>
        </w:rPr>
        <w:t>57</w:t>
      </w:r>
      <w:r>
        <w:rPr>
          <w:noProof/>
        </w:rPr>
        <w:fldChar w:fldCharType="end"/>
      </w:r>
    </w:p>
    <w:p w14:paraId="4EE688EB" w14:textId="7F84DC05" w:rsidR="00DF1023" w:rsidRDefault="00DF1023">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_Toc170198890 \h </w:instrText>
      </w:r>
      <w:r>
        <w:rPr>
          <w:noProof/>
        </w:rPr>
      </w:r>
      <w:r>
        <w:rPr>
          <w:noProof/>
        </w:rPr>
        <w:fldChar w:fldCharType="separate"/>
      </w:r>
      <w:r>
        <w:rPr>
          <w:noProof/>
        </w:rPr>
        <w:t>57</w:t>
      </w:r>
      <w:r>
        <w:rPr>
          <w:noProof/>
        </w:rPr>
        <w:fldChar w:fldCharType="end"/>
      </w:r>
    </w:p>
    <w:p w14:paraId="7D1F8F63" w14:textId="332FBE09" w:rsidR="00DF1023" w:rsidRDefault="00DF1023">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_Toc170198891 \h </w:instrText>
      </w:r>
      <w:r>
        <w:rPr>
          <w:noProof/>
        </w:rPr>
      </w:r>
      <w:r>
        <w:rPr>
          <w:noProof/>
        </w:rPr>
        <w:fldChar w:fldCharType="separate"/>
      </w:r>
      <w:r>
        <w:rPr>
          <w:noProof/>
        </w:rPr>
        <w:t>57</w:t>
      </w:r>
      <w:r>
        <w:rPr>
          <w:noProof/>
        </w:rPr>
        <w:fldChar w:fldCharType="end"/>
      </w:r>
    </w:p>
    <w:p w14:paraId="3ECCB802" w14:textId="4D9D5CB2" w:rsidR="00DF1023" w:rsidRDefault="00DF1023">
      <w:pPr>
        <w:pStyle w:val="TOC4"/>
        <w:rPr>
          <w:rFonts w:asciiTheme="minorHAnsi" w:eastAsiaTheme="minorEastAsia" w:hAnsiTheme="minorHAnsi" w:cstheme="minorBidi"/>
          <w:noProof/>
          <w:sz w:val="22"/>
          <w:szCs w:val="22"/>
        </w:rPr>
      </w:pPr>
      <w:r>
        <w:rPr>
          <w:noProof/>
        </w:rPr>
        <w:t>6.1.2.7</w:t>
      </w:r>
      <w:r>
        <w:rPr>
          <w:rFonts w:asciiTheme="minorHAnsi" w:eastAsiaTheme="minorEastAsia" w:hAnsiTheme="minorHAnsi" w:cstheme="minorBidi"/>
          <w:noProof/>
          <w:sz w:val="22"/>
          <w:szCs w:val="22"/>
        </w:rPr>
        <w:tab/>
      </w:r>
      <w:r>
        <w:rPr>
          <w:noProof/>
        </w:rPr>
        <w:t>Negotiation for planned data transfer with QoS requirements</w:t>
      </w:r>
      <w:r>
        <w:rPr>
          <w:noProof/>
        </w:rPr>
        <w:tab/>
      </w:r>
      <w:r>
        <w:rPr>
          <w:noProof/>
        </w:rPr>
        <w:fldChar w:fldCharType="begin" w:fldLock="1"/>
      </w:r>
      <w:r>
        <w:rPr>
          <w:noProof/>
        </w:rPr>
        <w:instrText xml:space="preserve"> PAGEREF _Toc170198892 \h </w:instrText>
      </w:r>
      <w:r>
        <w:rPr>
          <w:noProof/>
        </w:rPr>
      </w:r>
      <w:r>
        <w:rPr>
          <w:noProof/>
        </w:rPr>
        <w:fldChar w:fldCharType="separate"/>
      </w:r>
      <w:r>
        <w:rPr>
          <w:noProof/>
        </w:rPr>
        <w:t>58</w:t>
      </w:r>
      <w:r>
        <w:rPr>
          <w:noProof/>
        </w:rPr>
        <w:fldChar w:fldCharType="end"/>
      </w:r>
    </w:p>
    <w:p w14:paraId="4EBC060F" w14:textId="22972456" w:rsidR="00DF1023" w:rsidRDefault="00DF1023">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_Toc170198893 \h </w:instrText>
      </w:r>
      <w:r>
        <w:rPr>
          <w:noProof/>
        </w:rPr>
      </w:r>
      <w:r>
        <w:rPr>
          <w:noProof/>
        </w:rPr>
        <w:fldChar w:fldCharType="separate"/>
      </w:r>
      <w:r>
        <w:rPr>
          <w:noProof/>
        </w:rPr>
        <w:t>59</w:t>
      </w:r>
      <w:r>
        <w:rPr>
          <w:noProof/>
        </w:rPr>
        <w:fldChar w:fldCharType="end"/>
      </w:r>
    </w:p>
    <w:p w14:paraId="1E41456B" w14:textId="6F12122A" w:rsidR="00DF1023" w:rsidRDefault="00DF1023">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_Toc170198894 \h </w:instrText>
      </w:r>
      <w:r>
        <w:rPr>
          <w:noProof/>
        </w:rPr>
      </w:r>
      <w:r>
        <w:rPr>
          <w:noProof/>
        </w:rPr>
        <w:fldChar w:fldCharType="separate"/>
      </w:r>
      <w:r>
        <w:rPr>
          <w:noProof/>
        </w:rPr>
        <w:t>59</w:t>
      </w:r>
      <w:r>
        <w:rPr>
          <w:noProof/>
        </w:rPr>
        <w:fldChar w:fldCharType="end"/>
      </w:r>
    </w:p>
    <w:p w14:paraId="4910D6CA" w14:textId="719EFD89" w:rsidR="00DF1023" w:rsidRDefault="00DF1023">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_Toc170198895 \h </w:instrText>
      </w:r>
      <w:r>
        <w:rPr>
          <w:noProof/>
        </w:rPr>
      </w:r>
      <w:r>
        <w:rPr>
          <w:noProof/>
        </w:rPr>
        <w:fldChar w:fldCharType="separate"/>
      </w:r>
      <w:r>
        <w:rPr>
          <w:noProof/>
        </w:rPr>
        <w:t>60</w:t>
      </w:r>
      <w:r>
        <w:rPr>
          <w:noProof/>
        </w:rPr>
        <w:fldChar w:fldCharType="end"/>
      </w:r>
    </w:p>
    <w:p w14:paraId="260CD0B6" w14:textId="46D6755A" w:rsidR="00DF1023" w:rsidRDefault="00DF1023">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_Toc170198896 \h </w:instrText>
      </w:r>
      <w:r>
        <w:rPr>
          <w:noProof/>
        </w:rPr>
      </w:r>
      <w:r>
        <w:rPr>
          <w:noProof/>
        </w:rPr>
        <w:fldChar w:fldCharType="separate"/>
      </w:r>
      <w:r>
        <w:rPr>
          <w:noProof/>
        </w:rPr>
        <w:t>60</w:t>
      </w:r>
      <w:r>
        <w:rPr>
          <w:noProof/>
        </w:rPr>
        <w:fldChar w:fldCharType="end"/>
      </w:r>
    </w:p>
    <w:p w14:paraId="54AF9AFA" w14:textId="6492CF63" w:rsidR="00DF1023" w:rsidRDefault="00DF1023">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_Toc170198897 \h </w:instrText>
      </w:r>
      <w:r>
        <w:rPr>
          <w:noProof/>
        </w:rPr>
      </w:r>
      <w:r>
        <w:rPr>
          <w:noProof/>
        </w:rPr>
        <w:fldChar w:fldCharType="separate"/>
      </w:r>
      <w:r>
        <w:rPr>
          <w:noProof/>
        </w:rPr>
        <w:t>60</w:t>
      </w:r>
      <w:r>
        <w:rPr>
          <w:noProof/>
        </w:rPr>
        <w:fldChar w:fldCharType="end"/>
      </w:r>
    </w:p>
    <w:p w14:paraId="6FD93FE2" w14:textId="037F9858" w:rsidR="00DF1023" w:rsidRDefault="00DF1023">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_Toc170198898 \h </w:instrText>
      </w:r>
      <w:r>
        <w:rPr>
          <w:noProof/>
        </w:rPr>
      </w:r>
      <w:r>
        <w:rPr>
          <w:noProof/>
        </w:rPr>
        <w:fldChar w:fldCharType="separate"/>
      </w:r>
      <w:r>
        <w:rPr>
          <w:noProof/>
        </w:rPr>
        <w:t>60</w:t>
      </w:r>
      <w:r>
        <w:rPr>
          <w:noProof/>
        </w:rPr>
        <w:fldChar w:fldCharType="end"/>
      </w:r>
    </w:p>
    <w:p w14:paraId="7C74C3D9" w14:textId="522FC6EC" w:rsidR="00DF1023" w:rsidRDefault="00DF1023">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_Toc170198899 \h </w:instrText>
      </w:r>
      <w:r>
        <w:rPr>
          <w:noProof/>
        </w:rPr>
      </w:r>
      <w:r>
        <w:rPr>
          <w:noProof/>
        </w:rPr>
        <w:fldChar w:fldCharType="separate"/>
      </w:r>
      <w:r>
        <w:rPr>
          <w:noProof/>
        </w:rPr>
        <w:t>61</w:t>
      </w:r>
      <w:r>
        <w:rPr>
          <w:noProof/>
        </w:rPr>
        <w:fldChar w:fldCharType="end"/>
      </w:r>
    </w:p>
    <w:p w14:paraId="268A5AB0" w14:textId="451B98FA" w:rsidR="00DF1023" w:rsidRDefault="00DF1023">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_Toc170198900 \h </w:instrText>
      </w:r>
      <w:r>
        <w:rPr>
          <w:noProof/>
        </w:rPr>
      </w:r>
      <w:r>
        <w:rPr>
          <w:noProof/>
        </w:rPr>
        <w:fldChar w:fldCharType="separate"/>
      </w:r>
      <w:r>
        <w:rPr>
          <w:noProof/>
        </w:rPr>
        <w:t>63</w:t>
      </w:r>
      <w:r>
        <w:rPr>
          <w:noProof/>
        </w:rPr>
        <w:fldChar w:fldCharType="end"/>
      </w:r>
    </w:p>
    <w:p w14:paraId="24C5D959" w14:textId="71ED60F2" w:rsidR="00DF1023" w:rsidRDefault="00DF1023">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_Toc170198901 \h </w:instrText>
      </w:r>
      <w:r>
        <w:rPr>
          <w:noProof/>
        </w:rPr>
      </w:r>
      <w:r>
        <w:rPr>
          <w:noProof/>
        </w:rPr>
        <w:fldChar w:fldCharType="separate"/>
      </w:r>
      <w:r>
        <w:rPr>
          <w:noProof/>
        </w:rPr>
        <w:t>63</w:t>
      </w:r>
      <w:r>
        <w:rPr>
          <w:noProof/>
        </w:rPr>
        <w:fldChar w:fldCharType="end"/>
      </w:r>
    </w:p>
    <w:p w14:paraId="552FE2C7" w14:textId="28B800FB" w:rsidR="00DF1023" w:rsidRDefault="00DF1023">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_Toc170198902 \h </w:instrText>
      </w:r>
      <w:r>
        <w:rPr>
          <w:noProof/>
        </w:rPr>
      </w:r>
      <w:r>
        <w:rPr>
          <w:noProof/>
        </w:rPr>
        <w:fldChar w:fldCharType="separate"/>
      </w:r>
      <w:r>
        <w:rPr>
          <w:noProof/>
        </w:rPr>
        <w:t>64</w:t>
      </w:r>
      <w:r>
        <w:rPr>
          <w:noProof/>
        </w:rPr>
        <w:fldChar w:fldCharType="end"/>
      </w:r>
    </w:p>
    <w:p w14:paraId="291BD605" w14:textId="05B97EFB" w:rsidR="00DF1023" w:rsidRDefault="00DF1023">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_Toc170198903 \h </w:instrText>
      </w:r>
      <w:r>
        <w:rPr>
          <w:noProof/>
        </w:rPr>
      </w:r>
      <w:r>
        <w:rPr>
          <w:noProof/>
        </w:rPr>
        <w:fldChar w:fldCharType="separate"/>
      </w:r>
      <w:r>
        <w:rPr>
          <w:noProof/>
        </w:rPr>
        <w:t>73</w:t>
      </w:r>
      <w:r>
        <w:rPr>
          <w:noProof/>
        </w:rPr>
        <w:fldChar w:fldCharType="end"/>
      </w:r>
    </w:p>
    <w:p w14:paraId="2BEE3C9C" w14:textId="2E5A718C" w:rsidR="00DF1023" w:rsidRDefault="00DF1023">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_Toc170198904 \h </w:instrText>
      </w:r>
      <w:r>
        <w:rPr>
          <w:noProof/>
        </w:rPr>
      </w:r>
      <w:r>
        <w:rPr>
          <w:noProof/>
        </w:rPr>
        <w:fldChar w:fldCharType="separate"/>
      </w:r>
      <w:r>
        <w:rPr>
          <w:noProof/>
        </w:rPr>
        <w:t>74</w:t>
      </w:r>
      <w:r>
        <w:rPr>
          <w:noProof/>
        </w:rPr>
        <w:fldChar w:fldCharType="end"/>
      </w:r>
    </w:p>
    <w:p w14:paraId="6D97E863" w14:textId="36CE3D48" w:rsidR="00DF1023" w:rsidRDefault="00DF1023">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_Toc170198905 \h </w:instrText>
      </w:r>
      <w:r>
        <w:rPr>
          <w:noProof/>
        </w:rPr>
      </w:r>
      <w:r>
        <w:rPr>
          <w:noProof/>
        </w:rPr>
        <w:fldChar w:fldCharType="separate"/>
      </w:r>
      <w:r>
        <w:rPr>
          <w:noProof/>
        </w:rPr>
        <w:t>75</w:t>
      </w:r>
      <w:r>
        <w:rPr>
          <w:noProof/>
        </w:rPr>
        <w:fldChar w:fldCharType="end"/>
      </w:r>
    </w:p>
    <w:p w14:paraId="77BB153F" w14:textId="3B710C4C" w:rsidR="00DF1023" w:rsidRDefault="00DF1023">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_Toc170198906 \h </w:instrText>
      </w:r>
      <w:r>
        <w:rPr>
          <w:noProof/>
        </w:rPr>
      </w:r>
      <w:r>
        <w:rPr>
          <w:noProof/>
        </w:rPr>
        <w:fldChar w:fldCharType="separate"/>
      </w:r>
      <w:r>
        <w:rPr>
          <w:noProof/>
        </w:rPr>
        <w:t>75</w:t>
      </w:r>
      <w:r>
        <w:rPr>
          <w:noProof/>
        </w:rPr>
        <w:fldChar w:fldCharType="end"/>
      </w:r>
    </w:p>
    <w:p w14:paraId="5F2B18AE" w14:textId="2AA4934B" w:rsidR="00DF1023" w:rsidRDefault="00DF1023">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_Toc170198907 \h </w:instrText>
      </w:r>
      <w:r>
        <w:rPr>
          <w:noProof/>
        </w:rPr>
      </w:r>
      <w:r>
        <w:rPr>
          <w:noProof/>
        </w:rPr>
        <w:fldChar w:fldCharType="separate"/>
      </w:r>
      <w:r>
        <w:rPr>
          <w:noProof/>
        </w:rPr>
        <w:t>75</w:t>
      </w:r>
      <w:r>
        <w:rPr>
          <w:noProof/>
        </w:rPr>
        <w:fldChar w:fldCharType="end"/>
      </w:r>
    </w:p>
    <w:p w14:paraId="135EC2BA" w14:textId="5A879128" w:rsidR="00DF1023" w:rsidRDefault="00DF1023">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_Toc170198908 \h </w:instrText>
      </w:r>
      <w:r>
        <w:rPr>
          <w:noProof/>
        </w:rPr>
      </w:r>
      <w:r>
        <w:rPr>
          <w:noProof/>
        </w:rPr>
        <w:fldChar w:fldCharType="separate"/>
      </w:r>
      <w:r>
        <w:rPr>
          <w:noProof/>
        </w:rPr>
        <w:t>76</w:t>
      </w:r>
      <w:r>
        <w:rPr>
          <w:noProof/>
        </w:rPr>
        <w:fldChar w:fldCharType="end"/>
      </w:r>
    </w:p>
    <w:p w14:paraId="3561022F" w14:textId="038ABD82" w:rsidR="00DF1023" w:rsidRDefault="00DF1023">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_Toc170198909 \h </w:instrText>
      </w:r>
      <w:r>
        <w:rPr>
          <w:noProof/>
        </w:rPr>
      </w:r>
      <w:r>
        <w:rPr>
          <w:noProof/>
        </w:rPr>
        <w:fldChar w:fldCharType="separate"/>
      </w:r>
      <w:r>
        <w:rPr>
          <w:noProof/>
        </w:rPr>
        <w:t>77</w:t>
      </w:r>
      <w:r>
        <w:rPr>
          <w:noProof/>
        </w:rPr>
        <w:fldChar w:fldCharType="end"/>
      </w:r>
    </w:p>
    <w:p w14:paraId="659D89C8" w14:textId="43C6CE65" w:rsidR="00DF1023" w:rsidRDefault="00DF1023">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_Toc170198910 \h </w:instrText>
      </w:r>
      <w:r>
        <w:rPr>
          <w:noProof/>
        </w:rPr>
      </w:r>
      <w:r>
        <w:rPr>
          <w:noProof/>
        </w:rPr>
        <w:fldChar w:fldCharType="separate"/>
      </w:r>
      <w:r>
        <w:rPr>
          <w:noProof/>
        </w:rPr>
        <w:t>78</w:t>
      </w:r>
      <w:r>
        <w:rPr>
          <w:noProof/>
        </w:rPr>
        <w:fldChar w:fldCharType="end"/>
      </w:r>
    </w:p>
    <w:p w14:paraId="67BBAD26" w14:textId="47C67BDE" w:rsidR="00DF1023" w:rsidRDefault="00DF1023">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_Toc170198911 \h </w:instrText>
      </w:r>
      <w:r>
        <w:rPr>
          <w:noProof/>
        </w:rPr>
      </w:r>
      <w:r>
        <w:rPr>
          <w:noProof/>
        </w:rPr>
        <w:fldChar w:fldCharType="separate"/>
      </w:r>
      <w:r>
        <w:rPr>
          <w:noProof/>
        </w:rPr>
        <w:t>78</w:t>
      </w:r>
      <w:r>
        <w:rPr>
          <w:noProof/>
        </w:rPr>
        <w:fldChar w:fldCharType="end"/>
      </w:r>
    </w:p>
    <w:p w14:paraId="25EE6F6F" w14:textId="1804C314" w:rsidR="00DF1023" w:rsidRDefault="00DF1023">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_Toc170198912 \h </w:instrText>
      </w:r>
      <w:r>
        <w:rPr>
          <w:noProof/>
        </w:rPr>
      </w:r>
      <w:r>
        <w:rPr>
          <w:noProof/>
        </w:rPr>
        <w:fldChar w:fldCharType="separate"/>
      </w:r>
      <w:r>
        <w:rPr>
          <w:noProof/>
        </w:rPr>
        <w:t>79</w:t>
      </w:r>
      <w:r>
        <w:rPr>
          <w:noProof/>
        </w:rPr>
        <w:fldChar w:fldCharType="end"/>
      </w:r>
    </w:p>
    <w:p w14:paraId="4735CCFD" w14:textId="78353A3C" w:rsidR="00DF1023" w:rsidRDefault="00DF1023">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_Toc170198913 \h </w:instrText>
      </w:r>
      <w:r>
        <w:rPr>
          <w:noProof/>
        </w:rPr>
      </w:r>
      <w:r>
        <w:rPr>
          <w:noProof/>
        </w:rPr>
        <w:fldChar w:fldCharType="separate"/>
      </w:r>
      <w:r>
        <w:rPr>
          <w:noProof/>
        </w:rPr>
        <w:t>79</w:t>
      </w:r>
      <w:r>
        <w:rPr>
          <w:noProof/>
        </w:rPr>
        <w:fldChar w:fldCharType="end"/>
      </w:r>
    </w:p>
    <w:p w14:paraId="7605F3AD" w14:textId="71A50DC2" w:rsidR="00DF1023" w:rsidRDefault="00DF1023">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_Toc170198914 \h </w:instrText>
      </w:r>
      <w:r>
        <w:rPr>
          <w:noProof/>
        </w:rPr>
      </w:r>
      <w:r>
        <w:rPr>
          <w:noProof/>
        </w:rPr>
        <w:fldChar w:fldCharType="separate"/>
      </w:r>
      <w:r>
        <w:rPr>
          <w:noProof/>
        </w:rPr>
        <w:t>81</w:t>
      </w:r>
      <w:r>
        <w:rPr>
          <w:noProof/>
        </w:rPr>
        <w:fldChar w:fldCharType="end"/>
      </w:r>
    </w:p>
    <w:p w14:paraId="5D623805" w14:textId="086B2DC6" w:rsidR="00DF1023" w:rsidRDefault="00DF1023">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775D8D">
        <w:rPr>
          <w:rFonts w:eastAsia="SimSun"/>
          <w:noProof/>
          <w:lang w:eastAsia="zh-CN"/>
        </w:rPr>
        <w:t xml:space="preserve"> </w:t>
      </w:r>
      <w:r>
        <w:rPr>
          <w:noProof/>
        </w:rPr>
        <w:t>PCF</w:t>
      </w:r>
      <w:r>
        <w:rPr>
          <w:noProof/>
        </w:rPr>
        <w:tab/>
      </w:r>
      <w:r>
        <w:rPr>
          <w:noProof/>
        </w:rPr>
        <w:fldChar w:fldCharType="begin" w:fldLock="1"/>
      </w:r>
      <w:r>
        <w:rPr>
          <w:noProof/>
        </w:rPr>
        <w:instrText xml:space="preserve"> PAGEREF _Toc170198915 \h </w:instrText>
      </w:r>
      <w:r>
        <w:rPr>
          <w:noProof/>
        </w:rPr>
      </w:r>
      <w:r>
        <w:rPr>
          <w:noProof/>
        </w:rPr>
        <w:fldChar w:fldCharType="separate"/>
      </w:r>
      <w:r>
        <w:rPr>
          <w:noProof/>
        </w:rPr>
        <w:t>81</w:t>
      </w:r>
      <w:r>
        <w:rPr>
          <w:noProof/>
        </w:rPr>
        <w:fldChar w:fldCharType="end"/>
      </w:r>
    </w:p>
    <w:p w14:paraId="1C0C018B" w14:textId="271A5AAE" w:rsidR="00DF1023" w:rsidRDefault="00DF1023">
      <w:pPr>
        <w:pStyle w:val="TOC4"/>
        <w:rPr>
          <w:rFonts w:asciiTheme="minorHAnsi" w:eastAsiaTheme="minorEastAsia" w:hAnsiTheme="minorHAnsi" w:cstheme="minorBidi"/>
          <w:noProof/>
          <w:sz w:val="22"/>
          <w:szCs w:val="22"/>
        </w:rPr>
      </w:pPr>
      <w:r>
        <w:rPr>
          <w:noProof/>
        </w:rPr>
        <w:lastRenderedPageBreak/>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_Toc170198916 \h </w:instrText>
      </w:r>
      <w:r>
        <w:rPr>
          <w:noProof/>
        </w:rPr>
      </w:r>
      <w:r>
        <w:rPr>
          <w:noProof/>
        </w:rPr>
        <w:fldChar w:fldCharType="separate"/>
      </w:r>
      <w:r>
        <w:rPr>
          <w:noProof/>
        </w:rPr>
        <w:t>87</w:t>
      </w:r>
      <w:r>
        <w:rPr>
          <w:noProof/>
        </w:rPr>
        <w:fldChar w:fldCharType="end"/>
      </w:r>
    </w:p>
    <w:p w14:paraId="13A3F04A" w14:textId="23CF3077" w:rsidR="00DF1023" w:rsidRDefault="00DF1023">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_Toc170198917 \h </w:instrText>
      </w:r>
      <w:r>
        <w:rPr>
          <w:noProof/>
        </w:rPr>
      </w:r>
      <w:r>
        <w:rPr>
          <w:noProof/>
        </w:rPr>
        <w:fldChar w:fldCharType="separate"/>
      </w:r>
      <w:r>
        <w:rPr>
          <w:noProof/>
        </w:rPr>
        <w:t>87</w:t>
      </w:r>
      <w:r>
        <w:rPr>
          <w:noProof/>
        </w:rPr>
        <w:fldChar w:fldCharType="end"/>
      </w:r>
    </w:p>
    <w:p w14:paraId="1346029B" w14:textId="78F1D5A0" w:rsidR="00DF1023" w:rsidRDefault="00DF1023">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control</w:t>
      </w:r>
      <w:r>
        <w:rPr>
          <w:noProof/>
        </w:rPr>
        <w:tab/>
      </w:r>
      <w:r>
        <w:rPr>
          <w:noProof/>
        </w:rPr>
        <w:fldChar w:fldCharType="begin" w:fldLock="1"/>
      </w:r>
      <w:r>
        <w:rPr>
          <w:noProof/>
        </w:rPr>
        <w:instrText xml:space="preserve"> PAGEREF _Toc170198918 \h </w:instrText>
      </w:r>
      <w:r>
        <w:rPr>
          <w:noProof/>
        </w:rPr>
      </w:r>
      <w:r>
        <w:rPr>
          <w:noProof/>
        </w:rPr>
        <w:fldChar w:fldCharType="separate"/>
      </w:r>
      <w:r>
        <w:rPr>
          <w:noProof/>
        </w:rPr>
        <w:t>90</w:t>
      </w:r>
      <w:r>
        <w:rPr>
          <w:noProof/>
        </w:rPr>
        <w:fldChar w:fldCharType="end"/>
      </w:r>
    </w:p>
    <w:p w14:paraId="7FDE9EDD" w14:textId="74A5F0F9" w:rsidR="00DF1023" w:rsidRDefault="00DF1023">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_Toc170198919 \h </w:instrText>
      </w:r>
      <w:r>
        <w:rPr>
          <w:noProof/>
        </w:rPr>
      </w:r>
      <w:r>
        <w:rPr>
          <w:noProof/>
        </w:rPr>
        <w:fldChar w:fldCharType="separate"/>
      </w:r>
      <w:r>
        <w:rPr>
          <w:noProof/>
        </w:rPr>
        <w:t>92</w:t>
      </w:r>
      <w:r>
        <w:rPr>
          <w:noProof/>
        </w:rPr>
        <w:fldChar w:fldCharType="end"/>
      </w:r>
    </w:p>
    <w:p w14:paraId="1A818B15" w14:textId="1F5D907B" w:rsidR="00DF1023" w:rsidRDefault="00DF1023">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_Toc170198920 \h </w:instrText>
      </w:r>
      <w:r>
        <w:rPr>
          <w:noProof/>
        </w:rPr>
      </w:r>
      <w:r>
        <w:rPr>
          <w:noProof/>
        </w:rPr>
        <w:fldChar w:fldCharType="separate"/>
      </w:r>
      <w:r>
        <w:rPr>
          <w:noProof/>
        </w:rPr>
        <w:t>94</w:t>
      </w:r>
      <w:r>
        <w:rPr>
          <w:noProof/>
        </w:rPr>
        <w:fldChar w:fldCharType="end"/>
      </w:r>
    </w:p>
    <w:p w14:paraId="76C175C6" w14:textId="147C01EE" w:rsidR="00DF1023" w:rsidRDefault="00DF1023">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_Toc170198921 \h </w:instrText>
      </w:r>
      <w:r>
        <w:rPr>
          <w:noProof/>
        </w:rPr>
      </w:r>
      <w:r>
        <w:rPr>
          <w:noProof/>
        </w:rPr>
        <w:fldChar w:fldCharType="separate"/>
      </w:r>
      <w:r>
        <w:rPr>
          <w:noProof/>
        </w:rPr>
        <w:t>95</w:t>
      </w:r>
      <w:r>
        <w:rPr>
          <w:noProof/>
        </w:rPr>
        <w:fldChar w:fldCharType="end"/>
      </w:r>
    </w:p>
    <w:p w14:paraId="76D02244" w14:textId="34D80B8E" w:rsidR="00DF1023" w:rsidRDefault="00DF1023">
      <w:pPr>
        <w:pStyle w:val="TOC4"/>
        <w:rPr>
          <w:rFonts w:asciiTheme="minorHAnsi" w:eastAsiaTheme="minorEastAsia" w:hAnsiTheme="minorHAnsi" w:cstheme="minorBidi"/>
          <w:noProof/>
          <w:sz w:val="22"/>
          <w:szCs w:val="22"/>
        </w:rPr>
      </w:pPr>
      <w:r>
        <w:rPr>
          <w:noProof/>
          <w:lang w:eastAsia="zh-CN"/>
        </w:rPr>
        <w:t>6.1.3.23b</w:t>
      </w:r>
      <w:r>
        <w:rPr>
          <w:rFonts w:asciiTheme="minorHAnsi" w:eastAsiaTheme="minorEastAsia" w:hAnsiTheme="minorHAnsi" w:cstheme="minorBidi"/>
          <w:noProof/>
          <w:sz w:val="22"/>
          <w:szCs w:val="22"/>
        </w:rPr>
        <w:tab/>
      </w:r>
      <w:r>
        <w:rPr>
          <w:noProof/>
          <w:lang w:eastAsia="zh-CN"/>
        </w:rPr>
        <w:t>Support of IETF Deterministic Networking</w:t>
      </w:r>
      <w:r>
        <w:rPr>
          <w:noProof/>
        </w:rPr>
        <w:tab/>
      </w:r>
      <w:r>
        <w:rPr>
          <w:noProof/>
        </w:rPr>
        <w:fldChar w:fldCharType="begin" w:fldLock="1"/>
      </w:r>
      <w:r>
        <w:rPr>
          <w:noProof/>
        </w:rPr>
        <w:instrText xml:space="preserve"> PAGEREF _Toc170198922 \h </w:instrText>
      </w:r>
      <w:r>
        <w:rPr>
          <w:noProof/>
        </w:rPr>
      </w:r>
      <w:r>
        <w:rPr>
          <w:noProof/>
        </w:rPr>
        <w:fldChar w:fldCharType="separate"/>
      </w:r>
      <w:r>
        <w:rPr>
          <w:noProof/>
        </w:rPr>
        <w:t>96</w:t>
      </w:r>
      <w:r>
        <w:rPr>
          <w:noProof/>
        </w:rPr>
        <w:fldChar w:fldCharType="end"/>
      </w:r>
    </w:p>
    <w:p w14:paraId="29BF75ED" w14:textId="53514718" w:rsidR="00DF1023" w:rsidRDefault="00DF1023">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_Toc170198923 \h </w:instrText>
      </w:r>
      <w:r>
        <w:rPr>
          <w:noProof/>
        </w:rPr>
      </w:r>
      <w:r>
        <w:rPr>
          <w:noProof/>
        </w:rPr>
        <w:fldChar w:fldCharType="separate"/>
      </w:r>
      <w:r>
        <w:rPr>
          <w:noProof/>
        </w:rPr>
        <w:t>97</w:t>
      </w:r>
      <w:r>
        <w:rPr>
          <w:noProof/>
        </w:rPr>
        <w:fldChar w:fldCharType="end"/>
      </w:r>
    </w:p>
    <w:p w14:paraId="311BDC3E" w14:textId="1CA21A52" w:rsidR="00DF1023" w:rsidRDefault="00DF1023">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_Toc170198924 \h </w:instrText>
      </w:r>
      <w:r>
        <w:rPr>
          <w:noProof/>
        </w:rPr>
      </w:r>
      <w:r>
        <w:rPr>
          <w:noProof/>
        </w:rPr>
        <w:fldChar w:fldCharType="separate"/>
      </w:r>
      <w:r>
        <w:rPr>
          <w:noProof/>
        </w:rPr>
        <w:t>97</w:t>
      </w:r>
      <w:r>
        <w:rPr>
          <w:noProof/>
        </w:rPr>
        <w:fldChar w:fldCharType="end"/>
      </w:r>
    </w:p>
    <w:p w14:paraId="14DCF385" w14:textId="7C2EAA01" w:rsidR="00DF1023" w:rsidRDefault="00DF1023">
      <w:pPr>
        <w:pStyle w:val="TOC4"/>
        <w:rPr>
          <w:rFonts w:asciiTheme="minorHAnsi" w:eastAsiaTheme="minorEastAsia" w:hAnsiTheme="minorHAnsi" w:cstheme="minorBidi"/>
          <w:noProof/>
          <w:sz w:val="22"/>
          <w:szCs w:val="22"/>
        </w:rPr>
      </w:pPr>
      <w:r>
        <w:rPr>
          <w:noProof/>
          <w:lang w:eastAsia="zh-CN"/>
        </w:rPr>
        <w:t>6.1.3.26</w:t>
      </w:r>
      <w:r>
        <w:rPr>
          <w:rFonts w:asciiTheme="minorHAnsi" w:eastAsiaTheme="minorEastAsia" w:hAnsiTheme="minorHAnsi" w:cstheme="minorBidi"/>
          <w:noProof/>
          <w:sz w:val="22"/>
          <w:szCs w:val="22"/>
        </w:rPr>
        <w:tab/>
      </w:r>
      <w:r>
        <w:rPr>
          <w:noProof/>
          <w:lang w:eastAsia="zh-CN"/>
        </w:rPr>
        <w:t>Packet Delay Variation monitoring and reporting</w:t>
      </w:r>
      <w:r>
        <w:rPr>
          <w:noProof/>
        </w:rPr>
        <w:tab/>
      </w:r>
      <w:r>
        <w:rPr>
          <w:noProof/>
        </w:rPr>
        <w:fldChar w:fldCharType="begin" w:fldLock="1"/>
      </w:r>
      <w:r>
        <w:rPr>
          <w:noProof/>
        </w:rPr>
        <w:instrText xml:space="preserve"> PAGEREF _Toc170198925 \h </w:instrText>
      </w:r>
      <w:r>
        <w:rPr>
          <w:noProof/>
        </w:rPr>
      </w:r>
      <w:r>
        <w:rPr>
          <w:noProof/>
        </w:rPr>
        <w:fldChar w:fldCharType="separate"/>
      </w:r>
      <w:r>
        <w:rPr>
          <w:noProof/>
        </w:rPr>
        <w:t>98</w:t>
      </w:r>
      <w:r>
        <w:rPr>
          <w:noProof/>
        </w:rPr>
        <w:fldChar w:fldCharType="end"/>
      </w:r>
    </w:p>
    <w:p w14:paraId="7B76E33F" w14:textId="0CF22638" w:rsidR="00DF1023" w:rsidRDefault="00DF1023">
      <w:pPr>
        <w:pStyle w:val="TOC4"/>
        <w:rPr>
          <w:rFonts w:asciiTheme="minorHAnsi" w:eastAsiaTheme="minorEastAsia" w:hAnsiTheme="minorHAnsi" w:cstheme="minorBidi"/>
          <w:noProof/>
          <w:sz w:val="22"/>
          <w:szCs w:val="22"/>
        </w:rPr>
      </w:pPr>
      <w:r>
        <w:rPr>
          <w:noProof/>
          <w:lang w:eastAsia="zh-CN"/>
        </w:rPr>
        <w:t>6.1.3.27</w:t>
      </w:r>
      <w:r>
        <w:rPr>
          <w:rFonts w:asciiTheme="minorHAnsi" w:eastAsiaTheme="minorEastAsia" w:hAnsiTheme="minorHAnsi" w:cstheme="minorBidi"/>
          <w:noProof/>
          <w:sz w:val="22"/>
          <w:szCs w:val="22"/>
        </w:rPr>
        <w:tab/>
      </w:r>
      <w:r>
        <w:rPr>
          <w:noProof/>
          <w:lang w:eastAsia="zh-CN"/>
        </w:rPr>
        <w:t>Support of eXtended Reality and Interactive Media Services</w:t>
      </w:r>
      <w:r>
        <w:rPr>
          <w:noProof/>
        </w:rPr>
        <w:tab/>
      </w:r>
      <w:r>
        <w:rPr>
          <w:noProof/>
        </w:rPr>
        <w:fldChar w:fldCharType="begin" w:fldLock="1"/>
      </w:r>
      <w:r>
        <w:rPr>
          <w:noProof/>
        </w:rPr>
        <w:instrText xml:space="preserve"> PAGEREF _Toc170198926 \h </w:instrText>
      </w:r>
      <w:r>
        <w:rPr>
          <w:noProof/>
        </w:rPr>
      </w:r>
      <w:r>
        <w:rPr>
          <w:noProof/>
        </w:rPr>
        <w:fldChar w:fldCharType="separate"/>
      </w:r>
      <w:r>
        <w:rPr>
          <w:noProof/>
        </w:rPr>
        <w:t>98</w:t>
      </w:r>
      <w:r>
        <w:rPr>
          <w:noProof/>
        </w:rPr>
        <w:fldChar w:fldCharType="end"/>
      </w:r>
    </w:p>
    <w:p w14:paraId="1AF8CEFE" w14:textId="322250DC" w:rsidR="00DF1023" w:rsidRDefault="00DF1023">
      <w:pPr>
        <w:pStyle w:val="TOC5"/>
        <w:rPr>
          <w:rFonts w:asciiTheme="minorHAnsi" w:eastAsiaTheme="minorEastAsia" w:hAnsiTheme="minorHAnsi" w:cstheme="minorBidi"/>
          <w:noProof/>
          <w:sz w:val="22"/>
          <w:szCs w:val="22"/>
        </w:rPr>
      </w:pPr>
      <w:r>
        <w:rPr>
          <w:noProof/>
          <w:lang w:eastAsia="zh-CN"/>
        </w:rPr>
        <w:t>6.1.3.27.1</w:t>
      </w:r>
      <w:r>
        <w:rPr>
          <w:rFonts w:asciiTheme="minorHAnsi" w:eastAsiaTheme="minorEastAsia" w:hAnsiTheme="minorHAnsi" w:cstheme="minorBidi"/>
          <w:noProof/>
          <w:sz w:val="22"/>
          <w:szCs w:val="22"/>
        </w:rPr>
        <w:tab/>
      </w:r>
      <w:r>
        <w:rPr>
          <w:noProof/>
          <w:lang w:eastAsia="zh-CN"/>
        </w:rPr>
        <w:t>Exposure of network information</w:t>
      </w:r>
      <w:r>
        <w:rPr>
          <w:noProof/>
        </w:rPr>
        <w:tab/>
      </w:r>
      <w:r>
        <w:rPr>
          <w:noProof/>
        </w:rPr>
        <w:fldChar w:fldCharType="begin" w:fldLock="1"/>
      </w:r>
      <w:r>
        <w:rPr>
          <w:noProof/>
        </w:rPr>
        <w:instrText xml:space="preserve"> PAGEREF _Toc170198927 \h </w:instrText>
      </w:r>
      <w:r>
        <w:rPr>
          <w:noProof/>
        </w:rPr>
      </w:r>
      <w:r>
        <w:rPr>
          <w:noProof/>
        </w:rPr>
        <w:fldChar w:fldCharType="separate"/>
      </w:r>
      <w:r>
        <w:rPr>
          <w:noProof/>
        </w:rPr>
        <w:t>98</w:t>
      </w:r>
      <w:r>
        <w:rPr>
          <w:noProof/>
        </w:rPr>
        <w:fldChar w:fldCharType="end"/>
      </w:r>
    </w:p>
    <w:p w14:paraId="5629975A" w14:textId="29568165" w:rsidR="00DF1023" w:rsidRDefault="00DF1023">
      <w:pPr>
        <w:pStyle w:val="TOC5"/>
        <w:rPr>
          <w:rFonts w:asciiTheme="minorHAnsi" w:eastAsiaTheme="minorEastAsia" w:hAnsiTheme="minorHAnsi" w:cstheme="minorBidi"/>
          <w:noProof/>
          <w:sz w:val="22"/>
          <w:szCs w:val="22"/>
        </w:rPr>
      </w:pPr>
      <w:r>
        <w:rPr>
          <w:noProof/>
          <w:lang w:eastAsia="zh-CN"/>
        </w:rPr>
        <w:t>6.1.3.27.2</w:t>
      </w:r>
      <w:r>
        <w:rPr>
          <w:rFonts w:asciiTheme="minorHAnsi" w:eastAsiaTheme="minorEastAsia" w:hAnsiTheme="minorHAnsi" w:cstheme="minorBidi"/>
          <w:noProof/>
          <w:sz w:val="22"/>
          <w:szCs w:val="22"/>
        </w:rPr>
        <w:tab/>
      </w:r>
      <w:r>
        <w:rPr>
          <w:noProof/>
          <w:lang w:eastAsia="zh-CN"/>
        </w:rPr>
        <w:t>UL/DL policy control based on round-trip latency requirement</w:t>
      </w:r>
      <w:r>
        <w:rPr>
          <w:noProof/>
        </w:rPr>
        <w:tab/>
      </w:r>
      <w:r>
        <w:rPr>
          <w:noProof/>
        </w:rPr>
        <w:fldChar w:fldCharType="begin" w:fldLock="1"/>
      </w:r>
      <w:r>
        <w:rPr>
          <w:noProof/>
        </w:rPr>
        <w:instrText xml:space="preserve"> PAGEREF _Toc170198928 \h </w:instrText>
      </w:r>
      <w:r>
        <w:rPr>
          <w:noProof/>
        </w:rPr>
      </w:r>
      <w:r>
        <w:rPr>
          <w:noProof/>
        </w:rPr>
        <w:fldChar w:fldCharType="separate"/>
      </w:r>
      <w:r>
        <w:rPr>
          <w:noProof/>
        </w:rPr>
        <w:t>99</w:t>
      </w:r>
      <w:r>
        <w:rPr>
          <w:noProof/>
        </w:rPr>
        <w:fldChar w:fldCharType="end"/>
      </w:r>
    </w:p>
    <w:p w14:paraId="14A03090" w14:textId="0541DCDA" w:rsidR="00DF1023" w:rsidRDefault="00DF1023">
      <w:pPr>
        <w:pStyle w:val="TOC5"/>
        <w:rPr>
          <w:rFonts w:asciiTheme="minorHAnsi" w:eastAsiaTheme="minorEastAsia" w:hAnsiTheme="minorHAnsi" w:cstheme="minorBidi"/>
          <w:noProof/>
          <w:sz w:val="22"/>
          <w:szCs w:val="22"/>
        </w:rPr>
      </w:pPr>
      <w:r>
        <w:rPr>
          <w:noProof/>
          <w:lang w:eastAsia="zh-CN"/>
        </w:rPr>
        <w:t>6.1.3.27.3</w:t>
      </w:r>
      <w:r>
        <w:rPr>
          <w:rFonts w:asciiTheme="minorHAnsi" w:eastAsiaTheme="minorEastAsia" w:hAnsiTheme="minorHAnsi" w:cstheme="minorBidi"/>
          <w:noProof/>
          <w:sz w:val="22"/>
          <w:szCs w:val="22"/>
        </w:rPr>
        <w:tab/>
      </w:r>
      <w:r>
        <w:rPr>
          <w:noProof/>
          <w:lang w:eastAsia="zh-CN"/>
        </w:rPr>
        <w:t>Support for delivery of multi-modal services</w:t>
      </w:r>
      <w:r>
        <w:rPr>
          <w:noProof/>
        </w:rPr>
        <w:tab/>
      </w:r>
      <w:r>
        <w:rPr>
          <w:noProof/>
        </w:rPr>
        <w:fldChar w:fldCharType="begin" w:fldLock="1"/>
      </w:r>
      <w:r>
        <w:rPr>
          <w:noProof/>
        </w:rPr>
        <w:instrText xml:space="preserve"> PAGEREF _Toc170198929 \h </w:instrText>
      </w:r>
      <w:r>
        <w:rPr>
          <w:noProof/>
        </w:rPr>
      </w:r>
      <w:r>
        <w:rPr>
          <w:noProof/>
        </w:rPr>
        <w:fldChar w:fldCharType="separate"/>
      </w:r>
      <w:r>
        <w:rPr>
          <w:noProof/>
        </w:rPr>
        <w:t>99</w:t>
      </w:r>
      <w:r>
        <w:rPr>
          <w:noProof/>
        </w:rPr>
        <w:fldChar w:fldCharType="end"/>
      </w:r>
    </w:p>
    <w:p w14:paraId="6073C81F" w14:textId="6FDF70D9" w:rsidR="00DF1023" w:rsidRDefault="00DF1023">
      <w:pPr>
        <w:pStyle w:val="TOC5"/>
        <w:rPr>
          <w:rFonts w:asciiTheme="minorHAnsi" w:eastAsiaTheme="minorEastAsia" w:hAnsiTheme="minorHAnsi" w:cstheme="minorBidi"/>
          <w:noProof/>
          <w:sz w:val="22"/>
          <w:szCs w:val="22"/>
        </w:rPr>
      </w:pPr>
      <w:r>
        <w:rPr>
          <w:noProof/>
          <w:lang w:eastAsia="zh-CN"/>
        </w:rPr>
        <w:t>6.1.3.27.4</w:t>
      </w:r>
      <w:r>
        <w:rPr>
          <w:rFonts w:asciiTheme="minorHAnsi" w:eastAsiaTheme="minorEastAsia" w:hAnsiTheme="minorHAnsi" w:cstheme="minorBidi"/>
          <w:noProof/>
          <w:sz w:val="22"/>
          <w:szCs w:val="22"/>
        </w:rPr>
        <w:tab/>
      </w:r>
      <w:r>
        <w:rPr>
          <w:noProof/>
          <w:lang w:eastAsia="zh-CN"/>
        </w:rPr>
        <w:t>PDU Set based handling</w:t>
      </w:r>
      <w:r>
        <w:rPr>
          <w:noProof/>
        </w:rPr>
        <w:tab/>
      </w:r>
      <w:r>
        <w:rPr>
          <w:noProof/>
        </w:rPr>
        <w:fldChar w:fldCharType="begin" w:fldLock="1"/>
      </w:r>
      <w:r>
        <w:rPr>
          <w:noProof/>
        </w:rPr>
        <w:instrText xml:space="preserve"> PAGEREF _Toc170198930 \h </w:instrText>
      </w:r>
      <w:r>
        <w:rPr>
          <w:noProof/>
        </w:rPr>
      </w:r>
      <w:r>
        <w:rPr>
          <w:noProof/>
        </w:rPr>
        <w:fldChar w:fldCharType="separate"/>
      </w:r>
      <w:r>
        <w:rPr>
          <w:noProof/>
        </w:rPr>
        <w:t>100</w:t>
      </w:r>
      <w:r>
        <w:rPr>
          <w:noProof/>
        </w:rPr>
        <w:fldChar w:fldCharType="end"/>
      </w:r>
    </w:p>
    <w:p w14:paraId="54D135DC" w14:textId="5B456B5E" w:rsidR="00DF1023" w:rsidRDefault="00DF1023">
      <w:pPr>
        <w:pStyle w:val="TOC5"/>
        <w:rPr>
          <w:rFonts w:asciiTheme="minorHAnsi" w:eastAsiaTheme="minorEastAsia" w:hAnsiTheme="minorHAnsi" w:cstheme="minorBidi"/>
          <w:noProof/>
          <w:sz w:val="22"/>
          <w:szCs w:val="22"/>
        </w:rPr>
      </w:pPr>
      <w:r>
        <w:rPr>
          <w:noProof/>
          <w:lang w:eastAsia="zh-CN"/>
        </w:rPr>
        <w:t>6.1.3.27.5</w:t>
      </w:r>
      <w:r>
        <w:rPr>
          <w:rFonts w:asciiTheme="minorHAnsi" w:eastAsiaTheme="minorEastAsia" w:hAnsiTheme="minorHAnsi" w:cstheme="minorBidi"/>
          <w:noProof/>
          <w:sz w:val="22"/>
          <w:szCs w:val="22"/>
        </w:rPr>
        <w:tab/>
      </w:r>
      <w:r>
        <w:rPr>
          <w:noProof/>
          <w:lang w:eastAsia="zh-CN"/>
        </w:rPr>
        <w:t>Data Burst Based Handling</w:t>
      </w:r>
      <w:r>
        <w:rPr>
          <w:noProof/>
        </w:rPr>
        <w:tab/>
      </w:r>
      <w:r>
        <w:rPr>
          <w:noProof/>
        </w:rPr>
        <w:fldChar w:fldCharType="begin" w:fldLock="1"/>
      </w:r>
      <w:r>
        <w:rPr>
          <w:noProof/>
        </w:rPr>
        <w:instrText xml:space="preserve"> PAGEREF _Toc170198931 \h </w:instrText>
      </w:r>
      <w:r>
        <w:rPr>
          <w:noProof/>
        </w:rPr>
      </w:r>
      <w:r>
        <w:rPr>
          <w:noProof/>
        </w:rPr>
        <w:fldChar w:fldCharType="separate"/>
      </w:r>
      <w:r>
        <w:rPr>
          <w:noProof/>
        </w:rPr>
        <w:t>100</w:t>
      </w:r>
      <w:r>
        <w:rPr>
          <w:noProof/>
        </w:rPr>
        <w:fldChar w:fldCharType="end"/>
      </w:r>
    </w:p>
    <w:p w14:paraId="790C28A3" w14:textId="463B194F" w:rsidR="00DF1023" w:rsidRDefault="00DF1023">
      <w:pPr>
        <w:pStyle w:val="TOC5"/>
        <w:rPr>
          <w:rFonts w:asciiTheme="minorHAnsi" w:eastAsiaTheme="minorEastAsia" w:hAnsiTheme="minorHAnsi" w:cstheme="minorBidi"/>
          <w:noProof/>
          <w:sz w:val="22"/>
          <w:szCs w:val="22"/>
        </w:rPr>
      </w:pPr>
      <w:r>
        <w:rPr>
          <w:noProof/>
          <w:lang w:eastAsia="zh-CN"/>
        </w:rPr>
        <w:t>6.1.3.27.6</w:t>
      </w:r>
      <w:r>
        <w:rPr>
          <w:rFonts w:asciiTheme="minorHAnsi" w:eastAsiaTheme="minorEastAsia" w:hAnsiTheme="minorHAnsi" w:cstheme="minorBidi"/>
          <w:noProof/>
          <w:sz w:val="22"/>
          <w:szCs w:val="22"/>
        </w:rPr>
        <w:tab/>
      </w:r>
      <w:r>
        <w:rPr>
          <w:noProof/>
          <w:lang w:eastAsia="zh-CN"/>
        </w:rPr>
        <w:t>Traffic Parameter Information and Traffic Parameter Measurement</w:t>
      </w:r>
      <w:r>
        <w:rPr>
          <w:noProof/>
        </w:rPr>
        <w:tab/>
      </w:r>
      <w:r>
        <w:rPr>
          <w:noProof/>
        </w:rPr>
        <w:fldChar w:fldCharType="begin" w:fldLock="1"/>
      </w:r>
      <w:r>
        <w:rPr>
          <w:noProof/>
        </w:rPr>
        <w:instrText xml:space="preserve"> PAGEREF _Toc170198932 \h </w:instrText>
      </w:r>
      <w:r>
        <w:rPr>
          <w:noProof/>
        </w:rPr>
      </w:r>
      <w:r>
        <w:rPr>
          <w:noProof/>
        </w:rPr>
        <w:fldChar w:fldCharType="separate"/>
      </w:r>
      <w:r>
        <w:rPr>
          <w:noProof/>
        </w:rPr>
        <w:t>100</w:t>
      </w:r>
      <w:r>
        <w:rPr>
          <w:noProof/>
        </w:rPr>
        <w:fldChar w:fldCharType="end"/>
      </w:r>
    </w:p>
    <w:p w14:paraId="627FEEBF" w14:textId="5DB61513" w:rsidR="00DF1023" w:rsidRDefault="00DF1023">
      <w:pPr>
        <w:pStyle w:val="TOC4"/>
        <w:rPr>
          <w:rFonts w:asciiTheme="minorHAnsi" w:eastAsiaTheme="minorEastAsia" w:hAnsiTheme="minorHAnsi" w:cstheme="minorBidi"/>
          <w:noProof/>
          <w:sz w:val="22"/>
          <w:szCs w:val="22"/>
        </w:rPr>
      </w:pPr>
      <w:r>
        <w:rPr>
          <w:noProof/>
          <w:lang w:eastAsia="zh-CN"/>
        </w:rPr>
        <w:t>6.1.3.28</w:t>
      </w:r>
      <w:r>
        <w:rPr>
          <w:rFonts w:asciiTheme="minorHAnsi" w:eastAsiaTheme="minorEastAsia" w:hAnsiTheme="minorHAnsi" w:cstheme="minorBidi"/>
          <w:noProof/>
          <w:sz w:val="22"/>
          <w:szCs w:val="22"/>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_Toc170198933 \h </w:instrText>
      </w:r>
      <w:r>
        <w:rPr>
          <w:noProof/>
        </w:rPr>
      </w:r>
      <w:r>
        <w:rPr>
          <w:noProof/>
        </w:rPr>
        <w:fldChar w:fldCharType="separate"/>
      </w:r>
      <w:r>
        <w:rPr>
          <w:noProof/>
        </w:rPr>
        <w:t>100</w:t>
      </w:r>
      <w:r>
        <w:rPr>
          <w:noProof/>
        </w:rPr>
        <w:fldChar w:fldCharType="end"/>
      </w:r>
    </w:p>
    <w:p w14:paraId="60F70733" w14:textId="5E418E51" w:rsidR="00DF1023" w:rsidRDefault="00DF1023">
      <w:pPr>
        <w:pStyle w:val="TOC4"/>
        <w:rPr>
          <w:rFonts w:asciiTheme="minorHAnsi" w:eastAsiaTheme="minorEastAsia" w:hAnsiTheme="minorHAnsi" w:cstheme="minorBidi"/>
          <w:noProof/>
          <w:sz w:val="22"/>
          <w:szCs w:val="22"/>
        </w:rPr>
      </w:pPr>
      <w:r>
        <w:rPr>
          <w:noProof/>
        </w:rPr>
        <w:t>6.1.3.29</w:t>
      </w:r>
      <w:r>
        <w:rPr>
          <w:rFonts w:asciiTheme="minorHAnsi" w:eastAsiaTheme="minorEastAsia" w:hAnsiTheme="minorHAnsi" w:cstheme="minorBidi"/>
          <w:noProof/>
          <w:sz w:val="22"/>
          <w:szCs w:val="22"/>
        </w:rPr>
        <w:tab/>
      </w:r>
      <w:r>
        <w:rPr>
          <w:noProof/>
        </w:rPr>
        <w:t>Network Slice replacement for a PDU Session</w:t>
      </w:r>
      <w:r>
        <w:rPr>
          <w:noProof/>
        </w:rPr>
        <w:tab/>
      </w:r>
      <w:r>
        <w:rPr>
          <w:noProof/>
        </w:rPr>
        <w:fldChar w:fldCharType="begin" w:fldLock="1"/>
      </w:r>
      <w:r>
        <w:rPr>
          <w:noProof/>
        </w:rPr>
        <w:instrText xml:space="preserve"> PAGEREF _Toc170198934 \h </w:instrText>
      </w:r>
      <w:r>
        <w:rPr>
          <w:noProof/>
        </w:rPr>
      </w:r>
      <w:r>
        <w:rPr>
          <w:noProof/>
        </w:rPr>
        <w:fldChar w:fldCharType="separate"/>
      </w:r>
      <w:r>
        <w:rPr>
          <w:noProof/>
        </w:rPr>
        <w:t>101</w:t>
      </w:r>
      <w:r>
        <w:rPr>
          <w:noProof/>
        </w:rPr>
        <w:fldChar w:fldCharType="end"/>
      </w:r>
    </w:p>
    <w:p w14:paraId="7FDC2C5B" w14:textId="22A23E5C" w:rsidR="00DF1023" w:rsidRDefault="00DF1023">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_Toc170198935 \h </w:instrText>
      </w:r>
      <w:r>
        <w:rPr>
          <w:noProof/>
        </w:rPr>
      </w:r>
      <w:r>
        <w:rPr>
          <w:noProof/>
        </w:rPr>
        <w:fldChar w:fldCharType="separate"/>
      </w:r>
      <w:r>
        <w:rPr>
          <w:noProof/>
        </w:rPr>
        <w:t>102</w:t>
      </w:r>
      <w:r>
        <w:rPr>
          <w:noProof/>
        </w:rPr>
        <w:fldChar w:fldCharType="end"/>
      </w:r>
    </w:p>
    <w:p w14:paraId="3C9E906D" w14:textId="22EF1631" w:rsidR="00DF1023" w:rsidRDefault="00DF1023">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_Toc170198936 \h </w:instrText>
      </w:r>
      <w:r>
        <w:rPr>
          <w:noProof/>
        </w:rPr>
      </w:r>
      <w:r>
        <w:rPr>
          <w:noProof/>
        </w:rPr>
        <w:fldChar w:fldCharType="separate"/>
      </w:r>
      <w:r>
        <w:rPr>
          <w:noProof/>
        </w:rPr>
        <w:t>102</w:t>
      </w:r>
      <w:r>
        <w:rPr>
          <w:noProof/>
        </w:rPr>
        <w:fldChar w:fldCharType="end"/>
      </w:r>
    </w:p>
    <w:p w14:paraId="2A1778B2" w14:textId="62AB0E7E" w:rsidR="00DF1023" w:rsidRDefault="00DF1023">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_Toc170198937 \h </w:instrText>
      </w:r>
      <w:r>
        <w:rPr>
          <w:noProof/>
        </w:rPr>
      </w:r>
      <w:r>
        <w:rPr>
          <w:noProof/>
        </w:rPr>
        <w:fldChar w:fldCharType="separate"/>
      </w:r>
      <w:r>
        <w:rPr>
          <w:noProof/>
        </w:rPr>
        <w:t>103</w:t>
      </w:r>
      <w:r>
        <w:rPr>
          <w:noProof/>
        </w:rPr>
        <w:fldChar w:fldCharType="end"/>
      </w:r>
    </w:p>
    <w:p w14:paraId="617E08FF" w14:textId="3C479A66" w:rsidR="00DF1023" w:rsidRDefault="00DF1023">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_Toc170198938 \h </w:instrText>
      </w:r>
      <w:r>
        <w:rPr>
          <w:noProof/>
        </w:rPr>
      </w:r>
      <w:r>
        <w:rPr>
          <w:noProof/>
        </w:rPr>
        <w:fldChar w:fldCharType="separate"/>
      </w:r>
      <w:r>
        <w:rPr>
          <w:noProof/>
        </w:rPr>
        <w:t>103</w:t>
      </w:r>
      <w:r>
        <w:rPr>
          <w:noProof/>
        </w:rPr>
        <w:fldChar w:fldCharType="end"/>
      </w:r>
    </w:p>
    <w:p w14:paraId="3B2C11A7" w14:textId="46D3F1E1" w:rsidR="00DF1023" w:rsidRDefault="00DF1023">
      <w:pPr>
        <w:pStyle w:val="TOC3"/>
        <w:rPr>
          <w:rFonts w:asciiTheme="minorHAnsi" w:eastAsiaTheme="minorEastAsia" w:hAnsiTheme="minorHAnsi" w:cstheme="minorBidi"/>
          <w:noProof/>
          <w:sz w:val="22"/>
          <w:szCs w:val="22"/>
        </w:rPr>
      </w:pPr>
      <w:r>
        <w:rPr>
          <w:noProof/>
        </w:rPr>
        <w:t>6.1.5</w:t>
      </w:r>
      <w:r>
        <w:rPr>
          <w:rFonts w:asciiTheme="minorHAnsi" w:eastAsiaTheme="minorEastAsia" w:hAnsiTheme="minorHAnsi" w:cstheme="minorBidi"/>
          <w:noProof/>
          <w:sz w:val="22"/>
          <w:szCs w:val="22"/>
        </w:rPr>
        <w:tab/>
      </w:r>
      <w:r>
        <w:rPr>
          <w:noProof/>
        </w:rPr>
        <w:t>Group related policy control</w:t>
      </w:r>
      <w:r>
        <w:rPr>
          <w:noProof/>
        </w:rPr>
        <w:tab/>
      </w:r>
      <w:r>
        <w:rPr>
          <w:noProof/>
        </w:rPr>
        <w:fldChar w:fldCharType="begin" w:fldLock="1"/>
      </w:r>
      <w:r>
        <w:rPr>
          <w:noProof/>
        </w:rPr>
        <w:instrText xml:space="preserve"> PAGEREF _Toc170198939 \h </w:instrText>
      </w:r>
      <w:r>
        <w:rPr>
          <w:noProof/>
        </w:rPr>
      </w:r>
      <w:r>
        <w:rPr>
          <w:noProof/>
        </w:rPr>
        <w:fldChar w:fldCharType="separate"/>
      </w:r>
      <w:r>
        <w:rPr>
          <w:noProof/>
        </w:rPr>
        <w:t>103</w:t>
      </w:r>
      <w:r>
        <w:rPr>
          <w:noProof/>
        </w:rPr>
        <w:fldChar w:fldCharType="end"/>
      </w:r>
    </w:p>
    <w:p w14:paraId="24AE068A" w14:textId="0BF8530E" w:rsidR="00DF1023" w:rsidRDefault="00DF1023">
      <w:pPr>
        <w:pStyle w:val="TOC3"/>
        <w:rPr>
          <w:rFonts w:asciiTheme="minorHAnsi" w:eastAsiaTheme="minorEastAsia" w:hAnsiTheme="minorHAnsi" w:cstheme="minorBidi"/>
          <w:noProof/>
          <w:sz w:val="22"/>
          <w:szCs w:val="22"/>
        </w:rPr>
      </w:pPr>
      <w:r>
        <w:rPr>
          <w:noProof/>
        </w:rPr>
        <w:t>6.1.6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_Toc170198940 \h </w:instrText>
      </w:r>
      <w:r>
        <w:rPr>
          <w:noProof/>
        </w:rPr>
      </w:r>
      <w:r>
        <w:rPr>
          <w:noProof/>
        </w:rPr>
        <w:fldChar w:fldCharType="separate"/>
      </w:r>
      <w:r>
        <w:rPr>
          <w:noProof/>
        </w:rPr>
        <w:t>104</w:t>
      </w:r>
      <w:r>
        <w:rPr>
          <w:noProof/>
        </w:rPr>
        <w:fldChar w:fldCharType="end"/>
      </w:r>
    </w:p>
    <w:p w14:paraId="433DB1ED" w14:textId="306CB3BB" w:rsidR="00DF1023" w:rsidRDefault="00DF1023">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_Toc170198941 \h </w:instrText>
      </w:r>
      <w:r>
        <w:rPr>
          <w:noProof/>
        </w:rPr>
      </w:r>
      <w:r>
        <w:rPr>
          <w:noProof/>
        </w:rPr>
        <w:fldChar w:fldCharType="separate"/>
      </w:r>
      <w:r>
        <w:rPr>
          <w:noProof/>
        </w:rPr>
        <w:t>104</w:t>
      </w:r>
      <w:r>
        <w:rPr>
          <w:noProof/>
        </w:rPr>
        <w:fldChar w:fldCharType="end"/>
      </w:r>
    </w:p>
    <w:p w14:paraId="30DFAA1D" w14:textId="591C9D43" w:rsidR="00DF1023" w:rsidRDefault="00DF1023">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_Toc170198942 \h </w:instrText>
      </w:r>
      <w:r>
        <w:rPr>
          <w:noProof/>
        </w:rPr>
      </w:r>
      <w:r>
        <w:rPr>
          <w:noProof/>
        </w:rPr>
        <w:fldChar w:fldCharType="separate"/>
      </w:r>
      <w:r>
        <w:rPr>
          <w:noProof/>
        </w:rPr>
        <w:t>104</w:t>
      </w:r>
      <w:r>
        <w:rPr>
          <w:noProof/>
        </w:rPr>
        <w:fldChar w:fldCharType="end"/>
      </w:r>
    </w:p>
    <w:p w14:paraId="0F8DEC49" w14:textId="75166BA3" w:rsidR="00DF1023" w:rsidRDefault="00DF1023">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_Toc170198943 \h </w:instrText>
      </w:r>
      <w:r>
        <w:rPr>
          <w:noProof/>
        </w:rPr>
      </w:r>
      <w:r>
        <w:rPr>
          <w:noProof/>
        </w:rPr>
        <w:fldChar w:fldCharType="separate"/>
      </w:r>
      <w:r>
        <w:rPr>
          <w:noProof/>
        </w:rPr>
        <w:t>104</w:t>
      </w:r>
      <w:r>
        <w:rPr>
          <w:noProof/>
        </w:rPr>
        <w:fldChar w:fldCharType="end"/>
      </w:r>
    </w:p>
    <w:p w14:paraId="52AE6683" w14:textId="33062CFD" w:rsidR="00DF1023" w:rsidRDefault="00DF1023">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_Toc170198944 \h </w:instrText>
      </w:r>
      <w:r>
        <w:rPr>
          <w:noProof/>
        </w:rPr>
      </w:r>
      <w:r>
        <w:rPr>
          <w:noProof/>
        </w:rPr>
        <w:fldChar w:fldCharType="separate"/>
      </w:r>
      <w:r>
        <w:rPr>
          <w:noProof/>
        </w:rPr>
        <w:t>104</w:t>
      </w:r>
      <w:r>
        <w:rPr>
          <w:noProof/>
        </w:rPr>
        <w:fldChar w:fldCharType="end"/>
      </w:r>
    </w:p>
    <w:p w14:paraId="079FA010" w14:textId="26873B34" w:rsidR="00DF1023" w:rsidRDefault="00DF1023">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_Toc170198945 \h </w:instrText>
      </w:r>
      <w:r>
        <w:rPr>
          <w:noProof/>
        </w:rPr>
      </w:r>
      <w:r>
        <w:rPr>
          <w:noProof/>
        </w:rPr>
        <w:fldChar w:fldCharType="separate"/>
      </w:r>
      <w:r>
        <w:rPr>
          <w:noProof/>
        </w:rPr>
        <w:t>106</w:t>
      </w:r>
      <w:r>
        <w:rPr>
          <w:noProof/>
        </w:rPr>
        <w:fldChar w:fldCharType="end"/>
      </w:r>
    </w:p>
    <w:p w14:paraId="11CC2B94" w14:textId="04B4B353" w:rsidR="00DF1023" w:rsidRDefault="00DF1023">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_Toc170198946 \h </w:instrText>
      </w:r>
      <w:r>
        <w:rPr>
          <w:noProof/>
        </w:rPr>
      </w:r>
      <w:r>
        <w:rPr>
          <w:noProof/>
        </w:rPr>
        <w:fldChar w:fldCharType="separate"/>
      </w:r>
      <w:r>
        <w:rPr>
          <w:noProof/>
        </w:rPr>
        <w:t>106</w:t>
      </w:r>
      <w:r>
        <w:rPr>
          <w:noProof/>
        </w:rPr>
        <w:fldChar w:fldCharType="end"/>
      </w:r>
    </w:p>
    <w:p w14:paraId="60B09538" w14:textId="71898D5B" w:rsidR="00DF1023" w:rsidRDefault="00DF1023">
      <w:pPr>
        <w:pStyle w:val="TOC5"/>
        <w:rPr>
          <w:rFonts w:asciiTheme="minorHAnsi" w:eastAsiaTheme="minorEastAsia" w:hAnsiTheme="minorHAnsi" w:cstheme="minorBidi"/>
          <w:noProof/>
          <w:sz w:val="22"/>
          <w:szCs w:val="22"/>
        </w:rPr>
      </w:pPr>
      <w:r>
        <w:rPr>
          <w:noProof/>
        </w:rPr>
        <w:t>6.2.1.1.4</w:t>
      </w:r>
      <w:r>
        <w:rPr>
          <w:rFonts w:asciiTheme="minorHAnsi" w:eastAsiaTheme="minorEastAsia" w:hAnsiTheme="minorHAnsi" w:cstheme="minorBidi"/>
          <w:noProof/>
          <w:sz w:val="22"/>
          <w:szCs w:val="22"/>
        </w:rPr>
        <w:tab/>
      </w:r>
      <w:r>
        <w:rPr>
          <w:noProof/>
        </w:rPr>
        <w:t>Group related functionality</w:t>
      </w:r>
      <w:r>
        <w:rPr>
          <w:noProof/>
        </w:rPr>
        <w:tab/>
      </w:r>
      <w:r>
        <w:rPr>
          <w:noProof/>
        </w:rPr>
        <w:fldChar w:fldCharType="begin" w:fldLock="1"/>
      </w:r>
      <w:r>
        <w:rPr>
          <w:noProof/>
        </w:rPr>
        <w:instrText xml:space="preserve"> PAGEREF _Toc170198947 \h </w:instrText>
      </w:r>
      <w:r>
        <w:rPr>
          <w:noProof/>
        </w:rPr>
      </w:r>
      <w:r>
        <w:rPr>
          <w:noProof/>
        </w:rPr>
        <w:fldChar w:fldCharType="separate"/>
      </w:r>
      <w:r>
        <w:rPr>
          <w:noProof/>
        </w:rPr>
        <w:t>106</w:t>
      </w:r>
      <w:r>
        <w:rPr>
          <w:noProof/>
        </w:rPr>
        <w:fldChar w:fldCharType="end"/>
      </w:r>
    </w:p>
    <w:p w14:paraId="715977FB" w14:textId="4F2AD6B1" w:rsidR="00DF1023" w:rsidRDefault="00DF1023">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_Toc170198948 \h </w:instrText>
      </w:r>
      <w:r>
        <w:rPr>
          <w:noProof/>
        </w:rPr>
      </w:r>
      <w:r>
        <w:rPr>
          <w:noProof/>
        </w:rPr>
        <w:fldChar w:fldCharType="separate"/>
      </w:r>
      <w:r>
        <w:rPr>
          <w:noProof/>
        </w:rPr>
        <w:t>106</w:t>
      </w:r>
      <w:r>
        <w:rPr>
          <w:noProof/>
        </w:rPr>
        <w:fldChar w:fldCharType="end"/>
      </w:r>
    </w:p>
    <w:p w14:paraId="105CD4F1" w14:textId="38E8C1D4" w:rsidR="00DF1023" w:rsidRDefault="00DF1023">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_Toc170198949 \h </w:instrText>
      </w:r>
      <w:r>
        <w:rPr>
          <w:noProof/>
        </w:rPr>
      </w:r>
      <w:r>
        <w:rPr>
          <w:noProof/>
        </w:rPr>
        <w:fldChar w:fldCharType="separate"/>
      </w:r>
      <w:r>
        <w:rPr>
          <w:noProof/>
        </w:rPr>
        <w:t>110</w:t>
      </w:r>
      <w:r>
        <w:rPr>
          <w:noProof/>
        </w:rPr>
        <w:fldChar w:fldCharType="end"/>
      </w:r>
    </w:p>
    <w:p w14:paraId="5461E5A9" w14:textId="03BC6F37" w:rsidR="00DF1023" w:rsidRDefault="00DF1023">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_Toc170198950 \h </w:instrText>
      </w:r>
      <w:r>
        <w:rPr>
          <w:noProof/>
        </w:rPr>
      </w:r>
      <w:r>
        <w:rPr>
          <w:noProof/>
        </w:rPr>
        <w:fldChar w:fldCharType="separate"/>
      </w:r>
      <w:r>
        <w:rPr>
          <w:noProof/>
        </w:rPr>
        <w:t>114</w:t>
      </w:r>
      <w:r>
        <w:rPr>
          <w:noProof/>
        </w:rPr>
        <w:fldChar w:fldCharType="end"/>
      </w:r>
    </w:p>
    <w:p w14:paraId="4AB46281" w14:textId="70C5DEA3" w:rsidR="00DF1023" w:rsidRDefault="00DF1023">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_Toc170198951 \h </w:instrText>
      </w:r>
      <w:r>
        <w:rPr>
          <w:noProof/>
        </w:rPr>
      </w:r>
      <w:r>
        <w:rPr>
          <w:noProof/>
        </w:rPr>
        <w:fldChar w:fldCharType="separate"/>
      </w:r>
      <w:r>
        <w:rPr>
          <w:noProof/>
        </w:rPr>
        <w:t>114</w:t>
      </w:r>
      <w:r>
        <w:rPr>
          <w:noProof/>
        </w:rPr>
        <w:fldChar w:fldCharType="end"/>
      </w:r>
    </w:p>
    <w:p w14:paraId="0533CE1A" w14:textId="67112A2D" w:rsidR="00DF1023" w:rsidRDefault="00DF1023">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775D8D">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_Toc170198952 \h </w:instrText>
      </w:r>
      <w:r>
        <w:rPr>
          <w:noProof/>
        </w:rPr>
      </w:r>
      <w:r>
        <w:rPr>
          <w:noProof/>
        </w:rPr>
        <w:fldChar w:fldCharType="separate"/>
      </w:r>
      <w:r>
        <w:rPr>
          <w:noProof/>
        </w:rPr>
        <w:t>114</w:t>
      </w:r>
      <w:r>
        <w:rPr>
          <w:noProof/>
        </w:rPr>
        <w:fldChar w:fldCharType="end"/>
      </w:r>
    </w:p>
    <w:p w14:paraId="2F7669C1" w14:textId="4E449CCE" w:rsidR="00DF1023" w:rsidRDefault="00DF1023">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_Toc170198953 \h </w:instrText>
      </w:r>
      <w:r>
        <w:rPr>
          <w:noProof/>
        </w:rPr>
      </w:r>
      <w:r>
        <w:rPr>
          <w:noProof/>
        </w:rPr>
        <w:fldChar w:fldCharType="separate"/>
      </w:r>
      <w:r>
        <w:rPr>
          <w:noProof/>
        </w:rPr>
        <w:t>115</w:t>
      </w:r>
      <w:r>
        <w:rPr>
          <w:noProof/>
        </w:rPr>
        <w:fldChar w:fldCharType="end"/>
      </w:r>
    </w:p>
    <w:p w14:paraId="6CC3CE54" w14:textId="0F2E35D4" w:rsidR="00DF1023" w:rsidRDefault="00DF1023">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_Toc170198954 \h </w:instrText>
      </w:r>
      <w:r>
        <w:rPr>
          <w:noProof/>
        </w:rPr>
      </w:r>
      <w:r>
        <w:rPr>
          <w:noProof/>
        </w:rPr>
        <w:fldChar w:fldCharType="separate"/>
      </w:r>
      <w:r>
        <w:rPr>
          <w:noProof/>
        </w:rPr>
        <w:t>116</w:t>
      </w:r>
      <w:r>
        <w:rPr>
          <w:noProof/>
        </w:rPr>
        <w:fldChar w:fldCharType="end"/>
      </w:r>
    </w:p>
    <w:p w14:paraId="2ECF55B7" w14:textId="67448845" w:rsidR="00DF1023" w:rsidRDefault="00DF1023">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_Toc170198955 \h </w:instrText>
      </w:r>
      <w:r>
        <w:rPr>
          <w:noProof/>
        </w:rPr>
      </w:r>
      <w:r>
        <w:rPr>
          <w:noProof/>
        </w:rPr>
        <w:fldChar w:fldCharType="separate"/>
      </w:r>
      <w:r>
        <w:rPr>
          <w:noProof/>
        </w:rPr>
        <w:t>116</w:t>
      </w:r>
      <w:r>
        <w:rPr>
          <w:noProof/>
        </w:rPr>
        <w:fldChar w:fldCharType="end"/>
      </w:r>
    </w:p>
    <w:p w14:paraId="63182838" w14:textId="7D422554" w:rsidR="00DF1023" w:rsidRDefault="00DF1023">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_Toc170198956 \h </w:instrText>
      </w:r>
      <w:r>
        <w:rPr>
          <w:noProof/>
        </w:rPr>
      </w:r>
      <w:r>
        <w:rPr>
          <w:noProof/>
        </w:rPr>
        <w:fldChar w:fldCharType="separate"/>
      </w:r>
      <w:r>
        <w:rPr>
          <w:noProof/>
        </w:rPr>
        <w:t>116</w:t>
      </w:r>
      <w:r>
        <w:rPr>
          <w:noProof/>
        </w:rPr>
        <w:fldChar w:fldCharType="end"/>
      </w:r>
    </w:p>
    <w:p w14:paraId="30CBC4E9" w14:textId="4E60BAB8" w:rsidR="00DF1023" w:rsidRDefault="00DF1023">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_Toc170198957 \h </w:instrText>
      </w:r>
      <w:r>
        <w:rPr>
          <w:noProof/>
        </w:rPr>
      </w:r>
      <w:r>
        <w:rPr>
          <w:noProof/>
        </w:rPr>
        <w:fldChar w:fldCharType="separate"/>
      </w:r>
      <w:r>
        <w:rPr>
          <w:noProof/>
        </w:rPr>
        <w:t>116</w:t>
      </w:r>
      <w:r>
        <w:rPr>
          <w:noProof/>
        </w:rPr>
        <w:fldChar w:fldCharType="end"/>
      </w:r>
    </w:p>
    <w:p w14:paraId="144DECF3" w14:textId="4F83E258" w:rsidR="00DF1023" w:rsidRDefault="00DF1023">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_Toc170198958 \h </w:instrText>
      </w:r>
      <w:r>
        <w:rPr>
          <w:noProof/>
        </w:rPr>
      </w:r>
      <w:r>
        <w:rPr>
          <w:noProof/>
        </w:rPr>
        <w:fldChar w:fldCharType="separate"/>
      </w:r>
      <w:r>
        <w:rPr>
          <w:noProof/>
        </w:rPr>
        <w:t>117</w:t>
      </w:r>
      <w:r>
        <w:rPr>
          <w:noProof/>
        </w:rPr>
        <w:fldChar w:fldCharType="end"/>
      </w:r>
    </w:p>
    <w:p w14:paraId="0C87D2A3" w14:textId="3E141F1C" w:rsidR="00DF1023" w:rsidRDefault="00DF1023">
      <w:pPr>
        <w:pStyle w:val="TOC4"/>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Monitoring the data rate per Group</w:t>
      </w:r>
      <w:r>
        <w:rPr>
          <w:noProof/>
        </w:rPr>
        <w:tab/>
      </w:r>
      <w:r>
        <w:rPr>
          <w:noProof/>
        </w:rPr>
        <w:fldChar w:fldCharType="begin" w:fldLock="1"/>
      </w:r>
      <w:r>
        <w:rPr>
          <w:noProof/>
        </w:rPr>
        <w:instrText xml:space="preserve"> PAGEREF _Toc170198959 \h </w:instrText>
      </w:r>
      <w:r>
        <w:rPr>
          <w:noProof/>
        </w:rPr>
      </w:r>
      <w:r>
        <w:rPr>
          <w:noProof/>
        </w:rPr>
        <w:fldChar w:fldCharType="separate"/>
      </w:r>
      <w:r>
        <w:rPr>
          <w:noProof/>
        </w:rPr>
        <w:t>117</w:t>
      </w:r>
      <w:r>
        <w:rPr>
          <w:noProof/>
        </w:rPr>
        <w:fldChar w:fldCharType="end"/>
      </w:r>
    </w:p>
    <w:p w14:paraId="51A87F12" w14:textId="466310B3" w:rsidR="00DF1023" w:rsidRDefault="00DF1023">
      <w:pPr>
        <w:pStyle w:val="TOC5"/>
        <w:rPr>
          <w:rFonts w:asciiTheme="minorHAnsi" w:eastAsiaTheme="minorEastAsia" w:hAnsiTheme="minorHAnsi" w:cstheme="minorBidi"/>
          <w:noProof/>
          <w:sz w:val="22"/>
          <w:szCs w:val="22"/>
        </w:rPr>
      </w:pPr>
      <w:r>
        <w:rPr>
          <w:noProof/>
        </w:rPr>
        <w:t>6.2.1.11.1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_Toc170198960 \h </w:instrText>
      </w:r>
      <w:r>
        <w:rPr>
          <w:noProof/>
        </w:rPr>
      </w:r>
      <w:r>
        <w:rPr>
          <w:noProof/>
        </w:rPr>
        <w:fldChar w:fldCharType="separate"/>
      </w:r>
      <w:r>
        <w:rPr>
          <w:noProof/>
        </w:rPr>
        <w:t>117</w:t>
      </w:r>
      <w:r>
        <w:rPr>
          <w:noProof/>
        </w:rPr>
        <w:fldChar w:fldCharType="end"/>
      </w:r>
    </w:p>
    <w:p w14:paraId="481FB6CC" w14:textId="714FB17B" w:rsidR="00DF1023" w:rsidRDefault="00DF1023">
      <w:pPr>
        <w:pStyle w:val="TOC5"/>
        <w:rPr>
          <w:rFonts w:asciiTheme="minorHAnsi" w:eastAsiaTheme="minorEastAsia" w:hAnsiTheme="minorHAnsi" w:cstheme="minorBidi"/>
          <w:noProof/>
          <w:sz w:val="22"/>
          <w:szCs w:val="22"/>
        </w:rPr>
      </w:pPr>
      <w:r>
        <w:rPr>
          <w:noProof/>
        </w:rPr>
        <w:t>6.2.1.11.2</w:t>
      </w:r>
      <w:r>
        <w:rPr>
          <w:rFonts w:asciiTheme="minorHAnsi" w:eastAsiaTheme="minorEastAsia" w:hAnsiTheme="minorHAnsi" w:cstheme="minorBidi"/>
          <w:noProof/>
          <w:sz w:val="22"/>
          <w:szCs w:val="22"/>
        </w:rPr>
        <w:tab/>
      </w:r>
      <w:r>
        <w:rPr>
          <w:noProof/>
        </w:rPr>
        <w:t>Monitoring the data rate per Group by using QoS parameters</w:t>
      </w:r>
      <w:r>
        <w:rPr>
          <w:noProof/>
        </w:rPr>
        <w:tab/>
      </w:r>
      <w:r>
        <w:rPr>
          <w:noProof/>
        </w:rPr>
        <w:fldChar w:fldCharType="begin" w:fldLock="1"/>
      </w:r>
      <w:r>
        <w:rPr>
          <w:noProof/>
        </w:rPr>
        <w:instrText xml:space="preserve"> PAGEREF _Toc170198961 \h </w:instrText>
      </w:r>
      <w:r>
        <w:rPr>
          <w:noProof/>
        </w:rPr>
      </w:r>
      <w:r>
        <w:rPr>
          <w:noProof/>
        </w:rPr>
        <w:fldChar w:fldCharType="separate"/>
      </w:r>
      <w:r>
        <w:rPr>
          <w:noProof/>
        </w:rPr>
        <w:t>117</w:t>
      </w:r>
      <w:r>
        <w:rPr>
          <w:noProof/>
        </w:rPr>
        <w:fldChar w:fldCharType="end"/>
      </w:r>
    </w:p>
    <w:p w14:paraId="03B4811C" w14:textId="237CE16A" w:rsidR="00DF1023" w:rsidRDefault="00DF1023">
      <w:pPr>
        <w:pStyle w:val="TOC4"/>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VPLMN Specific Offloading Policy</w:t>
      </w:r>
      <w:r>
        <w:rPr>
          <w:noProof/>
        </w:rPr>
        <w:tab/>
      </w:r>
      <w:r>
        <w:rPr>
          <w:noProof/>
        </w:rPr>
        <w:fldChar w:fldCharType="begin" w:fldLock="1"/>
      </w:r>
      <w:r>
        <w:rPr>
          <w:noProof/>
        </w:rPr>
        <w:instrText xml:space="preserve"> PAGEREF _Toc170198962 \h </w:instrText>
      </w:r>
      <w:r>
        <w:rPr>
          <w:noProof/>
        </w:rPr>
      </w:r>
      <w:r>
        <w:rPr>
          <w:noProof/>
        </w:rPr>
        <w:fldChar w:fldCharType="separate"/>
      </w:r>
      <w:r>
        <w:rPr>
          <w:noProof/>
        </w:rPr>
        <w:t>118</w:t>
      </w:r>
      <w:r>
        <w:rPr>
          <w:noProof/>
        </w:rPr>
        <w:fldChar w:fldCharType="end"/>
      </w:r>
    </w:p>
    <w:p w14:paraId="3EC9D036" w14:textId="175B39AF" w:rsidR="00DF1023" w:rsidRDefault="00DF1023">
      <w:pPr>
        <w:pStyle w:val="TOC3"/>
        <w:rPr>
          <w:rFonts w:asciiTheme="minorHAnsi" w:eastAsiaTheme="minorEastAsia" w:hAnsiTheme="minorHAnsi" w:cstheme="minorBidi"/>
          <w:noProof/>
          <w:sz w:val="22"/>
          <w:szCs w:val="22"/>
        </w:rPr>
      </w:pPr>
      <w:r w:rsidRPr="00775D8D">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_Toc170198963 \h </w:instrText>
      </w:r>
      <w:r>
        <w:rPr>
          <w:noProof/>
        </w:rPr>
      </w:r>
      <w:r>
        <w:rPr>
          <w:noProof/>
        </w:rPr>
        <w:fldChar w:fldCharType="separate"/>
      </w:r>
      <w:r>
        <w:rPr>
          <w:noProof/>
        </w:rPr>
        <w:t>118</w:t>
      </w:r>
      <w:r>
        <w:rPr>
          <w:noProof/>
        </w:rPr>
        <w:fldChar w:fldCharType="end"/>
      </w:r>
    </w:p>
    <w:p w14:paraId="5F457491" w14:textId="06B411BC" w:rsidR="00DF1023" w:rsidRDefault="00DF1023">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_Toc170198964 \h </w:instrText>
      </w:r>
      <w:r>
        <w:rPr>
          <w:noProof/>
        </w:rPr>
      </w:r>
      <w:r>
        <w:rPr>
          <w:noProof/>
        </w:rPr>
        <w:fldChar w:fldCharType="separate"/>
      </w:r>
      <w:r>
        <w:rPr>
          <w:noProof/>
        </w:rPr>
        <w:t>118</w:t>
      </w:r>
      <w:r>
        <w:rPr>
          <w:noProof/>
        </w:rPr>
        <w:fldChar w:fldCharType="end"/>
      </w:r>
    </w:p>
    <w:p w14:paraId="0695CD6C" w14:textId="0A5B5747" w:rsidR="00DF1023" w:rsidRDefault="00DF1023">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_Toc170198965 \h </w:instrText>
      </w:r>
      <w:r>
        <w:rPr>
          <w:noProof/>
        </w:rPr>
      </w:r>
      <w:r>
        <w:rPr>
          <w:noProof/>
        </w:rPr>
        <w:fldChar w:fldCharType="separate"/>
      </w:r>
      <w:r>
        <w:rPr>
          <w:noProof/>
        </w:rPr>
        <w:t>120</w:t>
      </w:r>
      <w:r>
        <w:rPr>
          <w:noProof/>
        </w:rPr>
        <w:fldChar w:fldCharType="end"/>
      </w:r>
    </w:p>
    <w:p w14:paraId="3BF66D8B" w14:textId="08F7EB96" w:rsidR="00DF1023" w:rsidRDefault="00DF1023">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_Toc170198966 \h </w:instrText>
      </w:r>
      <w:r>
        <w:rPr>
          <w:noProof/>
        </w:rPr>
      </w:r>
      <w:r>
        <w:rPr>
          <w:noProof/>
        </w:rPr>
        <w:fldChar w:fldCharType="separate"/>
      </w:r>
      <w:r>
        <w:rPr>
          <w:noProof/>
        </w:rPr>
        <w:t>120</w:t>
      </w:r>
      <w:r>
        <w:rPr>
          <w:noProof/>
        </w:rPr>
        <w:fldChar w:fldCharType="end"/>
      </w:r>
    </w:p>
    <w:p w14:paraId="77D54802" w14:textId="62F84231" w:rsidR="00DF1023" w:rsidRDefault="00DF1023">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_Toc170198967 \h </w:instrText>
      </w:r>
      <w:r>
        <w:rPr>
          <w:noProof/>
        </w:rPr>
      </w:r>
      <w:r>
        <w:rPr>
          <w:noProof/>
        </w:rPr>
        <w:fldChar w:fldCharType="separate"/>
      </w:r>
      <w:r>
        <w:rPr>
          <w:noProof/>
        </w:rPr>
        <w:t>121</w:t>
      </w:r>
      <w:r>
        <w:rPr>
          <w:noProof/>
        </w:rPr>
        <w:fldChar w:fldCharType="end"/>
      </w:r>
    </w:p>
    <w:p w14:paraId="4C385EC0" w14:textId="4D84C8A6" w:rsidR="00DF1023" w:rsidRDefault="00DF1023">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_Toc170198968 \h </w:instrText>
      </w:r>
      <w:r>
        <w:rPr>
          <w:noProof/>
        </w:rPr>
      </w:r>
      <w:r>
        <w:rPr>
          <w:noProof/>
        </w:rPr>
        <w:fldChar w:fldCharType="separate"/>
      </w:r>
      <w:r>
        <w:rPr>
          <w:noProof/>
        </w:rPr>
        <w:t>122</w:t>
      </w:r>
      <w:r>
        <w:rPr>
          <w:noProof/>
        </w:rPr>
        <w:fldChar w:fldCharType="end"/>
      </w:r>
    </w:p>
    <w:p w14:paraId="2997C67D" w14:textId="351BB3F5" w:rsidR="00DF1023" w:rsidRDefault="00DF1023">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_Toc170198969 \h </w:instrText>
      </w:r>
      <w:r>
        <w:rPr>
          <w:noProof/>
        </w:rPr>
      </w:r>
      <w:r>
        <w:rPr>
          <w:noProof/>
        </w:rPr>
        <w:fldChar w:fldCharType="separate"/>
      </w:r>
      <w:r>
        <w:rPr>
          <w:noProof/>
        </w:rPr>
        <w:t>123</w:t>
      </w:r>
      <w:r>
        <w:rPr>
          <w:noProof/>
        </w:rPr>
        <w:fldChar w:fldCharType="end"/>
      </w:r>
    </w:p>
    <w:p w14:paraId="3EA681FA" w14:textId="0E3EB304" w:rsidR="00DF1023" w:rsidRDefault="00DF1023">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_Toc170198970 \h </w:instrText>
      </w:r>
      <w:r>
        <w:rPr>
          <w:noProof/>
        </w:rPr>
      </w:r>
      <w:r>
        <w:rPr>
          <w:noProof/>
        </w:rPr>
        <w:fldChar w:fldCharType="separate"/>
      </w:r>
      <w:r>
        <w:rPr>
          <w:noProof/>
        </w:rPr>
        <w:t>123</w:t>
      </w:r>
      <w:r>
        <w:rPr>
          <w:noProof/>
        </w:rPr>
        <w:fldChar w:fldCharType="end"/>
      </w:r>
    </w:p>
    <w:p w14:paraId="14D52220" w14:textId="18AAAA9D" w:rsidR="00DF1023" w:rsidRDefault="00DF1023">
      <w:pPr>
        <w:pStyle w:val="TOC4"/>
        <w:rPr>
          <w:rFonts w:asciiTheme="minorHAnsi" w:eastAsiaTheme="minorEastAsia" w:hAnsiTheme="minorHAnsi" w:cstheme="minorBidi"/>
          <w:noProof/>
          <w:sz w:val="22"/>
          <w:szCs w:val="22"/>
        </w:rPr>
      </w:pPr>
      <w:r>
        <w:rPr>
          <w:noProof/>
        </w:rPr>
        <w:t>6.2.2.8</w:t>
      </w:r>
      <w:r>
        <w:rPr>
          <w:rFonts w:asciiTheme="minorHAnsi" w:eastAsiaTheme="minorEastAsia" w:hAnsiTheme="minorHAnsi" w:cstheme="minorBidi"/>
          <w:noProof/>
          <w:sz w:val="22"/>
          <w:szCs w:val="22"/>
        </w:rPr>
        <w:tab/>
      </w:r>
      <w:r>
        <w:rPr>
          <w:noProof/>
        </w:rPr>
        <w:t>Network Slice Replacement</w:t>
      </w:r>
      <w:r>
        <w:rPr>
          <w:noProof/>
        </w:rPr>
        <w:tab/>
      </w:r>
      <w:r>
        <w:rPr>
          <w:noProof/>
        </w:rPr>
        <w:fldChar w:fldCharType="begin" w:fldLock="1"/>
      </w:r>
      <w:r>
        <w:rPr>
          <w:noProof/>
        </w:rPr>
        <w:instrText xml:space="preserve"> PAGEREF _Toc170198971 \h </w:instrText>
      </w:r>
      <w:r>
        <w:rPr>
          <w:noProof/>
        </w:rPr>
      </w:r>
      <w:r>
        <w:rPr>
          <w:noProof/>
        </w:rPr>
        <w:fldChar w:fldCharType="separate"/>
      </w:r>
      <w:r>
        <w:rPr>
          <w:noProof/>
        </w:rPr>
        <w:t>123</w:t>
      </w:r>
      <w:r>
        <w:rPr>
          <w:noProof/>
        </w:rPr>
        <w:fldChar w:fldCharType="end"/>
      </w:r>
    </w:p>
    <w:p w14:paraId="4F8AD1FB" w14:textId="4E1CC0E3" w:rsidR="00DF1023" w:rsidRDefault="00DF1023">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_Toc170198972 \h </w:instrText>
      </w:r>
      <w:r>
        <w:rPr>
          <w:noProof/>
        </w:rPr>
      </w:r>
      <w:r>
        <w:rPr>
          <w:noProof/>
        </w:rPr>
        <w:fldChar w:fldCharType="separate"/>
      </w:r>
      <w:r>
        <w:rPr>
          <w:noProof/>
        </w:rPr>
        <w:t>123</w:t>
      </w:r>
      <w:r>
        <w:rPr>
          <w:noProof/>
        </w:rPr>
        <w:fldChar w:fldCharType="end"/>
      </w:r>
    </w:p>
    <w:p w14:paraId="1BA67868" w14:textId="79A673DC" w:rsidR="00DF1023" w:rsidRDefault="00DF1023">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_Toc170198973 \h </w:instrText>
      </w:r>
      <w:r>
        <w:rPr>
          <w:noProof/>
        </w:rPr>
      </w:r>
      <w:r>
        <w:rPr>
          <w:noProof/>
        </w:rPr>
        <w:fldChar w:fldCharType="separate"/>
      </w:r>
      <w:r>
        <w:rPr>
          <w:noProof/>
        </w:rPr>
        <w:t>124</w:t>
      </w:r>
      <w:r>
        <w:rPr>
          <w:noProof/>
        </w:rPr>
        <w:fldChar w:fldCharType="end"/>
      </w:r>
    </w:p>
    <w:p w14:paraId="5C65E8AC" w14:textId="04ADC47E" w:rsidR="00DF1023" w:rsidRDefault="00DF1023">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_Toc170198974 \h </w:instrText>
      </w:r>
      <w:r>
        <w:rPr>
          <w:noProof/>
        </w:rPr>
      </w:r>
      <w:r>
        <w:rPr>
          <w:noProof/>
        </w:rPr>
        <w:fldChar w:fldCharType="separate"/>
      </w:r>
      <w:r>
        <w:rPr>
          <w:noProof/>
        </w:rPr>
        <w:t>124</w:t>
      </w:r>
      <w:r>
        <w:rPr>
          <w:noProof/>
        </w:rPr>
        <w:fldChar w:fldCharType="end"/>
      </w:r>
    </w:p>
    <w:p w14:paraId="4C9C05D8" w14:textId="09A32F89" w:rsidR="00DF1023" w:rsidRDefault="00DF1023">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_Toc170198975 \h </w:instrText>
      </w:r>
      <w:r>
        <w:rPr>
          <w:noProof/>
        </w:rPr>
      </w:r>
      <w:r>
        <w:rPr>
          <w:noProof/>
        </w:rPr>
        <w:fldChar w:fldCharType="separate"/>
      </w:r>
      <w:r>
        <w:rPr>
          <w:noProof/>
        </w:rPr>
        <w:t>124</w:t>
      </w:r>
      <w:r>
        <w:rPr>
          <w:noProof/>
        </w:rPr>
        <w:fldChar w:fldCharType="end"/>
      </w:r>
    </w:p>
    <w:p w14:paraId="189916DF" w14:textId="35B33F53" w:rsidR="00DF1023" w:rsidRDefault="00DF1023">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_Toc170198976 \h </w:instrText>
      </w:r>
      <w:r>
        <w:rPr>
          <w:noProof/>
        </w:rPr>
      </w:r>
      <w:r>
        <w:rPr>
          <w:noProof/>
        </w:rPr>
        <w:fldChar w:fldCharType="separate"/>
      </w:r>
      <w:r>
        <w:rPr>
          <w:noProof/>
        </w:rPr>
        <w:t>124</w:t>
      </w:r>
      <w:r>
        <w:rPr>
          <w:noProof/>
        </w:rPr>
        <w:fldChar w:fldCharType="end"/>
      </w:r>
    </w:p>
    <w:p w14:paraId="440F35F7" w14:textId="2843D566" w:rsidR="00DF1023" w:rsidRDefault="00DF1023">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_Toc170198977 \h </w:instrText>
      </w:r>
      <w:r>
        <w:rPr>
          <w:noProof/>
        </w:rPr>
      </w:r>
      <w:r>
        <w:rPr>
          <w:noProof/>
        </w:rPr>
        <w:fldChar w:fldCharType="separate"/>
      </w:r>
      <w:r>
        <w:rPr>
          <w:noProof/>
        </w:rPr>
        <w:t>125</w:t>
      </w:r>
      <w:r>
        <w:rPr>
          <w:noProof/>
        </w:rPr>
        <w:fldChar w:fldCharType="end"/>
      </w:r>
    </w:p>
    <w:p w14:paraId="16960D1D" w14:textId="51813862" w:rsidR="00DF1023" w:rsidRDefault="00DF1023">
      <w:pPr>
        <w:pStyle w:val="TOC3"/>
        <w:rPr>
          <w:rFonts w:asciiTheme="minorHAnsi" w:eastAsiaTheme="minorEastAsia" w:hAnsiTheme="minorHAnsi" w:cstheme="minorBidi"/>
          <w:noProof/>
          <w:sz w:val="22"/>
          <w:szCs w:val="22"/>
        </w:rPr>
      </w:pPr>
      <w:r>
        <w:rPr>
          <w:noProof/>
        </w:rPr>
        <w:lastRenderedPageBreak/>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_Toc170198978 \h </w:instrText>
      </w:r>
      <w:r>
        <w:rPr>
          <w:noProof/>
        </w:rPr>
      </w:r>
      <w:r>
        <w:rPr>
          <w:noProof/>
        </w:rPr>
        <w:fldChar w:fldCharType="separate"/>
      </w:r>
      <w:r>
        <w:rPr>
          <w:noProof/>
        </w:rPr>
        <w:t>125</w:t>
      </w:r>
      <w:r>
        <w:rPr>
          <w:noProof/>
        </w:rPr>
        <w:fldChar w:fldCharType="end"/>
      </w:r>
    </w:p>
    <w:p w14:paraId="1581D6D9" w14:textId="2D867124" w:rsidR="00DF1023" w:rsidRDefault="00DF1023">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_Toc170198979 \h </w:instrText>
      </w:r>
      <w:r>
        <w:rPr>
          <w:noProof/>
        </w:rPr>
      </w:r>
      <w:r>
        <w:rPr>
          <w:noProof/>
        </w:rPr>
        <w:fldChar w:fldCharType="separate"/>
      </w:r>
      <w:r>
        <w:rPr>
          <w:noProof/>
        </w:rPr>
        <w:t>125</w:t>
      </w:r>
      <w:r>
        <w:rPr>
          <w:noProof/>
        </w:rPr>
        <w:fldChar w:fldCharType="end"/>
      </w:r>
    </w:p>
    <w:p w14:paraId="311BF6FC" w14:textId="52259E13" w:rsidR="00DF1023" w:rsidRDefault="00DF1023">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_Toc170198980 \h </w:instrText>
      </w:r>
      <w:r>
        <w:rPr>
          <w:noProof/>
        </w:rPr>
      </w:r>
      <w:r>
        <w:rPr>
          <w:noProof/>
        </w:rPr>
        <w:fldChar w:fldCharType="separate"/>
      </w:r>
      <w:r>
        <w:rPr>
          <w:noProof/>
        </w:rPr>
        <w:t>125</w:t>
      </w:r>
      <w:r>
        <w:rPr>
          <w:noProof/>
        </w:rPr>
        <w:fldChar w:fldCharType="end"/>
      </w:r>
    </w:p>
    <w:p w14:paraId="18DEE536" w14:textId="78315E54" w:rsidR="00DF1023" w:rsidRDefault="00DF1023">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_Toc170198981 \h </w:instrText>
      </w:r>
      <w:r>
        <w:rPr>
          <w:noProof/>
        </w:rPr>
      </w:r>
      <w:r>
        <w:rPr>
          <w:noProof/>
        </w:rPr>
        <w:fldChar w:fldCharType="separate"/>
      </w:r>
      <w:r>
        <w:rPr>
          <w:noProof/>
        </w:rPr>
        <w:t>125</w:t>
      </w:r>
      <w:r>
        <w:rPr>
          <w:noProof/>
        </w:rPr>
        <w:fldChar w:fldCharType="end"/>
      </w:r>
    </w:p>
    <w:p w14:paraId="3A0BFCEB" w14:textId="43D19370" w:rsidR="00DF1023" w:rsidRDefault="00DF1023">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_Toc170198982 \h </w:instrText>
      </w:r>
      <w:r>
        <w:rPr>
          <w:noProof/>
        </w:rPr>
      </w:r>
      <w:r>
        <w:rPr>
          <w:noProof/>
        </w:rPr>
        <w:fldChar w:fldCharType="separate"/>
      </w:r>
      <w:r>
        <w:rPr>
          <w:noProof/>
        </w:rPr>
        <w:t>125</w:t>
      </w:r>
      <w:r>
        <w:rPr>
          <w:noProof/>
        </w:rPr>
        <w:fldChar w:fldCharType="end"/>
      </w:r>
    </w:p>
    <w:p w14:paraId="78F294F7" w14:textId="2F1BF1A9" w:rsidR="00DF1023" w:rsidRDefault="00DF1023">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_Toc170198983 \h </w:instrText>
      </w:r>
      <w:r>
        <w:rPr>
          <w:noProof/>
        </w:rPr>
      </w:r>
      <w:r>
        <w:rPr>
          <w:noProof/>
        </w:rPr>
        <w:fldChar w:fldCharType="separate"/>
      </w:r>
      <w:r>
        <w:rPr>
          <w:noProof/>
        </w:rPr>
        <w:t>139</w:t>
      </w:r>
      <w:r>
        <w:rPr>
          <w:noProof/>
        </w:rPr>
        <w:fldChar w:fldCharType="end"/>
      </w:r>
    </w:p>
    <w:p w14:paraId="0D49C085" w14:textId="20C11722" w:rsidR="00DF1023" w:rsidRDefault="00DF1023">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_Toc170198984 \h </w:instrText>
      </w:r>
      <w:r>
        <w:rPr>
          <w:noProof/>
        </w:rPr>
      </w:r>
      <w:r>
        <w:rPr>
          <w:noProof/>
        </w:rPr>
        <w:fldChar w:fldCharType="separate"/>
      </w:r>
      <w:r>
        <w:rPr>
          <w:noProof/>
        </w:rPr>
        <w:t>140</w:t>
      </w:r>
      <w:r>
        <w:rPr>
          <w:noProof/>
        </w:rPr>
        <w:fldChar w:fldCharType="end"/>
      </w:r>
    </w:p>
    <w:p w14:paraId="616B5A4C" w14:textId="5DA41563" w:rsidR="00DF1023" w:rsidRDefault="00DF1023">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_Toc170198985 \h </w:instrText>
      </w:r>
      <w:r>
        <w:rPr>
          <w:noProof/>
        </w:rPr>
      </w:r>
      <w:r>
        <w:rPr>
          <w:noProof/>
        </w:rPr>
        <w:fldChar w:fldCharType="separate"/>
      </w:r>
      <w:r>
        <w:rPr>
          <w:noProof/>
        </w:rPr>
        <w:t>145</w:t>
      </w:r>
      <w:r>
        <w:rPr>
          <w:noProof/>
        </w:rPr>
        <w:fldChar w:fldCharType="end"/>
      </w:r>
    </w:p>
    <w:p w14:paraId="6E740759" w14:textId="07C547F5" w:rsidR="00DF1023" w:rsidRDefault="00DF1023">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_Toc170198986 \h </w:instrText>
      </w:r>
      <w:r>
        <w:rPr>
          <w:noProof/>
        </w:rPr>
      </w:r>
      <w:r>
        <w:rPr>
          <w:noProof/>
        </w:rPr>
        <w:fldChar w:fldCharType="separate"/>
      </w:r>
      <w:r>
        <w:rPr>
          <w:noProof/>
        </w:rPr>
        <w:t>148</w:t>
      </w:r>
      <w:r>
        <w:rPr>
          <w:noProof/>
        </w:rPr>
        <w:fldChar w:fldCharType="end"/>
      </w:r>
    </w:p>
    <w:p w14:paraId="744AD731" w14:textId="6E5F2C01" w:rsidR="00DF1023" w:rsidRDefault="00DF1023">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_Toc170198987 \h </w:instrText>
      </w:r>
      <w:r>
        <w:rPr>
          <w:noProof/>
        </w:rPr>
      </w:r>
      <w:r>
        <w:rPr>
          <w:noProof/>
        </w:rPr>
        <w:fldChar w:fldCharType="separate"/>
      </w:r>
      <w:r>
        <w:rPr>
          <w:noProof/>
        </w:rPr>
        <w:t>148</w:t>
      </w:r>
      <w:r>
        <w:rPr>
          <w:noProof/>
        </w:rPr>
        <w:fldChar w:fldCharType="end"/>
      </w:r>
    </w:p>
    <w:p w14:paraId="762E685C" w14:textId="5A224543" w:rsidR="00DF1023" w:rsidRDefault="00DF1023">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_Toc170198988 \h </w:instrText>
      </w:r>
      <w:r>
        <w:rPr>
          <w:noProof/>
        </w:rPr>
      </w:r>
      <w:r>
        <w:rPr>
          <w:noProof/>
        </w:rPr>
        <w:fldChar w:fldCharType="separate"/>
      </w:r>
      <w:r>
        <w:rPr>
          <w:noProof/>
        </w:rPr>
        <w:t>148</w:t>
      </w:r>
      <w:r>
        <w:rPr>
          <w:noProof/>
        </w:rPr>
        <w:fldChar w:fldCharType="end"/>
      </w:r>
    </w:p>
    <w:p w14:paraId="6D669179" w14:textId="47EB5567" w:rsidR="00DF1023" w:rsidRDefault="00DF1023">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_Toc170198989 \h </w:instrText>
      </w:r>
      <w:r>
        <w:rPr>
          <w:noProof/>
        </w:rPr>
      </w:r>
      <w:r>
        <w:rPr>
          <w:noProof/>
        </w:rPr>
        <w:fldChar w:fldCharType="separate"/>
      </w:r>
      <w:r>
        <w:rPr>
          <w:noProof/>
        </w:rPr>
        <w:t>149</w:t>
      </w:r>
      <w:r>
        <w:rPr>
          <w:noProof/>
        </w:rPr>
        <w:fldChar w:fldCharType="end"/>
      </w:r>
    </w:p>
    <w:p w14:paraId="12E7B922" w14:textId="18B426B0" w:rsidR="00DF1023" w:rsidRDefault="00DF1023">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_Toc170198990 \h </w:instrText>
      </w:r>
      <w:r>
        <w:rPr>
          <w:noProof/>
        </w:rPr>
      </w:r>
      <w:r>
        <w:rPr>
          <w:noProof/>
        </w:rPr>
        <w:fldChar w:fldCharType="separate"/>
      </w:r>
      <w:r>
        <w:rPr>
          <w:noProof/>
        </w:rPr>
        <w:t>150</w:t>
      </w:r>
      <w:r>
        <w:rPr>
          <w:noProof/>
        </w:rPr>
        <w:fldChar w:fldCharType="end"/>
      </w:r>
    </w:p>
    <w:p w14:paraId="5EB60FA9" w14:textId="6E595FFB" w:rsidR="00DF1023" w:rsidRDefault="00DF1023">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_Toc170198991 \h </w:instrText>
      </w:r>
      <w:r>
        <w:rPr>
          <w:noProof/>
        </w:rPr>
      </w:r>
      <w:r>
        <w:rPr>
          <w:noProof/>
        </w:rPr>
        <w:fldChar w:fldCharType="separate"/>
      </w:r>
      <w:r>
        <w:rPr>
          <w:noProof/>
        </w:rPr>
        <w:t>150</w:t>
      </w:r>
      <w:r>
        <w:rPr>
          <w:noProof/>
        </w:rPr>
        <w:fldChar w:fldCharType="end"/>
      </w:r>
    </w:p>
    <w:p w14:paraId="0983BD16" w14:textId="785F4D02" w:rsidR="00DF1023" w:rsidRDefault="00DF1023">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_Toc170198992 \h </w:instrText>
      </w:r>
      <w:r>
        <w:rPr>
          <w:noProof/>
        </w:rPr>
      </w:r>
      <w:r>
        <w:rPr>
          <w:noProof/>
        </w:rPr>
        <w:fldChar w:fldCharType="separate"/>
      </w:r>
      <w:r>
        <w:rPr>
          <w:noProof/>
        </w:rPr>
        <w:t>150</w:t>
      </w:r>
      <w:r>
        <w:rPr>
          <w:noProof/>
        </w:rPr>
        <w:fldChar w:fldCharType="end"/>
      </w:r>
    </w:p>
    <w:p w14:paraId="1DF99DAE" w14:textId="5765924F" w:rsidR="00DF1023" w:rsidRDefault="00DF1023">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_Toc170198993 \h </w:instrText>
      </w:r>
      <w:r>
        <w:rPr>
          <w:noProof/>
        </w:rPr>
      </w:r>
      <w:r>
        <w:rPr>
          <w:noProof/>
        </w:rPr>
        <w:fldChar w:fldCharType="separate"/>
      </w:r>
      <w:r>
        <w:rPr>
          <w:noProof/>
        </w:rPr>
        <w:t>156</w:t>
      </w:r>
      <w:r>
        <w:rPr>
          <w:noProof/>
        </w:rPr>
        <w:fldChar w:fldCharType="end"/>
      </w:r>
    </w:p>
    <w:p w14:paraId="0C22E7E4" w14:textId="02670B9D" w:rsidR="00DF1023" w:rsidRDefault="00DF1023">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_Toc170198994 \h </w:instrText>
      </w:r>
      <w:r>
        <w:rPr>
          <w:noProof/>
        </w:rPr>
      </w:r>
      <w:r>
        <w:rPr>
          <w:noProof/>
        </w:rPr>
        <w:fldChar w:fldCharType="separate"/>
      </w:r>
      <w:r>
        <w:rPr>
          <w:noProof/>
        </w:rPr>
        <w:t>156</w:t>
      </w:r>
      <w:r>
        <w:rPr>
          <w:noProof/>
        </w:rPr>
        <w:fldChar w:fldCharType="end"/>
      </w:r>
    </w:p>
    <w:p w14:paraId="3226DAD7" w14:textId="32814502" w:rsidR="00DF1023" w:rsidRDefault="00DF1023">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_Toc170198995 \h </w:instrText>
      </w:r>
      <w:r>
        <w:rPr>
          <w:noProof/>
        </w:rPr>
      </w:r>
      <w:r>
        <w:rPr>
          <w:noProof/>
        </w:rPr>
        <w:fldChar w:fldCharType="separate"/>
      </w:r>
      <w:r>
        <w:rPr>
          <w:noProof/>
        </w:rPr>
        <w:t>156</w:t>
      </w:r>
      <w:r>
        <w:rPr>
          <w:noProof/>
        </w:rPr>
        <w:fldChar w:fldCharType="end"/>
      </w:r>
    </w:p>
    <w:p w14:paraId="17A628C0" w14:textId="201B4C3B" w:rsidR="00DF1023" w:rsidRDefault="00DF1023">
      <w:pPr>
        <w:pStyle w:val="TOC5"/>
        <w:rPr>
          <w:rFonts w:asciiTheme="minorHAnsi" w:eastAsiaTheme="minorEastAsia" w:hAnsiTheme="minorHAnsi" w:cstheme="minorBidi"/>
          <w:noProof/>
          <w:sz w:val="22"/>
          <w:szCs w:val="22"/>
        </w:rPr>
      </w:pPr>
      <w:r>
        <w:rPr>
          <w:noProof/>
        </w:rPr>
        <w:t>6.6.2.2.3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_Toc170198996 \h </w:instrText>
      </w:r>
      <w:r>
        <w:rPr>
          <w:noProof/>
        </w:rPr>
      </w:r>
      <w:r>
        <w:rPr>
          <w:noProof/>
        </w:rPr>
        <w:fldChar w:fldCharType="separate"/>
      </w:r>
      <w:r>
        <w:rPr>
          <w:noProof/>
        </w:rPr>
        <w:t>157</w:t>
      </w:r>
      <w:r>
        <w:rPr>
          <w:noProof/>
        </w:rPr>
        <w:fldChar w:fldCharType="end"/>
      </w:r>
    </w:p>
    <w:p w14:paraId="5C75FB88" w14:textId="76C38523" w:rsidR="00DF1023" w:rsidRDefault="00DF1023">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_Toc170198997 \h </w:instrText>
      </w:r>
      <w:r>
        <w:rPr>
          <w:noProof/>
        </w:rPr>
      </w:r>
      <w:r>
        <w:rPr>
          <w:noProof/>
        </w:rPr>
        <w:fldChar w:fldCharType="separate"/>
      </w:r>
      <w:r>
        <w:rPr>
          <w:noProof/>
        </w:rPr>
        <w:t>157</w:t>
      </w:r>
      <w:r>
        <w:rPr>
          <w:noProof/>
        </w:rPr>
        <w:fldChar w:fldCharType="end"/>
      </w:r>
    </w:p>
    <w:p w14:paraId="353F6992" w14:textId="3D2195E5" w:rsidR="00DF1023" w:rsidRDefault="00DF1023">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Support of URSP rule enforcement reporting</w:t>
      </w:r>
      <w:r>
        <w:rPr>
          <w:noProof/>
        </w:rPr>
        <w:tab/>
      </w:r>
      <w:r>
        <w:rPr>
          <w:noProof/>
        </w:rPr>
        <w:fldChar w:fldCharType="begin" w:fldLock="1"/>
      </w:r>
      <w:r>
        <w:rPr>
          <w:noProof/>
        </w:rPr>
        <w:instrText xml:space="preserve"> PAGEREF _Toc170198998 \h </w:instrText>
      </w:r>
      <w:r>
        <w:rPr>
          <w:noProof/>
        </w:rPr>
      </w:r>
      <w:r>
        <w:rPr>
          <w:noProof/>
        </w:rPr>
        <w:fldChar w:fldCharType="separate"/>
      </w:r>
      <w:r>
        <w:rPr>
          <w:noProof/>
        </w:rPr>
        <w:t>160</w:t>
      </w:r>
      <w:r>
        <w:rPr>
          <w:noProof/>
        </w:rPr>
        <w:fldChar w:fldCharType="end"/>
      </w:r>
    </w:p>
    <w:p w14:paraId="5CC1E5B9" w14:textId="78922278" w:rsidR="00DF1023" w:rsidRDefault="00DF1023">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_Toc170198999 \h </w:instrText>
      </w:r>
      <w:r>
        <w:rPr>
          <w:noProof/>
        </w:rPr>
      </w:r>
      <w:r>
        <w:rPr>
          <w:noProof/>
        </w:rPr>
        <w:fldChar w:fldCharType="separate"/>
      </w:r>
      <w:r>
        <w:rPr>
          <w:noProof/>
        </w:rPr>
        <w:t>161</w:t>
      </w:r>
      <w:r>
        <w:rPr>
          <w:noProof/>
        </w:rPr>
        <w:fldChar w:fldCharType="end"/>
      </w:r>
    </w:p>
    <w:p w14:paraId="1596C253" w14:textId="5A07D351" w:rsidR="00DF1023" w:rsidRDefault="00DF1023">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_Toc170199000 \h </w:instrText>
      </w:r>
      <w:r>
        <w:rPr>
          <w:noProof/>
        </w:rPr>
      </w:r>
      <w:r>
        <w:rPr>
          <w:noProof/>
        </w:rPr>
        <w:fldChar w:fldCharType="separate"/>
      </w:r>
      <w:r>
        <w:rPr>
          <w:noProof/>
        </w:rPr>
        <w:t>161</w:t>
      </w:r>
      <w:r>
        <w:rPr>
          <w:noProof/>
        </w:rPr>
        <w:fldChar w:fldCharType="end"/>
      </w:r>
    </w:p>
    <w:p w14:paraId="53A9B501" w14:textId="0AC8906F" w:rsidR="00DF1023" w:rsidRDefault="00DF1023">
      <w:pPr>
        <w:pStyle w:val="TOC3"/>
        <w:rPr>
          <w:rFonts w:asciiTheme="minorHAnsi" w:eastAsiaTheme="minorEastAsia" w:hAnsiTheme="minorHAnsi" w:cstheme="minorBidi"/>
          <w:noProof/>
          <w:sz w:val="22"/>
          <w:szCs w:val="22"/>
        </w:rPr>
      </w:pPr>
      <w:r>
        <w:rPr>
          <w:noProof/>
        </w:rPr>
        <w:t>6.6.5</w:t>
      </w:r>
      <w:r>
        <w:rPr>
          <w:rFonts w:asciiTheme="minorHAnsi" w:eastAsiaTheme="minorEastAsia" w:hAnsiTheme="minorHAnsi" w:cstheme="minorBidi"/>
          <w:noProof/>
          <w:sz w:val="22"/>
          <w:szCs w:val="22"/>
        </w:rPr>
        <w:tab/>
      </w:r>
      <w:r>
        <w:rPr>
          <w:noProof/>
        </w:rPr>
        <w:t>Ranging/Sidelink Positioning Policy information</w:t>
      </w:r>
      <w:r>
        <w:rPr>
          <w:noProof/>
        </w:rPr>
        <w:tab/>
      </w:r>
      <w:r>
        <w:rPr>
          <w:noProof/>
        </w:rPr>
        <w:fldChar w:fldCharType="begin" w:fldLock="1"/>
      </w:r>
      <w:r>
        <w:rPr>
          <w:noProof/>
        </w:rPr>
        <w:instrText xml:space="preserve"> PAGEREF _Toc170199001 \h </w:instrText>
      </w:r>
      <w:r>
        <w:rPr>
          <w:noProof/>
        </w:rPr>
      </w:r>
      <w:r>
        <w:rPr>
          <w:noProof/>
        </w:rPr>
        <w:fldChar w:fldCharType="separate"/>
      </w:r>
      <w:r>
        <w:rPr>
          <w:noProof/>
        </w:rPr>
        <w:t>161</w:t>
      </w:r>
      <w:r>
        <w:rPr>
          <w:noProof/>
        </w:rPr>
        <w:fldChar w:fldCharType="end"/>
      </w:r>
    </w:p>
    <w:p w14:paraId="3091D2D0" w14:textId="1AE4F470" w:rsidR="00DF1023" w:rsidRDefault="00DF1023">
      <w:pPr>
        <w:pStyle w:val="TOC3"/>
        <w:rPr>
          <w:rFonts w:asciiTheme="minorHAnsi" w:eastAsiaTheme="minorEastAsia" w:hAnsiTheme="minorHAnsi" w:cstheme="minorBidi"/>
          <w:noProof/>
          <w:sz w:val="22"/>
          <w:szCs w:val="22"/>
        </w:rPr>
      </w:pPr>
      <w:r>
        <w:rPr>
          <w:noProof/>
        </w:rPr>
        <w:t>6.6.6</w:t>
      </w:r>
      <w:r>
        <w:rPr>
          <w:rFonts w:asciiTheme="minorHAnsi" w:eastAsiaTheme="minorEastAsia" w:hAnsiTheme="minorHAnsi" w:cstheme="minorBidi"/>
          <w:noProof/>
          <w:sz w:val="22"/>
          <w:szCs w:val="22"/>
        </w:rPr>
        <w:tab/>
      </w:r>
      <w:r>
        <w:rPr>
          <w:noProof/>
        </w:rPr>
        <w:t>A2X Policy information</w:t>
      </w:r>
      <w:r>
        <w:rPr>
          <w:noProof/>
        </w:rPr>
        <w:tab/>
      </w:r>
      <w:r>
        <w:rPr>
          <w:noProof/>
        </w:rPr>
        <w:fldChar w:fldCharType="begin" w:fldLock="1"/>
      </w:r>
      <w:r>
        <w:rPr>
          <w:noProof/>
        </w:rPr>
        <w:instrText xml:space="preserve"> PAGEREF _Toc170199002 \h </w:instrText>
      </w:r>
      <w:r>
        <w:rPr>
          <w:noProof/>
        </w:rPr>
      </w:r>
      <w:r>
        <w:rPr>
          <w:noProof/>
        </w:rPr>
        <w:fldChar w:fldCharType="separate"/>
      </w:r>
      <w:r>
        <w:rPr>
          <w:noProof/>
        </w:rPr>
        <w:t>161</w:t>
      </w:r>
      <w:r>
        <w:rPr>
          <w:noProof/>
        </w:rPr>
        <w:fldChar w:fldCharType="end"/>
      </w:r>
    </w:p>
    <w:p w14:paraId="65513B2B" w14:textId="44B3A5DD" w:rsidR="00DF1023" w:rsidRDefault="00DF1023">
      <w:pPr>
        <w:pStyle w:val="TOC3"/>
        <w:rPr>
          <w:rFonts w:asciiTheme="minorHAnsi" w:eastAsiaTheme="minorEastAsia" w:hAnsiTheme="minorHAnsi" w:cstheme="minorBidi"/>
          <w:noProof/>
          <w:sz w:val="22"/>
          <w:szCs w:val="22"/>
        </w:rPr>
      </w:pPr>
      <w:r>
        <w:rPr>
          <w:noProof/>
        </w:rPr>
        <w:t>6.6.7</w:t>
      </w:r>
      <w:r>
        <w:rPr>
          <w:rFonts w:asciiTheme="minorHAnsi" w:eastAsiaTheme="minorEastAsia" w:hAnsiTheme="minorHAnsi" w:cstheme="minorBidi"/>
          <w:noProof/>
          <w:sz w:val="22"/>
          <w:szCs w:val="22"/>
        </w:rPr>
        <w:tab/>
      </w:r>
      <w:r>
        <w:rPr>
          <w:noProof/>
        </w:rPr>
        <w:t>UE Policy Association supplementary information</w:t>
      </w:r>
      <w:r>
        <w:rPr>
          <w:noProof/>
        </w:rPr>
        <w:tab/>
      </w:r>
      <w:r>
        <w:rPr>
          <w:noProof/>
        </w:rPr>
        <w:fldChar w:fldCharType="begin" w:fldLock="1"/>
      </w:r>
      <w:r>
        <w:rPr>
          <w:noProof/>
        </w:rPr>
        <w:instrText xml:space="preserve"> PAGEREF _Toc170199003 \h </w:instrText>
      </w:r>
      <w:r>
        <w:rPr>
          <w:noProof/>
        </w:rPr>
      </w:r>
      <w:r>
        <w:rPr>
          <w:noProof/>
        </w:rPr>
        <w:fldChar w:fldCharType="separate"/>
      </w:r>
      <w:r>
        <w:rPr>
          <w:noProof/>
        </w:rPr>
        <w:t>162</w:t>
      </w:r>
      <w:r>
        <w:rPr>
          <w:noProof/>
        </w:rPr>
        <w:fldChar w:fldCharType="end"/>
      </w:r>
    </w:p>
    <w:p w14:paraId="7857D701" w14:textId="45438C78" w:rsidR="00DF1023" w:rsidRDefault="00DF1023">
      <w:pPr>
        <w:pStyle w:val="TOC8"/>
        <w:rPr>
          <w:rFonts w:asciiTheme="minorHAnsi" w:eastAsiaTheme="minorEastAsia" w:hAnsiTheme="minorHAnsi" w:cstheme="minorBidi"/>
          <w:b w:val="0"/>
          <w:noProof/>
          <w:szCs w:val="22"/>
        </w:rPr>
      </w:pPr>
      <w:r>
        <w:rPr>
          <w:noProof/>
        </w:rPr>
        <w:t>Annex A (informative):</w:t>
      </w:r>
      <w:r>
        <w:rPr>
          <w:noProof/>
        </w:rPr>
        <w:tab/>
        <w:t>URSP rules example</w:t>
      </w:r>
      <w:r>
        <w:rPr>
          <w:noProof/>
        </w:rPr>
        <w:tab/>
      </w:r>
      <w:r>
        <w:rPr>
          <w:noProof/>
        </w:rPr>
        <w:fldChar w:fldCharType="begin" w:fldLock="1"/>
      </w:r>
      <w:r>
        <w:rPr>
          <w:noProof/>
        </w:rPr>
        <w:instrText xml:space="preserve"> PAGEREF _Toc170199004 \h </w:instrText>
      </w:r>
      <w:r>
        <w:rPr>
          <w:noProof/>
        </w:rPr>
      </w:r>
      <w:r>
        <w:rPr>
          <w:noProof/>
        </w:rPr>
        <w:fldChar w:fldCharType="separate"/>
      </w:r>
      <w:r>
        <w:rPr>
          <w:noProof/>
        </w:rPr>
        <w:t>163</w:t>
      </w:r>
      <w:r>
        <w:rPr>
          <w:noProof/>
        </w:rPr>
        <w:fldChar w:fldCharType="end"/>
      </w:r>
    </w:p>
    <w:p w14:paraId="5CE04144" w14:textId="3B5CB7A1" w:rsidR="00DF1023" w:rsidRDefault="00DF1023">
      <w:pPr>
        <w:pStyle w:val="TOC8"/>
        <w:rPr>
          <w:rFonts w:asciiTheme="minorHAnsi" w:eastAsiaTheme="minorEastAsia" w:hAnsiTheme="minorHAnsi" w:cstheme="minorBidi"/>
          <w:b w:val="0"/>
          <w:noProof/>
          <w:szCs w:val="22"/>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_Toc170199005 \h </w:instrText>
      </w:r>
      <w:r>
        <w:rPr>
          <w:noProof/>
        </w:rPr>
      </w:r>
      <w:r>
        <w:rPr>
          <w:noProof/>
        </w:rPr>
        <w:fldChar w:fldCharType="separate"/>
      </w:r>
      <w:r>
        <w:rPr>
          <w:noProof/>
        </w:rPr>
        <w:t>168</w:t>
      </w:r>
      <w:r>
        <w:rPr>
          <w:noProof/>
        </w:rPr>
        <w:fldChar w:fldCharType="end"/>
      </w:r>
    </w:p>
    <w:p w14:paraId="2234A9F1" w14:textId="0B51974A" w:rsidR="00DF1023" w:rsidRDefault="00DF1023">
      <w:pPr>
        <w:pStyle w:val="TOC8"/>
        <w:rPr>
          <w:rFonts w:asciiTheme="minorHAnsi" w:eastAsiaTheme="minorEastAsia" w:hAnsiTheme="minorHAnsi" w:cstheme="minorBidi"/>
          <w:b w:val="0"/>
          <w:noProof/>
          <w:szCs w:val="22"/>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_Toc170199006 \h </w:instrText>
      </w:r>
      <w:r>
        <w:rPr>
          <w:noProof/>
        </w:rPr>
      </w:r>
      <w:r>
        <w:rPr>
          <w:noProof/>
        </w:rPr>
        <w:fldChar w:fldCharType="separate"/>
      </w:r>
      <w:r>
        <w:rPr>
          <w:noProof/>
        </w:rPr>
        <w:t>169</w:t>
      </w:r>
      <w:r>
        <w:rPr>
          <w:noProof/>
        </w:rPr>
        <w:fldChar w:fldCharType="end"/>
      </w:r>
    </w:p>
    <w:p w14:paraId="59684D07" w14:textId="418AE003" w:rsidR="00DF1023" w:rsidRDefault="00DF1023">
      <w:pPr>
        <w:pStyle w:val="TOC8"/>
        <w:rPr>
          <w:rFonts w:asciiTheme="minorHAnsi" w:eastAsiaTheme="minorEastAsia" w:hAnsiTheme="minorHAnsi" w:cstheme="minorBidi"/>
          <w:b w:val="0"/>
          <w:noProof/>
          <w:szCs w:val="22"/>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_Toc170199007 \h </w:instrText>
      </w:r>
      <w:r>
        <w:rPr>
          <w:noProof/>
        </w:rPr>
      </w:r>
      <w:r>
        <w:rPr>
          <w:noProof/>
        </w:rPr>
        <w:fldChar w:fldCharType="separate"/>
      </w:r>
      <w:r>
        <w:rPr>
          <w:noProof/>
        </w:rPr>
        <w:t>171</w:t>
      </w:r>
      <w:r>
        <w:rPr>
          <w:noProof/>
        </w:rPr>
        <w:fldChar w:fldCharType="end"/>
      </w:r>
    </w:p>
    <w:p w14:paraId="115FF484" w14:textId="263E27A8" w:rsidR="00DF1023" w:rsidRDefault="00DF1023">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_Toc170199008 \h </w:instrText>
      </w:r>
      <w:r>
        <w:rPr>
          <w:noProof/>
        </w:rPr>
      </w:r>
      <w:r>
        <w:rPr>
          <w:noProof/>
        </w:rPr>
        <w:fldChar w:fldCharType="separate"/>
      </w:r>
      <w:r>
        <w:rPr>
          <w:noProof/>
        </w:rPr>
        <w:t>171</w:t>
      </w:r>
      <w:r>
        <w:rPr>
          <w:noProof/>
        </w:rPr>
        <w:fldChar w:fldCharType="end"/>
      </w:r>
    </w:p>
    <w:p w14:paraId="29341FCE" w14:textId="3F7ED47B" w:rsidR="00DF1023" w:rsidRDefault="00DF1023">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_Toc170199009 \h </w:instrText>
      </w:r>
      <w:r>
        <w:rPr>
          <w:noProof/>
        </w:rPr>
      </w:r>
      <w:r>
        <w:rPr>
          <w:noProof/>
        </w:rPr>
        <w:fldChar w:fldCharType="separate"/>
      </w:r>
      <w:r>
        <w:rPr>
          <w:noProof/>
        </w:rPr>
        <w:t>172</w:t>
      </w:r>
      <w:r>
        <w:rPr>
          <w:noProof/>
        </w:rPr>
        <w:fldChar w:fldCharType="end"/>
      </w:r>
    </w:p>
    <w:p w14:paraId="4FB4EFFC" w14:textId="0305172D" w:rsidR="00DF1023" w:rsidRDefault="00DF1023">
      <w:pPr>
        <w:pStyle w:val="TOC8"/>
        <w:rPr>
          <w:rFonts w:asciiTheme="minorHAnsi" w:eastAsiaTheme="minorEastAsia" w:hAnsiTheme="minorHAnsi" w:cstheme="minorBidi"/>
          <w:b w:val="0"/>
          <w:noProof/>
          <w:szCs w:val="22"/>
        </w:rPr>
      </w:pPr>
      <w:r>
        <w:rPr>
          <w:noProof/>
        </w:rPr>
        <w:t>Annex E (informative):</w:t>
      </w:r>
      <w:r>
        <w:rPr>
          <w:noProof/>
        </w:rPr>
        <w:tab/>
        <w:t>Change history</w:t>
      </w:r>
      <w:r>
        <w:rPr>
          <w:noProof/>
        </w:rPr>
        <w:tab/>
      </w:r>
      <w:r>
        <w:rPr>
          <w:noProof/>
        </w:rPr>
        <w:fldChar w:fldCharType="begin" w:fldLock="1"/>
      </w:r>
      <w:r>
        <w:rPr>
          <w:noProof/>
        </w:rPr>
        <w:instrText xml:space="preserve"> PAGEREF _Toc170199010 \h </w:instrText>
      </w:r>
      <w:r>
        <w:rPr>
          <w:noProof/>
        </w:rPr>
      </w:r>
      <w:r>
        <w:rPr>
          <w:noProof/>
        </w:rPr>
        <w:fldChar w:fldCharType="separate"/>
      </w:r>
      <w:r>
        <w:rPr>
          <w:noProof/>
        </w:rPr>
        <w:t>173</w:t>
      </w:r>
      <w:r>
        <w:rPr>
          <w:noProof/>
        </w:rPr>
        <w:fldChar w:fldCharType="end"/>
      </w:r>
    </w:p>
    <w:p w14:paraId="2CACE4FA" w14:textId="66C0ED03" w:rsidR="00787F8E" w:rsidRPr="003D4ABF" w:rsidRDefault="00023F69" w:rsidP="00787F8E">
      <w:r w:rsidRPr="003D4ABF">
        <w:rPr>
          <w:noProof/>
          <w:sz w:val="22"/>
        </w:rPr>
        <w:fldChar w:fldCharType="end"/>
      </w:r>
      <w:bookmarkEnd w:id="9"/>
    </w:p>
    <w:p w14:paraId="7FD909AE" w14:textId="77777777" w:rsidR="00787F8E" w:rsidRPr="003D4ABF" w:rsidRDefault="00787F8E" w:rsidP="00787F8E">
      <w:pPr>
        <w:pStyle w:val="Heading1"/>
      </w:pPr>
      <w:bookmarkStart w:id="10" w:name="_CRForeword"/>
      <w:bookmarkEnd w:id="10"/>
      <w:r w:rsidRPr="003D4ABF">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170198802"/>
      <w:r w:rsidRPr="003D4ABF">
        <w:lastRenderedPageBreak/>
        <w:t>Foreword</w:t>
      </w:r>
      <w:bookmarkEnd w:id="11"/>
      <w:bookmarkEnd w:id="12"/>
      <w:bookmarkEnd w:id="13"/>
      <w:bookmarkEnd w:id="14"/>
      <w:bookmarkEnd w:id="15"/>
      <w:bookmarkEnd w:id="16"/>
      <w:bookmarkEnd w:id="17"/>
      <w:bookmarkEnd w:id="18"/>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9" w:name="_CRIntroduction"/>
      <w:bookmarkStart w:id="20" w:name="_Toc19197264"/>
      <w:bookmarkStart w:id="21" w:name="_Toc27896417"/>
      <w:bookmarkStart w:id="22" w:name="_Toc36192584"/>
      <w:bookmarkStart w:id="23" w:name="_Toc37076315"/>
      <w:bookmarkStart w:id="24" w:name="_Toc45194761"/>
      <w:bookmarkStart w:id="25" w:name="_Toc47594173"/>
      <w:bookmarkStart w:id="26" w:name="_Toc51836804"/>
      <w:bookmarkStart w:id="27" w:name="_Toc170198803"/>
      <w:bookmarkEnd w:id="19"/>
      <w:r w:rsidRPr="003D4ABF">
        <w:t>Introduction</w:t>
      </w:r>
      <w:bookmarkEnd w:id="20"/>
      <w:bookmarkEnd w:id="21"/>
      <w:bookmarkEnd w:id="22"/>
      <w:bookmarkEnd w:id="23"/>
      <w:bookmarkEnd w:id="24"/>
      <w:bookmarkEnd w:id="25"/>
      <w:bookmarkEnd w:id="26"/>
      <w:bookmarkEnd w:id="27"/>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8" w:name="_CR1"/>
      <w:bookmarkEnd w:id="28"/>
      <w:r w:rsidRPr="003D4ABF">
        <w:br w:type="page"/>
      </w:r>
      <w:bookmarkStart w:id="29" w:name="_Toc19197265"/>
      <w:bookmarkStart w:id="30" w:name="_Toc27896418"/>
      <w:bookmarkStart w:id="31" w:name="_Toc36192585"/>
      <w:bookmarkStart w:id="32" w:name="_Toc37076316"/>
      <w:bookmarkStart w:id="33" w:name="_Toc45194762"/>
      <w:bookmarkStart w:id="34" w:name="_Toc47594174"/>
      <w:bookmarkStart w:id="35" w:name="_Toc51836805"/>
      <w:bookmarkStart w:id="36" w:name="_Toc170198804"/>
      <w:r w:rsidRPr="003D4ABF">
        <w:lastRenderedPageBreak/>
        <w:t>1</w:t>
      </w:r>
      <w:r w:rsidRPr="003D4ABF">
        <w:tab/>
        <w:t>Scope</w:t>
      </w:r>
      <w:bookmarkEnd w:id="29"/>
      <w:bookmarkEnd w:id="30"/>
      <w:bookmarkEnd w:id="31"/>
      <w:bookmarkEnd w:id="32"/>
      <w:bookmarkEnd w:id="33"/>
      <w:bookmarkEnd w:id="34"/>
      <w:bookmarkEnd w:id="35"/>
      <w:bookmarkEnd w:id="36"/>
    </w:p>
    <w:p w14:paraId="234334F4" w14:textId="77777777" w:rsidR="00787F8E" w:rsidRPr="003D4ABF" w:rsidRDefault="00787F8E" w:rsidP="00787F8E">
      <w:bookmarkStart w:id="37"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8" w:name="_CR2"/>
      <w:bookmarkStart w:id="39" w:name="_Toc19197266"/>
      <w:bookmarkStart w:id="40" w:name="_Toc27896419"/>
      <w:bookmarkStart w:id="41" w:name="_Toc36192586"/>
      <w:bookmarkStart w:id="42" w:name="_Toc37076317"/>
      <w:bookmarkStart w:id="43" w:name="_Toc45194763"/>
      <w:bookmarkStart w:id="44" w:name="_Toc47594175"/>
      <w:bookmarkStart w:id="45" w:name="_Toc51836806"/>
      <w:bookmarkStart w:id="46" w:name="_Toc170198805"/>
      <w:bookmarkEnd w:id="38"/>
      <w:r w:rsidRPr="003D4ABF">
        <w:t>2</w:t>
      </w:r>
      <w:r w:rsidRPr="003D4ABF">
        <w:tab/>
        <w:t>References</w:t>
      </w:r>
      <w:bookmarkEnd w:id="39"/>
      <w:bookmarkEnd w:id="40"/>
      <w:bookmarkEnd w:id="41"/>
      <w:bookmarkEnd w:id="42"/>
      <w:bookmarkEnd w:id="43"/>
      <w:bookmarkEnd w:id="44"/>
      <w:bookmarkEnd w:id="45"/>
      <w:bookmarkEnd w:id="46"/>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7"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8" w:name="_Toc27896420"/>
      <w:bookmarkStart w:id="49" w:name="_Toc36192587"/>
      <w:bookmarkStart w:id="50" w:name="_Toc37076318"/>
      <w:bookmarkStart w:id="51" w:name="_Toc45194764"/>
      <w:bookmarkStart w:id="52"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3"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4" w:name="_CR3"/>
      <w:bookmarkEnd w:id="54"/>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5" w:name="_Toc170198806"/>
      <w:r w:rsidRPr="003D4ABF">
        <w:t>3</w:t>
      </w:r>
      <w:r w:rsidRPr="003D4ABF">
        <w:tab/>
        <w:t>Definitions</w:t>
      </w:r>
      <w:r w:rsidRPr="003D4ABF">
        <w:rPr>
          <w:lang w:eastAsia="zh-CN"/>
        </w:rPr>
        <w:t xml:space="preserve"> </w:t>
      </w:r>
      <w:r w:rsidRPr="003D4ABF">
        <w:t>and abbreviations</w:t>
      </w:r>
      <w:bookmarkEnd w:id="47"/>
      <w:bookmarkEnd w:id="48"/>
      <w:bookmarkEnd w:id="49"/>
      <w:bookmarkEnd w:id="50"/>
      <w:bookmarkEnd w:id="51"/>
      <w:bookmarkEnd w:id="52"/>
      <w:bookmarkEnd w:id="53"/>
      <w:bookmarkEnd w:id="55"/>
    </w:p>
    <w:p w14:paraId="1D421B44" w14:textId="77777777" w:rsidR="00787F8E" w:rsidRPr="003D4ABF" w:rsidRDefault="00787F8E" w:rsidP="00787F8E">
      <w:pPr>
        <w:pStyle w:val="Heading2"/>
      </w:pPr>
      <w:bookmarkStart w:id="56" w:name="_CR3_1"/>
      <w:bookmarkStart w:id="57" w:name="_Toc19197268"/>
      <w:bookmarkStart w:id="58" w:name="_Toc27896421"/>
      <w:bookmarkStart w:id="59" w:name="_Toc36192588"/>
      <w:bookmarkStart w:id="60" w:name="_Toc37076319"/>
      <w:bookmarkStart w:id="61" w:name="_Toc45194765"/>
      <w:bookmarkStart w:id="62" w:name="_Toc47594177"/>
      <w:bookmarkStart w:id="63" w:name="_Toc51836808"/>
      <w:bookmarkStart w:id="64" w:name="_Toc170198807"/>
      <w:bookmarkEnd w:id="56"/>
      <w:r w:rsidRPr="003D4ABF">
        <w:t>3.1</w:t>
      </w:r>
      <w:r w:rsidRPr="003D4ABF">
        <w:tab/>
        <w:t>Definitions</w:t>
      </w:r>
      <w:bookmarkEnd w:id="57"/>
      <w:bookmarkEnd w:id="58"/>
      <w:bookmarkEnd w:id="59"/>
      <w:bookmarkEnd w:id="60"/>
      <w:bookmarkEnd w:id="61"/>
      <w:bookmarkEnd w:id="62"/>
      <w:bookmarkEnd w:id="63"/>
      <w:bookmarkEnd w:id="64"/>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lastRenderedPageBreak/>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6C1D35C9"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5" w:name="_Toc19197269"/>
      <w:bookmarkStart w:id="66" w:name="_Toc27896422"/>
      <w:bookmarkStart w:id="67" w:name="_Toc36192589"/>
      <w:bookmarkStart w:id="68" w:name="_Toc37076320"/>
      <w:bookmarkStart w:id="69" w:name="_Toc45194766"/>
      <w:bookmarkStart w:id="70" w:name="_Toc47594178"/>
      <w:bookmarkStart w:id="71"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2" w:name="_CR3_2"/>
      <w:bookmarkStart w:id="73" w:name="_Toc170198808"/>
      <w:bookmarkEnd w:id="72"/>
      <w:r w:rsidRPr="003D4ABF">
        <w:t>3.2</w:t>
      </w:r>
      <w:r w:rsidRPr="003D4ABF">
        <w:tab/>
        <w:t>Abbreviations</w:t>
      </w:r>
      <w:bookmarkEnd w:id="65"/>
      <w:bookmarkEnd w:id="66"/>
      <w:bookmarkEnd w:id="67"/>
      <w:bookmarkEnd w:id="68"/>
      <w:bookmarkEnd w:id="69"/>
      <w:bookmarkEnd w:id="70"/>
      <w:bookmarkEnd w:id="71"/>
      <w:bookmarkEnd w:id="73"/>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lastRenderedPageBreak/>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4" w:name="_CR4"/>
      <w:bookmarkStart w:id="75" w:name="_Toc19197270"/>
      <w:bookmarkStart w:id="76" w:name="_Toc27896423"/>
      <w:bookmarkStart w:id="77" w:name="_Toc36192590"/>
      <w:bookmarkStart w:id="78" w:name="_Toc37076321"/>
      <w:bookmarkStart w:id="79" w:name="_Toc45194767"/>
      <w:bookmarkStart w:id="80" w:name="_Toc47594179"/>
      <w:bookmarkStart w:id="81" w:name="_Toc51836810"/>
      <w:bookmarkStart w:id="82" w:name="_Toc170198809"/>
      <w:bookmarkEnd w:id="74"/>
      <w:r w:rsidRPr="003D4ABF">
        <w:t>4</w:t>
      </w:r>
      <w:r w:rsidRPr="003D4ABF">
        <w:tab/>
      </w:r>
      <w:r w:rsidRPr="003D4ABF">
        <w:rPr>
          <w:lang w:eastAsia="zh-CN"/>
        </w:rPr>
        <w:t>High level architectural requirements</w:t>
      </w:r>
      <w:bookmarkEnd w:id="75"/>
      <w:bookmarkEnd w:id="76"/>
      <w:bookmarkEnd w:id="77"/>
      <w:bookmarkEnd w:id="78"/>
      <w:bookmarkEnd w:id="79"/>
      <w:bookmarkEnd w:id="80"/>
      <w:bookmarkEnd w:id="81"/>
      <w:bookmarkEnd w:id="82"/>
    </w:p>
    <w:p w14:paraId="1F27CE63" w14:textId="77777777" w:rsidR="00787F8E" w:rsidRPr="003D4ABF" w:rsidRDefault="00787F8E" w:rsidP="00787F8E">
      <w:pPr>
        <w:pStyle w:val="Heading2"/>
        <w:rPr>
          <w:lang w:eastAsia="zh-CN"/>
        </w:rPr>
      </w:pPr>
      <w:bookmarkStart w:id="83" w:name="_CR4_1"/>
      <w:bookmarkStart w:id="84" w:name="_Toc19197271"/>
      <w:bookmarkStart w:id="85" w:name="_Toc27896424"/>
      <w:bookmarkStart w:id="86" w:name="_Toc36192591"/>
      <w:bookmarkStart w:id="87" w:name="_Toc37076322"/>
      <w:bookmarkStart w:id="88" w:name="_Toc45194768"/>
      <w:bookmarkStart w:id="89" w:name="_Toc47594180"/>
      <w:bookmarkStart w:id="90" w:name="_Toc51836811"/>
      <w:bookmarkStart w:id="91" w:name="_Toc170198810"/>
      <w:bookmarkEnd w:id="83"/>
      <w:r w:rsidRPr="003D4ABF">
        <w:t>4.</w:t>
      </w:r>
      <w:r w:rsidRPr="003D4ABF">
        <w:rPr>
          <w:lang w:eastAsia="zh-CN"/>
        </w:rPr>
        <w:t>1</w:t>
      </w:r>
      <w:r w:rsidRPr="003D4ABF">
        <w:tab/>
      </w:r>
      <w:r w:rsidRPr="003D4ABF">
        <w:rPr>
          <w:lang w:eastAsia="zh-CN"/>
        </w:rPr>
        <w:t>General requirements</w:t>
      </w:r>
      <w:bookmarkEnd w:id="84"/>
      <w:bookmarkEnd w:id="85"/>
      <w:bookmarkEnd w:id="86"/>
      <w:bookmarkEnd w:id="87"/>
      <w:bookmarkEnd w:id="88"/>
      <w:bookmarkEnd w:id="89"/>
      <w:bookmarkEnd w:id="90"/>
      <w:bookmarkEnd w:id="91"/>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2" w:name="_CR4_2"/>
      <w:bookmarkStart w:id="93" w:name="_Toc19197272"/>
      <w:bookmarkStart w:id="94" w:name="_Toc27896425"/>
      <w:bookmarkStart w:id="95" w:name="_Toc36192592"/>
      <w:bookmarkStart w:id="96" w:name="_Toc37076323"/>
      <w:bookmarkStart w:id="97" w:name="_Toc45194769"/>
      <w:bookmarkStart w:id="98" w:name="_Toc47594181"/>
      <w:bookmarkStart w:id="99" w:name="_Toc51836812"/>
      <w:bookmarkStart w:id="100" w:name="_Toc170198811"/>
      <w:bookmarkEnd w:id="92"/>
      <w:r w:rsidRPr="003D4ABF">
        <w:t>4.2</w:t>
      </w:r>
      <w:r w:rsidRPr="003D4ABF">
        <w:tab/>
        <w:t>Non-session management related policy control requirements</w:t>
      </w:r>
      <w:bookmarkEnd w:id="93"/>
      <w:bookmarkEnd w:id="94"/>
      <w:bookmarkEnd w:id="95"/>
      <w:bookmarkEnd w:id="96"/>
      <w:bookmarkEnd w:id="97"/>
      <w:bookmarkEnd w:id="98"/>
      <w:bookmarkEnd w:id="99"/>
      <w:bookmarkEnd w:id="100"/>
    </w:p>
    <w:p w14:paraId="24956145" w14:textId="77777777" w:rsidR="00787F8E" w:rsidRPr="003D4ABF" w:rsidRDefault="00787F8E" w:rsidP="00787F8E">
      <w:pPr>
        <w:pStyle w:val="Heading3"/>
      </w:pPr>
      <w:bookmarkStart w:id="101" w:name="_CR4_2_1"/>
      <w:bookmarkStart w:id="102" w:name="_Toc19197273"/>
      <w:bookmarkStart w:id="103" w:name="_Toc27896426"/>
      <w:bookmarkStart w:id="104" w:name="_Toc36192593"/>
      <w:bookmarkStart w:id="105" w:name="_Toc37076324"/>
      <w:bookmarkStart w:id="106" w:name="_Toc45194770"/>
      <w:bookmarkStart w:id="107" w:name="_Toc47594182"/>
      <w:bookmarkStart w:id="108" w:name="_Toc51836813"/>
      <w:bookmarkStart w:id="109" w:name="_Toc170198812"/>
      <w:bookmarkEnd w:id="101"/>
      <w:r w:rsidRPr="003D4ABF">
        <w:t>4.2.1</w:t>
      </w:r>
      <w:r w:rsidRPr="003D4ABF">
        <w:tab/>
        <w:t>Access and mobility related policy control requirements</w:t>
      </w:r>
      <w:bookmarkEnd w:id="102"/>
      <w:bookmarkEnd w:id="103"/>
      <w:bookmarkEnd w:id="104"/>
      <w:bookmarkEnd w:id="105"/>
      <w:bookmarkEnd w:id="106"/>
      <w:bookmarkEnd w:id="107"/>
      <w:bookmarkEnd w:id="108"/>
      <w:bookmarkEnd w:id="109"/>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0" w:name="_Toc19197274"/>
      <w:bookmarkStart w:id="111" w:name="_Toc27896427"/>
      <w:bookmarkStart w:id="112" w:name="_Toc36192594"/>
      <w:bookmarkStart w:id="113" w:name="_Toc37076325"/>
      <w:bookmarkStart w:id="114" w:name="_Toc45194771"/>
      <w:bookmarkStart w:id="115" w:name="_Toc47594183"/>
      <w:bookmarkStart w:id="116"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7" w:name="_CR4_2_2"/>
      <w:bookmarkStart w:id="118" w:name="_Toc170198813"/>
      <w:bookmarkEnd w:id="117"/>
      <w:r w:rsidRPr="003D4ABF">
        <w:t>4.2.2</w:t>
      </w:r>
      <w:r w:rsidRPr="003D4ABF">
        <w:tab/>
        <w:t>UE policy control requirements</w:t>
      </w:r>
      <w:bookmarkEnd w:id="110"/>
      <w:bookmarkEnd w:id="111"/>
      <w:bookmarkEnd w:id="112"/>
      <w:bookmarkEnd w:id="113"/>
      <w:bookmarkEnd w:id="114"/>
      <w:bookmarkEnd w:id="115"/>
      <w:bookmarkEnd w:id="116"/>
      <w:bookmarkEnd w:id="118"/>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lastRenderedPageBreak/>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9" w:name="_Toc19197275"/>
      <w:bookmarkStart w:id="120"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1" w:name="_Toc36192595"/>
      <w:bookmarkStart w:id="122" w:name="_Toc37076326"/>
      <w:bookmarkStart w:id="123" w:name="_Toc45194772"/>
      <w:bookmarkStart w:id="124" w:name="_Toc47594184"/>
      <w:bookmarkStart w:id="125"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6" w:name="_CR4_2_3"/>
      <w:bookmarkStart w:id="127" w:name="_Toc170198814"/>
      <w:bookmarkEnd w:id="126"/>
      <w:r w:rsidRPr="003D4ABF">
        <w:t>4.2.3</w:t>
      </w:r>
      <w:r w:rsidRPr="003D4ABF">
        <w:tab/>
        <w:t>Network analytics information requirements</w:t>
      </w:r>
      <w:bookmarkEnd w:id="119"/>
      <w:bookmarkEnd w:id="120"/>
      <w:bookmarkEnd w:id="121"/>
      <w:bookmarkEnd w:id="122"/>
      <w:bookmarkEnd w:id="123"/>
      <w:bookmarkEnd w:id="124"/>
      <w:bookmarkEnd w:id="125"/>
      <w:bookmarkEnd w:id="12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8" w:name="_CR4_2_4"/>
      <w:bookmarkStart w:id="129" w:name="_Toc19197276"/>
      <w:bookmarkStart w:id="130" w:name="_Toc27896429"/>
      <w:bookmarkStart w:id="131" w:name="_Toc36192596"/>
      <w:bookmarkStart w:id="132" w:name="_Toc37076327"/>
      <w:bookmarkStart w:id="133" w:name="_Toc45194773"/>
      <w:bookmarkStart w:id="134" w:name="_Toc47594185"/>
      <w:bookmarkStart w:id="135" w:name="_Toc51836816"/>
      <w:bookmarkStart w:id="136" w:name="_Toc170198815"/>
      <w:bookmarkEnd w:id="128"/>
      <w:r w:rsidRPr="003D4ABF">
        <w:t>4.2.4</w:t>
      </w:r>
      <w:r w:rsidRPr="003D4ABF">
        <w:tab/>
        <w:t>Management of packet flow descriptions</w:t>
      </w:r>
      <w:bookmarkEnd w:id="129"/>
      <w:bookmarkEnd w:id="130"/>
      <w:bookmarkEnd w:id="131"/>
      <w:bookmarkEnd w:id="132"/>
      <w:bookmarkEnd w:id="133"/>
      <w:bookmarkEnd w:id="134"/>
      <w:bookmarkEnd w:id="135"/>
      <w:bookmarkEnd w:id="136"/>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7" w:name="_CR4_2_5"/>
      <w:bookmarkStart w:id="138" w:name="_Toc19197277"/>
      <w:bookmarkStart w:id="139" w:name="_Toc27896430"/>
      <w:bookmarkStart w:id="140" w:name="_Toc36192597"/>
      <w:bookmarkStart w:id="141" w:name="_Toc37076328"/>
      <w:bookmarkStart w:id="142" w:name="_Toc45194774"/>
      <w:bookmarkStart w:id="143" w:name="_Toc47594186"/>
      <w:bookmarkStart w:id="144" w:name="_Toc51836817"/>
      <w:bookmarkStart w:id="145" w:name="_Toc170198816"/>
      <w:bookmarkEnd w:id="137"/>
      <w:r w:rsidRPr="003D4ABF">
        <w:t>4.2.5</w:t>
      </w:r>
      <w:r w:rsidRPr="003D4ABF">
        <w:tab/>
        <w:t>SMF selection management related policy control requirements</w:t>
      </w:r>
      <w:bookmarkEnd w:id="138"/>
      <w:bookmarkEnd w:id="139"/>
      <w:bookmarkEnd w:id="140"/>
      <w:bookmarkEnd w:id="141"/>
      <w:bookmarkEnd w:id="142"/>
      <w:bookmarkEnd w:id="143"/>
      <w:bookmarkEnd w:id="144"/>
      <w:bookmarkEnd w:id="145"/>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6" w:name="_CR4_2_6"/>
      <w:bookmarkStart w:id="147" w:name="_Toc36192598"/>
      <w:bookmarkStart w:id="148" w:name="_Toc37076329"/>
      <w:bookmarkStart w:id="149" w:name="_Toc45194775"/>
      <w:bookmarkStart w:id="150" w:name="_Toc47594187"/>
      <w:bookmarkStart w:id="151" w:name="_Toc51836818"/>
      <w:bookmarkStart w:id="152" w:name="_Toc19197278"/>
      <w:bookmarkStart w:id="153" w:name="_Toc27896431"/>
      <w:bookmarkStart w:id="154" w:name="_Toc170198817"/>
      <w:bookmarkEnd w:id="146"/>
      <w:r w:rsidRPr="003D4ABF">
        <w:t>4.2.6</w:t>
      </w:r>
      <w:r w:rsidRPr="003D4ABF">
        <w:tab/>
        <w:t>Support for non-session management related network capability exposure</w:t>
      </w:r>
      <w:bookmarkEnd w:id="147"/>
      <w:bookmarkEnd w:id="148"/>
      <w:bookmarkEnd w:id="149"/>
      <w:bookmarkEnd w:id="150"/>
      <w:bookmarkEnd w:id="151"/>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lastRenderedPageBreak/>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55" w:name="_Toc36192599"/>
      <w:bookmarkStart w:id="156" w:name="_Toc37076330"/>
      <w:bookmarkStart w:id="157" w:name="_Toc45194776"/>
      <w:bookmarkStart w:id="158" w:name="_Toc47594188"/>
      <w:bookmarkStart w:id="159"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60" w:name="_CR4_2_7"/>
      <w:bookmarkStart w:id="161" w:name="_Toc170198818"/>
      <w:bookmarkEnd w:id="160"/>
      <w:r>
        <w:t>4.2.7</w:t>
      </w:r>
      <w:r>
        <w:tab/>
        <w:t>Slice replacement related policy control requirements</w:t>
      </w:r>
      <w:bookmarkEnd w:id="161"/>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2" w:name="_CR4_3"/>
      <w:bookmarkStart w:id="163" w:name="_Toc170198819"/>
      <w:bookmarkEnd w:id="162"/>
      <w:r w:rsidRPr="003D4ABF">
        <w:t>4.3</w:t>
      </w:r>
      <w:r w:rsidRPr="003D4ABF">
        <w:tab/>
        <w:t>Session management related policy control requirements</w:t>
      </w:r>
      <w:bookmarkEnd w:id="152"/>
      <w:bookmarkEnd w:id="153"/>
      <w:bookmarkEnd w:id="155"/>
      <w:bookmarkEnd w:id="156"/>
      <w:bookmarkEnd w:id="157"/>
      <w:bookmarkEnd w:id="158"/>
      <w:bookmarkEnd w:id="159"/>
      <w:bookmarkEnd w:id="163"/>
    </w:p>
    <w:p w14:paraId="2C65DC30" w14:textId="77777777" w:rsidR="00787F8E" w:rsidRPr="003D4ABF" w:rsidRDefault="00787F8E" w:rsidP="00787F8E">
      <w:pPr>
        <w:pStyle w:val="Heading3"/>
      </w:pPr>
      <w:bookmarkStart w:id="164" w:name="_CR4_3_1"/>
      <w:bookmarkStart w:id="165" w:name="_Toc19197279"/>
      <w:bookmarkStart w:id="166" w:name="_Toc27896432"/>
      <w:bookmarkStart w:id="167" w:name="_Toc36192600"/>
      <w:bookmarkStart w:id="168" w:name="_Toc37076331"/>
      <w:bookmarkStart w:id="169" w:name="_Toc45194777"/>
      <w:bookmarkStart w:id="170" w:name="_Toc47594189"/>
      <w:bookmarkStart w:id="171" w:name="_Toc51836820"/>
      <w:bookmarkStart w:id="172" w:name="_Toc170198820"/>
      <w:bookmarkEnd w:id="164"/>
      <w:r w:rsidRPr="003D4ABF">
        <w:t>4.3.1</w:t>
      </w:r>
      <w:r w:rsidRPr="003D4ABF">
        <w:tab/>
        <w:t>General requirements</w:t>
      </w:r>
      <w:bookmarkEnd w:id="165"/>
      <w:bookmarkEnd w:id="166"/>
      <w:bookmarkEnd w:id="167"/>
      <w:bookmarkEnd w:id="168"/>
      <w:bookmarkEnd w:id="169"/>
      <w:bookmarkEnd w:id="170"/>
      <w:bookmarkEnd w:id="171"/>
      <w:bookmarkEnd w:id="172"/>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lastRenderedPageBreak/>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3" w:name="_CR4_3_2"/>
      <w:bookmarkStart w:id="174" w:name="_Toc19197280"/>
      <w:bookmarkStart w:id="175" w:name="_Toc27896433"/>
      <w:bookmarkStart w:id="176" w:name="_Toc36192601"/>
      <w:bookmarkStart w:id="177" w:name="_Toc37076332"/>
      <w:bookmarkStart w:id="178" w:name="_Toc45194778"/>
      <w:bookmarkStart w:id="179" w:name="_Toc47594190"/>
      <w:bookmarkStart w:id="180" w:name="_Toc51836821"/>
      <w:bookmarkStart w:id="181" w:name="_Toc170198821"/>
      <w:bookmarkEnd w:id="173"/>
      <w:r w:rsidRPr="003D4ABF">
        <w:t>4.3.2</w:t>
      </w:r>
      <w:r w:rsidRPr="003D4ABF">
        <w:tab/>
        <w:t>Charging related requirements</w:t>
      </w:r>
      <w:bookmarkEnd w:id="174"/>
      <w:bookmarkEnd w:id="175"/>
      <w:bookmarkEnd w:id="176"/>
      <w:bookmarkEnd w:id="177"/>
      <w:bookmarkEnd w:id="178"/>
      <w:bookmarkEnd w:id="179"/>
      <w:bookmarkEnd w:id="180"/>
      <w:bookmarkEnd w:id="181"/>
    </w:p>
    <w:p w14:paraId="67D3B917" w14:textId="77777777" w:rsidR="00787F8E" w:rsidRPr="003D4ABF" w:rsidRDefault="00787F8E" w:rsidP="00787F8E">
      <w:pPr>
        <w:pStyle w:val="Heading4"/>
      </w:pPr>
      <w:bookmarkStart w:id="182" w:name="_CR4_3_2_1"/>
      <w:bookmarkStart w:id="183" w:name="_Toc19197281"/>
      <w:bookmarkStart w:id="184" w:name="_Toc27896434"/>
      <w:bookmarkStart w:id="185" w:name="_Toc36192602"/>
      <w:bookmarkStart w:id="186" w:name="_Toc37076333"/>
      <w:bookmarkStart w:id="187" w:name="_Toc45194779"/>
      <w:bookmarkStart w:id="188" w:name="_Toc47594191"/>
      <w:bookmarkStart w:id="189" w:name="_Toc51836822"/>
      <w:bookmarkStart w:id="190" w:name="_Toc170198822"/>
      <w:bookmarkEnd w:id="182"/>
      <w:r w:rsidRPr="003D4ABF">
        <w:t>4.3.2.1</w:t>
      </w:r>
      <w:r w:rsidRPr="003D4ABF">
        <w:tab/>
        <w:t>General</w:t>
      </w:r>
      <w:bookmarkEnd w:id="183"/>
      <w:bookmarkEnd w:id="184"/>
      <w:bookmarkEnd w:id="185"/>
      <w:bookmarkEnd w:id="186"/>
      <w:bookmarkEnd w:id="187"/>
      <w:bookmarkEnd w:id="188"/>
      <w:bookmarkEnd w:id="189"/>
      <w:bookmarkEnd w:id="190"/>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1" w:name="_CR4_3_2_2"/>
      <w:bookmarkStart w:id="192" w:name="_Toc19197282"/>
      <w:bookmarkStart w:id="193" w:name="_Toc27896435"/>
      <w:bookmarkStart w:id="194" w:name="_Toc36192603"/>
      <w:bookmarkStart w:id="195" w:name="_Toc37076334"/>
      <w:bookmarkStart w:id="196" w:name="_Toc45194780"/>
      <w:bookmarkStart w:id="197" w:name="_Toc47594192"/>
      <w:bookmarkStart w:id="198" w:name="_Toc51836823"/>
      <w:bookmarkStart w:id="199" w:name="_Toc170198823"/>
      <w:bookmarkEnd w:id="191"/>
      <w:r w:rsidRPr="003D4ABF">
        <w:t>4.3.2.2</w:t>
      </w:r>
      <w:r w:rsidRPr="003D4ABF">
        <w:tab/>
        <w:t>Charging models</w:t>
      </w:r>
      <w:bookmarkEnd w:id="192"/>
      <w:bookmarkEnd w:id="193"/>
      <w:bookmarkEnd w:id="194"/>
      <w:bookmarkEnd w:id="195"/>
      <w:bookmarkEnd w:id="196"/>
      <w:bookmarkEnd w:id="197"/>
      <w:bookmarkEnd w:id="198"/>
      <w:bookmarkEnd w:id="19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0" w:name="_CR4_3_2_3"/>
      <w:bookmarkStart w:id="201" w:name="_Toc19197283"/>
      <w:bookmarkStart w:id="202" w:name="_Toc27896436"/>
      <w:bookmarkStart w:id="203" w:name="_Toc36192604"/>
      <w:bookmarkStart w:id="204" w:name="_Toc37076335"/>
      <w:bookmarkStart w:id="205" w:name="_Toc45194781"/>
      <w:bookmarkStart w:id="206" w:name="_Toc47594193"/>
      <w:bookmarkStart w:id="207" w:name="_Toc51836824"/>
      <w:bookmarkStart w:id="208" w:name="_Toc170198824"/>
      <w:bookmarkEnd w:id="200"/>
      <w:r w:rsidRPr="003D4ABF">
        <w:t>4.3.2.3</w:t>
      </w:r>
      <w:r w:rsidRPr="003D4ABF">
        <w:tab/>
        <w:t>Charging requirements</w:t>
      </w:r>
      <w:bookmarkEnd w:id="201"/>
      <w:bookmarkEnd w:id="202"/>
      <w:bookmarkEnd w:id="203"/>
      <w:bookmarkEnd w:id="204"/>
      <w:bookmarkEnd w:id="205"/>
      <w:bookmarkEnd w:id="206"/>
      <w:bookmarkEnd w:id="207"/>
      <w:bookmarkEnd w:id="208"/>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lastRenderedPageBreak/>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9" w:name="_CR4_3_2_4"/>
      <w:bookmarkStart w:id="210" w:name="_Toc19197284"/>
      <w:bookmarkStart w:id="211" w:name="_Toc27896437"/>
      <w:bookmarkStart w:id="212" w:name="_Toc36192605"/>
      <w:bookmarkStart w:id="213" w:name="_Toc37076336"/>
      <w:bookmarkStart w:id="214" w:name="_Toc45194782"/>
      <w:bookmarkStart w:id="215" w:name="_Toc47594194"/>
      <w:bookmarkStart w:id="216" w:name="_Toc51836825"/>
      <w:bookmarkStart w:id="217" w:name="_Toc170198825"/>
      <w:bookmarkEnd w:id="209"/>
      <w:r w:rsidRPr="003D4ABF">
        <w:t>4.3.2.4</w:t>
      </w:r>
      <w:r w:rsidRPr="003D4ABF">
        <w:tab/>
        <w:t>Examples of Service Data Flow Charging</w:t>
      </w:r>
      <w:bookmarkEnd w:id="210"/>
      <w:bookmarkEnd w:id="211"/>
      <w:bookmarkEnd w:id="212"/>
      <w:bookmarkEnd w:id="213"/>
      <w:bookmarkEnd w:id="214"/>
      <w:bookmarkEnd w:id="215"/>
      <w:bookmarkEnd w:id="216"/>
      <w:bookmarkEnd w:id="217"/>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8" w:name="_CR4_3_3"/>
      <w:bookmarkStart w:id="219" w:name="_Toc19197285"/>
      <w:bookmarkStart w:id="220" w:name="_Toc27896438"/>
      <w:bookmarkStart w:id="221" w:name="_Toc36192606"/>
      <w:bookmarkStart w:id="222" w:name="_Toc37076337"/>
      <w:bookmarkStart w:id="223" w:name="_Toc45194783"/>
      <w:bookmarkStart w:id="224" w:name="_Toc47594195"/>
      <w:bookmarkStart w:id="225" w:name="_Toc51836826"/>
      <w:bookmarkStart w:id="226" w:name="_Toc170198826"/>
      <w:bookmarkEnd w:id="218"/>
      <w:r w:rsidRPr="003D4ABF">
        <w:t>4.3.3</w:t>
      </w:r>
      <w:r w:rsidRPr="003D4ABF">
        <w:tab/>
        <w:t>Policy control requirements</w:t>
      </w:r>
      <w:bookmarkEnd w:id="219"/>
      <w:bookmarkEnd w:id="220"/>
      <w:bookmarkEnd w:id="221"/>
      <w:bookmarkEnd w:id="222"/>
      <w:bookmarkEnd w:id="223"/>
      <w:bookmarkEnd w:id="224"/>
      <w:bookmarkEnd w:id="225"/>
      <w:bookmarkEnd w:id="226"/>
    </w:p>
    <w:p w14:paraId="4DD9F077" w14:textId="77777777" w:rsidR="00787F8E" w:rsidRPr="003D4ABF" w:rsidRDefault="00787F8E" w:rsidP="00787F8E">
      <w:pPr>
        <w:pStyle w:val="Heading4"/>
      </w:pPr>
      <w:bookmarkStart w:id="227" w:name="_CR4_3_3_1"/>
      <w:bookmarkStart w:id="228" w:name="_Toc19197286"/>
      <w:bookmarkStart w:id="229" w:name="_Toc27896439"/>
      <w:bookmarkStart w:id="230" w:name="_Toc36192607"/>
      <w:bookmarkStart w:id="231" w:name="_Toc37076338"/>
      <w:bookmarkStart w:id="232" w:name="_Toc45194784"/>
      <w:bookmarkStart w:id="233" w:name="_Toc47594196"/>
      <w:bookmarkStart w:id="234" w:name="_Toc51836827"/>
      <w:bookmarkStart w:id="235" w:name="_Toc170198827"/>
      <w:bookmarkEnd w:id="227"/>
      <w:r w:rsidRPr="003D4ABF">
        <w:t>4.3.3.1</w:t>
      </w:r>
      <w:r w:rsidRPr="003D4ABF">
        <w:tab/>
        <w:t>Gating control requirements</w:t>
      </w:r>
      <w:bookmarkEnd w:id="228"/>
      <w:bookmarkEnd w:id="229"/>
      <w:bookmarkEnd w:id="230"/>
      <w:bookmarkEnd w:id="231"/>
      <w:bookmarkEnd w:id="232"/>
      <w:bookmarkEnd w:id="233"/>
      <w:bookmarkEnd w:id="234"/>
      <w:bookmarkEnd w:id="235"/>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6" w:name="_CR4_3_3_2"/>
      <w:bookmarkStart w:id="237" w:name="_Toc19197287"/>
      <w:bookmarkStart w:id="238" w:name="_Toc27896440"/>
      <w:bookmarkStart w:id="239" w:name="_Toc36192608"/>
      <w:bookmarkStart w:id="240" w:name="_Toc37076339"/>
      <w:bookmarkStart w:id="241" w:name="_Toc45194785"/>
      <w:bookmarkStart w:id="242" w:name="_Toc47594197"/>
      <w:bookmarkStart w:id="243" w:name="_Toc51836828"/>
      <w:bookmarkStart w:id="244" w:name="_Toc170198828"/>
      <w:bookmarkEnd w:id="236"/>
      <w:r w:rsidRPr="003D4ABF">
        <w:t>4.3.3.2</w:t>
      </w:r>
      <w:r w:rsidRPr="003D4ABF">
        <w:tab/>
        <w:t>QoS control requirements</w:t>
      </w:r>
      <w:bookmarkEnd w:id="237"/>
      <w:bookmarkEnd w:id="238"/>
      <w:bookmarkEnd w:id="239"/>
      <w:bookmarkEnd w:id="240"/>
      <w:bookmarkEnd w:id="241"/>
      <w:bookmarkEnd w:id="242"/>
      <w:bookmarkEnd w:id="243"/>
      <w:bookmarkEnd w:id="244"/>
    </w:p>
    <w:p w14:paraId="3D3045AE" w14:textId="77777777" w:rsidR="00787F8E" w:rsidRPr="003D4ABF" w:rsidRDefault="00787F8E" w:rsidP="00787F8E">
      <w:pPr>
        <w:pStyle w:val="Heading5"/>
      </w:pPr>
      <w:bookmarkStart w:id="245" w:name="_CR4_3_3_2_1"/>
      <w:bookmarkStart w:id="246" w:name="_Toc19197288"/>
      <w:bookmarkStart w:id="247" w:name="_Toc27896441"/>
      <w:bookmarkStart w:id="248" w:name="_Toc36192609"/>
      <w:bookmarkStart w:id="249" w:name="_Toc37076340"/>
      <w:bookmarkStart w:id="250" w:name="_Toc45194786"/>
      <w:bookmarkStart w:id="251" w:name="_Toc47594198"/>
      <w:bookmarkStart w:id="252" w:name="_Toc51836829"/>
      <w:bookmarkStart w:id="253" w:name="_Toc170198829"/>
      <w:bookmarkEnd w:id="245"/>
      <w:r w:rsidRPr="003D4ABF">
        <w:t>4.3.3.2.1</w:t>
      </w:r>
      <w:r w:rsidRPr="003D4ABF">
        <w:tab/>
        <w:t>QoS control at service data flow level</w:t>
      </w:r>
      <w:bookmarkEnd w:id="246"/>
      <w:bookmarkEnd w:id="247"/>
      <w:bookmarkEnd w:id="248"/>
      <w:bookmarkEnd w:id="249"/>
      <w:bookmarkEnd w:id="250"/>
      <w:bookmarkEnd w:id="251"/>
      <w:bookmarkEnd w:id="252"/>
      <w:bookmarkEnd w:id="25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4" w:name="_CR4_3_3_2_2"/>
      <w:bookmarkStart w:id="255" w:name="_Toc19197289"/>
      <w:bookmarkStart w:id="256" w:name="_Toc27896442"/>
      <w:bookmarkStart w:id="257" w:name="_Toc36192610"/>
      <w:bookmarkStart w:id="258" w:name="_Toc37076341"/>
      <w:bookmarkStart w:id="259" w:name="_Toc45194787"/>
      <w:bookmarkStart w:id="260" w:name="_Toc47594199"/>
      <w:bookmarkStart w:id="261" w:name="_Toc51836830"/>
      <w:bookmarkStart w:id="262" w:name="_Toc170198830"/>
      <w:bookmarkEnd w:id="254"/>
      <w:r w:rsidRPr="003D4ABF">
        <w:t>4.3.3.2.2</w:t>
      </w:r>
      <w:r w:rsidRPr="003D4ABF">
        <w:tab/>
        <w:t>QoS control at QoS Flow level</w:t>
      </w:r>
      <w:bookmarkEnd w:id="255"/>
      <w:bookmarkEnd w:id="256"/>
      <w:bookmarkEnd w:id="257"/>
      <w:bookmarkEnd w:id="258"/>
      <w:bookmarkEnd w:id="259"/>
      <w:bookmarkEnd w:id="260"/>
      <w:bookmarkEnd w:id="261"/>
      <w:bookmarkEnd w:id="262"/>
    </w:p>
    <w:p w14:paraId="02FD0E7C" w14:textId="77777777" w:rsidR="00787F8E" w:rsidRPr="003D4ABF" w:rsidRDefault="00787F8E" w:rsidP="00787F8E">
      <w:r w:rsidRPr="003D4ABF">
        <w:t xml:space="preserve">It shall be possible for the PCC framework to support control of QoS reservation procedures (UE-initiated or network-initiated). It shall be possible to determine the QoS to be applied in QoS reservation procedures (QoS control) based on </w:t>
      </w:r>
      <w:r w:rsidRPr="003D4ABF">
        <w:lastRenderedPageBreak/>
        <w:t>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3" w:name="_CR4_3_3_2_3"/>
      <w:bookmarkStart w:id="264" w:name="_Toc19197290"/>
      <w:bookmarkStart w:id="265" w:name="_Toc27896443"/>
      <w:bookmarkStart w:id="266" w:name="_Toc36192611"/>
      <w:bookmarkStart w:id="267" w:name="_Toc37076342"/>
      <w:bookmarkStart w:id="268" w:name="_Toc45194788"/>
      <w:bookmarkStart w:id="269" w:name="_Toc47594200"/>
      <w:bookmarkStart w:id="270" w:name="_Toc51836831"/>
      <w:bookmarkStart w:id="271" w:name="_Toc170198831"/>
      <w:bookmarkEnd w:id="263"/>
      <w:r w:rsidRPr="003D4ABF">
        <w:t>4.3.3.2.3</w:t>
      </w:r>
      <w:r w:rsidRPr="003D4ABF">
        <w:tab/>
        <w:t>QoS control at PDU Session level</w:t>
      </w:r>
      <w:bookmarkEnd w:id="264"/>
      <w:bookmarkEnd w:id="265"/>
      <w:bookmarkEnd w:id="266"/>
      <w:bookmarkEnd w:id="267"/>
      <w:bookmarkEnd w:id="268"/>
      <w:bookmarkEnd w:id="269"/>
      <w:bookmarkEnd w:id="270"/>
      <w:bookmarkEnd w:id="271"/>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2" w:name="_CR4_3_3_3"/>
      <w:bookmarkStart w:id="273" w:name="_Toc19197291"/>
      <w:bookmarkStart w:id="274" w:name="_Toc27896444"/>
      <w:bookmarkStart w:id="275" w:name="_Toc36192612"/>
      <w:bookmarkStart w:id="276" w:name="_Toc37076343"/>
      <w:bookmarkStart w:id="277" w:name="_Toc45194789"/>
      <w:bookmarkStart w:id="278" w:name="_Toc47594201"/>
      <w:bookmarkStart w:id="279" w:name="_Toc51836832"/>
      <w:bookmarkStart w:id="280" w:name="_Toc170198832"/>
      <w:bookmarkEnd w:id="272"/>
      <w:r w:rsidRPr="003D4ABF">
        <w:t>4.3.3.3</w:t>
      </w:r>
      <w:r w:rsidRPr="003D4ABF">
        <w:tab/>
        <w:t>Subscriber spending limits requirements</w:t>
      </w:r>
      <w:bookmarkEnd w:id="273"/>
      <w:bookmarkEnd w:id="274"/>
      <w:bookmarkEnd w:id="275"/>
      <w:bookmarkEnd w:id="276"/>
      <w:bookmarkEnd w:id="277"/>
      <w:bookmarkEnd w:id="278"/>
      <w:bookmarkEnd w:id="279"/>
      <w:bookmarkEnd w:id="280"/>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1" w:name="_CR4_3_4"/>
      <w:bookmarkStart w:id="282" w:name="_Toc19197292"/>
      <w:bookmarkStart w:id="283" w:name="_Toc27896445"/>
      <w:bookmarkStart w:id="284" w:name="_Toc36192613"/>
      <w:bookmarkStart w:id="285" w:name="_Toc37076344"/>
      <w:bookmarkStart w:id="286" w:name="_Toc45194790"/>
      <w:bookmarkStart w:id="287" w:name="_Toc47594202"/>
      <w:bookmarkStart w:id="288" w:name="_Toc51836833"/>
      <w:bookmarkStart w:id="289" w:name="_Toc170198833"/>
      <w:bookmarkEnd w:id="281"/>
      <w:r w:rsidRPr="003D4ABF">
        <w:t>4.3.4</w:t>
      </w:r>
      <w:r w:rsidRPr="003D4ABF">
        <w:tab/>
        <w:t>Usage monitoring control requirements</w:t>
      </w:r>
      <w:bookmarkEnd w:id="282"/>
      <w:bookmarkEnd w:id="283"/>
      <w:bookmarkEnd w:id="284"/>
      <w:bookmarkEnd w:id="285"/>
      <w:bookmarkEnd w:id="286"/>
      <w:bookmarkEnd w:id="287"/>
      <w:bookmarkEnd w:id="288"/>
      <w:bookmarkEnd w:id="28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 xml:space="preserve">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w:t>
      </w:r>
      <w:r w:rsidRPr="003D4ABF">
        <w:lastRenderedPageBreak/>
        <w:t>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0" w:name="_CR4_3_5"/>
      <w:bookmarkStart w:id="291" w:name="_Toc19197293"/>
      <w:bookmarkStart w:id="292" w:name="_Toc27896446"/>
      <w:bookmarkStart w:id="293" w:name="_Toc36192614"/>
      <w:bookmarkStart w:id="294" w:name="_Toc37076345"/>
      <w:bookmarkStart w:id="295" w:name="_Toc45194791"/>
      <w:bookmarkStart w:id="296" w:name="_Toc47594203"/>
      <w:bookmarkStart w:id="297" w:name="_Toc51836834"/>
      <w:bookmarkStart w:id="298" w:name="_Toc170198834"/>
      <w:bookmarkEnd w:id="290"/>
      <w:r w:rsidRPr="003D4ABF">
        <w:t>4.3.5</w:t>
      </w:r>
      <w:r w:rsidRPr="003D4ABF">
        <w:tab/>
        <w:t>Application detection and control requirements</w:t>
      </w:r>
      <w:bookmarkEnd w:id="291"/>
      <w:bookmarkEnd w:id="292"/>
      <w:bookmarkEnd w:id="293"/>
      <w:bookmarkEnd w:id="294"/>
      <w:bookmarkEnd w:id="295"/>
      <w:bookmarkEnd w:id="296"/>
      <w:bookmarkEnd w:id="297"/>
      <w:bookmarkEnd w:id="298"/>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9" w:name="_CR4_3_6"/>
      <w:bookmarkStart w:id="300" w:name="_Toc19197294"/>
      <w:bookmarkStart w:id="301" w:name="_Toc27896447"/>
      <w:bookmarkStart w:id="302" w:name="_Toc36192615"/>
      <w:bookmarkStart w:id="303" w:name="_Toc37076346"/>
      <w:bookmarkStart w:id="304" w:name="_Toc45194792"/>
      <w:bookmarkStart w:id="305" w:name="_Toc47594204"/>
      <w:bookmarkStart w:id="306" w:name="_Toc51836835"/>
      <w:bookmarkStart w:id="307" w:name="_Toc170198835"/>
      <w:bookmarkEnd w:id="299"/>
      <w:r w:rsidRPr="003D4ABF">
        <w:t>4.3.6</w:t>
      </w:r>
      <w:r w:rsidRPr="003D4ABF">
        <w:rPr>
          <w:rFonts w:eastAsia="SimSun"/>
        </w:rPr>
        <w:tab/>
      </w:r>
      <w:r w:rsidRPr="003D4ABF">
        <w:t>Support for session management related network capability exposure</w:t>
      </w:r>
      <w:bookmarkEnd w:id="300"/>
      <w:bookmarkEnd w:id="301"/>
      <w:bookmarkEnd w:id="302"/>
      <w:bookmarkEnd w:id="303"/>
      <w:bookmarkEnd w:id="304"/>
      <w:bookmarkEnd w:id="305"/>
      <w:bookmarkEnd w:id="306"/>
      <w:bookmarkEnd w:id="307"/>
    </w:p>
    <w:p w14:paraId="3A189F50" w14:textId="77777777" w:rsidR="00787F8E" w:rsidRPr="003D4ABF" w:rsidRDefault="00787F8E" w:rsidP="00787F8E">
      <w:bookmarkStart w:id="308" w:name="_Toc19197295"/>
      <w:bookmarkStart w:id="309"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10" w:name="_Toc36192616"/>
      <w:bookmarkStart w:id="311" w:name="_Toc37076347"/>
      <w:bookmarkStart w:id="312" w:name="_Toc45194793"/>
      <w:bookmarkStart w:id="313" w:name="_Toc47594205"/>
      <w:bookmarkStart w:id="314"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5" w:name="_CR4_3_7"/>
      <w:bookmarkEnd w:id="315"/>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6" w:name="_Toc170198836"/>
      <w:r w:rsidRPr="003D4ABF">
        <w:t>4.3.7</w:t>
      </w:r>
      <w:r w:rsidRPr="003D4ABF">
        <w:rPr>
          <w:rFonts w:eastAsia="SimSun"/>
        </w:rPr>
        <w:tab/>
      </w:r>
      <w:r w:rsidRPr="003D4ABF">
        <w:t>Traffic steering control</w:t>
      </w:r>
      <w:bookmarkEnd w:id="308"/>
      <w:bookmarkEnd w:id="309"/>
      <w:bookmarkEnd w:id="310"/>
      <w:bookmarkEnd w:id="311"/>
      <w:bookmarkEnd w:id="312"/>
      <w:bookmarkEnd w:id="313"/>
      <w:bookmarkEnd w:id="314"/>
      <w:bookmarkEnd w:id="316"/>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lastRenderedPageBreak/>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7" w:name="_CR4_4"/>
      <w:bookmarkStart w:id="318" w:name="_Toc19197296"/>
      <w:bookmarkStart w:id="319" w:name="_Toc27896449"/>
      <w:bookmarkStart w:id="320" w:name="_Toc36192617"/>
      <w:bookmarkStart w:id="321" w:name="_Toc37076348"/>
      <w:bookmarkStart w:id="322" w:name="_Toc45194794"/>
      <w:bookmarkStart w:id="323" w:name="_Toc47594206"/>
      <w:bookmarkStart w:id="324" w:name="_Toc51836837"/>
      <w:bookmarkStart w:id="325" w:name="_Toc170198837"/>
      <w:bookmarkEnd w:id="317"/>
      <w:r w:rsidRPr="003D4ABF">
        <w:t>4.4</w:t>
      </w:r>
      <w:r w:rsidRPr="003D4ABF">
        <w:tab/>
        <w:t xml:space="preserve">Network slice </w:t>
      </w:r>
      <w:r w:rsidR="004B2724" w:rsidRPr="003D4ABF">
        <w:t xml:space="preserve">related </w:t>
      </w:r>
      <w:r w:rsidRPr="003D4ABF">
        <w:t>policy control requirements</w:t>
      </w:r>
      <w:bookmarkEnd w:id="32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6" w:name="_CR5"/>
      <w:bookmarkStart w:id="327" w:name="_Toc170198838"/>
      <w:bookmarkEnd w:id="326"/>
      <w:r w:rsidRPr="003D4ABF">
        <w:rPr>
          <w:lang w:eastAsia="zh-CN"/>
        </w:rPr>
        <w:t>5</w:t>
      </w:r>
      <w:r w:rsidRPr="003D4ABF">
        <w:tab/>
      </w:r>
      <w:r w:rsidRPr="003D4ABF">
        <w:rPr>
          <w:lang w:eastAsia="zh-CN"/>
        </w:rPr>
        <w:t>Architecture model and reference points</w:t>
      </w:r>
      <w:bookmarkEnd w:id="318"/>
      <w:bookmarkEnd w:id="319"/>
      <w:bookmarkEnd w:id="320"/>
      <w:bookmarkEnd w:id="321"/>
      <w:bookmarkEnd w:id="322"/>
      <w:bookmarkEnd w:id="323"/>
      <w:bookmarkEnd w:id="324"/>
      <w:bookmarkEnd w:id="327"/>
    </w:p>
    <w:p w14:paraId="3D5F6233" w14:textId="77777777" w:rsidR="00787F8E" w:rsidRPr="003D4ABF" w:rsidRDefault="00787F8E" w:rsidP="00787F8E">
      <w:pPr>
        <w:pStyle w:val="Heading2"/>
      </w:pPr>
      <w:bookmarkStart w:id="328" w:name="_CR5_1"/>
      <w:bookmarkStart w:id="329" w:name="_Toc19197297"/>
      <w:bookmarkStart w:id="330" w:name="_Toc27896450"/>
      <w:bookmarkStart w:id="331" w:name="_Toc36192618"/>
      <w:bookmarkStart w:id="332" w:name="_Toc37076349"/>
      <w:bookmarkStart w:id="333" w:name="_Toc45194795"/>
      <w:bookmarkStart w:id="334" w:name="_Toc47594207"/>
      <w:bookmarkStart w:id="335" w:name="_Toc51836838"/>
      <w:bookmarkStart w:id="336" w:name="_Toc170198839"/>
      <w:bookmarkEnd w:id="328"/>
      <w:r w:rsidRPr="003D4ABF">
        <w:t>5.1</w:t>
      </w:r>
      <w:r w:rsidRPr="003D4ABF">
        <w:tab/>
        <w:t>General</w:t>
      </w:r>
      <w:bookmarkEnd w:id="329"/>
      <w:bookmarkEnd w:id="330"/>
      <w:bookmarkEnd w:id="331"/>
      <w:bookmarkEnd w:id="332"/>
      <w:bookmarkEnd w:id="333"/>
      <w:bookmarkEnd w:id="334"/>
      <w:bookmarkEnd w:id="335"/>
      <w:bookmarkEnd w:id="33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7" w:name="_CR5_2"/>
      <w:bookmarkStart w:id="338" w:name="_Toc19197298"/>
      <w:bookmarkStart w:id="339" w:name="_Toc27896451"/>
      <w:bookmarkStart w:id="340" w:name="_Toc36192619"/>
      <w:bookmarkStart w:id="341" w:name="_Toc37076350"/>
      <w:bookmarkStart w:id="342" w:name="_Toc45194796"/>
      <w:bookmarkStart w:id="343" w:name="_Toc47594208"/>
      <w:bookmarkStart w:id="344" w:name="_Toc51836839"/>
      <w:bookmarkStart w:id="345" w:name="_Toc170198840"/>
      <w:bookmarkEnd w:id="337"/>
      <w:r w:rsidRPr="003D4ABF">
        <w:rPr>
          <w:lang w:eastAsia="zh-CN"/>
        </w:rPr>
        <w:t>5</w:t>
      </w:r>
      <w:r w:rsidRPr="003D4ABF">
        <w:t>.2</w:t>
      </w:r>
      <w:r w:rsidRPr="003D4ABF">
        <w:tab/>
      </w:r>
      <w:r w:rsidRPr="003D4ABF">
        <w:rPr>
          <w:lang w:eastAsia="zh-CN"/>
        </w:rPr>
        <w:t>Reference architecture</w:t>
      </w:r>
      <w:bookmarkEnd w:id="338"/>
      <w:bookmarkEnd w:id="339"/>
      <w:bookmarkEnd w:id="340"/>
      <w:bookmarkEnd w:id="341"/>
      <w:bookmarkEnd w:id="342"/>
      <w:bookmarkEnd w:id="343"/>
      <w:bookmarkEnd w:id="344"/>
      <w:bookmarkEnd w:id="345"/>
    </w:p>
    <w:p w14:paraId="73CFCB5F" w14:textId="77777777" w:rsidR="00787F8E" w:rsidRPr="003D4ABF" w:rsidRDefault="00787F8E" w:rsidP="00787F8E">
      <w:pPr>
        <w:pStyle w:val="Heading3"/>
        <w:rPr>
          <w:lang w:eastAsia="zh-CN"/>
        </w:rPr>
      </w:pPr>
      <w:bookmarkStart w:id="346" w:name="_CR5_2_1"/>
      <w:bookmarkStart w:id="347" w:name="_Toc19197299"/>
      <w:bookmarkStart w:id="348" w:name="_Toc27896452"/>
      <w:bookmarkStart w:id="349" w:name="_Toc36192620"/>
      <w:bookmarkStart w:id="350" w:name="_Toc37076351"/>
      <w:bookmarkStart w:id="351" w:name="_Toc45194797"/>
      <w:bookmarkStart w:id="352" w:name="_Toc47594209"/>
      <w:bookmarkStart w:id="353" w:name="_Toc51836840"/>
      <w:bookmarkStart w:id="354" w:name="_Toc170198841"/>
      <w:bookmarkEnd w:id="346"/>
      <w:r w:rsidRPr="003D4ABF">
        <w:rPr>
          <w:lang w:eastAsia="zh-CN"/>
        </w:rPr>
        <w:t>5</w:t>
      </w:r>
      <w:r w:rsidRPr="003D4ABF">
        <w:t>.2.1</w:t>
      </w:r>
      <w:r w:rsidRPr="003D4ABF">
        <w:tab/>
        <w:t xml:space="preserve">Non-roaming </w:t>
      </w:r>
      <w:r w:rsidRPr="003D4ABF">
        <w:rPr>
          <w:lang w:eastAsia="zh-CN"/>
        </w:rPr>
        <w:t>architecture</w:t>
      </w:r>
      <w:bookmarkEnd w:id="347"/>
      <w:bookmarkEnd w:id="348"/>
      <w:bookmarkEnd w:id="349"/>
      <w:bookmarkEnd w:id="350"/>
      <w:bookmarkEnd w:id="351"/>
      <w:bookmarkEnd w:id="352"/>
      <w:bookmarkEnd w:id="353"/>
      <w:bookmarkEnd w:id="354"/>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75pt;height:199.9pt" o:ole="">
            <v:imagedata r:id="rId13" o:title=""/>
          </v:shape>
          <o:OLEObject Type="Embed" ProgID="Word.Picture.8" ShapeID="_x0000_i1027" DrawAspect="Content" ObjectID="_1780815616" r:id="rId14"/>
        </w:object>
      </w:r>
    </w:p>
    <w:p w14:paraId="2A0AA04A" w14:textId="77777777" w:rsidR="00787F8E" w:rsidRPr="003D4ABF" w:rsidRDefault="00787F8E" w:rsidP="00787F8E">
      <w:pPr>
        <w:pStyle w:val="TF"/>
      </w:pPr>
      <w:bookmarkStart w:id="355" w:name="_CRFigure5_2_11"/>
      <w:r w:rsidRPr="003D4ABF">
        <w:t xml:space="preserve">Figure </w:t>
      </w:r>
      <w:bookmarkEnd w:id="355"/>
      <w:r w:rsidRPr="003D4ABF">
        <w:t>5.2.1-1: Overall non-roaming reference architecture of policy and charging control framework for the 5G System (service based representation)</w:t>
      </w:r>
    </w:p>
    <w:bookmarkStart w:id="356" w:name="_MON_1600547904"/>
    <w:bookmarkEnd w:id="356"/>
    <w:p w14:paraId="74B3EFAD" w14:textId="77777777" w:rsidR="00787F8E" w:rsidRPr="003D4ABF" w:rsidRDefault="00787F8E" w:rsidP="00787F8E">
      <w:pPr>
        <w:pStyle w:val="TH"/>
      </w:pPr>
      <w:r w:rsidRPr="003D4ABF">
        <w:object w:dxaOrig="8835" w:dyaOrig="5531" w14:anchorId="7E660A1C">
          <v:shape id="_x0000_i1028" type="#_x0000_t75" style="width:368.05pt;height:230.5pt" o:ole="">
            <v:imagedata r:id="rId15" o:title=""/>
          </v:shape>
          <o:OLEObject Type="Embed" ProgID="Word.Picture.8" ShapeID="_x0000_i1028" DrawAspect="Content" ObjectID="_1780815617" r:id="rId16"/>
        </w:object>
      </w:r>
    </w:p>
    <w:p w14:paraId="35FEB3EA" w14:textId="77777777" w:rsidR="00787F8E" w:rsidRPr="003D4ABF" w:rsidRDefault="00787F8E" w:rsidP="00787F8E">
      <w:pPr>
        <w:pStyle w:val="TF"/>
      </w:pPr>
      <w:bookmarkStart w:id="357" w:name="_CRFigure5_2_11a"/>
      <w:r w:rsidRPr="003D4ABF">
        <w:t xml:space="preserve">Figure </w:t>
      </w:r>
      <w:bookmarkEnd w:id="357"/>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8" w:name="_Toc19197300"/>
      <w:bookmarkStart w:id="359" w:name="_Toc27896453"/>
      <w:bookmarkStart w:id="360" w:name="_Toc36192621"/>
      <w:bookmarkStart w:id="361" w:name="_Toc37076352"/>
      <w:bookmarkStart w:id="362" w:name="_Toc45194798"/>
      <w:bookmarkStart w:id="363" w:name="_Toc47594210"/>
      <w:bookmarkStart w:id="364"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5" w:name="_CR5_2_2"/>
      <w:bookmarkStart w:id="366" w:name="_Toc170198842"/>
      <w:bookmarkEnd w:id="365"/>
      <w:r w:rsidRPr="003D4ABF">
        <w:rPr>
          <w:lang w:eastAsia="zh-CN"/>
        </w:rPr>
        <w:t>5</w:t>
      </w:r>
      <w:r w:rsidRPr="003D4ABF">
        <w:t>.2.2</w:t>
      </w:r>
      <w:r w:rsidRPr="003D4ABF">
        <w:tab/>
        <w:t xml:space="preserve">Roaming </w:t>
      </w:r>
      <w:r w:rsidRPr="003D4ABF">
        <w:rPr>
          <w:lang w:eastAsia="zh-CN"/>
        </w:rPr>
        <w:t>architecture</w:t>
      </w:r>
      <w:bookmarkEnd w:id="358"/>
      <w:bookmarkEnd w:id="359"/>
      <w:bookmarkEnd w:id="360"/>
      <w:bookmarkEnd w:id="361"/>
      <w:bookmarkEnd w:id="362"/>
      <w:bookmarkEnd w:id="363"/>
      <w:bookmarkEnd w:id="364"/>
      <w:bookmarkEnd w:id="366"/>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7" w:name="_CRFigure5_2_21"/>
    <w:p w14:paraId="5D47F8E7" w14:textId="024EDBA8" w:rsidR="004730A1" w:rsidRDefault="004730A1" w:rsidP="00DF1023">
      <w:pPr>
        <w:pStyle w:val="TH"/>
        <w:rPr>
          <w:rFonts w:eastAsia="DengXian"/>
        </w:rPr>
      </w:pPr>
      <w:r w:rsidRPr="003D4ABF">
        <w:object w:dxaOrig="9356" w:dyaOrig="3825" w14:anchorId="62340FCB">
          <v:shape id="_x0000_i1030" type="#_x0000_t75" style="width:479.3pt;height:196.1pt" o:ole="">
            <v:imagedata r:id="rId17" o:title=""/>
          </v:shape>
          <o:OLEObject Type="Embed" ProgID="Word.Picture.8" ShapeID="_x0000_i1030" DrawAspect="Content" ObjectID="_1780815618"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1" type="#_x0000_t75" style="width:367pt;height:246.1pt" o:ole="">
            <v:imagedata r:id="rId19" o:title=""/>
          </v:shape>
          <o:OLEObject Type="Embed" ProgID="Word.Picture.8" ShapeID="_x0000_i1031" DrawAspect="Content" ObjectID="_1780815619" r:id="rId20"/>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lastRenderedPageBreak/>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2" type="#_x0000_t75" style="width:475pt;height:188.6pt" o:ole="">
            <v:imagedata r:id="rId21" o:title=""/>
          </v:shape>
          <o:OLEObject Type="Embed" ProgID="Visio.Drawing.11" ShapeID="_x0000_i1032" DrawAspect="Content" ObjectID="_1780815620" r:id="rId22"/>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3" type="#_x0000_t75" style="width:437.9pt;height:240.2pt" o:ole="">
            <v:imagedata r:id="rId23" o:title=""/>
          </v:shape>
          <o:OLEObject Type="Embed" ProgID="Word.Picture.8" ShapeID="_x0000_i1033" DrawAspect="Content" ObjectID="_1780815621" r:id="rId24"/>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373" w:name="_CR5_2_3"/>
      <w:bookmarkStart w:id="374" w:name="_Toc19197301"/>
      <w:bookmarkStart w:id="375" w:name="_Toc27896454"/>
      <w:bookmarkStart w:id="376" w:name="_Toc36192622"/>
      <w:bookmarkStart w:id="377" w:name="_Toc37076353"/>
      <w:bookmarkStart w:id="378" w:name="_Toc45194799"/>
      <w:bookmarkStart w:id="379" w:name="_Toc47594211"/>
      <w:bookmarkStart w:id="380" w:name="_Toc51836842"/>
      <w:bookmarkEnd w:id="373"/>
      <w:r w:rsidRPr="003D4ABF">
        <w:rPr>
          <w:lang w:eastAsia="zh-CN"/>
        </w:rPr>
        <w:lastRenderedPageBreak/>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1" w:name="_Toc170198843"/>
      <w:r w:rsidRPr="003D4ABF">
        <w:rPr>
          <w:lang w:eastAsia="zh-CN"/>
        </w:rPr>
        <w:t>5</w:t>
      </w:r>
      <w:r w:rsidRPr="003D4ABF">
        <w:t>.2.3</w:t>
      </w:r>
      <w:r w:rsidRPr="003D4ABF">
        <w:tab/>
        <w:t>Void</w:t>
      </w:r>
      <w:bookmarkEnd w:id="374"/>
      <w:bookmarkEnd w:id="375"/>
      <w:bookmarkEnd w:id="376"/>
      <w:bookmarkEnd w:id="377"/>
      <w:bookmarkEnd w:id="378"/>
      <w:bookmarkEnd w:id="379"/>
      <w:bookmarkEnd w:id="380"/>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170198844"/>
      <w:bookmarkEnd w:id="382"/>
      <w:r w:rsidRPr="003D4ABF">
        <w:rPr>
          <w:lang w:eastAsia="zh-CN"/>
        </w:rPr>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170198845"/>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170198846"/>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170198847"/>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170198848"/>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170198849"/>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170198850"/>
      <w:bookmarkEnd w:id="436"/>
      <w:r w:rsidRPr="003D4ABF">
        <w:lastRenderedPageBreak/>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170198851"/>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170198852"/>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170198853"/>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170198854"/>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lastRenderedPageBreak/>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1" w:name="_CR5_3_11"/>
      <w:bookmarkStart w:id="482" w:name="_Toc19197313"/>
      <w:bookmarkStart w:id="483" w:name="_Toc27896466"/>
      <w:bookmarkStart w:id="484" w:name="_Toc36192634"/>
      <w:bookmarkStart w:id="485" w:name="_Toc37076365"/>
      <w:bookmarkStart w:id="486" w:name="_Toc45194811"/>
      <w:bookmarkStart w:id="487" w:name="_Toc47594223"/>
      <w:bookmarkStart w:id="488" w:name="_Toc51836854"/>
      <w:bookmarkEnd w:id="481"/>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9" w:name="_Toc170198855"/>
      <w:r w:rsidRPr="003D4ABF">
        <w:t>5.3.11</w:t>
      </w:r>
      <w:r w:rsidRPr="003D4ABF">
        <w:tab/>
        <w:t>Interactions between NWDAF and PCF</w:t>
      </w:r>
      <w:bookmarkEnd w:id="482"/>
      <w:bookmarkEnd w:id="483"/>
      <w:bookmarkEnd w:id="484"/>
      <w:bookmarkEnd w:id="485"/>
      <w:bookmarkEnd w:id="486"/>
      <w:bookmarkEnd w:id="487"/>
      <w:bookmarkEnd w:id="488"/>
      <w:bookmarkEnd w:id="489"/>
    </w:p>
    <w:p w14:paraId="27777901" w14:textId="5A3C3EF4"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170198856"/>
      <w:bookmarkEnd w:id="49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170198857"/>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170198858"/>
      <w:bookmarkEnd w:id="501"/>
      <w:r>
        <w:t>5.3.14</w:t>
      </w:r>
      <w:r>
        <w:tab/>
        <w:t>Interactions between NWDAF and NEF (PFDF)</w:t>
      </w:r>
      <w:bookmarkEnd w:id="502"/>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170198859"/>
      <w:bookmarkEnd w:id="503"/>
      <w:r w:rsidRPr="003D4ABF">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170198860"/>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170198861"/>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170198862"/>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lastRenderedPageBreak/>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170198863"/>
      <w:bookmarkEnd w:id="539"/>
      <w:r w:rsidRPr="003D4ABF">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170198864"/>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170198865"/>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lastRenderedPageBreak/>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lastRenderedPageBreak/>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CAB4E4B" w:rsidR="00663770" w:rsidRPr="003D4ABF" w:rsidRDefault="00663770" w:rsidP="00787F8E">
      <w:pPr>
        <w:pStyle w:val="Heading4"/>
      </w:pPr>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Start w:id="567" w:name="_Toc170198866"/>
      <w:bookmarkEnd w:id="559"/>
      <w:r w:rsidRPr="003D4ABF">
        <w:t>6.1.1.2a</w:t>
      </w:r>
      <w:r w:rsidRPr="003D4ABF">
        <w:tab/>
        <w:t xml:space="preserve">Binding an NF request targeting a UE to the relevant PCF for </w:t>
      </w:r>
      <w:r w:rsidR="004730A1">
        <w:t xml:space="preserve">the </w:t>
      </w:r>
      <w:r w:rsidRPr="003D4ABF">
        <w:t>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8" w:name="_CR6_1_1_3"/>
      <w:bookmarkStart w:id="569" w:name="_Toc170198867"/>
      <w:bookmarkEnd w:id="568"/>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w:t>
      </w:r>
      <w:r w:rsidR="00787F8E" w:rsidRPr="003D4ABF">
        <w:lastRenderedPageBreak/>
        <w:t>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lastRenderedPageBreak/>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w:t>
      </w:r>
      <w:r w:rsidR="0003399D">
        <w:lastRenderedPageBreak/>
        <w:t>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lastRenderedPageBreak/>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170198868"/>
      <w:bookmarkEnd w:id="578"/>
      <w:r>
        <w:t>6.1.1.4</w:t>
      </w:r>
      <w:r>
        <w:tab/>
        <w:t>Policy decisions based on spending limits</w:t>
      </w:r>
      <w:bookmarkEnd w:id="579"/>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lastRenderedPageBreak/>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80" w:name="_CR6_1_2"/>
      <w:bookmarkEnd w:id="580"/>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81" w:name="_Toc170198869"/>
      <w:r>
        <w:t>6.1.1.5</w:t>
      </w:r>
      <w:r>
        <w:tab/>
        <w:t>Policy control decisions based on awareness of URSP rule enforcement</w:t>
      </w:r>
      <w:bookmarkEnd w:id="581"/>
    </w:p>
    <w:p w14:paraId="70EEEA40" w14:textId="26D633E6" w:rsidR="004730A1" w:rsidRDefault="004730A1" w:rsidP="004730A1">
      <w:pPr>
        <w:pStyle w:val="Heading5"/>
      </w:pPr>
      <w:bookmarkStart w:id="582" w:name="_Toc170198870"/>
      <w:r>
        <w:t>6.1.1.5.1</w:t>
      </w:r>
      <w:r>
        <w:tab/>
        <w:t>General</w:t>
      </w:r>
      <w:bookmarkEnd w:id="582"/>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3" w:name="_Toc170198871"/>
      <w:r>
        <w:t>6.1.1.5.2</w:t>
      </w:r>
      <w:r>
        <w:tab/>
        <w:t>Policy control decisions based on awareness of URSP rule enforcement with UE assistance</w:t>
      </w:r>
      <w:bookmarkEnd w:id="583"/>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lastRenderedPageBreak/>
        <w:t>NOTE:</w:t>
      </w:r>
      <w:r>
        <w:tab/>
        <w:t>The PCF can combine UE reporting of URSP rule enforcement with analytics information (see clause 6.1.1.5.3).</w:t>
      </w:r>
    </w:p>
    <w:p w14:paraId="4280A514" w14:textId="77777777" w:rsidR="004730A1" w:rsidRDefault="004730A1" w:rsidP="00DF1023">
      <w:pPr>
        <w:pStyle w:val="Heading5"/>
      </w:pPr>
      <w:bookmarkStart w:id="584" w:name="_Toc170198872"/>
      <w:r>
        <w:t>6.1.1.5.3</w:t>
      </w:r>
      <w:r>
        <w:tab/>
        <w:t>Policy control decisions based on awareness of URSP rule enforcement without UE assistance</w:t>
      </w:r>
      <w:bookmarkEnd w:id="584"/>
    </w:p>
    <w:p w14:paraId="6E358CE0" w14:textId="77777777" w:rsidR="004730A1" w:rsidRDefault="004730A1" w:rsidP="004730A1">
      <w:r>
        <w:t>The PCF for the UE may subscribe to Statistics for traffic monitoring of known traffic according to provisioned URSP rule(s). If the PCF for the UE is notified with traffic which is not expected according to a URSP rule as described in TS 23.288 [24], the PCF for the UE may adjust the URSP rules when unexpected application traffic is detected.</w:t>
      </w:r>
    </w:p>
    <w:p w14:paraId="792C3614" w14:textId="77777777" w:rsidR="004730A1" w:rsidRDefault="004730A1" w:rsidP="004730A1">
      <w:r>
        <w:t>In detail, the PCF for the UE generate the input as described in clause 6.20.2 of TS 23.288 [24] and the NWDAF notifies the unexpected traffic as described in clause 6.30.3 of TS 23.288 [24].</w:t>
      </w:r>
    </w:p>
    <w:p w14:paraId="4DBBAEFD" w14:textId="77777777" w:rsidR="004730A1" w:rsidRDefault="004730A1" w:rsidP="004730A1">
      <w:r>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6FE425A4" w14:textId="77777777" w:rsidR="00787F8E" w:rsidRPr="003D4ABF" w:rsidRDefault="00787F8E" w:rsidP="00787F8E">
      <w:pPr>
        <w:pStyle w:val="Heading3"/>
      </w:pPr>
      <w:bookmarkStart w:id="585" w:name="_Toc170198873"/>
      <w:r w:rsidRPr="003D4ABF">
        <w:t>6.1.2</w:t>
      </w:r>
      <w:r w:rsidRPr="003D4ABF">
        <w:tab/>
        <w:t>Non-session management related policy control</w:t>
      </w:r>
      <w:bookmarkEnd w:id="570"/>
      <w:bookmarkEnd w:id="571"/>
      <w:bookmarkEnd w:id="572"/>
      <w:bookmarkEnd w:id="573"/>
      <w:bookmarkEnd w:id="574"/>
      <w:bookmarkEnd w:id="575"/>
      <w:bookmarkEnd w:id="576"/>
      <w:bookmarkEnd w:id="585"/>
    </w:p>
    <w:p w14:paraId="1E84F92B" w14:textId="77777777" w:rsidR="00787F8E" w:rsidRPr="003D4ABF" w:rsidRDefault="00787F8E" w:rsidP="00787F8E">
      <w:pPr>
        <w:pStyle w:val="Heading4"/>
      </w:pPr>
      <w:bookmarkStart w:id="586" w:name="_CR6_1_2_1"/>
      <w:bookmarkStart w:id="587" w:name="_Toc19197323"/>
      <w:bookmarkStart w:id="588" w:name="_Toc27896476"/>
      <w:bookmarkStart w:id="589" w:name="_Toc36192644"/>
      <w:bookmarkStart w:id="590" w:name="_Toc37076375"/>
      <w:bookmarkStart w:id="591" w:name="_Toc45194821"/>
      <w:bookmarkStart w:id="592" w:name="_Toc47594233"/>
      <w:bookmarkStart w:id="593" w:name="_Toc51836864"/>
      <w:bookmarkStart w:id="594" w:name="_Toc170198874"/>
      <w:bookmarkEnd w:id="586"/>
      <w:r w:rsidRPr="003D4ABF">
        <w:t>6.1.2.1</w:t>
      </w:r>
      <w:r w:rsidRPr="003D4ABF">
        <w:tab/>
        <w:t>Access and mobility related policy control</w:t>
      </w:r>
      <w:bookmarkEnd w:id="587"/>
      <w:bookmarkEnd w:id="588"/>
      <w:bookmarkEnd w:id="589"/>
      <w:bookmarkEnd w:id="590"/>
      <w:bookmarkEnd w:id="591"/>
      <w:bookmarkEnd w:id="592"/>
      <w:bookmarkEnd w:id="593"/>
      <w:bookmarkEnd w:id="594"/>
    </w:p>
    <w:p w14:paraId="265F4D69" w14:textId="78EDD0E8" w:rsidR="00550EDF" w:rsidRDefault="00550EDF" w:rsidP="00DF1023">
      <w:pPr>
        <w:pStyle w:val="Heading5"/>
      </w:pPr>
      <w:bookmarkStart w:id="595" w:name="_Toc170198875"/>
      <w:r>
        <w:t>6.1.2.1.1</w:t>
      </w:r>
      <w:r>
        <w:tab/>
        <w:t>General</w:t>
      </w:r>
      <w:bookmarkEnd w:id="595"/>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xml:space="preserve">, the indication that high throughput is desired for a specific application traffic or </w:t>
      </w:r>
      <w:r w:rsidR="00663770" w:rsidRPr="003D4ABF">
        <w:lastRenderedPageBreak/>
        <w:t>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6" w:name="_Toc19197324"/>
      <w:bookmarkStart w:id="597"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8" w:name="_Toc36192645"/>
      <w:bookmarkStart w:id="599" w:name="_Toc37076376"/>
      <w:bookmarkStart w:id="600" w:name="_Toc45194822"/>
      <w:bookmarkStart w:id="601" w:name="_Toc47594234"/>
      <w:bookmarkStart w:id="602"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lastRenderedPageBreak/>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3" w:name="_CR6_1_2_2"/>
      <w:bookmarkStart w:id="604" w:name="_Toc170198876"/>
      <w:bookmarkEnd w:id="603"/>
      <w:r>
        <w:t>6.1.2.1.2</w:t>
      </w:r>
      <w:r>
        <w:tab/>
        <w:t>Handling of the AM Policy Association</w:t>
      </w:r>
      <w:bookmarkEnd w:id="604"/>
    </w:p>
    <w:p w14:paraId="0E900AB5" w14:textId="77777777" w:rsidR="00550EDF" w:rsidRDefault="00550EDF" w:rsidP="00550EDF">
      <w:r>
        <w:t xml:space="preserve">In the non-roaming scenario, the establishment of the AM Policy Association is determined as follows. First, the AMF checks the AM Policy Association indicator received from UDM and establishes the AM Policy Association if its value </w:t>
      </w:r>
      <w:r>
        <w:lastRenderedPageBreak/>
        <w:t>is "enabled". If its value is "disabled" or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77777777" w:rsidR="00550EDF" w:rsidRDefault="00550EDF" w:rsidP="00550EDF">
      <w:r>
        <w:t>The AM Policy Association indicator for a SUPI is part of Access and Mobility Subscription data in UDM as described in clause 5.2.3.3.1 of TS 23.502 [3] and can be set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18049BD7" w:rsidR="00550EDF" w:rsidRDefault="00550EDF" w:rsidP="00DF1023">
      <w:pPr>
        <w:pStyle w:val="NO"/>
      </w:pPr>
      <w:r>
        <w:t>NOTE 3:</w:t>
      </w:r>
      <w:r>
        <w:tab/>
        <w:t>A possible trigger to set the AM Policy Association indicator to "enabled" is that either there are "AM influence information" for e.g. a SUPI in UDR or AM Policies are available for e.g. a SUPI provisioned in the PCF. If the AF requests to store AM influence information into UDR, the NEF authorizes the AF request when the AM Policy Association Indicator is set to "enabled".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05" w:name="_Toc170198877"/>
      <w:r w:rsidRPr="003D4ABF">
        <w:t>6.1.2.2</w:t>
      </w:r>
      <w:r w:rsidRPr="003D4ABF">
        <w:tab/>
        <w:t>UE policy control</w:t>
      </w:r>
      <w:bookmarkEnd w:id="596"/>
      <w:bookmarkEnd w:id="597"/>
      <w:bookmarkEnd w:id="598"/>
      <w:bookmarkEnd w:id="599"/>
      <w:bookmarkEnd w:id="600"/>
      <w:bookmarkEnd w:id="601"/>
      <w:bookmarkEnd w:id="602"/>
      <w:bookmarkEnd w:id="605"/>
    </w:p>
    <w:p w14:paraId="573F0DC4" w14:textId="77777777" w:rsidR="00787F8E" w:rsidRPr="003D4ABF" w:rsidRDefault="00787F8E" w:rsidP="00787F8E">
      <w:pPr>
        <w:pStyle w:val="Heading5"/>
      </w:pPr>
      <w:bookmarkStart w:id="606" w:name="_CR6_1_2_2_1"/>
      <w:bookmarkStart w:id="607" w:name="_Toc19197325"/>
      <w:bookmarkStart w:id="608" w:name="_Toc27896478"/>
      <w:bookmarkStart w:id="609" w:name="_Toc36192646"/>
      <w:bookmarkStart w:id="610" w:name="_Toc37076377"/>
      <w:bookmarkStart w:id="611" w:name="_Toc45194823"/>
      <w:bookmarkStart w:id="612" w:name="_Toc47594235"/>
      <w:bookmarkStart w:id="613" w:name="_Toc51836866"/>
      <w:bookmarkStart w:id="614" w:name="_Toc170198878"/>
      <w:bookmarkEnd w:id="606"/>
      <w:r w:rsidRPr="003D4ABF">
        <w:t>6.1.2.2.1</w:t>
      </w:r>
      <w:r w:rsidRPr="003D4ABF">
        <w:tab/>
        <w:t>General</w:t>
      </w:r>
      <w:bookmarkEnd w:id="607"/>
      <w:bookmarkEnd w:id="608"/>
      <w:bookmarkEnd w:id="609"/>
      <w:bookmarkEnd w:id="610"/>
      <w:bookmarkEnd w:id="611"/>
      <w:bookmarkEnd w:id="612"/>
      <w:bookmarkEnd w:id="613"/>
      <w:bookmarkEnd w:id="61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lastRenderedPageBreak/>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lastRenderedPageBreak/>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5" w:name="_Toc19197326"/>
      <w:bookmarkStart w:id="616" w:name="_Toc27896479"/>
      <w:bookmarkStart w:id="617" w:name="_Toc36192647"/>
      <w:bookmarkStart w:id="618" w:name="_Toc37076378"/>
      <w:bookmarkStart w:id="619" w:name="_Toc45194824"/>
      <w:bookmarkStart w:id="620" w:name="_Toc47594236"/>
      <w:bookmarkStart w:id="621" w:name="_Toc51836867"/>
      <w:r w:rsidRPr="003D4ABF">
        <w:lastRenderedPageBreak/>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22" w:name="_CR6_1_2_2_2"/>
      <w:bookmarkEnd w:id="622"/>
      <w:r>
        <w:t>The definition of UE policy control for 5G-RG, FN-RG and AUN3 devices is specified in TS 23.316 [27]</w:t>
      </w:r>
    </w:p>
    <w:p w14:paraId="44282EF9" w14:textId="74BABBD5" w:rsidR="00787F8E" w:rsidRPr="003D4ABF" w:rsidRDefault="00787F8E" w:rsidP="00787F8E">
      <w:pPr>
        <w:pStyle w:val="Heading5"/>
      </w:pPr>
      <w:bookmarkStart w:id="623" w:name="_Toc170198879"/>
      <w:r w:rsidRPr="003D4ABF">
        <w:t>6.1.2.2.2</w:t>
      </w:r>
      <w:r w:rsidRPr="003D4ABF">
        <w:tab/>
        <w:t>Distribution of the policies to UE</w:t>
      </w:r>
      <w:bookmarkEnd w:id="615"/>
      <w:bookmarkEnd w:id="616"/>
      <w:bookmarkEnd w:id="617"/>
      <w:bookmarkEnd w:id="618"/>
      <w:bookmarkEnd w:id="619"/>
      <w:bookmarkEnd w:id="620"/>
      <w:bookmarkEnd w:id="621"/>
      <w:bookmarkEnd w:id="62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lastRenderedPageBreak/>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70D73F81" w:rsidR="00DA4C22" w:rsidRPr="003D4ABF" w:rsidRDefault="00DA4C22" w:rsidP="00DA4C22">
      <w:pPr>
        <w:pStyle w:val="B1"/>
      </w:pPr>
      <w:r>
        <w:t>-</w:t>
      </w:r>
      <w:r>
        <w:tab/>
        <w:t>UE may indicate its capability of</w:t>
      </w:r>
      <w:r w:rsidR="00694C30">
        <w:t xml:space="preserve"> reporting</w:t>
      </w:r>
      <w:r>
        <w:t xml:space="preserve"> URSP rule enforcement to network to the PCF. If it is received, the PCF shall take it into account as described in clause 6.6.2.4.</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lastRenderedPageBreak/>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4" w:name="_Toc19197327"/>
      <w:bookmarkStart w:id="625" w:name="_Toc27896480"/>
      <w:bookmarkStart w:id="626" w:name="_Toc36192648"/>
      <w:bookmarkStart w:id="627" w:name="_Toc37076379"/>
      <w:bookmarkStart w:id="628" w:name="_Toc45194825"/>
      <w:bookmarkStart w:id="629" w:name="_Toc47594237"/>
      <w:bookmarkStart w:id="63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lastRenderedPageBreak/>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31" w:name="_CR6_1_2_2_3"/>
      <w:bookmarkEnd w:id="631"/>
      <w:r>
        <w:t>After Registration procedure, the UE may perform UE triggered Ranging/Sidelink Positioning Policy Provisioning procedure to request RSLPP from the PCF as specified in clause 6.2.4 of TS 23.586 [41].</w:t>
      </w:r>
    </w:p>
    <w:p w14:paraId="66F8EBCC" w14:textId="20C5ECD1" w:rsidR="00CB4253" w:rsidRDefault="00CB4253" w:rsidP="00CB4253">
      <w:pPr>
        <w:pStyle w:val="Heading5"/>
      </w:pPr>
      <w:bookmarkStart w:id="632" w:name="_Toc170198880"/>
      <w:r>
        <w:t>6.1.2.2.3</w:t>
      </w:r>
      <w:r>
        <w:tab/>
        <w:t xml:space="preserve">URSP </w:t>
      </w:r>
      <w:r w:rsidR="004730A1">
        <w:t>rule p</w:t>
      </w:r>
      <w:r>
        <w:t>rovisioning in EPS</w:t>
      </w:r>
      <w:bookmarkEnd w:id="63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pPr>
      <w:bookmarkStart w:id="633" w:name="_CR6_1_2_3"/>
      <w:bookmarkStart w:id="634" w:name="_Toc170198881"/>
      <w:bookmarkEnd w:id="633"/>
      <w:r>
        <w:t>6.1.2.2.4</w:t>
      </w:r>
      <w:r>
        <w:tab/>
        <w:t>Distribution of VPLMN specific URSP rules to the UE</w:t>
      </w:r>
      <w:bookmarkEnd w:id="63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t>
      </w:r>
      <w:r>
        <w:lastRenderedPageBreak/>
        <w:t>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35" w:name="_Toc170198882"/>
      <w:r>
        <w:t>6.1.2.2.5</w:t>
      </w:r>
      <w:r>
        <w:tab/>
        <w:t>Handling of the UE Policy Association</w:t>
      </w:r>
      <w:bookmarkEnd w:id="635"/>
    </w:p>
    <w:p w14:paraId="78511B97" w14:textId="77777777"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 If its value is "disabled" or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77777777" w:rsidR="00550EDF" w:rsidRDefault="00550EDF" w:rsidP="00550EDF">
      <w:r>
        <w:t>The UE Policy Association indicator for a SUPI is part of Access and Mobility Subscription data in UDM as described in clause 5.2.3.3.1 of TS 23.502 [3] and can be set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049841F0" w:rsidR="00550EDF" w:rsidRDefault="00550EDF" w:rsidP="00DF1023">
      <w:pPr>
        <w:pStyle w:val="NO"/>
      </w:pPr>
      <w:r>
        <w:lastRenderedPageBreak/>
        <w:t>NOTE 3:</w:t>
      </w:r>
      <w:r>
        <w:tab/>
        <w:t>A possible trigger 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36" w:name="_Toc170198883"/>
      <w:r w:rsidRPr="003D4ABF">
        <w:t>6.1.2.3</w:t>
      </w:r>
      <w:r w:rsidRPr="003D4ABF">
        <w:tab/>
        <w:t>Management of packet flow descriptions</w:t>
      </w:r>
      <w:bookmarkEnd w:id="624"/>
      <w:bookmarkEnd w:id="625"/>
      <w:bookmarkEnd w:id="626"/>
      <w:bookmarkEnd w:id="627"/>
      <w:bookmarkEnd w:id="628"/>
      <w:bookmarkEnd w:id="629"/>
      <w:bookmarkEnd w:id="630"/>
      <w:bookmarkEnd w:id="636"/>
    </w:p>
    <w:p w14:paraId="07468B60" w14:textId="77777777" w:rsidR="00787F8E" w:rsidRPr="003D4ABF" w:rsidRDefault="00787F8E" w:rsidP="00787F8E">
      <w:pPr>
        <w:pStyle w:val="Heading5"/>
      </w:pPr>
      <w:bookmarkStart w:id="637" w:name="_CR6_1_2_3_1"/>
      <w:bookmarkStart w:id="638" w:name="_Toc19197328"/>
      <w:bookmarkStart w:id="639" w:name="_Toc27896481"/>
      <w:bookmarkStart w:id="640" w:name="_Toc36192649"/>
      <w:bookmarkStart w:id="641" w:name="_Toc37076380"/>
      <w:bookmarkStart w:id="642" w:name="_Toc45194826"/>
      <w:bookmarkStart w:id="643" w:name="_Toc47594238"/>
      <w:bookmarkStart w:id="644" w:name="_Toc51836869"/>
      <w:bookmarkStart w:id="645" w:name="_Toc170198884"/>
      <w:bookmarkEnd w:id="637"/>
      <w:r w:rsidRPr="003D4ABF">
        <w:t>6.1.2.3.1</w:t>
      </w:r>
      <w:r w:rsidRPr="003D4ABF">
        <w:tab/>
        <w:t>PFD management</w:t>
      </w:r>
      <w:bookmarkEnd w:id="638"/>
      <w:bookmarkEnd w:id="639"/>
      <w:bookmarkEnd w:id="640"/>
      <w:bookmarkEnd w:id="641"/>
      <w:bookmarkEnd w:id="642"/>
      <w:bookmarkEnd w:id="643"/>
      <w:bookmarkEnd w:id="644"/>
      <w:bookmarkEnd w:id="64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 xml:space="preserve">When the "pull" mode is used, at the time a PCC Rule with an application identifier for which PFDs are not available is activated or provisioned, the SMF requests all PFDs for that application identifier from the NEF (PFDF), and NEF </w:t>
      </w:r>
      <w:r w:rsidRPr="003D4ABF">
        <w:lastRenderedPageBreak/>
        <w:t>(PFDF)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6" w:name="_CR6_1_2_3_2"/>
      <w:bookmarkStart w:id="647" w:name="_Toc19197329"/>
      <w:bookmarkStart w:id="648" w:name="_Toc27896482"/>
      <w:bookmarkStart w:id="649" w:name="_Toc36192650"/>
      <w:bookmarkStart w:id="650" w:name="_Toc37076381"/>
      <w:bookmarkStart w:id="651" w:name="_Toc45194827"/>
      <w:bookmarkStart w:id="652" w:name="_Toc47594239"/>
      <w:bookmarkStart w:id="653" w:name="_Toc51836870"/>
      <w:bookmarkEnd w:id="646"/>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4" w:name="_Toc170198885"/>
      <w:r w:rsidRPr="003D4ABF">
        <w:t>6.1.2.3.2</w:t>
      </w:r>
      <w:r w:rsidRPr="003D4ABF">
        <w:tab/>
        <w:t>Packet Flow Description</w:t>
      </w:r>
      <w:bookmarkEnd w:id="647"/>
      <w:bookmarkEnd w:id="648"/>
      <w:bookmarkEnd w:id="649"/>
      <w:bookmarkEnd w:id="650"/>
      <w:bookmarkEnd w:id="651"/>
      <w:bookmarkEnd w:id="652"/>
      <w:bookmarkEnd w:id="653"/>
      <w:bookmarkEnd w:id="654"/>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lastRenderedPageBreak/>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5" w:name="_CR6_1_2_4"/>
      <w:bookmarkStart w:id="656" w:name="_Toc19197330"/>
      <w:bookmarkStart w:id="657" w:name="_Toc27896483"/>
      <w:bookmarkStart w:id="658" w:name="_Toc36192651"/>
      <w:bookmarkStart w:id="659" w:name="_Toc37076382"/>
      <w:bookmarkStart w:id="660" w:name="_Toc45194828"/>
      <w:bookmarkStart w:id="661" w:name="_Toc47594240"/>
      <w:bookmarkStart w:id="662" w:name="_Toc51836871"/>
      <w:bookmarkStart w:id="663" w:name="_Toc170198886"/>
      <w:bookmarkEnd w:id="655"/>
      <w:r w:rsidRPr="003D4ABF">
        <w:t>6.1.2.4</w:t>
      </w:r>
      <w:r w:rsidRPr="003D4ABF">
        <w:tab/>
        <w:t>Negotiation for future background data transfer</w:t>
      </w:r>
      <w:bookmarkEnd w:id="656"/>
      <w:bookmarkEnd w:id="657"/>
      <w:bookmarkEnd w:id="658"/>
      <w:bookmarkEnd w:id="659"/>
      <w:bookmarkEnd w:id="660"/>
      <w:bookmarkEnd w:id="661"/>
      <w:bookmarkEnd w:id="662"/>
      <w:bookmarkEnd w:id="663"/>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lastRenderedPageBreak/>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lastRenderedPageBreak/>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64" w:name="_Toc19197331"/>
      <w:bookmarkStart w:id="665" w:name="_Toc27896484"/>
      <w:bookmarkStart w:id="666" w:name="_Toc36192652"/>
      <w:bookmarkStart w:id="667" w:name="_Toc37076383"/>
      <w:bookmarkStart w:id="668" w:name="_Toc45194829"/>
      <w:bookmarkStart w:id="669"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0" w:name="_CR6_1_2_5"/>
      <w:bookmarkStart w:id="671" w:name="_Toc51836872"/>
      <w:bookmarkStart w:id="672" w:name="_Toc170198887"/>
      <w:bookmarkEnd w:id="670"/>
      <w:r w:rsidRPr="003D4ABF">
        <w:t>6.1.2.5</w:t>
      </w:r>
      <w:r w:rsidRPr="003D4ABF">
        <w:tab/>
        <w:t>Policy Control Request Triggers relevant for AMF</w:t>
      </w:r>
      <w:bookmarkEnd w:id="664"/>
      <w:bookmarkEnd w:id="665"/>
      <w:bookmarkEnd w:id="666"/>
      <w:bookmarkEnd w:id="667"/>
      <w:bookmarkEnd w:id="668"/>
      <w:bookmarkEnd w:id="669"/>
      <w:bookmarkEnd w:id="671"/>
      <w:bookmarkEnd w:id="672"/>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3" w:name="_CRTable6_1_2_51"/>
      <w:r w:rsidRPr="003D4ABF">
        <w:lastRenderedPageBreak/>
        <w:t xml:space="preserve">Table </w:t>
      </w:r>
      <w:bookmarkEnd w:id="67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4"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67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5"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6" w:name="_Toc27896485"/>
      <w:bookmarkStart w:id="677" w:name="_Toc36192653"/>
      <w:bookmarkStart w:id="678" w:name="_Toc37076384"/>
      <w:bookmarkStart w:id="679" w:name="_Toc45194830"/>
      <w:bookmarkStart w:id="680" w:name="_Toc47594242"/>
      <w:bookmarkStart w:id="6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682" w:name="_CR6_1_2_6"/>
      <w:bookmarkEnd w:id="682"/>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3" w:name="_Toc170198888"/>
      <w:r w:rsidRPr="003D4ABF">
        <w:lastRenderedPageBreak/>
        <w:t>6.1.2.6</w:t>
      </w:r>
      <w:r w:rsidRPr="003D4ABF">
        <w:tab/>
        <w:t>AF influence on Access and Mobility related polic</w:t>
      </w:r>
      <w:r w:rsidR="006B065D">
        <w:t>y control</w:t>
      </w:r>
      <w:bookmarkEnd w:id="683"/>
    </w:p>
    <w:p w14:paraId="35095E6C" w14:textId="32DC9AD2" w:rsidR="006B065D" w:rsidRDefault="006B065D" w:rsidP="00E20298">
      <w:pPr>
        <w:pStyle w:val="Heading5"/>
      </w:pPr>
      <w:bookmarkStart w:id="684" w:name="_CR6_1_2_6_0"/>
      <w:bookmarkStart w:id="685" w:name="_Toc170198889"/>
      <w:bookmarkEnd w:id="684"/>
      <w:r>
        <w:t>6.1.2.6.0</w:t>
      </w:r>
      <w:r>
        <w:tab/>
        <w:t>General</w:t>
      </w:r>
      <w:bookmarkEnd w:id="685"/>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6" w:name="_CR6_1_2_6_1"/>
      <w:bookmarkStart w:id="687" w:name="_Toc170198890"/>
      <w:bookmarkEnd w:id="686"/>
      <w:r w:rsidRPr="003D4ABF">
        <w:t>6.1.2.6.1</w:t>
      </w:r>
      <w:r w:rsidRPr="003D4ABF">
        <w:tab/>
        <w:t xml:space="preserve">AF request Access and Mobility related Policy </w:t>
      </w:r>
      <w:r w:rsidR="006B065D">
        <w:t xml:space="preserve">Control </w:t>
      </w:r>
      <w:r w:rsidRPr="003D4ABF">
        <w:t>for a UE</w:t>
      </w:r>
      <w:bookmarkEnd w:id="687"/>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8" w:name="_CR6_1_2_6_2"/>
      <w:bookmarkStart w:id="689" w:name="_Toc170198891"/>
      <w:bookmarkEnd w:id="688"/>
      <w:r w:rsidRPr="003D4ABF">
        <w:t>6.1.2.6.2</w:t>
      </w:r>
      <w:r w:rsidRPr="003D4ABF">
        <w:tab/>
        <w:t>AF request to influence on Access and Mobility related Polic</w:t>
      </w:r>
      <w:r w:rsidR="006B065D">
        <w:t>y Control</w:t>
      </w:r>
      <w:bookmarkEnd w:id="689"/>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lastRenderedPageBreak/>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90" w:name="_CR6_1_2_7"/>
      <w:bookmarkStart w:id="691" w:name="_Toc170198892"/>
      <w:bookmarkEnd w:id="690"/>
      <w:r>
        <w:t>6.1.2.7</w:t>
      </w:r>
      <w:r>
        <w:tab/>
        <w:t>Negotiation for planned data transfer with QoS requirements</w:t>
      </w:r>
      <w:bookmarkEnd w:id="691"/>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w:t>
      </w:r>
      <w:r>
        <w:lastRenderedPageBreak/>
        <w:t xml:space="preserve">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2" w:name="_CR6_1_3"/>
      <w:bookmarkStart w:id="693" w:name="_Toc170198893"/>
      <w:bookmarkEnd w:id="692"/>
      <w:r w:rsidRPr="003D4ABF">
        <w:t>6.1.3</w:t>
      </w:r>
      <w:r w:rsidRPr="003D4ABF">
        <w:tab/>
        <w:t>Session management related policy control</w:t>
      </w:r>
      <w:bookmarkEnd w:id="675"/>
      <w:bookmarkEnd w:id="676"/>
      <w:bookmarkEnd w:id="677"/>
      <w:bookmarkEnd w:id="678"/>
      <w:bookmarkEnd w:id="679"/>
      <w:bookmarkEnd w:id="680"/>
      <w:bookmarkEnd w:id="681"/>
      <w:bookmarkEnd w:id="693"/>
    </w:p>
    <w:p w14:paraId="70483990" w14:textId="77777777" w:rsidR="00787F8E" w:rsidRPr="003D4ABF" w:rsidRDefault="00787F8E" w:rsidP="00787F8E">
      <w:pPr>
        <w:pStyle w:val="Heading4"/>
      </w:pPr>
      <w:bookmarkStart w:id="694" w:name="_CR6_1_3_1"/>
      <w:bookmarkStart w:id="695" w:name="_Toc19197333"/>
      <w:bookmarkStart w:id="696" w:name="_Toc27896486"/>
      <w:bookmarkStart w:id="697" w:name="_Toc36192654"/>
      <w:bookmarkStart w:id="698" w:name="_Toc37076385"/>
      <w:bookmarkStart w:id="699" w:name="_Toc45194831"/>
      <w:bookmarkStart w:id="700" w:name="_Toc47594243"/>
      <w:bookmarkStart w:id="701" w:name="_Toc51836874"/>
      <w:bookmarkStart w:id="702" w:name="_Toc170198894"/>
      <w:bookmarkEnd w:id="694"/>
      <w:r w:rsidRPr="003D4ABF">
        <w:t>6.1.3.1</w:t>
      </w:r>
      <w:r w:rsidRPr="003D4ABF">
        <w:tab/>
        <w:t>General</w:t>
      </w:r>
      <w:bookmarkEnd w:id="695"/>
      <w:bookmarkEnd w:id="696"/>
      <w:bookmarkEnd w:id="697"/>
      <w:bookmarkEnd w:id="698"/>
      <w:bookmarkEnd w:id="699"/>
      <w:bookmarkEnd w:id="700"/>
      <w:bookmarkEnd w:id="701"/>
      <w:bookmarkEnd w:id="702"/>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lastRenderedPageBreak/>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3" w:name="_CR6_1_3_2"/>
      <w:bookmarkStart w:id="704" w:name="_Toc19197334"/>
      <w:bookmarkStart w:id="705" w:name="_Toc27896487"/>
      <w:bookmarkStart w:id="706" w:name="_Toc36192655"/>
      <w:bookmarkStart w:id="707" w:name="_Toc37076386"/>
      <w:bookmarkStart w:id="708" w:name="_Toc45194832"/>
      <w:bookmarkStart w:id="709" w:name="_Toc47594244"/>
      <w:bookmarkStart w:id="710" w:name="_Toc51836875"/>
      <w:bookmarkStart w:id="711" w:name="_Toc170198895"/>
      <w:bookmarkEnd w:id="703"/>
      <w:r w:rsidRPr="003D4ABF">
        <w:t>6.1.3.2</w:t>
      </w:r>
      <w:r w:rsidRPr="003D4ABF">
        <w:tab/>
        <w:t>Binding mechanism</w:t>
      </w:r>
      <w:bookmarkEnd w:id="704"/>
      <w:bookmarkEnd w:id="705"/>
      <w:bookmarkEnd w:id="706"/>
      <w:bookmarkEnd w:id="707"/>
      <w:bookmarkEnd w:id="708"/>
      <w:bookmarkEnd w:id="709"/>
      <w:bookmarkEnd w:id="710"/>
      <w:bookmarkEnd w:id="711"/>
    </w:p>
    <w:p w14:paraId="451C4C05" w14:textId="77777777" w:rsidR="00787F8E" w:rsidRPr="003D4ABF" w:rsidRDefault="00787F8E" w:rsidP="00787F8E">
      <w:pPr>
        <w:pStyle w:val="Heading5"/>
      </w:pPr>
      <w:bookmarkStart w:id="712" w:name="_CR6_1_3_2_1"/>
      <w:bookmarkStart w:id="713" w:name="_Toc19197335"/>
      <w:bookmarkStart w:id="714" w:name="_Toc27896488"/>
      <w:bookmarkStart w:id="715" w:name="_Toc36192656"/>
      <w:bookmarkStart w:id="716" w:name="_Toc37076387"/>
      <w:bookmarkStart w:id="717" w:name="_Toc45194833"/>
      <w:bookmarkStart w:id="718" w:name="_Toc47594245"/>
      <w:bookmarkStart w:id="719" w:name="_Toc51836876"/>
      <w:bookmarkStart w:id="720" w:name="_Toc170198896"/>
      <w:bookmarkEnd w:id="712"/>
      <w:r w:rsidRPr="003D4ABF">
        <w:t>6.1.3.2.1</w:t>
      </w:r>
      <w:r w:rsidRPr="003D4ABF">
        <w:tab/>
        <w:t>General</w:t>
      </w:r>
      <w:bookmarkEnd w:id="713"/>
      <w:bookmarkEnd w:id="714"/>
      <w:bookmarkEnd w:id="715"/>
      <w:bookmarkEnd w:id="716"/>
      <w:bookmarkEnd w:id="717"/>
      <w:bookmarkEnd w:id="718"/>
      <w:bookmarkEnd w:id="719"/>
      <w:bookmarkEnd w:id="72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1" w:name="_CR6_1_3_2_2"/>
      <w:bookmarkStart w:id="722" w:name="_Toc19197336"/>
      <w:bookmarkStart w:id="723" w:name="_Toc27896489"/>
      <w:bookmarkStart w:id="724" w:name="_Toc36192657"/>
      <w:bookmarkStart w:id="725" w:name="_Toc37076388"/>
      <w:bookmarkStart w:id="726" w:name="_Toc45194834"/>
      <w:bookmarkStart w:id="727" w:name="_Toc47594246"/>
      <w:bookmarkStart w:id="728" w:name="_Toc51836877"/>
      <w:bookmarkStart w:id="729" w:name="_Toc170198897"/>
      <w:bookmarkEnd w:id="721"/>
      <w:r w:rsidRPr="003D4ABF">
        <w:t>6.1.3.2.2</w:t>
      </w:r>
      <w:r w:rsidRPr="003D4ABF">
        <w:tab/>
        <w:t>Session binding</w:t>
      </w:r>
      <w:bookmarkEnd w:id="722"/>
      <w:bookmarkEnd w:id="723"/>
      <w:bookmarkEnd w:id="724"/>
      <w:bookmarkEnd w:id="725"/>
      <w:bookmarkEnd w:id="726"/>
      <w:bookmarkEnd w:id="727"/>
      <w:bookmarkEnd w:id="728"/>
      <w:bookmarkEnd w:id="729"/>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0" w:name="_CR6_1_3_2_3"/>
      <w:bookmarkStart w:id="731" w:name="_Toc19197337"/>
      <w:bookmarkStart w:id="732" w:name="_Toc27896490"/>
      <w:bookmarkStart w:id="733" w:name="_Toc36192658"/>
      <w:bookmarkStart w:id="734" w:name="_Toc37076389"/>
      <w:bookmarkStart w:id="735" w:name="_Toc45194835"/>
      <w:bookmarkStart w:id="736" w:name="_Toc47594247"/>
      <w:bookmarkStart w:id="737" w:name="_Toc51836878"/>
      <w:bookmarkStart w:id="738" w:name="_Toc170198898"/>
      <w:bookmarkEnd w:id="730"/>
      <w:r w:rsidRPr="003D4ABF">
        <w:t>6.1.3.2.3</w:t>
      </w:r>
      <w:r w:rsidRPr="003D4ABF">
        <w:tab/>
        <w:t>PCC rule authorization</w:t>
      </w:r>
      <w:bookmarkEnd w:id="731"/>
      <w:bookmarkEnd w:id="732"/>
      <w:bookmarkEnd w:id="733"/>
      <w:bookmarkEnd w:id="734"/>
      <w:bookmarkEnd w:id="735"/>
      <w:bookmarkEnd w:id="736"/>
      <w:bookmarkEnd w:id="737"/>
      <w:bookmarkEnd w:id="738"/>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9" w:name="_Toc19197338"/>
      <w:bookmarkStart w:id="740" w:name="_Toc27896491"/>
      <w:bookmarkStart w:id="741" w:name="_Toc36192659"/>
      <w:bookmarkStart w:id="742" w:name="_Toc37076390"/>
      <w:bookmarkStart w:id="743" w:name="_Toc45194836"/>
      <w:bookmarkStart w:id="744" w:name="_Toc47594248"/>
      <w:bookmarkStart w:id="745"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6" w:name="_CR6_1_3_2_4"/>
      <w:bookmarkStart w:id="747" w:name="_Toc170198899"/>
      <w:bookmarkEnd w:id="746"/>
      <w:r w:rsidRPr="003D4ABF">
        <w:t>6.1.3.2.4</w:t>
      </w:r>
      <w:r w:rsidRPr="003D4ABF">
        <w:tab/>
        <w:t>QoS Flow binding</w:t>
      </w:r>
      <w:bookmarkEnd w:id="739"/>
      <w:bookmarkEnd w:id="740"/>
      <w:bookmarkEnd w:id="741"/>
      <w:bookmarkEnd w:id="742"/>
      <w:bookmarkEnd w:id="743"/>
      <w:bookmarkEnd w:id="744"/>
      <w:bookmarkEnd w:id="745"/>
      <w:bookmarkEnd w:id="747"/>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8" w:name="_Toc19197339"/>
      <w:bookmarkStart w:id="749"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50" w:name="_Toc36192660"/>
      <w:bookmarkStart w:id="751" w:name="_Toc37076391"/>
      <w:bookmarkStart w:id="752" w:name="_Toc45194837"/>
      <w:bookmarkStart w:id="753" w:name="_Toc47594249"/>
      <w:bookmarkStart w:id="754"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55" w:name="_CR6_1_3_3"/>
      <w:bookmarkEnd w:id="755"/>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6" w:name="_Toc170198900"/>
      <w:r w:rsidRPr="003D4ABF">
        <w:lastRenderedPageBreak/>
        <w:t>6.1.3.3</w:t>
      </w:r>
      <w:r w:rsidRPr="003D4ABF">
        <w:tab/>
        <w:t>Reporting</w:t>
      </w:r>
      <w:bookmarkEnd w:id="748"/>
      <w:bookmarkEnd w:id="749"/>
      <w:bookmarkEnd w:id="750"/>
      <w:bookmarkEnd w:id="751"/>
      <w:bookmarkEnd w:id="752"/>
      <w:bookmarkEnd w:id="753"/>
      <w:bookmarkEnd w:id="754"/>
      <w:bookmarkEnd w:id="756"/>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7" w:name="_CR6_1_3_4"/>
      <w:bookmarkStart w:id="758" w:name="_Toc19197340"/>
      <w:bookmarkStart w:id="759" w:name="_Toc27896493"/>
      <w:bookmarkStart w:id="760" w:name="_Toc36192661"/>
      <w:bookmarkStart w:id="761" w:name="_Toc37076392"/>
      <w:bookmarkStart w:id="762" w:name="_Toc45194838"/>
      <w:bookmarkStart w:id="763" w:name="_Toc47594250"/>
      <w:bookmarkStart w:id="764" w:name="_Toc51836881"/>
      <w:bookmarkStart w:id="765" w:name="_Toc170198901"/>
      <w:bookmarkEnd w:id="757"/>
      <w:r w:rsidRPr="003D4ABF">
        <w:t>6.1.3.4</w:t>
      </w:r>
      <w:r w:rsidRPr="003D4ABF">
        <w:tab/>
        <w:t>Credit management</w:t>
      </w:r>
      <w:bookmarkEnd w:id="758"/>
      <w:bookmarkEnd w:id="759"/>
      <w:bookmarkEnd w:id="760"/>
      <w:bookmarkEnd w:id="761"/>
      <w:bookmarkEnd w:id="762"/>
      <w:bookmarkEnd w:id="763"/>
      <w:bookmarkEnd w:id="764"/>
      <w:bookmarkEnd w:id="765"/>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6" w:name="_Toc19197341"/>
      <w:bookmarkStart w:id="767" w:name="_Toc27896494"/>
      <w:bookmarkStart w:id="768" w:name="_Toc36192662"/>
      <w:bookmarkStart w:id="769"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0" w:name="_CR6_1_3_5"/>
      <w:bookmarkStart w:id="771" w:name="_Toc45194839"/>
      <w:bookmarkStart w:id="772" w:name="_Toc47594251"/>
      <w:bookmarkStart w:id="773" w:name="_Toc51836882"/>
      <w:bookmarkStart w:id="774" w:name="_Toc170198902"/>
      <w:bookmarkEnd w:id="770"/>
      <w:r w:rsidRPr="003D4ABF">
        <w:t>6.1.3.5</w:t>
      </w:r>
      <w:r w:rsidRPr="003D4ABF">
        <w:tab/>
        <w:t>Policy Control Request Triggers relevant for SMF</w:t>
      </w:r>
      <w:bookmarkEnd w:id="766"/>
      <w:bookmarkEnd w:id="767"/>
      <w:bookmarkEnd w:id="768"/>
      <w:bookmarkEnd w:id="769"/>
      <w:bookmarkEnd w:id="771"/>
      <w:bookmarkEnd w:id="772"/>
      <w:bookmarkEnd w:id="773"/>
      <w:bookmarkEnd w:id="774"/>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5" w:name="_CRTable6_1_3_51"/>
      <w:r w:rsidRPr="003D4ABF">
        <w:t xml:space="preserve">Table </w:t>
      </w:r>
      <w:bookmarkEnd w:id="77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lastRenderedPageBreak/>
              <w:t>(NOTE 3)</w:t>
            </w:r>
          </w:p>
        </w:tc>
        <w:tc>
          <w:tcPr>
            <w:tcW w:w="2762" w:type="dxa"/>
          </w:tcPr>
          <w:p w14:paraId="42D9E852" w14:textId="77777777" w:rsidR="00787F8E" w:rsidRPr="003D4ABF" w:rsidRDefault="00787F8E" w:rsidP="00085BD6">
            <w:pPr>
              <w:pStyle w:val="TAL"/>
              <w:keepNext w:val="0"/>
            </w:pPr>
            <w:r w:rsidRPr="003D4ABF">
              <w:lastRenderedPageBreak/>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F77BEC"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F77BEC" w:rsidRPr="003D4ABF" w:rsidRDefault="00F77BEC" w:rsidP="00F77BE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F77BEC" w:rsidRPr="003D4ABF" w:rsidRDefault="00F77BEC" w:rsidP="00F77BE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F77BEC" w:rsidRPr="003D4ABF" w:rsidRDefault="00F77BEC" w:rsidP="00F77BEC">
            <w:pPr>
              <w:pStyle w:val="TAL"/>
            </w:pPr>
          </w:p>
        </w:tc>
      </w:tr>
      <w:tr w:rsidR="00F77BEC"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F77BEC" w:rsidRPr="003D4ABF" w:rsidRDefault="00F77BEC" w:rsidP="00F77BE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F77BEC" w:rsidRPr="003D4ABF" w:rsidRDefault="00F77BEC" w:rsidP="00F77BE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F77BEC" w:rsidRPr="003D4ABF" w:rsidRDefault="00F77BEC" w:rsidP="00F77BEC">
            <w:pPr>
              <w:pStyle w:val="TAL"/>
            </w:pPr>
          </w:p>
        </w:tc>
      </w:tr>
      <w:tr w:rsidR="00F77BEC" w:rsidRPr="003D4ABF" w14:paraId="6263A531" w14:textId="77777777" w:rsidTr="00844BD5">
        <w:tc>
          <w:tcPr>
            <w:tcW w:w="9147" w:type="dxa"/>
            <w:gridSpan w:val="5"/>
          </w:tcPr>
          <w:p w14:paraId="30C936A9" w14:textId="77777777" w:rsidR="00F77BEC" w:rsidRPr="003D4ABF" w:rsidRDefault="00F77BEC" w:rsidP="00F77BE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F77BEC" w:rsidRPr="003D4ABF" w:rsidRDefault="00F77BEC" w:rsidP="00F77BEC">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F77BEC" w:rsidRPr="003D4ABF" w:rsidRDefault="00F77BEC" w:rsidP="00F77BE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F77BEC" w:rsidRPr="003D4ABF" w:rsidRDefault="00F77BEC" w:rsidP="00F77BEC">
            <w:pPr>
              <w:pStyle w:val="TAN"/>
            </w:pPr>
            <w:r w:rsidRPr="003D4ABF">
              <w:t>NOTE 4:</w:t>
            </w:r>
            <w:r w:rsidRPr="003D4ABF">
              <w:tab/>
              <w:t>Usage is defined as either volume or time of user plane traffic.</w:t>
            </w:r>
          </w:p>
          <w:p w14:paraId="7B1546C6" w14:textId="77777777" w:rsidR="00F77BEC" w:rsidRPr="003D4ABF" w:rsidRDefault="00F77BEC" w:rsidP="00F77BEC">
            <w:pPr>
              <w:pStyle w:val="TAN"/>
            </w:pPr>
            <w:r w:rsidRPr="003D4ABF">
              <w:t>NOTE 5:</w:t>
            </w:r>
            <w:r w:rsidRPr="003D4ABF">
              <w:tab/>
              <w:t>The start and stop of application traffic detection are separate event triggers, but received under the same subscription from the PCF.</w:t>
            </w:r>
          </w:p>
          <w:p w14:paraId="7A4910EA" w14:textId="0A3AAE76" w:rsidR="00F77BEC" w:rsidRPr="003D4ABF" w:rsidRDefault="00F77BEC" w:rsidP="00F77BE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F77BEC" w:rsidRPr="003D4ABF" w:rsidRDefault="00F77BEC" w:rsidP="00F77BEC">
            <w:pPr>
              <w:pStyle w:val="TAN"/>
            </w:pPr>
            <w:r w:rsidRPr="003D4ABF">
              <w:t>NOTE 7:</w:t>
            </w:r>
            <w:r>
              <w:tab/>
              <w:t>Void</w:t>
            </w:r>
            <w:r w:rsidRPr="003D4ABF">
              <w:t>.</w:t>
            </w:r>
          </w:p>
          <w:p w14:paraId="320AD6AD" w14:textId="77777777" w:rsidR="00F77BEC" w:rsidRPr="003D4ABF" w:rsidRDefault="00F77BEC" w:rsidP="00F77BE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F77BEC" w:rsidRDefault="00F77BEC" w:rsidP="00F77BE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F77BEC" w:rsidRDefault="00F77BEC" w:rsidP="00F77BEC">
            <w:pPr>
              <w:pStyle w:val="TAN"/>
            </w:pPr>
            <w:r>
              <w:t>NOTE 10:</w:t>
            </w:r>
            <w:r>
              <w:tab/>
              <w:t>See clause 6.6.2.4.</w:t>
            </w:r>
          </w:p>
          <w:p w14:paraId="7F0E4B17" w14:textId="6BEAAE90" w:rsidR="00F77BEC" w:rsidRPr="003D4ABF" w:rsidRDefault="00F77BEC" w:rsidP="00F77BEC">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w:t>
      </w:r>
      <w:r w:rsidRPr="003D4ABF">
        <w:lastRenderedPageBreak/>
        <w:t>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6"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77" w:name="_Toc27896495"/>
      <w:bookmarkStart w:id="778" w:name="_Toc36192663"/>
      <w:bookmarkStart w:id="779"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80" w:name="_Toc45194840"/>
      <w:bookmarkStart w:id="781" w:name="_Toc47594252"/>
      <w:bookmarkStart w:id="782"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677CD1A" w:rsidR="002A4E34" w:rsidRDefault="006A3741" w:rsidP="00FF32E7">
      <w:bookmarkStart w:id="783" w:name="_CR6_1_3_6"/>
      <w:bookmarkEnd w:id="783"/>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5EF9EA5F"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9BC26D5" w14:textId="20724CF6" w:rsidR="00F77BEC" w:rsidRDefault="00F77BEC" w:rsidP="007609F7">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6F9AE73" w14:textId="419A5BAF"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784" w:name="_Toc170198903"/>
      <w:r w:rsidRPr="003D4ABF">
        <w:t>6.1.3.6</w:t>
      </w:r>
      <w:r w:rsidRPr="003D4ABF">
        <w:tab/>
        <w:t>Policy control</w:t>
      </w:r>
      <w:bookmarkEnd w:id="776"/>
      <w:bookmarkEnd w:id="777"/>
      <w:bookmarkEnd w:id="778"/>
      <w:bookmarkEnd w:id="779"/>
      <w:bookmarkEnd w:id="780"/>
      <w:bookmarkEnd w:id="781"/>
      <w:bookmarkEnd w:id="782"/>
      <w:bookmarkEnd w:id="784"/>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xml:space="preserve">. If no QoS constraints are provided the H-PCF considers that no QoS </w:t>
      </w:r>
      <w:r w:rsidRPr="003D4ABF">
        <w:lastRenderedPageBreak/>
        <w:t>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785" w:name="_Toc19197343"/>
      <w:bookmarkStart w:id="786" w:name="_Toc27896496"/>
      <w:bookmarkStart w:id="787" w:name="_Toc36192664"/>
      <w:bookmarkStart w:id="788" w:name="_Toc37076395"/>
      <w:bookmarkStart w:id="789" w:name="_Toc45194841"/>
      <w:bookmarkStart w:id="790" w:name="_Toc47594253"/>
      <w:bookmarkStart w:id="791"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2" w:name="_CR6_1_3_7"/>
      <w:bookmarkStart w:id="793" w:name="_Toc170198904"/>
      <w:bookmarkEnd w:id="792"/>
      <w:r w:rsidRPr="003D4ABF">
        <w:t>6.1.3.7</w:t>
      </w:r>
      <w:r w:rsidRPr="003D4ABF">
        <w:tab/>
        <w:t>Service (data flow) prioritization and conflict handling</w:t>
      </w:r>
      <w:bookmarkEnd w:id="785"/>
      <w:bookmarkEnd w:id="786"/>
      <w:bookmarkEnd w:id="787"/>
      <w:bookmarkEnd w:id="788"/>
      <w:bookmarkEnd w:id="789"/>
      <w:bookmarkEnd w:id="790"/>
      <w:bookmarkEnd w:id="791"/>
      <w:bookmarkEnd w:id="793"/>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4" w:name="_CR6_1_3_8"/>
      <w:bookmarkStart w:id="795" w:name="_Toc19197344"/>
      <w:bookmarkStart w:id="796" w:name="_Toc27896497"/>
      <w:bookmarkStart w:id="797" w:name="_Toc36192665"/>
      <w:bookmarkStart w:id="798" w:name="_Toc37076396"/>
      <w:bookmarkStart w:id="799" w:name="_Toc45194842"/>
      <w:bookmarkStart w:id="800" w:name="_Toc47594254"/>
      <w:bookmarkStart w:id="801" w:name="_Toc51836885"/>
      <w:bookmarkStart w:id="802" w:name="_Toc170198905"/>
      <w:bookmarkEnd w:id="794"/>
      <w:r w:rsidRPr="003D4ABF">
        <w:lastRenderedPageBreak/>
        <w:t>6.1.3.8</w:t>
      </w:r>
      <w:r w:rsidRPr="003D4ABF">
        <w:tab/>
        <w:t>Termination action</w:t>
      </w:r>
      <w:bookmarkEnd w:id="795"/>
      <w:bookmarkEnd w:id="796"/>
      <w:bookmarkEnd w:id="797"/>
      <w:bookmarkEnd w:id="798"/>
      <w:bookmarkEnd w:id="799"/>
      <w:bookmarkEnd w:id="800"/>
      <w:bookmarkEnd w:id="801"/>
      <w:bookmarkEnd w:id="802"/>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0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4" w:name="_CR6_1_3_9"/>
      <w:bookmarkStart w:id="805" w:name="_Toc27896498"/>
      <w:bookmarkStart w:id="806" w:name="_Toc36192666"/>
      <w:bookmarkStart w:id="807" w:name="_Toc37076397"/>
      <w:bookmarkStart w:id="808" w:name="_Toc45194843"/>
      <w:bookmarkStart w:id="809" w:name="_Toc47594255"/>
      <w:bookmarkStart w:id="810" w:name="_Toc51836886"/>
      <w:bookmarkStart w:id="811" w:name="_Toc170198906"/>
      <w:bookmarkEnd w:id="804"/>
      <w:r w:rsidRPr="003D4ABF">
        <w:t>6.1.3.9</w:t>
      </w:r>
      <w:r w:rsidRPr="003D4ABF">
        <w:tab/>
        <w:t>Handling of packet filters provided to the UE by SMF</w:t>
      </w:r>
      <w:bookmarkEnd w:id="803"/>
      <w:bookmarkEnd w:id="805"/>
      <w:bookmarkEnd w:id="806"/>
      <w:bookmarkEnd w:id="807"/>
      <w:bookmarkEnd w:id="808"/>
      <w:bookmarkEnd w:id="809"/>
      <w:bookmarkEnd w:id="810"/>
      <w:bookmarkEnd w:id="811"/>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12" w:name="_CR6_1_3_10"/>
      <w:bookmarkStart w:id="813" w:name="_Toc19197346"/>
      <w:bookmarkStart w:id="814" w:name="_Toc27896499"/>
      <w:bookmarkStart w:id="815" w:name="_Toc36192667"/>
      <w:bookmarkStart w:id="816" w:name="_Toc37076398"/>
      <w:bookmarkStart w:id="817" w:name="_Toc45194844"/>
      <w:bookmarkStart w:id="818" w:name="_Toc47594256"/>
      <w:bookmarkStart w:id="819" w:name="_Toc51836887"/>
      <w:bookmarkStart w:id="820" w:name="_Toc170198907"/>
      <w:bookmarkEnd w:id="812"/>
      <w:r w:rsidRPr="003D4ABF">
        <w:t>6.1.3.10</w:t>
      </w:r>
      <w:r w:rsidRPr="003D4ABF">
        <w:tab/>
        <w:t>IMS emergency session support</w:t>
      </w:r>
      <w:bookmarkEnd w:id="813"/>
      <w:bookmarkEnd w:id="814"/>
      <w:bookmarkEnd w:id="815"/>
      <w:bookmarkEnd w:id="816"/>
      <w:bookmarkEnd w:id="817"/>
      <w:bookmarkEnd w:id="818"/>
      <w:bookmarkEnd w:id="819"/>
      <w:bookmarkEnd w:id="820"/>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1" w:name="_CR6_1_3_11"/>
      <w:bookmarkStart w:id="822" w:name="_Toc19197347"/>
      <w:bookmarkStart w:id="823" w:name="_Toc27896500"/>
      <w:bookmarkStart w:id="824" w:name="_Toc36192668"/>
      <w:bookmarkStart w:id="825" w:name="_Toc37076399"/>
      <w:bookmarkStart w:id="826" w:name="_Toc45194845"/>
      <w:bookmarkStart w:id="827" w:name="_Toc47594257"/>
      <w:bookmarkStart w:id="828" w:name="_Toc51836888"/>
      <w:bookmarkStart w:id="829" w:name="_Toc170198908"/>
      <w:bookmarkEnd w:id="821"/>
      <w:r w:rsidRPr="003D4ABF">
        <w:t>6.1.3.11</w:t>
      </w:r>
      <w:r w:rsidRPr="003D4ABF">
        <w:tab/>
        <w:t>Multimedia Priority Service support</w:t>
      </w:r>
      <w:bookmarkEnd w:id="822"/>
      <w:bookmarkEnd w:id="823"/>
      <w:bookmarkEnd w:id="824"/>
      <w:bookmarkEnd w:id="825"/>
      <w:bookmarkEnd w:id="826"/>
      <w:bookmarkEnd w:id="827"/>
      <w:bookmarkEnd w:id="828"/>
      <w:bookmarkEnd w:id="829"/>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0" w:name="_Toc19197348"/>
      <w:bookmarkStart w:id="831" w:name="_Toc27896501"/>
      <w:bookmarkStart w:id="832" w:name="_Toc36192669"/>
      <w:bookmarkStart w:id="833" w:name="_Toc37076400"/>
      <w:bookmarkStart w:id="834" w:name="_Toc45194846"/>
      <w:bookmarkStart w:id="835" w:name="_Toc47594258"/>
      <w:bookmarkStart w:id="836"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7" w:name="_CR6_1_3_12"/>
      <w:bookmarkStart w:id="838" w:name="_Toc170198909"/>
      <w:bookmarkEnd w:id="837"/>
      <w:r w:rsidRPr="003D4ABF">
        <w:t>6.1.3.12</w:t>
      </w:r>
      <w:r w:rsidRPr="003D4ABF">
        <w:tab/>
        <w:t>Redirection</w:t>
      </w:r>
      <w:bookmarkEnd w:id="830"/>
      <w:bookmarkEnd w:id="831"/>
      <w:bookmarkEnd w:id="832"/>
      <w:bookmarkEnd w:id="833"/>
      <w:bookmarkEnd w:id="834"/>
      <w:bookmarkEnd w:id="835"/>
      <w:bookmarkEnd w:id="836"/>
      <w:bookmarkEnd w:id="838"/>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9" w:name="_CR6_1_3_13"/>
      <w:bookmarkStart w:id="840" w:name="_Toc19197349"/>
      <w:bookmarkStart w:id="841" w:name="_Toc27896502"/>
      <w:bookmarkStart w:id="842" w:name="_Toc36192670"/>
      <w:bookmarkStart w:id="843" w:name="_Toc37076401"/>
      <w:bookmarkStart w:id="844" w:name="_Toc45194847"/>
      <w:bookmarkStart w:id="845" w:name="_Toc47594259"/>
      <w:bookmarkStart w:id="846" w:name="_Toc51836890"/>
      <w:bookmarkStart w:id="847" w:name="_Toc170198910"/>
      <w:bookmarkEnd w:id="839"/>
      <w:r w:rsidRPr="003D4ABF">
        <w:t>6.1.3.13</w:t>
      </w:r>
      <w:r w:rsidRPr="003D4ABF">
        <w:tab/>
        <w:t>Resource sharing for different AF sessions</w:t>
      </w:r>
      <w:bookmarkEnd w:id="840"/>
      <w:bookmarkEnd w:id="841"/>
      <w:bookmarkEnd w:id="842"/>
      <w:bookmarkEnd w:id="843"/>
      <w:bookmarkEnd w:id="844"/>
      <w:bookmarkEnd w:id="845"/>
      <w:bookmarkEnd w:id="846"/>
      <w:bookmarkEnd w:id="847"/>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8" w:name="_CR6_1_3_14"/>
      <w:bookmarkStart w:id="849" w:name="_Toc19197350"/>
      <w:bookmarkStart w:id="850" w:name="_Toc27896503"/>
      <w:bookmarkStart w:id="851" w:name="_Toc36192671"/>
      <w:bookmarkStart w:id="852" w:name="_Toc37076402"/>
      <w:bookmarkStart w:id="853" w:name="_Toc45194848"/>
      <w:bookmarkStart w:id="854" w:name="_Toc47594260"/>
      <w:bookmarkStart w:id="855" w:name="_Toc51836891"/>
      <w:bookmarkStart w:id="856" w:name="_Toc170198911"/>
      <w:bookmarkEnd w:id="848"/>
      <w:r w:rsidRPr="003D4ABF">
        <w:t>6.1.3.14</w:t>
      </w:r>
      <w:r w:rsidRPr="003D4ABF">
        <w:tab/>
        <w:t>Traffic steering control</w:t>
      </w:r>
      <w:bookmarkEnd w:id="849"/>
      <w:bookmarkEnd w:id="850"/>
      <w:bookmarkEnd w:id="851"/>
      <w:bookmarkEnd w:id="852"/>
      <w:bookmarkEnd w:id="853"/>
      <w:bookmarkEnd w:id="854"/>
      <w:bookmarkEnd w:id="855"/>
      <w:bookmarkEnd w:id="856"/>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7" w:name="_CR6_1_3_15"/>
      <w:bookmarkStart w:id="858" w:name="_Toc19197351"/>
      <w:bookmarkStart w:id="859" w:name="_Toc27896504"/>
      <w:bookmarkStart w:id="860" w:name="_Toc36192672"/>
      <w:bookmarkStart w:id="861" w:name="_Toc37076403"/>
      <w:bookmarkStart w:id="862" w:name="_Toc45194849"/>
      <w:bookmarkStart w:id="863" w:name="_Toc47594261"/>
      <w:bookmarkStart w:id="864" w:name="_Toc51836892"/>
      <w:bookmarkStart w:id="865" w:name="_Toc170198912"/>
      <w:bookmarkEnd w:id="857"/>
      <w:r w:rsidRPr="003D4ABF">
        <w:t>6.1.3.15</w:t>
      </w:r>
      <w:r w:rsidRPr="003D4ABF">
        <w:tab/>
        <w:t>Resource reservation for services sharing priority</w:t>
      </w:r>
      <w:bookmarkEnd w:id="858"/>
      <w:bookmarkEnd w:id="859"/>
      <w:bookmarkEnd w:id="860"/>
      <w:bookmarkEnd w:id="861"/>
      <w:bookmarkEnd w:id="862"/>
      <w:bookmarkEnd w:id="863"/>
      <w:bookmarkEnd w:id="864"/>
      <w:bookmarkEnd w:id="865"/>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6" w:name="_CR6_1_3_16"/>
      <w:bookmarkStart w:id="867" w:name="_Toc19197352"/>
      <w:bookmarkStart w:id="868" w:name="_Toc27896505"/>
      <w:bookmarkStart w:id="869" w:name="_Toc36192673"/>
      <w:bookmarkStart w:id="870" w:name="_Toc37076404"/>
      <w:bookmarkStart w:id="871" w:name="_Toc45194850"/>
      <w:bookmarkStart w:id="872" w:name="_Toc47594262"/>
      <w:bookmarkStart w:id="873" w:name="_Toc51836893"/>
      <w:bookmarkStart w:id="874" w:name="_Toc170198913"/>
      <w:bookmarkEnd w:id="866"/>
      <w:r w:rsidRPr="003D4ABF">
        <w:t>6.1.3.16</w:t>
      </w:r>
      <w:r w:rsidRPr="003D4ABF">
        <w:tab/>
        <w:t>3GPP PS Data Off</w:t>
      </w:r>
      <w:bookmarkEnd w:id="867"/>
      <w:bookmarkEnd w:id="868"/>
      <w:bookmarkEnd w:id="869"/>
      <w:bookmarkEnd w:id="870"/>
      <w:bookmarkEnd w:id="871"/>
      <w:bookmarkEnd w:id="872"/>
      <w:bookmarkEnd w:id="873"/>
      <w:bookmarkEnd w:id="874"/>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5" w:name="_CR6_1_3_17"/>
      <w:bookmarkStart w:id="876" w:name="_Toc19197353"/>
      <w:bookmarkStart w:id="877" w:name="_Toc27896506"/>
      <w:bookmarkStart w:id="878" w:name="_Toc36192674"/>
      <w:bookmarkStart w:id="879" w:name="_Toc37076405"/>
      <w:bookmarkStart w:id="880" w:name="_Toc45194851"/>
      <w:bookmarkStart w:id="881" w:name="_Toc47594263"/>
      <w:bookmarkStart w:id="882" w:name="_Toc51836894"/>
      <w:bookmarkStart w:id="883" w:name="_Toc170198914"/>
      <w:bookmarkEnd w:id="875"/>
      <w:r w:rsidRPr="003D4ABF">
        <w:t>6.1.3.17</w:t>
      </w:r>
      <w:r w:rsidRPr="003D4ABF">
        <w:tab/>
        <w:t>Policy decisions based on spending limits</w:t>
      </w:r>
      <w:bookmarkEnd w:id="876"/>
      <w:bookmarkEnd w:id="877"/>
      <w:bookmarkEnd w:id="878"/>
      <w:bookmarkEnd w:id="879"/>
      <w:bookmarkEnd w:id="880"/>
      <w:bookmarkEnd w:id="881"/>
      <w:bookmarkEnd w:id="882"/>
      <w:bookmarkEnd w:id="883"/>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4" w:name="_CR6_1_3_18"/>
      <w:bookmarkStart w:id="885" w:name="_Toc19197354"/>
      <w:bookmarkStart w:id="886" w:name="_Toc27896507"/>
      <w:bookmarkStart w:id="887" w:name="_Toc36192675"/>
      <w:bookmarkStart w:id="888" w:name="_Toc37076406"/>
      <w:bookmarkStart w:id="889" w:name="_Toc45194852"/>
      <w:bookmarkStart w:id="890" w:name="_Toc47594264"/>
      <w:bookmarkStart w:id="891" w:name="_Toc51836895"/>
      <w:bookmarkStart w:id="892" w:name="_Toc170198915"/>
      <w:bookmarkEnd w:id="884"/>
      <w:r w:rsidRPr="003D4ABF">
        <w:t>6.1.3.18</w:t>
      </w:r>
      <w:r w:rsidRPr="003D4ABF">
        <w:tab/>
        <w:t>Event reporting from the</w:t>
      </w:r>
      <w:r w:rsidRPr="003D4ABF">
        <w:rPr>
          <w:rFonts w:eastAsia="SimSun"/>
          <w:lang w:eastAsia="zh-CN"/>
        </w:rPr>
        <w:t xml:space="preserve"> </w:t>
      </w:r>
      <w:r w:rsidRPr="003D4ABF">
        <w:t>PCF</w:t>
      </w:r>
      <w:bookmarkEnd w:id="885"/>
      <w:bookmarkEnd w:id="886"/>
      <w:bookmarkEnd w:id="887"/>
      <w:bookmarkEnd w:id="888"/>
      <w:bookmarkEnd w:id="889"/>
      <w:bookmarkEnd w:id="890"/>
      <w:bookmarkEnd w:id="891"/>
      <w:bookmarkEnd w:id="89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3" w:name="_CRTable6_1_3_181"/>
      <w:r w:rsidRPr="003D4ABF">
        <w:lastRenderedPageBreak/>
        <w:t xml:space="preserve">Table </w:t>
      </w:r>
      <w:bookmarkEnd w:id="89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F77BEC" w:rsidRPr="003D4ABF" w14:paraId="1680BA9F" w14:textId="77777777" w:rsidTr="00322616">
        <w:trPr>
          <w:cantSplit/>
          <w:jc w:val="center"/>
        </w:trPr>
        <w:tc>
          <w:tcPr>
            <w:tcW w:w="2280" w:type="dxa"/>
          </w:tcPr>
          <w:p w14:paraId="748D34CE" w14:textId="1B5E3424" w:rsidR="00F77BEC" w:rsidRPr="003D4ABF" w:rsidRDefault="00F77BEC" w:rsidP="00F77BEC">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F77BEC" w:rsidRPr="003D4ABF" w:rsidRDefault="00F77BEC" w:rsidP="00F77BEC">
            <w:pPr>
              <w:pStyle w:val="TAL"/>
              <w:rPr>
                <w:sz w:val="16"/>
                <w:szCs w:val="16"/>
              </w:rPr>
            </w:pPr>
            <w:r>
              <w:rPr>
                <w:sz w:val="16"/>
                <w:szCs w:val="16"/>
              </w:rPr>
              <w:t>The PCF reports the result of UE policies delivery via EPS.</w:t>
            </w:r>
          </w:p>
        </w:tc>
        <w:tc>
          <w:tcPr>
            <w:tcW w:w="1276" w:type="dxa"/>
          </w:tcPr>
          <w:p w14:paraId="0937A4F1" w14:textId="60E55EB2" w:rsidR="00F77BEC" w:rsidRPr="003D4ABF" w:rsidRDefault="00F77BEC" w:rsidP="00F77BEC">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F77BEC" w:rsidRDefault="00F77BEC" w:rsidP="00F77BEC">
            <w:pPr>
              <w:pStyle w:val="TAC"/>
              <w:rPr>
                <w:rFonts w:eastAsia="SimSun"/>
                <w:sz w:val="16"/>
                <w:szCs w:val="16"/>
                <w:lang w:eastAsia="zh-CN"/>
              </w:rPr>
            </w:pPr>
            <w:r w:rsidRPr="003D4ABF">
              <w:rPr>
                <w:rFonts w:eastAsia="SimSun"/>
                <w:sz w:val="16"/>
                <w:szCs w:val="16"/>
                <w:lang w:eastAsia="zh-CN"/>
              </w:rPr>
              <w:t>Yes</w:t>
            </w:r>
          </w:p>
          <w:p w14:paraId="179DE8AD" w14:textId="674C328D" w:rsidR="00F77BEC" w:rsidRPr="003D4ABF" w:rsidRDefault="00F77BEC" w:rsidP="00F77BEC">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F77BEC" w:rsidRPr="0071147F" w14:paraId="60F7FDBD" w14:textId="77777777" w:rsidTr="0036237D">
        <w:trPr>
          <w:cantSplit/>
          <w:jc w:val="center"/>
        </w:trPr>
        <w:tc>
          <w:tcPr>
            <w:tcW w:w="14329" w:type="dxa"/>
            <w:gridSpan w:val="9"/>
          </w:tcPr>
          <w:p w14:paraId="2D2F0E5E" w14:textId="5BC47079" w:rsidR="00F77BEC" w:rsidRPr="0071147F" w:rsidRDefault="00F77BEC" w:rsidP="00F77BE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77BEC" w:rsidRPr="0071147F" w:rsidRDefault="00F77BEC" w:rsidP="00F77BE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77BEC" w:rsidRPr="0071147F" w:rsidRDefault="00F77BEC" w:rsidP="00F77BE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77BEC" w:rsidRPr="0071147F" w:rsidRDefault="00F77BEC" w:rsidP="00F77BE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77BEC" w:rsidRPr="0071147F" w:rsidRDefault="00F77BEC" w:rsidP="00F77BE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77BEC" w:rsidRPr="0071147F" w:rsidRDefault="00F77BEC" w:rsidP="00F77BEC">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F77BEC" w:rsidRDefault="00F77BEC" w:rsidP="00F77BEC">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F77BEC" w:rsidRDefault="00F77BEC" w:rsidP="00F77BEC">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F77BEC" w:rsidRPr="0071147F" w:rsidRDefault="00F77BEC" w:rsidP="00F77BEC">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4" w:name="_Toc19197355"/>
      <w:bookmarkStart w:id="895" w:name="_Toc27896508"/>
      <w:bookmarkStart w:id="896"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385331C6"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5AC818A" w14:textId="19B8F94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7" w:name="_Toc37076407"/>
      <w:bookmarkStart w:id="898" w:name="_Toc45194853"/>
      <w:bookmarkStart w:id="899" w:name="_Toc47594265"/>
      <w:bookmarkStart w:id="900"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2DE5E032"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 Request-Type.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lastRenderedPageBreak/>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901" w:name="_CR6_1_3_19"/>
      <w:bookmarkEnd w:id="901"/>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02" w:name="_Toc170198916"/>
      <w:r w:rsidRPr="003D4ABF">
        <w:t>6.1.3.19</w:t>
      </w:r>
      <w:r w:rsidRPr="003D4ABF">
        <w:tab/>
        <w:t>Mission Critical Services support</w:t>
      </w:r>
      <w:bookmarkEnd w:id="894"/>
      <w:bookmarkEnd w:id="895"/>
      <w:bookmarkEnd w:id="896"/>
      <w:bookmarkEnd w:id="897"/>
      <w:bookmarkEnd w:id="898"/>
      <w:bookmarkEnd w:id="899"/>
      <w:bookmarkEnd w:id="900"/>
      <w:bookmarkEnd w:id="902"/>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3" w:name="_CR6_1_3_20"/>
      <w:bookmarkStart w:id="904" w:name="_Toc19197356"/>
      <w:bookmarkStart w:id="905" w:name="_Toc27896509"/>
      <w:bookmarkStart w:id="906" w:name="_Toc36192677"/>
      <w:bookmarkStart w:id="907" w:name="_Toc37076408"/>
      <w:bookmarkStart w:id="908" w:name="_Toc45194854"/>
      <w:bookmarkStart w:id="909" w:name="_Toc47594266"/>
      <w:bookmarkStart w:id="910" w:name="_Toc51836897"/>
      <w:bookmarkStart w:id="911" w:name="_Toc170198917"/>
      <w:bookmarkEnd w:id="903"/>
      <w:r w:rsidRPr="003D4ABF">
        <w:t>6.1.3.20</w:t>
      </w:r>
      <w:r w:rsidRPr="003D4ABF">
        <w:tab/>
        <w:t>Access Traffic Steering, Switching and Splitting</w:t>
      </w:r>
      <w:bookmarkEnd w:id="904"/>
      <w:bookmarkEnd w:id="905"/>
      <w:bookmarkEnd w:id="906"/>
      <w:bookmarkEnd w:id="907"/>
      <w:bookmarkEnd w:id="908"/>
      <w:bookmarkEnd w:id="909"/>
      <w:bookmarkEnd w:id="910"/>
      <w:bookmarkEnd w:id="911"/>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 xml:space="preserve">2]. This enables a scenario where a MA PDU Session can simultaneously be associated with user-plane resources on 3GPP access network connected to 5GC or EPC and non-3GPP access </w:t>
      </w:r>
      <w:r w:rsidR="00E873DB" w:rsidRPr="003D4ABF">
        <w:lastRenderedPageBreak/>
        <w:t>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lastRenderedPageBreak/>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12"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lastRenderedPageBreak/>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3" w:name="_CR6_1_3_21"/>
      <w:bookmarkStart w:id="914" w:name="_Toc27896510"/>
      <w:bookmarkStart w:id="915" w:name="_Toc36192678"/>
      <w:bookmarkStart w:id="916" w:name="_Toc37076409"/>
      <w:bookmarkStart w:id="917" w:name="_Toc45194855"/>
      <w:bookmarkStart w:id="918" w:name="_Toc47594267"/>
      <w:bookmarkStart w:id="919" w:name="_Toc51836898"/>
      <w:bookmarkEnd w:id="913"/>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0" w:name="_Toc170198918"/>
      <w:r w:rsidRPr="003D4ABF">
        <w:t>6.1.3.21</w:t>
      </w:r>
      <w:r w:rsidRPr="003D4ABF">
        <w:tab/>
        <w:t>QoS Monitoring</w:t>
      </w:r>
      <w:r w:rsidR="006205DB">
        <w:t xml:space="preserve"> control</w:t>
      </w:r>
      <w:bookmarkEnd w:id="912"/>
      <w:bookmarkEnd w:id="914"/>
      <w:bookmarkEnd w:id="915"/>
      <w:bookmarkEnd w:id="916"/>
      <w:bookmarkEnd w:id="917"/>
      <w:bookmarkEnd w:id="918"/>
      <w:bookmarkEnd w:id="919"/>
      <w:bookmarkEnd w:id="920"/>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143034" w:rsidR="00A90273" w:rsidRDefault="00787F8E" w:rsidP="00787F8E">
      <w:r w:rsidRPr="003D4ABF">
        <w:lastRenderedPageBreak/>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w:t>
      </w:r>
      <w:r w:rsidR="00A90273">
        <w:lastRenderedPageBreak/>
        <w:t>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921" w:name="_Toc19197358"/>
      <w:bookmarkStart w:id="922" w:name="_Toc27896511"/>
      <w:bookmarkStart w:id="923" w:name="_Toc36192679"/>
      <w:bookmarkStart w:id="924" w:name="_Toc37076410"/>
      <w:bookmarkStart w:id="925" w:name="_Toc45194856"/>
      <w:bookmarkStart w:id="926" w:name="_Toc47594268"/>
      <w:bookmarkStart w:id="927"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8" w:name="_CR6_1_3_22"/>
      <w:bookmarkStart w:id="929" w:name="_Toc170198919"/>
      <w:bookmarkEnd w:id="928"/>
      <w:r w:rsidRPr="003D4ABF">
        <w:t>6.1.3.22</w:t>
      </w:r>
      <w:r w:rsidRPr="003D4ABF">
        <w:tab/>
        <w:t>AF session with required QoS</w:t>
      </w:r>
      <w:bookmarkEnd w:id="921"/>
      <w:bookmarkEnd w:id="922"/>
      <w:bookmarkEnd w:id="923"/>
      <w:bookmarkEnd w:id="924"/>
      <w:bookmarkEnd w:id="925"/>
      <w:bookmarkEnd w:id="926"/>
      <w:bookmarkEnd w:id="927"/>
      <w:bookmarkEnd w:id="929"/>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w:t>
      </w:r>
      <w:r w:rsidR="00E82965">
        <w:lastRenderedPageBreak/>
        <w:t>provide in the response to the AF one or more combinations of individual QoS parameters that can be supported.</w:t>
      </w:r>
    </w:p>
    <w:p w14:paraId="28C4987C" w14:textId="6C8A960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0" w:name="_Toc19197359"/>
      <w:bookmarkStart w:id="931"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2" w:name="_CR6_1_3_23"/>
      <w:bookmarkStart w:id="933" w:name="_Toc36192680"/>
      <w:bookmarkStart w:id="934" w:name="_Toc37076411"/>
      <w:bookmarkStart w:id="935" w:name="_Toc45194857"/>
      <w:bookmarkStart w:id="936" w:name="_Toc47594269"/>
      <w:bookmarkStart w:id="937" w:name="_Toc51836900"/>
      <w:bookmarkEnd w:id="932"/>
      <w:r>
        <w:lastRenderedPageBreak/>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77777777" w:rsidR="00E335D6" w:rsidRDefault="00E335D6" w:rsidP="00E335D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938" w:name="_Toc170198920"/>
      <w:r w:rsidRPr="003D4ABF">
        <w:t>6.1.3.23</w:t>
      </w:r>
      <w:r w:rsidRPr="003D4ABF">
        <w:tab/>
        <w:t>Support of integration with Time Sensitive Networking</w:t>
      </w:r>
      <w:bookmarkEnd w:id="930"/>
      <w:bookmarkEnd w:id="931"/>
      <w:bookmarkEnd w:id="933"/>
      <w:bookmarkEnd w:id="934"/>
      <w:bookmarkEnd w:id="935"/>
      <w:bookmarkEnd w:id="936"/>
      <w:bookmarkEnd w:id="937"/>
      <w:bookmarkEnd w:id="938"/>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lastRenderedPageBreak/>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9" w:name="_CR6_1_3_23a"/>
      <w:bookmarkStart w:id="940" w:name="_Toc19197360"/>
      <w:bookmarkStart w:id="941" w:name="_Toc27896513"/>
      <w:bookmarkStart w:id="942" w:name="_Toc36192681"/>
      <w:bookmarkStart w:id="943" w:name="_Toc37076412"/>
      <w:bookmarkStart w:id="944" w:name="_Toc45194858"/>
      <w:bookmarkStart w:id="945" w:name="_Toc47594270"/>
      <w:bookmarkStart w:id="946" w:name="_Toc51836901"/>
      <w:bookmarkStart w:id="947" w:name="_Toc170198921"/>
      <w:bookmarkEnd w:id="939"/>
      <w:r w:rsidRPr="003D4ABF">
        <w:rPr>
          <w:lang w:eastAsia="zh-CN"/>
        </w:rPr>
        <w:t>6.1.3.23a</w:t>
      </w:r>
      <w:r w:rsidRPr="003D4ABF">
        <w:rPr>
          <w:lang w:eastAsia="zh-CN"/>
        </w:rPr>
        <w:tab/>
        <w:t>Support of Time Sensitive Communication and Time Synchronization</w:t>
      </w:r>
      <w:bookmarkEnd w:id="947"/>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w:t>
      </w:r>
      <w:r>
        <w:rPr>
          <w:lang w:eastAsia="zh-CN"/>
        </w:rPr>
        <w:lastRenderedPageBreak/>
        <w:t xml:space="preserve">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8" w:name="_CR6_1_3_23b"/>
      <w:bookmarkStart w:id="949" w:name="_Toc170198922"/>
      <w:bookmarkEnd w:id="948"/>
      <w:r>
        <w:rPr>
          <w:lang w:eastAsia="zh-CN"/>
        </w:rPr>
        <w:t>6.1.3.23b</w:t>
      </w:r>
      <w:r>
        <w:rPr>
          <w:lang w:eastAsia="zh-CN"/>
        </w:rPr>
        <w:tab/>
        <w:t>Support of IETF Deterministic Networking</w:t>
      </w:r>
      <w:bookmarkEnd w:id="949"/>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lastRenderedPageBreak/>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0" w:name="_CR6_1_3_24"/>
      <w:bookmarkStart w:id="951" w:name="_Toc170198923"/>
      <w:bookmarkEnd w:id="950"/>
      <w:r w:rsidRPr="003D4ABF">
        <w:rPr>
          <w:lang w:eastAsia="zh-CN"/>
        </w:rPr>
        <w:t>6.1.3.24</w:t>
      </w:r>
      <w:r w:rsidRPr="003D4ABF">
        <w:rPr>
          <w:lang w:eastAsia="zh-CN"/>
        </w:rPr>
        <w:tab/>
        <w:t>Policy control for redundant PDU Sessions</w:t>
      </w:r>
      <w:bookmarkEnd w:id="951"/>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2" w:name="_CR6_1_3_25"/>
      <w:bookmarkStart w:id="953" w:name="_Toc170198924"/>
      <w:bookmarkEnd w:id="952"/>
      <w:r>
        <w:rPr>
          <w:lang w:eastAsia="zh-CN"/>
        </w:rPr>
        <w:t>6.1.3.25</w:t>
      </w:r>
      <w:r>
        <w:rPr>
          <w:lang w:eastAsia="zh-CN"/>
        </w:rPr>
        <w:tab/>
        <w:t>User Plane Remote Provisioning of UE SNPN Credentials in Onboarding Network</w:t>
      </w:r>
      <w:bookmarkEnd w:id="953"/>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lastRenderedPageBreak/>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4" w:name="_CR6_1_3_26"/>
      <w:bookmarkStart w:id="955" w:name="_Toc170198925"/>
      <w:bookmarkEnd w:id="954"/>
      <w:r>
        <w:rPr>
          <w:lang w:eastAsia="zh-CN"/>
        </w:rPr>
        <w:t>6.1.3.26</w:t>
      </w:r>
      <w:r>
        <w:rPr>
          <w:lang w:eastAsia="zh-CN"/>
        </w:rPr>
        <w:tab/>
        <w:t>Packet Delay Variation monitoring and reporting</w:t>
      </w:r>
      <w:bookmarkEnd w:id="955"/>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56" w:name="_CR6_1_3_27"/>
      <w:bookmarkEnd w:id="956"/>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7" w:name="_Toc170198926"/>
      <w:r>
        <w:rPr>
          <w:lang w:eastAsia="zh-CN"/>
        </w:rPr>
        <w:t>6.1.3.2</w:t>
      </w:r>
      <w:r w:rsidR="00F2616F">
        <w:rPr>
          <w:lang w:eastAsia="zh-CN"/>
        </w:rPr>
        <w:t>7</w:t>
      </w:r>
      <w:r>
        <w:rPr>
          <w:lang w:eastAsia="zh-CN"/>
        </w:rPr>
        <w:tab/>
        <w:t>Support of eXtended Reality and Interactive Media Services</w:t>
      </w:r>
      <w:bookmarkEnd w:id="957"/>
    </w:p>
    <w:p w14:paraId="0C687F97" w14:textId="49E215C9" w:rsidR="00AD3D3F" w:rsidRDefault="00AD3D3F" w:rsidP="00EA319A">
      <w:pPr>
        <w:pStyle w:val="Heading5"/>
        <w:rPr>
          <w:lang w:eastAsia="zh-CN"/>
        </w:rPr>
      </w:pPr>
      <w:bookmarkStart w:id="958" w:name="_CR6_1_3_27_1"/>
      <w:bookmarkStart w:id="959" w:name="_Toc170198927"/>
      <w:bookmarkEnd w:id="958"/>
      <w:r>
        <w:rPr>
          <w:lang w:eastAsia="zh-CN"/>
        </w:rPr>
        <w:t>6.1.3.27.1</w:t>
      </w:r>
      <w:r>
        <w:rPr>
          <w:lang w:eastAsia="zh-CN"/>
        </w:rPr>
        <w:tab/>
        <w:t>Exposure of network information</w:t>
      </w:r>
      <w:bookmarkEnd w:id="959"/>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276F9506" w:rsidR="00AD3D3F" w:rsidRDefault="00AD3D3F" w:rsidP="00AD3D3F">
      <w:pPr>
        <w:rPr>
          <w:lang w:eastAsia="zh-CN"/>
        </w:rPr>
      </w:pPr>
      <w:r>
        <w:rPr>
          <w:lang w:eastAsia="zh-CN"/>
        </w:rPr>
        <w:lastRenderedPageBreak/>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60" w:name="_CR6_1_3_27_2"/>
      <w:bookmarkStart w:id="961" w:name="_Toc170198928"/>
      <w:bookmarkEnd w:id="960"/>
      <w:r>
        <w:rPr>
          <w:lang w:eastAsia="zh-CN"/>
        </w:rPr>
        <w:t>6.1.3.27.2</w:t>
      </w:r>
      <w:r>
        <w:rPr>
          <w:lang w:eastAsia="zh-CN"/>
        </w:rPr>
        <w:tab/>
        <w:t>UL/DL policy control based on round-trip latency requirement</w:t>
      </w:r>
      <w:bookmarkEnd w:id="961"/>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2" w:name="_CR6_1_3_27_3"/>
      <w:bookmarkStart w:id="963" w:name="_Toc170198929"/>
      <w:bookmarkEnd w:id="962"/>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3"/>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7EB4CC2F" w:rsidR="00EA319A" w:rsidRDefault="00EA319A" w:rsidP="00EA319A">
      <w:pPr>
        <w:rPr>
          <w:lang w:eastAsia="zh-CN"/>
        </w:rPr>
      </w:pPr>
      <w:r>
        <w:rPr>
          <w:lang w:eastAsia="zh-CN"/>
        </w:rPr>
        <w:lastRenderedPageBreak/>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90A3270"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64" w:name="_CR6_1_3_27_4"/>
      <w:bookmarkStart w:id="965" w:name="_Toc170198930"/>
      <w:bookmarkEnd w:id="964"/>
      <w:r>
        <w:rPr>
          <w:lang w:eastAsia="zh-CN"/>
        </w:rPr>
        <w:t>6.1.3.27.4</w:t>
      </w:r>
      <w:r>
        <w:rPr>
          <w:lang w:eastAsia="zh-CN"/>
        </w:rPr>
        <w:tab/>
        <w:t xml:space="preserve">PDU Set </w:t>
      </w:r>
      <w:r w:rsidR="00E335D6">
        <w:rPr>
          <w:lang w:eastAsia="zh-CN"/>
        </w:rPr>
        <w:t xml:space="preserve">based </w:t>
      </w:r>
      <w:r>
        <w:rPr>
          <w:lang w:eastAsia="zh-CN"/>
        </w:rPr>
        <w:t>handling</w:t>
      </w:r>
      <w:bookmarkEnd w:id="965"/>
    </w:p>
    <w:p w14:paraId="575E1AC9" w14:textId="3DC17067"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41020612"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 xml:space="preserve">based </w:t>
      </w:r>
      <w:r>
        <w:rPr>
          <w:lang w:eastAsia="zh-CN"/>
        </w:rPr>
        <w:t>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966" w:name="_CR6_1_3_28"/>
      <w:bookmarkStart w:id="967" w:name="_Toc170198931"/>
      <w:bookmarkEnd w:id="966"/>
      <w:r>
        <w:rPr>
          <w:lang w:eastAsia="zh-CN"/>
        </w:rPr>
        <w:t>6.1.3.27.5</w:t>
      </w:r>
      <w:r>
        <w:rPr>
          <w:lang w:eastAsia="zh-CN"/>
        </w:rPr>
        <w:tab/>
        <w:t>Data Burst Based Handling</w:t>
      </w:r>
      <w:bookmarkEnd w:id="967"/>
    </w:p>
    <w:p w14:paraId="096FACF9" w14:textId="05AFB48A"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8" w:name="_Toc170198932"/>
      <w:r>
        <w:rPr>
          <w:lang w:eastAsia="zh-CN"/>
        </w:rPr>
        <w:t>6.1.3.27.6</w:t>
      </w:r>
      <w:r>
        <w:rPr>
          <w:lang w:eastAsia="zh-CN"/>
        </w:rPr>
        <w:tab/>
        <w:t>Traffic Parameter Information and Traffic Parameter Measurement</w:t>
      </w:r>
      <w:bookmarkEnd w:id="968"/>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69" w:name="_Toc170198933"/>
      <w:r>
        <w:rPr>
          <w:lang w:eastAsia="zh-CN"/>
        </w:rPr>
        <w:t>6.1.3.28</w:t>
      </w:r>
      <w:r>
        <w:rPr>
          <w:lang w:eastAsia="zh-CN"/>
        </w:rPr>
        <w:tab/>
        <w:t>AF requested QoS for a UE or group of UEs not identified by a UE address</w:t>
      </w:r>
      <w:bookmarkEnd w:id="969"/>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lastRenderedPageBreak/>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70" w:name="_CR6_1_3_29"/>
      <w:bookmarkStart w:id="971" w:name="_Toc170198934"/>
      <w:bookmarkEnd w:id="970"/>
      <w:r>
        <w:t>6.1.3.29</w:t>
      </w:r>
      <w:r>
        <w:tab/>
        <w:t xml:space="preserve">Network Slice replacement for </w:t>
      </w:r>
      <w:r w:rsidR="00062186">
        <w:t xml:space="preserve">a </w:t>
      </w:r>
      <w:r>
        <w:t>PDU Session</w:t>
      </w:r>
      <w:bookmarkEnd w:id="971"/>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55624B1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w:t>
      </w:r>
      <w:r w:rsidR="009C4314">
        <w:lastRenderedPageBreak/>
        <w:t>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BFFC78A" w14:textId="51BE2BD4" w:rsidR="00A13DF3" w:rsidRDefault="00A13DF3" w:rsidP="00A13DF3">
      <w:bookmarkStart w:id="972" w:name="_CR6_1_4"/>
      <w:bookmarkEnd w:id="972"/>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217D7FAC" w:rsidR="009C4314" w:rsidRDefault="009C4314" w:rsidP="009C4314">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73" w:name="_Toc170198935"/>
      <w:r w:rsidRPr="003D4ABF">
        <w:t>6.1.4</w:t>
      </w:r>
      <w:r w:rsidRPr="003D4ABF">
        <w:tab/>
      </w:r>
      <w:r w:rsidR="004B2724" w:rsidRPr="003D4ABF">
        <w:t>Network slice related p</w:t>
      </w:r>
      <w:r w:rsidRPr="003D4ABF">
        <w:t>olicy control</w:t>
      </w:r>
      <w:bookmarkEnd w:id="973"/>
    </w:p>
    <w:p w14:paraId="1A56CE6D" w14:textId="77777777" w:rsidR="00BD10A8" w:rsidRPr="003D4ABF" w:rsidRDefault="00BD10A8" w:rsidP="00640110">
      <w:pPr>
        <w:pStyle w:val="Heading4"/>
      </w:pPr>
      <w:bookmarkStart w:id="974" w:name="_CR6_1_4_1"/>
      <w:bookmarkStart w:id="975" w:name="_Toc170198936"/>
      <w:bookmarkEnd w:id="974"/>
      <w:r w:rsidRPr="003D4ABF">
        <w:t>6.1.4.1</w:t>
      </w:r>
      <w:r w:rsidRPr="003D4ABF">
        <w:tab/>
        <w:t>General</w:t>
      </w:r>
      <w:bookmarkEnd w:id="975"/>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6" w:name="_CR6_1_4_2"/>
      <w:bookmarkStart w:id="977" w:name="_Toc170198937"/>
      <w:bookmarkEnd w:id="976"/>
      <w:r w:rsidRPr="003D4ABF">
        <w:t>6.1.4.2</w:t>
      </w:r>
      <w:r w:rsidRPr="003D4ABF">
        <w:tab/>
      </w:r>
      <w:r w:rsidR="006A4701" w:rsidRPr="003D4ABF">
        <w:t xml:space="preserve">Limitation of </w:t>
      </w:r>
      <w:r w:rsidRPr="003D4ABF">
        <w:t>data rate per network slice with assistance of the NWDAF</w:t>
      </w:r>
      <w:bookmarkEnd w:id="977"/>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8" w:name="_CR6_1_4_3"/>
      <w:bookmarkStart w:id="979" w:name="_Toc170198938"/>
      <w:bookmarkEnd w:id="978"/>
      <w:r w:rsidRPr="003D4ABF">
        <w:t>6.1.4.3</w:t>
      </w:r>
      <w:r w:rsidRPr="003D4ABF">
        <w:tab/>
        <w:t>Limitation of data rate per network slice with PCF based monitoring</w:t>
      </w:r>
      <w:bookmarkEnd w:id="979"/>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80" w:name="_CR6_1_5"/>
      <w:bookmarkStart w:id="981" w:name="_Toc170198939"/>
      <w:bookmarkEnd w:id="980"/>
      <w:r>
        <w:t>6.1.5</w:t>
      </w:r>
      <w:r>
        <w:tab/>
        <w:t>Group related policy control</w:t>
      </w:r>
      <w:bookmarkEnd w:id="981"/>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82" w:name="_CR6_1_6"/>
      <w:bookmarkEnd w:id="982"/>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983" w:name="_Toc170198940"/>
      <w:r>
        <w:t>6.1.6</w:t>
      </w:r>
      <w:r w:rsidR="00E335D6">
        <w:tab/>
        <w:t>Void</w:t>
      </w:r>
      <w:bookmarkEnd w:id="983"/>
    </w:p>
    <w:p w14:paraId="2EDE9CFE" w14:textId="68A51DEA" w:rsidR="009E49BA" w:rsidRDefault="009E49BA" w:rsidP="009E49BA">
      <w:bookmarkStart w:id="984" w:name="_CR6_1_6_1"/>
      <w:bookmarkEnd w:id="984"/>
    </w:p>
    <w:p w14:paraId="43F3F487" w14:textId="0319DFF9" w:rsidR="00787F8E" w:rsidRPr="003D4ABF" w:rsidRDefault="00787F8E" w:rsidP="00787F8E">
      <w:pPr>
        <w:pStyle w:val="Heading2"/>
        <w:rPr>
          <w:lang w:eastAsia="zh-CN"/>
        </w:rPr>
      </w:pPr>
      <w:bookmarkStart w:id="985" w:name="_CR6_1_6_2"/>
      <w:bookmarkStart w:id="986" w:name="_CR6_1_6_3"/>
      <w:bookmarkStart w:id="987" w:name="_CR6_2"/>
      <w:bookmarkStart w:id="988" w:name="_Toc170198941"/>
      <w:bookmarkEnd w:id="985"/>
      <w:bookmarkEnd w:id="986"/>
      <w:bookmarkEnd w:id="987"/>
      <w:r w:rsidRPr="003D4ABF">
        <w:rPr>
          <w:lang w:eastAsia="zh-CN"/>
        </w:rPr>
        <w:t>6.2</w:t>
      </w:r>
      <w:r w:rsidRPr="003D4ABF">
        <w:rPr>
          <w:lang w:eastAsia="zh-CN"/>
        </w:rPr>
        <w:tab/>
        <w:t>Network functions and entities</w:t>
      </w:r>
      <w:bookmarkEnd w:id="940"/>
      <w:bookmarkEnd w:id="941"/>
      <w:bookmarkEnd w:id="942"/>
      <w:bookmarkEnd w:id="943"/>
      <w:bookmarkEnd w:id="944"/>
      <w:bookmarkEnd w:id="945"/>
      <w:bookmarkEnd w:id="946"/>
      <w:bookmarkEnd w:id="988"/>
    </w:p>
    <w:p w14:paraId="00F8BB5C" w14:textId="77777777" w:rsidR="00787F8E" w:rsidRPr="003D4ABF" w:rsidRDefault="00787F8E" w:rsidP="00787F8E">
      <w:pPr>
        <w:pStyle w:val="Heading3"/>
      </w:pPr>
      <w:bookmarkStart w:id="989" w:name="_CR6_2_1"/>
      <w:bookmarkStart w:id="990" w:name="_Toc19197361"/>
      <w:bookmarkStart w:id="991" w:name="_Toc27896514"/>
      <w:bookmarkStart w:id="992" w:name="_Toc36192682"/>
      <w:bookmarkStart w:id="993" w:name="_Toc37076413"/>
      <w:bookmarkStart w:id="994" w:name="_Toc45194859"/>
      <w:bookmarkStart w:id="995" w:name="_Toc47594271"/>
      <w:bookmarkStart w:id="996" w:name="_Toc51836902"/>
      <w:bookmarkStart w:id="997" w:name="_Toc170198942"/>
      <w:bookmarkEnd w:id="989"/>
      <w:r w:rsidRPr="003D4ABF">
        <w:t>6.2.1</w:t>
      </w:r>
      <w:r w:rsidRPr="003D4ABF">
        <w:tab/>
        <w:t>Policy Control Function (PCF)</w:t>
      </w:r>
      <w:bookmarkEnd w:id="990"/>
      <w:bookmarkEnd w:id="991"/>
      <w:bookmarkEnd w:id="992"/>
      <w:bookmarkEnd w:id="993"/>
      <w:bookmarkEnd w:id="994"/>
      <w:bookmarkEnd w:id="995"/>
      <w:bookmarkEnd w:id="996"/>
      <w:bookmarkEnd w:id="997"/>
    </w:p>
    <w:p w14:paraId="61386381" w14:textId="77777777" w:rsidR="00787F8E" w:rsidRPr="003D4ABF" w:rsidRDefault="00787F8E" w:rsidP="00787F8E">
      <w:pPr>
        <w:pStyle w:val="Heading4"/>
      </w:pPr>
      <w:bookmarkStart w:id="998" w:name="_CR6_2_1_1"/>
      <w:bookmarkStart w:id="999" w:name="_Toc19197362"/>
      <w:bookmarkStart w:id="1000" w:name="_Toc27896515"/>
      <w:bookmarkStart w:id="1001" w:name="_Toc36192683"/>
      <w:bookmarkStart w:id="1002" w:name="_Toc37076414"/>
      <w:bookmarkStart w:id="1003" w:name="_Toc45194860"/>
      <w:bookmarkStart w:id="1004" w:name="_Toc47594272"/>
      <w:bookmarkStart w:id="1005" w:name="_Toc51836903"/>
      <w:bookmarkStart w:id="1006" w:name="_Toc170198943"/>
      <w:bookmarkEnd w:id="998"/>
      <w:r w:rsidRPr="003D4ABF">
        <w:t>6.2.1.1</w:t>
      </w:r>
      <w:r w:rsidRPr="003D4ABF">
        <w:tab/>
        <w:t>General</w:t>
      </w:r>
      <w:bookmarkEnd w:id="999"/>
      <w:bookmarkEnd w:id="1000"/>
      <w:bookmarkEnd w:id="1001"/>
      <w:bookmarkEnd w:id="1002"/>
      <w:bookmarkEnd w:id="1003"/>
      <w:bookmarkEnd w:id="1004"/>
      <w:bookmarkEnd w:id="1005"/>
      <w:bookmarkEnd w:id="1006"/>
    </w:p>
    <w:p w14:paraId="4B4E36B6" w14:textId="77777777" w:rsidR="00787F8E" w:rsidRPr="003D4ABF" w:rsidRDefault="00787F8E" w:rsidP="00787F8E">
      <w:pPr>
        <w:pStyle w:val="Heading5"/>
      </w:pPr>
      <w:bookmarkStart w:id="1007" w:name="_CR6_2_1_1_1"/>
      <w:bookmarkStart w:id="1008" w:name="_Toc45194861"/>
      <w:bookmarkStart w:id="1009" w:name="_Toc47594273"/>
      <w:bookmarkStart w:id="1010" w:name="_Toc51836904"/>
      <w:bookmarkStart w:id="1011" w:name="_Toc170198944"/>
      <w:bookmarkEnd w:id="1007"/>
      <w:r w:rsidRPr="003D4ABF">
        <w:t>6.2.1.1.1</w:t>
      </w:r>
      <w:r w:rsidRPr="003D4ABF">
        <w:tab/>
        <w:t>Session management related functionality</w:t>
      </w:r>
      <w:bookmarkEnd w:id="1008"/>
      <w:bookmarkEnd w:id="1009"/>
      <w:bookmarkEnd w:id="1010"/>
      <w:bookmarkEnd w:id="1011"/>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12" w:name="_CR6_2_1_1_2"/>
      <w:bookmarkStart w:id="1013" w:name="_Toc45194862"/>
      <w:bookmarkStart w:id="1014" w:name="_Toc47594274"/>
      <w:bookmarkStart w:id="1015" w:name="_Toc51836905"/>
      <w:bookmarkStart w:id="1016" w:name="_Toc170198945"/>
      <w:bookmarkEnd w:id="1012"/>
      <w:r w:rsidRPr="003D4ABF">
        <w:t>6.2.1.1.2</w:t>
      </w:r>
      <w:r w:rsidRPr="003D4ABF">
        <w:tab/>
        <w:t>Non-session management related functionality</w:t>
      </w:r>
      <w:bookmarkEnd w:id="1013"/>
      <w:bookmarkEnd w:id="1014"/>
      <w:bookmarkEnd w:id="1015"/>
      <w:bookmarkEnd w:id="101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7" w:name="_Toc19197363"/>
      <w:bookmarkStart w:id="1018" w:name="_Toc27896516"/>
      <w:bookmarkStart w:id="1019" w:name="_Toc36192684"/>
      <w:bookmarkStart w:id="1020" w:name="_Toc37076415"/>
      <w:bookmarkStart w:id="1021" w:name="_Toc45194865"/>
      <w:bookmarkStart w:id="1022" w:name="_Toc47594277"/>
      <w:bookmarkStart w:id="1023"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4" w:name="_CR6_2_1_1_3"/>
      <w:bookmarkStart w:id="1025" w:name="_Toc170198946"/>
      <w:bookmarkEnd w:id="1024"/>
      <w:r w:rsidRPr="003D4ABF">
        <w:t>6.2.1.1.3</w:t>
      </w:r>
      <w:r w:rsidRPr="003D4ABF">
        <w:tab/>
        <w:t>Network slice related functionality</w:t>
      </w:r>
      <w:bookmarkEnd w:id="102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6" w:name="_CR6_2_1_1_4"/>
      <w:bookmarkStart w:id="1027" w:name="_Toc170198947"/>
      <w:bookmarkEnd w:id="1026"/>
      <w:r>
        <w:t>6.2.1.1.4</w:t>
      </w:r>
      <w:r>
        <w:tab/>
        <w:t>Group related functionality</w:t>
      </w:r>
      <w:bookmarkEnd w:id="1027"/>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8" w:name="_CR6_2_1_2"/>
      <w:bookmarkStart w:id="1029" w:name="_Toc170198948"/>
      <w:bookmarkEnd w:id="1028"/>
      <w:r w:rsidRPr="003D4ABF">
        <w:t>6.2.1.2</w:t>
      </w:r>
      <w:r w:rsidRPr="003D4ABF">
        <w:tab/>
        <w:t>Input for PCC decisions</w:t>
      </w:r>
      <w:bookmarkEnd w:id="1017"/>
      <w:bookmarkEnd w:id="1018"/>
      <w:bookmarkEnd w:id="1019"/>
      <w:bookmarkEnd w:id="1020"/>
      <w:bookmarkEnd w:id="1021"/>
      <w:bookmarkEnd w:id="1022"/>
      <w:bookmarkEnd w:id="1023"/>
      <w:bookmarkEnd w:id="1029"/>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lastRenderedPageBreak/>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0" w:name="_CR6_2_1_3"/>
      <w:bookmarkStart w:id="1031" w:name="_Toc19197364"/>
      <w:bookmarkStart w:id="1032" w:name="_Toc27896517"/>
      <w:bookmarkStart w:id="1033" w:name="_Toc36192685"/>
      <w:bookmarkStart w:id="1034" w:name="_Toc37076416"/>
      <w:bookmarkStart w:id="1035" w:name="_Toc45194866"/>
      <w:bookmarkStart w:id="1036" w:name="_Toc47594278"/>
      <w:bookmarkStart w:id="1037" w:name="_Toc51836907"/>
      <w:bookmarkStart w:id="1038" w:name="_Toc170198949"/>
      <w:bookmarkEnd w:id="1030"/>
      <w:r w:rsidRPr="003D4ABF">
        <w:t>6.2.1.</w:t>
      </w:r>
      <w:r w:rsidRPr="003D4ABF">
        <w:rPr>
          <w:lang w:eastAsia="zh-CN"/>
        </w:rPr>
        <w:t>3</w:t>
      </w:r>
      <w:r w:rsidRPr="003D4ABF">
        <w:tab/>
        <w:t>Policy control s</w:t>
      </w:r>
      <w:r w:rsidRPr="003D4ABF">
        <w:rPr>
          <w:lang w:eastAsia="zh-CN"/>
        </w:rPr>
        <w:t>ubscription information management</w:t>
      </w:r>
      <w:bookmarkEnd w:id="1031"/>
      <w:bookmarkEnd w:id="1032"/>
      <w:bookmarkEnd w:id="1033"/>
      <w:bookmarkEnd w:id="1034"/>
      <w:bookmarkEnd w:id="1035"/>
      <w:bookmarkEnd w:id="1036"/>
      <w:bookmarkEnd w:id="1037"/>
      <w:bookmarkEnd w:id="1038"/>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9" w:name="_CRTable6_21"/>
      <w:r w:rsidRPr="003D4ABF">
        <w:rPr>
          <w:rFonts w:eastAsia="DengXian"/>
        </w:rPr>
        <w:t xml:space="preserve">Table </w:t>
      </w:r>
      <w:bookmarkEnd w:id="1039"/>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853928" w:rsidRPr="003D4ABF" w14:paraId="18319D17" w14:textId="77777777" w:rsidTr="00844BD5">
        <w:trPr>
          <w:cantSplit/>
        </w:trPr>
        <w:tc>
          <w:tcPr>
            <w:tcW w:w="8188" w:type="dxa"/>
            <w:gridSpan w:val="3"/>
          </w:tcPr>
          <w:p w14:paraId="186A0E52" w14:textId="2C85F88B" w:rsidR="00853928" w:rsidRDefault="00853928" w:rsidP="00853928">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853928" w:rsidRPr="003D4ABF" w:rsidRDefault="00853928" w:rsidP="00853928">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0" w:name="_CRTable6_22"/>
      <w:r w:rsidRPr="003D4ABF">
        <w:rPr>
          <w:rFonts w:eastAsia="DengXian"/>
        </w:rPr>
        <w:t xml:space="preserve">Table </w:t>
      </w:r>
      <w:bookmarkEnd w:id="104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lastRenderedPageBreak/>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1" w:name="_CRTable6_23"/>
      <w:r w:rsidRPr="003D4ABF">
        <w:rPr>
          <w:rFonts w:eastAsia="DengXian"/>
        </w:rPr>
        <w:t xml:space="preserve">Table </w:t>
      </w:r>
      <w:bookmarkEnd w:id="1041"/>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lastRenderedPageBreak/>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2" w:name="_CRTable6_24"/>
      <w:r w:rsidRPr="003D4ABF">
        <w:t xml:space="preserve">Table </w:t>
      </w:r>
      <w:bookmarkEnd w:id="1042"/>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3" w:name="_Toc19197365"/>
      <w:bookmarkStart w:id="1044" w:name="_Toc27896518"/>
      <w:bookmarkStart w:id="1045" w:name="_Toc36192686"/>
      <w:bookmarkStart w:id="1046" w:name="_Toc37076417"/>
      <w:bookmarkStart w:id="1047" w:name="_Toc45194867"/>
      <w:bookmarkStart w:id="1048" w:name="_Toc47594279"/>
      <w:bookmarkStart w:id="1049"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0" w:name="_CRTable6_25"/>
      <w:r w:rsidRPr="003D4ABF">
        <w:t xml:space="preserve">Table </w:t>
      </w:r>
      <w:bookmarkEnd w:id="1050"/>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1" w:name="_CRTable6_26"/>
      <w:r>
        <w:t xml:space="preserve">Table </w:t>
      </w:r>
      <w:bookmarkEnd w:id="1051"/>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052" w:name="_CR6_2_1_4"/>
      <w:bookmarkEnd w:id="1052"/>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3" w:name="_Toc170198950"/>
      <w:r w:rsidRPr="003D4ABF">
        <w:t>6.2.1.4</w:t>
      </w:r>
      <w:r w:rsidRPr="003D4ABF">
        <w:tab/>
        <w:t>V-PCF</w:t>
      </w:r>
      <w:bookmarkEnd w:id="1043"/>
      <w:bookmarkEnd w:id="1044"/>
      <w:bookmarkEnd w:id="1045"/>
      <w:bookmarkEnd w:id="1046"/>
      <w:bookmarkEnd w:id="1047"/>
      <w:bookmarkEnd w:id="1048"/>
      <w:bookmarkEnd w:id="1049"/>
      <w:bookmarkEnd w:id="105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4" w:name="_CR6_2_1_5"/>
      <w:bookmarkStart w:id="1055" w:name="_Toc19197366"/>
      <w:bookmarkStart w:id="1056" w:name="_Toc27896519"/>
      <w:bookmarkStart w:id="1057" w:name="_Toc36192687"/>
      <w:bookmarkStart w:id="1058" w:name="_Toc37076418"/>
      <w:bookmarkStart w:id="1059" w:name="_Toc45194868"/>
      <w:bookmarkStart w:id="1060" w:name="_Toc47594280"/>
      <w:bookmarkStart w:id="1061" w:name="_Toc51836909"/>
      <w:bookmarkStart w:id="1062" w:name="_Toc170198951"/>
      <w:bookmarkEnd w:id="1054"/>
      <w:r w:rsidRPr="003D4ABF">
        <w:t>6.2.1.5</w:t>
      </w:r>
      <w:r w:rsidRPr="003D4ABF">
        <w:tab/>
        <w:t>H-PCF</w:t>
      </w:r>
      <w:bookmarkEnd w:id="1055"/>
      <w:bookmarkEnd w:id="1056"/>
      <w:bookmarkEnd w:id="1057"/>
      <w:bookmarkEnd w:id="1058"/>
      <w:bookmarkEnd w:id="1059"/>
      <w:bookmarkEnd w:id="1060"/>
      <w:bookmarkEnd w:id="1061"/>
      <w:bookmarkEnd w:id="106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3" w:name="_CR6_2_1_6"/>
      <w:bookmarkStart w:id="1064" w:name="_Toc19197367"/>
      <w:bookmarkStart w:id="1065" w:name="_Toc27896520"/>
      <w:bookmarkStart w:id="1066" w:name="_Toc36192688"/>
      <w:bookmarkStart w:id="1067" w:name="_Toc37076419"/>
      <w:bookmarkStart w:id="1068" w:name="_Toc45194869"/>
      <w:bookmarkStart w:id="1069" w:name="_Toc47594281"/>
      <w:bookmarkStart w:id="1070" w:name="_Toc51836910"/>
      <w:bookmarkStart w:id="1071" w:name="_Toc170198952"/>
      <w:bookmarkEnd w:id="1063"/>
      <w:r w:rsidRPr="003D4ABF">
        <w:t>6.2.1.6</w:t>
      </w:r>
      <w:r w:rsidRPr="003D4ABF">
        <w:tab/>
      </w:r>
      <w:r w:rsidRPr="003D4ABF">
        <w:rPr>
          <w:rFonts w:eastAsia="SimSun" w:cs="Arial"/>
          <w:lang w:eastAsia="zh-CN"/>
        </w:rPr>
        <w:t>Application specific policy information management</w:t>
      </w:r>
      <w:bookmarkEnd w:id="1064"/>
      <w:bookmarkEnd w:id="1065"/>
      <w:bookmarkEnd w:id="1066"/>
      <w:bookmarkEnd w:id="1067"/>
      <w:bookmarkEnd w:id="1068"/>
      <w:bookmarkEnd w:id="1069"/>
      <w:bookmarkEnd w:id="1070"/>
      <w:bookmarkEnd w:id="107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72" w:name="_CR6_2_1_7"/>
      <w:bookmarkStart w:id="1073" w:name="_Toc51836911"/>
      <w:bookmarkStart w:id="1074" w:name="_Toc19197368"/>
      <w:bookmarkStart w:id="1075" w:name="_Toc27896521"/>
      <w:bookmarkStart w:id="1076" w:name="_Toc36192689"/>
      <w:bookmarkStart w:id="1077" w:name="_Toc37076420"/>
      <w:bookmarkStart w:id="1078" w:name="_Toc45194870"/>
      <w:bookmarkStart w:id="1079" w:name="_Toc47594282"/>
      <w:bookmarkStart w:id="1080" w:name="_Toc170198953"/>
      <w:bookmarkEnd w:id="1072"/>
      <w:r w:rsidRPr="003D4ABF">
        <w:t>6.2.1.7</w:t>
      </w:r>
      <w:r w:rsidRPr="003D4ABF">
        <w:tab/>
        <w:t>Usage monitoring</w:t>
      </w:r>
      <w:bookmarkEnd w:id="1073"/>
      <w:bookmarkEnd w:id="108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81" w:name="_CR6_2_1_8"/>
      <w:bookmarkStart w:id="1082" w:name="_Toc51836912"/>
      <w:bookmarkStart w:id="1083" w:name="_Toc170198954"/>
      <w:bookmarkEnd w:id="1081"/>
      <w:r w:rsidRPr="003D4ABF">
        <w:t>6.2.1.8</w:t>
      </w:r>
      <w:r w:rsidRPr="003D4ABF">
        <w:tab/>
        <w:t>Sponsored data connectivity</w:t>
      </w:r>
      <w:bookmarkEnd w:id="1082"/>
      <w:bookmarkEnd w:id="108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4" w:name="_CR6_2_1_9"/>
      <w:bookmarkStart w:id="1085" w:name="_Toc51836913"/>
      <w:bookmarkStart w:id="1086" w:name="_Toc170198955"/>
      <w:bookmarkEnd w:id="1084"/>
      <w:r w:rsidRPr="003D4ABF">
        <w:t>6.2.1.9</w:t>
      </w:r>
      <w:r w:rsidRPr="003D4ABF">
        <w:tab/>
        <w:t>Monitoring the data rate per Network Slice for a UE</w:t>
      </w:r>
      <w:bookmarkEnd w:id="1086"/>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7" w:name="_CR6_2_1_10"/>
      <w:bookmarkStart w:id="1088" w:name="_Toc170198956"/>
      <w:bookmarkEnd w:id="1087"/>
      <w:r w:rsidRPr="003D4ABF">
        <w:t>6.2.1.10</w:t>
      </w:r>
      <w:r w:rsidRPr="003D4ABF">
        <w:tab/>
        <w:t>Monitoring the data rate per Network Slice</w:t>
      </w:r>
      <w:bookmarkEnd w:id="1088"/>
    </w:p>
    <w:p w14:paraId="16428EE8" w14:textId="78BB45C0" w:rsidR="00BD10A8" w:rsidRPr="003D4ABF" w:rsidRDefault="00BD10A8" w:rsidP="00640110">
      <w:pPr>
        <w:pStyle w:val="Heading5"/>
      </w:pPr>
      <w:bookmarkStart w:id="1089" w:name="_CR6_2_1_10_1"/>
      <w:bookmarkStart w:id="1090" w:name="_Toc170198957"/>
      <w:bookmarkEnd w:id="1089"/>
      <w:r w:rsidRPr="003D4ABF">
        <w:t>6.2.1.10.1</w:t>
      </w:r>
      <w:r w:rsidRPr="003D4ABF">
        <w:tab/>
        <w:t>General</w:t>
      </w:r>
      <w:bookmarkEnd w:id="109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91" w:name="_CR6_2_1_10_2"/>
      <w:bookmarkStart w:id="1092" w:name="_Toc170198958"/>
      <w:bookmarkEnd w:id="1091"/>
      <w:r w:rsidRPr="003D4ABF">
        <w:t>6.2.1.10.2</w:t>
      </w:r>
      <w:r w:rsidRPr="003D4ABF">
        <w:tab/>
        <w:t>Monitoring the data rate per Network Slice by using QoS parameters</w:t>
      </w:r>
      <w:bookmarkEnd w:id="109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3" w:name="_CR6_2_1_11"/>
      <w:bookmarkStart w:id="1094" w:name="_Toc170198959"/>
      <w:bookmarkEnd w:id="1093"/>
      <w:r>
        <w:t>6.2.1.11</w:t>
      </w:r>
      <w:r>
        <w:tab/>
        <w:t>Monitoring the data rate per Group</w:t>
      </w:r>
      <w:bookmarkEnd w:id="1094"/>
    </w:p>
    <w:p w14:paraId="1591DD85" w14:textId="77777777" w:rsidR="00CB4253" w:rsidRDefault="00CB4253" w:rsidP="00307050">
      <w:pPr>
        <w:pStyle w:val="Heading5"/>
      </w:pPr>
      <w:bookmarkStart w:id="1095" w:name="_CR6_2_1_11_1"/>
      <w:bookmarkStart w:id="1096" w:name="_Toc170198960"/>
      <w:bookmarkEnd w:id="1095"/>
      <w:r>
        <w:t>6.2.1.11.1</w:t>
      </w:r>
      <w:r>
        <w:tab/>
        <w:t>General</w:t>
      </w:r>
      <w:bookmarkEnd w:id="109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7" w:name="_CR6_2_1_11_2"/>
      <w:bookmarkStart w:id="1098" w:name="_Toc170198961"/>
      <w:bookmarkEnd w:id="1097"/>
      <w:r>
        <w:t>6.2.1.11.2</w:t>
      </w:r>
      <w:r>
        <w:tab/>
        <w:t>Monitoring the data rate per Group by using QoS parameters</w:t>
      </w:r>
      <w:bookmarkEnd w:id="109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099" w:name="_CR6_2_1_12"/>
      <w:bookmarkStart w:id="1100" w:name="_Toc170198962"/>
      <w:bookmarkEnd w:id="1099"/>
      <w:r>
        <w:lastRenderedPageBreak/>
        <w:t>6.2.1.12</w:t>
      </w:r>
      <w:r>
        <w:tab/>
        <w:t>VPLMN Specific Offloading Policy</w:t>
      </w:r>
      <w:bookmarkEnd w:id="1100"/>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01" w:name="_CR6_2_2"/>
      <w:bookmarkStart w:id="1102" w:name="_Toc170198963"/>
      <w:bookmarkEnd w:id="1101"/>
      <w:r w:rsidRPr="003D4ABF">
        <w:rPr>
          <w:rFonts w:cs="Arial"/>
          <w:lang w:eastAsia="zh-CN"/>
        </w:rPr>
        <w:t>6.2.2</w:t>
      </w:r>
      <w:r w:rsidRPr="003D4ABF">
        <w:rPr>
          <w:rFonts w:cs="Arial"/>
          <w:lang w:eastAsia="zh-CN"/>
        </w:rPr>
        <w:tab/>
      </w:r>
      <w:r w:rsidRPr="003D4ABF">
        <w:t>Session Management Function (SMF)</w:t>
      </w:r>
      <w:bookmarkEnd w:id="1074"/>
      <w:bookmarkEnd w:id="1075"/>
      <w:bookmarkEnd w:id="1076"/>
      <w:bookmarkEnd w:id="1077"/>
      <w:bookmarkEnd w:id="1078"/>
      <w:bookmarkEnd w:id="1079"/>
      <w:bookmarkEnd w:id="1085"/>
      <w:bookmarkEnd w:id="1102"/>
    </w:p>
    <w:p w14:paraId="790C1E19" w14:textId="77777777" w:rsidR="00787F8E" w:rsidRPr="003D4ABF" w:rsidRDefault="00787F8E" w:rsidP="00787F8E">
      <w:pPr>
        <w:pStyle w:val="Heading4"/>
      </w:pPr>
      <w:bookmarkStart w:id="1103" w:name="_CR6_2_2_1"/>
      <w:bookmarkStart w:id="1104" w:name="_Toc19197369"/>
      <w:bookmarkStart w:id="1105" w:name="_Toc27896522"/>
      <w:bookmarkStart w:id="1106" w:name="_Toc36192690"/>
      <w:bookmarkStart w:id="1107" w:name="_Toc37076421"/>
      <w:bookmarkStart w:id="1108" w:name="_Toc45194871"/>
      <w:bookmarkStart w:id="1109" w:name="_Toc47594283"/>
      <w:bookmarkStart w:id="1110" w:name="_Toc51836914"/>
      <w:bookmarkStart w:id="1111" w:name="_Toc170198964"/>
      <w:bookmarkEnd w:id="1103"/>
      <w:r w:rsidRPr="003D4ABF">
        <w:t>6.2.2.1</w:t>
      </w:r>
      <w:r w:rsidRPr="003D4ABF">
        <w:tab/>
        <w:t>General</w:t>
      </w:r>
      <w:bookmarkEnd w:id="1104"/>
      <w:bookmarkEnd w:id="1105"/>
      <w:bookmarkEnd w:id="1106"/>
      <w:bookmarkEnd w:id="1107"/>
      <w:bookmarkEnd w:id="1108"/>
      <w:bookmarkEnd w:id="1109"/>
      <w:bookmarkEnd w:id="1110"/>
      <w:bookmarkEnd w:id="111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12" w:name="_CR6_2_2_2"/>
      <w:bookmarkStart w:id="1113" w:name="_Toc19197370"/>
      <w:bookmarkStart w:id="1114" w:name="_Toc27896523"/>
      <w:bookmarkStart w:id="1115" w:name="_Toc36192691"/>
      <w:bookmarkStart w:id="1116" w:name="_Toc37076422"/>
      <w:bookmarkStart w:id="1117" w:name="_Toc45194872"/>
      <w:bookmarkStart w:id="1118" w:name="_Toc47594284"/>
      <w:bookmarkStart w:id="1119" w:name="_Toc51836915"/>
      <w:bookmarkEnd w:id="1112"/>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0" w:name="_Toc170198965"/>
      <w:r w:rsidRPr="003D4ABF">
        <w:t>6.2.2.2</w:t>
      </w:r>
      <w:r w:rsidRPr="003D4ABF">
        <w:tab/>
        <w:t>Service data flow detection</w:t>
      </w:r>
      <w:bookmarkEnd w:id="1113"/>
      <w:bookmarkEnd w:id="1114"/>
      <w:bookmarkEnd w:id="1115"/>
      <w:bookmarkEnd w:id="1116"/>
      <w:bookmarkEnd w:id="1117"/>
      <w:bookmarkEnd w:id="1118"/>
      <w:bookmarkEnd w:id="1119"/>
      <w:bookmarkEnd w:id="1120"/>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21" w:name="_CR6_2_2_3"/>
      <w:bookmarkStart w:id="1122" w:name="_Toc19197371"/>
      <w:bookmarkStart w:id="1123" w:name="_Toc27896524"/>
      <w:bookmarkStart w:id="1124" w:name="_Toc36192692"/>
      <w:bookmarkStart w:id="1125" w:name="_Toc37076423"/>
      <w:bookmarkStart w:id="1126" w:name="_Toc45194873"/>
      <w:bookmarkStart w:id="1127" w:name="_Toc47594285"/>
      <w:bookmarkStart w:id="1128" w:name="_Toc51836916"/>
      <w:bookmarkStart w:id="1129" w:name="_Toc170198966"/>
      <w:bookmarkEnd w:id="1121"/>
      <w:r w:rsidRPr="003D4ABF">
        <w:t>6.2.2.3</w:t>
      </w:r>
      <w:r w:rsidRPr="003D4ABF">
        <w:tab/>
        <w:t>Measurement</w:t>
      </w:r>
      <w:bookmarkEnd w:id="1122"/>
      <w:bookmarkEnd w:id="1123"/>
      <w:bookmarkEnd w:id="1124"/>
      <w:bookmarkEnd w:id="1125"/>
      <w:bookmarkEnd w:id="1126"/>
      <w:bookmarkEnd w:id="1127"/>
      <w:bookmarkEnd w:id="1128"/>
      <w:bookmarkEnd w:id="112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30" w:name="_CR6_2_2_4"/>
      <w:bookmarkStart w:id="1131" w:name="_Toc19197372"/>
      <w:bookmarkStart w:id="1132" w:name="_Toc27896525"/>
      <w:bookmarkStart w:id="1133" w:name="_Toc36192693"/>
      <w:bookmarkStart w:id="1134" w:name="_Toc37076424"/>
      <w:bookmarkStart w:id="1135" w:name="_Toc45194874"/>
      <w:bookmarkStart w:id="1136" w:name="_Toc47594286"/>
      <w:bookmarkStart w:id="1137" w:name="_Toc51836917"/>
      <w:bookmarkStart w:id="1138" w:name="_Toc170198967"/>
      <w:bookmarkEnd w:id="1130"/>
      <w:r w:rsidRPr="003D4ABF">
        <w:t>6.2.2.4</w:t>
      </w:r>
      <w:r w:rsidRPr="003D4ABF">
        <w:tab/>
        <w:t>QoS control</w:t>
      </w:r>
      <w:bookmarkEnd w:id="1131"/>
      <w:bookmarkEnd w:id="1132"/>
      <w:bookmarkEnd w:id="1133"/>
      <w:bookmarkEnd w:id="1134"/>
      <w:bookmarkEnd w:id="1135"/>
      <w:bookmarkEnd w:id="1136"/>
      <w:bookmarkEnd w:id="1137"/>
      <w:bookmarkEnd w:id="113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9" w:name="_CR6_2_2_5"/>
      <w:bookmarkStart w:id="1140" w:name="_Toc19197373"/>
      <w:bookmarkStart w:id="1141" w:name="_Toc27896526"/>
      <w:bookmarkStart w:id="1142" w:name="_Toc36192694"/>
      <w:bookmarkStart w:id="1143" w:name="_Toc37076425"/>
      <w:bookmarkStart w:id="1144" w:name="_Toc45194875"/>
      <w:bookmarkStart w:id="1145" w:name="_Toc47594287"/>
      <w:bookmarkStart w:id="1146" w:name="_Toc51836918"/>
      <w:bookmarkStart w:id="1147" w:name="_Toc170198968"/>
      <w:bookmarkEnd w:id="1139"/>
      <w:r w:rsidRPr="003D4ABF">
        <w:t>6.2.2.5</w:t>
      </w:r>
      <w:r w:rsidRPr="003D4ABF">
        <w:tab/>
        <w:t>Application detection</w:t>
      </w:r>
      <w:bookmarkEnd w:id="1140"/>
      <w:bookmarkEnd w:id="1141"/>
      <w:bookmarkEnd w:id="1142"/>
      <w:bookmarkEnd w:id="1143"/>
      <w:bookmarkEnd w:id="1144"/>
      <w:bookmarkEnd w:id="1145"/>
      <w:bookmarkEnd w:id="1146"/>
      <w:bookmarkEnd w:id="1147"/>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8" w:name="_CR6_2_2_6"/>
      <w:bookmarkStart w:id="1149" w:name="_Toc19197374"/>
      <w:bookmarkStart w:id="1150" w:name="_Toc27896527"/>
      <w:bookmarkStart w:id="1151" w:name="_Toc36192695"/>
      <w:bookmarkStart w:id="1152" w:name="_Toc37076426"/>
      <w:bookmarkStart w:id="1153" w:name="_Toc45194876"/>
      <w:bookmarkStart w:id="1154" w:name="_Toc47594288"/>
      <w:bookmarkStart w:id="1155" w:name="_Toc51836919"/>
      <w:bookmarkStart w:id="1156" w:name="_Toc170198969"/>
      <w:bookmarkEnd w:id="1148"/>
      <w:r w:rsidRPr="003D4ABF">
        <w:lastRenderedPageBreak/>
        <w:t>6.2.2.6</w:t>
      </w:r>
      <w:r w:rsidRPr="003D4ABF">
        <w:tab/>
        <w:t>Traffic steering</w:t>
      </w:r>
      <w:bookmarkEnd w:id="1149"/>
      <w:bookmarkEnd w:id="1150"/>
      <w:bookmarkEnd w:id="1151"/>
      <w:bookmarkEnd w:id="1152"/>
      <w:bookmarkEnd w:id="1153"/>
      <w:bookmarkEnd w:id="1154"/>
      <w:bookmarkEnd w:id="1155"/>
      <w:bookmarkEnd w:id="1156"/>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7" w:name="_CR6_2_2_7"/>
      <w:bookmarkStart w:id="1158" w:name="_Toc19197375"/>
      <w:bookmarkStart w:id="1159" w:name="_Toc27896528"/>
      <w:bookmarkStart w:id="1160" w:name="_Toc36192696"/>
      <w:bookmarkStart w:id="1161" w:name="_Toc37076427"/>
      <w:bookmarkStart w:id="1162" w:name="_Toc45194877"/>
      <w:bookmarkStart w:id="1163" w:name="_Toc47594289"/>
      <w:bookmarkStart w:id="1164" w:name="_Toc51836920"/>
      <w:bookmarkStart w:id="1165" w:name="_Toc170198970"/>
      <w:bookmarkEnd w:id="1157"/>
      <w:r w:rsidRPr="003D4ABF">
        <w:t>6.2.2.7</w:t>
      </w:r>
      <w:r w:rsidRPr="003D4ABF">
        <w:tab/>
        <w:t>Access Traffic Steering, Switching and Splitting</w:t>
      </w:r>
      <w:bookmarkEnd w:id="1158"/>
      <w:bookmarkEnd w:id="1159"/>
      <w:bookmarkEnd w:id="1160"/>
      <w:bookmarkEnd w:id="1161"/>
      <w:bookmarkEnd w:id="1162"/>
      <w:bookmarkEnd w:id="1163"/>
      <w:bookmarkEnd w:id="1164"/>
      <w:bookmarkEnd w:id="1165"/>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6" w:name="_CR6_2_2_8"/>
      <w:bookmarkStart w:id="1167" w:name="_Toc19197376"/>
      <w:bookmarkStart w:id="1168" w:name="_Toc27896529"/>
      <w:bookmarkStart w:id="1169" w:name="_Toc36192697"/>
      <w:bookmarkStart w:id="1170" w:name="_Toc37076428"/>
      <w:bookmarkStart w:id="1171" w:name="_Toc45194878"/>
      <w:bookmarkStart w:id="1172" w:name="_Toc47594290"/>
      <w:bookmarkStart w:id="1173" w:name="_Toc51836921"/>
      <w:bookmarkStart w:id="1174" w:name="_Toc170198971"/>
      <w:bookmarkEnd w:id="1166"/>
      <w:r>
        <w:t>6.2.2.8</w:t>
      </w:r>
      <w:r>
        <w:tab/>
        <w:t>Network Slice Replacement</w:t>
      </w:r>
      <w:bookmarkEnd w:id="1174"/>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5" w:name="_CR6_2_3"/>
      <w:bookmarkStart w:id="1176" w:name="_Toc170198972"/>
      <w:bookmarkEnd w:id="1175"/>
      <w:r w:rsidRPr="003D4ABF">
        <w:t>6.2.3</w:t>
      </w:r>
      <w:r w:rsidRPr="003D4ABF">
        <w:tab/>
        <w:t>Application Function (AF)</w:t>
      </w:r>
      <w:bookmarkEnd w:id="1167"/>
      <w:bookmarkEnd w:id="1168"/>
      <w:bookmarkEnd w:id="1169"/>
      <w:bookmarkEnd w:id="1170"/>
      <w:bookmarkEnd w:id="1171"/>
      <w:bookmarkEnd w:id="1172"/>
      <w:bookmarkEnd w:id="1173"/>
      <w:bookmarkEnd w:id="1176"/>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7"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178" w:name="_Toc27896530"/>
      <w:bookmarkStart w:id="1179" w:name="_Toc36192698"/>
      <w:bookmarkStart w:id="1180" w:name="_Toc37076429"/>
      <w:bookmarkStart w:id="1181" w:name="_Toc45194879"/>
      <w:bookmarkStart w:id="1182" w:name="_Toc47594291"/>
      <w:bookmarkStart w:id="1183"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84" w:name="_CR6_2_4"/>
      <w:bookmarkEnd w:id="1184"/>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5" w:name="_Toc170198973"/>
      <w:r w:rsidRPr="003D4ABF">
        <w:t>6.2.4</w:t>
      </w:r>
      <w:r w:rsidRPr="003D4ABF">
        <w:tab/>
        <w:t>Unified Data Repository (UDR)</w:t>
      </w:r>
      <w:bookmarkEnd w:id="1177"/>
      <w:bookmarkEnd w:id="1178"/>
      <w:bookmarkEnd w:id="1179"/>
      <w:bookmarkEnd w:id="1180"/>
      <w:bookmarkEnd w:id="1181"/>
      <w:bookmarkEnd w:id="1182"/>
      <w:bookmarkEnd w:id="1183"/>
      <w:bookmarkEnd w:id="1185"/>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6" w:name="_CR6_2_5"/>
      <w:bookmarkStart w:id="1187" w:name="_Toc19197378"/>
      <w:bookmarkStart w:id="1188" w:name="_Toc27896531"/>
      <w:bookmarkStart w:id="1189" w:name="_Toc36192699"/>
      <w:bookmarkStart w:id="1190" w:name="_Toc37076430"/>
      <w:bookmarkStart w:id="1191" w:name="_Toc45194880"/>
      <w:bookmarkStart w:id="1192" w:name="_Toc47594292"/>
      <w:bookmarkStart w:id="1193" w:name="_Toc51836923"/>
      <w:bookmarkStart w:id="1194" w:name="_Toc170198974"/>
      <w:bookmarkEnd w:id="1186"/>
      <w:r w:rsidRPr="003D4ABF">
        <w:t>6.2.5</w:t>
      </w:r>
      <w:r w:rsidRPr="003D4ABF">
        <w:tab/>
        <w:t>Charging Function (CHF)</w:t>
      </w:r>
      <w:bookmarkEnd w:id="1187"/>
      <w:bookmarkEnd w:id="1188"/>
      <w:bookmarkEnd w:id="1189"/>
      <w:bookmarkEnd w:id="1190"/>
      <w:bookmarkEnd w:id="1191"/>
      <w:bookmarkEnd w:id="1192"/>
      <w:bookmarkEnd w:id="1193"/>
      <w:bookmarkEnd w:id="1194"/>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5" w:name="_CR6_2_6"/>
      <w:bookmarkStart w:id="1196" w:name="_Toc19197379"/>
      <w:bookmarkStart w:id="1197" w:name="_Toc27896532"/>
      <w:bookmarkStart w:id="1198" w:name="_Toc36192700"/>
      <w:bookmarkStart w:id="1199" w:name="_Toc37076431"/>
      <w:bookmarkStart w:id="1200" w:name="_Toc45194881"/>
      <w:bookmarkStart w:id="1201" w:name="_Toc47594293"/>
      <w:bookmarkStart w:id="1202" w:name="_Toc51836924"/>
      <w:bookmarkStart w:id="1203" w:name="_Toc170198975"/>
      <w:bookmarkEnd w:id="1195"/>
      <w:r w:rsidRPr="003D4ABF">
        <w:t>6.2.6</w:t>
      </w:r>
      <w:r w:rsidRPr="003D4ABF">
        <w:tab/>
        <w:t>Void</w:t>
      </w:r>
      <w:bookmarkEnd w:id="1196"/>
      <w:bookmarkEnd w:id="1197"/>
      <w:bookmarkEnd w:id="1198"/>
      <w:bookmarkEnd w:id="1199"/>
      <w:bookmarkEnd w:id="1200"/>
      <w:bookmarkEnd w:id="1201"/>
      <w:bookmarkEnd w:id="1202"/>
      <w:bookmarkEnd w:id="1203"/>
    </w:p>
    <w:p w14:paraId="1BB96BC4" w14:textId="77777777" w:rsidR="00787F8E" w:rsidRPr="003D4ABF" w:rsidRDefault="00787F8E" w:rsidP="00787F8E"/>
    <w:p w14:paraId="33680C6E" w14:textId="77777777" w:rsidR="00787F8E" w:rsidRPr="003D4ABF" w:rsidRDefault="00787F8E" w:rsidP="00787F8E">
      <w:pPr>
        <w:pStyle w:val="Heading3"/>
      </w:pPr>
      <w:bookmarkStart w:id="1204" w:name="_CR6_2_7"/>
      <w:bookmarkStart w:id="1205" w:name="_Toc19197380"/>
      <w:bookmarkStart w:id="1206" w:name="_Toc27896533"/>
      <w:bookmarkStart w:id="1207" w:name="_Toc36192701"/>
      <w:bookmarkStart w:id="1208" w:name="_Toc37076432"/>
      <w:bookmarkStart w:id="1209" w:name="_Toc45194882"/>
      <w:bookmarkStart w:id="1210" w:name="_Toc47594294"/>
      <w:bookmarkStart w:id="1211" w:name="_Toc51836925"/>
      <w:bookmarkStart w:id="1212" w:name="_Toc170198976"/>
      <w:bookmarkEnd w:id="1204"/>
      <w:r w:rsidRPr="003D4ABF">
        <w:t>6.2.7</w:t>
      </w:r>
      <w:r w:rsidRPr="003D4ABF">
        <w:tab/>
        <w:t>Network Exposure Function (NEF)</w:t>
      </w:r>
      <w:bookmarkEnd w:id="1205"/>
      <w:bookmarkEnd w:id="1206"/>
      <w:bookmarkEnd w:id="1207"/>
      <w:bookmarkEnd w:id="1208"/>
      <w:bookmarkEnd w:id="1209"/>
      <w:bookmarkEnd w:id="1210"/>
      <w:bookmarkEnd w:id="1211"/>
      <w:bookmarkEnd w:id="1212"/>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3" w:name="_Toc19197381"/>
      <w:bookmarkStart w:id="1214" w:name="_Toc27896534"/>
      <w:bookmarkStart w:id="1215" w:name="_Toc36192702"/>
      <w:bookmarkStart w:id="1216" w:name="_Toc37076433"/>
      <w:bookmarkStart w:id="1217" w:name="_Toc45194883"/>
      <w:bookmarkStart w:id="1218" w:name="_Toc47594295"/>
      <w:bookmarkStart w:id="1219" w:name="_Toc51836926"/>
      <w:r>
        <w:t>-</w:t>
      </w:r>
      <w:r>
        <w:tab/>
        <w:t>Negotiations for PDTQ.</w:t>
      </w:r>
    </w:p>
    <w:p w14:paraId="6EF64323" w14:textId="77777777" w:rsidR="00787F8E" w:rsidRPr="003D4ABF" w:rsidRDefault="00787F8E" w:rsidP="00787F8E">
      <w:pPr>
        <w:pStyle w:val="Heading3"/>
      </w:pPr>
      <w:bookmarkStart w:id="1220" w:name="_CR6_2_8"/>
      <w:bookmarkStart w:id="1221" w:name="_Toc170198977"/>
      <w:bookmarkEnd w:id="1220"/>
      <w:r w:rsidRPr="003D4ABF">
        <w:t>6.2.8</w:t>
      </w:r>
      <w:r w:rsidRPr="003D4ABF">
        <w:tab/>
        <w:t>Access and Mobility Management Function (AMF)</w:t>
      </w:r>
      <w:bookmarkEnd w:id="1213"/>
      <w:bookmarkEnd w:id="1214"/>
      <w:bookmarkEnd w:id="1215"/>
      <w:bookmarkEnd w:id="1216"/>
      <w:bookmarkEnd w:id="1217"/>
      <w:bookmarkEnd w:id="1218"/>
      <w:bookmarkEnd w:id="1219"/>
      <w:bookmarkEnd w:id="1221"/>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22" w:name="_CR6_2_9"/>
      <w:bookmarkStart w:id="1223" w:name="_Toc19197382"/>
      <w:bookmarkStart w:id="1224" w:name="_Toc27896535"/>
      <w:bookmarkStart w:id="1225" w:name="_Toc36192703"/>
      <w:bookmarkStart w:id="1226" w:name="_Toc37076434"/>
      <w:bookmarkStart w:id="1227" w:name="_Toc45194884"/>
      <w:bookmarkStart w:id="1228" w:name="_Toc47594296"/>
      <w:bookmarkStart w:id="1229" w:name="_Toc51836927"/>
      <w:bookmarkStart w:id="1230" w:name="_Toc170198978"/>
      <w:bookmarkEnd w:id="1222"/>
      <w:r w:rsidRPr="003D4ABF">
        <w:t>6.2.9</w:t>
      </w:r>
      <w:r w:rsidRPr="003D4ABF">
        <w:tab/>
        <w:t>Network Data Analytics Function (NWDAF)</w:t>
      </w:r>
      <w:bookmarkEnd w:id="1223"/>
      <w:bookmarkEnd w:id="1224"/>
      <w:bookmarkEnd w:id="1225"/>
      <w:bookmarkEnd w:id="1226"/>
      <w:bookmarkEnd w:id="1227"/>
      <w:bookmarkEnd w:id="1228"/>
      <w:bookmarkEnd w:id="1229"/>
      <w:bookmarkEnd w:id="1230"/>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31" w:name="_CR6_2_10"/>
      <w:bookmarkStart w:id="1232" w:name="_Toc19197383"/>
      <w:bookmarkStart w:id="1233" w:name="_Toc27896536"/>
      <w:bookmarkStart w:id="1234" w:name="_Toc36192704"/>
      <w:bookmarkStart w:id="1235" w:name="_Toc37076435"/>
      <w:bookmarkStart w:id="1236" w:name="_Toc45194885"/>
      <w:bookmarkStart w:id="1237" w:name="_Toc47594297"/>
      <w:bookmarkStart w:id="1238" w:name="_Toc51836928"/>
      <w:bookmarkStart w:id="1239" w:name="_Toc170198979"/>
      <w:bookmarkEnd w:id="1231"/>
      <w:r w:rsidRPr="003D4ABF">
        <w:t>6.2.10</w:t>
      </w:r>
      <w:r w:rsidR="003D4ABF">
        <w:tab/>
        <w:t>Void</w:t>
      </w:r>
      <w:bookmarkEnd w:id="1239"/>
    </w:p>
    <w:p w14:paraId="6C75D82B" w14:textId="2BFC4370" w:rsidR="004B2724" w:rsidRPr="003D4ABF" w:rsidRDefault="004B2724" w:rsidP="004B2724"/>
    <w:p w14:paraId="335FED14" w14:textId="4198C2B6" w:rsidR="006936AF" w:rsidRPr="003D4ABF" w:rsidRDefault="006936AF" w:rsidP="006936AF">
      <w:pPr>
        <w:pStyle w:val="Heading3"/>
      </w:pPr>
      <w:bookmarkStart w:id="1240" w:name="_CR6_2_11"/>
      <w:bookmarkStart w:id="1241" w:name="_Toc170198980"/>
      <w:bookmarkEnd w:id="1240"/>
      <w:r>
        <w:t>6.2.11</w:t>
      </w:r>
      <w:r>
        <w:tab/>
        <w:t>Time Sensitive Communication and Time Synchronization Function (TSCTSF)</w:t>
      </w:r>
      <w:bookmarkEnd w:id="1241"/>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42" w:name="_CR6_3"/>
      <w:bookmarkStart w:id="1243" w:name="_Toc170198981"/>
      <w:bookmarkEnd w:id="1242"/>
      <w:r w:rsidRPr="003D4ABF">
        <w:t>6.3</w:t>
      </w:r>
      <w:r w:rsidRPr="003D4ABF">
        <w:tab/>
        <w:t>Policy and charging control rule</w:t>
      </w:r>
      <w:bookmarkEnd w:id="1232"/>
      <w:bookmarkEnd w:id="1233"/>
      <w:bookmarkEnd w:id="1234"/>
      <w:bookmarkEnd w:id="1235"/>
      <w:bookmarkEnd w:id="1236"/>
      <w:bookmarkEnd w:id="1237"/>
      <w:bookmarkEnd w:id="1238"/>
      <w:bookmarkEnd w:id="1243"/>
    </w:p>
    <w:p w14:paraId="594C9582" w14:textId="77777777" w:rsidR="00787F8E" w:rsidRPr="003D4ABF" w:rsidRDefault="00787F8E" w:rsidP="00787F8E">
      <w:pPr>
        <w:pStyle w:val="Heading3"/>
      </w:pPr>
      <w:bookmarkStart w:id="1244" w:name="_CR6_3_1"/>
      <w:bookmarkStart w:id="1245" w:name="_Toc19197384"/>
      <w:bookmarkStart w:id="1246" w:name="_Toc27896537"/>
      <w:bookmarkStart w:id="1247" w:name="_Toc36192705"/>
      <w:bookmarkStart w:id="1248" w:name="_Toc37076436"/>
      <w:bookmarkStart w:id="1249" w:name="_Toc45194886"/>
      <w:bookmarkStart w:id="1250" w:name="_Toc47594298"/>
      <w:bookmarkStart w:id="1251" w:name="_Toc51836929"/>
      <w:bookmarkStart w:id="1252" w:name="_Toc170198982"/>
      <w:bookmarkEnd w:id="1244"/>
      <w:r w:rsidRPr="003D4ABF">
        <w:t>6.3.1</w:t>
      </w:r>
      <w:r w:rsidRPr="003D4ABF">
        <w:tab/>
        <w:t>General</w:t>
      </w:r>
      <w:bookmarkEnd w:id="1245"/>
      <w:bookmarkEnd w:id="1246"/>
      <w:bookmarkEnd w:id="1247"/>
      <w:bookmarkEnd w:id="1248"/>
      <w:bookmarkEnd w:id="1249"/>
      <w:bookmarkEnd w:id="1250"/>
      <w:bookmarkEnd w:id="1251"/>
      <w:bookmarkEnd w:id="1252"/>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3" w:name="_CRTable6_3_1"/>
      <w:r w:rsidRPr="003D4ABF">
        <w:lastRenderedPageBreak/>
        <w:t xml:space="preserve">Table </w:t>
      </w:r>
      <w:bookmarkEnd w:id="125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1304FC3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54" w:name="_Toc19197385"/>
      <w:bookmarkStart w:id="1255" w:name="_Toc27896538"/>
      <w:bookmarkStart w:id="1256" w:name="_Toc36192706"/>
      <w:bookmarkStart w:id="1257" w:name="_Toc37076437"/>
      <w:bookmarkStart w:id="1258" w:name="_Toc45194887"/>
      <w:bookmarkStart w:id="1259"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60"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261" w:name="_CR6_3_2"/>
      <w:bookmarkEnd w:id="1261"/>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62" w:name="_Toc170198983"/>
      <w:r w:rsidRPr="003D4ABF">
        <w:t>6.3.2</w:t>
      </w:r>
      <w:r w:rsidRPr="003D4ABF">
        <w:tab/>
        <w:t>Policy and charging control rule operations</w:t>
      </w:r>
      <w:bookmarkEnd w:id="1254"/>
      <w:bookmarkEnd w:id="1255"/>
      <w:bookmarkEnd w:id="1256"/>
      <w:bookmarkEnd w:id="1257"/>
      <w:bookmarkEnd w:id="1258"/>
      <w:bookmarkEnd w:id="1259"/>
      <w:bookmarkEnd w:id="1260"/>
      <w:bookmarkEnd w:id="1262"/>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3" w:name="_CR6_4"/>
      <w:bookmarkStart w:id="1264" w:name="_Toc19197386"/>
      <w:bookmarkStart w:id="1265" w:name="_Toc27896539"/>
      <w:bookmarkStart w:id="1266" w:name="_Toc36192707"/>
      <w:bookmarkStart w:id="1267" w:name="_Toc37076438"/>
      <w:bookmarkStart w:id="1268" w:name="_Toc45194888"/>
      <w:bookmarkStart w:id="1269" w:name="_Toc47594300"/>
      <w:bookmarkStart w:id="1270" w:name="_Toc51836931"/>
      <w:bookmarkStart w:id="1271" w:name="_Toc170198984"/>
      <w:bookmarkEnd w:id="1263"/>
      <w:r w:rsidRPr="003D4ABF">
        <w:t>6.4</w:t>
      </w:r>
      <w:r w:rsidRPr="003D4ABF">
        <w:tab/>
        <w:t>PDU Session related policy information</w:t>
      </w:r>
      <w:bookmarkEnd w:id="1264"/>
      <w:bookmarkEnd w:id="1265"/>
      <w:bookmarkEnd w:id="1266"/>
      <w:bookmarkEnd w:id="1267"/>
      <w:bookmarkEnd w:id="1268"/>
      <w:bookmarkEnd w:id="1269"/>
      <w:bookmarkEnd w:id="1270"/>
      <w:bookmarkEnd w:id="1271"/>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72" w:name="_CRTable6_41"/>
      <w:r w:rsidRPr="003D4ABF">
        <w:t xml:space="preserve">Table </w:t>
      </w:r>
      <w:bookmarkEnd w:id="1272"/>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0DD517E8"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4302DCF3"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623A69" w:rsidRDefault="009C4314" w:rsidP="009C4314">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623A69" w:rsidRDefault="009C4314" w:rsidP="009C4314">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3" w:name="_Toc19197387"/>
      <w:bookmarkStart w:id="1274" w:name="_Toc27896540"/>
      <w:bookmarkStart w:id="1275" w:name="_Toc36192708"/>
      <w:bookmarkStart w:id="1276" w:name="_Toc37076439"/>
      <w:bookmarkStart w:id="1277" w:name="_Toc45194889"/>
      <w:bookmarkStart w:id="1278"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279"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bookmarkStart w:id="1280" w:name="_CR6_5"/>
      <w:bookmarkEnd w:id="1280"/>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281" w:name="_Toc170198985"/>
      <w:r w:rsidRPr="003D4ABF">
        <w:t>6.5</w:t>
      </w:r>
      <w:r w:rsidRPr="003D4ABF">
        <w:tab/>
        <w:t>Access and mobility related policy information</w:t>
      </w:r>
      <w:bookmarkEnd w:id="1273"/>
      <w:bookmarkEnd w:id="1274"/>
      <w:bookmarkEnd w:id="1275"/>
      <w:bookmarkEnd w:id="1276"/>
      <w:bookmarkEnd w:id="1277"/>
      <w:bookmarkEnd w:id="1278"/>
      <w:bookmarkEnd w:id="1279"/>
      <w:bookmarkEnd w:id="1281"/>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82" w:name="_CRTable6_51"/>
      <w:r w:rsidRPr="003D4ABF">
        <w:rPr>
          <w:rFonts w:eastAsia="DengXian"/>
        </w:rPr>
        <w:t xml:space="preserve">Table </w:t>
      </w:r>
      <w:bookmarkEnd w:id="1282"/>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3" w:name="_Toc19197388"/>
      <w:bookmarkStart w:id="1284" w:name="_Toc27896541"/>
      <w:bookmarkStart w:id="1285" w:name="_Toc36192709"/>
      <w:bookmarkStart w:id="1286" w:name="_Toc37076440"/>
      <w:bookmarkStart w:id="1287" w:name="_Toc45194890"/>
      <w:bookmarkStart w:id="1288" w:name="_Toc47594302"/>
      <w:bookmarkStart w:id="128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290" w:name="_CR6_6"/>
      <w:bookmarkEnd w:id="1290"/>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291" w:name="_Toc170198986"/>
      <w:r w:rsidRPr="003D4ABF">
        <w:t>6.6</w:t>
      </w:r>
      <w:r w:rsidRPr="003D4ABF">
        <w:tab/>
        <w:t>UE policy information</w:t>
      </w:r>
      <w:bookmarkEnd w:id="1283"/>
      <w:bookmarkEnd w:id="1284"/>
      <w:bookmarkEnd w:id="1285"/>
      <w:bookmarkEnd w:id="1286"/>
      <w:bookmarkEnd w:id="1287"/>
      <w:bookmarkEnd w:id="1288"/>
      <w:bookmarkEnd w:id="1289"/>
      <w:bookmarkEnd w:id="1291"/>
    </w:p>
    <w:p w14:paraId="04F56DEA" w14:textId="77777777" w:rsidR="00787F8E" w:rsidRPr="003D4ABF" w:rsidRDefault="00787F8E" w:rsidP="00787F8E">
      <w:pPr>
        <w:pStyle w:val="Heading3"/>
      </w:pPr>
      <w:bookmarkStart w:id="1292" w:name="_CR6_6_1"/>
      <w:bookmarkStart w:id="1293" w:name="_Toc19197389"/>
      <w:bookmarkStart w:id="1294" w:name="_Toc27896542"/>
      <w:bookmarkStart w:id="1295" w:name="_Toc36192710"/>
      <w:bookmarkStart w:id="1296" w:name="_Toc37076441"/>
      <w:bookmarkStart w:id="1297" w:name="_Toc45194891"/>
      <w:bookmarkStart w:id="1298" w:name="_Toc47594303"/>
      <w:bookmarkStart w:id="1299" w:name="_Toc51836934"/>
      <w:bookmarkStart w:id="1300" w:name="_Toc170198987"/>
      <w:bookmarkEnd w:id="1292"/>
      <w:r w:rsidRPr="003D4ABF">
        <w:t>6.6.1</w:t>
      </w:r>
      <w:r w:rsidRPr="003D4ABF">
        <w:tab/>
        <w:t>Access Network Discovery &amp; Selection Policy Information</w:t>
      </w:r>
      <w:bookmarkEnd w:id="1293"/>
      <w:bookmarkEnd w:id="1294"/>
      <w:bookmarkEnd w:id="1295"/>
      <w:bookmarkEnd w:id="1296"/>
      <w:bookmarkEnd w:id="1297"/>
      <w:bookmarkEnd w:id="1298"/>
      <w:bookmarkEnd w:id="1299"/>
      <w:bookmarkEnd w:id="1300"/>
    </w:p>
    <w:p w14:paraId="56866700" w14:textId="77777777" w:rsidR="00787F8E" w:rsidRPr="003D4ABF" w:rsidRDefault="00787F8E" w:rsidP="00787F8E">
      <w:pPr>
        <w:pStyle w:val="Heading4"/>
      </w:pPr>
      <w:bookmarkStart w:id="1301" w:name="_CR6_6_1_1"/>
      <w:bookmarkStart w:id="1302" w:name="_Toc19197390"/>
      <w:bookmarkStart w:id="1303" w:name="_Toc27896543"/>
      <w:bookmarkStart w:id="1304" w:name="_Toc36192711"/>
      <w:bookmarkStart w:id="1305" w:name="_Toc37076442"/>
      <w:bookmarkStart w:id="1306" w:name="_Toc45194892"/>
      <w:bookmarkStart w:id="1307" w:name="_Toc47594304"/>
      <w:bookmarkStart w:id="1308" w:name="_Toc51836935"/>
      <w:bookmarkStart w:id="1309" w:name="_Toc170198988"/>
      <w:bookmarkEnd w:id="1301"/>
      <w:r w:rsidRPr="003D4ABF">
        <w:t>6.6.1.1</w:t>
      </w:r>
      <w:r w:rsidRPr="003D4ABF">
        <w:tab/>
        <w:t>General</w:t>
      </w:r>
      <w:bookmarkEnd w:id="1302"/>
      <w:bookmarkEnd w:id="1303"/>
      <w:bookmarkEnd w:id="1304"/>
      <w:bookmarkEnd w:id="1305"/>
      <w:bookmarkEnd w:id="1306"/>
      <w:bookmarkEnd w:id="1307"/>
      <w:bookmarkEnd w:id="1308"/>
      <w:bookmarkEnd w:id="1309"/>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10" w:name="_CRTable6_6_11"/>
      <w:r w:rsidRPr="003D4ABF">
        <w:t xml:space="preserve">Table </w:t>
      </w:r>
      <w:bookmarkEnd w:id="1310"/>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11" w:name="_Toc19197391"/>
      <w:bookmarkStart w:id="1312" w:name="_Toc27896544"/>
      <w:bookmarkStart w:id="1313" w:name="_Toc36192712"/>
      <w:bookmarkStart w:id="1314" w:name="_Toc37076443"/>
      <w:bookmarkStart w:id="1315" w:name="_Toc45194893"/>
      <w:bookmarkStart w:id="1316" w:name="_Toc47594305"/>
      <w:bookmarkStart w:id="1317"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8" w:name="_CR6_6_1_2"/>
      <w:bookmarkStart w:id="1319" w:name="_Toc170198989"/>
      <w:bookmarkEnd w:id="1318"/>
      <w:r w:rsidRPr="003D4ABF">
        <w:t>6.6.1.2</w:t>
      </w:r>
      <w:r w:rsidRPr="003D4ABF">
        <w:tab/>
        <w:t>UE selecting a WLANSP rule</w:t>
      </w:r>
      <w:bookmarkEnd w:id="1311"/>
      <w:bookmarkEnd w:id="1312"/>
      <w:bookmarkEnd w:id="1313"/>
      <w:bookmarkEnd w:id="1314"/>
      <w:bookmarkEnd w:id="1315"/>
      <w:bookmarkEnd w:id="1316"/>
      <w:bookmarkEnd w:id="1317"/>
      <w:bookmarkEnd w:id="1319"/>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20" w:name="_Toc19197392"/>
      <w:bookmarkStart w:id="1321" w:name="_Toc27896545"/>
      <w:bookmarkStart w:id="1322" w:name="_Toc36192713"/>
      <w:bookmarkStart w:id="1323" w:name="_Toc37076444"/>
      <w:bookmarkStart w:id="1324" w:name="_Toc45194894"/>
      <w:bookmarkStart w:id="1325" w:name="_Toc47594306"/>
      <w:bookmarkStart w:id="1326"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7" w:name="_CR6_6_1_3"/>
      <w:bookmarkStart w:id="1328" w:name="_Toc170198990"/>
      <w:bookmarkEnd w:id="1327"/>
      <w:r w:rsidRPr="003D4ABF">
        <w:t>6.6.1.3</w:t>
      </w:r>
      <w:r w:rsidRPr="003D4ABF">
        <w:tab/>
        <w:t>UE procedure for selecting a WLAN access based on WLANSP rules</w:t>
      </w:r>
      <w:bookmarkEnd w:id="1320"/>
      <w:bookmarkEnd w:id="1321"/>
      <w:bookmarkEnd w:id="1322"/>
      <w:bookmarkEnd w:id="1323"/>
      <w:bookmarkEnd w:id="1324"/>
      <w:bookmarkEnd w:id="1325"/>
      <w:bookmarkEnd w:id="1326"/>
      <w:bookmarkEnd w:id="1328"/>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9" w:name="_CR6_6_2"/>
      <w:bookmarkStart w:id="1330" w:name="_Toc19197393"/>
      <w:bookmarkStart w:id="1331" w:name="_Toc27896546"/>
      <w:bookmarkStart w:id="1332" w:name="_Toc36192714"/>
      <w:bookmarkStart w:id="1333" w:name="_Toc37076445"/>
      <w:bookmarkStart w:id="1334" w:name="_Toc45194895"/>
      <w:bookmarkStart w:id="1335" w:name="_Toc47594307"/>
      <w:bookmarkStart w:id="1336" w:name="_Toc51836938"/>
      <w:bookmarkStart w:id="1337" w:name="_Toc170198991"/>
      <w:bookmarkEnd w:id="1329"/>
      <w:r w:rsidRPr="003D4ABF">
        <w:t>6.6.2</w:t>
      </w:r>
      <w:r w:rsidRPr="003D4ABF">
        <w:tab/>
        <w:t>UE Route Selection Policy information</w:t>
      </w:r>
      <w:bookmarkEnd w:id="1330"/>
      <w:bookmarkEnd w:id="1331"/>
      <w:bookmarkEnd w:id="1332"/>
      <w:bookmarkEnd w:id="1333"/>
      <w:bookmarkEnd w:id="1334"/>
      <w:bookmarkEnd w:id="1335"/>
      <w:bookmarkEnd w:id="1336"/>
      <w:bookmarkEnd w:id="1337"/>
    </w:p>
    <w:p w14:paraId="17FD826B" w14:textId="77777777" w:rsidR="00787F8E" w:rsidRPr="003D4ABF" w:rsidRDefault="00787F8E" w:rsidP="00787F8E">
      <w:pPr>
        <w:pStyle w:val="Heading4"/>
      </w:pPr>
      <w:bookmarkStart w:id="1338" w:name="_CR6_6_2_1"/>
      <w:bookmarkStart w:id="1339" w:name="_Toc19197394"/>
      <w:bookmarkStart w:id="1340" w:name="_Toc27896547"/>
      <w:bookmarkStart w:id="1341" w:name="_Toc36192715"/>
      <w:bookmarkStart w:id="1342" w:name="_Toc37076446"/>
      <w:bookmarkStart w:id="1343" w:name="_Toc45194896"/>
      <w:bookmarkStart w:id="1344" w:name="_Toc47594308"/>
      <w:bookmarkStart w:id="1345" w:name="_Toc51836939"/>
      <w:bookmarkStart w:id="1346" w:name="_Toc170198992"/>
      <w:bookmarkEnd w:id="1338"/>
      <w:r w:rsidRPr="003D4ABF">
        <w:t>6.6.2.1</w:t>
      </w:r>
      <w:r w:rsidRPr="003D4ABF">
        <w:tab/>
        <w:t>Structure Description</w:t>
      </w:r>
      <w:bookmarkEnd w:id="1339"/>
      <w:bookmarkEnd w:id="1340"/>
      <w:bookmarkEnd w:id="1341"/>
      <w:bookmarkEnd w:id="1342"/>
      <w:bookmarkEnd w:id="1343"/>
      <w:bookmarkEnd w:id="1344"/>
      <w:bookmarkEnd w:id="1345"/>
      <w:bookmarkEnd w:id="1346"/>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7" w:name="_CRTable6_6_2_11"/>
      <w:r w:rsidRPr="003D4ABF">
        <w:rPr>
          <w:lang w:eastAsia="zh-CN"/>
        </w:rPr>
        <w:t xml:space="preserve">Table </w:t>
      </w:r>
      <w:bookmarkEnd w:id="1347"/>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8" w:name="_CRTable6_6_2_12"/>
      <w:r w:rsidRPr="003D4ABF">
        <w:t xml:space="preserve">Table </w:t>
      </w:r>
      <w:bookmarkEnd w:id="1348"/>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9" w:name="_CRTable6_6_2_13"/>
      <w:r w:rsidRPr="003D4ABF">
        <w:t xml:space="preserve">Table </w:t>
      </w:r>
      <w:bookmarkEnd w:id="1349"/>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792DFD71" w:rsidR="00D75B99" w:rsidRDefault="00D75B99" w:rsidP="00936F1A">
            <w:pPr>
              <w:pStyle w:val="TAN"/>
            </w:pPr>
            <w:r w:rsidRPr="003D4ABF">
              <w:t>NOTE 7:</w:t>
            </w:r>
            <w:r w:rsidRPr="003D4ABF">
              <w:tab/>
            </w:r>
            <w:r>
              <w:t>To support VPLMN specific URSP rules,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50" w:name="_Toc19197395"/>
      <w:bookmarkStart w:id="1351" w:name="_Toc27896548"/>
      <w:bookmarkStart w:id="1352" w:name="_Toc36192716"/>
      <w:bookmarkStart w:id="1353" w:name="_Toc37076447"/>
      <w:bookmarkStart w:id="1354" w:name="_Toc45194897"/>
      <w:bookmarkStart w:id="1355" w:name="_Toc47594309"/>
      <w:bookmarkStart w:id="1356"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7" w:name="_CR6_6_2_2"/>
      <w:bookmarkStart w:id="1358" w:name="_Toc170198993"/>
      <w:bookmarkEnd w:id="1357"/>
      <w:r w:rsidRPr="003D4ABF">
        <w:t>6.6.2.2</w:t>
      </w:r>
      <w:r w:rsidRPr="003D4ABF">
        <w:tab/>
        <w:t>Configuration and Provision of URSP</w:t>
      </w:r>
      <w:bookmarkEnd w:id="1350"/>
      <w:bookmarkEnd w:id="1351"/>
      <w:bookmarkEnd w:id="1352"/>
      <w:bookmarkEnd w:id="1353"/>
      <w:bookmarkEnd w:id="1354"/>
      <w:bookmarkEnd w:id="1355"/>
      <w:bookmarkEnd w:id="1356"/>
      <w:bookmarkEnd w:id="1358"/>
    </w:p>
    <w:p w14:paraId="200C71AE" w14:textId="0C1FA337" w:rsidR="00537A8E" w:rsidRDefault="00537A8E" w:rsidP="00E20298">
      <w:pPr>
        <w:pStyle w:val="Heading5"/>
      </w:pPr>
      <w:bookmarkStart w:id="1359" w:name="_CR6_6_2_2_1"/>
      <w:bookmarkStart w:id="1360" w:name="_Toc170198994"/>
      <w:bookmarkEnd w:id="1359"/>
      <w:r>
        <w:t>6.6.2.2.1</w:t>
      </w:r>
      <w:r>
        <w:tab/>
        <w:t>General</w:t>
      </w:r>
      <w:bookmarkEnd w:id="1360"/>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61" w:name="_CR6_6_2_2_2"/>
      <w:bookmarkStart w:id="1362" w:name="_Toc170198995"/>
      <w:bookmarkEnd w:id="1361"/>
      <w:r>
        <w:t>6.6.2.2.2</w:t>
      </w:r>
      <w:r>
        <w:tab/>
        <w:t>URSP rules for an SNPN-enabled UE</w:t>
      </w:r>
      <w:bookmarkEnd w:id="1362"/>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3" w:name="_Toc19197396"/>
      <w:bookmarkStart w:id="1364" w:name="_Toc27896549"/>
      <w:bookmarkStart w:id="1365" w:name="_Toc36192717"/>
      <w:bookmarkStart w:id="1366" w:name="_Toc37076448"/>
      <w:bookmarkStart w:id="1367" w:name="_Toc45194898"/>
      <w:bookmarkStart w:id="1368" w:name="_Toc47594310"/>
      <w:bookmarkStart w:id="1369"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70" w:name="_CR6_6_2_2_3"/>
      <w:bookmarkStart w:id="1371" w:name="_Toc170198996"/>
      <w:bookmarkEnd w:id="1370"/>
      <w:r>
        <w:t>6.6.2.2.3</w:t>
      </w:r>
      <w:r w:rsidR="00081C45">
        <w:tab/>
        <w:t>Void</w:t>
      </w:r>
      <w:bookmarkEnd w:id="1371"/>
    </w:p>
    <w:p w14:paraId="134E1C25" w14:textId="0EE968DF" w:rsidR="00936F1A" w:rsidRDefault="00936F1A" w:rsidP="00936F1A"/>
    <w:p w14:paraId="58BB3BC2" w14:textId="08A7F83A" w:rsidR="00787F8E" w:rsidRPr="003D4ABF" w:rsidRDefault="00787F8E" w:rsidP="00787F8E">
      <w:pPr>
        <w:pStyle w:val="Heading4"/>
      </w:pPr>
      <w:bookmarkStart w:id="1372" w:name="_CR6_6_2_3"/>
      <w:bookmarkStart w:id="1373" w:name="_Toc170198997"/>
      <w:bookmarkEnd w:id="1372"/>
      <w:r w:rsidRPr="003D4ABF">
        <w:t>6.6.2.3</w:t>
      </w:r>
      <w:r w:rsidRPr="003D4ABF">
        <w:tab/>
        <w:t>UE procedure for associating applications to PDU Sessions based on URSP</w:t>
      </w:r>
      <w:bookmarkEnd w:id="1363"/>
      <w:bookmarkEnd w:id="1364"/>
      <w:bookmarkEnd w:id="1365"/>
      <w:bookmarkEnd w:id="1366"/>
      <w:bookmarkEnd w:id="1367"/>
      <w:bookmarkEnd w:id="1368"/>
      <w:bookmarkEnd w:id="1369"/>
      <w:bookmarkEnd w:id="1373"/>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74"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375" w:name="_CR6_6_2_4"/>
      <w:bookmarkEnd w:id="1375"/>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76" w:name="_Toc170198998"/>
      <w:r>
        <w:t>6.6.2.4</w:t>
      </w:r>
      <w:r>
        <w:tab/>
      </w:r>
      <w:r w:rsidR="00B74353">
        <w:t xml:space="preserve">Support </w:t>
      </w:r>
      <w:r>
        <w:t>of URSP rule enforcement</w:t>
      </w:r>
      <w:r w:rsidR="00B74353">
        <w:t xml:space="preserve"> reporting</w:t>
      </w:r>
      <w:bookmarkEnd w:id="1376"/>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377" w:name="_CR6_6_3"/>
      <w:bookmarkEnd w:id="1377"/>
      <w:r>
        <w:t>The USRP rule enforcement reporting is not supported by 5G-RG and FN-RG.</w:t>
      </w:r>
    </w:p>
    <w:p w14:paraId="619AA916" w14:textId="10CE1C08" w:rsidR="00787F8E" w:rsidRPr="003D4ABF" w:rsidRDefault="00787F8E" w:rsidP="00787F8E">
      <w:pPr>
        <w:pStyle w:val="Heading3"/>
      </w:pPr>
      <w:bookmarkStart w:id="1378" w:name="_Toc170198999"/>
      <w:r w:rsidRPr="003D4ABF">
        <w:t>6.6.3</w:t>
      </w:r>
      <w:r w:rsidRPr="003D4ABF">
        <w:tab/>
        <w:t>V2X Policy information</w:t>
      </w:r>
      <w:bookmarkEnd w:id="1374"/>
      <w:bookmarkEnd w:id="1378"/>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9" w:name="_CR6_6_4"/>
      <w:bookmarkStart w:id="1380" w:name="_Toc170199000"/>
      <w:bookmarkEnd w:id="1379"/>
      <w:r w:rsidRPr="003D4ABF">
        <w:t>6.6.4</w:t>
      </w:r>
      <w:r w:rsidRPr="003D4ABF">
        <w:tab/>
        <w:t>ProSe Policy information</w:t>
      </w:r>
      <w:bookmarkEnd w:id="1380"/>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81" w:name="_CR6_6_5"/>
      <w:bookmarkStart w:id="1382" w:name="_Toc170199001"/>
      <w:bookmarkEnd w:id="1381"/>
      <w:r>
        <w:t>6.6.5</w:t>
      </w:r>
      <w:r>
        <w:tab/>
        <w:t>Ranging/Sidelink Positioning Policy information</w:t>
      </w:r>
      <w:bookmarkEnd w:id="1382"/>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83" w:name="_CR6_6_6"/>
      <w:bookmarkStart w:id="1384" w:name="_Toc170199002"/>
      <w:bookmarkEnd w:id="1383"/>
      <w:r>
        <w:t>6.6.6</w:t>
      </w:r>
      <w:r>
        <w:tab/>
        <w:t>A2X Policy information</w:t>
      </w:r>
      <w:bookmarkEnd w:id="1384"/>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85" w:name="_CRAnnexAinformative"/>
      <w:bookmarkStart w:id="1386" w:name="_Toc170199003"/>
      <w:bookmarkEnd w:id="1385"/>
      <w:r>
        <w:t>6.6.7</w:t>
      </w:r>
      <w:r>
        <w:tab/>
        <w:t>UE Policy Association supplementary information</w:t>
      </w:r>
      <w:bookmarkEnd w:id="1386"/>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87" w:name="_Toc19197397"/>
      <w:bookmarkStart w:id="1388" w:name="_Toc27896550"/>
      <w:bookmarkStart w:id="1389" w:name="_Toc36192718"/>
      <w:bookmarkStart w:id="1390" w:name="_Toc37076449"/>
      <w:bookmarkStart w:id="1391" w:name="_Toc45194899"/>
      <w:bookmarkStart w:id="1392" w:name="_Toc47594311"/>
      <w:bookmarkStart w:id="1393" w:name="_Toc51836943"/>
      <w:bookmarkStart w:id="1394" w:name="_Toc170199004"/>
      <w:r w:rsidRPr="003D4ABF">
        <w:t>Annex A (informative):</w:t>
      </w:r>
      <w:r w:rsidRPr="003D4ABF">
        <w:br/>
        <w:t>URSP rules example</w:t>
      </w:r>
      <w:bookmarkEnd w:id="1387"/>
      <w:bookmarkEnd w:id="1388"/>
      <w:bookmarkEnd w:id="1389"/>
      <w:bookmarkEnd w:id="1390"/>
      <w:bookmarkEnd w:id="1391"/>
      <w:bookmarkEnd w:id="1392"/>
      <w:bookmarkEnd w:id="1393"/>
      <w:bookmarkEnd w:id="1394"/>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5" w:name="_CRTableA1"/>
      <w:r w:rsidRPr="003D4ABF">
        <w:t xml:space="preserve">Table </w:t>
      </w:r>
      <w:bookmarkEnd w:id="1395"/>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6" w:name="_CRAnnexBinformative"/>
      <w:bookmarkEnd w:id="1396"/>
      <w:r w:rsidRPr="003D4ABF">
        <w:br w:type="page"/>
      </w:r>
      <w:bookmarkStart w:id="1397" w:name="_Toc19197398"/>
      <w:bookmarkStart w:id="1398" w:name="_Toc27896551"/>
      <w:bookmarkStart w:id="1399" w:name="_Toc36192719"/>
      <w:bookmarkStart w:id="1400" w:name="_Toc37076450"/>
      <w:bookmarkStart w:id="1401" w:name="_Toc45194900"/>
      <w:bookmarkStart w:id="1402" w:name="_Toc47594312"/>
      <w:bookmarkStart w:id="1403" w:name="_Toc51836944"/>
      <w:bookmarkStart w:id="1404" w:name="_Toc170199005"/>
      <w:r w:rsidRPr="003D4ABF">
        <w:t>Annex B (informative):</w:t>
      </w:r>
      <w:r w:rsidRPr="003D4ABF">
        <w:br/>
        <w:t>Deployment option to support of BSF and DRA coexistence due to network migration</w:t>
      </w:r>
      <w:bookmarkEnd w:id="1397"/>
      <w:bookmarkEnd w:id="1398"/>
      <w:bookmarkEnd w:id="1399"/>
      <w:bookmarkEnd w:id="1400"/>
      <w:bookmarkEnd w:id="1401"/>
      <w:bookmarkEnd w:id="1402"/>
      <w:bookmarkEnd w:id="1403"/>
      <w:bookmarkEnd w:id="1404"/>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5" w:name="_CRAnnexCNormative"/>
      <w:bookmarkEnd w:id="1405"/>
      <w:r w:rsidRPr="003D4ABF">
        <w:br w:type="page"/>
      </w:r>
      <w:bookmarkStart w:id="1406" w:name="_Toc19197399"/>
      <w:bookmarkStart w:id="1407" w:name="_Toc27896552"/>
      <w:bookmarkStart w:id="1408" w:name="_Toc36192720"/>
      <w:bookmarkStart w:id="1409" w:name="_Toc37076451"/>
      <w:bookmarkStart w:id="1410" w:name="_Toc45194901"/>
      <w:bookmarkStart w:id="1411" w:name="_Toc47594313"/>
      <w:bookmarkStart w:id="1412" w:name="_Toc51836945"/>
      <w:bookmarkStart w:id="1413" w:name="_Toc170199006"/>
      <w:r w:rsidRPr="003D4ABF">
        <w:t>Annex C (Normative):</w:t>
      </w:r>
      <w:r w:rsidRPr="003D4ABF">
        <w:br/>
        <w:t>Support for Application Functions supporting Rx interface</w:t>
      </w:r>
      <w:bookmarkEnd w:id="1406"/>
      <w:bookmarkEnd w:id="1407"/>
      <w:bookmarkEnd w:id="1408"/>
      <w:bookmarkEnd w:id="1409"/>
      <w:bookmarkEnd w:id="1410"/>
      <w:bookmarkEnd w:id="1411"/>
      <w:bookmarkEnd w:id="1412"/>
      <w:bookmarkEnd w:id="1413"/>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4" type="#_x0000_t75" style="width:292.3pt;height:60.7pt" o:ole="">
            <v:imagedata r:id="rId27" o:title=""/>
          </v:shape>
          <o:OLEObject Type="Embed" ProgID="Word.Picture.8" ShapeID="_x0000_i1034" DrawAspect="Content" ObjectID="_1780815622" r:id="rId28"/>
        </w:object>
      </w:r>
    </w:p>
    <w:p w14:paraId="2FB2A753" w14:textId="77777777" w:rsidR="00787F8E" w:rsidRPr="003D4ABF" w:rsidRDefault="00787F8E" w:rsidP="00787F8E">
      <w:pPr>
        <w:pStyle w:val="TF"/>
      </w:pPr>
      <w:bookmarkStart w:id="1414" w:name="_CRFigureC1"/>
      <w:r w:rsidRPr="003D4ABF">
        <w:t xml:space="preserve">Figure </w:t>
      </w:r>
      <w:bookmarkEnd w:id="1414"/>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5" w:name="_CRTableC1"/>
      <w:r w:rsidRPr="003D4ABF">
        <w:t xml:space="preserve">Table </w:t>
      </w:r>
      <w:bookmarkEnd w:id="1415"/>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6" w:name="_CRAnnexDinformative"/>
      <w:bookmarkEnd w:id="1416"/>
      <w:r w:rsidRPr="003D4ABF">
        <w:br w:type="page"/>
      </w:r>
      <w:bookmarkStart w:id="1417" w:name="_Toc19197400"/>
      <w:bookmarkStart w:id="1418" w:name="_Toc27896553"/>
      <w:bookmarkStart w:id="1419" w:name="_Toc36192721"/>
      <w:bookmarkStart w:id="1420" w:name="_Toc37076452"/>
      <w:bookmarkStart w:id="1421" w:name="_Toc45194902"/>
      <w:bookmarkStart w:id="1422" w:name="_Toc47594314"/>
      <w:bookmarkStart w:id="1423" w:name="_Toc51836946"/>
      <w:bookmarkStart w:id="1424" w:name="_Toc170199007"/>
      <w:r w:rsidRPr="003D4ABF">
        <w:t>Annex D (informative):</w:t>
      </w:r>
      <w:r w:rsidRPr="003D4ABF">
        <w:br/>
        <w:t>PCC usage for sponsored data connectivity</w:t>
      </w:r>
      <w:bookmarkEnd w:id="1417"/>
      <w:bookmarkEnd w:id="1418"/>
      <w:bookmarkEnd w:id="1419"/>
      <w:bookmarkEnd w:id="1420"/>
      <w:bookmarkEnd w:id="1421"/>
      <w:bookmarkEnd w:id="1422"/>
      <w:bookmarkEnd w:id="1423"/>
      <w:bookmarkEnd w:id="1424"/>
    </w:p>
    <w:p w14:paraId="33BFA502" w14:textId="77777777" w:rsidR="00787F8E" w:rsidRPr="003D4ABF" w:rsidRDefault="00787F8E" w:rsidP="00787F8E">
      <w:pPr>
        <w:pStyle w:val="Heading1"/>
      </w:pPr>
      <w:bookmarkStart w:id="1425" w:name="_CRD_1"/>
      <w:bookmarkStart w:id="1426" w:name="_Toc19197401"/>
      <w:bookmarkStart w:id="1427" w:name="_Toc27896554"/>
      <w:bookmarkStart w:id="1428" w:name="_Toc36192722"/>
      <w:bookmarkStart w:id="1429" w:name="_Toc37076453"/>
      <w:bookmarkStart w:id="1430" w:name="_Toc45194903"/>
      <w:bookmarkStart w:id="1431" w:name="_Toc47594315"/>
      <w:bookmarkStart w:id="1432" w:name="_Toc51836947"/>
      <w:bookmarkStart w:id="1433" w:name="_Toc170199008"/>
      <w:bookmarkEnd w:id="1425"/>
      <w:r w:rsidRPr="003D4ABF">
        <w:t>D.1</w:t>
      </w:r>
      <w:r w:rsidRPr="003D4ABF">
        <w:tab/>
        <w:t>General</w:t>
      </w:r>
      <w:bookmarkEnd w:id="1426"/>
      <w:bookmarkEnd w:id="1427"/>
      <w:bookmarkEnd w:id="1428"/>
      <w:bookmarkEnd w:id="1429"/>
      <w:bookmarkEnd w:id="1430"/>
      <w:bookmarkEnd w:id="1431"/>
      <w:bookmarkEnd w:id="1432"/>
      <w:bookmarkEnd w:id="1433"/>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4" w:name="_MON_1587198493"/>
    <w:bookmarkEnd w:id="1434"/>
    <w:p w14:paraId="3557A1EA" w14:textId="77777777" w:rsidR="00787F8E" w:rsidRPr="003D4ABF" w:rsidRDefault="00787F8E" w:rsidP="00787F8E">
      <w:pPr>
        <w:pStyle w:val="TH"/>
      </w:pPr>
      <w:r w:rsidRPr="003D4ABF">
        <w:object w:dxaOrig="7301" w:dyaOrig="7066" w14:anchorId="3CC389CE">
          <v:shape id="_x0000_i1035" type="#_x0000_t75" style="width:363.75pt;height:350.35pt" o:ole="">
            <v:imagedata r:id="rId29" o:title=""/>
          </v:shape>
          <o:OLEObject Type="Embed" ProgID="Word.Picture.8" ShapeID="_x0000_i1035" DrawAspect="Content" ObjectID="_1780815623" r:id="rId30"/>
        </w:object>
      </w:r>
    </w:p>
    <w:p w14:paraId="7DEB4C45" w14:textId="77777777" w:rsidR="00787F8E" w:rsidRPr="003D4ABF" w:rsidRDefault="00787F8E" w:rsidP="00787F8E">
      <w:pPr>
        <w:pStyle w:val="TF"/>
      </w:pPr>
      <w:bookmarkStart w:id="1435" w:name="_CRFigureD_11"/>
      <w:r w:rsidRPr="003D4ABF">
        <w:t xml:space="preserve">Figure </w:t>
      </w:r>
      <w:bookmarkEnd w:id="1435"/>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6" w:name="_CRD_2"/>
      <w:bookmarkStart w:id="1437" w:name="_Toc19197402"/>
      <w:bookmarkStart w:id="1438" w:name="_Toc27896555"/>
      <w:bookmarkStart w:id="1439" w:name="_Toc36192723"/>
      <w:bookmarkStart w:id="1440" w:name="_Toc37076454"/>
      <w:bookmarkStart w:id="1441" w:name="_Toc45194904"/>
      <w:bookmarkStart w:id="1442" w:name="_Toc47594316"/>
      <w:bookmarkStart w:id="1443" w:name="_Toc51836948"/>
      <w:bookmarkStart w:id="1444" w:name="_Toc170199009"/>
      <w:bookmarkEnd w:id="1436"/>
      <w:r w:rsidRPr="003D4ABF">
        <w:t>D.2</w:t>
      </w:r>
      <w:r w:rsidRPr="003D4ABF">
        <w:tab/>
        <w:t>Reporting for sponsored data connectivity</w:t>
      </w:r>
      <w:bookmarkEnd w:id="1437"/>
      <w:bookmarkEnd w:id="1438"/>
      <w:bookmarkEnd w:id="1439"/>
      <w:bookmarkEnd w:id="1440"/>
      <w:bookmarkEnd w:id="1441"/>
      <w:bookmarkEnd w:id="1442"/>
      <w:bookmarkEnd w:id="1443"/>
      <w:bookmarkEnd w:id="1444"/>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5" w:name="_CRAnnexEinformative"/>
      <w:bookmarkEnd w:id="1445"/>
      <w:r w:rsidRPr="003D4ABF">
        <w:br w:type="page"/>
      </w:r>
      <w:bookmarkStart w:id="1446" w:name="_Toc19197403"/>
      <w:bookmarkStart w:id="1447" w:name="_Toc27896556"/>
      <w:bookmarkStart w:id="1448" w:name="_Toc36192724"/>
      <w:bookmarkStart w:id="1449" w:name="_Toc37076455"/>
      <w:bookmarkStart w:id="1450" w:name="_Toc45194905"/>
      <w:bookmarkStart w:id="1451" w:name="_Toc47594317"/>
      <w:bookmarkStart w:id="1452" w:name="_Toc51836949"/>
      <w:bookmarkStart w:id="1453" w:name="_Toc170199010"/>
      <w:r w:rsidRPr="003D4ABF">
        <w:t>Annex E (informative):</w:t>
      </w:r>
      <w:r w:rsidRPr="003D4ABF">
        <w:br/>
        <w:t>Change history</w:t>
      </w:r>
      <w:bookmarkEnd w:id="1446"/>
      <w:bookmarkEnd w:id="1447"/>
      <w:bookmarkEnd w:id="1448"/>
      <w:bookmarkEnd w:id="1449"/>
      <w:bookmarkEnd w:id="1450"/>
      <w:bookmarkEnd w:id="1451"/>
      <w:bookmarkEnd w:id="1452"/>
      <w:bookmarkEnd w:id="14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37"/>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955D1" w14:textId="77777777" w:rsidR="00C40361" w:rsidRDefault="00C40361">
      <w:r>
        <w:separator/>
      </w:r>
    </w:p>
  </w:endnote>
  <w:endnote w:type="continuationSeparator" w:id="0">
    <w:p w14:paraId="220102FE" w14:textId="77777777" w:rsidR="00C40361" w:rsidRDefault="00C4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5147" w14:textId="77777777" w:rsidR="006A4701" w:rsidRPr="00402E13" w:rsidRDefault="006A4701"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7F1F6" w14:textId="77777777" w:rsidR="00C40361" w:rsidRDefault="00C40361">
      <w:r>
        <w:separator/>
      </w:r>
    </w:p>
  </w:footnote>
  <w:footnote w:type="continuationSeparator" w:id="0">
    <w:p w14:paraId="56B24E85" w14:textId="77777777" w:rsidR="00C40361" w:rsidRDefault="00C4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F85B" w14:textId="1151589B" w:rsidR="006A4701" w:rsidRDefault="006A470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DF1023">
      <w:rPr>
        <w:rFonts w:ascii="Arial" w:hAnsi="Arial" w:cs="Arial"/>
        <w:b/>
        <w:noProof/>
        <w:szCs w:val="18"/>
      </w:rPr>
      <w:t>3GPP TS 23.503 V19.0.0 (2024-06)</w:t>
    </w:r>
    <w:r w:rsidRPr="00402E1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F44060A" w14:textId="1E3E7F09" w:rsidR="006A4701" w:rsidRDefault="006A470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DF1023">
      <w:rPr>
        <w:rFonts w:ascii="Arial" w:hAnsi="Arial" w:cs="Arial"/>
        <w:b/>
        <w:noProof/>
        <w:szCs w:val="18"/>
      </w:rPr>
      <w:t>Release 19</w:t>
    </w:r>
    <w:r w:rsidRPr="00402E1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1BCE"/>
    <w:rsid w:val="003172DC"/>
    <w:rsid w:val="0032597A"/>
    <w:rsid w:val="0035462D"/>
    <w:rsid w:val="003765B8"/>
    <w:rsid w:val="003828F7"/>
    <w:rsid w:val="0038430D"/>
    <w:rsid w:val="003C3971"/>
    <w:rsid w:val="003D4ABF"/>
    <w:rsid w:val="003D649A"/>
    <w:rsid w:val="003D73FE"/>
    <w:rsid w:val="003D76BA"/>
    <w:rsid w:val="003E1D3F"/>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50EDF"/>
    <w:rsid w:val="00560D40"/>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6540A"/>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A3D0C"/>
    <w:rsid w:val="00CA4B21"/>
    <w:rsid w:val="00CB4253"/>
    <w:rsid w:val="00CB6DF1"/>
    <w:rsid w:val="00CB78C9"/>
    <w:rsid w:val="00CC03C3"/>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1023"/>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77BEC"/>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E13"/>
    <w:pPr>
      <w:overflowPunct w:val="0"/>
      <w:autoSpaceDE w:val="0"/>
      <w:autoSpaceDN w:val="0"/>
      <w:adjustRightInd w:val="0"/>
      <w:spacing w:after="180"/>
      <w:textAlignment w:val="baseline"/>
    </w:pPr>
  </w:style>
  <w:style w:type="paragraph" w:styleId="Heading1">
    <w:name w:val="heading 1"/>
    <w:next w:val="Normal"/>
    <w:qFormat/>
    <w:rsid w:val="00402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2E13"/>
    <w:pPr>
      <w:pBdr>
        <w:top w:val="none" w:sz="0" w:space="0" w:color="auto"/>
      </w:pBdr>
      <w:spacing w:before="180"/>
      <w:outlineLvl w:val="1"/>
    </w:pPr>
    <w:rPr>
      <w:sz w:val="32"/>
    </w:rPr>
  </w:style>
  <w:style w:type="paragraph" w:styleId="Heading3">
    <w:name w:val="heading 3"/>
    <w:basedOn w:val="Heading2"/>
    <w:next w:val="Normal"/>
    <w:qFormat/>
    <w:rsid w:val="00402E13"/>
    <w:pPr>
      <w:spacing w:before="120"/>
      <w:outlineLvl w:val="2"/>
    </w:pPr>
    <w:rPr>
      <w:sz w:val="28"/>
    </w:rPr>
  </w:style>
  <w:style w:type="paragraph" w:styleId="Heading4">
    <w:name w:val="heading 4"/>
    <w:basedOn w:val="Heading3"/>
    <w:next w:val="Normal"/>
    <w:link w:val="Heading4Char"/>
    <w:qFormat/>
    <w:rsid w:val="00402E13"/>
    <w:pPr>
      <w:ind w:left="1418" w:hanging="1418"/>
      <w:outlineLvl w:val="3"/>
    </w:pPr>
    <w:rPr>
      <w:sz w:val="24"/>
    </w:rPr>
  </w:style>
  <w:style w:type="paragraph" w:styleId="Heading5">
    <w:name w:val="heading 5"/>
    <w:basedOn w:val="Heading4"/>
    <w:next w:val="Normal"/>
    <w:qFormat/>
    <w:rsid w:val="00402E1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02E13"/>
    <w:pPr>
      <w:ind w:left="0" w:firstLine="0"/>
      <w:outlineLvl w:val="7"/>
    </w:pPr>
  </w:style>
  <w:style w:type="paragraph" w:styleId="Heading9">
    <w:name w:val="heading 9"/>
    <w:basedOn w:val="Heading8"/>
    <w:next w:val="Normal"/>
    <w:qFormat/>
    <w:rsid w:val="00402E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2E13"/>
    <w:pPr>
      <w:ind w:left="1985" w:hanging="1985"/>
      <w:outlineLvl w:val="9"/>
    </w:pPr>
    <w:rPr>
      <w:sz w:val="20"/>
    </w:rPr>
  </w:style>
  <w:style w:type="paragraph" w:styleId="TOC9">
    <w:name w:val="toc 9"/>
    <w:basedOn w:val="TOC8"/>
    <w:uiPriority w:val="39"/>
    <w:rsid w:val="00402E13"/>
    <w:pPr>
      <w:ind w:left="1418" w:hanging="1418"/>
    </w:pPr>
  </w:style>
  <w:style w:type="paragraph" w:styleId="TOC8">
    <w:name w:val="toc 8"/>
    <w:basedOn w:val="TOC1"/>
    <w:uiPriority w:val="39"/>
    <w:rsid w:val="00402E13"/>
    <w:pPr>
      <w:spacing w:before="180"/>
      <w:ind w:left="2693" w:hanging="2693"/>
    </w:pPr>
    <w:rPr>
      <w:b/>
    </w:rPr>
  </w:style>
  <w:style w:type="paragraph" w:styleId="TOC1">
    <w:name w:val="toc 1"/>
    <w:uiPriority w:val="39"/>
    <w:rsid w:val="00402E1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02E13"/>
    <w:pPr>
      <w:keepLines/>
      <w:tabs>
        <w:tab w:val="center" w:pos="4536"/>
        <w:tab w:val="right" w:pos="9072"/>
      </w:tabs>
    </w:pPr>
  </w:style>
  <w:style w:type="character" w:customStyle="1" w:styleId="ZGSM">
    <w:name w:val="ZGSM"/>
    <w:rsid w:val="00402E1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02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02E13"/>
    <w:pPr>
      <w:ind w:left="1701" w:hanging="1701"/>
    </w:pPr>
  </w:style>
  <w:style w:type="paragraph" w:styleId="TOC4">
    <w:name w:val="toc 4"/>
    <w:basedOn w:val="TOC3"/>
    <w:uiPriority w:val="39"/>
    <w:rsid w:val="00402E13"/>
    <w:pPr>
      <w:ind w:left="1418" w:hanging="1418"/>
    </w:pPr>
  </w:style>
  <w:style w:type="paragraph" w:styleId="TOC3">
    <w:name w:val="toc 3"/>
    <w:basedOn w:val="TOC2"/>
    <w:uiPriority w:val="39"/>
    <w:rsid w:val="00402E13"/>
    <w:pPr>
      <w:ind w:left="1134" w:hanging="1134"/>
    </w:pPr>
  </w:style>
  <w:style w:type="paragraph" w:styleId="TOC2">
    <w:name w:val="toc 2"/>
    <w:basedOn w:val="TOC1"/>
    <w:uiPriority w:val="39"/>
    <w:rsid w:val="00402E1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02E13"/>
    <w:pPr>
      <w:outlineLvl w:val="9"/>
    </w:pPr>
  </w:style>
  <w:style w:type="paragraph" w:customStyle="1" w:styleId="NF">
    <w:name w:val="NF"/>
    <w:basedOn w:val="NO"/>
    <w:rsid w:val="00402E13"/>
    <w:pPr>
      <w:keepNext/>
      <w:spacing w:after="0"/>
    </w:pPr>
    <w:rPr>
      <w:rFonts w:ascii="Arial" w:hAnsi="Arial"/>
      <w:sz w:val="18"/>
    </w:rPr>
  </w:style>
  <w:style w:type="paragraph" w:customStyle="1" w:styleId="NO">
    <w:name w:val="NO"/>
    <w:basedOn w:val="Normal"/>
    <w:link w:val="NOZchn"/>
    <w:rsid w:val="00402E13"/>
    <w:pPr>
      <w:keepLines/>
      <w:ind w:left="1135" w:hanging="851"/>
    </w:pPr>
  </w:style>
  <w:style w:type="paragraph" w:customStyle="1" w:styleId="PL">
    <w:name w:val="PL"/>
    <w:rsid w:val="00402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2E13"/>
    <w:pPr>
      <w:jc w:val="right"/>
    </w:pPr>
  </w:style>
  <w:style w:type="paragraph" w:customStyle="1" w:styleId="TAL">
    <w:name w:val="TAL"/>
    <w:basedOn w:val="Normal"/>
    <w:link w:val="TALChar"/>
    <w:rsid w:val="00402E13"/>
    <w:pPr>
      <w:keepNext/>
      <w:keepLines/>
      <w:spacing w:after="0"/>
    </w:pPr>
    <w:rPr>
      <w:rFonts w:ascii="Arial" w:hAnsi="Arial"/>
      <w:sz w:val="18"/>
    </w:rPr>
  </w:style>
  <w:style w:type="paragraph" w:customStyle="1" w:styleId="TAH">
    <w:name w:val="TAH"/>
    <w:basedOn w:val="TAC"/>
    <w:link w:val="TAHCar"/>
    <w:rsid w:val="00402E13"/>
    <w:rPr>
      <w:b/>
    </w:rPr>
  </w:style>
  <w:style w:type="paragraph" w:customStyle="1" w:styleId="TAC">
    <w:name w:val="TAC"/>
    <w:basedOn w:val="TAL"/>
    <w:rsid w:val="00402E13"/>
    <w:pPr>
      <w:jc w:val="center"/>
    </w:pPr>
  </w:style>
  <w:style w:type="paragraph" w:customStyle="1" w:styleId="LD">
    <w:name w:val="LD"/>
    <w:rsid w:val="00402E1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02E13"/>
    <w:pPr>
      <w:keepLines/>
      <w:ind w:left="1702" w:hanging="1418"/>
    </w:pPr>
  </w:style>
  <w:style w:type="paragraph" w:customStyle="1" w:styleId="FP">
    <w:name w:val="FP"/>
    <w:basedOn w:val="Normal"/>
    <w:rsid w:val="00402E13"/>
    <w:pPr>
      <w:spacing w:after="0"/>
    </w:pPr>
  </w:style>
  <w:style w:type="paragraph" w:customStyle="1" w:styleId="NW">
    <w:name w:val="NW"/>
    <w:basedOn w:val="NO"/>
    <w:rsid w:val="00402E13"/>
    <w:pPr>
      <w:spacing w:after="0"/>
    </w:pPr>
  </w:style>
  <w:style w:type="paragraph" w:customStyle="1" w:styleId="EW">
    <w:name w:val="EW"/>
    <w:basedOn w:val="EX"/>
    <w:rsid w:val="00402E13"/>
    <w:pPr>
      <w:spacing w:after="0"/>
    </w:pPr>
  </w:style>
  <w:style w:type="paragraph" w:customStyle="1" w:styleId="B1">
    <w:name w:val="B1"/>
    <w:basedOn w:val="List"/>
    <w:link w:val="B1Char"/>
    <w:rsid w:val="00402E13"/>
    <w:pPr>
      <w:ind w:left="568" w:hanging="284"/>
      <w:contextualSpacing w:val="0"/>
    </w:pPr>
  </w:style>
  <w:style w:type="paragraph" w:styleId="TOC6">
    <w:name w:val="toc 6"/>
    <w:basedOn w:val="TOC5"/>
    <w:next w:val="Normal"/>
    <w:uiPriority w:val="39"/>
    <w:rsid w:val="00402E13"/>
    <w:pPr>
      <w:ind w:left="1985" w:hanging="1985"/>
    </w:pPr>
  </w:style>
  <w:style w:type="paragraph" w:styleId="TOC7">
    <w:name w:val="toc 7"/>
    <w:basedOn w:val="TOC6"/>
    <w:next w:val="Normal"/>
    <w:uiPriority w:val="39"/>
    <w:rsid w:val="00402E13"/>
    <w:pPr>
      <w:ind w:left="2268" w:hanging="2268"/>
    </w:pPr>
  </w:style>
  <w:style w:type="paragraph" w:customStyle="1" w:styleId="EditorsNote">
    <w:name w:val="Editor's Note"/>
    <w:basedOn w:val="NO"/>
    <w:link w:val="EditorsNoteChar"/>
    <w:rsid w:val="00402E13"/>
    <w:pPr>
      <w:ind w:left="1559" w:hanging="1276"/>
    </w:pPr>
    <w:rPr>
      <w:color w:val="FF0000"/>
    </w:rPr>
  </w:style>
  <w:style w:type="paragraph" w:customStyle="1" w:styleId="TH">
    <w:name w:val="TH"/>
    <w:basedOn w:val="Normal"/>
    <w:link w:val="THChar"/>
    <w:rsid w:val="00402E13"/>
    <w:pPr>
      <w:keepNext/>
      <w:keepLines/>
      <w:spacing w:before="60"/>
      <w:jc w:val="center"/>
    </w:pPr>
    <w:rPr>
      <w:rFonts w:ascii="Arial" w:hAnsi="Arial"/>
      <w:b/>
    </w:rPr>
  </w:style>
  <w:style w:type="paragraph" w:customStyle="1" w:styleId="ZA">
    <w:name w:val="ZA"/>
    <w:rsid w:val="00402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2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2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2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2E13"/>
    <w:pPr>
      <w:ind w:left="851" w:hanging="851"/>
    </w:pPr>
  </w:style>
  <w:style w:type="paragraph" w:customStyle="1" w:styleId="ZH">
    <w:name w:val="ZH"/>
    <w:rsid w:val="00402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02E13"/>
    <w:pPr>
      <w:keepNext w:val="0"/>
      <w:spacing w:before="0" w:after="240"/>
    </w:pPr>
  </w:style>
  <w:style w:type="paragraph" w:customStyle="1" w:styleId="ZG">
    <w:name w:val="ZG"/>
    <w:rsid w:val="00402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02E13"/>
    <w:pPr>
      <w:ind w:left="851" w:hanging="284"/>
      <w:contextualSpacing w:val="0"/>
    </w:pPr>
  </w:style>
  <w:style w:type="paragraph" w:customStyle="1" w:styleId="B3">
    <w:name w:val="B3"/>
    <w:basedOn w:val="List3"/>
    <w:rsid w:val="00402E13"/>
    <w:pPr>
      <w:ind w:left="1135" w:hanging="284"/>
      <w:contextualSpacing w:val="0"/>
    </w:pPr>
  </w:style>
  <w:style w:type="paragraph" w:customStyle="1" w:styleId="B4">
    <w:name w:val="B4"/>
    <w:basedOn w:val="List4"/>
    <w:rsid w:val="00402E13"/>
    <w:pPr>
      <w:ind w:left="1418" w:hanging="284"/>
      <w:contextualSpacing w:val="0"/>
    </w:pPr>
  </w:style>
  <w:style w:type="paragraph" w:customStyle="1" w:styleId="B5">
    <w:name w:val="B5"/>
    <w:basedOn w:val="List5"/>
    <w:rsid w:val="00402E13"/>
    <w:pPr>
      <w:ind w:left="1702" w:hanging="284"/>
      <w:contextualSpacing w:val="0"/>
    </w:pPr>
  </w:style>
  <w:style w:type="paragraph" w:customStyle="1" w:styleId="ZTD">
    <w:name w:val="ZTD"/>
    <w:basedOn w:val="ZB"/>
    <w:rsid w:val="00402E13"/>
    <w:pPr>
      <w:framePr w:hRule="auto" w:wrap="notBeside" w:y="852"/>
    </w:pPr>
    <w:rPr>
      <w:i w:val="0"/>
      <w:sz w:val="40"/>
    </w:rPr>
  </w:style>
  <w:style w:type="paragraph" w:customStyle="1" w:styleId="ZV">
    <w:name w:val="ZV"/>
    <w:basedOn w:val="ZU"/>
    <w:rsid w:val="00402E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137</Pages>
  <Words>110279</Words>
  <Characters>560223</Characters>
  <Application>Microsoft Office Word</Application>
  <DocSecurity>0</DocSecurity>
  <Lines>15561</Lines>
  <Paragraphs>11560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658942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Maurice Pope</cp:lastModifiedBy>
  <cp:revision>2</cp:revision>
  <cp:lastPrinted>2019-02-25T14:05:00Z</cp:lastPrinted>
  <dcterms:created xsi:type="dcterms:W3CDTF">2024-06-25T07:51:00Z</dcterms:created>
  <dcterms:modified xsi:type="dcterms:W3CDTF">2024-06-25T07:51:00Z</dcterms:modified>
</cp:coreProperties>
</file>