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368270AB"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F96288">
              <w:t>4</w:t>
            </w:r>
            <w:r w:rsidRPr="00634A2E">
              <w:t>.</w:t>
            </w:r>
            <w:bookmarkEnd w:id="3"/>
            <w:r w:rsidR="00F96288">
              <w:t>0</w:t>
            </w:r>
            <w:r w:rsidR="00F96288" w:rsidRPr="00634A2E">
              <w:t xml:space="preserve"> </w:t>
            </w:r>
            <w:r w:rsidRPr="00634A2E">
              <w:rPr>
                <w:sz w:val="32"/>
              </w:rPr>
              <w:t>(</w:t>
            </w:r>
            <w:bookmarkStart w:id="4" w:name="issueDate"/>
            <w:r w:rsidR="00EA444A" w:rsidRPr="00634A2E">
              <w:rPr>
                <w:sz w:val="32"/>
              </w:rPr>
              <w:t>202</w:t>
            </w:r>
            <w:r w:rsidR="00EA444A">
              <w:rPr>
                <w:sz w:val="32"/>
              </w:rPr>
              <w:t>4</w:t>
            </w:r>
            <w:r w:rsidRPr="00634A2E">
              <w:rPr>
                <w:sz w:val="32"/>
              </w:rPr>
              <w:t>-</w:t>
            </w:r>
            <w:bookmarkEnd w:id="4"/>
            <w:r w:rsidR="00EA444A">
              <w:rPr>
                <w:sz w:val="32"/>
              </w:rPr>
              <w:t>0</w:t>
            </w:r>
            <w:r w:rsidR="00146044">
              <w:rPr>
                <w:sz w:val="32"/>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84911A0" w:rsidR="00E16509" w:rsidRPr="00133525" w:rsidRDefault="00E16509" w:rsidP="00133525">
            <w:pPr>
              <w:pStyle w:val="FP"/>
              <w:jc w:val="center"/>
              <w:rPr>
                <w:noProof/>
                <w:sz w:val="18"/>
              </w:rPr>
            </w:pPr>
            <w:r w:rsidRPr="005B3300">
              <w:rPr>
                <w:noProof/>
                <w:sz w:val="18"/>
              </w:rPr>
              <w:t xml:space="preserve">© </w:t>
            </w:r>
            <w:r w:rsidR="00EA444A" w:rsidRPr="005B3300">
              <w:rPr>
                <w:noProof/>
                <w:sz w:val="18"/>
              </w:rPr>
              <w:t>202</w:t>
            </w:r>
            <w:r w:rsidR="00EA444A">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0ED5CC" w14:textId="77777777" w:rsidR="00FF5485" w:rsidRDefault="00F52CF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F5485">
        <w:t>Foreword</w:t>
      </w:r>
      <w:r w:rsidR="00FF5485">
        <w:tab/>
        <w:t>14</w:t>
      </w:r>
    </w:p>
    <w:p w14:paraId="3D2CF170" w14:textId="77777777" w:rsidR="00FF5485" w:rsidRDefault="00FF548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0037391F" w14:textId="77777777" w:rsidR="00FF5485" w:rsidRDefault="00FF548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61970F29" w14:textId="77777777" w:rsidR="00FF5485" w:rsidRDefault="00FF548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17</w:t>
      </w:r>
    </w:p>
    <w:p w14:paraId="7B2D7ADF" w14:textId="77777777" w:rsidR="00FF5485" w:rsidRDefault="00FF548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1ACFC994" w14:textId="77777777" w:rsidR="00FF5485" w:rsidRDefault="00FF548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0750351" w14:textId="77777777" w:rsidR="00FF5485" w:rsidRDefault="00FF548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19</w:t>
      </w:r>
    </w:p>
    <w:p w14:paraId="140CF805" w14:textId="77777777" w:rsidR="00FF5485" w:rsidRDefault="00FF548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19</w:t>
      </w:r>
    </w:p>
    <w:p w14:paraId="50939721" w14:textId="77777777" w:rsidR="00FF5485" w:rsidRDefault="00FF548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19</w:t>
      </w:r>
    </w:p>
    <w:p w14:paraId="4919B97C" w14:textId="77777777" w:rsidR="00FF5485" w:rsidRDefault="00FF548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7AEDA47B" w14:textId="77777777" w:rsidR="00FF5485" w:rsidRDefault="00FF548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20</w:t>
      </w:r>
    </w:p>
    <w:p w14:paraId="09CC0C1B"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4.4.0</w:t>
      </w:r>
      <w:r>
        <w:rPr>
          <w:rFonts w:asciiTheme="minorHAnsi" w:eastAsiaTheme="minorEastAsia" w:hAnsiTheme="minorHAnsi" w:cstheme="minorBidi"/>
          <w:sz w:val="22"/>
          <w:szCs w:val="22"/>
          <w:lang w:val="en-US" w:eastAsia="zh-CN"/>
        </w:rPr>
        <w:tab/>
      </w:r>
      <w:r>
        <w:t>Introduction</w:t>
      </w:r>
      <w:r>
        <w:tab/>
        <w:t>20</w:t>
      </w:r>
    </w:p>
    <w:p w14:paraId="73F92060"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20</w:t>
      </w:r>
    </w:p>
    <w:p w14:paraId="375C0866"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4.4.2</w:t>
      </w:r>
      <w:r>
        <w:rPr>
          <w:rFonts w:asciiTheme="minorHAnsi" w:eastAsiaTheme="minorEastAsia" w:hAnsiTheme="minorHAnsi" w:cstheme="minorBidi"/>
          <w:sz w:val="22"/>
          <w:szCs w:val="22"/>
          <w:lang w:val="en-US" w:eastAsia="zh-CN"/>
        </w:rPr>
        <w:tab/>
      </w:r>
      <w:r w:rsidRPr="00516892">
        <w:rPr>
          <w:lang w:val="en-US" w:eastAsia="ko-KR"/>
        </w:rPr>
        <w:t>SNR definition</w:t>
      </w:r>
      <w:r>
        <w:tab/>
        <w:t>20</w:t>
      </w:r>
    </w:p>
    <w:p w14:paraId="60BAFEE7"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4.4.3</w:t>
      </w:r>
      <w:r>
        <w:rPr>
          <w:rFonts w:asciiTheme="minorHAnsi" w:eastAsiaTheme="minorEastAsia" w:hAnsiTheme="minorHAnsi" w:cstheme="minorBidi"/>
          <w:sz w:val="22"/>
          <w:szCs w:val="22"/>
          <w:lang w:val="en-US" w:eastAsia="zh-CN"/>
        </w:rPr>
        <w:tab/>
      </w:r>
      <w:r w:rsidRPr="00516892">
        <w:rPr>
          <w:lang w:val="en-US" w:eastAsia="ko-KR"/>
        </w:rPr>
        <w:t>Noc</w:t>
      </w:r>
      <w:r>
        <w:tab/>
        <w:t>20</w:t>
      </w:r>
    </w:p>
    <w:p w14:paraId="00D1D9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20</w:t>
      </w:r>
    </w:p>
    <w:p w14:paraId="0D93FD2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20</w:t>
      </w:r>
    </w:p>
    <w:p w14:paraId="016439A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21</w:t>
      </w:r>
    </w:p>
    <w:p w14:paraId="7D03C71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4.4.4</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21</w:t>
      </w:r>
    </w:p>
    <w:p w14:paraId="14FAA221"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1</w:t>
      </w:r>
      <w:r>
        <w:rPr>
          <w:rFonts w:asciiTheme="minorHAnsi" w:eastAsiaTheme="minorEastAsia" w:hAnsiTheme="minorHAnsi" w:cstheme="minorBidi"/>
          <w:sz w:val="22"/>
          <w:szCs w:val="22"/>
          <w:lang w:val="en-US" w:eastAsia="zh-CN"/>
        </w:rPr>
        <w:tab/>
      </w:r>
      <w:r w:rsidRPr="00516892">
        <w:rPr>
          <w:rFonts w:eastAsia="SimSun"/>
        </w:rPr>
        <w:t>Introduction</w:t>
      </w:r>
      <w:r>
        <w:tab/>
        <w:t>21</w:t>
      </w:r>
    </w:p>
    <w:p w14:paraId="6E2A99B0"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w:t>
      </w:r>
      <w:r>
        <w:rPr>
          <w:rFonts w:asciiTheme="minorHAnsi" w:eastAsiaTheme="minorEastAsia" w:hAnsiTheme="minorHAnsi" w:cstheme="minorBidi"/>
          <w:sz w:val="22"/>
          <w:szCs w:val="22"/>
          <w:lang w:val="en-US" w:eastAsia="zh-CN"/>
        </w:rPr>
        <w:tab/>
      </w:r>
      <w:r w:rsidRPr="00516892">
        <w:rPr>
          <w:rFonts w:eastAsia="SimSun"/>
          <w:lang w:eastAsia="zh-CN"/>
        </w:rPr>
        <w:t xml:space="preserve">Es for </w:t>
      </w:r>
      <w:r w:rsidRPr="00516892">
        <w:rPr>
          <w:rFonts w:eastAsia="SimSun"/>
        </w:rPr>
        <w:t>NR operating bands in FR1</w:t>
      </w:r>
      <w:r>
        <w:tab/>
        <w:t>21</w:t>
      </w:r>
    </w:p>
    <w:p w14:paraId="7356DCA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2.1</w:t>
      </w:r>
      <w:r>
        <w:rPr>
          <w:rFonts w:asciiTheme="minorHAnsi" w:eastAsiaTheme="minorEastAsia" w:hAnsiTheme="minorHAnsi" w:cstheme="minorBidi"/>
          <w:sz w:val="22"/>
          <w:szCs w:val="22"/>
          <w:lang w:val="en-US" w:eastAsia="zh-CN"/>
        </w:rPr>
        <w:tab/>
      </w:r>
      <w:r w:rsidRPr="00516892">
        <w:rPr>
          <w:rFonts w:eastAsia="SimSun"/>
          <w:lang w:eastAsia="zh-CN"/>
        </w:rPr>
        <w:t xml:space="preserve">Derivation of Es values for </w:t>
      </w:r>
      <w:r w:rsidRPr="00516892">
        <w:rPr>
          <w:rFonts w:eastAsia="SimSun"/>
        </w:rPr>
        <w:t>NR operating bands in FR1</w:t>
      </w:r>
      <w:r>
        <w:tab/>
        <w:t>21</w:t>
      </w:r>
    </w:p>
    <w:p w14:paraId="665B420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4.4.5</w:t>
      </w:r>
      <w:r>
        <w:rPr>
          <w:rFonts w:asciiTheme="minorHAnsi" w:eastAsiaTheme="minorEastAsia" w:hAnsiTheme="minorHAnsi" w:cstheme="minorBidi"/>
          <w:sz w:val="22"/>
          <w:szCs w:val="22"/>
          <w:lang w:val="en-US" w:eastAsia="zh-CN"/>
        </w:rPr>
        <w:tab/>
      </w:r>
      <w:r w:rsidRPr="00516892">
        <w:rPr>
          <w:lang w:val="en-US" w:eastAsia="ko-KR"/>
        </w:rPr>
        <w:t>SINR definition</w:t>
      </w:r>
      <w:r>
        <w:tab/>
        <w:t>22</w:t>
      </w:r>
    </w:p>
    <w:p w14:paraId="560157F7" w14:textId="77777777" w:rsidR="00FF5485" w:rsidRDefault="00FF5485">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22</w:t>
      </w:r>
    </w:p>
    <w:p w14:paraId="0C9892DF"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4.5.0</w:t>
      </w:r>
      <w:r>
        <w:rPr>
          <w:rFonts w:asciiTheme="minorHAnsi" w:eastAsiaTheme="minorEastAsia" w:hAnsiTheme="minorHAnsi" w:cstheme="minorBidi"/>
          <w:sz w:val="22"/>
          <w:szCs w:val="22"/>
          <w:lang w:val="en-US" w:eastAsia="zh-CN"/>
        </w:rPr>
        <w:tab/>
      </w:r>
      <w:r>
        <w:t>Introduction</w:t>
      </w:r>
      <w:r>
        <w:tab/>
        <w:t>22</w:t>
      </w:r>
    </w:p>
    <w:p w14:paraId="54473D5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22</w:t>
      </w:r>
    </w:p>
    <w:p w14:paraId="4C083121"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4.5.2</w:t>
      </w:r>
      <w:r>
        <w:rPr>
          <w:rFonts w:asciiTheme="minorHAnsi" w:eastAsiaTheme="minorEastAsia" w:hAnsiTheme="minorHAnsi" w:cstheme="minorBidi"/>
          <w:sz w:val="22"/>
          <w:szCs w:val="22"/>
          <w:lang w:val="en-US" w:eastAsia="zh-CN"/>
        </w:rPr>
        <w:tab/>
      </w:r>
      <w:r w:rsidRPr="00516892">
        <w:rPr>
          <w:lang w:val="en-US" w:eastAsia="ko-KR"/>
        </w:rPr>
        <w:t>SNR definition</w:t>
      </w:r>
      <w:r>
        <w:tab/>
        <w:t>23</w:t>
      </w:r>
    </w:p>
    <w:p w14:paraId="71519D9F"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4.5.3</w:t>
      </w:r>
      <w:r>
        <w:rPr>
          <w:rFonts w:asciiTheme="minorHAnsi" w:eastAsiaTheme="minorEastAsia" w:hAnsiTheme="minorHAnsi" w:cstheme="minorBidi"/>
          <w:sz w:val="22"/>
          <w:szCs w:val="22"/>
          <w:lang w:val="en-US" w:eastAsia="zh-CN"/>
        </w:rPr>
        <w:tab/>
      </w:r>
      <w:r w:rsidRPr="00516892">
        <w:rPr>
          <w:lang w:val="en-US" w:eastAsia="ko-KR"/>
        </w:rPr>
        <w:t>Noc</w:t>
      </w:r>
      <w:r>
        <w:tab/>
        <w:t>23</w:t>
      </w:r>
    </w:p>
    <w:p w14:paraId="6318C66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23</w:t>
      </w:r>
    </w:p>
    <w:p w14:paraId="4880887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23</w:t>
      </w:r>
    </w:p>
    <w:p w14:paraId="0600A4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24</w:t>
      </w:r>
    </w:p>
    <w:p w14:paraId="61B20B2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4.5.4</w:t>
      </w:r>
      <w:r>
        <w:rPr>
          <w:rFonts w:asciiTheme="minorHAnsi" w:eastAsiaTheme="minorEastAsia" w:hAnsiTheme="minorHAnsi" w:cstheme="minorBidi"/>
          <w:sz w:val="22"/>
          <w:szCs w:val="22"/>
          <w:lang w:val="en-US" w:eastAsia="zh-CN"/>
        </w:rPr>
        <w:tab/>
      </w:r>
      <w:r w:rsidRPr="00516892">
        <w:rPr>
          <w:lang w:val="en-US" w:eastAsia="ko-KR"/>
        </w:rPr>
        <w:t>Angle of arrival</w:t>
      </w:r>
      <w:r>
        <w:tab/>
        <w:t>24</w:t>
      </w:r>
    </w:p>
    <w:p w14:paraId="06637BB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4.5.5</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25</w:t>
      </w:r>
    </w:p>
    <w:p w14:paraId="318CED93" w14:textId="77777777" w:rsidR="00FF5485" w:rsidRDefault="00FF548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25</w:t>
      </w:r>
    </w:p>
    <w:p w14:paraId="0682E3B1" w14:textId="77777777" w:rsidR="00FF5485" w:rsidRDefault="00FF548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25</w:t>
      </w:r>
    </w:p>
    <w:p w14:paraId="6665B51F" w14:textId="77777777" w:rsidR="00FF5485" w:rsidRDefault="00FF5485">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25</w:t>
      </w:r>
    </w:p>
    <w:p w14:paraId="66E24C76" w14:textId="77777777" w:rsidR="00FF5485" w:rsidRDefault="00FF5485">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25</w:t>
      </w:r>
    </w:p>
    <w:p w14:paraId="129C41C8" w14:textId="77777777" w:rsidR="00FF5485" w:rsidRDefault="00FF5485">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25</w:t>
      </w:r>
    </w:p>
    <w:p w14:paraId="0F945340" w14:textId="77777777" w:rsidR="00FF5485" w:rsidRDefault="00FF5485">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25</w:t>
      </w:r>
    </w:p>
    <w:p w14:paraId="484A7D90"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5.1.1.4</w:t>
      </w:r>
      <w:r>
        <w:rPr>
          <w:rFonts w:asciiTheme="minorHAnsi" w:eastAsiaTheme="minorEastAsia" w:hAnsiTheme="minorHAnsi" w:cstheme="minorBidi"/>
          <w:sz w:val="22"/>
          <w:szCs w:val="22"/>
          <w:lang w:val="en-US" w:eastAsia="zh-CN"/>
        </w:rPr>
        <w:tab/>
      </w:r>
      <w:r w:rsidRPr="00516892">
        <w:rPr>
          <w:rFonts w:cs="Arial"/>
        </w:rPr>
        <w:t>Applicability of requirements for mandatory UE features with capability signalling</w:t>
      </w:r>
      <w:r>
        <w:tab/>
        <w:t>31</w:t>
      </w:r>
    </w:p>
    <w:p w14:paraId="6CBFE9C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5.1.1.5</w:t>
      </w:r>
      <w:r>
        <w:rPr>
          <w:rFonts w:asciiTheme="minorHAnsi" w:eastAsiaTheme="minorEastAsia" w:hAnsiTheme="minorHAnsi" w:cstheme="minorBidi"/>
          <w:sz w:val="22"/>
          <w:szCs w:val="22"/>
          <w:lang w:val="en-US" w:eastAsia="zh-CN"/>
        </w:rPr>
        <w:tab/>
      </w:r>
      <w:r w:rsidRPr="00516892">
        <w:rPr>
          <w:rFonts w:cs="Arial"/>
        </w:rPr>
        <w:t>Applicability of different requirements for HST</w:t>
      </w:r>
      <w:r>
        <w:tab/>
        <w:t>34</w:t>
      </w:r>
    </w:p>
    <w:p w14:paraId="197984A4"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5.1.1.6</w:t>
      </w:r>
      <w:r>
        <w:rPr>
          <w:rFonts w:asciiTheme="minorHAnsi" w:eastAsiaTheme="minorEastAsia" w:hAnsiTheme="minorHAnsi" w:cstheme="minorBidi"/>
          <w:sz w:val="22"/>
          <w:szCs w:val="22"/>
          <w:lang w:val="en-US" w:eastAsia="zh-CN"/>
        </w:rPr>
        <w:tab/>
      </w:r>
      <w:r w:rsidRPr="00516892">
        <w:rPr>
          <w:rFonts w:cs="Arial"/>
        </w:rPr>
        <w:t>Applicability and test rules for PDSCH performance requirements with power imbalance for intra-band contiguous CA</w:t>
      </w:r>
      <w:r>
        <w:tab/>
        <w:t>35</w:t>
      </w:r>
    </w:p>
    <w:p w14:paraId="65E24458" w14:textId="77777777" w:rsidR="00FF5485" w:rsidRDefault="00FF5485">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36</w:t>
      </w:r>
    </w:p>
    <w:p w14:paraId="3464C9B9" w14:textId="77777777" w:rsidR="00FF5485" w:rsidRDefault="00FF5485">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36</w:t>
      </w:r>
    </w:p>
    <w:p w14:paraId="199B8B50" w14:textId="77777777" w:rsidR="00FF5485" w:rsidRDefault="00FF5485">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36</w:t>
      </w:r>
    </w:p>
    <w:p w14:paraId="7F3C2C03" w14:textId="77777777" w:rsidR="00FF5485" w:rsidRDefault="00FF5485">
      <w:pPr>
        <w:pStyle w:val="TOC5"/>
        <w:rPr>
          <w:rFonts w:asciiTheme="minorHAnsi" w:eastAsiaTheme="minorEastAsia" w:hAnsiTheme="minorHAnsi" w:cstheme="minorBidi"/>
          <w:sz w:val="22"/>
          <w:szCs w:val="22"/>
          <w:lang w:val="en-US" w:eastAsia="zh-CN"/>
        </w:rPr>
      </w:pPr>
      <w:r>
        <w:t>5.1.1.7.</w:t>
      </w:r>
      <w:r w:rsidRPr="00516892">
        <w:rPr>
          <w:rFonts w:eastAsiaTheme="minorEastAsia"/>
          <w:lang w:eastAsia="zh-CN"/>
        </w:rPr>
        <w:t>3</w:t>
      </w:r>
      <w:r>
        <w:rPr>
          <w:rFonts w:asciiTheme="minorHAnsi" w:eastAsiaTheme="minorEastAsia" w:hAnsiTheme="minorHAnsi" w:cstheme="minorBidi"/>
          <w:sz w:val="22"/>
          <w:szCs w:val="22"/>
          <w:lang w:val="en-US" w:eastAsia="zh-CN"/>
        </w:rPr>
        <w:tab/>
      </w:r>
      <w:r w:rsidRPr="00516892">
        <w:rPr>
          <w:snapToGrid w:val="0"/>
          <w:kern w:val="2"/>
          <w:lang w:val="en-US"/>
        </w:rPr>
        <w:t xml:space="preserve">Applicability rule and </w:t>
      </w:r>
      <w:r w:rsidRPr="00516892">
        <w:rPr>
          <w:snapToGrid w:val="0"/>
          <w:kern w:val="2"/>
        </w:rPr>
        <w:t xml:space="preserve">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38</w:t>
      </w:r>
    </w:p>
    <w:p w14:paraId="427178E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Malgun Gothic"/>
        </w:rPr>
        <w:t>5.1.1.7.4</w:t>
      </w:r>
      <w:r>
        <w:rPr>
          <w:rFonts w:asciiTheme="minorHAnsi" w:eastAsiaTheme="minorEastAsia" w:hAnsiTheme="minorHAnsi" w:cstheme="minorBidi"/>
          <w:sz w:val="22"/>
          <w:szCs w:val="22"/>
          <w:lang w:val="en-US" w:eastAsia="zh-CN"/>
        </w:rPr>
        <w:tab/>
      </w:r>
      <w:r w:rsidRPr="00516892">
        <w:rPr>
          <w:rFonts w:eastAsia="Malgun Gothic"/>
        </w:rPr>
        <w:t>Applicability of different requirements for HST</w:t>
      </w:r>
      <w:r>
        <w:tab/>
        <w:t>38</w:t>
      </w:r>
    </w:p>
    <w:p w14:paraId="16375171"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5.1.1.8</w:t>
      </w:r>
      <w:r>
        <w:rPr>
          <w:rFonts w:asciiTheme="minorHAnsi" w:eastAsiaTheme="minorEastAsia" w:hAnsiTheme="minorHAnsi" w:cstheme="minorBidi"/>
          <w:sz w:val="22"/>
          <w:szCs w:val="22"/>
          <w:lang w:val="en-US" w:eastAsia="zh-CN"/>
        </w:rPr>
        <w:tab/>
      </w:r>
      <w:r w:rsidRPr="00516892">
        <w:rPr>
          <w:rFonts w:cs="Arial"/>
        </w:rPr>
        <w:t>Applicability of different requirements with Multi-TRxP</w:t>
      </w:r>
      <w:r>
        <w:tab/>
        <w:t>42</w:t>
      </w:r>
    </w:p>
    <w:p w14:paraId="633C1FA2" w14:textId="77777777" w:rsidR="00FF5485" w:rsidRDefault="00FF5485">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43</w:t>
      </w:r>
    </w:p>
    <w:p w14:paraId="149683EA" w14:textId="77777777" w:rsidR="00FF5485" w:rsidRDefault="00FF5485">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43</w:t>
      </w:r>
    </w:p>
    <w:p w14:paraId="6D4F575C" w14:textId="77777777" w:rsidR="00FF5485" w:rsidRDefault="00FF5485">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43</w:t>
      </w:r>
    </w:p>
    <w:p w14:paraId="17D75CD6" w14:textId="77777777" w:rsidR="00FF5485" w:rsidRDefault="00FF548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3C112D5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7A0489BD"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B250788" w14:textId="77777777" w:rsidR="00FF5485" w:rsidRDefault="00FF5485">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769EA739"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3F82261A" w14:textId="77777777" w:rsidR="00FF5485" w:rsidRDefault="00FF5485">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7EFC789A"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36AB9EE3"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70FB3684" w14:textId="77777777" w:rsidR="00FF5485" w:rsidRDefault="00FF5485">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0674DCD" w14:textId="77777777" w:rsidR="00FF5485" w:rsidRDefault="00FF5485">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4620A862"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6DE89BA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0FA75C23" w14:textId="77777777" w:rsidR="00FF5485" w:rsidRDefault="00FF5485">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22866CE1" w14:textId="77777777" w:rsidR="00FF5485" w:rsidRDefault="00FF5485">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1A0BB62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4E56C0EA" w14:textId="77777777" w:rsidR="00FF5485" w:rsidRDefault="00FF5485">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7133C24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69B1D006" w14:textId="77777777" w:rsidR="00FF5485" w:rsidRDefault="00FF5485">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65865E1A"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6ED5092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7DCDD53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5C7A99E4"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66EAF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5.2.2.1.15</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76</w:t>
      </w:r>
    </w:p>
    <w:p w14:paraId="3F4021C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1A5DBFDE" w14:textId="77777777" w:rsidR="00FF5485" w:rsidRDefault="00FF5485">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19966DEF"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3B042BD6"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2A128B8F" w14:textId="77777777" w:rsidR="00FF5485" w:rsidRDefault="00FF5485">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480A61F" w14:textId="77777777" w:rsidR="00FF5485" w:rsidRDefault="00FF5485">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7671BD70"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047D6B26"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5A84553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21C5F29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41F8CCB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0D19ED6" w14:textId="77777777" w:rsidR="00FF5485" w:rsidRDefault="00FF5485">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04C726E0" w14:textId="77777777" w:rsidR="00FF5485" w:rsidRDefault="00FF5485">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672B1C84"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7BF1E1AD" w14:textId="77777777" w:rsidR="00FF5485" w:rsidRDefault="00FF5485">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096BB61E"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04365194" w14:textId="77777777" w:rsidR="00FF5485" w:rsidRDefault="00FF5485">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32E4427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79D7267F"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4DECD0B8"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111002F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2E4F0C6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99AE4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5.2.2.2.16</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118</w:t>
      </w:r>
    </w:p>
    <w:p w14:paraId="362D340D"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7F32AD9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56395B28" w14:textId="77777777" w:rsidR="00FF5485" w:rsidRDefault="00FF5485">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716AF275"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2EE4660B" w14:textId="77777777" w:rsidR="00FF5485" w:rsidRDefault="00FF5485">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0B2B916F" w14:textId="77777777" w:rsidR="00FF5485" w:rsidRDefault="00FF5485">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21771635"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709BC2A5"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22873A84"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38DC961F" w14:textId="77777777" w:rsidR="00FF5485" w:rsidRDefault="00FF5485">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0177F7A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7263C98E"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79384644" w14:textId="77777777" w:rsidR="00FF5485" w:rsidRDefault="00FF5485">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7EECA9D7" w14:textId="77777777" w:rsidR="00FF5485" w:rsidRDefault="00FF5485">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583CA925" w14:textId="77777777" w:rsidR="00FF5485" w:rsidRDefault="00FF5485">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A31DD04" w14:textId="77777777" w:rsidR="00FF5485" w:rsidRDefault="00FF5485">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5F89D7F"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3DBEF012" w14:textId="77777777" w:rsidR="00FF5485" w:rsidRDefault="00FF5485">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610CC1B2"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416FBDBA"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76CE7045"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68B5EFE4"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26C0DC2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4FCB0508"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3A8CF293"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4C42D61B"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3B1CA872" w14:textId="77777777" w:rsidR="00FF5485" w:rsidRDefault="00FF5485">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5576E0B3" w14:textId="77777777" w:rsidR="00FF5485" w:rsidRDefault="00FF5485">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4C971136"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5A7C2AD1"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68838AD6" w14:textId="77777777" w:rsidR="00FF5485" w:rsidRDefault="00FF5485">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197217B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4903ED5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36B50F1A" w14:textId="77777777" w:rsidR="00FF5485" w:rsidRDefault="00FF5485">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5B1132E2" w14:textId="77777777" w:rsidR="00FF5485" w:rsidRDefault="00FF5485">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3DD9EB28"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6C1F3C50" w14:textId="77777777" w:rsidR="00FF5485" w:rsidRDefault="00FF5485">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559C0A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5F40763F" w14:textId="77777777" w:rsidR="00FF5485" w:rsidRDefault="00FF5485">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470535D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2DEF429D"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4EDB3BC7" w14:textId="77777777" w:rsidR="00FF5485" w:rsidRDefault="00FF5485">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4B912AB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1B209E2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4D5EFDD4"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503C7D70"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3BA52035"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48D16805" w14:textId="77777777" w:rsidR="00FF5485" w:rsidRDefault="00FF5485">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4906EB2" w14:textId="77777777" w:rsidR="00FF5485" w:rsidRDefault="00FF5485">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53F36533" w14:textId="77777777" w:rsidR="00FF5485" w:rsidRDefault="00FF5485">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3B7E3AC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74A0E729"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5BD1030F"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7C6F3754" w14:textId="77777777" w:rsidR="00FF5485" w:rsidRDefault="00FF5485">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51AA8C66"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16D8FAB3"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w:t>
      </w:r>
      <w:r w:rsidRPr="00516892">
        <w:rPr>
          <w:lang w:val="en-US" w:eastAsia="zh-CN"/>
        </w:rPr>
        <w:t>6</w:t>
      </w:r>
      <w:r>
        <w:rPr>
          <w:rFonts w:asciiTheme="minorHAnsi" w:eastAsiaTheme="minorEastAsia" w:hAnsiTheme="minorHAnsi" w:cstheme="minorBidi"/>
          <w:sz w:val="22"/>
          <w:szCs w:val="22"/>
          <w:lang w:val="en-US" w:eastAsia="zh-CN"/>
        </w:rPr>
        <w:tab/>
      </w:r>
      <w:r>
        <w:t>Minimum requirements</w:t>
      </w:r>
      <w:r w:rsidRPr="00516892">
        <w:rPr>
          <w:lang w:val="en-US" w:eastAsia="zh-CN"/>
        </w:rPr>
        <w:t xml:space="preserve"> for non-collocated scenarios for intra-band non-contiguous NR-CA</w:t>
      </w:r>
      <w:r>
        <w:tab/>
        <w:t>232</w:t>
      </w:r>
    </w:p>
    <w:p w14:paraId="1D16701C"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234</w:t>
      </w:r>
    </w:p>
    <w:p w14:paraId="00D795CD" w14:textId="77777777" w:rsidR="00FF5485" w:rsidRDefault="00FF5485">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234</w:t>
      </w:r>
    </w:p>
    <w:p w14:paraId="699A92B7" w14:textId="77777777" w:rsidR="00FF5485" w:rsidRDefault="00FF5485">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236</w:t>
      </w:r>
    </w:p>
    <w:p w14:paraId="69FB6DFD" w14:textId="77777777" w:rsidR="00FF5485" w:rsidRDefault="00FF5485">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237</w:t>
      </w:r>
    </w:p>
    <w:p w14:paraId="6DB783B6"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Malgun Gothic"/>
        </w:rPr>
        <w:t>5.2A.3.4</w:t>
      </w:r>
      <w:r>
        <w:rPr>
          <w:rFonts w:asciiTheme="minorHAnsi" w:eastAsiaTheme="minorEastAsia" w:hAnsiTheme="minorHAnsi" w:cstheme="minorBidi"/>
          <w:sz w:val="22"/>
          <w:szCs w:val="22"/>
          <w:lang w:val="en-US" w:eastAsia="zh-CN"/>
        </w:rPr>
        <w:tab/>
      </w:r>
      <w:r w:rsidRPr="00516892">
        <w:rPr>
          <w:rFonts w:eastAsia="Malgun Gothic"/>
        </w:rPr>
        <w:t>Minimum requirements for HST-SFN CA</w:t>
      </w:r>
      <w:r>
        <w:tab/>
        <w:t>238</w:t>
      </w:r>
    </w:p>
    <w:p w14:paraId="3444C02C"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rPr>
        <w:t>5.2A.3.5</w:t>
      </w:r>
      <w:r>
        <w:rPr>
          <w:rFonts w:asciiTheme="minorHAnsi" w:eastAsiaTheme="minorEastAsia" w:hAnsiTheme="minorHAnsi" w:cstheme="minorBidi"/>
          <w:sz w:val="22"/>
          <w:szCs w:val="22"/>
          <w:lang w:val="en-US" w:eastAsia="zh-CN"/>
        </w:rPr>
        <w:tab/>
      </w:r>
      <w:r w:rsidRPr="00516892">
        <w:rPr>
          <w:rFonts w:eastAsia="SimSun"/>
        </w:rPr>
        <w:t>Minimum requirements for PDSCH HST-DPS CA</w:t>
      </w:r>
      <w:r>
        <w:tab/>
        <w:t>241</w:t>
      </w:r>
    </w:p>
    <w:p w14:paraId="4C8D36EB" w14:textId="77777777" w:rsidR="00FF5485" w:rsidRDefault="00FF548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247</w:t>
      </w:r>
    </w:p>
    <w:p w14:paraId="6080B487"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250</w:t>
      </w:r>
    </w:p>
    <w:p w14:paraId="449A931B"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.1</w:t>
      </w:r>
      <w:r>
        <w:rPr>
          <w:rFonts w:asciiTheme="minorHAnsi" w:eastAsiaTheme="minorEastAsia" w:hAnsiTheme="minorHAnsi" w:cstheme="minorBidi"/>
          <w:sz w:val="22"/>
          <w:szCs w:val="22"/>
          <w:lang w:val="en-US" w:eastAsia="zh-CN"/>
        </w:rPr>
        <w:tab/>
      </w:r>
      <w:r w:rsidRPr="00516892">
        <w:rPr>
          <w:rFonts w:eastAsia="PMingLiU"/>
          <w:lang w:eastAsia="zh-CN"/>
        </w:rPr>
        <w:t>FDD</w:t>
      </w:r>
      <w:r>
        <w:tab/>
        <w:t>250</w:t>
      </w:r>
    </w:p>
    <w:p w14:paraId="790A5A8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5.3.1.1.1</w:t>
      </w:r>
      <w:r>
        <w:rPr>
          <w:rFonts w:asciiTheme="minorHAnsi" w:eastAsiaTheme="minorEastAsia" w:hAnsiTheme="minorHAnsi" w:cstheme="minorBidi"/>
          <w:sz w:val="22"/>
          <w:szCs w:val="22"/>
          <w:lang w:val="en-US" w:eastAsia="zh-CN"/>
        </w:rPr>
        <w:tab/>
      </w:r>
      <w:r w:rsidRPr="00516892">
        <w:rPr>
          <w:rFonts w:eastAsia="PMingLiU"/>
          <w:snapToGrid w:val="0"/>
        </w:rPr>
        <w:t>Minimum requirements for RedCap</w:t>
      </w:r>
      <w:r>
        <w:tab/>
        <w:t>250</w:t>
      </w:r>
    </w:p>
    <w:p w14:paraId="1D3F160E"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w:t>
      </w:r>
      <w:r w:rsidRPr="00516892">
        <w:rPr>
          <w:rFonts w:eastAsia="PMingLiU"/>
          <w:lang w:eastAsia="zh-CN"/>
        </w:rPr>
        <w:t>2</w:t>
      </w:r>
      <w:r>
        <w:rPr>
          <w:rFonts w:asciiTheme="minorHAnsi" w:eastAsiaTheme="minorEastAsia" w:hAnsiTheme="minorHAnsi" w:cstheme="minorBidi"/>
          <w:sz w:val="22"/>
          <w:szCs w:val="22"/>
          <w:lang w:val="en-US" w:eastAsia="zh-CN"/>
        </w:rPr>
        <w:tab/>
      </w:r>
      <w:r w:rsidRPr="00516892">
        <w:rPr>
          <w:rFonts w:eastAsia="PMingLiU"/>
        </w:rPr>
        <w:t>TDD</w:t>
      </w:r>
      <w:r>
        <w:tab/>
        <w:t>251</w:t>
      </w:r>
    </w:p>
    <w:p w14:paraId="183DCF0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5.3.1.2.1</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251</w:t>
      </w:r>
    </w:p>
    <w:p w14:paraId="163D403A"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251</w:t>
      </w:r>
    </w:p>
    <w:p w14:paraId="46D5B96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251</w:t>
      </w:r>
    </w:p>
    <w:p w14:paraId="10357C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5.3.2.1.1</w:t>
      </w:r>
      <w:r>
        <w:rPr>
          <w:rFonts w:asciiTheme="minorHAnsi" w:eastAsiaTheme="minorEastAsia" w:hAnsiTheme="minorHAnsi" w:cstheme="minorBidi"/>
          <w:sz w:val="22"/>
          <w:szCs w:val="22"/>
          <w:lang w:val="en-US" w:eastAsia="zh-CN"/>
        </w:rPr>
        <w:tab/>
      </w:r>
      <w:r w:rsidRPr="00516892">
        <w:rPr>
          <w:snapToGrid w:val="0"/>
        </w:rPr>
        <w:t>1 Tx Antenna performances</w:t>
      </w:r>
      <w:r>
        <w:tab/>
        <w:t>251</w:t>
      </w:r>
    </w:p>
    <w:p w14:paraId="6EF9186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5.3.2.1.2</w:t>
      </w:r>
      <w:r>
        <w:rPr>
          <w:rFonts w:asciiTheme="minorHAnsi" w:eastAsiaTheme="minorEastAsia" w:hAnsiTheme="minorHAnsi" w:cstheme="minorBidi"/>
          <w:sz w:val="22"/>
          <w:szCs w:val="22"/>
          <w:lang w:val="en-US" w:eastAsia="zh-CN"/>
        </w:rPr>
        <w:tab/>
      </w:r>
      <w:r w:rsidRPr="00516892">
        <w:rPr>
          <w:snapToGrid w:val="0"/>
        </w:rPr>
        <w:t>2 Tx Antenna performances</w:t>
      </w:r>
      <w:r>
        <w:tab/>
        <w:t>252</w:t>
      </w:r>
    </w:p>
    <w:p w14:paraId="6529EAB4"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252</w:t>
      </w:r>
    </w:p>
    <w:p w14:paraId="141DD9B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lastRenderedPageBreak/>
        <w:t>5.3.2.1.4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253</w:t>
      </w:r>
    </w:p>
    <w:p w14:paraId="58368258" w14:textId="77777777" w:rsidR="00FF5485" w:rsidRDefault="00FF5485">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253</w:t>
      </w:r>
    </w:p>
    <w:p w14:paraId="3E3358A3"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255</w:t>
      </w:r>
    </w:p>
    <w:p w14:paraId="52DC49E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5.3.2.2.1</w:t>
      </w:r>
      <w:r>
        <w:rPr>
          <w:rFonts w:asciiTheme="minorHAnsi" w:eastAsiaTheme="minorEastAsia" w:hAnsiTheme="minorHAnsi" w:cstheme="minorBidi"/>
          <w:sz w:val="22"/>
          <w:szCs w:val="22"/>
          <w:lang w:val="en-US" w:eastAsia="zh-CN"/>
        </w:rPr>
        <w:tab/>
      </w:r>
      <w:r w:rsidRPr="00516892">
        <w:rPr>
          <w:snapToGrid w:val="0"/>
        </w:rPr>
        <w:t>1 Tx Antenna performances</w:t>
      </w:r>
      <w:r>
        <w:tab/>
        <w:t>255</w:t>
      </w:r>
    </w:p>
    <w:p w14:paraId="680C9B0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5.3.2.2.2</w:t>
      </w:r>
      <w:r>
        <w:rPr>
          <w:rFonts w:asciiTheme="minorHAnsi" w:eastAsiaTheme="minorEastAsia" w:hAnsiTheme="minorHAnsi" w:cstheme="minorBidi"/>
          <w:sz w:val="22"/>
          <w:szCs w:val="22"/>
          <w:lang w:val="en-US" w:eastAsia="zh-CN"/>
        </w:rPr>
        <w:tab/>
      </w:r>
      <w:r w:rsidRPr="00516892">
        <w:rPr>
          <w:snapToGrid w:val="0"/>
        </w:rPr>
        <w:t>2 Tx Antenna performances</w:t>
      </w:r>
      <w:r>
        <w:tab/>
        <w:t>255</w:t>
      </w:r>
    </w:p>
    <w:p w14:paraId="46A35F03"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255</w:t>
      </w:r>
    </w:p>
    <w:p w14:paraId="0480D447"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5.3.2.2.4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256</w:t>
      </w:r>
    </w:p>
    <w:p w14:paraId="5D5C67A1" w14:textId="77777777" w:rsidR="00FF5485" w:rsidRDefault="00FF5485">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256</w:t>
      </w:r>
    </w:p>
    <w:p w14:paraId="3D008266"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258</w:t>
      </w:r>
    </w:p>
    <w:p w14:paraId="5797670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258</w:t>
      </w:r>
    </w:p>
    <w:p w14:paraId="66579D67"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5.3.3.1.1</w:t>
      </w:r>
      <w:r>
        <w:rPr>
          <w:rFonts w:asciiTheme="minorHAnsi" w:eastAsiaTheme="minorEastAsia" w:hAnsiTheme="minorHAnsi" w:cstheme="minorBidi"/>
          <w:sz w:val="22"/>
          <w:szCs w:val="22"/>
          <w:lang w:val="en-US" w:eastAsia="zh-CN"/>
        </w:rPr>
        <w:tab/>
      </w:r>
      <w:r w:rsidRPr="00516892">
        <w:rPr>
          <w:snapToGrid w:val="0"/>
        </w:rPr>
        <w:t>1 Tx Antenna performances</w:t>
      </w:r>
      <w:r>
        <w:tab/>
        <w:t>258</w:t>
      </w:r>
    </w:p>
    <w:p w14:paraId="4A3E64EA"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5.3.3.1.2</w:t>
      </w:r>
      <w:r>
        <w:rPr>
          <w:rFonts w:asciiTheme="minorHAnsi" w:eastAsiaTheme="minorEastAsia" w:hAnsiTheme="minorHAnsi" w:cstheme="minorBidi"/>
          <w:sz w:val="22"/>
          <w:szCs w:val="22"/>
          <w:lang w:val="en-US" w:eastAsia="zh-CN"/>
        </w:rPr>
        <w:tab/>
      </w:r>
      <w:r w:rsidRPr="00516892">
        <w:rPr>
          <w:snapToGrid w:val="0"/>
        </w:rPr>
        <w:t>2 Tx Antenna performances</w:t>
      </w:r>
      <w:r>
        <w:tab/>
        <w:t>258</w:t>
      </w:r>
    </w:p>
    <w:p w14:paraId="56B23F72"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258</w:t>
      </w:r>
    </w:p>
    <w:p w14:paraId="0F38DB79" w14:textId="77777777" w:rsidR="00FF5485" w:rsidRDefault="00FF5485">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259</w:t>
      </w:r>
    </w:p>
    <w:p w14:paraId="1348696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261</w:t>
      </w:r>
    </w:p>
    <w:p w14:paraId="5BFF7F7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5.3.3.2.1</w:t>
      </w:r>
      <w:r>
        <w:rPr>
          <w:rFonts w:asciiTheme="minorHAnsi" w:eastAsiaTheme="minorEastAsia" w:hAnsiTheme="minorHAnsi" w:cstheme="minorBidi"/>
          <w:sz w:val="22"/>
          <w:szCs w:val="22"/>
          <w:lang w:val="en-US" w:eastAsia="zh-CN"/>
        </w:rPr>
        <w:tab/>
      </w:r>
      <w:r w:rsidRPr="00516892">
        <w:rPr>
          <w:snapToGrid w:val="0"/>
        </w:rPr>
        <w:t>1 Tx Antenna performances</w:t>
      </w:r>
      <w:r>
        <w:tab/>
        <w:t>261</w:t>
      </w:r>
    </w:p>
    <w:p w14:paraId="73C9A7CF"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5.3.3.2.2</w:t>
      </w:r>
      <w:r>
        <w:rPr>
          <w:rFonts w:asciiTheme="minorHAnsi" w:eastAsiaTheme="minorEastAsia" w:hAnsiTheme="minorHAnsi" w:cstheme="minorBidi"/>
          <w:sz w:val="22"/>
          <w:szCs w:val="22"/>
          <w:lang w:val="en-US" w:eastAsia="zh-CN"/>
        </w:rPr>
        <w:tab/>
      </w:r>
      <w:r w:rsidRPr="00516892">
        <w:rPr>
          <w:snapToGrid w:val="0"/>
        </w:rPr>
        <w:t>2 Tx Antenna performances</w:t>
      </w:r>
      <w:r>
        <w:tab/>
        <w:t>261</w:t>
      </w:r>
    </w:p>
    <w:p w14:paraId="1A379727"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261</w:t>
      </w:r>
    </w:p>
    <w:p w14:paraId="61AE7CD2" w14:textId="77777777" w:rsidR="00FF5485" w:rsidRDefault="00FF5485">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262</w:t>
      </w:r>
    </w:p>
    <w:p w14:paraId="7DF77354" w14:textId="77777777" w:rsidR="00FF5485" w:rsidRDefault="00FF548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264</w:t>
      </w:r>
    </w:p>
    <w:p w14:paraId="19106510"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264</w:t>
      </w:r>
    </w:p>
    <w:p w14:paraId="2501E0EB"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264</w:t>
      </w:r>
    </w:p>
    <w:p w14:paraId="541E637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264</w:t>
      </w:r>
    </w:p>
    <w:p w14:paraId="2CDBEDF5"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265</w:t>
      </w:r>
    </w:p>
    <w:p w14:paraId="0C449C49"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265</w:t>
      </w:r>
    </w:p>
    <w:p w14:paraId="3F2C4C8D"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265</w:t>
      </w:r>
    </w:p>
    <w:p w14:paraId="2181814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266</w:t>
      </w:r>
    </w:p>
    <w:p w14:paraId="0048981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266</w:t>
      </w:r>
    </w:p>
    <w:p w14:paraId="7C009A4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267</w:t>
      </w:r>
    </w:p>
    <w:p w14:paraId="3E2A83E9" w14:textId="77777777" w:rsidR="00FF5485" w:rsidRDefault="00FF548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267</w:t>
      </w:r>
    </w:p>
    <w:p w14:paraId="001350D9" w14:textId="77777777" w:rsidR="00FF5485" w:rsidRDefault="00FF548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267</w:t>
      </w:r>
    </w:p>
    <w:p w14:paraId="00114816" w14:textId="77777777" w:rsidR="00FF5485" w:rsidRDefault="00FF5485">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268</w:t>
      </w:r>
    </w:p>
    <w:p w14:paraId="320730C3" w14:textId="77777777" w:rsidR="00FF5485" w:rsidRDefault="00FF5485">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268</w:t>
      </w:r>
    </w:p>
    <w:p w14:paraId="58E675E2" w14:textId="77777777" w:rsidR="00FF5485" w:rsidRDefault="00FF5485">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PDSCH absolute physical layer throughput requirements</w:t>
      </w:r>
      <w:r>
        <w:tab/>
        <w:t>274</w:t>
      </w:r>
    </w:p>
    <w:p w14:paraId="1C4548A4" w14:textId="77777777" w:rsidR="00FF5485" w:rsidRDefault="00FF548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1RX requirements</w:t>
      </w:r>
      <w:r>
        <w:tab/>
        <w:t>274</w:t>
      </w:r>
    </w:p>
    <w:p w14:paraId="29007C2B" w14:textId="77777777" w:rsidR="00FF5485" w:rsidRDefault="00FF5485">
      <w:pPr>
        <w:pStyle w:val="TOC3"/>
        <w:rPr>
          <w:rFonts w:asciiTheme="minorHAnsi" w:eastAsiaTheme="minorEastAsia" w:hAnsiTheme="minorHAnsi" w:cstheme="minorBidi"/>
          <w:sz w:val="22"/>
          <w:szCs w:val="22"/>
          <w:lang w:val="en-US" w:eastAsia="zh-CN"/>
        </w:rPr>
      </w:pPr>
      <w:r>
        <w:t>5.6.</w:t>
      </w:r>
      <w:r>
        <w:rPr>
          <w:lang w:eastAsia="zh-CN"/>
        </w:rPr>
        <w:t>2</w:t>
      </w:r>
      <w:r>
        <w:rPr>
          <w:rFonts w:asciiTheme="minorHAnsi" w:eastAsiaTheme="minorEastAsia" w:hAnsiTheme="minorHAnsi" w:cstheme="minorBidi"/>
          <w:sz w:val="22"/>
          <w:szCs w:val="22"/>
          <w:lang w:val="en-US" w:eastAsia="zh-CN"/>
        </w:rPr>
        <w:tab/>
      </w:r>
      <w:r>
        <w:t>2RX requirements</w:t>
      </w:r>
      <w:r>
        <w:tab/>
        <w:t>274</w:t>
      </w:r>
    </w:p>
    <w:p w14:paraId="12A84721" w14:textId="77777777" w:rsidR="00FF5485" w:rsidRDefault="00FF5485">
      <w:pPr>
        <w:pStyle w:val="TOC4"/>
        <w:rPr>
          <w:rFonts w:asciiTheme="minorHAnsi" w:eastAsiaTheme="minorEastAsia" w:hAnsiTheme="minorHAnsi" w:cstheme="minorBidi"/>
          <w:sz w:val="22"/>
          <w:szCs w:val="22"/>
          <w:lang w:val="en-US" w:eastAsia="zh-CN"/>
        </w:rPr>
      </w:pPr>
      <w:r>
        <w:t>5.6.</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274</w:t>
      </w:r>
    </w:p>
    <w:p w14:paraId="5CBD77BB" w14:textId="77777777" w:rsidR="00FF5485" w:rsidRDefault="00FF5485">
      <w:pPr>
        <w:pStyle w:val="TOC5"/>
        <w:rPr>
          <w:rFonts w:asciiTheme="minorHAnsi" w:eastAsiaTheme="minorEastAsia" w:hAnsiTheme="minorHAnsi" w:cstheme="minorBidi"/>
          <w:sz w:val="22"/>
          <w:szCs w:val="22"/>
          <w:lang w:val="en-US" w:eastAsia="zh-CN"/>
        </w:rPr>
      </w:pPr>
      <w:r>
        <w:t>5.6.2.1.1</w:t>
      </w:r>
      <w:r>
        <w:rPr>
          <w:rFonts w:asciiTheme="minorHAnsi" w:eastAsiaTheme="minorEastAsia" w:hAnsiTheme="minorHAnsi" w:cstheme="minorBidi"/>
          <w:sz w:val="22"/>
          <w:szCs w:val="22"/>
          <w:lang w:val="en-US" w:eastAsia="zh-CN"/>
        </w:rPr>
        <w:tab/>
      </w:r>
      <w:r>
        <w:t>Minimum requirements with Link Adaptation</w:t>
      </w:r>
      <w:r>
        <w:tab/>
        <w:t>274</w:t>
      </w:r>
    </w:p>
    <w:p w14:paraId="6BA72A5B" w14:textId="77777777" w:rsidR="00FF5485" w:rsidRDefault="00FF5485">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516892">
        <w:rPr>
          <w:rFonts w:cs="Arial"/>
        </w:rPr>
        <w:t>TDD</w:t>
      </w:r>
      <w:r>
        <w:tab/>
        <w:t>276</w:t>
      </w:r>
    </w:p>
    <w:p w14:paraId="0710D4B5" w14:textId="77777777" w:rsidR="00FF5485" w:rsidRDefault="00FF5485">
      <w:pPr>
        <w:pStyle w:val="TOC5"/>
        <w:rPr>
          <w:rFonts w:asciiTheme="minorHAnsi" w:eastAsiaTheme="minorEastAsia" w:hAnsiTheme="minorHAnsi" w:cstheme="minorBidi"/>
          <w:sz w:val="22"/>
          <w:szCs w:val="22"/>
          <w:lang w:val="en-US" w:eastAsia="zh-CN"/>
        </w:rPr>
      </w:pPr>
      <w:r>
        <w:t>5.6.2.2.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276</w:t>
      </w:r>
    </w:p>
    <w:p w14:paraId="2BBCC9BE" w14:textId="77777777" w:rsidR="00FF5485" w:rsidRDefault="00FF548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4Rx requirements</w:t>
      </w:r>
      <w:r>
        <w:tab/>
        <w:t>277</w:t>
      </w:r>
    </w:p>
    <w:p w14:paraId="04945B63" w14:textId="77777777" w:rsidR="00FF5485" w:rsidRDefault="00FF548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rsidRPr="00516892">
        <w:rPr>
          <w:rFonts w:cs="Arial"/>
        </w:rPr>
        <w:t>FDD</w:t>
      </w:r>
      <w:r>
        <w:tab/>
        <w:t>277</w:t>
      </w:r>
    </w:p>
    <w:p w14:paraId="4A82A4E1" w14:textId="77777777" w:rsidR="00FF5485" w:rsidRDefault="00FF5485">
      <w:pPr>
        <w:pStyle w:val="TOC5"/>
        <w:rPr>
          <w:rFonts w:asciiTheme="minorHAnsi" w:eastAsiaTheme="minorEastAsia" w:hAnsiTheme="minorHAnsi" w:cstheme="minorBidi"/>
          <w:sz w:val="22"/>
          <w:szCs w:val="22"/>
          <w:lang w:val="en-US" w:eastAsia="zh-CN"/>
        </w:rPr>
      </w:pPr>
      <w:r>
        <w:t>5.6.3.1.1</w:t>
      </w:r>
      <w:r>
        <w:rPr>
          <w:rFonts w:asciiTheme="minorHAnsi" w:eastAsiaTheme="minorEastAsia" w:hAnsiTheme="minorHAnsi" w:cstheme="minorBidi"/>
          <w:sz w:val="22"/>
          <w:szCs w:val="22"/>
          <w:lang w:val="en-US" w:eastAsia="zh-CN"/>
        </w:rPr>
        <w:tab/>
      </w:r>
      <w:r>
        <w:t>Minimum requirements with Link Adaptation</w:t>
      </w:r>
      <w:r>
        <w:tab/>
        <w:t>277</w:t>
      </w:r>
    </w:p>
    <w:p w14:paraId="10FC2342" w14:textId="77777777" w:rsidR="00FF5485" w:rsidRDefault="00FF548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rsidRPr="00516892">
        <w:rPr>
          <w:rFonts w:cs="Arial"/>
        </w:rPr>
        <w:t>TDD</w:t>
      </w:r>
      <w:r>
        <w:tab/>
        <w:t>279</w:t>
      </w:r>
    </w:p>
    <w:p w14:paraId="33E15473" w14:textId="77777777" w:rsidR="00FF5485" w:rsidRDefault="00FF5485">
      <w:pPr>
        <w:pStyle w:val="TOC5"/>
        <w:rPr>
          <w:rFonts w:asciiTheme="minorHAnsi" w:eastAsiaTheme="minorEastAsia" w:hAnsiTheme="minorHAnsi" w:cstheme="minorBidi"/>
          <w:sz w:val="22"/>
          <w:szCs w:val="22"/>
          <w:lang w:val="en-US" w:eastAsia="zh-CN"/>
        </w:rPr>
      </w:pPr>
      <w:r>
        <w:t>5.6.3.2.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279</w:t>
      </w:r>
    </w:p>
    <w:p w14:paraId="66717F77" w14:textId="77777777" w:rsidR="00FF5485" w:rsidRDefault="00FF548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283</w:t>
      </w:r>
    </w:p>
    <w:p w14:paraId="2B33E135" w14:textId="77777777" w:rsidR="00FF5485" w:rsidRDefault="00FF548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283</w:t>
      </w:r>
    </w:p>
    <w:p w14:paraId="00537417" w14:textId="77777777" w:rsidR="00FF5485" w:rsidRDefault="00FF548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283</w:t>
      </w:r>
    </w:p>
    <w:p w14:paraId="1C9954E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283</w:t>
      </w:r>
    </w:p>
    <w:p w14:paraId="415BAEE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283</w:t>
      </w:r>
    </w:p>
    <w:p w14:paraId="75520C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283</w:t>
      </w:r>
    </w:p>
    <w:p w14:paraId="67AF59F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284</w:t>
      </w:r>
    </w:p>
    <w:p w14:paraId="4D1A36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285</w:t>
      </w:r>
    </w:p>
    <w:p w14:paraId="019E904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.1</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lang w:eastAsia="zh-CN"/>
        </w:rPr>
        <w:t>duplex modes and SCS combinations</w:t>
      </w:r>
      <w:r>
        <w:tab/>
        <w:t>285</w:t>
      </w:r>
    </w:p>
    <w:p w14:paraId="3B11EBC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kern w:val="2"/>
        </w:rPr>
        <w:t>CA configurations and bandwidth combination sets</w:t>
      </w:r>
      <w:r>
        <w:tab/>
        <w:t>285</w:t>
      </w:r>
    </w:p>
    <w:p w14:paraId="398E1D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.3</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286</w:t>
      </w:r>
    </w:p>
    <w:p w14:paraId="1C0FEE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.4</w:t>
      </w:r>
      <w:r>
        <w:rPr>
          <w:rFonts w:asciiTheme="minorHAnsi" w:eastAsiaTheme="minorEastAsia" w:hAnsiTheme="minorHAnsi" w:cstheme="minorBidi"/>
          <w:sz w:val="22"/>
          <w:szCs w:val="22"/>
          <w:lang w:val="en-US" w:eastAsia="zh-CN"/>
        </w:rPr>
        <w:tab/>
      </w:r>
      <w:r w:rsidRPr="00516892">
        <w:rPr>
          <w:snapToGrid w:val="0"/>
          <w:kern w:val="2"/>
        </w:rPr>
        <w:t xml:space="preserve">Applicability rule and 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286</w:t>
      </w:r>
    </w:p>
    <w:p w14:paraId="2A408D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286</w:t>
      </w:r>
    </w:p>
    <w:p w14:paraId="0980D991" w14:textId="77777777" w:rsidR="00FF5485" w:rsidRDefault="00FF548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286</w:t>
      </w:r>
    </w:p>
    <w:p w14:paraId="2F274B65" w14:textId="77777777" w:rsidR="00FF5485" w:rsidRDefault="00FF548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291</w:t>
      </w:r>
    </w:p>
    <w:p w14:paraId="1184329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291</w:t>
      </w:r>
    </w:p>
    <w:p w14:paraId="1796917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291</w:t>
      </w:r>
    </w:p>
    <w:p w14:paraId="065779AC" w14:textId="77777777" w:rsidR="00FF5485" w:rsidRDefault="00FF5485">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291</w:t>
      </w:r>
    </w:p>
    <w:p w14:paraId="64E35D20" w14:textId="77777777" w:rsidR="00FF5485" w:rsidRDefault="00FF5485">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291</w:t>
      </w:r>
    </w:p>
    <w:p w14:paraId="017883D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293</w:t>
      </w:r>
    </w:p>
    <w:p w14:paraId="0765D8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295</w:t>
      </w:r>
    </w:p>
    <w:p w14:paraId="691E0625" w14:textId="77777777" w:rsidR="00FF5485" w:rsidRDefault="00FF5485">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295</w:t>
      </w:r>
    </w:p>
    <w:p w14:paraId="3FDEB13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297</w:t>
      </w:r>
    </w:p>
    <w:p w14:paraId="5D415F3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299</w:t>
      </w:r>
    </w:p>
    <w:p w14:paraId="2FEE07A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299</w:t>
      </w:r>
    </w:p>
    <w:p w14:paraId="59A8B9F5" w14:textId="77777777" w:rsidR="00FF5485" w:rsidRDefault="00FF5485">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299</w:t>
      </w:r>
    </w:p>
    <w:p w14:paraId="38F2C47F" w14:textId="77777777" w:rsidR="00FF5485" w:rsidRDefault="00FF5485">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299</w:t>
      </w:r>
    </w:p>
    <w:p w14:paraId="54690378" w14:textId="77777777" w:rsidR="00FF5485" w:rsidRDefault="00FF5485">
      <w:pPr>
        <w:pStyle w:val="TOC6"/>
        <w:rPr>
          <w:rFonts w:asciiTheme="minorHAnsi" w:eastAsiaTheme="minorEastAsia" w:hAnsiTheme="minorHAnsi" w:cstheme="minorBidi"/>
          <w:sz w:val="22"/>
          <w:szCs w:val="22"/>
          <w:lang w:val="en-US" w:eastAsia="zh-CN"/>
        </w:rPr>
      </w:pPr>
      <w:r>
        <w:t>6.2.2.1.1.2</w:t>
      </w:r>
      <w:r>
        <w:rPr>
          <w:rFonts w:asciiTheme="minorHAnsi" w:eastAsiaTheme="minorEastAsia" w:hAnsiTheme="minorHAnsi" w:cstheme="minorBidi"/>
          <w:sz w:val="22"/>
          <w:szCs w:val="22"/>
          <w:lang w:val="en-US" w:eastAsia="zh-CN"/>
        </w:rPr>
        <w:tab/>
      </w:r>
      <w:r>
        <w:t>Minimum requirement for periodic CQI reporting with Table 3</w:t>
      </w:r>
      <w:r>
        <w:tab/>
        <w:t>300</w:t>
      </w:r>
    </w:p>
    <w:p w14:paraId="5BB6E96F"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6.2.2.1.1.3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302</w:t>
      </w:r>
    </w:p>
    <w:p w14:paraId="1326352C" w14:textId="77777777" w:rsidR="00FF5485" w:rsidRDefault="00FF5485">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303</w:t>
      </w:r>
    </w:p>
    <w:p w14:paraId="3BD2976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306</w:t>
      </w:r>
    </w:p>
    <w:p w14:paraId="190709A9" w14:textId="77777777" w:rsidR="00FF5485" w:rsidRDefault="00FF5485">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306</w:t>
      </w:r>
    </w:p>
    <w:p w14:paraId="3E0A578F" w14:textId="77777777" w:rsidR="00FF5485" w:rsidRDefault="00FF5485">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308</w:t>
      </w:r>
    </w:p>
    <w:p w14:paraId="2DCDE783" w14:textId="77777777" w:rsidR="00FF5485" w:rsidRDefault="00FF5485">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311</w:t>
      </w:r>
    </w:p>
    <w:p w14:paraId="4F3748E8" w14:textId="77777777" w:rsidR="00FF5485" w:rsidRDefault="00FF5485">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314</w:t>
      </w:r>
    </w:p>
    <w:p w14:paraId="16F4CE9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316</w:t>
      </w:r>
    </w:p>
    <w:p w14:paraId="48A63652" w14:textId="77777777" w:rsidR="00FF5485" w:rsidRDefault="00FF5485">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316</w:t>
      </w:r>
    </w:p>
    <w:p w14:paraId="2B7EBBDC"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316</w:t>
      </w:r>
    </w:p>
    <w:p w14:paraId="37F9B91E"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318</w:t>
      </w:r>
    </w:p>
    <w:p w14:paraId="023F97B5"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6.2.2.</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319</w:t>
      </w:r>
    </w:p>
    <w:p w14:paraId="5CABAC21"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321</w:t>
      </w:r>
    </w:p>
    <w:p w14:paraId="40F762BB" w14:textId="77777777" w:rsidR="00FF5485" w:rsidRDefault="00FF5485">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323</w:t>
      </w:r>
    </w:p>
    <w:p w14:paraId="6D936A4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325</w:t>
      </w:r>
    </w:p>
    <w:p w14:paraId="4B606D5F" w14:textId="77777777" w:rsidR="00FF5485" w:rsidRDefault="00FF5485">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325</w:t>
      </w:r>
    </w:p>
    <w:p w14:paraId="4D50B80B" w14:textId="77777777" w:rsidR="00FF5485" w:rsidRDefault="00FF5485">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327</w:t>
      </w:r>
    </w:p>
    <w:p w14:paraId="2CB1525E" w14:textId="77777777" w:rsidR="00FF5485" w:rsidRDefault="00FF5485">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330</w:t>
      </w:r>
    </w:p>
    <w:p w14:paraId="29B1A7DB" w14:textId="77777777" w:rsidR="00FF5485" w:rsidRDefault="00FF5485">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333</w:t>
      </w:r>
    </w:p>
    <w:p w14:paraId="1F814FE2"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335</w:t>
      </w:r>
    </w:p>
    <w:p w14:paraId="3EE243F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335</w:t>
      </w:r>
    </w:p>
    <w:p w14:paraId="0956B47A"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335</w:t>
      </w:r>
    </w:p>
    <w:p w14:paraId="5E5659F3"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335</w:t>
      </w:r>
    </w:p>
    <w:p w14:paraId="31C5B0DF"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336</w:t>
      </w:r>
    </w:p>
    <w:p w14:paraId="081F1C9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6.2.3.1.1.3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338</w:t>
      </w:r>
    </w:p>
    <w:p w14:paraId="2C980AC5"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340</w:t>
      </w:r>
    </w:p>
    <w:p w14:paraId="5FE1F976" w14:textId="77777777" w:rsidR="00FF5485" w:rsidRDefault="00FF5485">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340</w:t>
      </w:r>
    </w:p>
    <w:p w14:paraId="7B2C1229" w14:textId="77777777" w:rsidR="00FF5485" w:rsidRDefault="00FF5485">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342</w:t>
      </w:r>
    </w:p>
    <w:p w14:paraId="64C1971E" w14:textId="77777777" w:rsidR="00FF5485" w:rsidRDefault="00FF5485">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345</w:t>
      </w:r>
    </w:p>
    <w:p w14:paraId="71CF4D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348</w:t>
      </w:r>
    </w:p>
    <w:p w14:paraId="38D1FF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348</w:t>
      </w:r>
    </w:p>
    <w:p w14:paraId="6B3E583E"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348</w:t>
      </w:r>
    </w:p>
    <w:p w14:paraId="51CC2AF9"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350</w:t>
      </w:r>
    </w:p>
    <w:p w14:paraId="2099746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6.2.3.</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351</w:t>
      </w:r>
    </w:p>
    <w:p w14:paraId="3A12E351"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353</w:t>
      </w:r>
    </w:p>
    <w:p w14:paraId="01A75CB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355</w:t>
      </w:r>
    </w:p>
    <w:p w14:paraId="0C9D8EFD" w14:textId="77777777" w:rsidR="00FF5485" w:rsidRDefault="00FF5485">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355</w:t>
      </w:r>
    </w:p>
    <w:p w14:paraId="1383289A" w14:textId="77777777" w:rsidR="00FF5485" w:rsidRDefault="00FF5485">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357</w:t>
      </w:r>
    </w:p>
    <w:p w14:paraId="29B94CC3" w14:textId="77777777" w:rsidR="00FF5485" w:rsidRDefault="00FF5485">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360</w:t>
      </w:r>
    </w:p>
    <w:p w14:paraId="44C2A87F" w14:textId="77777777" w:rsidR="00FF5485" w:rsidRDefault="00FF5485">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363</w:t>
      </w:r>
    </w:p>
    <w:p w14:paraId="7AC6F58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363</w:t>
      </w:r>
    </w:p>
    <w:p w14:paraId="3DC7097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363</w:t>
      </w:r>
    </w:p>
    <w:p w14:paraId="17C34C7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363</w:t>
      </w:r>
    </w:p>
    <w:p w14:paraId="3A5A0F9B"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363</w:t>
      </w:r>
    </w:p>
    <w:p w14:paraId="2C158FFE"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363</w:t>
      </w:r>
    </w:p>
    <w:p w14:paraId="5241BF37"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366</w:t>
      </w:r>
    </w:p>
    <w:p w14:paraId="3F5186C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368</w:t>
      </w:r>
    </w:p>
    <w:p w14:paraId="35AD8745"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368</w:t>
      </w:r>
    </w:p>
    <w:p w14:paraId="5D2B3443"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368</w:t>
      </w:r>
    </w:p>
    <w:p w14:paraId="5D80D225"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370</w:t>
      </w:r>
    </w:p>
    <w:p w14:paraId="320AAD2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371</w:t>
      </w:r>
    </w:p>
    <w:p w14:paraId="5EA2B27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371</w:t>
      </w:r>
    </w:p>
    <w:p w14:paraId="22A4BF7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371</w:t>
      </w:r>
    </w:p>
    <w:p w14:paraId="2552225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374</w:t>
      </w:r>
    </w:p>
    <w:p w14:paraId="5AFBD22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374</w:t>
      </w:r>
    </w:p>
    <w:p w14:paraId="09B9C9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377</w:t>
      </w:r>
    </w:p>
    <w:p w14:paraId="376BA1F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377</w:t>
      </w:r>
    </w:p>
    <w:p w14:paraId="3730DC7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377</w:t>
      </w:r>
    </w:p>
    <w:p w14:paraId="68869E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380</w:t>
      </w:r>
    </w:p>
    <w:p w14:paraId="0F764D8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383</w:t>
      </w:r>
    </w:p>
    <w:p w14:paraId="4888CB3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385</w:t>
      </w:r>
    </w:p>
    <w:p w14:paraId="42E81BE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387</w:t>
      </w:r>
    </w:p>
    <w:p w14:paraId="5D822AA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390</w:t>
      </w:r>
    </w:p>
    <w:p w14:paraId="65AA3C8D" w14:textId="77777777" w:rsidR="00FF5485" w:rsidRDefault="00FF5485">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393</w:t>
      </w:r>
    </w:p>
    <w:p w14:paraId="4EE1D3C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396</w:t>
      </w:r>
    </w:p>
    <w:p w14:paraId="48872C8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396</w:t>
      </w:r>
    </w:p>
    <w:p w14:paraId="04C2F9DA"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399</w:t>
      </w:r>
    </w:p>
    <w:p w14:paraId="46F7E16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402</w:t>
      </w:r>
    </w:p>
    <w:p w14:paraId="2E8E47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404</w:t>
      </w:r>
    </w:p>
    <w:p w14:paraId="23596CE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lang w:eastAsia="zh-CN"/>
        </w:rPr>
        <w:t>6.3.2.2.5</w:t>
      </w:r>
      <w:r>
        <w:rPr>
          <w:rFonts w:asciiTheme="minorHAnsi" w:eastAsiaTheme="minorEastAsia" w:hAnsiTheme="minorHAnsi" w:cstheme="minorBidi"/>
          <w:sz w:val="22"/>
          <w:szCs w:val="22"/>
          <w:lang w:val="en-US" w:eastAsia="zh-CN"/>
        </w:rPr>
        <w:tab/>
      </w:r>
      <w:r w:rsidRPr="00516892">
        <w:rPr>
          <w:rFonts w:eastAsia="SimSun"/>
          <w:lang w:eastAsia="zh-CN"/>
        </w:rPr>
        <w:t xml:space="preserve">Multiple PMI with 16TX </w:t>
      </w:r>
      <w:r w:rsidRPr="00516892">
        <w:rPr>
          <w:rFonts w:eastAsia="SimSun"/>
          <w:color w:val="000000"/>
          <w:lang w:val="en-US" w:eastAsia="zh-CN"/>
        </w:rPr>
        <w:t>T</w:t>
      </w:r>
      <w:r w:rsidRPr="00516892">
        <w:rPr>
          <w:rFonts w:eastAsia="SimSun"/>
          <w:color w:val="000000"/>
          <w:lang w:val="en-US"/>
        </w:rPr>
        <w:t>ypeII</w:t>
      </w:r>
      <w:r w:rsidRPr="00516892">
        <w:rPr>
          <w:rFonts w:eastAsia="SimSun"/>
          <w:lang w:val="en-US" w:eastAsia="zh-CN"/>
        </w:rPr>
        <w:t xml:space="preserve"> Codebook</w:t>
      </w:r>
      <w:r>
        <w:tab/>
        <w:t>406</w:t>
      </w:r>
    </w:p>
    <w:p w14:paraId="38B413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409</w:t>
      </w:r>
    </w:p>
    <w:p w14:paraId="6F4C46A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412</w:t>
      </w:r>
    </w:p>
    <w:p w14:paraId="5C3F0F1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415</w:t>
      </w:r>
    </w:p>
    <w:p w14:paraId="7A33D06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418</w:t>
      </w:r>
    </w:p>
    <w:p w14:paraId="30CE1B5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418</w:t>
      </w:r>
    </w:p>
    <w:p w14:paraId="6DFAB27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418</w:t>
      </w:r>
    </w:p>
    <w:p w14:paraId="459E4AD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421</w:t>
      </w:r>
    </w:p>
    <w:p w14:paraId="64AAD80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424</w:t>
      </w:r>
    </w:p>
    <w:p w14:paraId="092E52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426</w:t>
      </w:r>
    </w:p>
    <w:p w14:paraId="512FDB0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428</w:t>
      </w:r>
    </w:p>
    <w:p w14:paraId="33F3B88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431</w:t>
      </w:r>
    </w:p>
    <w:p w14:paraId="27FBB4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434</w:t>
      </w:r>
    </w:p>
    <w:p w14:paraId="7E4813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437</w:t>
      </w:r>
    </w:p>
    <w:p w14:paraId="2E17510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437</w:t>
      </w:r>
    </w:p>
    <w:p w14:paraId="4F8D084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440</w:t>
      </w:r>
    </w:p>
    <w:p w14:paraId="7082B014"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443</w:t>
      </w:r>
    </w:p>
    <w:p w14:paraId="60A9E2E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445</w:t>
      </w:r>
    </w:p>
    <w:p w14:paraId="7071B6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448</w:t>
      </w:r>
    </w:p>
    <w:p w14:paraId="55628C5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451</w:t>
      </w:r>
    </w:p>
    <w:p w14:paraId="40AE70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454</w:t>
      </w:r>
    </w:p>
    <w:p w14:paraId="7F2ED19E"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457</w:t>
      </w:r>
    </w:p>
    <w:p w14:paraId="422C89F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457</w:t>
      </w:r>
    </w:p>
    <w:p w14:paraId="41B5B46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457</w:t>
      </w:r>
    </w:p>
    <w:p w14:paraId="72D6ADE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457</w:t>
      </w:r>
    </w:p>
    <w:p w14:paraId="30DB6D7C" w14:textId="77777777" w:rsidR="00FF5485" w:rsidRDefault="00FF5485">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460</w:t>
      </w:r>
    </w:p>
    <w:p w14:paraId="6D0408C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462</w:t>
      </w:r>
    </w:p>
    <w:p w14:paraId="4ED1DF96" w14:textId="77777777" w:rsidR="00FF5485" w:rsidRDefault="00FF5485">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465</w:t>
      </w:r>
    </w:p>
    <w:p w14:paraId="647B4B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467</w:t>
      </w:r>
    </w:p>
    <w:p w14:paraId="691D3D3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467</w:t>
      </w:r>
    </w:p>
    <w:p w14:paraId="21C2003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470</w:t>
      </w:r>
    </w:p>
    <w:p w14:paraId="2A8FB971" w14:textId="77777777" w:rsidR="00FF5485" w:rsidRDefault="00FF548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473</w:t>
      </w:r>
    </w:p>
    <w:p w14:paraId="66C9EE0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473</w:t>
      </w:r>
    </w:p>
    <w:p w14:paraId="6BBC80EA" w14:textId="77777777" w:rsidR="00FF5485" w:rsidRDefault="00FF548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473</w:t>
      </w:r>
    </w:p>
    <w:p w14:paraId="39AA881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473</w:t>
      </w:r>
    </w:p>
    <w:p w14:paraId="5E32E624" w14:textId="77777777" w:rsidR="00FF5485" w:rsidRDefault="00FF5485">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Applicability of requirements for different number of RX antenna ports</w:t>
      </w:r>
      <w:r>
        <w:tab/>
        <w:t>473</w:t>
      </w:r>
    </w:p>
    <w:p w14:paraId="61B3D77B" w14:textId="77777777" w:rsidR="00FF5485" w:rsidRDefault="00FF548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473</w:t>
      </w:r>
    </w:p>
    <w:p w14:paraId="4B5E72CF" w14:textId="77777777" w:rsidR="00FF5485" w:rsidRDefault="00FF5485">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475</w:t>
      </w:r>
    </w:p>
    <w:p w14:paraId="016742F9" w14:textId="77777777" w:rsidR="00FF5485" w:rsidRDefault="00FF5485">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475</w:t>
      </w:r>
    </w:p>
    <w:p w14:paraId="718100C7" w14:textId="77777777" w:rsidR="00FF5485" w:rsidRDefault="00FF5485">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475</w:t>
      </w:r>
    </w:p>
    <w:p w14:paraId="7D07C694" w14:textId="77777777" w:rsidR="00FF5485" w:rsidRDefault="00FF5485">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476</w:t>
      </w:r>
    </w:p>
    <w:p w14:paraId="2E5A23E9" w14:textId="77777777" w:rsidR="00FF5485" w:rsidRDefault="00FF5485">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476</w:t>
      </w:r>
    </w:p>
    <w:p w14:paraId="53207D22" w14:textId="77777777" w:rsidR="00FF5485" w:rsidRDefault="00FF5485">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477</w:t>
      </w:r>
    </w:p>
    <w:p w14:paraId="206D52E0"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477</w:t>
      </w:r>
    </w:p>
    <w:p w14:paraId="1D1126D5" w14:textId="77777777" w:rsidR="00FF5485" w:rsidRDefault="00FF5485">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482</w:t>
      </w:r>
    </w:p>
    <w:p w14:paraId="360B697C" w14:textId="77777777" w:rsidR="00FF5485" w:rsidRDefault="00FF548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482</w:t>
      </w:r>
    </w:p>
    <w:p w14:paraId="6EDA85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482</w:t>
      </w:r>
    </w:p>
    <w:p w14:paraId="502F16B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482</w:t>
      </w:r>
    </w:p>
    <w:p w14:paraId="39885AC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482</w:t>
      </w:r>
    </w:p>
    <w:p w14:paraId="3F0E6EE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487</w:t>
      </w:r>
    </w:p>
    <w:p w14:paraId="27C0CCF6" w14:textId="77777777" w:rsidR="00FF5485" w:rsidRDefault="00FF548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488</w:t>
      </w:r>
    </w:p>
    <w:p w14:paraId="2A83D2A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7.2.2.2.4</w:t>
      </w:r>
      <w:r>
        <w:rPr>
          <w:rFonts w:asciiTheme="minorHAnsi" w:eastAsiaTheme="minorEastAsia" w:hAnsiTheme="minorHAnsi" w:cstheme="minorBidi"/>
          <w:sz w:val="22"/>
          <w:szCs w:val="22"/>
          <w:lang w:val="en-US" w:eastAsia="zh-CN"/>
        </w:rPr>
        <w:tab/>
      </w:r>
      <w:r w:rsidRPr="00516892">
        <w:rPr>
          <w:rFonts w:eastAsia="SimSun"/>
        </w:rPr>
        <w:t>Minimum requirements for HST-DPS</w:t>
      </w:r>
      <w:r>
        <w:tab/>
        <w:t>489</w:t>
      </w:r>
    </w:p>
    <w:p w14:paraId="1E364AD5" w14:textId="77777777" w:rsidR="00FF5485" w:rsidRDefault="00FF5485">
      <w:pPr>
        <w:pStyle w:val="TOC2"/>
        <w:rPr>
          <w:rFonts w:asciiTheme="minorHAnsi" w:eastAsiaTheme="minorEastAsia" w:hAnsiTheme="minorHAnsi" w:cstheme="minorBidi"/>
          <w:sz w:val="22"/>
          <w:szCs w:val="22"/>
          <w:lang w:val="en-US" w:eastAsia="zh-CN"/>
        </w:rPr>
      </w:pPr>
      <w:r w:rsidRPr="00516892">
        <w:rPr>
          <w:rFonts w:eastAsiaTheme="minorEastAsia"/>
        </w:rPr>
        <w:t>7.2A</w:t>
      </w:r>
      <w:r>
        <w:rPr>
          <w:rFonts w:asciiTheme="minorHAnsi" w:eastAsiaTheme="minorEastAsia" w:hAnsiTheme="minorHAnsi" w:cstheme="minorBidi"/>
          <w:sz w:val="22"/>
          <w:szCs w:val="22"/>
          <w:lang w:val="en-US" w:eastAsia="zh-CN"/>
        </w:rPr>
        <w:tab/>
      </w:r>
      <w:r w:rsidRPr="00516892">
        <w:rPr>
          <w:rFonts w:eastAsiaTheme="minorEastAsia"/>
          <w:lang w:eastAsia="zh-CN"/>
        </w:rPr>
        <w:t>PDSCH demodulation requirements for CA</w:t>
      </w:r>
      <w:r>
        <w:tab/>
        <w:t>497</w:t>
      </w:r>
    </w:p>
    <w:p w14:paraId="23E19D4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w:t>
      </w:r>
      <w:r w:rsidRPr="00516892">
        <w:rPr>
          <w:rFonts w:eastAsiaTheme="minorEastAsia"/>
          <w:lang w:eastAsia="zh-CN"/>
        </w:rPr>
        <w:t>2A</w:t>
      </w:r>
      <w:r w:rsidRPr="00516892">
        <w:rPr>
          <w:rFonts w:eastAsiaTheme="minorEastAsia"/>
        </w:rPr>
        <w:t>.1</w:t>
      </w:r>
      <w:r>
        <w:rPr>
          <w:rFonts w:asciiTheme="minorHAnsi" w:eastAsiaTheme="minorEastAsia" w:hAnsiTheme="minorHAnsi" w:cstheme="minorBidi"/>
          <w:sz w:val="22"/>
          <w:szCs w:val="22"/>
          <w:lang w:val="en-US" w:eastAsia="zh-CN"/>
        </w:rPr>
        <w:tab/>
      </w:r>
      <w:r w:rsidRPr="00516892">
        <w:rPr>
          <w:rFonts w:eastAsiaTheme="minorEastAsia"/>
        </w:rPr>
        <w:t>1RX requirements</w:t>
      </w:r>
      <w:r>
        <w:tab/>
        <w:t>497</w:t>
      </w:r>
    </w:p>
    <w:p w14:paraId="215A9238"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7.2A.</w:t>
      </w:r>
      <w:r w:rsidRPr="00516892">
        <w:rPr>
          <w:rFonts w:eastAsiaTheme="minorEastAsia"/>
          <w:lang w:eastAsia="zh-CN"/>
        </w:rPr>
        <w:t>2</w:t>
      </w:r>
      <w:r>
        <w:rPr>
          <w:rFonts w:asciiTheme="minorHAnsi" w:eastAsiaTheme="minorEastAsia" w:hAnsiTheme="minorHAnsi" w:cstheme="minorBidi"/>
          <w:sz w:val="22"/>
          <w:szCs w:val="22"/>
          <w:lang w:val="en-US" w:eastAsia="zh-CN"/>
        </w:rPr>
        <w:tab/>
      </w:r>
      <w:r w:rsidRPr="00516892">
        <w:rPr>
          <w:rFonts w:eastAsiaTheme="minorEastAsia"/>
        </w:rPr>
        <w:t>2RX requirements</w:t>
      </w:r>
      <w:r>
        <w:tab/>
        <w:t>498</w:t>
      </w:r>
    </w:p>
    <w:p w14:paraId="2AA82C6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Theme="minorEastAsia"/>
        </w:rPr>
        <w:t>7.2A.2.1</w:t>
      </w:r>
      <w:r>
        <w:rPr>
          <w:rFonts w:asciiTheme="minorHAnsi" w:eastAsiaTheme="minorEastAsia" w:hAnsiTheme="minorHAnsi" w:cstheme="minorBidi"/>
          <w:sz w:val="22"/>
          <w:szCs w:val="22"/>
          <w:lang w:val="en-US" w:eastAsia="zh-CN"/>
        </w:rPr>
        <w:tab/>
      </w:r>
      <w:r w:rsidRPr="00516892">
        <w:rPr>
          <w:rFonts w:eastAsiaTheme="minorEastAsia"/>
        </w:rPr>
        <w:t>Minimum requirements</w:t>
      </w:r>
      <w:r>
        <w:tab/>
        <w:t>498</w:t>
      </w:r>
    </w:p>
    <w:p w14:paraId="10BB94B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499</w:t>
      </w:r>
    </w:p>
    <w:p w14:paraId="0745775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502</w:t>
      </w:r>
    </w:p>
    <w:p w14:paraId="0F00214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502</w:t>
      </w:r>
    </w:p>
    <w:p w14:paraId="130A082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502</w:t>
      </w:r>
    </w:p>
    <w:p w14:paraId="02E856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502</w:t>
      </w:r>
    </w:p>
    <w:p w14:paraId="2640CB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.2.1</w:t>
      </w:r>
      <w:r>
        <w:rPr>
          <w:rFonts w:asciiTheme="minorHAnsi" w:eastAsiaTheme="minorEastAsia" w:hAnsiTheme="minorHAnsi" w:cstheme="minorBidi"/>
          <w:sz w:val="22"/>
          <w:szCs w:val="22"/>
          <w:lang w:val="en-US" w:eastAsia="zh-CN"/>
        </w:rPr>
        <w:tab/>
      </w:r>
      <w:r w:rsidRPr="00516892">
        <w:rPr>
          <w:snapToGrid w:val="0"/>
        </w:rPr>
        <w:t>1 Tx Antenna</w:t>
      </w:r>
      <w:r w:rsidRPr="00516892">
        <w:rPr>
          <w:snapToGrid w:val="0"/>
          <w:lang w:eastAsia="zh-CN"/>
        </w:rPr>
        <w:t xml:space="preserve"> </w:t>
      </w:r>
      <w:r w:rsidRPr="00516892">
        <w:rPr>
          <w:snapToGrid w:val="0"/>
        </w:rPr>
        <w:t>performances</w:t>
      </w:r>
      <w:r>
        <w:tab/>
        <w:t>503</w:t>
      </w:r>
    </w:p>
    <w:p w14:paraId="1ECCFFC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lang w:eastAsia="zh-CN"/>
        </w:rPr>
        <w:t>2</w:t>
      </w:r>
      <w:r w:rsidRPr="00516892">
        <w:rPr>
          <w:snapToGrid w:val="0"/>
        </w:rPr>
        <w:t xml:space="preserve"> Tx Antenna</w:t>
      </w:r>
      <w:r w:rsidRPr="00516892">
        <w:rPr>
          <w:snapToGrid w:val="0"/>
          <w:lang w:eastAsia="zh-CN"/>
        </w:rPr>
        <w:t xml:space="preserve"> </w:t>
      </w:r>
      <w:r w:rsidRPr="00516892">
        <w:rPr>
          <w:snapToGrid w:val="0"/>
        </w:rPr>
        <w:t>performances</w:t>
      </w:r>
      <w:r>
        <w:tab/>
        <w:t>504</w:t>
      </w:r>
    </w:p>
    <w:p w14:paraId="397DE1FE"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7.3.2.2.3</w:t>
      </w:r>
      <w:r>
        <w:rPr>
          <w:rFonts w:asciiTheme="minorHAnsi" w:eastAsiaTheme="minorEastAsia" w:hAnsiTheme="minorHAnsi" w:cstheme="minorBidi"/>
          <w:sz w:val="22"/>
          <w:szCs w:val="22"/>
          <w:lang w:val="en-US" w:eastAsia="zh-CN"/>
        </w:rPr>
        <w:tab/>
      </w:r>
      <w:r w:rsidRPr="00516892">
        <w:rPr>
          <w:snapToGrid w:val="0"/>
          <w:lang w:eastAsia="zh-CN"/>
        </w:rPr>
        <w:t>Minimum requirements for power saving</w:t>
      </w:r>
      <w:r>
        <w:tab/>
        <w:t>504</w:t>
      </w:r>
    </w:p>
    <w:p w14:paraId="2D539F8C"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505</w:t>
      </w:r>
    </w:p>
    <w:p w14:paraId="7C1C82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505</w:t>
      </w:r>
    </w:p>
    <w:p w14:paraId="6CBE64A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505</w:t>
      </w:r>
    </w:p>
    <w:p w14:paraId="5F2982B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505</w:t>
      </w:r>
    </w:p>
    <w:p w14:paraId="5687702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505</w:t>
      </w:r>
    </w:p>
    <w:p w14:paraId="24E7712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506</w:t>
      </w:r>
    </w:p>
    <w:p w14:paraId="5DED845E" w14:textId="77777777" w:rsidR="00FF5485" w:rsidRDefault="00FF5485">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506</w:t>
      </w:r>
    </w:p>
    <w:p w14:paraId="7BFBECC0" w14:textId="77777777" w:rsidR="00FF5485" w:rsidRDefault="00FF5485">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506</w:t>
      </w:r>
    </w:p>
    <w:p w14:paraId="0AB68374" w14:textId="77777777" w:rsidR="00FF5485" w:rsidRDefault="00FF5485">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506</w:t>
      </w:r>
    </w:p>
    <w:p w14:paraId="16DDBCC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.6</w:t>
      </w:r>
      <w:r>
        <w:rPr>
          <w:rFonts w:asciiTheme="minorHAnsi" w:eastAsiaTheme="minorEastAsia" w:hAnsiTheme="minorHAnsi" w:cstheme="minorBidi"/>
          <w:sz w:val="22"/>
          <w:szCs w:val="22"/>
          <w:lang w:val="en-US" w:eastAsia="zh-CN"/>
        </w:rPr>
        <w:tab/>
      </w:r>
      <w:r>
        <w:t>PDSCH absolute physical layer throughput requirements</w:t>
      </w:r>
      <w:r>
        <w:tab/>
        <w:t>513</w:t>
      </w:r>
    </w:p>
    <w:p w14:paraId="53A0DF23" w14:textId="77777777" w:rsidR="00FF5485" w:rsidRDefault="00FF5485">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1Rx requirements</w:t>
      </w:r>
      <w:r>
        <w:tab/>
        <w:t>513</w:t>
      </w:r>
    </w:p>
    <w:p w14:paraId="5D9D134F" w14:textId="77777777" w:rsidR="00FF5485" w:rsidRDefault="00FF5485">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2Rx requirements</w:t>
      </w:r>
      <w:r>
        <w:tab/>
        <w:t>513</w:t>
      </w:r>
    </w:p>
    <w:p w14:paraId="6DFAB67B" w14:textId="77777777" w:rsidR="00FF5485" w:rsidRDefault="00FF5485">
      <w:pPr>
        <w:pStyle w:val="TOC4"/>
        <w:rPr>
          <w:rFonts w:asciiTheme="minorHAnsi" w:eastAsiaTheme="minorEastAsia" w:hAnsiTheme="minorHAnsi" w:cstheme="minorBidi"/>
          <w:sz w:val="22"/>
          <w:szCs w:val="22"/>
          <w:lang w:val="en-US" w:eastAsia="zh-CN"/>
        </w:rPr>
      </w:pPr>
      <w:r>
        <w:t>7.6.2.1</w:t>
      </w:r>
      <w:r>
        <w:rPr>
          <w:rFonts w:asciiTheme="minorHAnsi" w:eastAsiaTheme="minorEastAsia" w:hAnsiTheme="minorHAnsi" w:cstheme="minorBidi"/>
          <w:sz w:val="22"/>
          <w:szCs w:val="22"/>
          <w:lang w:val="en-US" w:eastAsia="zh-CN"/>
        </w:rPr>
        <w:tab/>
      </w:r>
      <w:r w:rsidRPr="00516892">
        <w:rPr>
          <w:rFonts w:cs="Arial"/>
        </w:rPr>
        <w:t>FDD</w:t>
      </w:r>
      <w:r>
        <w:tab/>
        <w:t>513</w:t>
      </w:r>
    </w:p>
    <w:p w14:paraId="46378565" w14:textId="77777777" w:rsidR="00FF5485" w:rsidRDefault="00FF5485">
      <w:pPr>
        <w:pStyle w:val="TOC4"/>
        <w:rPr>
          <w:rFonts w:asciiTheme="minorHAnsi" w:eastAsiaTheme="minorEastAsia" w:hAnsiTheme="minorHAnsi" w:cstheme="minorBidi"/>
          <w:sz w:val="22"/>
          <w:szCs w:val="22"/>
          <w:lang w:val="en-US" w:eastAsia="zh-CN"/>
        </w:rPr>
      </w:pPr>
      <w:r>
        <w:t>7.6.2.2</w:t>
      </w:r>
      <w:r>
        <w:rPr>
          <w:rFonts w:asciiTheme="minorHAnsi" w:eastAsiaTheme="minorEastAsia" w:hAnsiTheme="minorHAnsi" w:cstheme="minorBidi"/>
          <w:sz w:val="22"/>
          <w:szCs w:val="22"/>
          <w:lang w:val="en-US" w:eastAsia="zh-CN"/>
        </w:rPr>
        <w:tab/>
      </w:r>
      <w:r w:rsidRPr="00516892">
        <w:rPr>
          <w:rFonts w:cs="Arial"/>
        </w:rPr>
        <w:t>TDD</w:t>
      </w:r>
      <w:r>
        <w:tab/>
        <w:t>513</w:t>
      </w:r>
    </w:p>
    <w:p w14:paraId="5B053F25" w14:textId="77777777" w:rsidR="00FF5485" w:rsidRDefault="00FF5485">
      <w:pPr>
        <w:pStyle w:val="TOC5"/>
        <w:rPr>
          <w:rFonts w:asciiTheme="minorHAnsi" w:eastAsiaTheme="minorEastAsia" w:hAnsiTheme="minorHAnsi" w:cstheme="minorBidi"/>
          <w:sz w:val="22"/>
          <w:szCs w:val="22"/>
          <w:lang w:val="en-US" w:eastAsia="zh-CN"/>
        </w:rPr>
      </w:pPr>
      <w:r>
        <w:t>7.6.2.2.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513</w:t>
      </w:r>
    </w:p>
    <w:p w14:paraId="735444E8" w14:textId="77777777" w:rsidR="00FF5485" w:rsidRDefault="00FF5485">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515</w:t>
      </w:r>
    </w:p>
    <w:p w14:paraId="02E469A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515</w:t>
      </w:r>
    </w:p>
    <w:p w14:paraId="0FB5D867" w14:textId="77777777" w:rsidR="00FF5485" w:rsidRDefault="00FF5485">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515</w:t>
      </w:r>
    </w:p>
    <w:p w14:paraId="4E3BABC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515</w:t>
      </w:r>
    </w:p>
    <w:p w14:paraId="6238EEC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515</w:t>
      </w:r>
    </w:p>
    <w:p w14:paraId="3D2CC55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515</w:t>
      </w:r>
    </w:p>
    <w:p w14:paraId="799CA42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516</w:t>
      </w:r>
    </w:p>
    <w:p w14:paraId="09515EE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516</w:t>
      </w:r>
    </w:p>
    <w:p w14:paraId="11B39B5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kern w:val="2"/>
        </w:rPr>
        <w:t>8.1.1.5</w:t>
      </w:r>
      <w:r w:rsidRPr="00516892">
        <w:rPr>
          <w:snapToGrid w:val="0"/>
          <w:kern w:val="2"/>
          <w:lang w:eastAsia="zh-CN"/>
        </w:rPr>
        <w:t>.1</w:t>
      </w:r>
      <w:r>
        <w:rPr>
          <w:rFonts w:asciiTheme="minorHAnsi" w:eastAsiaTheme="minorEastAsia" w:hAnsiTheme="minorHAnsi" w:cstheme="minorBidi"/>
          <w:sz w:val="22"/>
          <w:szCs w:val="22"/>
          <w:lang w:val="en-US" w:eastAsia="zh-CN"/>
        </w:rPr>
        <w:tab/>
      </w:r>
      <w:r w:rsidRPr="00516892">
        <w:rPr>
          <w:snapToGrid w:val="0"/>
          <w:kern w:val="2"/>
        </w:rPr>
        <w:t>Applicability and test rules for different CA configurations and bandwidth combination sets</w:t>
      </w:r>
      <w:r>
        <w:tab/>
        <w:t>516</w:t>
      </w:r>
    </w:p>
    <w:p w14:paraId="325A3783"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8.1.1.5.2</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516</w:t>
      </w:r>
    </w:p>
    <w:p w14:paraId="4A10623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516</w:t>
      </w:r>
    </w:p>
    <w:p w14:paraId="71940E8C" w14:textId="77777777" w:rsidR="00FF5485" w:rsidRDefault="00FF5485">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517</w:t>
      </w:r>
    </w:p>
    <w:p w14:paraId="57FF10C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522</w:t>
      </w:r>
    </w:p>
    <w:p w14:paraId="6F32E51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522</w:t>
      </w:r>
    </w:p>
    <w:p w14:paraId="0E8AFAB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522</w:t>
      </w:r>
    </w:p>
    <w:p w14:paraId="04C23A2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522</w:t>
      </w:r>
    </w:p>
    <w:p w14:paraId="2A3D5F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522</w:t>
      </w:r>
    </w:p>
    <w:p w14:paraId="0F7B205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522</w:t>
      </w:r>
    </w:p>
    <w:p w14:paraId="01949582"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522</w:t>
      </w:r>
    </w:p>
    <w:p w14:paraId="3C383EE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525</w:t>
      </w:r>
    </w:p>
    <w:p w14:paraId="54D29B08"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525</w:t>
      </w:r>
    </w:p>
    <w:p w14:paraId="2E926929" w14:textId="77777777" w:rsidR="00FF5485" w:rsidRDefault="00FF5485">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528</w:t>
      </w:r>
    </w:p>
    <w:p w14:paraId="41D908E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528</w:t>
      </w:r>
    </w:p>
    <w:p w14:paraId="3E37A345"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528</w:t>
      </w:r>
    </w:p>
    <w:p w14:paraId="777F529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528</w:t>
      </w:r>
    </w:p>
    <w:p w14:paraId="6A91A5AE" w14:textId="77777777" w:rsidR="00FF5485" w:rsidRDefault="00FF5485">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528</w:t>
      </w:r>
    </w:p>
    <w:p w14:paraId="708DF13B" w14:textId="77777777" w:rsidR="00FF5485" w:rsidRDefault="00FF5485">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528</w:t>
      </w:r>
    </w:p>
    <w:p w14:paraId="106C494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530</w:t>
      </w:r>
    </w:p>
    <w:p w14:paraId="254462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530</w:t>
      </w:r>
    </w:p>
    <w:p w14:paraId="4B79AD8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530</w:t>
      </w:r>
    </w:p>
    <w:p w14:paraId="160204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530</w:t>
      </w:r>
    </w:p>
    <w:p w14:paraId="66759B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530</w:t>
      </w:r>
    </w:p>
    <w:p w14:paraId="48DB1DC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516892">
        <w:rPr>
          <w:lang w:val="en-US"/>
        </w:rPr>
        <w:t>TypeI-SinglePanel</w:t>
      </w:r>
      <w:r w:rsidRPr="00516892">
        <w:rPr>
          <w:lang w:val="en-US" w:eastAsia="zh-CN"/>
        </w:rPr>
        <w:t xml:space="preserve"> Codebook</w:t>
      </w:r>
      <w:r>
        <w:tab/>
        <w:t>530</w:t>
      </w:r>
    </w:p>
    <w:p w14:paraId="1912D99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8.4</w:t>
      </w:r>
      <w:r>
        <w:rPr>
          <w:rFonts w:asciiTheme="minorHAnsi" w:eastAsiaTheme="minorEastAsia" w:hAnsiTheme="minorHAnsi" w:cstheme="minorBidi"/>
          <w:sz w:val="22"/>
          <w:szCs w:val="22"/>
          <w:lang w:val="en-US" w:eastAsia="zh-CN"/>
        </w:rPr>
        <w:tab/>
      </w:r>
      <w:r>
        <w:rPr>
          <w:lang w:eastAsia="zh-CN"/>
        </w:rPr>
        <w:t>Reporting of Rank Indicator (RI)</w:t>
      </w:r>
      <w:r>
        <w:tab/>
        <w:t>533</w:t>
      </w:r>
    </w:p>
    <w:p w14:paraId="0332AF2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533</w:t>
      </w:r>
    </w:p>
    <w:p w14:paraId="4A764C9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534</w:t>
      </w:r>
    </w:p>
    <w:p w14:paraId="3764825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534</w:t>
      </w:r>
    </w:p>
    <w:p w14:paraId="25E9136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534</w:t>
      </w:r>
    </w:p>
    <w:p w14:paraId="799A416A" w14:textId="77777777" w:rsidR="00FF5485" w:rsidRDefault="00FF5485">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537</w:t>
      </w:r>
    </w:p>
    <w:p w14:paraId="2DCC6809" w14:textId="77777777" w:rsidR="00FF5485" w:rsidRDefault="00FF5485">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537</w:t>
      </w:r>
    </w:p>
    <w:p w14:paraId="15BFE3BC" w14:textId="77777777" w:rsidR="00FF5485" w:rsidRDefault="00FF5485">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537</w:t>
      </w:r>
    </w:p>
    <w:p w14:paraId="7D905B31" w14:textId="77777777" w:rsidR="00FF5485" w:rsidRDefault="00FF5485">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539</w:t>
      </w:r>
    </w:p>
    <w:p w14:paraId="260753F9" w14:textId="77777777" w:rsidR="00FF5485" w:rsidRDefault="00FF5485">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539</w:t>
      </w:r>
    </w:p>
    <w:p w14:paraId="022D43F7" w14:textId="77777777" w:rsidR="00FF5485" w:rsidRDefault="00FF5485">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540</w:t>
      </w:r>
    </w:p>
    <w:p w14:paraId="1D94F94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540</w:t>
      </w:r>
    </w:p>
    <w:p w14:paraId="772CDD02"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540</w:t>
      </w:r>
    </w:p>
    <w:p w14:paraId="0F278500"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541</w:t>
      </w:r>
    </w:p>
    <w:p w14:paraId="7A25FA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542</w:t>
      </w:r>
    </w:p>
    <w:p w14:paraId="1E055F5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542</w:t>
      </w:r>
    </w:p>
    <w:p w14:paraId="4F26B55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542</w:t>
      </w:r>
    </w:p>
    <w:p w14:paraId="1B06A6D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542</w:t>
      </w:r>
    </w:p>
    <w:p w14:paraId="693A50DA" w14:textId="77777777" w:rsidR="00FF5485" w:rsidRDefault="00FF5485">
      <w:pPr>
        <w:pStyle w:val="TOC2"/>
        <w:rPr>
          <w:rFonts w:asciiTheme="minorHAnsi" w:eastAsiaTheme="minorEastAsia" w:hAnsiTheme="minorHAnsi" w:cstheme="minorBidi"/>
          <w:sz w:val="22"/>
          <w:szCs w:val="22"/>
          <w:lang w:val="en-US" w:eastAsia="zh-CN"/>
        </w:rPr>
      </w:pPr>
      <w:r w:rsidRPr="00516892">
        <w:rPr>
          <w:lang w:val="sv-FI" w:eastAsia="zh-CN"/>
        </w:rPr>
        <w:t>9.2B</w:t>
      </w:r>
      <w:r>
        <w:rPr>
          <w:rFonts w:asciiTheme="minorHAnsi" w:eastAsiaTheme="minorEastAsia" w:hAnsiTheme="minorHAnsi" w:cstheme="minorBidi"/>
          <w:sz w:val="22"/>
          <w:szCs w:val="22"/>
          <w:lang w:val="en-US" w:eastAsia="zh-CN"/>
        </w:rPr>
        <w:tab/>
      </w:r>
      <w:r w:rsidRPr="00516892">
        <w:rPr>
          <w:lang w:val="sv-FI" w:eastAsia="zh-CN"/>
        </w:rPr>
        <w:t>PDSCH demodulation for DC</w:t>
      </w:r>
      <w:r>
        <w:tab/>
        <w:t>544</w:t>
      </w:r>
    </w:p>
    <w:p w14:paraId="7D3CAC7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9.2B.1</w:t>
      </w:r>
      <w:r>
        <w:rPr>
          <w:rFonts w:asciiTheme="minorHAnsi" w:eastAsiaTheme="minorEastAsia" w:hAnsiTheme="minorHAnsi" w:cstheme="minorBidi"/>
          <w:sz w:val="22"/>
          <w:szCs w:val="22"/>
          <w:lang w:val="en-US" w:eastAsia="zh-CN"/>
        </w:rPr>
        <w:tab/>
      </w:r>
      <w:r w:rsidRPr="00516892">
        <w:rPr>
          <w:lang w:val="sv-FI" w:eastAsia="zh-CN"/>
        </w:rPr>
        <w:t>EN-DC</w:t>
      </w:r>
      <w:r>
        <w:tab/>
        <w:t>544</w:t>
      </w:r>
    </w:p>
    <w:p w14:paraId="1BB203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544</w:t>
      </w:r>
    </w:p>
    <w:p w14:paraId="173BADC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544</w:t>
      </w:r>
    </w:p>
    <w:p w14:paraId="67871C1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544</w:t>
      </w:r>
    </w:p>
    <w:p w14:paraId="454E566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544</w:t>
      </w:r>
    </w:p>
    <w:p w14:paraId="6956A84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544</w:t>
      </w:r>
    </w:p>
    <w:p w14:paraId="3C81ADD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55F6DDF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545</w:t>
      </w:r>
    </w:p>
    <w:p w14:paraId="7AAECDF5"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545</w:t>
      </w:r>
    </w:p>
    <w:p w14:paraId="1F201FC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545</w:t>
      </w:r>
    </w:p>
    <w:p w14:paraId="2E70AF40"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545</w:t>
      </w:r>
    </w:p>
    <w:p w14:paraId="33FFF1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545</w:t>
      </w:r>
    </w:p>
    <w:p w14:paraId="7CDDF83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9.3B.1</w:t>
      </w:r>
      <w:r>
        <w:rPr>
          <w:rFonts w:asciiTheme="minorHAnsi" w:eastAsiaTheme="minorEastAsia" w:hAnsiTheme="minorHAnsi" w:cstheme="minorBidi"/>
          <w:sz w:val="22"/>
          <w:szCs w:val="22"/>
          <w:lang w:val="en-US" w:eastAsia="zh-CN"/>
        </w:rPr>
        <w:tab/>
      </w:r>
      <w:r w:rsidRPr="00516892">
        <w:rPr>
          <w:lang w:val="sv-FI" w:eastAsia="zh-CN"/>
        </w:rPr>
        <w:t>EN-DC</w:t>
      </w:r>
      <w:r>
        <w:tab/>
        <w:t>545</w:t>
      </w:r>
    </w:p>
    <w:p w14:paraId="6A88BF28"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9.3B.1.1</w:t>
      </w:r>
      <w:r>
        <w:rPr>
          <w:rFonts w:asciiTheme="minorHAnsi" w:eastAsiaTheme="minorEastAsia" w:hAnsiTheme="minorHAnsi" w:cstheme="minorBidi"/>
          <w:sz w:val="22"/>
          <w:szCs w:val="22"/>
          <w:lang w:val="en-US" w:eastAsia="zh-CN"/>
        </w:rPr>
        <w:tab/>
      </w:r>
      <w:r w:rsidRPr="00516892">
        <w:rPr>
          <w:lang w:val="sv-FI" w:eastAsia="zh-CN"/>
        </w:rPr>
        <w:t>EN-DC within FR1</w:t>
      </w:r>
      <w:r>
        <w:tab/>
        <w:t>545</w:t>
      </w:r>
    </w:p>
    <w:p w14:paraId="1B1A4590" w14:textId="77777777" w:rsidR="00FF5485" w:rsidRDefault="00FF5485">
      <w:pPr>
        <w:pStyle w:val="TOC5"/>
        <w:rPr>
          <w:rFonts w:asciiTheme="minorHAnsi" w:eastAsiaTheme="minorEastAsia" w:hAnsiTheme="minorHAnsi" w:cstheme="minorBidi"/>
          <w:sz w:val="22"/>
          <w:szCs w:val="22"/>
          <w:lang w:val="en-US" w:eastAsia="zh-CN"/>
        </w:rPr>
      </w:pPr>
      <w:r w:rsidRPr="00516892">
        <w:rPr>
          <w:lang w:val="sv-FI" w:eastAsia="zh-CN"/>
        </w:rPr>
        <w:t>9.3B.1.1.1</w:t>
      </w:r>
      <w:r>
        <w:rPr>
          <w:rFonts w:asciiTheme="minorHAnsi" w:eastAsiaTheme="minorEastAsia" w:hAnsiTheme="minorHAnsi" w:cstheme="minorBidi"/>
          <w:sz w:val="22"/>
          <w:szCs w:val="22"/>
          <w:lang w:val="en-US" w:eastAsia="zh-CN"/>
        </w:rPr>
        <w:tab/>
      </w:r>
      <w:r w:rsidRPr="00516892">
        <w:rPr>
          <w:lang w:val="sv-FI" w:eastAsia="zh-CN"/>
        </w:rPr>
        <w:t>PDCCH</w:t>
      </w:r>
      <w:r>
        <w:tab/>
        <w:t>545</w:t>
      </w:r>
    </w:p>
    <w:p w14:paraId="59EB6B9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545</w:t>
      </w:r>
    </w:p>
    <w:p w14:paraId="378B8E9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545</w:t>
      </w:r>
    </w:p>
    <w:p w14:paraId="7FEA380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545</w:t>
      </w:r>
    </w:p>
    <w:p w14:paraId="57746A7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28243B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546</w:t>
      </w:r>
    </w:p>
    <w:p w14:paraId="1103F96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546</w:t>
      </w:r>
    </w:p>
    <w:p w14:paraId="6083A4A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546</w:t>
      </w:r>
    </w:p>
    <w:p w14:paraId="354FA7E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546</w:t>
      </w:r>
    </w:p>
    <w:p w14:paraId="4BE8321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546</w:t>
      </w:r>
    </w:p>
    <w:p w14:paraId="25D65D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t>546</w:t>
      </w:r>
    </w:p>
    <w:p w14:paraId="2BCF786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546</w:t>
      </w:r>
    </w:p>
    <w:p w14:paraId="514A2E1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548</w:t>
      </w:r>
    </w:p>
    <w:p w14:paraId="25D787D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548</w:t>
      </w:r>
    </w:p>
    <w:p w14:paraId="5884231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549</w:t>
      </w:r>
    </w:p>
    <w:p w14:paraId="60441D13"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eastAsia="zh-CN"/>
        </w:rPr>
        <w:t>9.4B.2</w:t>
      </w:r>
      <w:r>
        <w:rPr>
          <w:rFonts w:asciiTheme="minorHAnsi" w:eastAsiaTheme="minorEastAsia" w:hAnsiTheme="minorHAnsi" w:cstheme="minorBidi"/>
          <w:sz w:val="22"/>
          <w:szCs w:val="22"/>
          <w:lang w:val="en-US" w:eastAsia="zh-CN"/>
        </w:rPr>
        <w:tab/>
      </w:r>
      <w:r w:rsidRPr="00516892">
        <w:rPr>
          <w:rFonts w:eastAsia="SimSun"/>
          <w:lang w:eastAsia="zh-CN"/>
        </w:rPr>
        <w:t>NR DC between FR1 and FR2</w:t>
      </w:r>
      <w:r>
        <w:tab/>
        <w:t>550</w:t>
      </w:r>
    </w:p>
    <w:p w14:paraId="301C40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550</w:t>
      </w:r>
    </w:p>
    <w:p w14:paraId="46DC11CE" w14:textId="77777777" w:rsidR="00FF5485" w:rsidRDefault="00FF5485">
      <w:pPr>
        <w:pStyle w:val="TOC2"/>
        <w:rPr>
          <w:rFonts w:asciiTheme="minorHAnsi" w:eastAsiaTheme="minorEastAsia" w:hAnsiTheme="minorHAnsi" w:cstheme="minorBidi"/>
          <w:sz w:val="22"/>
          <w:szCs w:val="22"/>
          <w:lang w:val="en-US" w:eastAsia="zh-CN"/>
        </w:rPr>
      </w:pPr>
      <w:r w:rsidRPr="00516892">
        <w:rPr>
          <w:rFonts w:cs="Arial"/>
          <w:lang w:eastAsia="zh-CN"/>
        </w:rPr>
        <w:t>9.5B</w:t>
      </w:r>
      <w:r>
        <w:rPr>
          <w:rFonts w:asciiTheme="minorHAnsi" w:eastAsiaTheme="minorEastAsia" w:hAnsiTheme="minorHAnsi" w:cstheme="minorBidi"/>
          <w:sz w:val="22"/>
          <w:szCs w:val="22"/>
          <w:lang w:val="en-US" w:eastAsia="zh-CN"/>
        </w:rPr>
        <w:tab/>
      </w:r>
      <w:r w:rsidRPr="00516892">
        <w:rPr>
          <w:rFonts w:cs="Arial"/>
          <w:lang w:eastAsia="zh-CN"/>
        </w:rPr>
        <w:t>PDSCH demodulation for DC with power imbalance</w:t>
      </w:r>
      <w:r>
        <w:tab/>
        <w:t>550</w:t>
      </w:r>
    </w:p>
    <w:p w14:paraId="03A3F663" w14:textId="77777777" w:rsidR="00FF5485" w:rsidRDefault="00FF5485">
      <w:pPr>
        <w:pStyle w:val="TOC3"/>
        <w:rPr>
          <w:rFonts w:asciiTheme="minorHAnsi" w:eastAsiaTheme="minorEastAsia" w:hAnsiTheme="minorHAnsi" w:cstheme="minorBidi"/>
          <w:sz w:val="22"/>
          <w:szCs w:val="22"/>
          <w:lang w:val="en-US" w:eastAsia="zh-CN"/>
        </w:rPr>
      </w:pPr>
      <w:r w:rsidRPr="00516892">
        <w:rPr>
          <w:rFonts w:cs="Arial"/>
          <w:lang w:eastAsia="zh-CN"/>
        </w:rPr>
        <w:t>9.5B.1</w:t>
      </w:r>
      <w:r>
        <w:rPr>
          <w:rFonts w:asciiTheme="minorHAnsi" w:eastAsiaTheme="minorEastAsia" w:hAnsiTheme="minorHAnsi" w:cstheme="minorBidi"/>
          <w:sz w:val="22"/>
          <w:szCs w:val="22"/>
          <w:lang w:val="en-US" w:eastAsia="zh-CN"/>
        </w:rPr>
        <w:tab/>
      </w:r>
      <w:r w:rsidRPr="00516892">
        <w:rPr>
          <w:rFonts w:cs="Arial"/>
          <w:lang w:eastAsia="zh-CN"/>
        </w:rPr>
        <w:t>EN-DC</w:t>
      </w:r>
      <w:r>
        <w:tab/>
        <w:t>550</w:t>
      </w:r>
    </w:p>
    <w:p w14:paraId="442FF2A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9.5B.1.1</w:t>
      </w:r>
      <w:r>
        <w:rPr>
          <w:rFonts w:asciiTheme="minorHAnsi" w:eastAsiaTheme="minorEastAsia" w:hAnsiTheme="minorHAnsi" w:cstheme="minorBidi"/>
          <w:sz w:val="22"/>
          <w:szCs w:val="22"/>
          <w:lang w:val="en-US" w:eastAsia="zh-CN"/>
        </w:rPr>
        <w:tab/>
      </w:r>
      <w:r w:rsidRPr="00516892">
        <w:rPr>
          <w:rFonts w:cs="Arial"/>
          <w:lang w:eastAsia="zh-CN"/>
        </w:rPr>
        <w:t>Intra-band contiguous EN-DC within FR1</w:t>
      </w:r>
      <w:r>
        <w:tab/>
        <w:t>550</w:t>
      </w:r>
    </w:p>
    <w:p w14:paraId="7E7DD85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550</w:t>
      </w:r>
    </w:p>
    <w:p w14:paraId="3CE0BD32"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9.5B.1.2</w:t>
      </w:r>
      <w:r>
        <w:rPr>
          <w:rFonts w:asciiTheme="minorHAnsi" w:eastAsiaTheme="minorEastAsia" w:hAnsiTheme="minorHAnsi" w:cstheme="minorBidi"/>
          <w:sz w:val="22"/>
          <w:szCs w:val="22"/>
          <w:lang w:val="en-US" w:eastAsia="zh-CN"/>
        </w:rPr>
        <w:tab/>
      </w:r>
      <w:r w:rsidRPr="00516892">
        <w:rPr>
          <w:rFonts w:cs="Arial"/>
          <w:lang w:eastAsia="zh-CN"/>
        </w:rPr>
        <w:t>Intra-band non-contiguous EN-DC within FR1</w:t>
      </w:r>
      <w:r>
        <w:tab/>
        <w:t>551</w:t>
      </w:r>
    </w:p>
    <w:p w14:paraId="14C7074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551</w:t>
      </w:r>
    </w:p>
    <w:p w14:paraId="326FCA2C" w14:textId="77777777" w:rsidR="00FF5485" w:rsidRDefault="00FF5485">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553</w:t>
      </w:r>
    </w:p>
    <w:p w14:paraId="05ABD27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553</w:t>
      </w:r>
    </w:p>
    <w:p w14:paraId="2BB659A7" w14:textId="77777777" w:rsidR="00FF5485" w:rsidRDefault="00FF5485">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553</w:t>
      </w:r>
    </w:p>
    <w:p w14:paraId="0D9A3283" w14:textId="77777777" w:rsidR="00FF5485" w:rsidRDefault="00FF5485">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553</w:t>
      </w:r>
    </w:p>
    <w:p w14:paraId="6F909312" w14:textId="77777777" w:rsidR="00FF5485" w:rsidRDefault="00FF5485">
      <w:pPr>
        <w:pStyle w:val="TOC4"/>
        <w:rPr>
          <w:rFonts w:asciiTheme="minorHAnsi" w:eastAsiaTheme="minorEastAsia" w:hAnsiTheme="minorHAnsi" w:cstheme="minorBidi"/>
          <w:sz w:val="22"/>
          <w:szCs w:val="22"/>
          <w:lang w:val="en-US" w:eastAsia="zh-CN"/>
        </w:rPr>
      </w:pPr>
      <w:r>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553</w:t>
      </w:r>
    </w:p>
    <w:p w14:paraId="1866FE52" w14:textId="77777777" w:rsidR="00FF5485" w:rsidRDefault="00FF5485">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554</w:t>
      </w:r>
    </w:p>
    <w:p w14:paraId="42374F1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554</w:t>
      </w:r>
    </w:p>
    <w:p w14:paraId="5EE284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554</w:t>
      </w:r>
    </w:p>
    <w:p w14:paraId="3312EBFE"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10.2A.1.1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554</w:t>
      </w:r>
    </w:p>
    <w:p w14:paraId="77F42BF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554</w:t>
      </w:r>
    </w:p>
    <w:p w14:paraId="6D47818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554</w:t>
      </w:r>
    </w:p>
    <w:p w14:paraId="6B4076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554</w:t>
      </w:r>
    </w:p>
    <w:p w14:paraId="230552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554</w:t>
      </w:r>
    </w:p>
    <w:p w14:paraId="1E30B1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554</w:t>
      </w:r>
    </w:p>
    <w:p w14:paraId="4D1CE03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554</w:t>
      </w:r>
    </w:p>
    <w:p w14:paraId="67D2517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554</w:t>
      </w:r>
    </w:p>
    <w:p w14:paraId="0A8BC72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554</w:t>
      </w:r>
    </w:p>
    <w:p w14:paraId="2F64E2B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555</w:t>
      </w:r>
    </w:p>
    <w:p w14:paraId="4C5B3AE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555</w:t>
      </w:r>
    </w:p>
    <w:p w14:paraId="62EEE2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555</w:t>
      </w:r>
    </w:p>
    <w:p w14:paraId="01694A5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3F550C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3CD3F70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555</w:t>
      </w:r>
    </w:p>
    <w:p w14:paraId="2AB7C279"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555</w:t>
      </w:r>
    </w:p>
    <w:p w14:paraId="66AC5F0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555</w:t>
      </w:r>
    </w:p>
    <w:p w14:paraId="7DC60C18"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555</w:t>
      </w:r>
    </w:p>
    <w:p w14:paraId="31CAE7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555</w:t>
      </w:r>
    </w:p>
    <w:p w14:paraId="5017AB0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555</w:t>
      </w:r>
    </w:p>
    <w:p w14:paraId="3708ADF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6305C9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70046A6A"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556</w:t>
      </w:r>
    </w:p>
    <w:p w14:paraId="747349E2" w14:textId="77777777" w:rsidR="00FF5485" w:rsidRDefault="00FF5485">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557</w:t>
      </w:r>
    </w:p>
    <w:p w14:paraId="05E65A2B" w14:textId="77777777" w:rsidR="00FF5485" w:rsidRDefault="00FF5485">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557</w:t>
      </w:r>
    </w:p>
    <w:p w14:paraId="711DC8DC" w14:textId="77777777" w:rsidR="00FF5485" w:rsidRDefault="00FF5485">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557</w:t>
      </w:r>
    </w:p>
    <w:p w14:paraId="1EAF8454" w14:textId="77777777" w:rsidR="00FF5485" w:rsidRDefault="00FF5485">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557</w:t>
      </w:r>
    </w:p>
    <w:p w14:paraId="4E744D47" w14:textId="77777777" w:rsidR="00FF5485" w:rsidRDefault="00FF5485">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557</w:t>
      </w:r>
    </w:p>
    <w:p w14:paraId="5EC57090" w14:textId="77777777" w:rsidR="00FF5485" w:rsidRDefault="00FF5485">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557</w:t>
      </w:r>
    </w:p>
    <w:p w14:paraId="577C20FF" w14:textId="77777777" w:rsidR="00FF5485" w:rsidRDefault="00FF5485">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558</w:t>
      </w:r>
    </w:p>
    <w:p w14:paraId="500ACAED" w14:textId="77777777" w:rsidR="00FF5485" w:rsidRDefault="00FF5485">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558</w:t>
      </w:r>
    </w:p>
    <w:p w14:paraId="4917BC57" w14:textId="77777777" w:rsidR="00FF5485" w:rsidRDefault="00FF5485">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558</w:t>
      </w:r>
    </w:p>
    <w:p w14:paraId="2EA13212" w14:textId="77777777" w:rsidR="00FF5485" w:rsidRDefault="00FF5485">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559</w:t>
      </w:r>
    </w:p>
    <w:p w14:paraId="790A958E" w14:textId="77777777" w:rsidR="00FF5485" w:rsidRDefault="00FF5485">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559</w:t>
      </w:r>
    </w:p>
    <w:p w14:paraId="2618718F" w14:textId="77777777" w:rsidR="00FF5485" w:rsidRDefault="00FF5485">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559</w:t>
      </w:r>
    </w:p>
    <w:p w14:paraId="12C92FED" w14:textId="77777777" w:rsidR="00FF5485" w:rsidRDefault="00FF5485">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559</w:t>
      </w:r>
    </w:p>
    <w:p w14:paraId="4B405AAF" w14:textId="77777777" w:rsidR="00FF5485" w:rsidRDefault="00FF5485">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560</w:t>
      </w:r>
    </w:p>
    <w:p w14:paraId="7EE3BF44" w14:textId="77777777" w:rsidR="00FF5485" w:rsidRDefault="00FF5485">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560</w:t>
      </w:r>
    </w:p>
    <w:p w14:paraId="022D8FCA" w14:textId="77777777" w:rsidR="00FF5485" w:rsidRDefault="00FF5485">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560</w:t>
      </w:r>
    </w:p>
    <w:p w14:paraId="28F1E411" w14:textId="77777777" w:rsidR="00FF5485" w:rsidRDefault="00FF5485">
      <w:pPr>
        <w:pStyle w:val="TOC6"/>
        <w:rPr>
          <w:rFonts w:asciiTheme="minorHAnsi" w:eastAsiaTheme="minorEastAsia" w:hAnsiTheme="minorHAnsi" w:cstheme="minorBidi"/>
          <w:sz w:val="22"/>
          <w:szCs w:val="22"/>
          <w:lang w:val="en-US" w:eastAsia="zh-CN"/>
        </w:rPr>
      </w:pPr>
      <w:r>
        <w:t>11.1.5.1.1.2</w:t>
      </w:r>
      <w:r>
        <w:rPr>
          <w:rFonts w:asciiTheme="minorHAnsi" w:eastAsiaTheme="minorEastAsia" w:hAnsiTheme="minorHAnsi" w:cstheme="minorBidi"/>
          <w:sz w:val="22"/>
          <w:szCs w:val="22"/>
          <w:lang w:val="en-US" w:eastAsia="zh-CN"/>
        </w:rPr>
        <w:tab/>
      </w:r>
      <w:r>
        <w:t>DTX to NACK requirements</w:t>
      </w:r>
      <w:r>
        <w:tab/>
        <w:t>561</w:t>
      </w:r>
    </w:p>
    <w:p w14:paraId="62C7360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561</w:t>
      </w:r>
    </w:p>
    <w:p w14:paraId="0F713AFC"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561</w:t>
      </w:r>
    </w:p>
    <w:p w14:paraId="05F09A1C"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561</w:t>
      </w:r>
    </w:p>
    <w:p w14:paraId="7A54DF5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562</w:t>
      </w:r>
    </w:p>
    <w:p w14:paraId="2509DFA8" w14:textId="77777777" w:rsidR="00FF5485" w:rsidRDefault="00FF5485">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562</w:t>
      </w:r>
    </w:p>
    <w:p w14:paraId="06D60707" w14:textId="77777777" w:rsidR="00FF5485" w:rsidRDefault="00FF5485">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562</w:t>
      </w:r>
    </w:p>
    <w:p w14:paraId="5BD84699" w14:textId="77777777" w:rsidR="00FF5485" w:rsidRDefault="00FF5485">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563</w:t>
      </w:r>
    </w:p>
    <w:p w14:paraId="1319381F" w14:textId="77777777" w:rsidR="00FF5485" w:rsidRDefault="00FF5485">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563</w:t>
      </w:r>
    </w:p>
    <w:p w14:paraId="498ABD40" w14:textId="77777777" w:rsidR="00FF5485" w:rsidRDefault="00FF5485">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563</w:t>
      </w:r>
    </w:p>
    <w:p w14:paraId="6A8B1EB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564</w:t>
      </w:r>
    </w:p>
    <w:p w14:paraId="7626EE02"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564</w:t>
      </w:r>
    </w:p>
    <w:p w14:paraId="4E85A927"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564</w:t>
      </w:r>
    </w:p>
    <w:p w14:paraId="78B722B1" w14:textId="77777777" w:rsidR="00FF5485" w:rsidRDefault="00FF5485">
      <w:pPr>
        <w:pStyle w:val="TOC8"/>
        <w:rPr>
          <w:rFonts w:asciiTheme="minorHAnsi" w:eastAsiaTheme="minorEastAsia" w:hAnsiTheme="minorHAnsi" w:cstheme="minorBidi"/>
          <w:b w:val="0"/>
          <w:szCs w:val="22"/>
          <w:lang w:val="en-US" w:eastAsia="zh-CN"/>
        </w:rPr>
      </w:pPr>
      <w:r w:rsidRPr="00516892">
        <w:rPr>
          <w:rFonts w:eastAsia="SimSun"/>
        </w:rPr>
        <w:t xml:space="preserve">Annex A (normative): </w:t>
      </w:r>
      <w:r>
        <w:rPr>
          <w:lang w:eastAsia="x-none"/>
        </w:rPr>
        <w:t>Measurement channels</w:t>
      </w:r>
      <w:r>
        <w:tab/>
        <w:t>563</w:t>
      </w:r>
    </w:p>
    <w:p w14:paraId="24BAE53A" w14:textId="77777777" w:rsidR="00FF5485" w:rsidRDefault="00FF5485">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563</w:t>
      </w:r>
    </w:p>
    <w:p w14:paraId="30F89E8A"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A.1.1</w:t>
      </w:r>
      <w:r>
        <w:rPr>
          <w:rFonts w:asciiTheme="minorHAnsi" w:eastAsiaTheme="minorEastAsia" w:hAnsiTheme="minorHAnsi" w:cstheme="minorBidi"/>
          <w:sz w:val="22"/>
          <w:szCs w:val="22"/>
          <w:lang w:val="en-US" w:eastAsia="zh-CN"/>
        </w:rPr>
        <w:tab/>
      </w:r>
      <w:r w:rsidRPr="00516892">
        <w:rPr>
          <w:snapToGrid w:val="0"/>
        </w:rPr>
        <w:t>Throughput definition</w:t>
      </w:r>
      <w:r>
        <w:tab/>
        <w:t>563</w:t>
      </w:r>
    </w:p>
    <w:p w14:paraId="4CE6DE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A.1.2</w:t>
      </w:r>
      <w:r>
        <w:rPr>
          <w:rFonts w:asciiTheme="minorHAnsi" w:eastAsiaTheme="minorEastAsia" w:hAnsiTheme="minorHAnsi" w:cstheme="minorBidi"/>
          <w:sz w:val="22"/>
          <w:szCs w:val="22"/>
          <w:lang w:val="en-US" w:eastAsia="zh-CN"/>
        </w:rPr>
        <w:tab/>
      </w:r>
      <w:r w:rsidRPr="00516892">
        <w:rPr>
          <w:snapToGrid w:val="0"/>
        </w:rPr>
        <w:t>TDD UL-DL configurations for FR1</w:t>
      </w:r>
      <w:r>
        <w:tab/>
        <w:t>563</w:t>
      </w:r>
    </w:p>
    <w:p w14:paraId="4FDFF6A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configurations for FR2</w:t>
      </w:r>
      <w:r>
        <w:tab/>
        <w:t>568</w:t>
      </w:r>
    </w:p>
    <w:p w14:paraId="5E071FAA" w14:textId="77777777" w:rsidR="00FF5485" w:rsidRDefault="00FF5485">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570</w:t>
      </w:r>
    </w:p>
    <w:p w14:paraId="5256AE46" w14:textId="77777777" w:rsidR="00FF5485" w:rsidRDefault="00FF5485">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570</w:t>
      </w:r>
    </w:p>
    <w:p w14:paraId="6268946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570</w:t>
      </w:r>
    </w:p>
    <w:p w14:paraId="6111757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570</w:t>
      </w:r>
    </w:p>
    <w:p w14:paraId="75D3B4A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571</w:t>
      </w:r>
    </w:p>
    <w:p w14:paraId="55C6A9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571</w:t>
      </w:r>
    </w:p>
    <w:p w14:paraId="4156532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590</w:t>
      </w:r>
    </w:p>
    <w:p w14:paraId="27C11DD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591</w:t>
      </w:r>
    </w:p>
    <w:p w14:paraId="36A39C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591</w:t>
      </w:r>
    </w:p>
    <w:p w14:paraId="3DB98AF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597</w:t>
      </w:r>
    </w:p>
    <w:p w14:paraId="1214F2F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598</w:t>
      </w:r>
    </w:p>
    <w:p w14:paraId="48BA6B7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598</w:t>
      </w:r>
    </w:p>
    <w:p w14:paraId="32B882E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605</w:t>
      </w:r>
    </w:p>
    <w:p w14:paraId="6B81A76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667</w:t>
      </w:r>
    </w:p>
    <w:p w14:paraId="67FF5CE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667</w:t>
      </w:r>
    </w:p>
    <w:p w14:paraId="4A9BDEF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668</w:t>
      </w:r>
    </w:p>
    <w:p w14:paraId="58C5636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687</w:t>
      </w:r>
    </w:p>
    <w:p w14:paraId="278421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693</w:t>
      </w:r>
    </w:p>
    <w:p w14:paraId="12FA316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694</w:t>
      </w:r>
    </w:p>
    <w:p w14:paraId="23467678" w14:textId="77777777" w:rsidR="00FF5485" w:rsidRDefault="00FF5485">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701</w:t>
      </w:r>
    </w:p>
    <w:p w14:paraId="613B8D98" w14:textId="77777777" w:rsidR="00FF5485" w:rsidRDefault="00FF5485">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701</w:t>
      </w:r>
    </w:p>
    <w:p w14:paraId="44B3DC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704</w:t>
      </w:r>
    </w:p>
    <w:p w14:paraId="43177F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704</w:t>
      </w:r>
    </w:p>
    <w:p w14:paraId="77793E5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704</w:t>
      </w:r>
    </w:p>
    <w:p w14:paraId="015A9BF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705</w:t>
      </w:r>
    </w:p>
    <w:p w14:paraId="0C1E9B2B"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705</w:t>
      </w:r>
    </w:p>
    <w:p w14:paraId="0D336FD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705</w:t>
      </w:r>
    </w:p>
    <w:p w14:paraId="0955E7A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706</w:t>
      </w:r>
    </w:p>
    <w:p w14:paraId="3FA3D1E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FR1</w:t>
      </w:r>
      <w:r>
        <w:tab/>
        <w:t>707</w:t>
      </w:r>
    </w:p>
    <w:p w14:paraId="0AB7AAC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FR2</w:t>
      </w:r>
      <w:r>
        <w:tab/>
        <w:t>707</w:t>
      </w:r>
    </w:p>
    <w:p w14:paraId="431E49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120</w:t>
      </w:r>
      <w:r>
        <w:rPr>
          <w:lang w:eastAsia="zh-CN"/>
        </w:rPr>
        <w:t xml:space="preserve"> kHz FR2</w:t>
      </w:r>
      <w:r>
        <w:tab/>
        <w:t>707</w:t>
      </w:r>
    </w:p>
    <w:p w14:paraId="7BEC798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480</w:t>
      </w:r>
      <w:r>
        <w:rPr>
          <w:lang w:eastAsia="zh-CN"/>
        </w:rPr>
        <w:t xml:space="preserve"> kHz FR2-2</w:t>
      </w:r>
      <w:r>
        <w:tab/>
        <w:t>707</w:t>
      </w:r>
    </w:p>
    <w:p w14:paraId="3A0038F8" w14:textId="77777777" w:rsidR="00FF5485" w:rsidRDefault="00FF5485">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708</w:t>
      </w:r>
    </w:p>
    <w:p w14:paraId="359649A7" w14:textId="77777777" w:rsidR="00FF5485" w:rsidRDefault="00FF5485">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708</w:t>
      </w:r>
    </w:p>
    <w:p w14:paraId="6194510D" w14:textId="77777777" w:rsidR="00FF5485" w:rsidRDefault="00FF5485">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708</w:t>
      </w:r>
    </w:p>
    <w:p w14:paraId="11F64135" w14:textId="77777777" w:rsidR="00FF5485" w:rsidRDefault="00FF5485">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708</w:t>
      </w:r>
    </w:p>
    <w:p w14:paraId="2F304DCB" w14:textId="77777777" w:rsidR="00FF5485" w:rsidRDefault="00FF5485">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714</w:t>
      </w:r>
    </w:p>
    <w:p w14:paraId="6B253FC8" w14:textId="77777777" w:rsidR="00FF5485" w:rsidRDefault="00FF548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714</w:t>
      </w:r>
    </w:p>
    <w:p w14:paraId="0F0CD019"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A.5.1.1</w:t>
      </w:r>
      <w:r>
        <w:rPr>
          <w:rFonts w:asciiTheme="minorHAnsi" w:eastAsiaTheme="minorEastAsia" w:hAnsiTheme="minorHAnsi" w:cstheme="minorBidi"/>
          <w:sz w:val="22"/>
          <w:szCs w:val="22"/>
          <w:lang w:val="en-US" w:eastAsia="zh-CN"/>
        </w:rPr>
        <w:tab/>
      </w:r>
      <w:r w:rsidRPr="00516892">
        <w:rPr>
          <w:snapToGrid w:val="0"/>
        </w:rPr>
        <w:t xml:space="preserve">OCNG FDD pattern 1: Generic OCNG FDD Pattern for all unused </w:t>
      </w:r>
      <w:r w:rsidRPr="00516892">
        <w:rPr>
          <w:snapToGrid w:val="0"/>
          <w:lang w:eastAsia="zh-CN"/>
        </w:rPr>
        <w:t>REs</w:t>
      </w:r>
      <w:r>
        <w:tab/>
        <w:t>714</w:t>
      </w:r>
    </w:p>
    <w:p w14:paraId="79980D0B" w14:textId="77777777" w:rsidR="00FF5485" w:rsidRDefault="00FF5485">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714</w:t>
      </w:r>
    </w:p>
    <w:p w14:paraId="59396784"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A.5.2.1</w:t>
      </w:r>
      <w:r>
        <w:rPr>
          <w:rFonts w:asciiTheme="minorHAnsi" w:eastAsiaTheme="minorEastAsia" w:hAnsiTheme="minorHAnsi" w:cstheme="minorBidi"/>
          <w:sz w:val="22"/>
          <w:szCs w:val="22"/>
          <w:lang w:val="en-US" w:eastAsia="zh-CN"/>
        </w:rPr>
        <w:tab/>
      </w:r>
      <w:r w:rsidRPr="00516892">
        <w:rPr>
          <w:snapToGrid w:val="0"/>
        </w:rPr>
        <w:t xml:space="preserve">OCNG TDD pattern 1: Generic OCNG TDD Pattern for all unused </w:t>
      </w:r>
      <w:r w:rsidRPr="00516892">
        <w:rPr>
          <w:snapToGrid w:val="0"/>
          <w:lang w:eastAsia="zh-CN"/>
        </w:rPr>
        <w:t>REs</w:t>
      </w:r>
      <w:r>
        <w:tab/>
        <w:t>714</w:t>
      </w:r>
    </w:p>
    <w:p w14:paraId="0A450AFF" w14:textId="77777777" w:rsidR="00FF5485" w:rsidRDefault="00FF5485">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715</w:t>
      </w:r>
    </w:p>
    <w:p w14:paraId="15C39C8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715</w:t>
      </w:r>
    </w:p>
    <w:p w14:paraId="0C5889E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715</w:t>
      </w:r>
    </w:p>
    <w:p w14:paraId="3BAE8EB3" w14:textId="77777777" w:rsidR="00FF5485" w:rsidRDefault="00FF5485">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715</w:t>
      </w:r>
    </w:p>
    <w:p w14:paraId="32A53C93" w14:textId="77777777" w:rsidR="00FF5485" w:rsidRDefault="00FF5485">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715</w:t>
      </w:r>
    </w:p>
    <w:p w14:paraId="08119B30"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716</w:t>
      </w:r>
    </w:p>
    <w:p w14:paraId="267B345D" w14:textId="77777777" w:rsidR="00FF5485" w:rsidRDefault="00FF5485">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716</w:t>
      </w:r>
    </w:p>
    <w:p w14:paraId="5F94A8E7" w14:textId="77777777" w:rsidR="00FF5485" w:rsidRDefault="00FF5485">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716</w:t>
      </w:r>
    </w:p>
    <w:p w14:paraId="65208CF1" w14:textId="77777777" w:rsidR="00FF5485" w:rsidRDefault="00FF5485">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516892">
        <w:rPr>
          <w:rFonts w:eastAsia="Malgun Gothic"/>
        </w:rPr>
        <w:t>B</w:t>
      </w:r>
      <w:r>
        <w:t>CH performance requirements</w:t>
      </w:r>
      <w:r>
        <w:tab/>
        <w:t>716</w:t>
      </w:r>
    </w:p>
    <w:p w14:paraId="2CCBF063"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716</w:t>
      </w:r>
    </w:p>
    <w:p w14:paraId="26D1E2F4"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716</w:t>
      </w:r>
    </w:p>
    <w:p w14:paraId="5CFC6E13"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B (normative): Propagation conditions</w:t>
      </w:r>
      <w:r w:rsidRPr="00EA444A">
        <w:rPr>
          <w:lang w:val="fr-FR"/>
        </w:rPr>
        <w:tab/>
        <w:t>717</w:t>
      </w:r>
    </w:p>
    <w:p w14:paraId="5B17BB06" w14:textId="77777777" w:rsidR="00FF5485" w:rsidRDefault="00FF5485">
      <w:pPr>
        <w:pStyle w:val="TOC1"/>
        <w:rPr>
          <w:rFonts w:asciiTheme="minorHAnsi" w:eastAsiaTheme="minorEastAsia" w:hAnsiTheme="minorHAnsi" w:cstheme="minorBidi"/>
          <w:szCs w:val="22"/>
          <w:lang w:val="en-US" w:eastAsia="zh-CN"/>
        </w:rPr>
      </w:pPr>
      <w:r w:rsidRPr="00EA444A">
        <w:rPr>
          <w:lang w:val="en-US" w:eastAsia="zh-CN"/>
        </w:rPr>
        <w:t>B.1</w:t>
      </w:r>
      <w:r>
        <w:rPr>
          <w:rFonts w:asciiTheme="minorHAnsi" w:eastAsiaTheme="minorEastAsia" w:hAnsiTheme="minorHAnsi" w:cstheme="minorBidi"/>
          <w:szCs w:val="22"/>
          <w:lang w:val="en-US" w:eastAsia="zh-CN"/>
        </w:rPr>
        <w:tab/>
      </w:r>
      <w:r w:rsidRPr="00EA444A">
        <w:rPr>
          <w:lang w:val="en-US"/>
        </w:rPr>
        <w:t>Static propagation condition</w:t>
      </w:r>
      <w:r>
        <w:tab/>
        <w:t>717</w:t>
      </w:r>
    </w:p>
    <w:p w14:paraId="386EB324"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B.1.0</w:t>
      </w:r>
      <w:r>
        <w:rPr>
          <w:rFonts w:asciiTheme="minorHAnsi" w:eastAsiaTheme="minorEastAsia" w:hAnsiTheme="minorHAnsi" w:cstheme="minorBidi"/>
          <w:sz w:val="22"/>
          <w:szCs w:val="22"/>
          <w:lang w:val="en-US" w:eastAsia="zh-CN"/>
        </w:rPr>
        <w:tab/>
      </w:r>
      <w:r w:rsidRPr="00516892">
        <w:rPr>
          <w:snapToGrid w:val="0"/>
        </w:rPr>
        <w:t>UE Receiver with 1Rx</w:t>
      </w:r>
      <w:r>
        <w:tab/>
        <w:t>717</w:t>
      </w:r>
    </w:p>
    <w:p w14:paraId="09DB3D61"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B.1.1</w:t>
      </w:r>
      <w:r>
        <w:rPr>
          <w:rFonts w:asciiTheme="minorHAnsi" w:eastAsiaTheme="minorEastAsia" w:hAnsiTheme="minorHAnsi" w:cstheme="minorBidi"/>
          <w:sz w:val="22"/>
          <w:szCs w:val="22"/>
          <w:lang w:val="en-US" w:eastAsia="zh-CN"/>
        </w:rPr>
        <w:tab/>
      </w:r>
      <w:r w:rsidRPr="00516892">
        <w:rPr>
          <w:snapToGrid w:val="0"/>
        </w:rPr>
        <w:t>UE Receiver with 2Rx</w:t>
      </w:r>
      <w:r>
        <w:tab/>
        <w:t>717</w:t>
      </w:r>
    </w:p>
    <w:p w14:paraId="3ACE68C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B.1.2</w:t>
      </w:r>
      <w:r>
        <w:rPr>
          <w:rFonts w:asciiTheme="minorHAnsi" w:eastAsiaTheme="minorEastAsia" w:hAnsiTheme="minorHAnsi" w:cstheme="minorBidi"/>
          <w:sz w:val="22"/>
          <w:szCs w:val="22"/>
          <w:lang w:val="en-US" w:eastAsia="zh-CN"/>
        </w:rPr>
        <w:tab/>
      </w:r>
      <w:r w:rsidRPr="00516892">
        <w:rPr>
          <w:snapToGrid w:val="0"/>
        </w:rPr>
        <w:t>UE Receiver with 4Rx</w:t>
      </w:r>
      <w:r>
        <w:tab/>
        <w:t>717</w:t>
      </w:r>
    </w:p>
    <w:p w14:paraId="1B96C9DA" w14:textId="77777777" w:rsidR="00FF5485" w:rsidRDefault="00FF5485">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718</w:t>
      </w:r>
    </w:p>
    <w:p w14:paraId="02CA7A14" w14:textId="77777777" w:rsidR="00FF5485" w:rsidRDefault="00FF5485">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718</w:t>
      </w:r>
    </w:p>
    <w:p w14:paraId="2CBA087D"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720</w:t>
      </w:r>
    </w:p>
    <w:p w14:paraId="77E4783A"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721</w:t>
      </w:r>
    </w:p>
    <w:p w14:paraId="12E55198" w14:textId="77777777" w:rsidR="00FF5485" w:rsidRDefault="00FF5485">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723</w:t>
      </w:r>
    </w:p>
    <w:p w14:paraId="0277E5E6"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B.2.3</w:t>
      </w:r>
      <w:r>
        <w:rPr>
          <w:rFonts w:asciiTheme="minorHAnsi" w:eastAsiaTheme="minorEastAsia" w:hAnsiTheme="minorHAnsi" w:cstheme="minorBidi"/>
          <w:sz w:val="22"/>
          <w:szCs w:val="22"/>
          <w:lang w:val="en-US" w:eastAsia="zh-CN"/>
        </w:rPr>
        <w:tab/>
      </w:r>
      <w:r w:rsidRPr="00516892">
        <w:rPr>
          <w:snapToGrid w:val="0"/>
        </w:rPr>
        <w:t>MIMO Channel Correlation Matrices</w:t>
      </w:r>
      <w:r>
        <w:tab/>
        <w:t>724</w:t>
      </w:r>
    </w:p>
    <w:p w14:paraId="4CBB6C70"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724</w:t>
      </w:r>
    </w:p>
    <w:p w14:paraId="4D3BF44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724</w:t>
      </w:r>
    </w:p>
    <w:p w14:paraId="101664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726</w:t>
      </w:r>
    </w:p>
    <w:p w14:paraId="460F5C76"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730</w:t>
      </w:r>
    </w:p>
    <w:p w14:paraId="565AE37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731</w:t>
      </w:r>
    </w:p>
    <w:p w14:paraId="77D5732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733</w:t>
      </w:r>
    </w:p>
    <w:p w14:paraId="52B02D22" w14:textId="77777777" w:rsidR="00FF5485" w:rsidRDefault="00FF5485">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735</w:t>
      </w:r>
    </w:p>
    <w:p w14:paraId="4BC05C93" w14:textId="77777777" w:rsidR="00FF5485" w:rsidRDefault="00FF5485">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737</w:t>
      </w:r>
    </w:p>
    <w:p w14:paraId="2DAC4A78" w14:textId="77777777" w:rsidR="00FF5485" w:rsidRDefault="00FF5485">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738</w:t>
      </w:r>
    </w:p>
    <w:p w14:paraId="45B1B9FB" w14:textId="77777777" w:rsidR="00FF5485" w:rsidRDefault="00FF5485">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738</w:t>
      </w:r>
    </w:p>
    <w:p w14:paraId="4E38AA9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B.3.1</w:t>
      </w:r>
      <w:r>
        <w:rPr>
          <w:rFonts w:asciiTheme="minorHAnsi" w:eastAsiaTheme="minorEastAsia" w:hAnsiTheme="minorHAnsi" w:cstheme="minorBidi"/>
          <w:sz w:val="22"/>
          <w:szCs w:val="22"/>
          <w:lang w:val="en-US" w:eastAsia="zh-CN"/>
        </w:rPr>
        <w:tab/>
      </w:r>
      <w:r w:rsidRPr="00516892">
        <w:rPr>
          <w:snapToGrid w:val="0"/>
        </w:rPr>
        <w:t>Single Tap Channel Profile</w:t>
      </w:r>
      <w:r>
        <w:tab/>
        <w:t>738</w:t>
      </w:r>
    </w:p>
    <w:p w14:paraId="6EF5964E"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B.3.2</w:t>
      </w:r>
      <w:r>
        <w:rPr>
          <w:rFonts w:asciiTheme="minorHAnsi" w:eastAsiaTheme="minorEastAsia" w:hAnsiTheme="minorHAnsi" w:cstheme="minorBidi"/>
          <w:sz w:val="22"/>
          <w:szCs w:val="22"/>
          <w:lang w:val="en-US" w:eastAsia="zh-CN"/>
        </w:rPr>
        <w:tab/>
      </w:r>
      <w:r w:rsidRPr="00516892">
        <w:rPr>
          <w:snapToGrid w:val="0"/>
        </w:rPr>
        <w:t>HST-SFN Channel Profile</w:t>
      </w:r>
      <w:r>
        <w:tab/>
        <w:t>742</w:t>
      </w:r>
    </w:p>
    <w:p w14:paraId="5E942FA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B.3.3</w:t>
      </w:r>
      <w:r>
        <w:rPr>
          <w:rFonts w:asciiTheme="minorHAnsi" w:eastAsiaTheme="minorEastAsia" w:hAnsiTheme="minorHAnsi" w:cstheme="minorBidi"/>
          <w:sz w:val="22"/>
          <w:szCs w:val="22"/>
          <w:lang w:val="en-US" w:eastAsia="zh-CN"/>
        </w:rPr>
        <w:tab/>
      </w:r>
      <w:r w:rsidRPr="00516892">
        <w:rPr>
          <w:snapToGrid w:val="0"/>
        </w:rPr>
        <w:t>HST-DPS Channel Profile</w:t>
      </w:r>
      <w:r>
        <w:tab/>
        <w:t>745</w:t>
      </w:r>
    </w:p>
    <w:p w14:paraId="75F554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B.3.4</w:t>
      </w:r>
      <w:r>
        <w:rPr>
          <w:rFonts w:asciiTheme="minorHAnsi" w:eastAsiaTheme="minorEastAsia" w:hAnsiTheme="minorHAnsi" w:cstheme="minorBidi"/>
          <w:sz w:val="22"/>
          <w:szCs w:val="22"/>
          <w:lang w:val="en-US" w:eastAsia="zh-CN"/>
        </w:rPr>
        <w:tab/>
      </w:r>
      <w:r w:rsidRPr="00516892">
        <w:rPr>
          <w:snapToGrid w:val="0"/>
        </w:rPr>
        <w:t>FR2 HST-DPS Channel Profile</w:t>
      </w:r>
      <w:r>
        <w:tab/>
        <w:t>749</w:t>
      </w:r>
    </w:p>
    <w:p w14:paraId="5FA4ED5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749</w:t>
      </w:r>
    </w:p>
    <w:p w14:paraId="55317B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752</w:t>
      </w:r>
    </w:p>
    <w:p w14:paraId="6652D20B"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B.3.5</w:t>
      </w:r>
      <w:r>
        <w:rPr>
          <w:rFonts w:asciiTheme="minorHAnsi" w:eastAsiaTheme="minorEastAsia" w:hAnsiTheme="minorHAnsi" w:cstheme="minorBidi"/>
          <w:sz w:val="22"/>
          <w:szCs w:val="22"/>
          <w:lang w:val="en-US" w:eastAsia="zh-CN"/>
        </w:rPr>
        <w:tab/>
      </w:r>
      <w:r w:rsidRPr="00516892">
        <w:rPr>
          <w:snapToGrid w:val="0"/>
        </w:rPr>
        <w:t>HST-SFN Scheme A Channel Profile</w:t>
      </w:r>
      <w:r>
        <w:tab/>
        <w:t>754</w:t>
      </w:r>
    </w:p>
    <w:p w14:paraId="1250D0E2"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B.3.6</w:t>
      </w:r>
      <w:r>
        <w:rPr>
          <w:rFonts w:asciiTheme="minorHAnsi" w:eastAsiaTheme="minorEastAsia" w:hAnsiTheme="minorHAnsi" w:cstheme="minorBidi"/>
          <w:sz w:val="22"/>
          <w:szCs w:val="22"/>
          <w:lang w:val="en-US" w:eastAsia="zh-CN"/>
        </w:rPr>
        <w:tab/>
      </w:r>
      <w:r w:rsidRPr="00516892">
        <w:rPr>
          <w:snapToGrid w:val="0"/>
        </w:rPr>
        <w:t>HST-SFN Scheme B Channel Profile</w:t>
      </w:r>
      <w:r>
        <w:tab/>
        <w:t>757</w:t>
      </w:r>
    </w:p>
    <w:p w14:paraId="416A1C42" w14:textId="77777777" w:rsidR="00FF5485" w:rsidRDefault="00FF5485">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760</w:t>
      </w:r>
    </w:p>
    <w:p w14:paraId="1ECAE59F" w14:textId="77777777" w:rsidR="00FF5485" w:rsidRDefault="00FF5485">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760</w:t>
      </w:r>
    </w:p>
    <w:p w14:paraId="68D7CFD6" w14:textId="77777777" w:rsidR="00FF5485" w:rsidRDefault="00FF5485">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761</w:t>
      </w:r>
    </w:p>
    <w:p w14:paraId="3A4D4518" w14:textId="77777777" w:rsidR="00FF5485" w:rsidRDefault="00FF5485">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762</w:t>
      </w:r>
    </w:p>
    <w:p w14:paraId="4160895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762</w:t>
      </w:r>
    </w:p>
    <w:p w14:paraId="2F812CAA" w14:textId="77777777" w:rsidR="00FF5485" w:rsidRDefault="00FF5485">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763</w:t>
      </w:r>
    </w:p>
    <w:p w14:paraId="099B44BC" w14:textId="77777777" w:rsidR="00FF5485" w:rsidRDefault="00FF5485">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763</w:t>
      </w:r>
    </w:p>
    <w:p w14:paraId="24A8A502"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B.6.2</w:t>
      </w:r>
      <w:r>
        <w:rPr>
          <w:rFonts w:asciiTheme="minorHAnsi" w:eastAsiaTheme="minorEastAsia" w:hAnsiTheme="minorHAnsi" w:cstheme="minorBidi"/>
          <w:sz w:val="22"/>
          <w:szCs w:val="22"/>
          <w:lang w:val="en-US" w:eastAsia="zh-CN"/>
        </w:rPr>
        <w:tab/>
      </w:r>
      <w:r w:rsidRPr="00516892">
        <w:rPr>
          <w:lang w:val="en-US"/>
        </w:rPr>
        <w:t xml:space="preserve">Interference model for </w:t>
      </w:r>
      <w:r>
        <w:t>PDSCH requirements</w:t>
      </w:r>
      <w:r>
        <w:tab/>
        <w:t>763</w:t>
      </w:r>
    </w:p>
    <w:p w14:paraId="74CF06DB" w14:textId="77777777" w:rsidR="00FF5485" w:rsidRDefault="00FF5485">
      <w:pPr>
        <w:pStyle w:val="TOC1"/>
        <w:rPr>
          <w:rFonts w:asciiTheme="minorHAnsi" w:eastAsiaTheme="minorEastAsia" w:hAnsiTheme="minorHAnsi" w:cstheme="minorBidi"/>
          <w:szCs w:val="22"/>
          <w:lang w:val="en-US" w:eastAsia="zh-CN"/>
        </w:rPr>
      </w:pPr>
      <w:r>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763</w:t>
      </w:r>
    </w:p>
    <w:p w14:paraId="4546E430" w14:textId="77777777" w:rsidR="00FF5485" w:rsidRDefault="00FF5485">
      <w:pPr>
        <w:pStyle w:val="TOC8"/>
        <w:rPr>
          <w:rFonts w:asciiTheme="minorHAnsi" w:eastAsiaTheme="minorEastAsia" w:hAnsiTheme="minorHAnsi" w:cstheme="minorBidi"/>
          <w:b w:val="0"/>
          <w:szCs w:val="22"/>
          <w:lang w:val="en-US" w:eastAsia="zh-CN"/>
        </w:rPr>
      </w:pPr>
      <w:r>
        <w:t>Annex C (normative): Downlink physical channels</w:t>
      </w:r>
      <w:r>
        <w:tab/>
        <w:t>765</w:t>
      </w:r>
    </w:p>
    <w:p w14:paraId="4BACDD2E" w14:textId="77777777" w:rsidR="00FF5485" w:rsidRDefault="00FF548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765</w:t>
      </w:r>
    </w:p>
    <w:p w14:paraId="41ADFC16" w14:textId="77777777" w:rsidR="00FF5485" w:rsidRDefault="00FF5485">
      <w:pPr>
        <w:pStyle w:val="TOC1"/>
        <w:rPr>
          <w:rFonts w:asciiTheme="minorHAnsi" w:eastAsiaTheme="minorEastAsia" w:hAnsiTheme="minorHAnsi" w:cstheme="minorBidi"/>
          <w:szCs w:val="22"/>
          <w:lang w:val="en-US" w:eastAsia="zh-CN"/>
        </w:rPr>
      </w:pPr>
      <w:r w:rsidRPr="00516892">
        <w:rPr>
          <w:rFonts w:eastAsia="Yu Mincho"/>
        </w:rPr>
        <w:t>C.2</w:t>
      </w:r>
      <w:r>
        <w:rPr>
          <w:rFonts w:asciiTheme="minorHAnsi" w:eastAsiaTheme="minorEastAsia" w:hAnsiTheme="minorHAnsi" w:cstheme="minorBidi"/>
          <w:szCs w:val="22"/>
          <w:lang w:val="en-US" w:eastAsia="zh-CN"/>
        </w:rPr>
        <w:tab/>
      </w:r>
      <w:r w:rsidRPr="00516892">
        <w:rPr>
          <w:rFonts w:eastAsia="Yu Mincho"/>
        </w:rPr>
        <w:t>Setup</w:t>
      </w:r>
      <w:r>
        <w:rPr>
          <w:lang w:eastAsia="zh-CN"/>
        </w:rPr>
        <w:t xml:space="preserve"> (Conducted)</w:t>
      </w:r>
      <w:r>
        <w:tab/>
        <w:t>765</w:t>
      </w:r>
    </w:p>
    <w:p w14:paraId="4AACB1AE" w14:textId="77777777" w:rsidR="00FF5485" w:rsidRDefault="00FF5485">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765</w:t>
      </w:r>
    </w:p>
    <w:p w14:paraId="5E294A4F" w14:textId="77777777" w:rsidR="00FF5485" w:rsidRDefault="00FF5485">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765</w:t>
      </w:r>
    </w:p>
    <w:p w14:paraId="71149A54" w14:textId="77777777" w:rsidR="00FF5485" w:rsidRDefault="00FF5485">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766</w:t>
      </w:r>
    </w:p>
    <w:p w14:paraId="3E717C5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D (informative)</w:t>
      </w:r>
      <w:r w:rsidRPr="00EA444A">
        <w:rPr>
          <w:lang w:val="en-US"/>
        </w:rPr>
        <w:t>: Void</w:t>
      </w:r>
      <w:r>
        <w:tab/>
        <w:t>768</w:t>
      </w:r>
    </w:p>
    <w:p w14:paraId="22BC8202"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Annex E (normative): Environmental conditions</w:t>
      </w:r>
      <w:r>
        <w:tab/>
        <w:t>769</w:t>
      </w:r>
    </w:p>
    <w:p w14:paraId="34D43D20" w14:textId="77777777" w:rsidR="00FF5485" w:rsidRDefault="00FF5485">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769</w:t>
      </w:r>
    </w:p>
    <w:p w14:paraId="4D39C985" w14:textId="77777777" w:rsidR="00FF5485" w:rsidRDefault="00FF5485">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769</w:t>
      </w:r>
    </w:p>
    <w:p w14:paraId="3CF4C570" w14:textId="77777777" w:rsidR="00FF5485" w:rsidRDefault="00FF5485">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769</w:t>
      </w:r>
    </w:p>
    <w:p w14:paraId="15473687" w14:textId="77777777" w:rsidR="00FF5485" w:rsidRDefault="00FF5485">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769</w:t>
      </w:r>
    </w:p>
    <w:p w14:paraId="68038E8A" w14:textId="77777777" w:rsidR="00FF5485" w:rsidRDefault="00FF5485">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770</w:t>
      </w:r>
    </w:p>
    <w:p w14:paraId="6B80387E" w14:textId="77777777" w:rsidR="00FF5485" w:rsidRDefault="00FF5485">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770</w:t>
      </w:r>
    </w:p>
    <w:p w14:paraId="31043D59" w14:textId="77777777" w:rsidR="00FF5485" w:rsidRDefault="00FF5485">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770</w:t>
      </w:r>
    </w:p>
    <w:p w14:paraId="0AB257AD" w14:textId="77777777" w:rsidR="00FF5485" w:rsidRDefault="00FF5485">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770</w:t>
      </w:r>
    </w:p>
    <w:p w14:paraId="76DA413D" w14:textId="77777777" w:rsidR="00FF5485" w:rsidRDefault="00FF5485">
      <w:pPr>
        <w:pStyle w:val="TOC2"/>
        <w:rPr>
          <w:rFonts w:asciiTheme="minorHAnsi" w:eastAsiaTheme="minorEastAsia" w:hAnsiTheme="minorHAnsi" w:cstheme="minorBidi"/>
          <w:sz w:val="22"/>
          <w:szCs w:val="22"/>
          <w:lang w:val="en-US" w:eastAsia="zh-CN"/>
        </w:rPr>
      </w:pPr>
      <w:r w:rsidRPr="00EA444A">
        <w:rPr>
          <w:lang w:val="en-US"/>
        </w:rPr>
        <w:t>E.3.3</w:t>
      </w:r>
      <w:r>
        <w:rPr>
          <w:rFonts w:asciiTheme="minorHAnsi" w:eastAsiaTheme="minorEastAsia" w:hAnsiTheme="minorHAnsi" w:cstheme="minorBidi"/>
          <w:sz w:val="22"/>
          <w:szCs w:val="22"/>
          <w:lang w:val="en-US" w:eastAsia="zh-CN"/>
        </w:rPr>
        <w:tab/>
      </w:r>
      <w:r w:rsidRPr="00EA444A">
        <w:rPr>
          <w:lang w:val="en-US"/>
        </w:rPr>
        <w:t>Void</w:t>
      </w:r>
      <w:r>
        <w:tab/>
        <w:t>771</w:t>
      </w:r>
    </w:p>
    <w:p w14:paraId="2E05C69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F (informative)</w:t>
      </w:r>
      <w:r w:rsidRPr="00EA444A">
        <w:rPr>
          <w:lang w:val="en-US"/>
        </w:rPr>
        <w:t>: Void</w:t>
      </w:r>
      <w:r>
        <w:tab/>
        <w:t>772</w:t>
      </w:r>
    </w:p>
    <w:p w14:paraId="2EA1157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G (informative)</w:t>
      </w:r>
      <w:r w:rsidRPr="00EA444A">
        <w:rPr>
          <w:lang w:val="en-US"/>
        </w:rPr>
        <w:t>: Void</w:t>
      </w:r>
      <w:r>
        <w:tab/>
        <w:t>772</w:t>
      </w:r>
    </w:p>
    <w:p w14:paraId="74C1DC1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H (informative)</w:t>
      </w:r>
      <w:r w:rsidRPr="00EA444A">
        <w:rPr>
          <w:lang w:val="en-US"/>
        </w:rPr>
        <w:t>: Void</w:t>
      </w:r>
      <w:r>
        <w:tab/>
        <w:t>772</w:t>
      </w:r>
    </w:p>
    <w:p w14:paraId="4C260280"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 xml:space="preserve">Annex </w:t>
      </w:r>
      <w:r w:rsidRPr="00516892">
        <w:rPr>
          <w:lang w:val="fr-FR" w:eastAsia="zh-CN"/>
        </w:rPr>
        <w:t>I (informative)</w:t>
      </w:r>
      <w:r w:rsidRPr="00516892">
        <w:rPr>
          <w:lang w:val="fr-FR"/>
        </w:rPr>
        <w:t>: Void</w:t>
      </w:r>
      <w:r w:rsidRPr="00EA444A">
        <w:rPr>
          <w:lang w:val="fr-FR"/>
        </w:rPr>
        <w:tab/>
        <w:t>772</w:t>
      </w:r>
    </w:p>
    <w:p w14:paraId="693ACABB"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J (informative): Void</w:t>
      </w:r>
      <w:r w:rsidRPr="00EA444A">
        <w:rPr>
          <w:lang w:val="fr-FR"/>
        </w:rPr>
        <w:tab/>
        <w:t>772</w:t>
      </w:r>
    </w:p>
    <w:p w14:paraId="0F8046CC" w14:textId="77777777" w:rsidR="00FF5485" w:rsidRDefault="00FF5485">
      <w:pPr>
        <w:pStyle w:val="TOC8"/>
        <w:rPr>
          <w:rFonts w:asciiTheme="minorHAnsi" w:eastAsiaTheme="minorEastAsia" w:hAnsiTheme="minorHAnsi" w:cstheme="minorBidi"/>
          <w:b w:val="0"/>
          <w:szCs w:val="22"/>
          <w:lang w:val="en-US" w:eastAsia="zh-CN"/>
        </w:rPr>
      </w:pPr>
      <w:r w:rsidRPr="00553114">
        <w:rPr>
          <w:lang w:val="en-US"/>
        </w:rPr>
        <w:t>Annex K (informative): Void</w:t>
      </w:r>
      <w:r>
        <w:tab/>
        <w:t>772</w:t>
      </w:r>
    </w:p>
    <w:p w14:paraId="4728B1F0" w14:textId="77777777" w:rsidR="00FF5485" w:rsidRDefault="00FF5485">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773</w:t>
      </w:r>
    </w:p>
    <w:p w14:paraId="0794955F" w14:textId="7F3F1601" w:rsidR="00810681" w:rsidRPr="00810681" w:rsidRDefault="00F52CF1" w:rsidP="00810681">
      <w:pPr>
        <w:rPr>
          <w:rFonts w:eastAsia="SimSun"/>
        </w:rPr>
      </w:pPr>
      <w:r>
        <w:rPr>
          <w:noProof/>
          <w:sz w:val="22"/>
        </w:rPr>
        <w:fldChar w:fldCharType="end"/>
      </w:r>
    </w:p>
    <w:p w14:paraId="6A3320F2" w14:textId="3D06ACFB"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04395" w14:textId="77777777" w:rsidR="00516824" w:rsidRDefault="00516824">
      <w:r>
        <w:separator/>
      </w:r>
    </w:p>
  </w:endnote>
  <w:endnote w:type="continuationSeparator" w:id="0">
    <w:p w14:paraId="417599B9" w14:textId="77777777" w:rsidR="00516824" w:rsidRDefault="0051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4CEA" w14:textId="77777777" w:rsidR="00516824" w:rsidRDefault="00516824">
      <w:r>
        <w:separator/>
      </w:r>
    </w:p>
  </w:footnote>
  <w:footnote w:type="continuationSeparator" w:id="0">
    <w:p w14:paraId="6BA560A4" w14:textId="77777777" w:rsidR="00516824" w:rsidRDefault="0051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6949C706"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589">
      <w:rPr>
        <w:rFonts w:ascii="Arial" w:hAnsi="Arial" w:cs="Arial"/>
        <w:b/>
        <w:noProof/>
        <w:sz w:val="18"/>
        <w:szCs w:val="18"/>
      </w:rPr>
      <w:t>3GPP TS 38.101-4 V18.4.0 (2024-06)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1A9A547C"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589">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5082</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22</cp:revision>
  <cp:lastPrinted>2019-02-25T14:05:00Z</cp:lastPrinted>
  <dcterms:created xsi:type="dcterms:W3CDTF">2023-02-10T13:08:00Z</dcterms:created>
  <dcterms:modified xsi:type="dcterms:W3CDTF">2024-07-19T13:59:00Z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