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7676A100"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157DA3">
              <w:rPr>
                <w:noProof w:val="0"/>
              </w:rPr>
              <w:t>18.</w:t>
            </w:r>
            <w:r w:rsidR="00465137">
              <w:rPr>
                <w:noProof w:val="0"/>
              </w:rPr>
              <w:t>6</w:t>
            </w:r>
            <w:r w:rsidR="00157DA3">
              <w:rPr>
                <w:noProof w:val="0"/>
              </w:rPr>
              <w:t>.</w:t>
            </w:r>
            <w:r w:rsidR="00465137">
              <w:rPr>
                <w:noProof w:val="0"/>
              </w:rPr>
              <w:t>0</w:t>
            </w:r>
            <w:r w:rsidRPr="00816C4A">
              <w:rPr>
                <w:noProof w:val="0"/>
              </w:rPr>
              <w:t xml:space="preserve"> </w:t>
            </w:r>
            <w:r w:rsidRPr="00816C4A">
              <w:rPr>
                <w:noProof w:val="0"/>
                <w:sz w:val="32"/>
              </w:rPr>
              <w:t>(</w:t>
            </w:r>
            <w:r w:rsidR="00157DA3">
              <w:rPr>
                <w:noProof w:val="0"/>
                <w:sz w:val="32"/>
              </w:rPr>
              <w:t>202</w:t>
            </w:r>
            <w:r w:rsidR="007F083D">
              <w:rPr>
                <w:noProof w:val="0"/>
                <w:sz w:val="32"/>
              </w:rPr>
              <w:t>4</w:t>
            </w:r>
            <w:r w:rsidR="00157DA3">
              <w:rPr>
                <w:noProof w:val="0"/>
                <w:sz w:val="32"/>
              </w:rPr>
              <w:t>-</w:t>
            </w:r>
            <w:r w:rsidR="007F083D">
              <w:rPr>
                <w:noProof w:val="0"/>
                <w:sz w:val="32"/>
              </w:rPr>
              <w:t>0</w:t>
            </w:r>
            <w:r w:rsidR="00465137">
              <w:rPr>
                <w:noProof w:val="0"/>
                <w:sz w:val="32"/>
              </w:rPr>
              <w:t>6</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81076306"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33CAFCD0"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7F083D">
              <w:rPr>
                <w:noProof/>
                <w:sz w:val="18"/>
              </w:rPr>
              <w:t>4</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2BDD9459" w14:textId="52CF97E8" w:rsidR="00CF05D8"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F05D8">
        <w:rPr>
          <w:noProof/>
        </w:rPr>
        <w:t>Foreword</w:t>
      </w:r>
      <w:r w:rsidR="00CF05D8">
        <w:rPr>
          <w:noProof/>
        </w:rPr>
        <w:tab/>
      </w:r>
      <w:r w:rsidR="00CF05D8">
        <w:rPr>
          <w:noProof/>
        </w:rPr>
        <w:fldChar w:fldCharType="begin" w:fldLock="1"/>
      </w:r>
      <w:r w:rsidR="00CF05D8">
        <w:rPr>
          <w:noProof/>
        </w:rPr>
        <w:instrText xml:space="preserve"> PAGEREF _Toc170293169 \h </w:instrText>
      </w:r>
      <w:r w:rsidR="00CF05D8">
        <w:rPr>
          <w:noProof/>
        </w:rPr>
      </w:r>
      <w:r w:rsidR="00CF05D8">
        <w:rPr>
          <w:noProof/>
        </w:rPr>
        <w:fldChar w:fldCharType="separate"/>
      </w:r>
      <w:r w:rsidR="00CF05D8">
        <w:rPr>
          <w:noProof/>
        </w:rPr>
        <w:t>13</w:t>
      </w:r>
      <w:r w:rsidR="00CF05D8">
        <w:rPr>
          <w:noProof/>
        </w:rPr>
        <w:fldChar w:fldCharType="end"/>
      </w:r>
    </w:p>
    <w:p w14:paraId="6E90D599" w14:textId="75533559"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_Toc170293170 \h </w:instrText>
      </w:r>
      <w:r>
        <w:rPr>
          <w:noProof/>
        </w:rPr>
      </w:r>
      <w:r>
        <w:rPr>
          <w:noProof/>
        </w:rPr>
        <w:fldChar w:fldCharType="separate"/>
      </w:r>
      <w:r>
        <w:rPr>
          <w:noProof/>
        </w:rPr>
        <w:t>14</w:t>
      </w:r>
      <w:r>
        <w:rPr>
          <w:noProof/>
        </w:rPr>
        <w:fldChar w:fldCharType="end"/>
      </w:r>
    </w:p>
    <w:p w14:paraId="455F426C" w14:textId="6B67E9BD"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_Toc170293171 \h </w:instrText>
      </w:r>
      <w:r>
        <w:rPr>
          <w:noProof/>
        </w:rPr>
      </w:r>
      <w:r>
        <w:rPr>
          <w:noProof/>
        </w:rPr>
        <w:fldChar w:fldCharType="separate"/>
      </w:r>
      <w:r>
        <w:rPr>
          <w:noProof/>
        </w:rPr>
        <w:t>14</w:t>
      </w:r>
      <w:r>
        <w:rPr>
          <w:noProof/>
        </w:rPr>
        <w:fldChar w:fldCharType="end"/>
      </w:r>
    </w:p>
    <w:p w14:paraId="7283FC2D" w14:textId="139C8164"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fldLock="1"/>
      </w:r>
      <w:r>
        <w:rPr>
          <w:noProof/>
        </w:rPr>
        <w:instrText xml:space="preserve"> PAGEREF _Toc170293172 \h </w:instrText>
      </w:r>
      <w:r>
        <w:rPr>
          <w:noProof/>
        </w:rPr>
      </w:r>
      <w:r>
        <w:rPr>
          <w:noProof/>
        </w:rPr>
        <w:fldChar w:fldCharType="separate"/>
      </w:r>
      <w:r>
        <w:rPr>
          <w:noProof/>
        </w:rPr>
        <w:t>17</w:t>
      </w:r>
      <w:r>
        <w:rPr>
          <w:noProof/>
        </w:rPr>
        <w:fldChar w:fldCharType="end"/>
      </w:r>
    </w:p>
    <w:p w14:paraId="4C6E4D79" w14:textId="68837B2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_Toc170293173 \h </w:instrText>
      </w:r>
      <w:r>
        <w:rPr>
          <w:noProof/>
        </w:rPr>
      </w:r>
      <w:r>
        <w:rPr>
          <w:noProof/>
        </w:rPr>
        <w:fldChar w:fldCharType="separate"/>
      </w:r>
      <w:r>
        <w:rPr>
          <w:noProof/>
        </w:rPr>
        <w:t>17</w:t>
      </w:r>
      <w:r>
        <w:rPr>
          <w:noProof/>
        </w:rPr>
        <w:fldChar w:fldCharType="end"/>
      </w:r>
    </w:p>
    <w:p w14:paraId="3E9EF000" w14:textId="7F381FE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_Toc170293174 \h </w:instrText>
      </w:r>
      <w:r>
        <w:rPr>
          <w:noProof/>
        </w:rPr>
      </w:r>
      <w:r>
        <w:rPr>
          <w:noProof/>
        </w:rPr>
        <w:fldChar w:fldCharType="separate"/>
      </w:r>
      <w:r>
        <w:rPr>
          <w:noProof/>
        </w:rPr>
        <w:t>17</w:t>
      </w:r>
      <w:r>
        <w:rPr>
          <w:noProof/>
        </w:rPr>
        <w:fldChar w:fldCharType="end"/>
      </w:r>
    </w:p>
    <w:p w14:paraId="726A100E" w14:textId="656C4C9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_Toc170293175 \h </w:instrText>
      </w:r>
      <w:r>
        <w:rPr>
          <w:noProof/>
        </w:rPr>
      </w:r>
      <w:r>
        <w:rPr>
          <w:noProof/>
        </w:rPr>
        <w:fldChar w:fldCharType="separate"/>
      </w:r>
      <w:r>
        <w:rPr>
          <w:noProof/>
        </w:rPr>
        <w:t>18</w:t>
      </w:r>
      <w:r>
        <w:rPr>
          <w:noProof/>
        </w:rPr>
        <w:fldChar w:fldCharType="end"/>
      </w:r>
    </w:p>
    <w:p w14:paraId="69F6E40B" w14:textId="7A914C95"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fldLock="1"/>
      </w:r>
      <w:r>
        <w:rPr>
          <w:noProof/>
        </w:rPr>
        <w:instrText xml:space="preserve"> PAGEREF _Toc170293176 \h </w:instrText>
      </w:r>
      <w:r>
        <w:rPr>
          <w:noProof/>
        </w:rPr>
      </w:r>
      <w:r>
        <w:rPr>
          <w:noProof/>
        </w:rPr>
        <w:fldChar w:fldCharType="separate"/>
      </w:r>
      <w:r>
        <w:rPr>
          <w:noProof/>
        </w:rPr>
        <w:t>19</w:t>
      </w:r>
      <w:r>
        <w:rPr>
          <w:noProof/>
        </w:rPr>
        <w:fldChar w:fldCharType="end"/>
      </w:r>
    </w:p>
    <w:p w14:paraId="3F9756AF" w14:textId="27B2568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_Toc170293177 \h </w:instrText>
      </w:r>
      <w:r>
        <w:rPr>
          <w:noProof/>
        </w:rPr>
      </w:r>
      <w:r>
        <w:rPr>
          <w:noProof/>
        </w:rPr>
        <w:fldChar w:fldCharType="separate"/>
      </w:r>
      <w:r>
        <w:rPr>
          <w:noProof/>
        </w:rPr>
        <w:t>19</w:t>
      </w:r>
      <w:r>
        <w:rPr>
          <w:noProof/>
        </w:rPr>
        <w:fldChar w:fldCharType="end"/>
      </w:r>
    </w:p>
    <w:p w14:paraId="2BE54580" w14:textId="64AFCC1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_Toc170293178 \h </w:instrText>
      </w:r>
      <w:r>
        <w:rPr>
          <w:noProof/>
        </w:rPr>
      </w:r>
      <w:r>
        <w:rPr>
          <w:noProof/>
        </w:rPr>
        <w:fldChar w:fldCharType="separate"/>
      </w:r>
      <w:r>
        <w:rPr>
          <w:noProof/>
        </w:rPr>
        <w:t>19</w:t>
      </w:r>
      <w:r>
        <w:rPr>
          <w:noProof/>
        </w:rPr>
        <w:fldChar w:fldCharType="end"/>
      </w:r>
    </w:p>
    <w:p w14:paraId="15A815BF" w14:textId="5AF69A6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_Toc170293179 \h </w:instrText>
      </w:r>
      <w:r>
        <w:rPr>
          <w:noProof/>
        </w:rPr>
      </w:r>
      <w:r>
        <w:rPr>
          <w:noProof/>
        </w:rPr>
        <w:fldChar w:fldCharType="separate"/>
      </w:r>
      <w:r>
        <w:rPr>
          <w:noProof/>
        </w:rPr>
        <w:t>19</w:t>
      </w:r>
      <w:r>
        <w:rPr>
          <w:noProof/>
        </w:rPr>
        <w:fldChar w:fldCharType="end"/>
      </w:r>
    </w:p>
    <w:p w14:paraId="6C56F67C" w14:textId="1E07CD8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_Toc170293180 \h </w:instrText>
      </w:r>
      <w:r>
        <w:rPr>
          <w:noProof/>
        </w:rPr>
      </w:r>
      <w:r>
        <w:rPr>
          <w:noProof/>
        </w:rPr>
        <w:fldChar w:fldCharType="separate"/>
      </w:r>
      <w:r>
        <w:rPr>
          <w:noProof/>
        </w:rPr>
        <w:t>19</w:t>
      </w:r>
      <w:r>
        <w:rPr>
          <w:noProof/>
        </w:rPr>
        <w:fldChar w:fldCharType="end"/>
      </w:r>
    </w:p>
    <w:p w14:paraId="5F3AD26E" w14:textId="320DC75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_Toc170293181 \h </w:instrText>
      </w:r>
      <w:r>
        <w:rPr>
          <w:noProof/>
        </w:rPr>
      </w:r>
      <w:r>
        <w:rPr>
          <w:noProof/>
        </w:rPr>
        <w:fldChar w:fldCharType="separate"/>
      </w:r>
      <w:r>
        <w:rPr>
          <w:noProof/>
        </w:rPr>
        <w:t>19</w:t>
      </w:r>
      <w:r>
        <w:rPr>
          <w:noProof/>
        </w:rPr>
        <w:fldChar w:fldCharType="end"/>
      </w:r>
    </w:p>
    <w:p w14:paraId="6EA7A8A4" w14:textId="11F02B81"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_Toc170293182 \h </w:instrText>
      </w:r>
      <w:r>
        <w:rPr>
          <w:noProof/>
        </w:rPr>
      </w:r>
      <w:r>
        <w:rPr>
          <w:noProof/>
        </w:rPr>
        <w:fldChar w:fldCharType="separate"/>
      </w:r>
      <w:r>
        <w:rPr>
          <w:noProof/>
        </w:rPr>
        <w:t>19</w:t>
      </w:r>
      <w:r>
        <w:rPr>
          <w:noProof/>
        </w:rPr>
        <w:fldChar w:fldCharType="end"/>
      </w:r>
    </w:p>
    <w:p w14:paraId="30FD7DE3" w14:textId="0ED9CF4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_Toc170293183 \h </w:instrText>
      </w:r>
      <w:r>
        <w:rPr>
          <w:noProof/>
        </w:rPr>
      </w:r>
      <w:r>
        <w:rPr>
          <w:noProof/>
        </w:rPr>
        <w:fldChar w:fldCharType="separate"/>
      </w:r>
      <w:r>
        <w:rPr>
          <w:noProof/>
        </w:rPr>
        <w:t>20</w:t>
      </w:r>
      <w:r>
        <w:rPr>
          <w:noProof/>
        </w:rPr>
        <w:fldChar w:fldCharType="end"/>
      </w:r>
    </w:p>
    <w:p w14:paraId="07D32CEF" w14:textId="01220D9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_Toc170293184 \h </w:instrText>
      </w:r>
      <w:r>
        <w:rPr>
          <w:noProof/>
        </w:rPr>
      </w:r>
      <w:r>
        <w:rPr>
          <w:noProof/>
        </w:rPr>
        <w:fldChar w:fldCharType="separate"/>
      </w:r>
      <w:r>
        <w:rPr>
          <w:noProof/>
        </w:rPr>
        <w:t>20</w:t>
      </w:r>
      <w:r>
        <w:rPr>
          <w:noProof/>
        </w:rPr>
        <w:fldChar w:fldCharType="end"/>
      </w:r>
    </w:p>
    <w:p w14:paraId="4B6F7A88" w14:textId="2175A9B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fldLock="1"/>
      </w:r>
      <w:r>
        <w:rPr>
          <w:noProof/>
        </w:rPr>
        <w:instrText xml:space="preserve"> PAGEREF _Toc170293185 \h </w:instrText>
      </w:r>
      <w:r>
        <w:rPr>
          <w:noProof/>
        </w:rPr>
      </w:r>
      <w:r>
        <w:rPr>
          <w:noProof/>
        </w:rPr>
        <w:fldChar w:fldCharType="separate"/>
      </w:r>
      <w:r>
        <w:rPr>
          <w:noProof/>
        </w:rPr>
        <w:t>20</w:t>
      </w:r>
      <w:r>
        <w:rPr>
          <w:noProof/>
        </w:rPr>
        <w:fldChar w:fldCharType="end"/>
      </w:r>
    </w:p>
    <w:p w14:paraId="0EBC859B" w14:textId="4C87E51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_Toc170293186 \h </w:instrText>
      </w:r>
      <w:r>
        <w:rPr>
          <w:noProof/>
        </w:rPr>
      </w:r>
      <w:r>
        <w:rPr>
          <w:noProof/>
        </w:rPr>
        <w:fldChar w:fldCharType="separate"/>
      </w:r>
      <w:r>
        <w:rPr>
          <w:noProof/>
        </w:rPr>
        <w:t>20</w:t>
      </w:r>
      <w:r>
        <w:rPr>
          <w:noProof/>
        </w:rPr>
        <w:fldChar w:fldCharType="end"/>
      </w:r>
    </w:p>
    <w:p w14:paraId="715E48BF" w14:textId="3B8EBC5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fldLock="1"/>
      </w:r>
      <w:r>
        <w:rPr>
          <w:noProof/>
        </w:rPr>
        <w:instrText xml:space="preserve"> PAGEREF _Toc170293187 \h </w:instrText>
      </w:r>
      <w:r>
        <w:rPr>
          <w:noProof/>
        </w:rPr>
      </w:r>
      <w:r>
        <w:rPr>
          <w:noProof/>
        </w:rPr>
        <w:fldChar w:fldCharType="separate"/>
      </w:r>
      <w:r>
        <w:rPr>
          <w:noProof/>
        </w:rPr>
        <w:t>20</w:t>
      </w:r>
      <w:r>
        <w:rPr>
          <w:noProof/>
        </w:rPr>
        <w:fldChar w:fldCharType="end"/>
      </w:r>
    </w:p>
    <w:p w14:paraId="4919C57E" w14:textId="11B4106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fldLock="1"/>
      </w:r>
      <w:r>
        <w:rPr>
          <w:noProof/>
        </w:rPr>
        <w:instrText xml:space="preserve"> PAGEREF _Toc170293188 \h </w:instrText>
      </w:r>
      <w:r>
        <w:rPr>
          <w:noProof/>
        </w:rPr>
      </w:r>
      <w:r>
        <w:rPr>
          <w:noProof/>
        </w:rPr>
        <w:fldChar w:fldCharType="separate"/>
      </w:r>
      <w:r>
        <w:rPr>
          <w:noProof/>
        </w:rPr>
        <w:t>20</w:t>
      </w:r>
      <w:r>
        <w:rPr>
          <w:noProof/>
        </w:rPr>
        <w:fldChar w:fldCharType="end"/>
      </w:r>
    </w:p>
    <w:p w14:paraId="7CBA4138" w14:textId="376443C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fldLock="1"/>
      </w:r>
      <w:r>
        <w:rPr>
          <w:noProof/>
        </w:rPr>
        <w:instrText xml:space="preserve"> PAGEREF _Toc170293189 \h </w:instrText>
      </w:r>
      <w:r>
        <w:rPr>
          <w:noProof/>
        </w:rPr>
      </w:r>
      <w:r>
        <w:rPr>
          <w:noProof/>
        </w:rPr>
        <w:fldChar w:fldCharType="separate"/>
      </w:r>
      <w:r>
        <w:rPr>
          <w:noProof/>
        </w:rPr>
        <w:t>20</w:t>
      </w:r>
      <w:r>
        <w:rPr>
          <w:noProof/>
        </w:rPr>
        <w:fldChar w:fldCharType="end"/>
      </w:r>
    </w:p>
    <w:p w14:paraId="1065085E" w14:textId="116E7FB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fldLock="1"/>
      </w:r>
      <w:r>
        <w:rPr>
          <w:noProof/>
        </w:rPr>
        <w:instrText xml:space="preserve"> PAGEREF _Toc170293190 \h </w:instrText>
      </w:r>
      <w:r>
        <w:rPr>
          <w:noProof/>
        </w:rPr>
      </w:r>
      <w:r>
        <w:rPr>
          <w:noProof/>
        </w:rPr>
        <w:fldChar w:fldCharType="separate"/>
      </w:r>
      <w:r>
        <w:rPr>
          <w:noProof/>
        </w:rPr>
        <w:t>20</w:t>
      </w:r>
      <w:r>
        <w:rPr>
          <w:noProof/>
        </w:rPr>
        <w:fldChar w:fldCharType="end"/>
      </w:r>
    </w:p>
    <w:p w14:paraId="0EFEBDEA" w14:textId="604D5C6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fldLock="1"/>
      </w:r>
      <w:r>
        <w:rPr>
          <w:noProof/>
        </w:rPr>
        <w:instrText xml:space="preserve"> PAGEREF _Toc170293191 \h </w:instrText>
      </w:r>
      <w:r>
        <w:rPr>
          <w:noProof/>
        </w:rPr>
      </w:r>
      <w:r>
        <w:rPr>
          <w:noProof/>
        </w:rPr>
        <w:fldChar w:fldCharType="separate"/>
      </w:r>
      <w:r>
        <w:rPr>
          <w:noProof/>
        </w:rPr>
        <w:t>20</w:t>
      </w:r>
      <w:r>
        <w:rPr>
          <w:noProof/>
        </w:rPr>
        <w:fldChar w:fldCharType="end"/>
      </w:r>
    </w:p>
    <w:p w14:paraId="5DC88396" w14:textId="5A65768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fldLock="1"/>
      </w:r>
      <w:r>
        <w:rPr>
          <w:noProof/>
        </w:rPr>
        <w:instrText xml:space="preserve"> PAGEREF _Toc170293192 \h </w:instrText>
      </w:r>
      <w:r>
        <w:rPr>
          <w:noProof/>
        </w:rPr>
      </w:r>
      <w:r>
        <w:rPr>
          <w:noProof/>
        </w:rPr>
        <w:fldChar w:fldCharType="separate"/>
      </w:r>
      <w:r>
        <w:rPr>
          <w:noProof/>
        </w:rPr>
        <w:t>21</w:t>
      </w:r>
      <w:r>
        <w:rPr>
          <w:noProof/>
        </w:rPr>
        <w:fldChar w:fldCharType="end"/>
      </w:r>
    </w:p>
    <w:p w14:paraId="706CF991" w14:textId="693D902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fldLock="1"/>
      </w:r>
      <w:r>
        <w:rPr>
          <w:noProof/>
        </w:rPr>
        <w:instrText xml:space="preserve"> PAGEREF _Toc170293193 \h </w:instrText>
      </w:r>
      <w:r>
        <w:rPr>
          <w:noProof/>
        </w:rPr>
      </w:r>
      <w:r>
        <w:rPr>
          <w:noProof/>
        </w:rPr>
        <w:fldChar w:fldCharType="separate"/>
      </w:r>
      <w:r>
        <w:rPr>
          <w:noProof/>
        </w:rPr>
        <w:t>21</w:t>
      </w:r>
      <w:r>
        <w:rPr>
          <w:noProof/>
        </w:rPr>
        <w:fldChar w:fldCharType="end"/>
      </w:r>
    </w:p>
    <w:p w14:paraId="1FAF14FB" w14:textId="774B3F1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fldLock="1"/>
      </w:r>
      <w:r>
        <w:rPr>
          <w:noProof/>
        </w:rPr>
        <w:instrText xml:space="preserve"> PAGEREF _Toc170293194 \h </w:instrText>
      </w:r>
      <w:r>
        <w:rPr>
          <w:noProof/>
        </w:rPr>
      </w:r>
      <w:r>
        <w:rPr>
          <w:noProof/>
        </w:rPr>
        <w:fldChar w:fldCharType="separate"/>
      </w:r>
      <w:r>
        <w:rPr>
          <w:noProof/>
        </w:rPr>
        <w:t>21</w:t>
      </w:r>
      <w:r>
        <w:rPr>
          <w:noProof/>
        </w:rPr>
        <w:fldChar w:fldCharType="end"/>
      </w:r>
    </w:p>
    <w:p w14:paraId="1AC4AAD7" w14:textId="7B5C36F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fldLock="1"/>
      </w:r>
      <w:r>
        <w:rPr>
          <w:noProof/>
        </w:rPr>
        <w:instrText xml:space="preserve"> PAGEREF _Toc170293195 \h </w:instrText>
      </w:r>
      <w:r>
        <w:rPr>
          <w:noProof/>
        </w:rPr>
      </w:r>
      <w:r>
        <w:rPr>
          <w:noProof/>
        </w:rPr>
        <w:fldChar w:fldCharType="separate"/>
      </w:r>
      <w:r>
        <w:rPr>
          <w:noProof/>
        </w:rPr>
        <w:t>21</w:t>
      </w:r>
      <w:r>
        <w:rPr>
          <w:noProof/>
        </w:rPr>
        <w:fldChar w:fldCharType="end"/>
      </w:r>
    </w:p>
    <w:p w14:paraId="05DAC2CA" w14:textId="4E5AC0F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_Toc170293196 \h </w:instrText>
      </w:r>
      <w:r>
        <w:rPr>
          <w:noProof/>
        </w:rPr>
      </w:r>
      <w:r>
        <w:rPr>
          <w:noProof/>
        </w:rPr>
        <w:fldChar w:fldCharType="separate"/>
      </w:r>
      <w:r>
        <w:rPr>
          <w:noProof/>
        </w:rPr>
        <w:t>21</w:t>
      </w:r>
      <w:r>
        <w:rPr>
          <w:noProof/>
        </w:rPr>
        <w:fldChar w:fldCharType="end"/>
      </w:r>
    </w:p>
    <w:p w14:paraId="346F7A34" w14:textId="66775884"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_Toc170293197 \h </w:instrText>
      </w:r>
      <w:r>
        <w:rPr>
          <w:noProof/>
        </w:rPr>
      </w:r>
      <w:r>
        <w:rPr>
          <w:noProof/>
        </w:rPr>
        <w:fldChar w:fldCharType="separate"/>
      </w:r>
      <w:r>
        <w:rPr>
          <w:noProof/>
        </w:rPr>
        <w:t>21</w:t>
      </w:r>
      <w:r>
        <w:rPr>
          <w:noProof/>
        </w:rPr>
        <w:fldChar w:fldCharType="end"/>
      </w:r>
    </w:p>
    <w:p w14:paraId="33AFE6EC" w14:textId="47EA70E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_Toc170293198 \h </w:instrText>
      </w:r>
      <w:r>
        <w:rPr>
          <w:noProof/>
        </w:rPr>
      </w:r>
      <w:r>
        <w:rPr>
          <w:noProof/>
        </w:rPr>
        <w:fldChar w:fldCharType="separate"/>
      </w:r>
      <w:r>
        <w:rPr>
          <w:noProof/>
        </w:rPr>
        <w:t>21</w:t>
      </w:r>
      <w:r>
        <w:rPr>
          <w:noProof/>
        </w:rPr>
        <w:fldChar w:fldCharType="end"/>
      </w:r>
    </w:p>
    <w:p w14:paraId="7E3AB0E4" w14:textId="0117385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fldLock="1"/>
      </w:r>
      <w:r>
        <w:rPr>
          <w:noProof/>
        </w:rPr>
        <w:instrText xml:space="preserve"> PAGEREF _Toc170293199 \h </w:instrText>
      </w:r>
      <w:r>
        <w:rPr>
          <w:noProof/>
        </w:rPr>
      </w:r>
      <w:r>
        <w:rPr>
          <w:noProof/>
        </w:rPr>
        <w:fldChar w:fldCharType="separate"/>
      </w:r>
      <w:r>
        <w:rPr>
          <w:noProof/>
        </w:rPr>
        <w:t>22</w:t>
      </w:r>
      <w:r>
        <w:rPr>
          <w:noProof/>
        </w:rPr>
        <w:fldChar w:fldCharType="end"/>
      </w:r>
    </w:p>
    <w:p w14:paraId="2CA10DC5" w14:textId="30F4CCC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fldLock="1"/>
      </w:r>
      <w:r>
        <w:rPr>
          <w:noProof/>
        </w:rPr>
        <w:instrText xml:space="preserve"> PAGEREF _Toc170293200 \h </w:instrText>
      </w:r>
      <w:r>
        <w:rPr>
          <w:noProof/>
        </w:rPr>
      </w:r>
      <w:r>
        <w:rPr>
          <w:noProof/>
        </w:rPr>
        <w:fldChar w:fldCharType="separate"/>
      </w:r>
      <w:r>
        <w:rPr>
          <w:noProof/>
        </w:rPr>
        <w:t>28</w:t>
      </w:r>
      <w:r>
        <w:rPr>
          <w:noProof/>
        </w:rPr>
        <w:fldChar w:fldCharType="end"/>
      </w:r>
    </w:p>
    <w:p w14:paraId="399A0A9F" w14:textId="6438CEAA"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_Toc170293201 \h </w:instrText>
      </w:r>
      <w:r>
        <w:rPr>
          <w:noProof/>
        </w:rPr>
      </w:r>
      <w:r>
        <w:rPr>
          <w:noProof/>
        </w:rPr>
        <w:fldChar w:fldCharType="separate"/>
      </w:r>
      <w:r>
        <w:rPr>
          <w:noProof/>
        </w:rPr>
        <w:t>28</w:t>
      </w:r>
      <w:r>
        <w:rPr>
          <w:noProof/>
        </w:rPr>
        <w:fldChar w:fldCharType="end"/>
      </w:r>
    </w:p>
    <w:p w14:paraId="6596373F" w14:textId="3173470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_Toc170293202 \h </w:instrText>
      </w:r>
      <w:r>
        <w:rPr>
          <w:noProof/>
        </w:rPr>
      </w:r>
      <w:r>
        <w:rPr>
          <w:noProof/>
        </w:rPr>
        <w:fldChar w:fldCharType="separate"/>
      </w:r>
      <w:r>
        <w:rPr>
          <w:noProof/>
        </w:rPr>
        <w:t>28</w:t>
      </w:r>
      <w:r>
        <w:rPr>
          <w:noProof/>
        </w:rPr>
        <w:fldChar w:fldCharType="end"/>
      </w:r>
    </w:p>
    <w:p w14:paraId="4ED262A6" w14:textId="4584F4B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fldLock="1"/>
      </w:r>
      <w:r>
        <w:rPr>
          <w:noProof/>
        </w:rPr>
        <w:instrText xml:space="preserve"> PAGEREF _Toc170293203 \h </w:instrText>
      </w:r>
      <w:r>
        <w:rPr>
          <w:noProof/>
        </w:rPr>
      </w:r>
      <w:r>
        <w:rPr>
          <w:noProof/>
        </w:rPr>
        <w:fldChar w:fldCharType="separate"/>
      </w:r>
      <w:r>
        <w:rPr>
          <w:noProof/>
        </w:rPr>
        <w:t>28</w:t>
      </w:r>
      <w:r>
        <w:rPr>
          <w:noProof/>
        </w:rPr>
        <w:fldChar w:fldCharType="end"/>
      </w:r>
    </w:p>
    <w:p w14:paraId="781F5052" w14:textId="22875D8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fldLock="1"/>
      </w:r>
      <w:r>
        <w:rPr>
          <w:noProof/>
        </w:rPr>
        <w:instrText xml:space="preserve"> PAGEREF _Toc170293204 \h </w:instrText>
      </w:r>
      <w:r>
        <w:rPr>
          <w:noProof/>
        </w:rPr>
      </w:r>
      <w:r>
        <w:rPr>
          <w:noProof/>
        </w:rPr>
        <w:fldChar w:fldCharType="separate"/>
      </w:r>
      <w:r>
        <w:rPr>
          <w:noProof/>
        </w:rPr>
        <w:t>28</w:t>
      </w:r>
      <w:r>
        <w:rPr>
          <w:noProof/>
        </w:rPr>
        <w:fldChar w:fldCharType="end"/>
      </w:r>
    </w:p>
    <w:p w14:paraId="645947B5" w14:textId="688BD57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fldLock="1"/>
      </w:r>
      <w:r>
        <w:rPr>
          <w:noProof/>
        </w:rPr>
        <w:instrText xml:space="preserve"> PAGEREF _Toc170293205 \h </w:instrText>
      </w:r>
      <w:r>
        <w:rPr>
          <w:noProof/>
        </w:rPr>
      </w:r>
      <w:r>
        <w:rPr>
          <w:noProof/>
        </w:rPr>
        <w:fldChar w:fldCharType="separate"/>
      </w:r>
      <w:r>
        <w:rPr>
          <w:noProof/>
        </w:rPr>
        <w:t>28</w:t>
      </w:r>
      <w:r>
        <w:rPr>
          <w:noProof/>
        </w:rPr>
        <w:fldChar w:fldCharType="end"/>
      </w:r>
    </w:p>
    <w:p w14:paraId="5020D693" w14:textId="7375E859"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_Toc170293206 \h </w:instrText>
      </w:r>
      <w:r>
        <w:rPr>
          <w:noProof/>
        </w:rPr>
      </w:r>
      <w:r>
        <w:rPr>
          <w:noProof/>
        </w:rPr>
        <w:fldChar w:fldCharType="separate"/>
      </w:r>
      <w:r>
        <w:rPr>
          <w:noProof/>
        </w:rPr>
        <w:t>28</w:t>
      </w:r>
      <w:r>
        <w:rPr>
          <w:noProof/>
        </w:rPr>
        <w:fldChar w:fldCharType="end"/>
      </w:r>
    </w:p>
    <w:p w14:paraId="16D4ADDB" w14:textId="5154581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_Toc170293207 \h </w:instrText>
      </w:r>
      <w:r>
        <w:rPr>
          <w:noProof/>
        </w:rPr>
      </w:r>
      <w:r>
        <w:rPr>
          <w:noProof/>
        </w:rPr>
        <w:fldChar w:fldCharType="separate"/>
      </w:r>
      <w:r>
        <w:rPr>
          <w:noProof/>
        </w:rPr>
        <w:t>28</w:t>
      </w:r>
      <w:r>
        <w:rPr>
          <w:noProof/>
        </w:rPr>
        <w:fldChar w:fldCharType="end"/>
      </w:r>
    </w:p>
    <w:p w14:paraId="781E65F9" w14:textId="326A6D0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_Toc170293208 \h </w:instrText>
      </w:r>
      <w:r>
        <w:rPr>
          <w:noProof/>
        </w:rPr>
      </w:r>
      <w:r>
        <w:rPr>
          <w:noProof/>
        </w:rPr>
        <w:fldChar w:fldCharType="separate"/>
      </w:r>
      <w:r>
        <w:rPr>
          <w:noProof/>
        </w:rPr>
        <w:t>28</w:t>
      </w:r>
      <w:r>
        <w:rPr>
          <w:noProof/>
        </w:rPr>
        <w:fldChar w:fldCharType="end"/>
      </w:r>
    </w:p>
    <w:p w14:paraId="413B033C" w14:textId="4C94FC2A"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_Toc170293209 \h </w:instrText>
      </w:r>
      <w:r>
        <w:rPr>
          <w:noProof/>
        </w:rPr>
      </w:r>
      <w:r>
        <w:rPr>
          <w:noProof/>
        </w:rPr>
        <w:fldChar w:fldCharType="separate"/>
      </w:r>
      <w:r>
        <w:rPr>
          <w:noProof/>
        </w:rPr>
        <w:t>28</w:t>
      </w:r>
      <w:r>
        <w:rPr>
          <w:noProof/>
        </w:rPr>
        <w:fldChar w:fldCharType="end"/>
      </w:r>
    </w:p>
    <w:p w14:paraId="0FF7DF5B" w14:textId="5349FBE1"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_Toc170293210 \h </w:instrText>
      </w:r>
      <w:r>
        <w:rPr>
          <w:noProof/>
        </w:rPr>
      </w:r>
      <w:r>
        <w:rPr>
          <w:noProof/>
        </w:rPr>
        <w:fldChar w:fldCharType="separate"/>
      </w:r>
      <w:r>
        <w:rPr>
          <w:noProof/>
        </w:rPr>
        <w:t>28</w:t>
      </w:r>
      <w:r>
        <w:rPr>
          <w:noProof/>
        </w:rPr>
        <w:fldChar w:fldCharType="end"/>
      </w:r>
    </w:p>
    <w:p w14:paraId="33404F45" w14:textId="387AF4C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_Toc170293211 \h </w:instrText>
      </w:r>
      <w:r>
        <w:rPr>
          <w:noProof/>
        </w:rPr>
      </w:r>
      <w:r>
        <w:rPr>
          <w:noProof/>
        </w:rPr>
        <w:fldChar w:fldCharType="separate"/>
      </w:r>
      <w:r>
        <w:rPr>
          <w:noProof/>
        </w:rPr>
        <w:t>28</w:t>
      </w:r>
      <w:r>
        <w:rPr>
          <w:noProof/>
        </w:rPr>
        <w:fldChar w:fldCharType="end"/>
      </w:r>
    </w:p>
    <w:p w14:paraId="452DE029" w14:textId="488E0B3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_Toc170293212 \h </w:instrText>
      </w:r>
      <w:r>
        <w:rPr>
          <w:noProof/>
        </w:rPr>
      </w:r>
      <w:r>
        <w:rPr>
          <w:noProof/>
        </w:rPr>
        <w:fldChar w:fldCharType="separate"/>
      </w:r>
      <w:r>
        <w:rPr>
          <w:noProof/>
        </w:rPr>
        <w:t>29</w:t>
      </w:r>
      <w:r>
        <w:rPr>
          <w:noProof/>
        </w:rPr>
        <w:fldChar w:fldCharType="end"/>
      </w:r>
    </w:p>
    <w:p w14:paraId="0BFD536C" w14:textId="3E6E3C60"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71021B">
        <w:rPr>
          <w:noProof/>
          <w:vertAlign w:val="subscript"/>
        </w:rPr>
        <w:t>IMSI</w:t>
      </w:r>
      <w:r>
        <w:rPr>
          <w:noProof/>
        </w:rPr>
        <w:t xml:space="preserve"> changing procedure</w:t>
      </w:r>
      <w:r>
        <w:rPr>
          <w:noProof/>
        </w:rPr>
        <w:tab/>
      </w:r>
      <w:r>
        <w:rPr>
          <w:noProof/>
        </w:rPr>
        <w:fldChar w:fldCharType="begin" w:fldLock="1"/>
      </w:r>
      <w:r>
        <w:rPr>
          <w:noProof/>
        </w:rPr>
        <w:instrText xml:space="preserve"> PAGEREF _Toc170293213 \h </w:instrText>
      </w:r>
      <w:r>
        <w:rPr>
          <w:noProof/>
        </w:rPr>
      </w:r>
      <w:r>
        <w:rPr>
          <w:noProof/>
        </w:rPr>
        <w:fldChar w:fldCharType="separate"/>
      </w:r>
      <w:r>
        <w:rPr>
          <w:noProof/>
        </w:rPr>
        <w:t>29</w:t>
      </w:r>
      <w:r>
        <w:rPr>
          <w:noProof/>
        </w:rPr>
        <w:fldChar w:fldCharType="end"/>
      </w:r>
    </w:p>
    <w:p w14:paraId="10761780" w14:textId="3EE317F4"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fldLock="1"/>
      </w:r>
      <w:r>
        <w:rPr>
          <w:noProof/>
        </w:rPr>
        <w:instrText xml:space="preserve"> PAGEREF _Toc170293214 \h </w:instrText>
      </w:r>
      <w:r>
        <w:rPr>
          <w:noProof/>
        </w:rPr>
      </w:r>
      <w:r>
        <w:rPr>
          <w:noProof/>
        </w:rPr>
        <w:fldChar w:fldCharType="separate"/>
      </w:r>
      <w:r>
        <w:rPr>
          <w:noProof/>
        </w:rPr>
        <w:t>29</w:t>
      </w:r>
      <w:r>
        <w:rPr>
          <w:noProof/>
        </w:rPr>
        <w:fldChar w:fldCharType="end"/>
      </w:r>
    </w:p>
    <w:p w14:paraId="1D7044FF" w14:textId="0F5F7E5D"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71021B">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_Toc170293215 \h </w:instrText>
      </w:r>
      <w:r>
        <w:rPr>
          <w:noProof/>
        </w:rPr>
      </w:r>
      <w:r>
        <w:rPr>
          <w:noProof/>
        </w:rPr>
        <w:fldChar w:fldCharType="separate"/>
      </w:r>
      <w:r>
        <w:rPr>
          <w:noProof/>
        </w:rPr>
        <w:t>29</w:t>
      </w:r>
      <w:r>
        <w:rPr>
          <w:noProof/>
        </w:rPr>
        <w:fldChar w:fldCharType="end"/>
      </w:r>
    </w:p>
    <w:p w14:paraId="7713A6A7" w14:textId="0FE52CF8"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fldLock="1"/>
      </w:r>
      <w:r>
        <w:rPr>
          <w:noProof/>
        </w:rPr>
        <w:instrText xml:space="preserve"> PAGEREF _Toc170293216 \h </w:instrText>
      </w:r>
      <w:r>
        <w:rPr>
          <w:noProof/>
        </w:rPr>
      </w:r>
      <w:r>
        <w:rPr>
          <w:noProof/>
        </w:rPr>
        <w:fldChar w:fldCharType="separate"/>
      </w:r>
      <w:r>
        <w:rPr>
          <w:noProof/>
        </w:rPr>
        <w:t>30</w:t>
      </w:r>
      <w:r>
        <w:rPr>
          <w:noProof/>
        </w:rPr>
        <w:fldChar w:fldCharType="end"/>
      </w:r>
    </w:p>
    <w:p w14:paraId="47ED4177" w14:textId="0D579EE2"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fldLock="1"/>
      </w:r>
      <w:r>
        <w:rPr>
          <w:noProof/>
        </w:rPr>
        <w:instrText xml:space="preserve"> PAGEREF _Toc170293217 \h </w:instrText>
      </w:r>
      <w:r>
        <w:rPr>
          <w:noProof/>
        </w:rPr>
      </w:r>
      <w:r>
        <w:rPr>
          <w:noProof/>
        </w:rPr>
        <w:fldChar w:fldCharType="separate"/>
      </w:r>
      <w:r>
        <w:rPr>
          <w:noProof/>
        </w:rPr>
        <w:t>30</w:t>
      </w:r>
      <w:r>
        <w:rPr>
          <w:noProof/>
        </w:rPr>
        <w:fldChar w:fldCharType="end"/>
      </w:r>
    </w:p>
    <w:p w14:paraId="73F5422D" w14:textId="21A024FD"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fldLock="1"/>
      </w:r>
      <w:r>
        <w:rPr>
          <w:noProof/>
        </w:rPr>
        <w:instrText xml:space="preserve"> PAGEREF _Toc170293218 \h </w:instrText>
      </w:r>
      <w:r>
        <w:rPr>
          <w:noProof/>
        </w:rPr>
      </w:r>
      <w:r>
        <w:rPr>
          <w:noProof/>
        </w:rPr>
        <w:fldChar w:fldCharType="separate"/>
      </w:r>
      <w:r>
        <w:rPr>
          <w:noProof/>
        </w:rPr>
        <w:t>30</w:t>
      </w:r>
      <w:r>
        <w:rPr>
          <w:noProof/>
        </w:rPr>
        <w:fldChar w:fldCharType="end"/>
      </w:r>
    </w:p>
    <w:p w14:paraId="22F8B149" w14:textId="2D319B6D"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71021B">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_Toc170293219 \h </w:instrText>
      </w:r>
      <w:r>
        <w:rPr>
          <w:noProof/>
        </w:rPr>
      </w:r>
      <w:r>
        <w:rPr>
          <w:noProof/>
        </w:rPr>
        <w:fldChar w:fldCharType="separate"/>
      </w:r>
      <w:r>
        <w:rPr>
          <w:noProof/>
        </w:rPr>
        <w:t>30</w:t>
      </w:r>
      <w:r>
        <w:rPr>
          <w:noProof/>
        </w:rPr>
        <w:fldChar w:fldCharType="end"/>
      </w:r>
    </w:p>
    <w:p w14:paraId="39B5F797" w14:textId="4FEFB3B6"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71021B">
        <w:rPr>
          <w:noProof/>
          <w:vertAlign w:val="subscript"/>
        </w:rPr>
        <w:t>DRI</w:t>
      </w:r>
      <w:r>
        <w:rPr>
          <w:noProof/>
        </w:rPr>
        <w:t xml:space="preserve"> changing procedure</w:t>
      </w:r>
      <w:r>
        <w:rPr>
          <w:noProof/>
        </w:rPr>
        <w:tab/>
      </w:r>
      <w:r>
        <w:rPr>
          <w:noProof/>
        </w:rPr>
        <w:fldChar w:fldCharType="begin" w:fldLock="1"/>
      </w:r>
      <w:r>
        <w:rPr>
          <w:noProof/>
        </w:rPr>
        <w:instrText xml:space="preserve"> PAGEREF _Toc170293220 \h </w:instrText>
      </w:r>
      <w:r>
        <w:rPr>
          <w:noProof/>
        </w:rPr>
      </w:r>
      <w:r>
        <w:rPr>
          <w:noProof/>
        </w:rPr>
        <w:fldChar w:fldCharType="separate"/>
      </w:r>
      <w:r>
        <w:rPr>
          <w:noProof/>
        </w:rPr>
        <w:t>30</w:t>
      </w:r>
      <w:r>
        <w:rPr>
          <w:noProof/>
        </w:rPr>
        <w:fldChar w:fldCharType="end"/>
      </w:r>
    </w:p>
    <w:p w14:paraId="14E82CEE" w14:textId="73FC6BBB"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71021B">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_Toc170293221 \h </w:instrText>
      </w:r>
      <w:r>
        <w:rPr>
          <w:noProof/>
        </w:rPr>
      </w:r>
      <w:r>
        <w:rPr>
          <w:noProof/>
        </w:rPr>
        <w:fldChar w:fldCharType="separate"/>
      </w:r>
      <w:r>
        <w:rPr>
          <w:noProof/>
        </w:rPr>
        <w:t>31</w:t>
      </w:r>
      <w:r>
        <w:rPr>
          <w:noProof/>
        </w:rPr>
        <w:fldChar w:fldCharType="end"/>
      </w:r>
    </w:p>
    <w:p w14:paraId="2A106E78" w14:textId="5CCDBC9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fldLock="1"/>
      </w:r>
      <w:r>
        <w:rPr>
          <w:noProof/>
        </w:rPr>
        <w:instrText xml:space="preserve"> PAGEREF _Toc170293222 \h </w:instrText>
      </w:r>
      <w:r>
        <w:rPr>
          <w:noProof/>
        </w:rPr>
      </w:r>
      <w:r>
        <w:rPr>
          <w:noProof/>
        </w:rPr>
        <w:fldChar w:fldCharType="separate"/>
      </w:r>
      <w:r>
        <w:rPr>
          <w:noProof/>
        </w:rPr>
        <w:t>31</w:t>
      </w:r>
      <w:r>
        <w:rPr>
          <w:noProof/>
        </w:rPr>
        <w:fldChar w:fldCharType="end"/>
      </w:r>
    </w:p>
    <w:p w14:paraId="536ABA6C" w14:textId="039C4579"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_Toc170293223 \h </w:instrText>
      </w:r>
      <w:r>
        <w:rPr>
          <w:noProof/>
        </w:rPr>
      </w:r>
      <w:r>
        <w:rPr>
          <w:noProof/>
        </w:rPr>
        <w:fldChar w:fldCharType="separate"/>
      </w:r>
      <w:r>
        <w:rPr>
          <w:noProof/>
        </w:rPr>
        <w:t>31</w:t>
      </w:r>
      <w:r>
        <w:rPr>
          <w:noProof/>
        </w:rPr>
        <w:fldChar w:fldCharType="end"/>
      </w:r>
    </w:p>
    <w:p w14:paraId="407EB05A" w14:textId="799E603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_Toc170293224 \h </w:instrText>
      </w:r>
      <w:r>
        <w:rPr>
          <w:noProof/>
        </w:rPr>
      </w:r>
      <w:r>
        <w:rPr>
          <w:noProof/>
        </w:rPr>
        <w:fldChar w:fldCharType="separate"/>
      </w:r>
      <w:r>
        <w:rPr>
          <w:noProof/>
        </w:rPr>
        <w:t>31</w:t>
      </w:r>
      <w:r>
        <w:rPr>
          <w:noProof/>
        </w:rPr>
        <w:fldChar w:fldCharType="end"/>
      </w:r>
    </w:p>
    <w:p w14:paraId="574054D8" w14:textId="08F88D61"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_Toc170293225 \h </w:instrText>
      </w:r>
      <w:r>
        <w:rPr>
          <w:noProof/>
        </w:rPr>
      </w:r>
      <w:r>
        <w:rPr>
          <w:noProof/>
        </w:rPr>
        <w:fldChar w:fldCharType="separate"/>
      </w:r>
      <w:r>
        <w:rPr>
          <w:noProof/>
        </w:rPr>
        <w:t>32</w:t>
      </w:r>
      <w:r>
        <w:rPr>
          <w:noProof/>
        </w:rPr>
        <w:fldChar w:fldCharType="end"/>
      </w:r>
    </w:p>
    <w:p w14:paraId="5A03CEBD" w14:textId="5AEF0D9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_Toc170293226 \h </w:instrText>
      </w:r>
      <w:r>
        <w:rPr>
          <w:noProof/>
        </w:rPr>
      </w:r>
      <w:r>
        <w:rPr>
          <w:noProof/>
        </w:rPr>
        <w:fldChar w:fldCharType="separate"/>
      </w:r>
      <w:r>
        <w:rPr>
          <w:noProof/>
        </w:rPr>
        <w:t>33</w:t>
      </w:r>
      <w:r>
        <w:rPr>
          <w:noProof/>
        </w:rPr>
        <w:fldChar w:fldCharType="end"/>
      </w:r>
    </w:p>
    <w:p w14:paraId="5F1F148E" w14:textId="43014DBA"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_Toc170293227 \h </w:instrText>
      </w:r>
      <w:r>
        <w:rPr>
          <w:noProof/>
        </w:rPr>
      </w:r>
      <w:r>
        <w:rPr>
          <w:noProof/>
        </w:rPr>
        <w:fldChar w:fldCharType="separate"/>
      </w:r>
      <w:r>
        <w:rPr>
          <w:noProof/>
        </w:rPr>
        <w:t>33</w:t>
      </w:r>
      <w:r>
        <w:rPr>
          <w:noProof/>
        </w:rPr>
        <w:fldChar w:fldCharType="end"/>
      </w:r>
    </w:p>
    <w:p w14:paraId="46647B01" w14:textId="1D68E9D1"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_Toc170293228 \h </w:instrText>
      </w:r>
      <w:r>
        <w:rPr>
          <w:noProof/>
        </w:rPr>
      </w:r>
      <w:r>
        <w:rPr>
          <w:noProof/>
        </w:rPr>
        <w:fldChar w:fldCharType="separate"/>
      </w:r>
      <w:r>
        <w:rPr>
          <w:noProof/>
        </w:rPr>
        <w:t>34</w:t>
      </w:r>
      <w:r>
        <w:rPr>
          <w:noProof/>
        </w:rPr>
        <w:fldChar w:fldCharType="end"/>
      </w:r>
    </w:p>
    <w:p w14:paraId="17CFB307" w14:textId="267EDF35"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_Toc170293229 \h </w:instrText>
      </w:r>
      <w:r>
        <w:rPr>
          <w:noProof/>
        </w:rPr>
      </w:r>
      <w:r>
        <w:rPr>
          <w:noProof/>
        </w:rPr>
        <w:fldChar w:fldCharType="separate"/>
      </w:r>
      <w:r>
        <w:rPr>
          <w:noProof/>
        </w:rPr>
        <w:t>34</w:t>
      </w:r>
      <w:r>
        <w:rPr>
          <w:noProof/>
        </w:rPr>
        <w:fldChar w:fldCharType="end"/>
      </w:r>
    </w:p>
    <w:p w14:paraId="1613C8F8" w14:textId="0C56D6E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_Toc170293230 \h </w:instrText>
      </w:r>
      <w:r>
        <w:rPr>
          <w:noProof/>
        </w:rPr>
      </w:r>
      <w:r>
        <w:rPr>
          <w:noProof/>
        </w:rPr>
        <w:fldChar w:fldCharType="separate"/>
      </w:r>
      <w:r>
        <w:rPr>
          <w:noProof/>
        </w:rPr>
        <w:t>35</w:t>
      </w:r>
      <w:r>
        <w:rPr>
          <w:noProof/>
        </w:rPr>
        <w:fldChar w:fldCharType="end"/>
      </w:r>
    </w:p>
    <w:p w14:paraId="10119921" w14:textId="2C26AD7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_Toc170293231 \h </w:instrText>
      </w:r>
      <w:r>
        <w:rPr>
          <w:noProof/>
        </w:rPr>
      </w:r>
      <w:r>
        <w:rPr>
          <w:noProof/>
        </w:rPr>
        <w:fldChar w:fldCharType="separate"/>
      </w:r>
      <w:r>
        <w:rPr>
          <w:noProof/>
        </w:rPr>
        <w:t>35</w:t>
      </w:r>
      <w:r>
        <w:rPr>
          <w:noProof/>
        </w:rPr>
        <w:fldChar w:fldCharType="end"/>
      </w:r>
    </w:p>
    <w:p w14:paraId="0E2C41F6" w14:textId="0713CCF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_Toc170293232 \h </w:instrText>
      </w:r>
      <w:r>
        <w:rPr>
          <w:noProof/>
        </w:rPr>
      </w:r>
      <w:r>
        <w:rPr>
          <w:noProof/>
        </w:rPr>
        <w:fldChar w:fldCharType="separate"/>
      </w:r>
      <w:r>
        <w:rPr>
          <w:noProof/>
        </w:rPr>
        <w:t>38</w:t>
      </w:r>
      <w:r>
        <w:rPr>
          <w:noProof/>
        </w:rPr>
        <w:fldChar w:fldCharType="end"/>
      </w:r>
    </w:p>
    <w:p w14:paraId="52EB2BF8" w14:textId="6ED8856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_Toc170293233 \h </w:instrText>
      </w:r>
      <w:r>
        <w:rPr>
          <w:noProof/>
        </w:rPr>
      </w:r>
      <w:r>
        <w:rPr>
          <w:noProof/>
        </w:rPr>
        <w:fldChar w:fldCharType="separate"/>
      </w:r>
      <w:r>
        <w:rPr>
          <w:noProof/>
        </w:rPr>
        <w:t>38</w:t>
      </w:r>
      <w:r>
        <w:rPr>
          <w:noProof/>
        </w:rPr>
        <w:fldChar w:fldCharType="end"/>
      </w:r>
    </w:p>
    <w:p w14:paraId="2302AC60" w14:textId="7CCC86A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_Toc170293234 \h </w:instrText>
      </w:r>
      <w:r>
        <w:rPr>
          <w:noProof/>
        </w:rPr>
      </w:r>
      <w:r>
        <w:rPr>
          <w:noProof/>
        </w:rPr>
        <w:fldChar w:fldCharType="separate"/>
      </w:r>
      <w:r>
        <w:rPr>
          <w:noProof/>
        </w:rPr>
        <w:t>38</w:t>
      </w:r>
      <w:r>
        <w:rPr>
          <w:noProof/>
        </w:rPr>
        <w:fldChar w:fldCharType="end"/>
      </w:r>
    </w:p>
    <w:p w14:paraId="389BAC34" w14:textId="4B27805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_Toc170293235 \h </w:instrText>
      </w:r>
      <w:r>
        <w:rPr>
          <w:noProof/>
        </w:rPr>
      </w:r>
      <w:r>
        <w:rPr>
          <w:noProof/>
        </w:rPr>
        <w:fldChar w:fldCharType="separate"/>
      </w:r>
      <w:r>
        <w:rPr>
          <w:noProof/>
        </w:rPr>
        <w:t>38</w:t>
      </w:r>
      <w:r>
        <w:rPr>
          <w:noProof/>
        </w:rPr>
        <w:fldChar w:fldCharType="end"/>
      </w:r>
    </w:p>
    <w:p w14:paraId="472A0BC0" w14:textId="768A8A0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_Toc170293236 \h </w:instrText>
      </w:r>
      <w:r>
        <w:rPr>
          <w:noProof/>
        </w:rPr>
      </w:r>
      <w:r>
        <w:rPr>
          <w:noProof/>
        </w:rPr>
        <w:fldChar w:fldCharType="separate"/>
      </w:r>
      <w:r>
        <w:rPr>
          <w:noProof/>
        </w:rPr>
        <w:t>38</w:t>
      </w:r>
      <w:r>
        <w:rPr>
          <w:noProof/>
        </w:rPr>
        <w:fldChar w:fldCharType="end"/>
      </w:r>
    </w:p>
    <w:p w14:paraId="33119BD1" w14:textId="472E79B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_Toc170293237 \h </w:instrText>
      </w:r>
      <w:r>
        <w:rPr>
          <w:noProof/>
        </w:rPr>
      </w:r>
      <w:r>
        <w:rPr>
          <w:noProof/>
        </w:rPr>
        <w:fldChar w:fldCharType="separate"/>
      </w:r>
      <w:r>
        <w:rPr>
          <w:noProof/>
        </w:rPr>
        <w:t>38</w:t>
      </w:r>
      <w:r>
        <w:rPr>
          <w:noProof/>
        </w:rPr>
        <w:fldChar w:fldCharType="end"/>
      </w:r>
    </w:p>
    <w:p w14:paraId="45937D50" w14:textId="752972FA"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_Toc170293238 \h </w:instrText>
      </w:r>
      <w:r>
        <w:rPr>
          <w:noProof/>
        </w:rPr>
      </w:r>
      <w:r>
        <w:rPr>
          <w:noProof/>
        </w:rPr>
        <w:fldChar w:fldCharType="separate"/>
      </w:r>
      <w:r>
        <w:rPr>
          <w:noProof/>
        </w:rPr>
        <w:t>39</w:t>
      </w:r>
      <w:r>
        <w:rPr>
          <w:noProof/>
        </w:rPr>
        <w:fldChar w:fldCharType="end"/>
      </w:r>
    </w:p>
    <w:p w14:paraId="463B3E7A" w14:textId="3BF16F99"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_Toc170293239 \h </w:instrText>
      </w:r>
      <w:r>
        <w:rPr>
          <w:noProof/>
        </w:rPr>
      </w:r>
      <w:r>
        <w:rPr>
          <w:noProof/>
        </w:rPr>
        <w:fldChar w:fldCharType="separate"/>
      </w:r>
      <w:r>
        <w:rPr>
          <w:noProof/>
        </w:rPr>
        <w:t>39</w:t>
      </w:r>
      <w:r>
        <w:rPr>
          <w:noProof/>
        </w:rPr>
        <w:fldChar w:fldCharType="end"/>
      </w:r>
    </w:p>
    <w:p w14:paraId="69D8B50B" w14:textId="36B395B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fldLock="1"/>
      </w:r>
      <w:r>
        <w:rPr>
          <w:noProof/>
        </w:rPr>
        <w:instrText xml:space="preserve"> PAGEREF _Toc170293240 \h </w:instrText>
      </w:r>
      <w:r>
        <w:rPr>
          <w:noProof/>
        </w:rPr>
      </w:r>
      <w:r>
        <w:rPr>
          <w:noProof/>
        </w:rPr>
        <w:fldChar w:fldCharType="separate"/>
      </w:r>
      <w:r>
        <w:rPr>
          <w:noProof/>
        </w:rPr>
        <w:t>39</w:t>
      </w:r>
      <w:r>
        <w:rPr>
          <w:noProof/>
        </w:rPr>
        <w:fldChar w:fldCharType="end"/>
      </w:r>
    </w:p>
    <w:p w14:paraId="39A66853" w14:textId="1C08874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_Toc170293241 \h </w:instrText>
      </w:r>
      <w:r>
        <w:rPr>
          <w:noProof/>
        </w:rPr>
      </w:r>
      <w:r>
        <w:rPr>
          <w:noProof/>
        </w:rPr>
        <w:fldChar w:fldCharType="separate"/>
      </w:r>
      <w:r>
        <w:rPr>
          <w:noProof/>
        </w:rPr>
        <w:t>39</w:t>
      </w:r>
      <w:r>
        <w:rPr>
          <w:noProof/>
        </w:rPr>
        <w:fldChar w:fldCharType="end"/>
      </w:r>
    </w:p>
    <w:p w14:paraId="3FFCFF42" w14:textId="15C7DE7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_Toc170293242 \h </w:instrText>
      </w:r>
      <w:r>
        <w:rPr>
          <w:noProof/>
        </w:rPr>
      </w:r>
      <w:r>
        <w:rPr>
          <w:noProof/>
        </w:rPr>
        <w:fldChar w:fldCharType="separate"/>
      </w:r>
      <w:r>
        <w:rPr>
          <w:noProof/>
        </w:rPr>
        <w:t>39</w:t>
      </w:r>
      <w:r>
        <w:rPr>
          <w:noProof/>
        </w:rPr>
        <w:fldChar w:fldCharType="end"/>
      </w:r>
    </w:p>
    <w:p w14:paraId="67D96F46" w14:textId="2DE7CF74"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_Toc170293243 \h </w:instrText>
      </w:r>
      <w:r>
        <w:rPr>
          <w:noProof/>
        </w:rPr>
      </w:r>
      <w:r>
        <w:rPr>
          <w:noProof/>
        </w:rPr>
        <w:fldChar w:fldCharType="separate"/>
      </w:r>
      <w:r>
        <w:rPr>
          <w:noProof/>
        </w:rPr>
        <w:t>39</w:t>
      </w:r>
      <w:r>
        <w:rPr>
          <w:noProof/>
        </w:rPr>
        <w:fldChar w:fldCharType="end"/>
      </w:r>
    </w:p>
    <w:p w14:paraId="1B8ECAA4" w14:textId="70325526"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fldLock="1"/>
      </w:r>
      <w:r>
        <w:rPr>
          <w:noProof/>
        </w:rPr>
        <w:instrText xml:space="preserve"> PAGEREF _Toc170293244 \h </w:instrText>
      </w:r>
      <w:r>
        <w:rPr>
          <w:noProof/>
        </w:rPr>
      </w:r>
      <w:r>
        <w:rPr>
          <w:noProof/>
        </w:rPr>
        <w:fldChar w:fldCharType="separate"/>
      </w:r>
      <w:r>
        <w:rPr>
          <w:noProof/>
        </w:rPr>
        <w:t>39</w:t>
      </w:r>
      <w:r>
        <w:rPr>
          <w:noProof/>
        </w:rPr>
        <w:fldChar w:fldCharType="end"/>
      </w:r>
    </w:p>
    <w:p w14:paraId="5000B2DE" w14:textId="60A7E53B"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_Toc170293245 \h </w:instrText>
      </w:r>
      <w:r>
        <w:rPr>
          <w:noProof/>
        </w:rPr>
      </w:r>
      <w:r>
        <w:rPr>
          <w:noProof/>
        </w:rPr>
        <w:fldChar w:fldCharType="separate"/>
      </w:r>
      <w:r>
        <w:rPr>
          <w:noProof/>
        </w:rPr>
        <w:t>39</w:t>
      </w:r>
      <w:r>
        <w:rPr>
          <w:noProof/>
        </w:rPr>
        <w:fldChar w:fldCharType="end"/>
      </w:r>
    </w:p>
    <w:p w14:paraId="45DADED1" w14:textId="4134890E"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fldLock="1"/>
      </w:r>
      <w:r>
        <w:rPr>
          <w:noProof/>
        </w:rPr>
        <w:instrText xml:space="preserve"> PAGEREF _Toc170293246 \h </w:instrText>
      </w:r>
      <w:r>
        <w:rPr>
          <w:noProof/>
        </w:rPr>
      </w:r>
      <w:r>
        <w:rPr>
          <w:noProof/>
        </w:rPr>
        <w:fldChar w:fldCharType="separate"/>
      </w:r>
      <w:r>
        <w:rPr>
          <w:noProof/>
        </w:rPr>
        <w:t>40</w:t>
      </w:r>
      <w:r>
        <w:rPr>
          <w:noProof/>
        </w:rPr>
        <w:fldChar w:fldCharType="end"/>
      </w:r>
    </w:p>
    <w:p w14:paraId="78A2CE8A" w14:textId="7E6E0C01"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fldLock="1"/>
      </w:r>
      <w:r>
        <w:rPr>
          <w:noProof/>
        </w:rPr>
        <w:instrText xml:space="preserve"> PAGEREF _Toc170293247 \h </w:instrText>
      </w:r>
      <w:r>
        <w:rPr>
          <w:noProof/>
        </w:rPr>
      </w:r>
      <w:r>
        <w:rPr>
          <w:noProof/>
        </w:rPr>
        <w:fldChar w:fldCharType="separate"/>
      </w:r>
      <w:r>
        <w:rPr>
          <w:noProof/>
        </w:rPr>
        <w:t>40</w:t>
      </w:r>
      <w:r>
        <w:rPr>
          <w:noProof/>
        </w:rPr>
        <w:fldChar w:fldCharType="end"/>
      </w:r>
    </w:p>
    <w:p w14:paraId="18DA8370" w14:textId="3F0DA9C9"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_Toc170293248 \h </w:instrText>
      </w:r>
      <w:r>
        <w:rPr>
          <w:noProof/>
        </w:rPr>
      </w:r>
      <w:r>
        <w:rPr>
          <w:noProof/>
        </w:rPr>
        <w:fldChar w:fldCharType="separate"/>
      </w:r>
      <w:r>
        <w:rPr>
          <w:noProof/>
        </w:rPr>
        <w:t>40</w:t>
      </w:r>
      <w:r>
        <w:rPr>
          <w:noProof/>
        </w:rPr>
        <w:fldChar w:fldCharType="end"/>
      </w:r>
    </w:p>
    <w:p w14:paraId="11F12A8B" w14:textId="28AD6282"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fldLock="1"/>
      </w:r>
      <w:r>
        <w:rPr>
          <w:noProof/>
        </w:rPr>
        <w:instrText xml:space="preserve"> PAGEREF _Toc170293249 \h </w:instrText>
      </w:r>
      <w:r>
        <w:rPr>
          <w:noProof/>
        </w:rPr>
      </w:r>
      <w:r>
        <w:rPr>
          <w:noProof/>
        </w:rPr>
        <w:fldChar w:fldCharType="separate"/>
      </w:r>
      <w:r>
        <w:rPr>
          <w:noProof/>
        </w:rPr>
        <w:t>42</w:t>
      </w:r>
      <w:r>
        <w:rPr>
          <w:noProof/>
        </w:rPr>
        <w:fldChar w:fldCharType="end"/>
      </w:r>
    </w:p>
    <w:p w14:paraId="6BF9DB94" w14:textId="2A5FD8B5"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fldLock="1"/>
      </w:r>
      <w:r>
        <w:rPr>
          <w:noProof/>
        </w:rPr>
        <w:instrText xml:space="preserve"> PAGEREF _Toc170293250 \h </w:instrText>
      </w:r>
      <w:r>
        <w:rPr>
          <w:noProof/>
        </w:rPr>
      </w:r>
      <w:r>
        <w:rPr>
          <w:noProof/>
        </w:rPr>
        <w:fldChar w:fldCharType="separate"/>
      </w:r>
      <w:r>
        <w:rPr>
          <w:noProof/>
        </w:rPr>
        <w:t>42</w:t>
      </w:r>
      <w:r>
        <w:rPr>
          <w:noProof/>
        </w:rPr>
        <w:fldChar w:fldCharType="end"/>
      </w:r>
    </w:p>
    <w:p w14:paraId="6B69A8BC" w14:textId="057F0C95"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_Toc170293251 \h </w:instrText>
      </w:r>
      <w:r>
        <w:rPr>
          <w:noProof/>
        </w:rPr>
      </w:r>
      <w:r>
        <w:rPr>
          <w:noProof/>
        </w:rPr>
        <w:fldChar w:fldCharType="separate"/>
      </w:r>
      <w:r>
        <w:rPr>
          <w:noProof/>
        </w:rPr>
        <w:t>42</w:t>
      </w:r>
      <w:r>
        <w:rPr>
          <w:noProof/>
        </w:rPr>
        <w:fldChar w:fldCharType="end"/>
      </w:r>
    </w:p>
    <w:p w14:paraId="4F7B2AC2" w14:textId="0507A87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_Toc170293252 \h </w:instrText>
      </w:r>
      <w:r>
        <w:rPr>
          <w:noProof/>
        </w:rPr>
      </w:r>
      <w:r>
        <w:rPr>
          <w:noProof/>
        </w:rPr>
        <w:fldChar w:fldCharType="separate"/>
      </w:r>
      <w:r>
        <w:rPr>
          <w:noProof/>
        </w:rPr>
        <w:t>42</w:t>
      </w:r>
      <w:r>
        <w:rPr>
          <w:noProof/>
        </w:rPr>
        <w:fldChar w:fldCharType="end"/>
      </w:r>
    </w:p>
    <w:p w14:paraId="4324350F" w14:textId="0C549E0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_Toc170293253 \h </w:instrText>
      </w:r>
      <w:r>
        <w:rPr>
          <w:noProof/>
        </w:rPr>
      </w:r>
      <w:r>
        <w:rPr>
          <w:noProof/>
        </w:rPr>
        <w:fldChar w:fldCharType="separate"/>
      </w:r>
      <w:r>
        <w:rPr>
          <w:noProof/>
        </w:rPr>
        <w:t>42</w:t>
      </w:r>
      <w:r>
        <w:rPr>
          <w:noProof/>
        </w:rPr>
        <w:fldChar w:fldCharType="end"/>
      </w:r>
    </w:p>
    <w:p w14:paraId="5F145F75" w14:textId="6E5D6C41"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_Toc170293254 \h </w:instrText>
      </w:r>
      <w:r>
        <w:rPr>
          <w:noProof/>
        </w:rPr>
      </w:r>
      <w:r>
        <w:rPr>
          <w:noProof/>
        </w:rPr>
        <w:fldChar w:fldCharType="separate"/>
      </w:r>
      <w:r>
        <w:rPr>
          <w:noProof/>
        </w:rPr>
        <w:t>43</w:t>
      </w:r>
      <w:r>
        <w:rPr>
          <w:noProof/>
        </w:rPr>
        <w:fldChar w:fldCharType="end"/>
      </w:r>
    </w:p>
    <w:p w14:paraId="2B9EF1A2" w14:textId="2B6DA0B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_Toc170293255 \h </w:instrText>
      </w:r>
      <w:r>
        <w:rPr>
          <w:noProof/>
        </w:rPr>
      </w:r>
      <w:r>
        <w:rPr>
          <w:noProof/>
        </w:rPr>
        <w:fldChar w:fldCharType="separate"/>
      </w:r>
      <w:r>
        <w:rPr>
          <w:noProof/>
        </w:rPr>
        <w:t>43</w:t>
      </w:r>
      <w:r>
        <w:rPr>
          <w:noProof/>
        </w:rPr>
        <w:fldChar w:fldCharType="end"/>
      </w:r>
    </w:p>
    <w:p w14:paraId="0BA89D6F" w14:textId="7060292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_Toc170293256 \h </w:instrText>
      </w:r>
      <w:r>
        <w:rPr>
          <w:noProof/>
        </w:rPr>
      </w:r>
      <w:r>
        <w:rPr>
          <w:noProof/>
        </w:rPr>
        <w:fldChar w:fldCharType="separate"/>
      </w:r>
      <w:r>
        <w:rPr>
          <w:noProof/>
        </w:rPr>
        <w:t>43</w:t>
      </w:r>
      <w:r>
        <w:rPr>
          <w:noProof/>
        </w:rPr>
        <w:fldChar w:fldCharType="end"/>
      </w:r>
    </w:p>
    <w:p w14:paraId="5EAC6D09" w14:textId="206CC6F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_Toc170293257 \h </w:instrText>
      </w:r>
      <w:r>
        <w:rPr>
          <w:noProof/>
        </w:rPr>
      </w:r>
      <w:r>
        <w:rPr>
          <w:noProof/>
        </w:rPr>
        <w:fldChar w:fldCharType="separate"/>
      </w:r>
      <w:r>
        <w:rPr>
          <w:noProof/>
        </w:rPr>
        <w:t>43</w:t>
      </w:r>
      <w:r>
        <w:rPr>
          <w:noProof/>
        </w:rPr>
        <w:fldChar w:fldCharType="end"/>
      </w:r>
    </w:p>
    <w:p w14:paraId="17DFD793" w14:textId="0705021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_Toc170293258 \h </w:instrText>
      </w:r>
      <w:r>
        <w:rPr>
          <w:noProof/>
        </w:rPr>
      </w:r>
      <w:r>
        <w:rPr>
          <w:noProof/>
        </w:rPr>
        <w:fldChar w:fldCharType="separate"/>
      </w:r>
      <w:r>
        <w:rPr>
          <w:noProof/>
        </w:rPr>
        <w:t>43</w:t>
      </w:r>
      <w:r>
        <w:rPr>
          <w:noProof/>
        </w:rPr>
        <w:fldChar w:fldCharType="end"/>
      </w:r>
    </w:p>
    <w:p w14:paraId="015DEC10" w14:textId="04AF6479"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_Toc170293259 \h </w:instrText>
      </w:r>
      <w:r>
        <w:rPr>
          <w:noProof/>
        </w:rPr>
      </w:r>
      <w:r>
        <w:rPr>
          <w:noProof/>
        </w:rPr>
        <w:fldChar w:fldCharType="separate"/>
      </w:r>
      <w:r>
        <w:rPr>
          <w:noProof/>
        </w:rPr>
        <w:t>43</w:t>
      </w:r>
      <w:r>
        <w:rPr>
          <w:noProof/>
        </w:rPr>
        <w:fldChar w:fldCharType="end"/>
      </w:r>
    </w:p>
    <w:p w14:paraId="0B35C422" w14:textId="1033CCB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_Toc170293260 \h </w:instrText>
      </w:r>
      <w:r>
        <w:rPr>
          <w:noProof/>
        </w:rPr>
      </w:r>
      <w:r>
        <w:rPr>
          <w:noProof/>
        </w:rPr>
        <w:fldChar w:fldCharType="separate"/>
      </w:r>
      <w:r>
        <w:rPr>
          <w:noProof/>
        </w:rPr>
        <w:t>43</w:t>
      </w:r>
      <w:r>
        <w:rPr>
          <w:noProof/>
        </w:rPr>
        <w:fldChar w:fldCharType="end"/>
      </w:r>
    </w:p>
    <w:p w14:paraId="28B2072C" w14:textId="0819E37A"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_Toc170293261 \h </w:instrText>
      </w:r>
      <w:r>
        <w:rPr>
          <w:noProof/>
        </w:rPr>
      </w:r>
      <w:r>
        <w:rPr>
          <w:noProof/>
        </w:rPr>
        <w:fldChar w:fldCharType="separate"/>
      </w:r>
      <w:r>
        <w:rPr>
          <w:noProof/>
        </w:rPr>
        <w:t>43</w:t>
      </w:r>
      <w:r>
        <w:rPr>
          <w:noProof/>
        </w:rPr>
        <w:fldChar w:fldCharType="end"/>
      </w:r>
    </w:p>
    <w:p w14:paraId="50C9F884" w14:textId="11B5F5C1"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_Toc170293262 \h </w:instrText>
      </w:r>
      <w:r>
        <w:rPr>
          <w:noProof/>
        </w:rPr>
      </w:r>
      <w:r>
        <w:rPr>
          <w:noProof/>
        </w:rPr>
        <w:fldChar w:fldCharType="separate"/>
      </w:r>
      <w:r>
        <w:rPr>
          <w:noProof/>
        </w:rPr>
        <w:t>43</w:t>
      </w:r>
      <w:r>
        <w:rPr>
          <w:noProof/>
        </w:rPr>
        <w:fldChar w:fldCharType="end"/>
      </w:r>
    </w:p>
    <w:p w14:paraId="6F4FB3C2" w14:textId="599CC84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fldLock="1"/>
      </w:r>
      <w:r>
        <w:rPr>
          <w:noProof/>
        </w:rPr>
        <w:instrText xml:space="preserve"> PAGEREF _Toc170293263 \h </w:instrText>
      </w:r>
      <w:r>
        <w:rPr>
          <w:noProof/>
        </w:rPr>
      </w:r>
      <w:r>
        <w:rPr>
          <w:noProof/>
        </w:rPr>
        <w:fldChar w:fldCharType="separate"/>
      </w:r>
      <w:r>
        <w:rPr>
          <w:noProof/>
        </w:rPr>
        <w:t>43</w:t>
      </w:r>
      <w:r>
        <w:rPr>
          <w:noProof/>
        </w:rPr>
        <w:fldChar w:fldCharType="end"/>
      </w:r>
    </w:p>
    <w:p w14:paraId="5FB00CDD" w14:textId="30DDE75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_Toc170293264 \h </w:instrText>
      </w:r>
      <w:r>
        <w:rPr>
          <w:noProof/>
        </w:rPr>
      </w:r>
      <w:r>
        <w:rPr>
          <w:noProof/>
        </w:rPr>
        <w:fldChar w:fldCharType="separate"/>
      </w:r>
      <w:r>
        <w:rPr>
          <w:noProof/>
        </w:rPr>
        <w:t>43</w:t>
      </w:r>
      <w:r>
        <w:rPr>
          <w:noProof/>
        </w:rPr>
        <w:fldChar w:fldCharType="end"/>
      </w:r>
    </w:p>
    <w:p w14:paraId="7FEA6FFE" w14:textId="2C387E0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_Toc170293265 \h </w:instrText>
      </w:r>
      <w:r>
        <w:rPr>
          <w:noProof/>
        </w:rPr>
      </w:r>
      <w:r>
        <w:rPr>
          <w:noProof/>
        </w:rPr>
        <w:fldChar w:fldCharType="separate"/>
      </w:r>
      <w:r>
        <w:rPr>
          <w:noProof/>
        </w:rPr>
        <w:t>44</w:t>
      </w:r>
      <w:r>
        <w:rPr>
          <w:noProof/>
        </w:rPr>
        <w:fldChar w:fldCharType="end"/>
      </w:r>
    </w:p>
    <w:p w14:paraId="5FD77130" w14:textId="3D77C8F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_Toc170293266 \h </w:instrText>
      </w:r>
      <w:r>
        <w:rPr>
          <w:noProof/>
        </w:rPr>
      </w:r>
      <w:r>
        <w:rPr>
          <w:noProof/>
        </w:rPr>
        <w:fldChar w:fldCharType="separate"/>
      </w:r>
      <w:r>
        <w:rPr>
          <w:noProof/>
        </w:rPr>
        <w:t>44</w:t>
      </w:r>
      <w:r>
        <w:rPr>
          <w:noProof/>
        </w:rPr>
        <w:fldChar w:fldCharType="end"/>
      </w:r>
    </w:p>
    <w:p w14:paraId="671E1979" w14:textId="5A198949"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_Toc170293267 \h </w:instrText>
      </w:r>
      <w:r>
        <w:rPr>
          <w:noProof/>
        </w:rPr>
      </w:r>
      <w:r>
        <w:rPr>
          <w:noProof/>
        </w:rPr>
        <w:fldChar w:fldCharType="separate"/>
      </w:r>
      <w:r>
        <w:rPr>
          <w:noProof/>
        </w:rPr>
        <w:t>44</w:t>
      </w:r>
      <w:r>
        <w:rPr>
          <w:noProof/>
        </w:rPr>
        <w:fldChar w:fldCharType="end"/>
      </w:r>
    </w:p>
    <w:p w14:paraId="08C42B66" w14:textId="188A7A1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_Toc170293268 \h </w:instrText>
      </w:r>
      <w:r>
        <w:rPr>
          <w:noProof/>
        </w:rPr>
      </w:r>
      <w:r>
        <w:rPr>
          <w:noProof/>
        </w:rPr>
        <w:fldChar w:fldCharType="separate"/>
      </w:r>
      <w:r>
        <w:rPr>
          <w:noProof/>
        </w:rPr>
        <w:t>44</w:t>
      </w:r>
      <w:r>
        <w:rPr>
          <w:noProof/>
        </w:rPr>
        <w:fldChar w:fldCharType="end"/>
      </w:r>
    </w:p>
    <w:p w14:paraId="68C1A5DE" w14:textId="596670E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_Toc170293269 \h </w:instrText>
      </w:r>
      <w:r>
        <w:rPr>
          <w:noProof/>
        </w:rPr>
      </w:r>
      <w:r>
        <w:rPr>
          <w:noProof/>
        </w:rPr>
        <w:fldChar w:fldCharType="separate"/>
      </w:r>
      <w:r>
        <w:rPr>
          <w:noProof/>
        </w:rPr>
        <w:t>44</w:t>
      </w:r>
      <w:r>
        <w:rPr>
          <w:noProof/>
        </w:rPr>
        <w:fldChar w:fldCharType="end"/>
      </w:r>
    </w:p>
    <w:p w14:paraId="6805303B" w14:textId="79E8312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fldLock="1"/>
      </w:r>
      <w:r>
        <w:rPr>
          <w:noProof/>
        </w:rPr>
        <w:instrText xml:space="preserve"> PAGEREF _Toc170293270 \h </w:instrText>
      </w:r>
      <w:r>
        <w:rPr>
          <w:noProof/>
        </w:rPr>
      </w:r>
      <w:r>
        <w:rPr>
          <w:noProof/>
        </w:rPr>
        <w:fldChar w:fldCharType="separate"/>
      </w:r>
      <w:r>
        <w:rPr>
          <w:noProof/>
        </w:rPr>
        <w:t>45</w:t>
      </w:r>
      <w:r>
        <w:rPr>
          <w:noProof/>
        </w:rPr>
        <w:fldChar w:fldCharType="end"/>
      </w:r>
    </w:p>
    <w:p w14:paraId="2A182791" w14:textId="718002EB"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fldLock="1"/>
      </w:r>
      <w:r>
        <w:rPr>
          <w:noProof/>
        </w:rPr>
        <w:instrText xml:space="preserve"> PAGEREF _Toc170293271 \h </w:instrText>
      </w:r>
      <w:r>
        <w:rPr>
          <w:noProof/>
        </w:rPr>
      </w:r>
      <w:r>
        <w:rPr>
          <w:noProof/>
        </w:rPr>
        <w:fldChar w:fldCharType="separate"/>
      </w:r>
      <w:r>
        <w:rPr>
          <w:noProof/>
        </w:rPr>
        <w:t>45</w:t>
      </w:r>
      <w:r>
        <w:rPr>
          <w:noProof/>
        </w:rPr>
        <w:fldChar w:fldCharType="end"/>
      </w:r>
    </w:p>
    <w:p w14:paraId="7BB2C13C" w14:textId="3C3EDCC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_Toc170293272 \h </w:instrText>
      </w:r>
      <w:r>
        <w:rPr>
          <w:noProof/>
        </w:rPr>
      </w:r>
      <w:r>
        <w:rPr>
          <w:noProof/>
        </w:rPr>
        <w:fldChar w:fldCharType="separate"/>
      </w:r>
      <w:r>
        <w:rPr>
          <w:noProof/>
        </w:rPr>
        <w:t>45</w:t>
      </w:r>
      <w:r>
        <w:rPr>
          <w:noProof/>
        </w:rPr>
        <w:fldChar w:fldCharType="end"/>
      </w:r>
    </w:p>
    <w:p w14:paraId="13AC19A7" w14:textId="4F7FC3A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_Toc170293273 \h </w:instrText>
      </w:r>
      <w:r>
        <w:rPr>
          <w:noProof/>
        </w:rPr>
      </w:r>
      <w:r>
        <w:rPr>
          <w:noProof/>
        </w:rPr>
        <w:fldChar w:fldCharType="separate"/>
      </w:r>
      <w:r>
        <w:rPr>
          <w:noProof/>
        </w:rPr>
        <w:t>45</w:t>
      </w:r>
      <w:r>
        <w:rPr>
          <w:noProof/>
        </w:rPr>
        <w:fldChar w:fldCharType="end"/>
      </w:r>
    </w:p>
    <w:p w14:paraId="4C60E313" w14:textId="4F0F295B"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fldLock="1"/>
      </w:r>
      <w:r>
        <w:rPr>
          <w:noProof/>
        </w:rPr>
        <w:instrText xml:space="preserve"> PAGEREF _Toc170293274 \h </w:instrText>
      </w:r>
      <w:r>
        <w:rPr>
          <w:noProof/>
        </w:rPr>
      </w:r>
      <w:r>
        <w:rPr>
          <w:noProof/>
        </w:rPr>
        <w:fldChar w:fldCharType="separate"/>
      </w:r>
      <w:r>
        <w:rPr>
          <w:noProof/>
        </w:rPr>
        <w:t>45</w:t>
      </w:r>
      <w:r>
        <w:rPr>
          <w:noProof/>
        </w:rPr>
        <w:fldChar w:fldCharType="end"/>
      </w:r>
    </w:p>
    <w:p w14:paraId="3BF42DB7" w14:textId="3C74865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_Toc170293275 \h </w:instrText>
      </w:r>
      <w:r>
        <w:rPr>
          <w:noProof/>
        </w:rPr>
      </w:r>
      <w:r>
        <w:rPr>
          <w:noProof/>
        </w:rPr>
        <w:fldChar w:fldCharType="separate"/>
      </w:r>
      <w:r>
        <w:rPr>
          <w:noProof/>
        </w:rPr>
        <w:t>45</w:t>
      </w:r>
      <w:r>
        <w:rPr>
          <w:noProof/>
        </w:rPr>
        <w:fldChar w:fldCharType="end"/>
      </w:r>
    </w:p>
    <w:p w14:paraId="218A88D8" w14:textId="3862A9E4"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fldLock="1"/>
      </w:r>
      <w:r>
        <w:rPr>
          <w:noProof/>
        </w:rPr>
        <w:instrText xml:space="preserve"> PAGEREF _Toc170293276 \h </w:instrText>
      </w:r>
      <w:r>
        <w:rPr>
          <w:noProof/>
        </w:rPr>
      </w:r>
      <w:r>
        <w:rPr>
          <w:noProof/>
        </w:rPr>
        <w:fldChar w:fldCharType="separate"/>
      </w:r>
      <w:r>
        <w:rPr>
          <w:noProof/>
        </w:rPr>
        <w:t>45</w:t>
      </w:r>
      <w:r>
        <w:rPr>
          <w:noProof/>
        </w:rPr>
        <w:fldChar w:fldCharType="end"/>
      </w:r>
    </w:p>
    <w:p w14:paraId="5AB08542" w14:textId="2C0D181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fldLock="1"/>
      </w:r>
      <w:r>
        <w:rPr>
          <w:noProof/>
        </w:rPr>
        <w:instrText xml:space="preserve"> PAGEREF _Toc170293277 \h </w:instrText>
      </w:r>
      <w:r>
        <w:rPr>
          <w:noProof/>
        </w:rPr>
      </w:r>
      <w:r>
        <w:rPr>
          <w:noProof/>
        </w:rPr>
        <w:fldChar w:fldCharType="separate"/>
      </w:r>
      <w:r>
        <w:rPr>
          <w:noProof/>
        </w:rPr>
        <w:t>45</w:t>
      </w:r>
      <w:r>
        <w:rPr>
          <w:noProof/>
        </w:rPr>
        <w:fldChar w:fldCharType="end"/>
      </w:r>
    </w:p>
    <w:p w14:paraId="40F5170F" w14:textId="5FC38E21"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_Toc170293278 \h </w:instrText>
      </w:r>
      <w:r>
        <w:rPr>
          <w:noProof/>
        </w:rPr>
      </w:r>
      <w:r>
        <w:rPr>
          <w:noProof/>
        </w:rPr>
        <w:fldChar w:fldCharType="separate"/>
      </w:r>
      <w:r>
        <w:rPr>
          <w:noProof/>
        </w:rPr>
        <w:t>45</w:t>
      </w:r>
      <w:r>
        <w:rPr>
          <w:noProof/>
        </w:rPr>
        <w:fldChar w:fldCharType="end"/>
      </w:r>
    </w:p>
    <w:p w14:paraId="15826B60" w14:textId="1CCD86B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_Toc170293279 \h </w:instrText>
      </w:r>
      <w:r>
        <w:rPr>
          <w:noProof/>
        </w:rPr>
      </w:r>
      <w:r>
        <w:rPr>
          <w:noProof/>
        </w:rPr>
        <w:fldChar w:fldCharType="separate"/>
      </w:r>
      <w:r>
        <w:rPr>
          <w:noProof/>
        </w:rPr>
        <w:t>45</w:t>
      </w:r>
      <w:r>
        <w:rPr>
          <w:noProof/>
        </w:rPr>
        <w:fldChar w:fldCharType="end"/>
      </w:r>
    </w:p>
    <w:p w14:paraId="475DFBF2" w14:textId="7072A5CD"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_Toc170293280 \h </w:instrText>
      </w:r>
      <w:r>
        <w:rPr>
          <w:noProof/>
        </w:rPr>
      </w:r>
      <w:r>
        <w:rPr>
          <w:noProof/>
        </w:rPr>
        <w:fldChar w:fldCharType="separate"/>
      </w:r>
      <w:r>
        <w:rPr>
          <w:noProof/>
        </w:rPr>
        <w:t>45</w:t>
      </w:r>
      <w:r>
        <w:rPr>
          <w:noProof/>
        </w:rPr>
        <w:fldChar w:fldCharType="end"/>
      </w:r>
    </w:p>
    <w:p w14:paraId="7B9743FC" w14:textId="089DE5B5"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_Toc170293281 \h </w:instrText>
      </w:r>
      <w:r>
        <w:rPr>
          <w:noProof/>
        </w:rPr>
      </w:r>
      <w:r>
        <w:rPr>
          <w:noProof/>
        </w:rPr>
        <w:fldChar w:fldCharType="separate"/>
      </w:r>
      <w:r>
        <w:rPr>
          <w:noProof/>
        </w:rPr>
        <w:t>45</w:t>
      </w:r>
      <w:r>
        <w:rPr>
          <w:noProof/>
        </w:rPr>
        <w:fldChar w:fldCharType="end"/>
      </w:r>
    </w:p>
    <w:p w14:paraId="751808EA" w14:textId="140E6E3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_Toc170293282 \h </w:instrText>
      </w:r>
      <w:r>
        <w:rPr>
          <w:noProof/>
        </w:rPr>
      </w:r>
      <w:r>
        <w:rPr>
          <w:noProof/>
        </w:rPr>
        <w:fldChar w:fldCharType="separate"/>
      </w:r>
      <w:r>
        <w:rPr>
          <w:noProof/>
        </w:rPr>
        <w:t>45</w:t>
      </w:r>
      <w:r>
        <w:rPr>
          <w:noProof/>
        </w:rPr>
        <w:fldChar w:fldCharType="end"/>
      </w:r>
    </w:p>
    <w:p w14:paraId="361AE847" w14:textId="67EF33A0"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_Toc170293283 \h </w:instrText>
      </w:r>
      <w:r>
        <w:rPr>
          <w:noProof/>
        </w:rPr>
      </w:r>
      <w:r>
        <w:rPr>
          <w:noProof/>
        </w:rPr>
        <w:fldChar w:fldCharType="separate"/>
      </w:r>
      <w:r>
        <w:rPr>
          <w:noProof/>
        </w:rPr>
        <w:t>46</w:t>
      </w:r>
      <w:r>
        <w:rPr>
          <w:noProof/>
        </w:rPr>
        <w:fldChar w:fldCharType="end"/>
      </w:r>
    </w:p>
    <w:p w14:paraId="414DBB98" w14:textId="19710950"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fldLock="1"/>
      </w:r>
      <w:r>
        <w:rPr>
          <w:noProof/>
        </w:rPr>
        <w:instrText xml:space="preserve"> PAGEREF _Toc170293284 \h </w:instrText>
      </w:r>
      <w:r>
        <w:rPr>
          <w:noProof/>
        </w:rPr>
      </w:r>
      <w:r>
        <w:rPr>
          <w:noProof/>
        </w:rPr>
        <w:fldChar w:fldCharType="separate"/>
      </w:r>
      <w:r>
        <w:rPr>
          <w:noProof/>
        </w:rPr>
        <w:t>46</w:t>
      </w:r>
      <w:r>
        <w:rPr>
          <w:noProof/>
        </w:rPr>
        <w:fldChar w:fldCharType="end"/>
      </w:r>
    </w:p>
    <w:p w14:paraId="5E227ADA" w14:textId="7824A6B0"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_Toc170293285 \h </w:instrText>
      </w:r>
      <w:r>
        <w:rPr>
          <w:noProof/>
        </w:rPr>
      </w:r>
      <w:r>
        <w:rPr>
          <w:noProof/>
        </w:rPr>
        <w:fldChar w:fldCharType="separate"/>
      </w:r>
      <w:r>
        <w:rPr>
          <w:noProof/>
        </w:rPr>
        <w:t>46</w:t>
      </w:r>
      <w:r>
        <w:rPr>
          <w:noProof/>
        </w:rPr>
        <w:fldChar w:fldCharType="end"/>
      </w:r>
    </w:p>
    <w:p w14:paraId="6BCFE5B8" w14:textId="06D86E3B"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_Toc170293286 \h </w:instrText>
      </w:r>
      <w:r>
        <w:rPr>
          <w:noProof/>
        </w:rPr>
      </w:r>
      <w:r>
        <w:rPr>
          <w:noProof/>
        </w:rPr>
        <w:fldChar w:fldCharType="separate"/>
      </w:r>
      <w:r>
        <w:rPr>
          <w:noProof/>
        </w:rPr>
        <w:t>46</w:t>
      </w:r>
      <w:r>
        <w:rPr>
          <w:noProof/>
        </w:rPr>
        <w:fldChar w:fldCharType="end"/>
      </w:r>
    </w:p>
    <w:p w14:paraId="21ACAC98" w14:textId="049A33E1"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_Toc170293287 \h </w:instrText>
      </w:r>
      <w:r>
        <w:rPr>
          <w:noProof/>
        </w:rPr>
      </w:r>
      <w:r>
        <w:rPr>
          <w:noProof/>
        </w:rPr>
        <w:fldChar w:fldCharType="separate"/>
      </w:r>
      <w:r>
        <w:rPr>
          <w:noProof/>
        </w:rPr>
        <w:t>46</w:t>
      </w:r>
      <w:r>
        <w:rPr>
          <w:noProof/>
        </w:rPr>
        <w:fldChar w:fldCharType="end"/>
      </w:r>
    </w:p>
    <w:p w14:paraId="78661AA8" w14:textId="1502175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_Toc170293288 \h </w:instrText>
      </w:r>
      <w:r>
        <w:rPr>
          <w:noProof/>
        </w:rPr>
      </w:r>
      <w:r>
        <w:rPr>
          <w:noProof/>
        </w:rPr>
        <w:fldChar w:fldCharType="separate"/>
      </w:r>
      <w:r>
        <w:rPr>
          <w:noProof/>
        </w:rPr>
        <w:t>47</w:t>
      </w:r>
      <w:r>
        <w:rPr>
          <w:noProof/>
        </w:rPr>
        <w:fldChar w:fldCharType="end"/>
      </w:r>
    </w:p>
    <w:p w14:paraId="00199E44" w14:textId="0EA14CA0"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_Toc170293289 \h </w:instrText>
      </w:r>
      <w:r>
        <w:rPr>
          <w:noProof/>
        </w:rPr>
      </w:r>
      <w:r>
        <w:rPr>
          <w:noProof/>
        </w:rPr>
        <w:fldChar w:fldCharType="separate"/>
      </w:r>
      <w:r>
        <w:rPr>
          <w:noProof/>
        </w:rPr>
        <w:t>47</w:t>
      </w:r>
      <w:r>
        <w:rPr>
          <w:noProof/>
        </w:rPr>
        <w:fldChar w:fldCharType="end"/>
      </w:r>
    </w:p>
    <w:p w14:paraId="71D9344C" w14:textId="7369B50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_Toc170293290 \h </w:instrText>
      </w:r>
      <w:r>
        <w:rPr>
          <w:noProof/>
        </w:rPr>
      </w:r>
      <w:r>
        <w:rPr>
          <w:noProof/>
        </w:rPr>
        <w:fldChar w:fldCharType="separate"/>
      </w:r>
      <w:r>
        <w:rPr>
          <w:noProof/>
        </w:rPr>
        <w:t>47</w:t>
      </w:r>
      <w:r>
        <w:rPr>
          <w:noProof/>
        </w:rPr>
        <w:fldChar w:fldCharType="end"/>
      </w:r>
    </w:p>
    <w:p w14:paraId="34B83E26" w14:textId="513CEB0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_Toc170293291 \h </w:instrText>
      </w:r>
      <w:r>
        <w:rPr>
          <w:noProof/>
        </w:rPr>
      </w:r>
      <w:r>
        <w:rPr>
          <w:noProof/>
        </w:rPr>
        <w:fldChar w:fldCharType="separate"/>
      </w:r>
      <w:r>
        <w:rPr>
          <w:noProof/>
        </w:rPr>
        <w:t>48</w:t>
      </w:r>
      <w:r>
        <w:rPr>
          <w:noProof/>
        </w:rPr>
        <w:fldChar w:fldCharType="end"/>
      </w:r>
    </w:p>
    <w:p w14:paraId="1B3506B5" w14:textId="785D74EA"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_Toc170293292 \h </w:instrText>
      </w:r>
      <w:r>
        <w:rPr>
          <w:noProof/>
        </w:rPr>
      </w:r>
      <w:r>
        <w:rPr>
          <w:noProof/>
        </w:rPr>
        <w:fldChar w:fldCharType="separate"/>
      </w:r>
      <w:r>
        <w:rPr>
          <w:noProof/>
        </w:rPr>
        <w:t>48</w:t>
      </w:r>
      <w:r>
        <w:rPr>
          <w:noProof/>
        </w:rPr>
        <w:fldChar w:fldCharType="end"/>
      </w:r>
    </w:p>
    <w:p w14:paraId="5C4F0B7E" w14:textId="694570D0"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_Toc170293293 \h </w:instrText>
      </w:r>
      <w:r>
        <w:rPr>
          <w:noProof/>
        </w:rPr>
      </w:r>
      <w:r>
        <w:rPr>
          <w:noProof/>
        </w:rPr>
        <w:fldChar w:fldCharType="separate"/>
      </w:r>
      <w:r>
        <w:rPr>
          <w:noProof/>
        </w:rPr>
        <w:t>49</w:t>
      </w:r>
      <w:r>
        <w:rPr>
          <w:noProof/>
        </w:rPr>
        <w:fldChar w:fldCharType="end"/>
      </w:r>
    </w:p>
    <w:p w14:paraId="5F78D463" w14:textId="0E5BE2B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_Toc170293294 \h </w:instrText>
      </w:r>
      <w:r>
        <w:rPr>
          <w:noProof/>
        </w:rPr>
      </w:r>
      <w:r>
        <w:rPr>
          <w:noProof/>
        </w:rPr>
        <w:fldChar w:fldCharType="separate"/>
      </w:r>
      <w:r>
        <w:rPr>
          <w:noProof/>
        </w:rPr>
        <w:t>49</w:t>
      </w:r>
      <w:r>
        <w:rPr>
          <w:noProof/>
        </w:rPr>
        <w:fldChar w:fldCharType="end"/>
      </w:r>
    </w:p>
    <w:p w14:paraId="3978BE38" w14:textId="2E15636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_Toc170293295 \h </w:instrText>
      </w:r>
      <w:r>
        <w:rPr>
          <w:noProof/>
        </w:rPr>
      </w:r>
      <w:r>
        <w:rPr>
          <w:noProof/>
        </w:rPr>
        <w:fldChar w:fldCharType="separate"/>
      </w:r>
      <w:r>
        <w:rPr>
          <w:noProof/>
        </w:rPr>
        <w:t>49</w:t>
      </w:r>
      <w:r>
        <w:rPr>
          <w:noProof/>
        </w:rPr>
        <w:fldChar w:fldCharType="end"/>
      </w:r>
    </w:p>
    <w:p w14:paraId="68264588" w14:textId="536C058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_Toc170293296 \h </w:instrText>
      </w:r>
      <w:r>
        <w:rPr>
          <w:noProof/>
        </w:rPr>
      </w:r>
      <w:r>
        <w:rPr>
          <w:noProof/>
        </w:rPr>
        <w:fldChar w:fldCharType="separate"/>
      </w:r>
      <w:r>
        <w:rPr>
          <w:noProof/>
        </w:rPr>
        <w:t>49</w:t>
      </w:r>
      <w:r>
        <w:rPr>
          <w:noProof/>
        </w:rPr>
        <w:fldChar w:fldCharType="end"/>
      </w:r>
    </w:p>
    <w:p w14:paraId="1F464E6C" w14:textId="0502B63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_Toc170293297 \h </w:instrText>
      </w:r>
      <w:r>
        <w:rPr>
          <w:noProof/>
        </w:rPr>
      </w:r>
      <w:r>
        <w:rPr>
          <w:noProof/>
        </w:rPr>
        <w:fldChar w:fldCharType="separate"/>
      </w:r>
      <w:r>
        <w:rPr>
          <w:noProof/>
        </w:rPr>
        <w:t>49</w:t>
      </w:r>
      <w:r>
        <w:rPr>
          <w:noProof/>
        </w:rPr>
        <w:fldChar w:fldCharType="end"/>
      </w:r>
    </w:p>
    <w:p w14:paraId="673B3ACE" w14:textId="1FD4F05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_Toc170293298 \h </w:instrText>
      </w:r>
      <w:r>
        <w:rPr>
          <w:noProof/>
        </w:rPr>
      </w:r>
      <w:r>
        <w:rPr>
          <w:noProof/>
        </w:rPr>
        <w:fldChar w:fldCharType="separate"/>
      </w:r>
      <w:r>
        <w:rPr>
          <w:noProof/>
        </w:rPr>
        <w:t>49</w:t>
      </w:r>
      <w:r>
        <w:rPr>
          <w:noProof/>
        </w:rPr>
        <w:fldChar w:fldCharType="end"/>
      </w:r>
    </w:p>
    <w:p w14:paraId="664BEC2A" w14:textId="7FECEC6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_Toc170293299 \h </w:instrText>
      </w:r>
      <w:r>
        <w:rPr>
          <w:noProof/>
        </w:rPr>
      </w:r>
      <w:r>
        <w:rPr>
          <w:noProof/>
        </w:rPr>
        <w:fldChar w:fldCharType="separate"/>
      </w:r>
      <w:r>
        <w:rPr>
          <w:noProof/>
        </w:rPr>
        <w:t>49</w:t>
      </w:r>
      <w:r>
        <w:rPr>
          <w:noProof/>
        </w:rPr>
        <w:fldChar w:fldCharType="end"/>
      </w:r>
    </w:p>
    <w:p w14:paraId="09B006B7" w14:textId="56D6980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_Toc170293300 \h </w:instrText>
      </w:r>
      <w:r>
        <w:rPr>
          <w:noProof/>
        </w:rPr>
      </w:r>
      <w:r>
        <w:rPr>
          <w:noProof/>
        </w:rPr>
        <w:fldChar w:fldCharType="separate"/>
      </w:r>
      <w:r>
        <w:rPr>
          <w:noProof/>
        </w:rPr>
        <w:t>49</w:t>
      </w:r>
      <w:r>
        <w:rPr>
          <w:noProof/>
        </w:rPr>
        <w:fldChar w:fldCharType="end"/>
      </w:r>
    </w:p>
    <w:p w14:paraId="40FE4CD5" w14:textId="339A06A9"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fldLock="1"/>
      </w:r>
      <w:r>
        <w:rPr>
          <w:noProof/>
        </w:rPr>
        <w:instrText xml:space="preserve"> PAGEREF _Toc170293301 \h </w:instrText>
      </w:r>
      <w:r>
        <w:rPr>
          <w:noProof/>
        </w:rPr>
      </w:r>
      <w:r>
        <w:rPr>
          <w:noProof/>
        </w:rPr>
        <w:fldChar w:fldCharType="separate"/>
      </w:r>
      <w:r>
        <w:rPr>
          <w:noProof/>
        </w:rPr>
        <w:t>49</w:t>
      </w:r>
      <w:r>
        <w:rPr>
          <w:noProof/>
        </w:rPr>
        <w:fldChar w:fldCharType="end"/>
      </w:r>
    </w:p>
    <w:p w14:paraId="76D6639D" w14:textId="1A8BBB9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_Toc170293302 \h </w:instrText>
      </w:r>
      <w:r>
        <w:rPr>
          <w:noProof/>
        </w:rPr>
      </w:r>
      <w:r>
        <w:rPr>
          <w:noProof/>
        </w:rPr>
        <w:fldChar w:fldCharType="separate"/>
      </w:r>
      <w:r>
        <w:rPr>
          <w:noProof/>
        </w:rPr>
        <w:t>49</w:t>
      </w:r>
      <w:r>
        <w:rPr>
          <w:noProof/>
        </w:rPr>
        <w:fldChar w:fldCharType="end"/>
      </w:r>
    </w:p>
    <w:p w14:paraId="19B86EE1" w14:textId="6A8179C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_Toc170293303 \h </w:instrText>
      </w:r>
      <w:r>
        <w:rPr>
          <w:noProof/>
        </w:rPr>
      </w:r>
      <w:r>
        <w:rPr>
          <w:noProof/>
        </w:rPr>
        <w:fldChar w:fldCharType="separate"/>
      </w:r>
      <w:r>
        <w:rPr>
          <w:noProof/>
        </w:rPr>
        <w:t>49</w:t>
      </w:r>
      <w:r>
        <w:rPr>
          <w:noProof/>
        </w:rPr>
        <w:fldChar w:fldCharType="end"/>
      </w:r>
    </w:p>
    <w:p w14:paraId="5382767E" w14:textId="3209CC9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_Toc170293304 \h </w:instrText>
      </w:r>
      <w:r>
        <w:rPr>
          <w:noProof/>
        </w:rPr>
      </w:r>
      <w:r>
        <w:rPr>
          <w:noProof/>
        </w:rPr>
        <w:fldChar w:fldCharType="separate"/>
      </w:r>
      <w:r>
        <w:rPr>
          <w:noProof/>
        </w:rPr>
        <w:t>50</w:t>
      </w:r>
      <w:r>
        <w:rPr>
          <w:noProof/>
        </w:rPr>
        <w:fldChar w:fldCharType="end"/>
      </w:r>
    </w:p>
    <w:p w14:paraId="4F08A7EC" w14:textId="4DA4D6D1"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_Toc170293305 \h </w:instrText>
      </w:r>
      <w:r>
        <w:rPr>
          <w:noProof/>
        </w:rPr>
      </w:r>
      <w:r>
        <w:rPr>
          <w:noProof/>
        </w:rPr>
        <w:fldChar w:fldCharType="separate"/>
      </w:r>
      <w:r>
        <w:rPr>
          <w:noProof/>
        </w:rPr>
        <w:t>50</w:t>
      </w:r>
      <w:r>
        <w:rPr>
          <w:noProof/>
        </w:rPr>
        <w:fldChar w:fldCharType="end"/>
      </w:r>
    </w:p>
    <w:p w14:paraId="1A1EF502" w14:textId="00497DD0"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_Toc170293306 \h </w:instrText>
      </w:r>
      <w:r>
        <w:rPr>
          <w:noProof/>
        </w:rPr>
      </w:r>
      <w:r>
        <w:rPr>
          <w:noProof/>
        </w:rPr>
        <w:fldChar w:fldCharType="separate"/>
      </w:r>
      <w:r>
        <w:rPr>
          <w:noProof/>
        </w:rPr>
        <w:t>51</w:t>
      </w:r>
      <w:r>
        <w:rPr>
          <w:noProof/>
        </w:rPr>
        <w:fldChar w:fldCharType="end"/>
      </w:r>
    </w:p>
    <w:p w14:paraId="30AA1343" w14:textId="32CDB24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_Toc170293307 \h </w:instrText>
      </w:r>
      <w:r>
        <w:rPr>
          <w:noProof/>
        </w:rPr>
      </w:r>
      <w:r>
        <w:rPr>
          <w:noProof/>
        </w:rPr>
        <w:fldChar w:fldCharType="separate"/>
      </w:r>
      <w:r>
        <w:rPr>
          <w:noProof/>
        </w:rPr>
        <w:t>51</w:t>
      </w:r>
      <w:r>
        <w:rPr>
          <w:noProof/>
        </w:rPr>
        <w:fldChar w:fldCharType="end"/>
      </w:r>
    </w:p>
    <w:p w14:paraId="07B1BA66" w14:textId="2B3F191A"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_Toc170293308 \h </w:instrText>
      </w:r>
      <w:r>
        <w:rPr>
          <w:noProof/>
        </w:rPr>
      </w:r>
      <w:r>
        <w:rPr>
          <w:noProof/>
        </w:rPr>
        <w:fldChar w:fldCharType="separate"/>
      </w:r>
      <w:r>
        <w:rPr>
          <w:noProof/>
        </w:rPr>
        <w:t>51</w:t>
      </w:r>
      <w:r>
        <w:rPr>
          <w:noProof/>
        </w:rPr>
        <w:fldChar w:fldCharType="end"/>
      </w:r>
    </w:p>
    <w:p w14:paraId="4848925A" w14:textId="5C61059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_Toc170293309 \h </w:instrText>
      </w:r>
      <w:r>
        <w:rPr>
          <w:noProof/>
        </w:rPr>
      </w:r>
      <w:r>
        <w:rPr>
          <w:noProof/>
        </w:rPr>
        <w:fldChar w:fldCharType="separate"/>
      </w:r>
      <w:r>
        <w:rPr>
          <w:noProof/>
        </w:rPr>
        <w:t>51</w:t>
      </w:r>
      <w:r>
        <w:rPr>
          <w:noProof/>
        </w:rPr>
        <w:fldChar w:fldCharType="end"/>
      </w:r>
    </w:p>
    <w:p w14:paraId="2323627C" w14:textId="06A458A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_Toc170293310 \h </w:instrText>
      </w:r>
      <w:r>
        <w:rPr>
          <w:noProof/>
        </w:rPr>
      </w:r>
      <w:r>
        <w:rPr>
          <w:noProof/>
        </w:rPr>
        <w:fldChar w:fldCharType="separate"/>
      </w:r>
      <w:r>
        <w:rPr>
          <w:noProof/>
        </w:rPr>
        <w:t>51</w:t>
      </w:r>
      <w:r>
        <w:rPr>
          <w:noProof/>
        </w:rPr>
        <w:fldChar w:fldCharType="end"/>
      </w:r>
    </w:p>
    <w:p w14:paraId="1F85F615" w14:textId="3C051EC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_Toc170293311 \h </w:instrText>
      </w:r>
      <w:r>
        <w:rPr>
          <w:noProof/>
        </w:rPr>
      </w:r>
      <w:r>
        <w:rPr>
          <w:noProof/>
        </w:rPr>
        <w:fldChar w:fldCharType="separate"/>
      </w:r>
      <w:r>
        <w:rPr>
          <w:noProof/>
        </w:rPr>
        <w:t>51</w:t>
      </w:r>
      <w:r>
        <w:rPr>
          <w:noProof/>
        </w:rPr>
        <w:fldChar w:fldCharType="end"/>
      </w:r>
    </w:p>
    <w:p w14:paraId="713E3E98" w14:textId="0D87DFED"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_Toc170293312 \h </w:instrText>
      </w:r>
      <w:r>
        <w:rPr>
          <w:noProof/>
        </w:rPr>
      </w:r>
      <w:r>
        <w:rPr>
          <w:noProof/>
        </w:rPr>
        <w:fldChar w:fldCharType="separate"/>
      </w:r>
      <w:r>
        <w:rPr>
          <w:noProof/>
        </w:rPr>
        <w:t>51</w:t>
      </w:r>
      <w:r>
        <w:rPr>
          <w:noProof/>
        </w:rPr>
        <w:fldChar w:fldCharType="end"/>
      </w:r>
    </w:p>
    <w:p w14:paraId="7BF44B8B" w14:textId="3CB6B1E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_Toc170293313 \h </w:instrText>
      </w:r>
      <w:r>
        <w:rPr>
          <w:noProof/>
        </w:rPr>
      </w:r>
      <w:r>
        <w:rPr>
          <w:noProof/>
        </w:rPr>
        <w:fldChar w:fldCharType="separate"/>
      </w:r>
      <w:r>
        <w:rPr>
          <w:noProof/>
        </w:rPr>
        <w:t>51</w:t>
      </w:r>
      <w:r>
        <w:rPr>
          <w:noProof/>
        </w:rPr>
        <w:fldChar w:fldCharType="end"/>
      </w:r>
    </w:p>
    <w:p w14:paraId="66031D4A" w14:textId="2AAD92EB"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_Toc170293314 \h </w:instrText>
      </w:r>
      <w:r>
        <w:rPr>
          <w:noProof/>
        </w:rPr>
      </w:r>
      <w:r>
        <w:rPr>
          <w:noProof/>
        </w:rPr>
        <w:fldChar w:fldCharType="separate"/>
      </w:r>
      <w:r>
        <w:rPr>
          <w:noProof/>
        </w:rPr>
        <w:t>51</w:t>
      </w:r>
      <w:r>
        <w:rPr>
          <w:noProof/>
        </w:rPr>
        <w:fldChar w:fldCharType="end"/>
      </w:r>
    </w:p>
    <w:p w14:paraId="20877B39" w14:textId="3B45324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_Toc170293315 \h </w:instrText>
      </w:r>
      <w:r>
        <w:rPr>
          <w:noProof/>
        </w:rPr>
      </w:r>
      <w:r>
        <w:rPr>
          <w:noProof/>
        </w:rPr>
        <w:fldChar w:fldCharType="separate"/>
      </w:r>
      <w:r>
        <w:rPr>
          <w:noProof/>
        </w:rPr>
        <w:t>51</w:t>
      </w:r>
      <w:r>
        <w:rPr>
          <w:noProof/>
        </w:rPr>
        <w:fldChar w:fldCharType="end"/>
      </w:r>
    </w:p>
    <w:p w14:paraId="088EFD4C" w14:textId="226A121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_Toc170293316 \h </w:instrText>
      </w:r>
      <w:r>
        <w:rPr>
          <w:noProof/>
        </w:rPr>
      </w:r>
      <w:r>
        <w:rPr>
          <w:noProof/>
        </w:rPr>
        <w:fldChar w:fldCharType="separate"/>
      </w:r>
      <w:r>
        <w:rPr>
          <w:noProof/>
        </w:rPr>
        <w:t>51</w:t>
      </w:r>
      <w:r>
        <w:rPr>
          <w:noProof/>
        </w:rPr>
        <w:fldChar w:fldCharType="end"/>
      </w:r>
    </w:p>
    <w:p w14:paraId="7097F9F0" w14:textId="7FB3602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_Toc170293317 \h </w:instrText>
      </w:r>
      <w:r>
        <w:rPr>
          <w:noProof/>
        </w:rPr>
      </w:r>
      <w:r>
        <w:rPr>
          <w:noProof/>
        </w:rPr>
        <w:fldChar w:fldCharType="separate"/>
      </w:r>
      <w:r>
        <w:rPr>
          <w:noProof/>
        </w:rPr>
        <w:t>51</w:t>
      </w:r>
      <w:r>
        <w:rPr>
          <w:noProof/>
        </w:rPr>
        <w:fldChar w:fldCharType="end"/>
      </w:r>
    </w:p>
    <w:p w14:paraId="115C6846" w14:textId="4A3D11B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fldLock="1"/>
      </w:r>
      <w:r>
        <w:rPr>
          <w:noProof/>
        </w:rPr>
        <w:instrText xml:space="preserve"> PAGEREF _Toc170293318 \h </w:instrText>
      </w:r>
      <w:r>
        <w:rPr>
          <w:noProof/>
        </w:rPr>
      </w:r>
      <w:r>
        <w:rPr>
          <w:noProof/>
        </w:rPr>
        <w:fldChar w:fldCharType="separate"/>
      </w:r>
      <w:r>
        <w:rPr>
          <w:noProof/>
        </w:rPr>
        <w:t>52</w:t>
      </w:r>
      <w:r>
        <w:rPr>
          <w:noProof/>
        </w:rPr>
        <w:fldChar w:fldCharType="end"/>
      </w:r>
    </w:p>
    <w:p w14:paraId="2118F11D" w14:textId="48D58EA9"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_Toc170293319 \h </w:instrText>
      </w:r>
      <w:r>
        <w:rPr>
          <w:noProof/>
        </w:rPr>
      </w:r>
      <w:r>
        <w:rPr>
          <w:noProof/>
        </w:rPr>
        <w:fldChar w:fldCharType="separate"/>
      </w:r>
      <w:r>
        <w:rPr>
          <w:noProof/>
        </w:rPr>
        <w:t>52</w:t>
      </w:r>
      <w:r>
        <w:rPr>
          <w:noProof/>
        </w:rPr>
        <w:fldChar w:fldCharType="end"/>
      </w:r>
    </w:p>
    <w:p w14:paraId="54E6BB67" w14:textId="1D3D2B2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_Toc170293320 \h </w:instrText>
      </w:r>
      <w:r>
        <w:rPr>
          <w:noProof/>
        </w:rPr>
      </w:r>
      <w:r>
        <w:rPr>
          <w:noProof/>
        </w:rPr>
        <w:fldChar w:fldCharType="separate"/>
      </w:r>
      <w:r>
        <w:rPr>
          <w:noProof/>
        </w:rPr>
        <w:t>52</w:t>
      </w:r>
      <w:r>
        <w:rPr>
          <w:noProof/>
        </w:rPr>
        <w:fldChar w:fldCharType="end"/>
      </w:r>
    </w:p>
    <w:p w14:paraId="32B03E67" w14:textId="5D64895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_Toc170293321 \h </w:instrText>
      </w:r>
      <w:r>
        <w:rPr>
          <w:noProof/>
        </w:rPr>
      </w:r>
      <w:r>
        <w:rPr>
          <w:noProof/>
        </w:rPr>
        <w:fldChar w:fldCharType="separate"/>
      </w:r>
      <w:r>
        <w:rPr>
          <w:noProof/>
        </w:rPr>
        <w:t>52</w:t>
      </w:r>
      <w:r>
        <w:rPr>
          <w:noProof/>
        </w:rPr>
        <w:fldChar w:fldCharType="end"/>
      </w:r>
    </w:p>
    <w:p w14:paraId="2E56C30C" w14:textId="6ACC7A1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_Toc170293322 \h </w:instrText>
      </w:r>
      <w:r>
        <w:rPr>
          <w:noProof/>
        </w:rPr>
      </w:r>
      <w:r>
        <w:rPr>
          <w:noProof/>
        </w:rPr>
        <w:fldChar w:fldCharType="separate"/>
      </w:r>
      <w:r>
        <w:rPr>
          <w:noProof/>
        </w:rPr>
        <w:t>52</w:t>
      </w:r>
      <w:r>
        <w:rPr>
          <w:noProof/>
        </w:rPr>
        <w:fldChar w:fldCharType="end"/>
      </w:r>
    </w:p>
    <w:p w14:paraId="51855DBA" w14:textId="5EFBE92D"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_Toc170293323 \h </w:instrText>
      </w:r>
      <w:r>
        <w:rPr>
          <w:noProof/>
        </w:rPr>
      </w:r>
      <w:r>
        <w:rPr>
          <w:noProof/>
        </w:rPr>
        <w:fldChar w:fldCharType="separate"/>
      </w:r>
      <w:r>
        <w:rPr>
          <w:noProof/>
        </w:rPr>
        <w:t>52</w:t>
      </w:r>
      <w:r>
        <w:rPr>
          <w:noProof/>
        </w:rPr>
        <w:fldChar w:fldCharType="end"/>
      </w:r>
    </w:p>
    <w:p w14:paraId="04699585" w14:textId="314B1C7A"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_Toc170293324 \h </w:instrText>
      </w:r>
      <w:r>
        <w:rPr>
          <w:noProof/>
        </w:rPr>
      </w:r>
      <w:r>
        <w:rPr>
          <w:noProof/>
        </w:rPr>
        <w:fldChar w:fldCharType="separate"/>
      </w:r>
      <w:r>
        <w:rPr>
          <w:noProof/>
        </w:rPr>
        <w:t>52</w:t>
      </w:r>
      <w:r>
        <w:rPr>
          <w:noProof/>
        </w:rPr>
        <w:fldChar w:fldCharType="end"/>
      </w:r>
    </w:p>
    <w:p w14:paraId="6199C6D6" w14:textId="630234C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fldLock="1"/>
      </w:r>
      <w:r>
        <w:rPr>
          <w:noProof/>
        </w:rPr>
        <w:instrText xml:space="preserve"> PAGEREF _Toc170293325 \h </w:instrText>
      </w:r>
      <w:r>
        <w:rPr>
          <w:noProof/>
        </w:rPr>
      </w:r>
      <w:r>
        <w:rPr>
          <w:noProof/>
        </w:rPr>
        <w:fldChar w:fldCharType="separate"/>
      </w:r>
      <w:r>
        <w:rPr>
          <w:noProof/>
        </w:rPr>
        <w:t>52</w:t>
      </w:r>
      <w:r>
        <w:rPr>
          <w:noProof/>
        </w:rPr>
        <w:fldChar w:fldCharType="end"/>
      </w:r>
    </w:p>
    <w:p w14:paraId="636DF06F" w14:textId="54009C6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fldLock="1"/>
      </w:r>
      <w:r>
        <w:rPr>
          <w:noProof/>
        </w:rPr>
        <w:instrText xml:space="preserve"> PAGEREF _Toc170293326 \h </w:instrText>
      </w:r>
      <w:r>
        <w:rPr>
          <w:noProof/>
        </w:rPr>
      </w:r>
      <w:r>
        <w:rPr>
          <w:noProof/>
        </w:rPr>
        <w:fldChar w:fldCharType="separate"/>
      </w:r>
      <w:r>
        <w:rPr>
          <w:noProof/>
        </w:rPr>
        <w:t>53</w:t>
      </w:r>
      <w:r>
        <w:rPr>
          <w:noProof/>
        </w:rPr>
        <w:fldChar w:fldCharType="end"/>
      </w:r>
    </w:p>
    <w:p w14:paraId="0BADB35C" w14:textId="7D11E82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fldLock="1"/>
      </w:r>
      <w:r>
        <w:rPr>
          <w:noProof/>
        </w:rPr>
        <w:instrText xml:space="preserve"> PAGEREF _Toc170293327 \h </w:instrText>
      </w:r>
      <w:r>
        <w:rPr>
          <w:noProof/>
        </w:rPr>
      </w:r>
      <w:r>
        <w:rPr>
          <w:noProof/>
        </w:rPr>
        <w:fldChar w:fldCharType="separate"/>
      </w:r>
      <w:r>
        <w:rPr>
          <w:noProof/>
        </w:rPr>
        <w:t>53</w:t>
      </w:r>
      <w:r>
        <w:rPr>
          <w:noProof/>
        </w:rPr>
        <w:fldChar w:fldCharType="end"/>
      </w:r>
    </w:p>
    <w:p w14:paraId="21C68C84" w14:textId="6C3D296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_Toc170293328 \h </w:instrText>
      </w:r>
      <w:r>
        <w:rPr>
          <w:noProof/>
        </w:rPr>
      </w:r>
      <w:r>
        <w:rPr>
          <w:noProof/>
        </w:rPr>
        <w:fldChar w:fldCharType="separate"/>
      </w:r>
      <w:r>
        <w:rPr>
          <w:noProof/>
        </w:rPr>
        <w:t>55</w:t>
      </w:r>
      <w:r>
        <w:rPr>
          <w:noProof/>
        </w:rPr>
        <w:fldChar w:fldCharType="end"/>
      </w:r>
    </w:p>
    <w:p w14:paraId="5909715A" w14:textId="1F62BFA4"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_Toc170293329 \h </w:instrText>
      </w:r>
      <w:r>
        <w:rPr>
          <w:noProof/>
        </w:rPr>
      </w:r>
      <w:r>
        <w:rPr>
          <w:noProof/>
        </w:rPr>
        <w:fldChar w:fldCharType="separate"/>
      </w:r>
      <w:r>
        <w:rPr>
          <w:noProof/>
        </w:rPr>
        <w:t>55</w:t>
      </w:r>
      <w:r>
        <w:rPr>
          <w:noProof/>
        </w:rPr>
        <w:fldChar w:fldCharType="end"/>
      </w:r>
    </w:p>
    <w:p w14:paraId="5A4E7BE2" w14:textId="1DC69B9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_Toc170293330 \h </w:instrText>
      </w:r>
      <w:r>
        <w:rPr>
          <w:noProof/>
        </w:rPr>
      </w:r>
      <w:r>
        <w:rPr>
          <w:noProof/>
        </w:rPr>
        <w:fldChar w:fldCharType="separate"/>
      </w:r>
      <w:r>
        <w:rPr>
          <w:noProof/>
        </w:rPr>
        <w:t>55</w:t>
      </w:r>
      <w:r>
        <w:rPr>
          <w:noProof/>
        </w:rPr>
        <w:fldChar w:fldCharType="end"/>
      </w:r>
    </w:p>
    <w:p w14:paraId="0FF3866A" w14:textId="4F0FE129"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_Toc170293331 \h </w:instrText>
      </w:r>
      <w:r>
        <w:rPr>
          <w:noProof/>
        </w:rPr>
      </w:r>
      <w:r>
        <w:rPr>
          <w:noProof/>
        </w:rPr>
        <w:fldChar w:fldCharType="separate"/>
      </w:r>
      <w:r>
        <w:rPr>
          <w:noProof/>
        </w:rPr>
        <w:t>55</w:t>
      </w:r>
      <w:r>
        <w:rPr>
          <w:noProof/>
        </w:rPr>
        <w:fldChar w:fldCharType="end"/>
      </w:r>
    </w:p>
    <w:p w14:paraId="0C7846E9" w14:textId="441DA5E4"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_Toc170293332 \h </w:instrText>
      </w:r>
      <w:r>
        <w:rPr>
          <w:noProof/>
        </w:rPr>
      </w:r>
      <w:r>
        <w:rPr>
          <w:noProof/>
        </w:rPr>
        <w:fldChar w:fldCharType="separate"/>
      </w:r>
      <w:r>
        <w:rPr>
          <w:noProof/>
        </w:rPr>
        <w:t>55</w:t>
      </w:r>
      <w:r>
        <w:rPr>
          <w:noProof/>
        </w:rPr>
        <w:fldChar w:fldCharType="end"/>
      </w:r>
    </w:p>
    <w:p w14:paraId="7D45072C" w14:textId="7AA57BF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_Toc170293333 \h </w:instrText>
      </w:r>
      <w:r>
        <w:rPr>
          <w:noProof/>
        </w:rPr>
      </w:r>
      <w:r>
        <w:rPr>
          <w:noProof/>
        </w:rPr>
        <w:fldChar w:fldCharType="separate"/>
      </w:r>
      <w:r>
        <w:rPr>
          <w:noProof/>
        </w:rPr>
        <w:t>55</w:t>
      </w:r>
      <w:r>
        <w:rPr>
          <w:noProof/>
        </w:rPr>
        <w:fldChar w:fldCharType="end"/>
      </w:r>
    </w:p>
    <w:p w14:paraId="5C311B78" w14:textId="615442C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fldLock="1"/>
      </w:r>
      <w:r>
        <w:rPr>
          <w:noProof/>
        </w:rPr>
        <w:instrText xml:space="preserve"> PAGEREF _Toc170293334 \h </w:instrText>
      </w:r>
      <w:r>
        <w:rPr>
          <w:noProof/>
        </w:rPr>
      </w:r>
      <w:r>
        <w:rPr>
          <w:noProof/>
        </w:rPr>
        <w:fldChar w:fldCharType="separate"/>
      </w:r>
      <w:r>
        <w:rPr>
          <w:noProof/>
        </w:rPr>
        <w:t>56</w:t>
      </w:r>
      <w:r>
        <w:rPr>
          <w:noProof/>
        </w:rPr>
        <w:fldChar w:fldCharType="end"/>
      </w:r>
    </w:p>
    <w:p w14:paraId="62F7A76E" w14:textId="69ABACC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_Toc170293335 \h </w:instrText>
      </w:r>
      <w:r>
        <w:rPr>
          <w:noProof/>
        </w:rPr>
      </w:r>
      <w:r>
        <w:rPr>
          <w:noProof/>
        </w:rPr>
        <w:fldChar w:fldCharType="separate"/>
      </w:r>
      <w:r>
        <w:rPr>
          <w:noProof/>
        </w:rPr>
        <w:t>57</w:t>
      </w:r>
      <w:r>
        <w:rPr>
          <w:noProof/>
        </w:rPr>
        <w:fldChar w:fldCharType="end"/>
      </w:r>
    </w:p>
    <w:p w14:paraId="51DF02D2" w14:textId="3E41AD8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fldLock="1"/>
      </w:r>
      <w:r>
        <w:rPr>
          <w:noProof/>
        </w:rPr>
        <w:instrText xml:space="preserve"> PAGEREF _Toc170293336 \h </w:instrText>
      </w:r>
      <w:r>
        <w:rPr>
          <w:noProof/>
        </w:rPr>
      </w:r>
      <w:r>
        <w:rPr>
          <w:noProof/>
        </w:rPr>
        <w:fldChar w:fldCharType="separate"/>
      </w:r>
      <w:r>
        <w:rPr>
          <w:noProof/>
        </w:rPr>
        <w:t>57</w:t>
      </w:r>
      <w:r>
        <w:rPr>
          <w:noProof/>
        </w:rPr>
        <w:fldChar w:fldCharType="end"/>
      </w:r>
    </w:p>
    <w:p w14:paraId="737C26A6" w14:textId="2237EBB1"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_Toc170293337 \h </w:instrText>
      </w:r>
      <w:r>
        <w:rPr>
          <w:noProof/>
        </w:rPr>
      </w:r>
      <w:r>
        <w:rPr>
          <w:noProof/>
        </w:rPr>
        <w:fldChar w:fldCharType="separate"/>
      </w:r>
      <w:r>
        <w:rPr>
          <w:noProof/>
        </w:rPr>
        <w:t>57</w:t>
      </w:r>
      <w:r>
        <w:rPr>
          <w:noProof/>
        </w:rPr>
        <w:fldChar w:fldCharType="end"/>
      </w:r>
    </w:p>
    <w:p w14:paraId="7CE3B1E0" w14:textId="05C606DD"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_Toc170293338 \h </w:instrText>
      </w:r>
      <w:r>
        <w:rPr>
          <w:noProof/>
        </w:rPr>
      </w:r>
      <w:r>
        <w:rPr>
          <w:noProof/>
        </w:rPr>
        <w:fldChar w:fldCharType="separate"/>
      </w:r>
      <w:r>
        <w:rPr>
          <w:noProof/>
        </w:rPr>
        <w:t>57</w:t>
      </w:r>
      <w:r>
        <w:rPr>
          <w:noProof/>
        </w:rPr>
        <w:fldChar w:fldCharType="end"/>
      </w:r>
    </w:p>
    <w:p w14:paraId="462BDD14" w14:textId="19E7749A"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_Toc170293339 \h </w:instrText>
      </w:r>
      <w:r>
        <w:rPr>
          <w:noProof/>
        </w:rPr>
      </w:r>
      <w:r>
        <w:rPr>
          <w:noProof/>
        </w:rPr>
        <w:fldChar w:fldCharType="separate"/>
      </w:r>
      <w:r>
        <w:rPr>
          <w:noProof/>
        </w:rPr>
        <w:t>57</w:t>
      </w:r>
      <w:r>
        <w:rPr>
          <w:noProof/>
        </w:rPr>
        <w:fldChar w:fldCharType="end"/>
      </w:r>
    </w:p>
    <w:p w14:paraId="1BCD281A" w14:textId="4721A0A5"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sidRPr="0071021B">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71021B">
        <w:rPr>
          <w:noProof/>
          <w:lang w:val="fr-FR"/>
        </w:rPr>
        <w:t>Timer identifier</w:t>
      </w:r>
      <w:r>
        <w:rPr>
          <w:noProof/>
        </w:rPr>
        <w:tab/>
      </w:r>
      <w:r>
        <w:rPr>
          <w:noProof/>
        </w:rPr>
        <w:fldChar w:fldCharType="begin" w:fldLock="1"/>
      </w:r>
      <w:r>
        <w:rPr>
          <w:noProof/>
        </w:rPr>
        <w:instrText xml:space="preserve"> PAGEREF _Toc170293340 \h </w:instrText>
      </w:r>
      <w:r>
        <w:rPr>
          <w:noProof/>
        </w:rPr>
      </w:r>
      <w:r>
        <w:rPr>
          <w:noProof/>
        </w:rPr>
        <w:fldChar w:fldCharType="separate"/>
      </w:r>
      <w:r>
        <w:rPr>
          <w:noProof/>
        </w:rPr>
        <w:t>57</w:t>
      </w:r>
      <w:r>
        <w:rPr>
          <w:noProof/>
        </w:rPr>
        <w:fldChar w:fldCharType="end"/>
      </w:r>
    </w:p>
    <w:p w14:paraId="28882D23" w14:textId="3121F7C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_Toc170293341 \h </w:instrText>
      </w:r>
      <w:r>
        <w:rPr>
          <w:noProof/>
        </w:rPr>
      </w:r>
      <w:r>
        <w:rPr>
          <w:noProof/>
        </w:rPr>
        <w:fldChar w:fldCharType="separate"/>
      </w:r>
      <w:r>
        <w:rPr>
          <w:noProof/>
        </w:rPr>
        <w:t>57</w:t>
      </w:r>
      <w:r>
        <w:rPr>
          <w:noProof/>
        </w:rPr>
        <w:fldChar w:fldCharType="end"/>
      </w:r>
    </w:p>
    <w:p w14:paraId="0B385A54" w14:textId="2275016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_Toc170293342 \h </w:instrText>
      </w:r>
      <w:r>
        <w:rPr>
          <w:noProof/>
        </w:rPr>
      </w:r>
      <w:r>
        <w:rPr>
          <w:noProof/>
        </w:rPr>
        <w:fldChar w:fldCharType="separate"/>
      </w:r>
      <w:r>
        <w:rPr>
          <w:noProof/>
        </w:rPr>
        <w:t>57</w:t>
      </w:r>
      <w:r>
        <w:rPr>
          <w:noProof/>
        </w:rPr>
        <w:fldChar w:fldCharType="end"/>
      </w:r>
    </w:p>
    <w:p w14:paraId="0BEE0E5A" w14:textId="3C3C9F4B"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fldLock="1"/>
      </w:r>
      <w:r>
        <w:rPr>
          <w:noProof/>
        </w:rPr>
        <w:instrText xml:space="preserve"> PAGEREF _Toc170293343 \h </w:instrText>
      </w:r>
      <w:r>
        <w:rPr>
          <w:noProof/>
        </w:rPr>
      </w:r>
      <w:r>
        <w:rPr>
          <w:noProof/>
        </w:rPr>
        <w:fldChar w:fldCharType="separate"/>
      </w:r>
      <w:r>
        <w:rPr>
          <w:noProof/>
        </w:rPr>
        <w:t>57</w:t>
      </w:r>
      <w:r>
        <w:rPr>
          <w:noProof/>
        </w:rPr>
        <w:fldChar w:fldCharType="end"/>
      </w:r>
    </w:p>
    <w:p w14:paraId="46A95143" w14:textId="6BC59A0B"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_Toc170293344 \h </w:instrText>
      </w:r>
      <w:r>
        <w:rPr>
          <w:noProof/>
        </w:rPr>
      </w:r>
      <w:r>
        <w:rPr>
          <w:noProof/>
        </w:rPr>
        <w:fldChar w:fldCharType="separate"/>
      </w:r>
      <w:r>
        <w:rPr>
          <w:noProof/>
        </w:rPr>
        <w:t>58</w:t>
      </w:r>
      <w:r>
        <w:rPr>
          <w:noProof/>
        </w:rPr>
        <w:fldChar w:fldCharType="end"/>
      </w:r>
    </w:p>
    <w:p w14:paraId="689F4484" w14:textId="12E2799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_Toc170293345 \h </w:instrText>
      </w:r>
      <w:r>
        <w:rPr>
          <w:noProof/>
        </w:rPr>
      </w:r>
      <w:r>
        <w:rPr>
          <w:noProof/>
        </w:rPr>
        <w:fldChar w:fldCharType="separate"/>
      </w:r>
      <w:r>
        <w:rPr>
          <w:noProof/>
        </w:rPr>
        <w:t>58</w:t>
      </w:r>
      <w:r>
        <w:rPr>
          <w:noProof/>
        </w:rPr>
        <w:fldChar w:fldCharType="end"/>
      </w:r>
    </w:p>
    <w:p w14:paraId="4114593D" w14:textId="5B106DE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_Toc170293346 \h </w:instrText>
      </w:r>
      <w:r>
        <w:rPr>
          <w:noProof/>
        </w:rPr>
      </w:r>
      <w:r>
        <w:rPr>
          <w:noProof/>
        </w:rPr>
        <w:fldChar w:fldCharType="separate"/>
      </w:r>
      <w:r>
        <w:rPr>
          <w:noProof/>
        </w:rPr>
        <w:t>58</w:t>
      </w:r>
      <w:r>
        <w:rPr>
          <w:noProof/>
        </w:rPr>
        <w:fldChar w:fldCharType="end"/>
      </w:r>
    </w:p>
    <w:p w14:paraId="44B05878" w14:textId="3E9BBFF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fldLock="1"/>
      </w:r>
      <w:r>
        <w:rPr>
          <w:noProof/>
        </w:rPr>
        <w:instrText xml:space="preserve"> PAGEREF _Toc170293347 \h </w:instrText>
      </w:r>
      <w:r>
        <w:rPr>
          <w:noProof/>
        </w:rPr>
      </w:r>
      <w:r>
        <w:rPr>
          <w:noProof/>
        </w:rPr>
        <w:fldChar w:fldCharType="separate"/>
      </w:r>
      <w:r>
        <w:rPr>
          <w:noProof/>
        </w:rPr>
        <w:t>58</w:t>
      </w:r>
      <w:r>
        <w:rPr>
          <w:noProof/>
        </w:rPr>
        <w:fldChar w:fldCharType="end"/>
      </w:r>
    </w:p>
    <w:p w14:paraId="3C3ECF3B" w14:textId="1EE6B88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_Toc170293348 \h </w:instrText>
      </w:r>
      <w:r>
        <w:rPr>
          <w:noProof/>
        </w:rPr>
      </w:r>
      <w:r>
        <w:rPr>
          <w:noProof/>
        </w:rPr>
        <w:fldChar w:fldCharType="separate"/>
      </w:r>
      <w:r>
        <w:rPr>
          <w:noProof/>
        </w:rPr>
        <w:t>58</w:t>
      </w:r>
      <w:r>
        <w:rPr>
          <w:noProof/>
        </w:rPr>
        <w:fldChar w:fldCharType="end"/>
      </w:r>
    </w:p>
    <w:p w14:paraId="50A0E9E4" w14:textId="5330F4A1"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fldLock="1"/>
      </w:r>
      <w:r>
        <w:rPr>
          <w:noProof/>
        </w:rPr>
        <w:instrText xml:space="preserve"> PAGEREF _Toc170293349 \h </w:instrText>
      </w:r>
      <w:r>
        <w:rPr>
          <w:noProof/>
        </w:rPr>
      </w:r>
      <w:r>
        <w:rPr>
          <w:noProof/>
        </w:rPr>
        <w:fldChar w:fldCharType="separate"/>
      </w:r>
      <w:r>
        <w:rPr>
          <w:noProof/>
        </w:rPr>
        <w:t>58</w:t>
      </w:r>
      <w:r>
        <w:rPr>
          <w:noProof/>
        </w:rPr>
        <w:fldChar w:fldCharType="end"/>
      </w:r>
    </w:p>
    <w:p w14:paraId="4839B967" w14:textId="6D9A5D5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_Toc170293350 \h </w:instrText>
      </w:r>
      <w:r>
        <w:rPr>
          <w:noProof/>
        </w:rPr>
      </w:r>
      <w:r>
        <w:rPr>
          <w:noProof/>
        </w:rPr>
        <w:fldChar w:fldCharType="separate"/>
      </w:r>
      <w:r>
        <w:rPr>
          <w:noProof/>
        </w:rPr>
        <w:t>58</w:t>
      </w:r>
      <w:r>
        <w:rPr>
          <w:noProof/>
        </w:rPr>
        <w:fldChar w:fldCharType="end"/>
      </w:r>
    </w:p>
    <w:p w14:paraId="698A7BA2" w14:textId="24ECE99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_Toc170293351 \h </w:instrText>
      </w:r>
      <w:r>
        <w:rPr>
          <w:noProof/>
        </w:rPr>
      </w:r>
      <w:r>
        <w:rPr>
          <w:noProof/>
        </w:rPr>
        <w:fldChar w:fldCharType="separate"/>
      </w:r>
      <w:r>
        <w:rPr>
          <w:noProof/>
        </w:rPr>
        <w:t>58</w:t>
      </w:r>
      <w:r>
        <w:rPr>
          <w:noProof/>
        </w:rPr>
        <w:fldChar w:fldCharType="end"/>
      </w:r>
    </w:p>
    <w:p w14:paraId="00B5E02E" w14:textId="7992EF15"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fldLock="1"/>
      </w:r>
      <w:r>
        <w:rPr>
          <w:noProof/>
        </w:rPr>
        <w:instrText xml:space="preserve"> PAGEREF _Toc170293352 \h </w:instrText>
      </w:r>
      <w:r>
        <w:rPr>
          <w:noProof/>
        </w:rPr>
      </w:r>
      <w:r>
        <w:rPr>
          <w:noProof/>
        </w:rPr>
        <w:fldChar w:fldCharType="separate"/>
      </w:r>
      <w:r>
        <w:rPr>
          <w:noProof/>
        </w:rPr>
        <w:t>58</w:t>
      </w:r>
      <w:r>
        <w:rPr>
          <w:noProof/>
        </w:rPr>
        <w:fldChar w:fldCharType="end"/>
      </w:r>
    </w:p>
    <w:p w14:paraId="5C65EE85" w14:textId="2014DB75"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_Toc170293353 \h </w:instrText>
      </w:r>
      <w:r>
        <w:rPr>
          <w:noProof/>
        </w:rPr>
      </w:r>
      <w:r>
        <w:rPr>
          <w:noProof/>
        </w:rPr>
        <w:fldChar w:fldCharType="separate"/>
      </w:r>
      <w:r>
        <w:rPr>
          <w:noProof/>
        </w:rPr>
        <w:t>58</w:t>
      </w:r>
      <w:r>
        <w:rPr>
          <w:noProof/>
        </w:rPr>
        <w:fldChar w:fldCharType="end"/>
      </w:r>
    </w:p>
    <w:p w14:paraId="4D7C4BCB" w14:textId="6AC79EF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fldLock="1"/>
      </w:r>
      <w:r>
        <w:rPr>
          <w:noProof/>
        </w:rPr>
        <w:instrText xml:space="preserve"> PAGEREF _Toc170293354 \h </w:instrText>
      </w:r>
      <w:r>
        <w:rPr>
          <w:noProof/>
        </w:rPr>
      </w:r>
      <w:r>
        <w:rPr>
          <w:noProof/>
        </w:rPr>
        <w:fldChar w:fldCharType="separate"/>
      </w:r>
      <w:r>
        <w:rPr>
          <w:noProof/>
        </w:rPr>
        <w:t>58</w:t>
      </w:r>
      <w:r>
        <w:rPr>
          <w:noProof/>
        </w:rPr>
        <w:fldChar w:fldCharType="end"/>
      </w:r>
    </w:p>
    <w:p w14:paraId="34748A21" w14:textId="3F94A57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fldLock="1"/>
      </w:r>
      <w:r>
        <w:rPr>
          <w:noProof/>
        </w:rPr>
        <w:instrText xml:space="preserve"> PAGEREF _Toc170293355 \h </w:instrText>
      </w:r>
      <w:r>
        <w:rPr>
          <w:noProof/>
        </w:rPr>
      </w:r>
      <w:r>
        <w:rPr>
          <w:noProof/>
        </w:rPr>
        <w:fldChar w:fldCharType="separate"/>
      </w:r>
      <w:r>
        <w:rPr>
          <w:noProof/>
        </w:rPr>
        <w:t>58</w:t>
      </w:r>
      <w:r>
        <w:rPr>
          <w:noProof/>
        </w:rPr>
        <w:fldChar w:fldCharType="end"/>
      </w:r>
    </w:p>
    <w:p w14:paraId="75E3F697" w14:textId="27265D0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fldLock="1"/>
      </w:r>
      <w:r>
        <w:rPr>
          <w:noProof/>
        </w:rPr>
        <w:instrText xml:space="preserve"> PAGEREF _Toc170293356 \h </w:instrText>
      </w:r>
      <w:r>
        <w:rPr>
          <w:noProof/>
        </w:rPr>
      </w:r>
      <w:r>
        <w:rPr>
          <w:noProof/>
        </w:rPr>
        <w:fldChar w:fldCharType="separate"/>
      </w:r>
      <w:r>
        <w:rPr>
          <w:noProof/>
        </w:rPr>
        <w:t>58</w:t>
      </w:r>
      <w:r>
        <w:rPr>
          <w:noProof/>
        </w:rPr>
        <w:fldChar w:fldCharType="end"/>
      </w:r>
    </w:p>
    <w:p w14:paraId="4578008E" w14:textId="47A78DAC"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fldLock="1"/>
      </w:r>
      <w:r>
        <w:rPr>
          <w:noProof/>
        </w:rPr>
        <w:instrText xml:space="preserve"> PAGEREF _Toc170293357 \h </w:instrText>
      </w:r>
      <w:r>
        <w:rPr>
          <w:noProof/>
        </w:rPr>
      </w:r>
      <w:r>
        <w:rPr>
          <w:noProof/>
        </w:rPr>
        <w:fldChar w:fldCharType="separate"/>
      </w:r>
      <w:r>
        <w:rPr>
          <w:noProof/>
        </w:rPr>
        <w:t>60</w:t>
      </w:r>
      <w:r>
        <w:rPr>
          <w:noProof/>
        </w:rPr>
        <w:fldChar w:fldCharType="end"/>
      </w:r>
    </w:p>
    <w:p w14:paraId="27BA319C" w14:textId="389C9F4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_Toc170293358 \h </w:instrText>
      </w:r>
      <w:r>
        <w:rPr>
          <w:noProof/>
        </w:rPr>
      </w:r>
      <w:r>
        <w:rPr>
          <w:noProof/>
        </w:rPr>
        <w:fldChar w:fldCharType="separate"/>
      </w:r>
      <w:r>
        <w:rPr>
          <w:noProof/>
        </w:rPr>
        <w:t>60</w:t>
      </w:r>
      <w:r>
        <w:rPr>
          <w:noProof/>
        </w:rPr>
        <w:fldChar w:fldCharType="end"/>
      </w:r>
    </w:p>
    <w:p w14:paraId="2D0E0856" w14:textId="0271C6F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fldLock="1"/>
      </w:r>
      <w:r>
        <w:rPr>
          <w:noProof/>
        </w:rPr>
        <w:instrText xml:space="preserve"> PAGEREF _Toc170293359 \h </w:instrText>
      </w:r>
      <w:r>
        <w:rPr>
          <w:noProof/>
        </w:rPr>
      </w:r>
      <w:r>
        <w:rPr>
          <w:noProof/>
        </w:rPr>
        <w:fldChar w:fldCharType="separate"/>
      </w:r>
      <w:r>
        <w:rPr>
          <w:noProof/>
        </w:rPr>
        <w:t>60</w:t>
      </w:r>
      <w:r>
        <w:rPr>
          <w:noProof/>
        </w:rPr>
        <w:fldChar w:fldCharType="end"/>
      </w:r>
    </w:p>
    <w:p w14:paraId="0E629CD8" w14:textId="50FCD298"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_Toc170293360 \h </w:instrText>
      </w:r>
      <w:r>
        <w:rPr>
          <w:noProof/>
        </w:rPr>
      </w:r>
      <w:r>
        <w:rPr>
          <w:noProof/>
        </w:rPr>
        <w:fldChar w:fldCharType="separate"/>
      </w:r>
      <w:r>
        <w:rPr>
          <w:noProof/>
        </w:rPr>
        <w:t>60</w:t>
      </w:r>
      <w:r>
        <w:rPr>
          <w:noProof/>
        </w:rPr>
        <w:fldChar w:fldCharType="end"/>
      </w:r>
    </w:p>
    <w:p w14:paraId="7827B686" w14:textId="4215083C"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_Toc170293361 \h </w:instrText>
      </w:r>
      <w:r>
        <w:rPr>
          <w:noProof/>
        </w:rPr>
      </w:r>
      <w:r>
        <w:rPr>
          <w:noProof/>
        </w:rPr>
        <w:fldChar w:fldCharType="separate"/>
      </w:r>
      <w:r>
        <w:rPr>
          <w:noProof/>
        </w:rPr>
        <w:t>60</w:t>
      </w:r>
      <w:r>
        <w:rPr>
          <w:noProof/>
        </w:rPr>
        <w:fldChar w:fldCharType="end"/>
      </w:r>
    </w:p>
    <w:p w14:paraId="26922B64" w14:textId="22E3B5B0"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fldLock="1"/>
      </w:r>
      <w:r>
        <w:rPr>
          <w:noProof/>
        </w:rPr>
        <w:instrText xml:space="preserve"> PAGEREF _Toc170293362 \h </w:instrText>
      </w:r>
      <w:r>
        <w:rPr>
          <w:noProof/>
        </w:rPr>
      </w:r>
      <w:r>
        <w:rPr>
          <w:noProof/>
        </w:rPr>
        <w:fldChar w:fldCharType="separate"/>
      </w:r>
      <w:r>
        <w:rPr>
          <w:noProof/>
        </w:rPr>
        <w:t>61</w:t>
      </w:r>
      <w:r>
        <w:rPr>
          <w:noProof/>
        </w:rPr>
        <w:fldChar w:fldCharType="end"/>
      </w:r>
    </w:p>
    <w:p w14:paraId="509766C8" w14:textId="60A25F4A"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fldLock="1"/>
      </w:r>
      <w:r>
        <w:rPr>
          <w:noProof/>
        </w:rPr>
        <w:instrText xml:space="preserve"> PAGEREF _Toc170293363 \h </w:instrText>
      </w:r>
      <w:r>
        <w:rPr>
          <w:noProof/>
        </w:rPr>
      </w:r>
      <w:r>
        <w:rPr>
          <w:noProof/>
        </w:rPr>
        <w:fldChar w:fldCharType="separate"/>
      </w:r>
      <w:r>
        <w:rPr>
          <w:noProof/>
        </w:rPr>
        <w:t>62</w:t>
      </w:r>
      <w:r>
        <w:rPr>
          <w:noProof/>
        </w:rPr>
        <w:fldChar w:fldCharType="end"/>
      </w:r>
    </w:p>
    <w:p w14:paraId="5B4EDD1F" w14:textId="5C13AEF2"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_Toc170293364 \h </w:instrText>
      </w:r>
      <w:r>
        <w:rPr>
          <w:noProof/>
        </w:rPr>
      </w:r>
      <w:r>
        <w:rPr>
          <w:noProof/>
        </w:rPr>
        <w:fldChar w:fldCharType="separate"/>
      </w:r>
      <w:r>
        <w:rPr>
          <w:noProof/>
        </w:rPr>
        <w:t>62</w:t>
      </w:r>
      <w:r>
        <w:rPr>
          <w:noProof/>
        </w:rPr>
        <w:fldChar w:fldCharType="end"/>
      </w:r>
    </w:p>
    <w:p w14:paraId="7B85DFA0" w14:textId="4AC65B84"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fldLock="1"/>
      </w:r>
      <w:r>
        <w:rPr>
          <w:noProof/>
        </w:rPr>
        <w:instrText xml:space="preserve"> PAGEREF _Toc170293365 \h </w:instrText>
      </w:r>
      <w:r>
        <w:rPr>
          <w:noProof/>
        </w:rPr>
      </w:r>
      <w:r>
        <w:rPr>
          <w:noProof/>
        </w:rPr>
        <w:fldChar w:fldCharType="separate"/>
      </w:r>
      <w:r>
        <w:rPr>
          <w:noProof/>
        </w:rPr>
        <w:t>63</w:t>
      </w:r>
      <w:r>
        <w:rPr>
          <w:noProof/>
        </w:rPr>
        <w:fldChar w:fldCharType="end"/>
      </w:r>
    </w:p>
    <w:p w14:paraId="59E0F682" w14:textId="4DB7AB01"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_Toc170293366 \h </w:instrText>
      </w:r>
      <w:r>
        <w:rPr>
          <w:noProof/>
        </w:rPr>
      </w:r>
      <w:r>
        <w:rPr>
          <w:noProof/>
        </w:rPr>
        <w:fldChar w:fldCharType="separate"/>
      </w:r>
      <w:r>
        <w:rPr>
          <w:noProof/>
        </w:rPr>
        <w:t>63</w:t>
      </w:r>
      <w:r>
        <w:rPr>
          <w:noProof/>
        </w:rPr>
        <w:fldChar w:fldCharType="end"/>
      </w:r>
    </w:p>
    <w:p w14:paraId="265DBCF5" w14:textId="7926126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fldLock="1"/>
      </w:r>
      <w:r>
        <w:rPr>
          <w:noProof/>
        </w:rPr>
        <w:instrText xml:space="preserve"> PAGEREF _Toc170293367 \h </w:instrText>
      </w:r>
      <w:r>
        <w:rPr>
          <w:noProof/>
        </w:rPr>
      </w:r>
      <w:r>
        <w:rPr>
          <w:noProof/>
        </w:rPr>
        <w:fldChar w:fldCharType="separate"/>
      </w:r>
      <w:r>
        <w:rPr>
          <w:noProof/>
        </w:rPr>
        <w:t>63</w:t>
      </w:r>
      <w:r>
        <w:rPr>
          <w:noProof/>
        </w:rPr>
        <w:fldChar w:fldCharType="end"/>
      </w:r>
    </w:p>
    <w:p w14:paraId="7526D3C6" w14:textId="184AD914"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_Toc170293368 \h </w:instrText>
      </w:r>
      <w:r>
        <w:rPr>
          <w:noProof/>
        </w:rPr>
      </w:r>
      <w:r>
        <w:rPr>
          <w:noProof/>
        </w:rPr>
        <w:fldChar w:fldCharType="separate"/>
      </w:r>
      <w:r>
        <w:rPr>
          <w:noProof/>
        </w:rPr>
        <w:t>63</w:t>
      </w:r>
      <w:r>
        <w:rPr>
          <w:noProof/>
        </w:rPr>
        <w:fldChar w:fldCharType="end"/>
      </w:r>
    </w:p>
    <w:p w14:paraId="6D974BC9" w14:textId="1560DB60"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fldLock="1"/>
      </w:r>
      <w:r>
        <w:rPr>
          <w:noProof/>
        </w:rPr>
        <w:instrText xml:space="preserve"> PAGEREF _Toc170293369 \h </w:instrText>
      </w:r>
      <w:r>
        <w:rPr>
          <w:noProof/>
        </w:rPr>
      </w:r>
      <w:r>
        <w:rPr>
          <w:noProof/>
        </w:rPr>
        <w:fldChar w:fldCharType="separate"/>
      </w:r>
      <w:r>
        <w:rPr>
          <w:noProof/>
        </w:rPr>
        <w:t>63</w:t>
      </w:r>
      <w:r>
        <w:rPr>
          <w:noProof/>
        </w:rPr>
        <w:fldChar w:fldCharType="end"/>
      </w:r>
    </w:p>
    <w:p w14:paraId="60435DC5" w14:textId="0544AB5D"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fldLock="1"/>
      </w:r>
      <w:r>
        <w:rPr>
          <w:noProof/>
        </w:rPr>
        <w:instrText xml:space="preserve"> PAGEREF _Toc170293370 \h </w:instrText>
      </w:r>
      <w:r>
        <w:rPr>
          <w:noProof/>
        </w:rPr>
      </w:r>
      <w:r>
        <w:rPr>
          <w:noProof/>
        </w:rPr>
        <w:fldChar w:fldCharType="separate"/>
      </w:r>
      <w:r>
        <w:rPr>
          <w:noProof/>
        </w:rPr>
        <w:t>65</w:t>
      </w:r>
      <w:r>
        <w:rPr>
          <w:noProof/>
        </w:rPr>
        <w:fldChar w:fldCharType="end"/>
      </w:r>
    </w:p>
    <w:p w14:paraId="1371433C" w14:textId="4C604CCF"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_Toc170293371 \h </w:instrText>
      </w:r>
      <w:r>
        <w:rPr>
          <w:noProof/>
        </w:rPr>
      </w:r>
      <w:r>
        <w:rPr>
          <w:noProof/>
        </w:rPr>
        <w:fldChar w:fldCharType="separate"/>
      </w:r>
      <w:r>
        <w:rPr>
          <w:noProof/>
        </w:rPr>
        <w:t>65</w:t>
      </w:r>
      <w:r>
        <w:rPr>
          <w:noProof/>
        </w:rPr>
        <w:fldChar w:fldCharType="end"/>
      </w:r>
    </w:p>
    <w:p w14:paraId="7B2D0127" w14:textId="4BE63850"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_Toc170293372 \h </w:instrText>
      </w:r>
      <w:r>
        <w:rPr>
          <w:noProof/>
        </w:rPr>
      </w:r>
      <w:r>
        <w:rPr>
          <w:noProof/>
        </w:rPr>
        <w:fldChar w:fldCharType="separate"/>
      </w:r>
      <w:r>
        <w:rPr>
          <w:noProof/>
        </w:rPr>
        <w:t>66</w:t>
      </w:r>
      <w:r>
        <w:rPr>
          <w:noProof/>
        </w:rPr>
        <w:fldChar w:fldCharType="end"/>
      </w:r>
    </w:p>
    <w:p w14:paraId="08922364" w14:textId="7ACFC72A"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fldLock="1"/>
      </w:r>
      <w:r>
        <w:rPr>
          <w:noProof/>
        </w:rPr>
        <w:instrText xml:space="preserve"> PAGEREF _Toc170293373 \h </w:instrText>
      </w:r>
      <w:r>
        <w:rPr>
          <w:noProof/>
        </w:rPr>
      </w:r>
      <w:r>
        <w:rPr>
          <w:noProof/>
        </w:rPr>
        <w:fldChar w:fldCharType="separate"/>
      </w:r>
      <w:r>
        <w:rPr>
          <w:noProof/>
        </w:rPr>
        <w:t>67</w:t>
      </w:r>
      <w:r>
        <w:rPr>
          <w:noProof/>
        </w:rPr>
        <w:fldChar w:fldCharType="end"/>
      </w:r>
    </w:p>
    <w:p w14:paraId="69646E4B" w14:textId="57C3DBF4"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fldLock="1"/>
      </w:r>
      <w:r>
        <w:rPr>
          <w:noProof/>
        </w:rPr>
        <w:instrText xml:space="preserve"> PAGEREF _Toc170293374 \h </w:instrText>
      </w:r>
      <w:r>
        <w:rPr>
          <w:noProof/>
        </w:rPr>
      </w:r>
      <w:r>
        <w:rPr>
          <w:noProof/>
        </w:rPr>
        <w:fldChar w:fldCharType="separate"/>
      </w:r>
      <w:r>
        <w:rPr>
          <w:noProof/>
        </w:rPr>
        <w:t>67</w:t>
      </w:r>
      <w:r>
        <w:rPr>
          <w:noProof/>
        </w:rPr>
        <w:fldChar w:fldCharType="end"/>
      </w:r>
    </w:p>
    <w:p w14:paraId="4CE83193" w14:textId="1B7B113B"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fldLock="1"/>
      </w:r>
      <w:r>
        <w:rPr>
          <w:noProof/>
        </w:rPr>
        <w:instrText xml:space="preserve"> PAGEREF _Toc170293375 \h </w:instrText>
      </w:r>
      <w:r>
        <w:rPr>
          <w:noProof/>
        </w:rPr>
      </w:r>
      <w:r>
        <w:rPr>
          <w:noProof/>
        </w:rPr>
        <w:fldChar w:fldCharType="separate"/>
      </w:r>
      <w:r>
        <w:rPr>
          <w:noProof/>
        </w:rPr>
        <w:t>70</w:t>
      </w:r>
      <w:r>
        <w:rPr>
          <w:noProof/>
        </w:rPr>
        <w:fldChar w:fldCharType="end"/>
      </w:r>
    </w:p>
    <w:p w14:paraId="02C2B7B0" w14:textId="7AC4C5AF"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fldLock="1"/>
      </w:r>
      <w:r>
        <w:rPr>
          <w:noProof/>
        </w:rPr>
        <w:instrText xml:space="preserve"> PAGEREF _Toc170293376 \h </w:instrText>
      </w:r>
      <w:r>
        <w:rPr>
          <w:noProof/>
        </w:rPr>
      </w:r>
      <w:r>
        <w:rPr>
          <w:noProof/>
        </w:rPr>
        <w:fldChar w:fldCharType="separate"/>
      </w:r>
      <w:r>
        <w:rPr>
          <w:noProof/>
        </w:rPr>
        <w:t>71</w:t>
      </w:r>
      <w:r>
        <w:rPr>
          <w:noProof/>
        </w:rPr>
        <w:fldChar w:fldCharType="end"/>
      </w:r>
    </w:p>
    <w:p w14:paraId="030D81E7" w14:textId="22201E40"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fldLock="1"/>
      </w:r>
      <w:r>
        <w:rPr>
          <w:noProof/>
        </w:rPr>
        <w:instrText xml:space="preserve"> PAGEREF _Toc170293377 \h </w:instrText>
      </w:r>
      <w:r>
        <w:rPr>
          <w:noProof/>
        </w:rPr>
      </w:r>
      <w:r>
        <w:rPr>
          <w:noProof/>
        </w:rPr>
        <w:fldChar w:fldCharType="separate"/>
      </w:r>
      <w:r>
        <w:rPr>
          <w:noProof/>
        </w:rPr>
        <w:t>71</w:t>
      </w:r>
      <w:r>
        <w:rPr>
          <w:noProof/>
        </w:rPr>
        <w:fldChar w:fldCharType="end"/>
      </w:r>
    </w:p>
    <w:p w14:paraId="383D3FC8" w14:textId="6E5720E9"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fldLock="1"/>
      </w:r>
      <w:r>
        <w:rPr>
          <w:noProof/>
        </w:rPr>
        <w:instrText xml:space="preserve"> PAGEREF _Toc170293378 \h </w:instrText>
      </w:r>
      <w:r>
        <w:rPr>
          <w:noProof/>
        </w:rPr>
      </w:r>
      <w:r>
        <w:rPr>
          <w:noProof/>
        </w:rPr>
        <w:fldChar w:fldCharType="separate"/>
      </w:r>
      <w:r>
        <w:rPr>
          <w:noProof/>
        </w:rPr>
        <w:t>72</w:t>
      </w:r>
      <w:r>
        <w:rPr>
          <w:noProof/>
        </w:rPr>
        <w:fldChar w:fldCharType="end"/>
      </w:r>
    </w:p>
    <w:p w14:paraId="20C4A35C" w14:textId="57CEA93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_Toc170293379 \h </w:instrText>
      </w:r>
      <w:r>
        <w:rPr>
          <w:noProof/>
        </w:rPr>
      </w:r>
      <w:r>
        <w:rPr>
          <w:noProof/>
        </w:rPr>
        <w:fldChar w:fldCharType="separate"/>
      </w:r>
      <w:r>
        <w:rPr>
          <w:noProof/>
        </w:rPr>
        <w:t>72</w:t>
      </w:r>
      <w:r>
        <w:rPr>
          <w:noProof/>
        </w:rPr>
        <w:fldChar w:fldCharType="end"/>
      </w:r>
    </w:p>
    <w:p w14:paraId="32BBCC1A" w14:textId="28D22D2F"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_Toc170293380 \h </w:instrText>
      </w:r>
      <w:r>
        <w:rPr>
          <w:noProof/>
        </w:rPr>
      </w:r>
      <w:r>
        <w:rPr>
          <w:noProof/>
        </w:rPr>
        <w:fldChar w:fldCharType="separate"/>
      </w:r>
      <w:r>
        <w:rPr>
          <w:noProof/>
        </w:rPr>
        <w:t>72</w:t>
      </w:r>
      <w:r>
        <w:rPr>
          <w:noProof/>
        </w:rPr>
        <w:fldChar w:fldCharType="end"/>
      </w:r>
    </w:p>
    <w:p w14:paraId="6991C674" w14:textId="2DDD920C"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fldLock="1"/>
      </w:r>
      <w:r>
        <w:rPr>
          <w:noProof/>
        </w:rPr>
        <w:instrText xml:space="preserve"> PAGEREF _Toc170293381 \h </w:instrText>
      </w:r>
      <w:r>
        <w:rPr>
          <w:noProof/>
        </w:rPr>
      </w:r>
      <w:r>
        <w:rPr>
          <w:noProof/>
        </w:rPr>
        <w:fldChar w:fldCharType="separate"/>
      </w:r>
      <w:r>
        <w:rPr>
          <w:noProof/>
        </w:rPr>
        <w:t>73</w:t>
      </w:r>
      <w:r>
        <w:rPr>
          <w:noProof/>
        </w:rPr>
        <w:fldChar w:fldCharType="end"/>
      </w:r>
    </w:p>
    <w:p w14:paraId="18773526" w14:textId="4B523F22"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_Toc170293382 \h </w:instrText>
      </w:r>
      <w:r>
        <w:rPr>
          <w:noProof/>
        </w:rPr>
      </w:r>
      <w:r>
        <w:rPr>
          <w:noProof/>
        </w:rPr>
        <w:fldChar w:fldCharType="separate"/>
      </w:r>
      <w:r>
        <w:rPr>
          <w:noProof/>
        </w:rPr>
        <w:t>74</w:t>
      </w:r>
      <w:r>
        <w:rPr>
          <w:noProof/>
        </w:rPr>
        <w:fldChar w:fldCharType="end"/>
      </w:r>
    </w:p>
    <w:p w14:paraId="303EA096" w14:textId="46894865"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_Toc170293383 \h </w:instrText>
      </w:r>
      <w:r>
        <w:rPr>
          <w:noProof/>
        </w:rPr>
      </w:r>
      <w:r>
        <w:rPr>
          <w:noProof/>
        </w:rPr>
        <w:fldChar w:fldCharType="separate"/>
      </w:r>
      <w:r>
        <w:rPr>
          <w:noProof/>
        </w:rPr>
        <w:t>74</w:t>
      </w:r>
      <w:r>
        <w:rPr>
          <w:noProof/>
        </w:rPr>
        <w:fldChar w:fldCharType="end"/>
      </w:r>
    </w:p>
    <w:p w14:paraId="6DA373A8" w14:textId="35245DD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_Toc170293384 \h </w:instrText>
      </w:r>
      <w:r>
        <w:rPr>
          <w:noProof/>
        </w:rPr>
      </w:r>
      <w:r>
        <w:rPr>
          <w:noProof/>
        </w:rPr>
        <w:fldChar w:fldCharType="separate"/>
      </w:r>
      <w:r>
        <w:rPr>
          <w:noProof/>
        </w:rPr>
        <w:t>74</w:t>
      </w:r>
      <w:r>
        <w:rPr>
          <w:noProof/>
        </w:rPr>
        <w:fldChar w:fldCharType="end"/>
      </w:r>
    </w:p>
    <w:p w14:paraId="3298D3B7" w14:textId="5E136CC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_Toc170293385 \h </w:instrText>
      </w:r>
      <w:r>
        <w:rPr>
          <w:noProof/>
        </w:rPr>
      </w:r>
      <w:r>
        <w:rPr>
          <w:noProof/>
        </w:rPr>
        <w:fldChar w:fldCharType="separate"/>
      </w:r>
      <w:r>
        <w:rPr>
          <w:noProof/>
        </w:rPr>
        <w:t>74</w:t>
      </w:r>
      <w:r>
        <w:rPr>
          <w:noProof/>
        </w:rPr>
        <w:fldChar w:fldCharType="end"/>
      </w:r>
    </w:p>
    <w:p w14:paraId="2BFEEBAC" w14:textId="7F8589F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fldLock="1"/>
      </w:r>
      <w:r>
        <w:rPr>
          <w:noProof/>
        </w:rPr>
        <w:instrText xml:space="preserve"> PAGEREF _Toc170293386 \h </w:instrText>
      </w:r>
      <w:r>
        <w:rPr>
          <w:noProof/>
        </w:rPr>
      </w:r>
      <w:r>
        <w:rPr>
          <w:noProof/>
        </w:rPr>
        <w:fldChar w:fldCharType="separate"/>
      </w:r>
      <w:r>
        <w:rPr>
          <w:noProof/>
        </w:rPr>
        <w:t>75</w:t>
      </w:r>
      <w:r>
        <w:rPr>
          <w:noProof/>
        </w:rPr>
        <w:fldChar w:fldCharType="end"/>
      </w:r>
    </w:p>
    <w:p w14:paraId="6DA3F74E" w14:textId="55EB1867"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_Toc170293387 \h </w:instrText>
      </w:r>
      <w:r>
        <w:rPr>
          <w:noProof/>
        </w:rPr>
      </w:r>
      <w:r>
        <w:rPr>
          <w:noProof/>
        </w:rPr>
        <w:fldChar w:fldCharType="separate"/>
      </w:r>
      <w:r>
        <w:rPr>
          <w:noProof/>
        </w:rPr>
        <w:t>75</w:t>
      </w:r>
      <w:r>
        <w:rPr>
          <w:noProof/>
        </w:rPr>
        <w:fldChar w:fldCharType="end"/>
      </w:r>
    </w:p>
    <w:p w14:paraId="465352A9" w14:textId="778257E6"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fldLock="1"/>
      </w:r>
      <w:r>
        <w:rPr>
          <w:noProof/>
        </w:rPr>
        <w:instrText xml:space="preserve"> PAGEREF _Toc170293388 \h </w:instrText>
      </w:r>
      <w:r>
        <w:rPr>
          <w:noProof/>
        </w:rPr>
      </w:r>
      <w:r>
        <w:rPr>
          <w:noProof/>
        </w:rPr>
        <w:fldChar w:fldCharType="separate"/>
      </w:r>
      <w:r>
        <w:rPr>
          <w:noProof/>
        </w:rPr>
        <w:t>75</w:t>
      </w:r>
      <w:r>
        <w:rPr>
          <w:noProof/>
        </w:rPr>
        <w:fldChar w:fldCharType="end"/>
      </w:r>
    </w:p>
    <w:p w14:paraId="059709D2" w14:textId="091E145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fldLock="1"/>
      </w:r>
      <w:r>
        <w:rPr>
          <w:noProof/>
        </w:rPr>
        <w:instrText xml:space="preserve"> PAGEREF _Toc170293389 \h </w:instrText>
      </w:r>
      <w:r>
        <w:rPr>
          <w:noProof/>
        </w:rPr>
      </w:r>
      <w:r>
        <w:rPr>
          <w:noProof/>
        </w:rPr>
        <w:fldChar w:fldCharType="separate"/>
      </w:r>
      <w:r>
        <w:rPr>
          <w:noProof/>
        </w:rPr>
        <w:t>75</w:t>
      </w:r>
      <w:r>
        <w:rPr>
          <w:noProof/>
        </w:rPr>
        <w:fldChar w:fldCharType="end"/>
      </w:r>
    </w:p>
    <w:p w14:paraId="0E606A66" w14:textId="75E8E2BB"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_Toc170293390 \h </w:instrText>
      </w:r>
      <w:r>
        <w:rPr>
          <w:noProof/>
        </w:rPr>
      </w:r>
      <w:r>
        <w:rPr>
          <w:noProof/>
        </w:rPr>
        <w:fldChar w:fldCharType="separate"/>
      </w:r>
      <w:r>
        <w:rPr>
          <w:noProof/>
        </w:rPr>
        <w:t>75</w:t>
      </w:r>
      <w:r>
        <w:rPr>
          <w:noProof/>
        </w:rPr>
        <w:fldChar w:fldCharType="end"/>
      </w:r>
    </w:p>
    <w:p w14:paraId="23DE8BDF" w14:textId="02F6332F"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fldLock="1"/>
      </w:r>
      <w:r>
        <w:rPr>
          <w:noProof/>
        </w:rPr>
        <w:instrText xml:space="preserve"> PAGEREF _Toc170293391 \h </w:instrText>
      </w:r>
      <w:r>
        <w:rPr>
          <w:noProof/>
        </w:rPr>
      </w:r>
      <w:r>
        <w:rPr>
          <w:noProof/>
        </w:rPr>
        <w:fldChar w:fldCharType="separate"/>
      </w:r>
      <w:r>
        <w:rPr>
          <w:noProof/>
        </w:rPr>
        <w:t>75</w:t>
      </w:r>
      <w:r>
        <w:rPr>
          <w:noProof/>
        </w:rPr>
        <w:fldChar w:fldCharType="end"/>
      </w:r>
    </w:p>
    <w:p w14:paraId="2BA8A20F" w14:textId="7C54E31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fldLock="1"/>
      </w:r>
      <w:r>
        <w:rPr>
          <w:noProof/>
        </w:rPr>
        <w:instrText xml:space="preserve"> PAGEREF _Toc170293392 \h </w:instrText>
      </w:r>
      <w:r>
        <w:rPr>
          <w:noProof/>
        </w:rPr>
      </w:r>
      <w:r>
        <w:rPr>
          <w:noProof/>
        </w:rPr>
        <w:fldChar w:fldCharType="separate"/>
      </w:r>
      <w:r>
        <w:rPr>
          <w:noProof/>
        </w:rPr>
        <w:t>77</w:t>
      </w:r>
      <w:r>
        <w:rPr>
          <w:noProof/>
        </w:rPr>
        <w:fldChar w:fldCharType="end"/>
      </w:r>
    </w:p>
    <w:p w14:paraId="7F5DEE31" w14:textId="558BF415"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_Toc170293393 \h </w:instrText>
      </w:r>
      <w:r>
        <w:rPr>
          <w:noProof/>
        </w:rPr>
      </w:r>
      <w:r>
        <w:rPr>
          <w:noProof/>
        </w:rPr>
        <w:fldChar w:fldCharType="separate"/>
      </w:r>
      <w:r>
        <w:rPr>
          <w:noProof/>
        </w:rPr>
        <w:t>77</w:t>
      </w:r>
      <w:r>
        <w:rPr>
          <w:noProof/>
        </w:rPr>
        <w:fldChar w:fldCharType="end"/>
      </w:r>
    </w:p>
    <w:p w14:paraId="5187B859" w14:textId="365A7BB3"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fldLock="1"/>
      </w:r>
      <w:r>
        <w:rPr>
          <w:noProof/>
        </w:rPr>
        <w:instrText xml:space="preserve"> PAGEREF _Toc170293394 \h </w:instrText>
      </w:r>
      <w:r>
        <w:rPr>
          <w:noProof/>
        </w:rPr>
      </w:r>
      <w:r>
        <w:rPr>
          <w:noProof/>
        </w:rPr>
        <w:fldChar w:fldCharType="separate"/>
      </w:r>
      <w:r>
        <w:rPr>
          <w:noProof/>
        </w:rPr>
        <w:t>77</w:t>
      </w:r>
      <w:r>
        <w:rPr>
          <w:noProof/>
        </w:rPr>
        <w:fldChar w:fldCharType="end"/>
      </w:r>
    </w:p>
    <w:p w14:paraId="5EB8138F" w14:textId="3A4F131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fldLock="1"/>
      </w:r>
      <w:r>
        <w:rPr>
          <w:noProof/>
        </w:rPr>
        <w:instrText xml:space="preserve"> PAGEREF _Toc170293395 \h </w:instrText>
      </w:r>
      <w:r>
        <w:rPr>
          <w:noProof/>
        </w:rPr>
      </w:r>
      <w:r>
        <w:rPr>
          <w:noProof/>
        </w:rPr>
        <w:fldChar w:fldCharType="separate"/>
      </w:r>
      <w:r>
        <w:rPr>
          <w:noProof/>
        </w:rPr>
        <w:t>78</w:t>
      </w:r>
      <w:r>
        <w:rPr>
          <w:noProof/>
        </w:rPr>
        <w:fldChar w:fldCharType="end"/>
      </w:r>
    </w:p>
    <w:p w14:paraId="56D33DFF" w14:textId="1A775EB1"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_Toc170293396 \h </w:instrText>
      </w:r>
      <w:r>
        <w:rPr>
          <w:noProof/>
        </w:rPr>
      </w:r>
      <w:r>
        <w:rPr>
          <w:noProof/>
        </w:rPr>
        <w:fldChar w:fldCharType="separate"/>
      </w:r>
      <w:r>
        <w:rPr>
          <w:noProof/>
        </w:rPr>
        <w:t>78</w:t>
      </w:r>
      <w:r>
        <w:rPr>
          <w:noProof/>
        </w:rPr>
        <w:fldChar w:fldCharType="end"/>
      </w:r>
    </w:p>
    <w:p w14:paraId="00FE52CE" w14:textId="1E03A9F9"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fldLock="1"/>
      </w:r>
      <w:r>
        <w:rPr>
          <w:noProof/>
        </w:rPr>
        <w:instrText xml:space="preserve"> PAGEREF _Toc170293397 \h </w:instrText>
      </w:r>
      <w:r>
        <w:rPr>
          <w:noProof/>
        </w:rPr>
      </w:r>
      <w:r>
        <w:rPr>
          <w:noProof/>
        </w:rPr>
        <w:fldChar w:fldCharType="separate"/>
      </w:r>
      <w:r>
        <w:rPr>
          <w:noProof/>
        </w:rPr>
        <w:t>78</w:t>
      </w:r>
      <w:r>
        <w:rPr>
          <w:noProof/>
        </w:rPr>
        <w:fldChar w:fldCharType="end"/>
      </w:r>
    </w:p>
    <w:p w14:paraId="37BB6348" w14:textId="72282824"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fldLock="1"/>
      </w:r>
      <w:r>
        <w:rPr>
          <w:noProof/>
        </w:rPr>
        <w:instrText xml:space="preserve"> PAGEREF _Toc170293398 \h </w:instrText>
      </w:r>
      <w:r>
        <w:rPr>
          <w:noProof/>
        </w:rPr>
      </w:r>
      <w:r>
        <w:rPr>
          <w:noProof/>
        </w:rPr>
        <w:fldChar w:fldCharType="separate"/>
      </w:r>
      <w:r>
        <w:rPr>
          <w:noProof/>
        </w:rPr>
        <w:t>79</w:t>
      </w:r>
      <w:r>
        <w:rPr>
          <w:noProof/>
        </w:rPr>
        <w:fldChar w:fldCharType="end"/>
      </w:r>
    </w:p>
    <w:p w14:paraId="2ADC8EB6" w14:textId="4D310C43"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_Toc170293399 \h </w:instrText>
      </w:r>
      <w:r>
        <w:rPr>
          <w:noProof/>
        </w:rPr>
      </w:r>
      <w:r>
        <w:rPr>
          <w:noProof/>
        </w:rPr>
        <w:fldChar w:fldCharType="separate"/>
      </w:r>
      <w:r>
        <w:rPr>
          <w:noProof/>
        </w:rPr>
        <w:t>79</w:t>
      </w:r>
      <w:r>
        <w:rPr>
          <w:noProof/>
        </w:rPr>
        <w:fldChar w:fldCharType="end"/>
      </w:r>
    </w:p>
    <w:p w14:paraId="6A5B9AFB" w14:textId="0A5CFBF6"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fldLock="1"/>
      </w:r>
      <w:r>
        <w:rPr>
          <w:noProof/>
        </w:rPr>
        <w:instrText xml:space="preserve"> PAGEREF _Toc170293400 \h </w:instrText>
      </w:r>
      <w:r>
        <w:rPr>
          <w:noProof/>
        </w:rPr>
      </w:r>
      <w:r>
        <w:rPr>
          <w:noProof/>
        </w:rPr>
        <w:fldChar w:fldCharType="separate"/>
      </w:r>
      <w:r>
        <w:rPr>
          <w:noProof/>
        </w:rPr>
        <w:t>79</w:t>
      </w:r>
      <w:r>
        <w:rPr>
          <w:noProof/>
        </w:rPr>
        <w:fldChar w:fldCharType="end"/>
      </w:r>
    </w:p>
    <w:p w14:paraId="5755783B" w14:textId="752BB94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fldLock="1"/>
      </w:r>
      <w:r>
        <w:rPr>
          <w:noProof/>
        </w:rPr>
        <w:instrText xml:space="preserve"> PAGEREF _Toc170293401 \h </w:instrText>
      </w:r>
      <w:r>
        <w:rPr>
          <w:noProof/>
        </w:rPr>
      </w:r>
      <w:r>
        <w:rPr>
          <w:noProof/>
        </w:rPr>
        <w:fldChar w:fldCharType="separate"/>
      </w:r>
      <w:r>
        <w:rPr>
          <w:noProof/>
        </w:rPr>
        <w:t>80</w:t>
      </w:r>
      <w:r>
        <w:rPr>
          <w:noProof/>
        </w:rPr>
        <w:fldChar w:fldCharType="end"/>
      </w:r>
    </w:p>
    <w:p w14:paraId="04F2629A" w14:textId="344935CE"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_Toc170293402 \h </w:instrText>
      </w:r>
      <w:r>
        <w:rPr>
          <w:noProof/>
        </w:rPr>
      </w:r>
      <w:r>
        <w:rPr>
          <w:noProof/>
        </w:rPr>
        <w:fldChar w:fldCharType="separate"/>
      </w:r>
      <w:r>
        <w:rPr>
          <w:noProof/>
        </w:rPr>
        <w:t>80</w:t>
      </w:r>
      <w:r>
        <w:rPr>
          <w:noProof/>
        </w:rPr>
        <w:fldChar w:fldCharType="end"/>
      </w:r>
    </w:p>
    <w:p w14:paraId="61BD6863" w14:textId="2658EF5B"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fldLock="1"/>
      </w:r>
      <w:r>
        <w:rPr>
          <w:noProof/>
        </w:rPr>
        <w:instrText xml:space="preserve"> PAGEREF _Toc170293403 \h </w:instrText>
      </w:r>
      <w:r>
        <w:rPr>
          <w:noProof/>
        </w:rPr>
      </w:r>
      <w:r>
        <w:rPr>
          <w:noProof/>
        </w:rPr>
        <w:fldChar w:fldCharType="separate"/>
      </w:r>
      <w:r>
        <w:rPr>
          <w:noProof/>
        </w:rPr>
        <w:t>80</w:t>
      </w:r>
      <w:r>
        <w:rPr>
          <w:noProof/>
        </w:rPr>
        <w:fldChar w:fldCharType="end"/>
      </w:r>
    </w:p>
    <w:p w14:paraId="3A5A91E1" w14:textId="1998ACA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fldLock="1"/>
      </w:r>
      <w:r>
        <w:rPr>
          <w:noProof/>
        </w:rPr>
        <w:instrText xml:space="preserve"> PAGEREF _Toc170293404 \h </w:instrText>
      </w:r>
      <w:r>
        <w:rPr>
          <w:noProof/>
        </w:rPr>
      </w:r>
      <w:r>
        <w:rPr>
          <w:noProof/>
        </w:rPr>
        <w:fldChar w:fldCharType="separate"/>
      </w:r>
      <w:r>
        <w:rPr>
          <w:noProof/>
        </w:rPr>
        <w:t>81</w:t>
      </w:r>
      <w:r>
        <w:rPr>
          <w:noProof/>
        </w:rPr>
        <w:fldChar w:fldCharType="end"/>
      </w:r>
    </w:p>
    <w:p w14:paraId="3F9B3E81" w14:textId="26A4933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fldLock="1"/>
      </w:r>
      <w:r>
        <w:rPr>
          <w:noProof/>
        </w:rPr>
        <w:instrText xml:space="preserve"> PAGEREF _Toc170293405 \h </w:instrText>
      </w:r>
      <w:r>
        <w:rPr>
          <w:noProof/>
        </w:rPr>
      </w:r>
      <w:r>
        <w:rPr>
          <w:noProof/>
        </w:rPr>
        <w:fldChar w:fldCharType="separate"/>
      </w:r>
      <w:r>
        <w:rPr>
          <w:noProof/>
        </w:rPr>
        <w:t>81</w:t>
      </w:r>
      <w:r>
        <w:rPr>
          <w:noProof/>
        </w:rPr>
        <w:fldChar w:fldCharType="end"/>
      </w:r>
    </w:p>
    <w:p w14:paraId="41B9A591" w14:textId="2D58373B"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fldLock="1"/>
      </w:r>
      <w:r>
        <w:rPr>
          <w:noProof/>
        </w:rPr>
        <w:instrText xml:space="preserve"> PAGEREF _Toc170293406 \h </w:instrText>
      </w:r>
      <w:r>
        <w:rPr>
          <w:noProof/>
        </w:rPr>
      </w:r>
      <w:r>
        <w:rPr>
          <w:noProof/>
        </w:rPr>
        <w:fldChar w:fldCharType="separate"/>
      </w:r>
      <w:r>
        <w:rPr>
          <w:noProof/>
        </w:rPr>
        <w:t>81</w:t>
      </w:r>
      <w:r>
        <w:rPr>
          <w:noProof/>
        </w:rPr>
        <w:fldChar w:fldCharType="end"/>
      </w:r>
    </w:p>
    <w:p w14:paraId="0A118931" w14:textId="0B0E907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fldLock="1"/>
      </w:r>
      <w:r>
        <w:rPr>
          <w:noProof/>
        </w:rPr>
        <w:instrText xml:space="preserve"> PAGEREF _Toc170293407 \h </w:instrText>
      </w:r>
      <w:r>
        <w:rPr>
          <w:noProof/>
        </w:rPr>
      </w:r>
      <w:r>
        <w:rPr>
          <w:noProof/>
        </w:rPr>
        <w:fldChar w:fldCharType="separate"/>
      </w:r>
      <w:r>
        <w:rPr>
          <w:noProof/>
        </w:rPr>
        <w:t>81</w:t>
      </w:r>
      <w:r>
        <w:rPr>
          <w:noProof/>
        </w:rPr>
        <w:fldChar w:fldCharType="end"/>
      </w:r>
    </w:p>
    <w:p w14:paraId="5DC8C449" w14:textId="7431FDF1"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fldLock="1"/>
      </w:r>
      <w:r>
        <w:rPr>
          <w:noProof/>
        </w:rPr>
        <w:instrText xml:space="preserve"> PAGEREF _Toc170293408 \h </w:instrText>
      </w:r>
      <w:r>
        <w:rPr>
          <w:noProof/>
        </w:rPr>
      </w:r>
      <w:r>
        <w:rPr>
          <w:noProof/>
        </w:rPr>
        <w:fldChar w:fldCharType="separate"/>
      </w:r>
      <w:r>
        <w:rPr>
          <w:noProof/>
        </w:rPr>
        <w:t>81</w:t>
      </w:r>
      <w:r>
        <w:rPr>
          <w:noProof/>
        </w:rPr>
        <w:fldChar w:fldCharType="end"/>
      </w:r>
    </w:p>
    <w:p w14:paraId="7A1F1A27" w14:textId="0109A3F4"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fldLock="1"/>
      </w:r>
      <w:r>
        <w:rPr>
          <w:noProof/>
        </w:rPr>
        <w:instrText xml:space="preserve"> PAGEREF _Toc170293409 \h </w:instrText>
      </w:r>
      <w:r>
        <w:rPr>
          <w:noProof/>
        </w:rPr>
      </w:r>
      <w:r>
        <w:rPr>
          <w:noProof/>
        </w:rPr>
        <w:fldChar w:fldCharType="separate"/>
      </w:r>
      <w:r>
        <w:rPr>
          <w:noProof/>
        </w:rPr>
        <w:t>81</w:t>
      </w:r>
      <w:r>
        <w:rPr>
          <w:noProof/>
        </w:rPr>
        <w:fldChar w:fldCharType="end"/>
      </w:r>
    </w:p>
    <w:p w14:paraId="163B511E" w14:textId="66F48BDA"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fldLock="1"/>
      </w:r>
      <w:r>
        <w:rPr>
          <w:noProof/>
        </w:rPr>
        <w:instrText xml:space="preserve"> PAGEREF _Toc170293410 \h </w:instrText>
      </w:r>
      <w:r>
        <w:rPr>
          <w:noProof/>
        </w:rPr>
      </w:r>
      <w:r>
        <w:rPr>
          <w:noProof/>
        </w:rPr>
        <w:fldChar w:fldCharType="separate"/>
      </w:r>
      <w:r>
        <w:rPr>
          <w:noProof/>
        </w:rPr>
        <w:t>81</w:t>
      </w:r>
      <w:r>
        <w:rPr>
          <w:noProof/>
        </w:rPr>
        <w:fldChar w:fldCharType="end"/>
      </w:r>
    </w:p>
    <w:p w14:paraId="7CA3A49E" w14:textId="547C047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fldLock="1"/>
      </w:r>
      <w:r>
        <w:rPr>
          <w:noProof/>
        </w:rPr>
        <w:instrText xml:space="preserve"> PAGEREF _Toc170293411 \h </w:instrText>
      </w:r>
      <w:r>
        <w:rPr>
          <w:noProof/>
        </w:rPr>
      </w:r>
      <w:r>
        <w:rPr>
          <w:noProof/>
        </w:rPr>
        <w:fldChar w:fldCharType="separate"/>
      </w:r>
      <w:r>
        <w:rPr>
          <w:noProof/>
        </w:rPr>
        <w:t>81</w:t>
      </w:r>
      <w:r>
        <w:rPr>
          <w:noProof/>
        </w:rPr>
        <w:fldChar w:fldCharType="end"/>
      </w:r>
    </w:p>
    <w:p w14:paraId="2CEF2E7F" w14:textId="789CD860"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fldLock="1"/>
      </w:r>
      <w:r>
        <w:rPr>
          <w:noProof/>
        </w:rPr>
        <w:instrText xml:space="preserve"> PAGEREF _Toc170293412 \h </w:instrText>
      </w:r>
      <w:r>
        <w:rPr>
          <w:noProof/>
        </w:rPr>
      </w:r>
      <w:r>
        <w:rPr>
          <w:noProof/>
        </w:rPr>
        <w:fldChar w:fldCharType="separate"/>
      </w:r>
      <w:r>
        <w:rPr>
          <w:noProof/>
        </w:rPr>
        <w:t>81</w:t>
      </w:r>
      <w:r>
        <w:rPr>
          <w:noProof/>
        </w:rPr>
        <w:fldChar w:fldCharType="end"/>
      </w:r>
    </w:p>
    <w:p w14:paraId="6ED78398" w14:textId="4747D8AB"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fldLock="1"/>
      </w:r>
      <w:r>
        <w:rPr>
          <w:noProof/>
        </w:rPr>
        <w:instrText xml:space="preserve"> PAGEREF _Toc170293413 \h </w:instrText>
      </w:r>
      <w:r>
        <w:rPr>
          <w:noProof/>
        </w:rPr>
      </w:r>
      <w:r>
        <w:rPr>
          <w:noProof/>
        </w:rPr>
        <w:fldChar w:fldCharType="separate"/>
      </w:r>
      <w:r>
        <w:rPr>
          <w:noProof/>
        </w:rPr>
        <w:t>81</w:t>
      </w:r>
      <w:r>
        <w:rPr>
          <w:noProof/>
        </w:rPr>
        <w:fldChar w:fldCharType="end"/>
      </w:r>
    </w:p>
    <w:p w14:paraId="5CE046AB" w14:textId="7C47821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fldLock="1"/>
      </w:r>
      <w:r>
        <w:rPr>
          <w:noProof/>
        </w:rPr>
        <w:instrText xml:space="preserve"> PAGEREF _Toc170293414 \h </w:instrText>
      </w:r>
      <w:r>
        <w:rPr>
          <w:noProof/>
        </w:rPr>
      </w:r>
      <w:r>
        <w:rPr>
          <w:noProof/>
        </w:rPr>
        <w:fldChar w:fldCharType="separate"/>
      </w:r>
      <w:r>
        <w:rPr>
          <w:noProof/>
        </w:rPr>
        <w:t>81</w:t>
      </w:r>
      <w:r>
        <w:rPr>
          <w:noProof/>
        </w:rPr>
        <w:fldChar w:fldCharType="end"/>
      </w:r>
    </w:p>
    <w:p w14:paraId="2303F00E" w14:textId="7235C06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fldLock="1"/>
      </w:r>
      <w:r>
        <w:rPr>
          <w:noProof/>
        </w:rPr>
        <w:instrText xml:space="preserve"> PAGEREF _Toc170293415 \h </w:instrText>
      </w:r>
      <w:r>
        <w:rPr>
          <w:noProof/>
        </w:rPr>
      </w:r>
      <w:r>
        <w:rPr>
          <w:noProof/>
        </w:rPr>
        <w:fldChar w:fldCharType="separate"/>
      </w:r>
      <w:r>
        <w:rPr>
          <w:noProof/>
        </w:rPr>
        <w:t>81</w:t>
      </w:r>
      <w:r>
        <w:rPr>
          <w:noProof/>
        </w:rPr>
        <w:fldChar w:fldCharType="end"/>
      </w:r>
    </w:p>
    <w:p w14:paraId="691D0C12" w14:textId="6B4C23C9"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fldLock="1"/>
      </w:r>
      <w:r>
        <w:rPr>
          <w:noProof/>
        </w:rPr>
        <w:instrText xml:space="preserve"> PAGEREF _Toc170293416 \h </w:instrText>
      </w:r>
      <w:r>
        <w:rPr>
          <w:noProof/>
        </w:rPr>
      </w:r>
      <w:r>
        <w:rPr>
          <w:noProof/>
        </w:rPr>
        <w:fldChar w:fldCharType="separate"/>
      </w:r>
      <w:r>
        <w:rPr>
          <w:noProof/>
        </w:rPr>
        <w:t>82</w:t>
      </w:r>
      <w:r>
        <w:rPr>
          <w:noProof/>
        </w:rPr>
        <w:fldChar w:fldCharType="end"/>
      </w:r>
    </w:p>
    <w:p w14:paraId="1A64F737" w14:textId="1B1B28E0"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fldLock="1"/>
      </w:r>
      <w:r>
        <w:rPr>
          <w:noProof/>
        </w:rPr>
        <w:instrText xml:space="preserve"> PAGEREF _Toc170293417 \h </w:instrText>
      </w:r>
      <w:r>
        <w:rPr>
          <w:noProof/>
        </w:rPr>
      </w:r>
      <w:r>
        <w:rPr>
          <w:noProof/>
        </w:rPr>
        <w:fldChar w:fldCharType="separate"/>
      </w:r>
      <w:r>
        <w:rPr>
          <w:noProof/>
        </w:rPr>
        <w:t>82</w:t>
      </w:r>
      <w:r>
        <w:rPr>
          <w:noProof/>
        </w:rPr>
        <w:fldChar w:fldCharType="end"/>
      </w:r>
    </w:p>
    <w:p w14:paraId="2E6CC94E" w14:textId="7A065AD0"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fldLock="1"/>
      </w:r>
      <w:r>
        <w:rPr>
          <w:noProof/>
        </w:rPr>
        <w:instrText xml:space="preserve"> PAGEREF _Toc170293418 \h </w:instrText>
      </w:r>
      <w:r>
        <w:rPr>
          <w:noProof/>
        </w:rPr>
      </w:r>
      <w:r>
        <w:rPr>
          <w:noProof/>
        </w:rPr>
        <w:fldChar w:fldCharType="separate"/>
      </w:r>
      <w:r>
        <w:rPr>
          <w:noProof/>
        </w:rPr>
        <w:t>82</w:t>
      </w:r>
      <w:r>
        <w:rPr>
          <w:noProof/>
        </w:rPr>
        <w:fldChar w:fldCharType="end"/>
      </w:r>
    </w:p>
    <w:p w14:paraId="1E738463" w14:textId="163E413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_Toc170293419 \h </w:instrText>
      </w:r>
      <w:r>
        <w:rPr>
          <w:noProof/>
        </w:rPr>
      </w:r>
      <w:r>
        <w:rPr>
          <w:noProof/>
        </w:rPr>
        <w:fldChar w:fldCharType="separate"/>
      </w:r>
      <w:r>
        <w:rPr>
          <w:noProof/>
        </w:rPr>
        <w:t>82</w:t>
      </w:r>
      <w:r>
        <w:rPr>
          <w:noProof/>
        </w:rPr>
        <w:fldChar w:fldCharType="end"/>
      </w:r>
    </w:p>
    <w:p w14:paraId="50AA95A4" w14:textId="6331138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fldLock="1"/>
      </w:r>
      <w:r>
        <w:rPr>
          <w:noProof/>
        </w:rPr>
        <w:instrText xml:space="preserve"> PAGEREF _Toc170293420 \h </w:instrText>
      </w:r>
      <w:r>
        <w:rPr>
          <w:noProof/>
        </w:rPr>
      </w:r>
      <w:r>
        <w:rPr>
          <w:noProof/>
        </w:rPr>
        <w:fldChar w:fldCharType="separate"/>
      </w:r>
      <w:r>
        <w:rPr>
          <w:noProof/>
        </w:rPr>
        <w:t>82</w:t>
      </w:r>
      <w:r>
        <w:rPr>
          <w:noProof/>
        </w:rPr>
        <w:fldChar w:fldCharType="end"/>
      </w:r>
    </w:p>
    <w:p w14:paraId="3B3B9FF3" w14:textId="41B3F8BA"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_Toc170293421 \h </w:instrText>
      </w:r>
      <w:r>
        <w:rPr>
          <w:noProof/>
        </w:rPr>
      </w:r>
      <w:r>
        <w:rPr>
          <w:noProof/>
        </w:rPr>
        <w:fldChar w:fldCharType="separate"/>
      </w:r>
      <w:r>
        <w:rPr>
          <w:noProof/>
        </w:rPr>
        <w:t>82</w:t>
      </w:r>
      <w:r>
        <w:rPr>
          <w:noProof/>
        </w:rPr>
        <w:fldChar w:fldCharType="end"/>
      </w:r>
    </w:p>
    <w:p w14:paraId="79741247" w14:textId="44DE5244"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fldLock="1"/>
      </w:r>
      <w:r>
        <w:rPr>
          <w:noProof/>
        </w:rPr>
        <w:instrText xml:space="preserve"> PAGEREF _Toc170293422 \h </w:instrText>
      </w:r>
      <w:r>
        <w:rPr>
          <w:noProof/>
        </w:rPr>
      </w:r>
      <w:r>
        <w:rPr>
          <w:noProof/>
        </w:rPr>
        <w:fldChar w:fldCharType="separate"/>
      </w:r>
      <w:r>
        <w:rPr>
          <w:noProof/>
        </w:rPr>
        <w:t>82</w:t>
      </w:r>
      <w:r>
        <w:rPr>
          <w:noProof/>
        </w:rPr>
        <w:fldChar w:fldCharType="end"/>
      </w:r>
    </w:p>
    <w:p w14:paraId="74EE284C" w14:textId="7398ACF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71021B">
        <w:rPr>
          <w:noProof/>
          <w:color w:val="000000"/>
        </w:rPr>
        <w:t>IMS Registration Event</w:t>
      </w:r>
      <w:r>
        <w:rPr>
          <w:noProof/>
        </w:rPr>
        <w:tab/>
      </w:r>
      <w:r>
        <w:rPr>
          <w:noProof/>
        </w:rPr>
        <w:fldChar w:fldCharType="begin" w:fldLock="1"/>
      </w:r>
      <w:r>
        <w:rPr>
          <w:noProof/>
        </w:rPr>
        <w:instrText xml:space="preserve"> PAGEREF _Toc170293423 \h </w:instrText>
      </w:r>
      <w:r>
        <w:rPr>
          <w:noProof/>
        </w:rPr>
      </w:r>
      <w:r>
        <w:rPr>
          <w:noProof/>
        </w:rPr>
        <w:fldChar w:fldCharType="separate"/>
      </w:r>
      <w:r>
        <w:rPr>
          <w:noProof/>
        </w:rPr>
        <w:t>83</w:t>
      </w:r>
      <w:r>
        <w:rPr>
          <w:noProof/>
        </w:rPr>
        <w:fldChar w:fldCharType="end"/>
      </w:r>
    </w:p>
    <w:p w14:paraId="6F8CEB36" w14:textId="08106A40"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_Toc170293424 \h </w:instrText>
      </w:r>
      <w:r>
        <w:rPr>
          <w:noProof/>
        </w:rPr>
      </w:r>
      <w:r>
        <w:rPr>
          <w:noProof/>
        </w:rPr>
        <w:fldChar w:fldCharType="separate"/>
      </w:r>
      <w:r>
        <w:rPr>
          <w:noProof/>
        </w:rPr>
        <w:t>83</w:t>
      </w:r>
      <w:r>
        <w:rPr>
          <w:noProof/>
        </w:rPr>
        <w:fldChar w:fldCharType="end"/>
      </w:r>
    </w:p>
    <w:p w14:paraId="0C285D59" w14:textId="128D2F91"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fldLock="1"/>
      </w:r>
      <w:r>
        <w:rPr>
          <w:noProof/>
        </w:rPr>
        <w:instrText xml:space="preserve"> PAGEREF _Toc170293425 \h </w:instrText>
      </w:r>
      <w:r>
        <w:rPr>
          <w:noProof/>
        </w:rPr>
      </w:r>
      <w:r>
        <w:rPr>
          <w:noProof/>
        </w:rPr>
        <w:fldChar w:fldCharType="separate"/>
      </w:r>
      <w:r>
        <w:rPr>
          <w:noProof/>
        </w:rPr>
        <w:t>83</w:t>
      </w:r>
      <w:r>
        <w:rPr>
          <w:noProof/>
        </w:rPr>
        <w:fldChar w:fldCharType="end"/>
      </w:r>
    </w:p>
    <w:p w14:paraId="0391D403" w14:textId="207F0FBD"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fldLock="1"/>
      </w:r>
      <w:r>
        <w:rPr>
          <w:noProof/>
        </w:rPr>
        <w:instrText xml:space="preserve"> PAGEREF _Toc170293426 \h </w:instrText>
      </w:r>
      <w:r>
        <w:rPr>
          <w:noProof/>
        </w:rPr>
      </w:r>
      <w:r>
        <w:rPr>
          <w:noProof/>
        </w:rPr>
        <w:fldChar w:fldCharType="separate"/>
      </w:r>
      <w:r>
        <w:rPr>
          <w:noProof/>
        </w:rPr>
        <w:t>83</w:t>
      </w:r>
      <w:r>
        <w:rPr>
          <w:noProof/>
        </w:rPr>
        <w:fldChar w:fldCharType="end"/>
      </w:r>
    </w:p>
    <w:p w14:paraId="0C7F1ECE" w14:textId="431A2C7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fldLock="1"/>
      </w:r>
      <w:r>
        <w:rPr>
          <w:noProof/>
        </w:rPr>
        <w:instrText xml:space="preserve"> PAGEREF _Toc170293427 \h </w:instrText>
      </w:r>
      <w:r>
        <w:rPr>
          <w:noProof/>
        </w:rPr>
      </w:r>
      <w:r>
        <w:rPr>
          <w:noProof/>
        </w:rPr>
        <w:fldChar w:fldCharType="separate"/>
      </w:r>
      <w:r>
        <w:rPr>
          <w:noProof/>
        </w:rPr>
        <w:t>83</w:t>
      </w:r>
      <w:r>
        <w:rPr>
          <w:noProof/>
        </w:rPr>
        <w:fldChar w:fldCharType="end"/>
      </w:r>
    </w:p>
    <w:p w14:paraId="03CD82A8" w14:textId="284087B9"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fldLock="1"/>
      </w:r>
      <w:r>
        <w:rPr>
          <w:noProof/>
        </w:rPr>
        <w:instrText xml:space="preserve"> PAGEREF _Toc170293428 \h </w:instrText>
      </w:r>
      <w:r>
        <w:rPr>
          <w:noProof/>
        </w:rPr>
      </w:r>
      <w:r>
        <w:rPr>
          <w:noProof/>
        </w:rPr>
        <w:fldChar w:fldCharType="separate"/>
      </w:r>
      <w:r>
        <w:rPr>
          <w:noProof/>
        </w:rPr>
        <w:t>84</w:t>
      </w:r>
      <w:r>
        <w:rPr>
          <w:noProof/>
        </w:rPr>
        <w:fldChar w:fldCharType="end"/>
      </w:r>
    </w:p>
    <w:p w14:paraId="7E1A14E2" w14:textId="6BE2253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71021B">
        <w:rPr>
          <w:noProof/>
          <w:color w:val="000000"/>
        </w:rPr>
        <w:t>Data Connection Status Change Event</w:t>
      </w:r>
      <w:r>
        <w:rPr>
          <w:noProof/>
        </w:rPr>
        <w:tab/>
      </w:r>
      <w:r>
        <w:rPr>
          <w:noProof/>
        </w:rPr>
        <w:fldChar w:fldCharType="begin" w:fldLock="1"/>
      </w:r>
      <w:r>
        <w:rPr>
          <w:noProof/>
        </w:rPr>
        <w:instrText xml:space="preserve"> PAGEREF _Toc170293429 \h </w:instrText>
      </w:r>
      <w:r>
        <w:rPr>
          <w:noProof/>
        </w:rPr>
      </w:r>
      <w:r>
        <w:rPr>
          <w:noProof/>
        </w:rPr>
        <w:fldChar w:fldCharType="separate"/>
      </w:r>
      <w:r>
        <w:rPr>
          <w:noProof/>
        </w:rPr>
        <w:t>84</w:t>
      </w:r>
      <w:r>
        <w:rPr>
          <w:noProof/>
        </w:rPr>
        <w:fldChar w:fldCharType="end"/>
      </w:r>
    </w:p>
    <w:p w14:paraId="49A02899" w14:textId="6BA19D2A"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_Toc170293430 \h </w:instrText>
      </w:r>
      <w:r>
        <w:rPr>
          <w:noProof/>
        </w:rPr>
      </w:r>
      <w:r>
        <w:rPr>
          <w:noProof/>
        </w:rPr>
        <w:fldChar w:fldCharType="separate"/>
      </w:r>
      <w:r>
        <w:rPr>
          <w:noProof/>
        </w:rPr>
        <w:t>84</w:t>
      </w:r>
      <w:r>
        <w:rPr>
          <w:noProof/>
        </w:rPr>
        <w:fldChar w:fldCharType="end"/>
      </w:r>
    </w:p>
    <w:p w14:paraId="20425139" w14:textId="4A082150"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fldLock="1"/>
      </w:r>
      <w:r>
        <w:rPr>
          <w:noProof/>
        </w:rPr>
        <w:instrText xml:space="preserve"> PAGEREF _Toc170293431 \h </w:instrText>
      </w:r>
      <w:r>
        <w:rPr>
          <w:noProof/>
        </w:rPr>
      </w:r>
      <w:r>
        <w:rPr>
          <w:noProof/>
        </w:rPr>
        <w:fldChar w:fldCharType="separate"/>
      </w:r>
      <w:r>
        <w:rPr>
          <w:noProof/>
        </w:rPr>
        <w:t>84</w:t>
      </w:r>
      <w:r>
        <w:rPr>
          <w:noProof/>
        </w:rPr>
        <w:fldChar w:fldCharType="end"/>
      </w:r>
    </w:p>
    <w:p w14:paraId="2B32B0CE" w14:textId="7C0AE0E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fldLock="1"/>
      </w:r>
      <w:r>
        <w:rPr>
          <w:noProof/>
        </w:rPr>
        <w:instrText xml:space="preserve"> PAGEREF _Toc170293432 \h </w:instrText>
      </w:r>
      <w:r>
        <w:rPr>
          <w:noProof/>
        </w:rPr>
      </w:r>
      <w:r>
        <w:rPr>
          <w:noProof/>
        </w:rPr>
        <w:fldChar w:fldCharType="separate"/>
      </w:r>
      <w:r>
        <w:rPr>
          <w:noProof/>
        </w:rPr>
        <w:t>85</w:t>
      </w:r>
      <w:r>
        <w:rPr>
          <w:noProof/>
        </w:rPr>
        <w:fldChar w:fldCharType="end"/>
      </w:r>
    </w:p>
    <w:p w14:paraId="52B5920C" w14:textId="17ACDC37"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_Toc170293433 \h </w:instrText>
      </w:r>
      <w:r>
        <w:rPr>
          <w:noProof/>
        </w:rPr>
      </w:r>
      <w:r>
        <w:rPr>
          <w:noProof/>
        </w:rPr>
        <w:fldChar w:fldCharType="separate"/>
      </w:r>
      <w:r>
        <w:rPr>
          <w:noProof/>
        </w:rPr>
        <w:t>85</w:t>
      </w:r>
      <w:r>
        <w:rPr>
          <w:noProof/>
        </w:rPr>
        <w:fldChar w:fldCharType="end"/>
      </w:r>
    </w:p>
    <w:p w14:paraId="1AB0AD94" w14:textId="19D608E6"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fldLock="1"/>
      </w:r>
      <w:r>
        <w:rPr>
          <w:noProof/>
        </w:rPr>
        <w:instrText xml:space="preserve"> PAGEREF _Toc170293434 \h </w:instrText>
      </w:r>
      <w:r>
        <w:rPr>
          <w:noProof/>
        </w:rPr>
      </w:r>
      <w:r>
        <w:rPr>
          <w:noProof/>
        </w:rPr>
        <w:fldChar w:fldCharType="separate"/>
      </w:r>
      <w:r>
        <w:rPr>
          <w:noProof/>
        </w:rPr>
        <w:t>85</w:t>
      </w:r>
      <w:r>
        <w:rPr>
          <w:noProof/>
        </w:rPr>
        <w:fldChar w:fldCharType="end"/>
      </w:r>
    </w:p>
    <w:p w14:paraId="06FFCABB" w14:textId="262C6BE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fldLock="1"/>
      </w:r>
      <w:r>
        <w:rPr>
          <w:noProof/>
        </w:rPr>
        <w:instrText xml:space="preserve"> PAGEREF _Toc170293435 \h </w:instrText>
      </w:r>
      <w:r>
        <w:rPr>
          <w:noProof/>
        </w:rPr>
      </w:r>
      <w:r>
        <w:rPr>
          <w:noProof/>
        </w:rPr>
        <w:fldChar w:fldCharType="separate"/>
      </w:r>
      <w:r>
        <w:rPr>
          <w:noProof/>
        </w:rPr>
        <w:t>86</w:t>
      </w:r>
      <w:r>
        <w:rPr>
          <w:noProof/>
        </w:rPr>
        <w:fldChar w:fldCharType="end"/>
      </w:r>
    </w:p>
    <w:p w14:paraId="1E1111BF" w14:textId="754E8CCF"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_Toc170293436 \h </w:instrText>
      </w:r>
      <w:r>
        <w:rPr>
          <w:noProof/>
        </w:rPr>
      </w:r>
      <w:r>
        <w:rPr>
          <w:noProof/>
        </w:rPr>
        <w:fldChar w:fldCharType="separate"/>
      </w:r>
      <w:r>
        <w:rPr>
          <w:noProof/>
        </w:rPr>
        <w:t>86</w:t>
      </w:r>
      <w:r>
        <w:rPr>
          <w:noProof/>
        </w:rPr>
        <w:fldChar w:fldCharType="end"/>
      </w:r>
    </w:p>
    <w:p w14:paraId="0FE28D81" w14:textId="5E1A4AD0" w:rsidR="00CF05D8" w:rsidRDefault="00CF05D8">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fldLock="1"/>
      </w:r>
      <w:r>
        <w:rPr>
          <w:noProof/>
        </w:rPr>
        <w:instrText xml:space="preserve"> PAGEREF _Toc170293437 \h </w:instrText>
      </w:r>
      <w:r>
        <w:rPr>
          <w:noProof/>
        </w:rPr>
      </w:r>
      <w:r>
        <w:rPr>
          <w:noProof/>
        </w:rPr>
        <w:fldChar w:fldCharType="separate"/>
      </w:r>
      <w:r>
        <w:rPr>
          <w:noProof/>
        </w:rPr>
        <w:t>86</w:t>
      </w:r>
      <w:r>
        <w:rPr>
          <w:noProof/>
        </w:rPr>
        <w:fldChar w:fldCharType="end"/>
      </w:r>
    </w:p>
    <w:p w14:paraId="015B3B6D" w14:textId="0239201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_Toc170293438 \h </w:instrText>
      </w:r>
      <w:r>
        <w:rPr>
          <w:noProof/>
        </w:rPr>
      </w:r>
      <w:r>
        <w:rPr>
          <w:noProof/>
        </w:rPr>
        <w:fldChar w:fldCharType="separate"/>
      </w:r>
      <w:r>
        <w:rPr>
          <w:noProof/>
        </w:rPr>
        <w:t>88</w:t>
      </w:r>
      <w:r>
        <w:rPr>
          <w:noProof/>
        </w:rPr>
        <w:fldChar w:fldCharType="end"/>
      </w:r>
    </w:p>
    <w:p w14:paraId="2403627F" w14:textId="5D011DD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_Toc170293439 \h </w:instrText>
      </w:r>
      <w:r>
        <w:rPr>
          <w:noProof/>
        </w:rPr>
      </w:r>
      <w:r>
        <w:rPr>
          <w:noProof/>
        </w:rPr>
        <w:fldChar w:fldCharType="separate"/>
      </w:r>
      <w:r>
        <w:rPr>
          <w:noProof/>
        </w:rPr>
        <w:t>88</w:t>
      </w:r>
      <w:r>
        <w:rPr>
          <w:noProof/>
        </w:rPr>
        <w:fldChar w:fldCharType="end"/>
      </w:r>
    </w:p>
    <w:p w14:paraId="30E667D3" w14:textId="3AAF048B"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fldLock="1"/>
      </w:r>
      <w:r>
        <w:rPr>
          <w:noProof/>
        </w:rPr>
        <w:instrText xml:space="preserve"> PAGEREF _Toc170293440 \h </w:instrText>
      </w:r>
      <w:r>
        <w:rPr>
          <w:noProof/>
        </w:rPr>
      </w:r>
      <w:r>
        <w:rPr>
          <w:noProof/>
        </w:rPr>
        <w:fldChar w:fldCharType="separate"/>
      </w:r>
      <w:r>
        <w:rPr>
          <w:noProof/>
        </w:rPr>
        <w:t>89</w:t>
      </w:r>
      <w:r>
        <w:rPr>
          <w:noProof/>
        </w:rPr>
        <w:fldChar w:fldCharType="end"/>
      </w:r>
    </w:p>
    <w:p w14:paraId="1229C5C9" w14:textId="18FDF71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71021B">
        <w:rPr>
          <w:noProof/>
          <w:lang w:val="en-US"/>
        </w:rPr>
        <w:t>Transfer</w:t>
      </w:r>
      <w:r w:rsidRPr="0071021B">
        <w:rPr>
          <w:noProof/>
          <w:lang w:val="fr-FR"/>
        </w:rPr>
        <w:t xml:space="preserve"> </w:t>
      </w:r>
      <w:r>
        <w:rPr>
          <w:noProof/>
        </w:rPr>
        <w:t>Status</w:t>
      </w:r>
      <w:r>
        <w:rPr>
          <w:noProof/>
        </w:rPr>
        <w:tab/>
      </w:r>
      <w:r>
        <w:rPr>
          <w:noProof/>
        </w:rPr>
        <w:fldChar w:fldCharType="begin" w:fldLock="1"/>
      </w:r>
      <w:r>
        <w:rPr>
          <w:noProof/>
        </w:rPr>
        <w:instrText xml:space="preserve"> PAGEREF _Toc170293441 \h </w:instrText>
      </w:r>
      <w:r>
        <w:rPr>
          <w:noProof/>
        </w:rPr>
      </w:r>
      <w:r>
        <w:rPr>
          <w:noProof/>
        </w:rPr>
        <w:fldChar w:fldCharType="separate"/>
      </w:r>
      <w:r>
        <w:rPr>
          <w:noProof/>
        </w:rPr>
        <w:t>89</w:t>
      </w:r>
      <w:r>
        <w:rPr>
          <w:noProof/>
        </w:rPr>
        <w:fldChar w:fldCharType="end"/>
      </w:r>
    </w:p>
    <w:p w14:paraId="67956DB9" w14:textId="7328097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fldLock="1"/>
      </w:r>
      <w:r>
        <w:rPr>
          <w:noProof/>
        </w:rPr>
        <w:instrText xml:space="preserve"> PAGEREF _Toc170293442 \h </w:instrText>
      </w:r>
      <w:r>
        <w:rPr>
          <w:noProof/>
        </w:rPr>
      </w:r>
      <w:r>
        <w:rPr>
          <w:noProof/>
        </w:rPr>
        <w:fldChar w:fldCharType="separate"/>
      </w:r>
      <w:r>
        <w:rPr>
          <w:noProof/>
        </w:rPr>
        <w:t>89</w:t>
      </w:r>
      <w:r>
        <w:rPr>
          <w:noProof/>
        </w:rPr>
        <w:fldChar w:fldCharType="end"/>
      </w:r>
    </w:p>
    <w:p w14:paraId="6A9F2F27" w14:textId="516A91F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fldLock="1"/>
      </w:r>
      <w:r>
        <w:rPr>
          <w:noProof/>
        </w:rPr>
        <w:instrText xml:space="preserve"> PAGEREF _Toc170293443 \h </w:instrText>
      </w:r>
      <w:r>
        <w:rPr>
          <w:noProof/>
        </w:rPr>
      </w:r>
      <w:r>
        <w:rPr>
          <w:noProof/>
        </w:rPr>
        <w:fldChar w:fldCharType="separate"/>
      </w:r>
      <w:r>
        <w:rPr>
          <w:noProof/>
        </w:rPr>
        <w:t>89</w:t>
      </w:r>
      <w:r>
        <w:rPr>
          <w:noProof/>
        </w:rPr>
        <w:fldChar w:fldCharType="end"/>
      </w:r>
    </w:p>
    <w:p w14:paraId="77E0E4B3" w14:textId="5CFC72F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fldLock="1"/>
      </w:r>
      <w:r>
        <w:rPr>
          <w:noProof/>
        </w:rPr>
        <w:instrText xml:space="preserve"> PAGEREF _Toc170293444 \h </w:instrText>
      </w:r>
      <w:r>
        <w:rPr>
          <w:noProof/>
        </w:rPr>
      </w:r>
      <w:r>
        <w:rPr>
          <w:noProof/>
        </w:rPr>
        <w:fldChar w:fldCharType="separate"/>
      </w:r>
      <w:r>
        <w:rPr>
          <w:noProof/>
        </w:rPr>
        <w:t>89</w:t>
      </w:r>
      <w:r>
        <w:rPr>
          <w:noProof/>
        </w:rPr>
        <w:fldChar w:fldCharType="end"/>
      </w:r>
    </w:p>
    <w:p w14:paraId="09B298B2" w14:textId="45D19F3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_Toc170293445 \h </w:instrText>
      </w:r>
      <w:r>
        <w:rPr>
          <w:noProof/>
        </w:rPr>
      </w:r>
      <w:r>
        <w:rPr>
          <w:noProof/>
        </w:rPr>
        <w:fldChar w:fldCharType="separate"/>
      </w:r>
      <w:r>
        <w:rPr>
          <w:noProof/>
        </w:rPr>
        <w:t>89</w:t>
      </w:r>
      <w:r>
        <w:rPr>
          <w:noProof/>
        </w:rPr>
        <w:fldChar w:fldCharType="end"/>
      </w:r>
    </w:p>
    <w:p w14:paraId="2398AD46" w14:textId="5D2415F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fldLock="1"/>
      </w:r>
      <w:r>
        <w:rPr>
          <w:noProof/>
        </w:rPr>
        <w:instrText xml:space="preserve"> PAGEREF _Toc170293446 \h </w:instrText>
      </w:r>
      <w:r>
        <w:rPr>
          <w:noProof/>
        </w:rPr>
      </w:r>
      <w:r>
        <w:rPr>
          <w:noProof/>
        </w:rPr>
        <w:fldChar w:fldCharType="separate"/>
      </w:r>
      <w:r>
        <w:rPr>
          <w:noProof/>
        </w:rPr>
        <w:t>90</w:t>
      </w:r>
      <w:r>
        <w:rPr>
          <w:noProof/>
        </w:rPr>
        <w:fldChar w:fldCharType="end"/>
      </w:r>
    </w:p>
    <w:p w14:paraId="333C0A48" w14:textId="273BC3B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_Toc170293447 \h </w:instrText>
      </w:r>
      <w:r>
        <w:rPr>
          <w:noProof/>
        </w:rPr>
      </w:r>
      <w:r>
        <w:rPr>
          <w:noProof/>
        </w:rPr>
        <w:fldChar w:fldCharType="separate"/>
      </w:r>
      <w:r>
        <w:rPr>
          <w:noProof/>
        </w:rPr>
        <w:t>91</w:t>
      </w:r>
      <w:r>
        <w:rPr>
          <w:noProof/>
        </w:rPr>
        <w:fldChar w:fldCharType="end"/>
      </w:r>
    </w:p>
    <w:p w14:paraId="21633A4F" w14:textId="2C4A148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_Toc170293448 \h </w:instrText>
      </w:r>
      <w:r>
        <w:rPr>
          <w:noProof/>
        </w:rPr>
      </w:r>
      <w:r>
        <w:rPr>
          <w:noProof/>
        </w:rPr>
        <w:fldChar w:fldCharType="separate"/>
      </w:r>
      <w:r>
        <w:rPr>
          <w:noProof/>
        </w:rPr>
        <w:t>91</w:t>
      </w:r>
      <w:r>
        <w:rPr>
          <w:noProof/>
        </w:rPr>
        <w:fldChar w:fldCharType="end"/>
      </w:r>
    </w:p>
    <w:p w14:paraId="76C0AD7B" w14:textId="5774E52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_Toc170293449 \h </w:instrText>
      </w:r>
      <w:r>
        <w:rPr>
          <w:noProof/>
        </w:rPr>
      </w:r>
      <w:r>
        <w:rPr>
          <w:noProof/>
        </w:rPr>
        <w:fldChar w:fldCharType="separate"/>
      </w:r>
      <w:r>
        <w:rPr>
          <w:noProof/>
        </w:rPr>
        <w:t>91</w:t>
      </w:r>
      <w:r>
        <w:rPr>
          <w:noProof/>
        </w:rPr>
        <w:fldChar w:fldCharType="end"/>
      </w:r>
    </w:p>
    <w:p w14:paraId="58CC3E25" w14:textId="0655464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fldLock="1"/>
      </w:r>
      <w:r>
        <w:rPr>
          <w:noProof/>
        </w:rPr>
        <w:instrText xml:space="preserve"> PAGEREF _Toc170293450 \h </w:instrText>
      </w:r>
      <w:r>
        <w:rPr>
          <w:noProof/>
        </w:rPr>
      </w:r>
      <w:r>
        <w:rPr>
          <w:noProof/>
        </w:rPr>
        <w:fldChar w:fldCharType="separate"/>
      </w:r>
      <w:r>
        <w:rPr>
          <w:noProof/>
        </w:rPr>
        <w:t>91</w:t>
      </w:r>
      <w:r>
        <w:rPr>
          <w:noProof/>
        </w:rPr>
        <w:fldChar w:fldCharType="end"/>
      </w:r>
    </w:p>
    <w:p w14:paraId="2E78F206" w14:textId="60ED516A"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fldLock="1"/>
      </w:r>
      <w:r>
        <w:rPr>
          <w:noProof/>
        </w:rPr>
        <w:instrText xml:space="preserve"> PAGEREF _Toc170293451 \h </w:instrText>
      </w:r>
      <w:r>
        <w:rPr>
          <w:noProof/>
        </w:rPr>
      </w:r>
      <w:r>
        <w:rPr>
          <w:noProof/>
        </w:rPr>
        <w:fldChar w:fldCharType="separate"/>
      </w:r>
      <w:r>
        <w:rPr>
          <w:noProof/>
        </w:rPr>
        <w:t>92</w:t>
      </w:r>
      <w:r>
        <w:rPr>
          <w:noProof/>
        </w:rPr>
        <w:fldChar w:fldCharType="end"/>
      </w:r>
    </w:p>
    <w:p w14:paraId="70E9AF30" w14:textId="6347CFF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fldLock="1"/>
      </w:r>
      <w:r>
        <w:rPr>
          <w:noProof/>
        </w:rPr>
        <w:instrText xml:space="preserve"> PAGEREF _Toc170293452 \h </w:instrText>
      </w:r>
      <w:r>
        <w:rPr>
          <w:noProof/>
        </w:rPr>
      </w:r>
      <w:r>
        <w:rPr>
          <w:noProof/>
        </w:rPr>
        <w:fldChar w:fldCharType="separate"/>
      </w:r>
      <w:r>
        <w:rPr>
          <w:noProof/>
        </w:rPr>
        <w:t>92</w:t>
      </w:r>
      <w:r>
        <w:rPr>
          <w:noProof/>
        </w:rPr>
        <w:fldChar w:fldCharType="end"/>
      </w:r>
    </w:p>
    <w:p w14:paraId="4FF2AA90" w14:textId="52DF6A3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_Toc170293453 \h </w:instrText>
      </w:r>
      <w:r>
        <w:rPr>
          <w:noProof/>
        </w:rPr>
      </w:r>
      <w:r>
        <w:rPr>
          <w:noProof/>
        </w:rPr>
        <w:fldChar w:fldCharType="separate"/>
      </w:r>
      <w:r>
        <w:rPr>
          <w:noProof/>
        </w:rPr>
        <w:t>92</w:t>
      </w:r>
      <w:r>
        <w:rPr>
          <w:noProof/>
        </w:rPr>
        <w:fldChar w:fldCharType="end"/>
      </w:r>
    </w:p>
    <w:p w14:paraId="2B864655" w14:textId="48356BA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fldLock="1"/>
      </w:r>
      <w:r>
        <w:rPr>
          <w:noProof/>
        </w:rPr>
        <w:instrText xml:space="preserve"> PAGEREF _Toc170293454 \h </w:instrText>
      </w:r>
      <w:r>
        <w:rPr>
          <w:noProof/>
        </w:rPr>
      </w:r>
      <w:r>
        <w:rPr>
          <w:noProof/>
        </w:rPr>
        <w:fldChar w:fldCharType="separate"/>
      </w:r>
      <w:r>
        <w:rPr>
          <w:noProof/>
        </w:rPr>
        <w:t>92</w:t>
      </w:r>
      <w:r>
        <w:rPr>
          <w:noProof/>
        </w:rPr>
        <w:fldChar w:fldCharType="end"/>
      </w:r>
    </w:p>
    <w:p w14:paraId="5944F38F" w14:textId="50BF0931"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fldLock="1"/>
      </w:r>
      <w:r>
        <w:rPr>
          <w:noProof/>
        </w:rPr>
        <w:instrText xml:space="preserve"> PAGEREF _Toc170293455 \h </w:instrText>
      </w:r>
      <w:r>
        <w:rPr>
          <w:noProof/>
        </w:rPr>
      </w:r>
      <w:r>
        <w:rPr>
          <w:noProof/>
        </w:rPr>
        <w:fldChar w:fldCharType="separate"/>
      </w:r>
      <w:r>
        <w:rPr>
          <w:noProof/>
        </w:rPr>
        <w:t>92</w:t>
      </w:r>
      <w:r>
        <w:rPr>
          <w:noProof/>
        </w:rPr>
        <w:fldChar w:fldCharType="end"/>
      </w:r>
    </w:p>
    <w:p w14:paraId="45409622" w14:textId="62A32CD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fldLock="1"/>
      </w:r>
      <w:r>
        <w:rPr>
          <w:noProof/>
        </w:rPr>
        <w:instrText xml:space="preserve"> PAGEREF _Toc170293456 \h </w:instrText>
      </w:r>
      <w:r>
        <w:rPr>
          <w:noProof/>
        </w:rPr>
      </w:r>
      <w:r>
        <w:rPr>
          <w:noProof/>
        </w:rPr>
        <w:fldChar w:fldCharType="separate"/>
      </w:r>
      <w:r>
        <w:rPr>
          <w:noProof/>
        </w:rPr>
        <w:t>92</w:t>
      </w:r>
      <w:r>
        <w:rPr>
          <w:noProof/>
        </w:rPr>
        <w:fldChar w:fldCharType="end"/>
      </w:r>
    </w:p>
    <w:p w14:paraId="59CC6061" w14:textId="02AECEE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_Toc170293457 \h </w:instrText>
      </w:r>
      <w:r>
        <w:rPr>
          <w:noProof/>
        </w:rPr>
      </w:r>
      <w:r>
        <w:rPr>
          <w:noProof/>
        </w:rPr>
        <w:fldChar w:fldCharType="separate"/>
      </w:r>
      <w:r>
        <w:rPr>
          <w:noProof/>
        </w:rPr>
        <w:t>92</w:t>
      </w:r>
      <w:r>
        <w:rPr>
          <w:noProof/>
        </w:rPr>
        <w:fldChar w:fldCharType="end"/>
      </w:r>
    </w:p>
    <w:p w14:paraId="109A54C3" w14:textId="2BFF48C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sidRPr="0071021B">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71021B">
        <w:rPr>
          <w:noProof/>
          <w:lang w:val="fr-FR"/>
        </w:rPr>
        <w:t>Device identities</w:t>
      </w:r>
      <w:r>
        <w:rPr>
          <w:noProof/>
        </w:rPr>
        <w:tab/>
      </w:r>
      <w:r>
        <w:rPr>
          <w:noProof/>
        </w:rPr>
        <w:fldChar w:fldCharType="begin" w:fldLock="1"/>
      </w:r>
      <w:r>
        <w:rPr>
          <w:noProof/>
        </w:rPr>
        <w:instrText xml:space="preserve"> PAGEREF _Toc170293458 \h </w:instrText>
      </w:r>
      <w:r>
        <w:rPr>
          <w:noProof/>
        </w:rPr>
      </w:r>
      <w:r>
        <w:rPr>
          <w:noProof/>
        </w:rPr>
        <w:fldChar w:fldCharType="separate"/>
      </w:r>
      <w:r>
        <w:rPr>
          <w:noProof/>
        </w:rPr>
        <w:t>93</w:t>
      </w:r>
      <w:r>
        <w:rPr>
          <w:noProof/>
        </w:rPr>
        <w:fldChar w:fldCharType="end"/>
      </w:r>
    </w:p>
    <w:p w14:paraId="0BB2896C" w14:textId="7071CEB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sidRPr="0071021B">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71021B">
        <w:rPr>
          <w:noProof/>
          <w:lang w:val="fr-FR"/>
        </w:rPr>
        <w:t>Duration</w:t>
      </w:r>
      <w:r>
        <w:rPr>
          <w:noProof/>
        </w:rPr>
        <w:tab/>
      </w:r>
      <w:r>
        <w:rPr>
          <w:noProof/>
        </w:rPr>
        <w:fldChar w:fldCharType="begin" w:fldLock="1"/>
      </w:r>
      <w:r>
        <w:rPr>
          <w:noProof/>
        </w:rPr>
        <w:instrText xml:space="preserve"> PAGEREF _Toc170293459 \h </w:instrText>
      </w:r>
      <w:r>
        <w:rPr>
          <w:noProof/>
        </w:rPr>
      </w:r>
      <w:r>
        <w:rPr>
          <w:noProof/>
        </w:rPr>
        <w:fldChar w:fldCharType="separate"/>
      </w:r>
      <w:r>
        <w:rPr>
          <w:noProof/>
        </w:rPr>
        <w:t>94</w:t>
      </w:r>
      <w:r>
        <w:rPr>
          <w:noProof/>
        </w:rPr>
        <w:fldChar w:fldCharType="end"/>
      </w:r>
    </w:p>
    <w:p w14:paraId="5B4E99C6" w14:textId="23F82A7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fldLock="1"/>
      </w:r>
      <w:r>
        <w:rPr>
          <w:noProof/>
        </w:rPr>
        <w:instrText xml:space="preserve"> PAGEREF _Toc170293460 \h </w:instrText>
      </w:r>
      <w:r>
        <w:rPr>
          <w:noProof/>
        </w:rPr>
      </w:r>
      <w:r>
        <w:rPr>
          <w:noProof/>
        </w:rPr>
        <w:fldChar w:fldCharType="separate"/>
      </w:r>
      <w:r>
        <w:rPr>
          <w:noProof/>
        </w:rPr>
        <w:t>94</w:t>
      </w:r>
      <w:r>
        <w:rPr>
          <w:noProof/>
        </w:rPr>
        <w:fldChar w:fldCharType="end"/>
      </w:r>
    </w:p>
    <w:p w14:paraId="716E1AD7" w14:textId="12FE5D6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_Toc170293461 \h </w:instrText>
      </w:r>
      <w:r>
        <w:rPr>
          <w:noProof/>
        </w:rPr>
      </w:r>
      <w:r>
        <w:rPr>
          <w:noProof/>
        </w:rPr>
        <w:fldChar w:fldCharType="separate"/>
      </w:r>
      <w:r>
        <w:rPr>
          <w:noProof/>
        </w:rPr>
        <w:t>94</w:t>
      </w:r>
      <w:r>
        <w:rPr>
          <w:noProof/>
        </w:rPr>
        <w:fldChar w:fldCharType="end"/>
      </w:r>
    </w:p>
    <w:p w14:paraId="2808A91C" w14:textId="3E2C915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fldLock="1"/>
      </w:r>
      <w:r>
        <w:rPr>
          <w:noProof/>
        </w:rPr>
        <w:instrText xml:space="preserve"> PAGEREF _Toc170293462 \h </w:instrText>
      </w:r>
      <w:r>
        <w:rPr>
          <w:noProof/>
        </w:rPr>
      </w:r>
      <w:r>
        <w:rPr>
          <w:noProof/>
        </w:rPr>
        <w:fldChar w:fldCharType="separate"/>
      </w:r>
      <w:r>
        <w:rPr>
          <w:noProof/>
        </w:rPr>
        <w:t>94</w:t>
      </w:r>
      <w:r>
        <w:rPr>
          <w:noProof/>
        </w:rPr>
        <w:fldChar w:fldCharType="end"/>
      </w:r>
    </w:p>
    <w:p w14:paraId="6F4C6C83" w14:textId="1D48A30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_Toc170293463 \h </w:instrText>
      </w:r>
      <w:r>
        <w:rPr>
          <w:noProof/>
        </w:rPr>
      </w:r>
      <w:r>
        <w:rPr>
          <w:noProof/>
        </w:rPr>
        <w:fldChar w:fldCharType="separate"/>
      </w:r>
      <w:r>
        <w:rPr>
          <w:noProof/>
        </w:rPr>
        <w:t>94</w:t>
      </w:r>
      <w:r>
        <w:rPr>
          <w:noProof/>
        </w:rPr>
        <w:fldChar w:fldCharType="end"/>
      </w:r>
    </w:p>
    <w:p w14:paraId="61EBD985" w14:textId="6567E0A5"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fldLock="1"/>
      </w:r>
      <w:r>
        <w:rPr>
          <w:noProof/>
        </w:rPr>
        <w:instrText xml:space="preserve"> PAGEREF _Toc170293464 \h </w:instrText>
      </w:r>
      <w:r>
        <w:rPr>
          <w:noProof/>
        </w:rPr>
      </w:r>
      <w:r>
        <w:rPr>
          <w:noProof/>
        </w:rPr>
        <w:fldChar w:fldCharType="separate"/>
      </w:r>
      <w:r>
        <w:rPr>
          <w:noProof/>
        </w:rPr>
        <w:t>94</w:t>
      </w:r>
      <w:r>
        <w:rPr>
          <w:noProof/>
        </w:rPr>
        <w:fldChar w:fldCharType="end"/>
      </w:r>
    </w:p>
    <w:p w14:paraId="3004ADF1" w14:textId="3C92AE4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fldLock="1"/>
      </w:r>
      <w:r>
        <w:rPr>
          <w:noProof/>
        </w:rPr>
        <w:instrText xml:space="preserve"> PAGEREF _Toc170293465 \h </w:instrText>
      </w:r>
      <w:r>
        <w:rPr>
          <w:noProof/>
        </w:rPr>
      </w:r>
      <w:r>
        <w:rPr>
          <w:noProof/>
        </w:rPr>
        <w:fldChar w:fldCharType="separate"/>
      </w:r>
      <w:r>
        <w:rPr>
          <w:noProof/>
        </w:rPr>
        <w:t>95</w:t>
      </w:r>
      <w:r>
        <w:rPr>
          <w:noProof/>
        </w:rPr>
        <w:fldChar w:fldCharType="end"/>
      </w:r>
    </w:p>
    <w:p w14:paraId="3E91BC3C" w14:textId="7D2F26E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fldLock="1"/>
      </w:r>
      <w:r>
        <w:rPr>
          <w:noProof/>
        </w:rPr>
        <w:instrText xml:space="preserve"> PAGEREF _Toc170293466 \h </w:instrText>
      </w:r>
      <w:r>
        <w:rPr>
          <w:noProof/>
        </w:rPr>
      </w:r>
      <w:r>
        <w:rPr>
          <w:noProof/>
        </w:rPr>
        <w:fldChar w:fldCharType="separate"/>
      </w:r>
      <w:r>
        <w:rPr>
          <w:noProof/>
        </w:rPr>
        <w:t>95</w:t>
      </w:r>
      <w:r>
        <w:rPr>
          <w:noProof/>
        </w:rPr>
        <w:fldChar w:fldCharType="end"/>
      </w:r>
    </w:p>
    <w:p w14:paraId="77EF20C9" w14:textId="1910538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fldLock="1"/>
      </w:r>
      <w:r>
        <w:rPr>
          <w:noProof/>
        </w:rPr>
        <w:instrText xml:space="preserve"> PAGEREF _Toc170293467 \h </w:instrText>
      </w:r>
      <w:r>
        <w:rPr>
          <w:noProof/>
        </w:rPr>
      </w:r>
      <w:r>
        <w:rPr>
          <w:noProof/>
        </w:rPr>
        <w:fldChar w:fldCharType="separate"/>
      </w:r>
      <w:r>
        <w:rPr>
          <w:noProof/>
        </w:rPr>
        <w:t>95</w:t>
      </w:r>
      <w:r>
        <w:rPr>
          <w:noProof/>
        </w:rPr>
        <w:fldChar w:fldCharType="end"/>
      </w:r>
    </w:p>
    <w:p w14:paraId="2BC9BACD" w14:textId="5BC4EB3D"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fldLock="1"/>
      </w:r>
      <w:r>
        <w:rPr>
          <w:noProof/>
        </w:rPr>
        <w:instrText xml:space="preserve"> PAGEREF _Toc170293468 \h </w:instrText>
      </w:r>
      <w:r>
        <w:rPr>
          <w:noProof/>
        </w:rPr>
      </w:r>
      <w:r>
        <w:rPr>
          <w:noProof/>
        </w:rPr>
        <w:fldChar w:fldCharType="separate"/>
      </w:r>
      <w:r>
        <w:rPr>
          <w:noProof/>
        </w:rPr>
        <w:t>95</w:t>
      </w:r>
      <w:r>
        <w:rPr>
          <w:noProof/>
        </w:rPr>
        <w:fldChar w:fldCharType="end"/>
      </w:r>
    </w:p>
    <w:p w14:paraId="75102702" w14:textId="02C89C5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fldLock="1"/>
      </w:r>
      <w:r>
        <w:rPr>
          <w:noProof/>
        </w:rPr>
        <w:instrText xml:space="preserve"> PAGEREF _Toc170293469 \h </w:instrText>
      </w:r>
      <w:r>
        <w:rPr>
          <w:noProof/>
        </w:rPr>
      </w:r>
      <w:r>
        <w:rPr>
          <w:noProof/>
        </w:rPr>
        <w:fldChar w:fldCharType="separate"/>
      </w:r>
      <w:r>
        <w:rPr>
          <w:noProof/>
        </w:rPr>
        <w:t>95</w:t>
      </w:r>
      <w:r>
        <w:rPr>
          <w:noProof/>
        </w:rPr>
        <w:fldChar w:fldCharType="end"/>
      </w:r>
    </w:p>
    <w:p w14:paraId="07B55E15" w14:textId="2F0A6DD8"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fldLock="1"/>
      </w:r>
      <w:r>
        <w:rPr>
          <w:noProof/>
        </w:rPr>
        <w:instrText xml:space="preserve"> PAGEREF _Toc170293470 \h </w:instrText>
      </w:r>
      <w:r>
        <w:rPr>
          <w:noProof/>
        </w:rPr>
      </w:r>
      <w:r>
        <w:rPr>
          <w:noProof/>
        </w:rPr>
        <w:fldChar w:fldCharType="separate"/>
      </w:r>
      <w:r>
        <w:rPr>
          <w:noProof/>
        </w:rPr>
        <w:t>95</w:t>
      </w:r>
      <w:r>
        <w:rPr>
          <w:noProof/>
        </w:rPr>
        <w:fldChar w:fldCharType="end"/>
      </w:r>
    </w:p>
    <w:p w14:paraId="53E703E6" w14:textId="7481A1F6"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fldLock="1"/>
      </w:r>
      <w:r>
        <w:rPr>
          <w:noProof/>
        </w:rPr>
        <w:instrText xml:space="preserve"> PAGEREF _Toc170293471 \h </w:instrText>
      </w:r>
      <w:r>
        <w:rPr>
          <w:noProof/>
        </w:rPr>
      </w:r>
      <w:r>
        <w:rPr>
          <w:noProof/>
        </w:rPr>
        <w:fldChar w:fldCharType="separate"/>
      </w:r>
      <w:r>
        <w:rPr>
          <w:noProof/>
        </w:rPr>
        <w:t>96</w:t>
      </w:r>
      <w:r>
        <w:rPr>
          <w:noProof/>
        </w:rPr>
        <w:fldChar w:fldCharType="end"/>
      </w:r>
    </w:p>
    <w:p w14:paraId="608D7834" w14:textId="56AA6DC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fldLock="1"/>
      </w:r>
      <w:r>
        <w:rPr>
          <w:noProof/>
        </w:rPr>
        <w:instrText xml:space="preserve"> PAGEREF _Toc170293472 \h </w:instrText>
      </w:r>
      <w:r>
        <w:rPr>
          <w:noProof/>
        </w:rPr>
      </w:r>
      <w:r>
        <w:rPr>
          <w:noProof/>
        </w:rPr>
        <w:fldChar w:fldCharType="separate"/>
      </w:r>
      <w:r>
        <w:rPr>
          <w:noProof/>
        </w:rPr>
        <w:t>96</w:t>
      </w:r>
      <w:r>
        <w:rPr>
          <w:noProof/>
        </w:rPr>
        <w:fldChar w:fldCharType="end"/>
      </w:r>
    </w:p>
    <w:p w14:paraId="2E494114" w14:textId="3F1AECC5"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fldLock="1"/>
      </w:r>
      <w:r>
        <w:rPr>
          <w:noProof/>
        </w:rPr>
        <w:instrText xml:space="preserve"> PAGEREF _Toc170293473 \h </w:instrText>
      </w:r>
      <w:r>
        <w:rPr>
          <w:noProof/>
        </w:rPr>
      </w:r>
      <w:r>
        <w:rPr>
          <w:noProof/>
        </w:rPr>
        <w:fldChar w:fldCharType="separate"/>
      </w:r>
      <w:r>
        <w:rPr>
          <w:noProof/>
        </w:rPr>
        <w:t>96</w:t>
      </w:r>
      <w:r>
        <w:rPr>
          <w:noProof/>
        </w:rPr>
        <w:fldChar w:fldCharType="end"/>
      </w:r>
    </w:p>
    <w:p w14:paraId="4B525C1B" w14:textId="43F31BE3"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fldLock="1"/>
      </w:r>
      <w:r>
        <w:rPr>
          <w:noProof/>
        </w:rPr>
        <w:instrText xml:space="preserve"> PAGEREF _Toc170293474 \h </w:instrText>
      </w:r>
      <w:r>
        <w:rPr>
          <w:noProof/>
        </w:rPr>
      </w:r>
      <w:r>
        <w:rPr>
          <w:noProof/>
        </w:rPr>
        <w:fldChar w:fldCharType="separate"/>
      </w:r>
      <w:r>
        <w:rPr>
          <w:noProof/>
        </w:rPr>
        <w:t>96</w:t>
      </w:r>
      <w:r>
        <w:rPr>
          <w:noProof/>
        </w:rPr>
        <w:fldChar w:fldCharType="end"/>
      </w:r>
    </w:p>
    <w:p w14:paraId="31A4485C" w14:textId="12942BD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fldLock="1"/>
      </w:r>
      <w:r>
        <w:rPr>
          <w:noProof/>
        </w:rPr>
        <w:instrText xml:space="preserve"> PAGEREF _Toc170293475 \h </w:instrText>
      </w:r>
      <w:r>
        <w:rPr>
          <w:noProof/>
        </w:rPr>
      </w:r>
      <w:r>
        <w:rPr>
          <w:noProof/>
        </w:rPr>
        <w:fldChar w:fldCharType="separate"/>
      </w:r>
      <w:r>
        <w:rPr>
          <w:noProof/>
        </w:rPr>
        <w:t>96</w:t>
      </w:r>
      <w:r>
        <w:rPr>
          <w:noProof/>
        </w:rPr>
        <w:fldChar w:fldCharType="end"/>
      </w:r>
    </w:p>
    <w:p w14:paraId="0678AF04" w14:textId="369C51AD"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fldLock="1"/>
      </w:r>
      <w:r>
        <w:rPr>
          <w:noProof/>
        </w:rPr>
        <w:instrText xml:space="preserve"> PAGEREF _Toc170293476 \h </w:instrText>
      </w:r>
      <w:r>
        <w:rPr>
          <w:noProof/>
        </w:rPr>
      </w:r>
      <w:r>
        <w:rPr>
          <w:noProof/>
        </w:rPr>
        <w:fldChar w:fldCharType="separate"/>
      </w:r>
      <w:r>
        <w:rPr>
          <w:noProof/>
        </w:rPr>
        <w:t>96</w:t>
      </w:r>
      <w:r>
        <w:rPr>
          <w:noProof/>
        </w:rPr>
        <w:fldChar w:fldCharType="end"/>
      </w:r>
    </w:p>
    <w:p w14:paraId="5EDEEBC4" w14:textId="7075DC8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fldLock="1"/>
      </w:r>
      <w:r>
        <w:rPr>
          <w:noProof/>
        </w:rPr>
        <w:instrText xml:space="preserve"> PAGEREF _Toc170293477 \h </w:instrText>
      </w:r>
      <w:r>
        <w:rPr>
          <w:noProof/>
        </w:rPr>
      </w:r>
      <w:r>
        <w:rPr>
          <w:noProof/>
        </w:rPr>
        <w:fldChar w:fldCharType="separate"/>
      </w:r>
      <w:r>
        <w:rPr>
          <w:noProof/>
        </w:rPr>
        <w:t>96</w:t>
      </w:r>
      <w:r>
        <w:rPr>
          <w:noProof/>
        </w:rPr>
        <w:fldChar w:fldCharType="end"/>
      </w:r>
    </w:p>
    <w:p w14:paraId="2907AAB3" w14:textId="05C0017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fldLock="1"/>
      </w:r>
      <w:r>
        <w:rPr>
          <w:noProof/>
        </w:rPr>
        <w:instrText xml:space="preserve"> PAGEREF _Toc170293478 \h </w:instrText>
      </w:r>
      <w:r>
        <w:rPr>
          <w:noProof/>
        </w:rPr>
      </w:r>
      <w:r>
        <w:rPr>
          <w:noProof/>
        </w:rPr>
        <w:fldChar w:fldCharType="separate"/>
      </w:r>
      <w:r>
        <w:rPr>
          <w:noProof/>
        </w:rPr>
        <w:t>97</w:t>
      </w:r>
      <w:r>
        <w:rPr>
          <w:noProof/>
        </w:rPr>
        <w:fldChar w:fldCharType="end"/>
      </w:r>
    </w:p>
    <w:p w14:paraId="262C6F78" w14:textId="7915C1C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fldLock="1"/>
      </w:r>
      <w:r>
        <w:rPr>
          <w:noProof/>
        </w:rPr>
        <w:instrText xml:space="preserve"> PAGEREF _Toc170293479 \h </w:instrText>
      </w:r>
      <w:r>
        <w:rPr>
          <w:noProof/>
        </w:rPr>
      </w:r>
      <w:r>
        <w:rPr>
          <w:noProof/>
        </w:rPr>
        <w:fldChar w:fldCharType="separate"/>
      </w:r>
      <w:r>
        <w:rPr>
          <w:noProof/>
        </w:rPr>
        <w:t>97</w:t>
      </w:r>
      <w:r>
        <w:rPr>
          <w:noProof/>
        </w:rPr>
        <w:fldChar w:fldCharType="end"/>
      </w:r>
    </w:p>
    <w:p w14:paraId="11BD0B4A" w14:textId="61AD80F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_Toc170293480 \h </w:instrText>
      </w:r>
      <w:r>
        <w:rPr>
          <w:noProof/>
        </w:rPr>
      </w:r>
      <w:r>
        <w:rPr>
          <w:noProof/>
        </w:rPr>
        <w:fldChar w:fldCharType="separate"/>
      </w:r>
      <w:r>
        <w:rPr>
          <w:noProof/>
        </w:rPr>
        <w:t>97</w:t>
      </w:r>
      <w:r>
        <w:rPr>
          <w:noProof/>
        </w:rPr>
        <w:fldChar w:fldCharType="end"/>
      </w:r>
    </w:p>
    <w:p w14:paraId="1C66CE4E" w14:textId="65028AA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fldLock="1"/>
      </w:r>
      <w:r>
        <w:rPr>
          <w:noProof/>
        </w:rPr>
        <w:instrText xml:space="preserve"> PAGEREF _Toc170293481 \h </w:instrText>
      </w:r>
      <w:r>
        <w:rPr>
          <w:noProof/>
        </w:rPr>
      </w:r>
      <w:r>
        <w:rPr>
          <w:noProof/>
        </w:rPr>
        <w:fldChar w:fldCharType="separate"/>
      </w:r>
      <w:r>
        <w:rPr>
          <w:noProof/>
        </w:rPr>
        <w:t>97</w:t>
      </w:r>
      <w:r>
        <w:rPr>
          <w:noProof/>
        </w:rPr>
        <w:fldChar w:fldCharType="end"/>
      </w:r>
    </w:p>
    <w:p w14:paraId="2F05578F" w14:textId="4E6CE66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fldLock="1"/>
      </w:r>
      <w:r>
        <w:rPr>
          <w:noProof/>
        </w:rPr>
        <w:instrText xml:space="preserve"> PAGEREF _Toc170293482 \h </w:instrText>
      </w:r>
      <w:r>
        <w:rPr>
          <w:noProof/>
        </w:rPr>
      </w:r>
      <w:r>
        <w:rPr>
          <w:noProof/>
        </w:rPr>
        <w:fldChar w:fldCharType="separate"/>
      </w:r>
      <w:r>
        <w:rPr>
          <w:noProof/>
        </w:rPr>
        <w:t>97</w:t>
      </w:r>
      <w:r>
        <w:rPr>
          <w:noProof/>
        </w:rPr>
        <w:fldChar w:fldCharType="end"/>
      </w:r>
    </w:p>
    <w:p w14:paraId="7AFCDEE4" w14:textId="295C29A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fldLock="1"/>
      </w:r>
      <w:r>
        <w:rPr>
          <w:noProof/>
        </w:rPr>
        <w:instrText xml:space="preserve"> PAGEREF _Toc170293483 \h </w:instrText>
      </w:r>
      <w:r>
        <w:rPr>
          <w:noProof/>
        </w:rPr>
      </w:r>
      <w:r>
        <w:rPr>
          <w:noProof/>
        </w:rPr>
        <w:fldChar w:fldCharType="separate"/>
      </w:r>
      <w:r>
        <w:rPr>
          <w:noProof/>
        </w:rPr>
        <w:t>98</w:t>
      </w:r>
      <w:r>
        <w:rPr>
          <w:noProof/>
        </w:rPr>
        <w:fldChar w:fldCharType="end"/>
      </w:r>
    </w:p>
    <w:p w14:paraId="51FFB7C7" w14:textId="00BDF54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fldLock="1"/>
      </w:r>
      <w:r>
        <w:rPr>
          <w:noProof/>
        </w:rPr>
        <w:instrText xml:space="preserve"> PAGEREF _Toc170293484 \h </w:instrText>
      </w:r>
      <w:r>
        <w:rPr>
          <w:noProof/>
        </w:rPr>
      </w:r>
      <w:r>
        <w:rPr>
          <w:noProof/>
        </w:rPr>
        <w:fldChar w:fldCharType="separate"/>
      </w:r>
      <w:r>
        <w:rPr>
          <w:noProof/>
        </w:rPr>
        <w:t>98</w:t>
      </w:r>
      <w:r>
        <w:rPr>
          <w:noProof/>
        </w:rPr>
        <w:fldChar w:fldCharType="end"/>
      </w:r>
    </w:p>
    <w:p w14:paraId="5A3A3D4F" w14:textId="4D4F02F5"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fldLock="1"/>
      </w:r>
      <w:r>
        <w:rPr>
          <w:noProof/>
        </w:rPr>
        <w:instrText xml:space="preserve"> PAGEREF _Toc170293485 \h </w:instrText>
      </w:r>
      <w:r>
        <w:rPr>
          <w:noProof/>
        </w:rPr>
      </w:r>
      <w:r>
        <w:rPr>
          <w:noProof/>
        </w:rPr>
        <w:fldChar w:fldCharType="separate"/>
      </w:r>
      <w:r>
        <w:rPr>
          <w:noProof/>
        </w:rPr>
        <w:t>98</w:t>
      </w:r>
      <w:r>
        <w:rPr>
          <w:noProof/>
        </w:rPr>
        <w:fldChar w:fldCharType="end"/>
      </w:r>
    </w:p>
    <w:p w14:paraId="074EEEBF" w14:textId="0E3BF1AB"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fldLock="1"/>
      </w:r>
      <w:r>
        <w:rPr>
          <w:noProof/>
        </w:rPr>
        <w:instrText xml:space="preserve"> PAGEREF _Toc170293486 \h </w:instrText>
      </w:r>
      <w:r>
        <w:rPr>
          <w:noProof/>
        </w:rPr>
      </w:r>
      <w:r>
        <w:rPr>
          <w:noProof/>
        </w:rPr>
        <w:fldChar w:fldCharType="separate"/>
      </w:r>
      <w:r>
        <w:rPr>
          <w:noProof/>
        </w:rPr>
        <w:t>98</w:t>
      </w:r>
      <w:r>
        <w:rPr>
          <w:noProof/>
        </w:rPr>
        <w:fldChar w:fldCharType="end"/>
      </w:r>
    </w:p>
    <w:p w14:paraId="7A29D034" w14:textId="75925D7C"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fldLock="1"/>
      </w:r>
      <w:r>
        <w:rPr>
          <w:noProof/>
        </w:rPr>
        <w:instrText xml:space="preserve"> PAGEREF _Toc170293487 \h </w:instrText>
      </w:r>
      <w:r>
        <w:rPr>
          <w:noProof/>
        </w:rPr>
      </w:r>
      <w:r>
        <w:rPr>
          <w:noProof/>
        </w:rPr>
        <w:fldChar w:fldCharType="separate"/>
      </w:r>
      <w:r>
        <w:rPr>
          <w:noProof/>
        </w:rPr>
        <w:t>99</w:t>
      </w:r>
      <w:r>
        <w:rPr>
          <w:noProof/>
        </w:rPr>
        <w:fldChar w:fldCharType="end"/>
      </w:r>
    </w:p>
    <w:p w14:paraId="31254B49" w14:textId="1E17215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fldLock="1"/>
      </w:r>
      <w:r>
        <w:rPr>
          <w:noProof/>
        </w:rPr>
        <w:instrText xml:space="preserve"> PAGEREF _Toc170293488 \h </w:instrText>
      </w:r>
      <w:r>
        <w:rPr>
          <w:noProof/>
        </w:rPr>
      </w:r>
      <w:r>
        <w:rPr>
          <w:noProof/>
        </w:rPr>
        <w:fldChar w:fldCharType="separate"/>
      </w:r>
      <w:r>
        <w:rPr>
          <w:noProof/>
        </w:rPr>
        <w:t>100</w:t>
      </w:r>
      <w:r>
        <w:rPr>
          <w:noProof/>
        </w:rPr>
        <w:fldChar w:fldCharType="end"/>
      </w:r>
    </w:p>
    <w:p w14:paraId="7EC5F4AD" w14:textId="4B35995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fldLock="1"/>
      </w:r>
      <w:r>
        <w:rPr>
          <w:noProof/>
        </w:rPr>
        <w:instrText xml:space="preserve"> PAGEREF _Toc170293489 \h </w:instrText>
      </w:r>
      <w:r>
        <w:rPr>
          <w:noProof/>
        </w:rPr>
      </w:r>
      <w:r>
        <w:rPr>
          <w:noProof/>
        </w:rPr>
        <w:fldChar w:fldCharType="separate"/>
      </w:r>
      <w:r>
        <w:rPr>
          <w:noProof/>
        </w:rPr>
        <w:t>100</w:t>
      </w:r>
      <w:r>
        <w:rPr>
          <w:noProof/>
        </w:rPr>
        <w:fldChar w:fldCharType="end"/>
      </w:r>
    </w:p>
    <w:p w14:paraId="0B4883CB" w14:textId="5150CFA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fldLock="1"/>
      </w:r>
      <w:r>
        <w:rPr>
          <w:noProof/>
        </w:rPr>
        <w:instrText xml:space="preserve"> PAGEREF _Toc170293490 \h </w:instrText>
      </w:r>
      <w:r>
        <w:rPr>
          <w:noProof/>
        </w:rPr>
      </w:r>
      <w:r>
        <w:rPr>
          <w:noProof/>
        </w:rPr>
        <w:fldChar w:fldCharType="separate"/>
      </w:r>
      <w:r>
        <w:rPr>
          <w:noProof/>
        </w:rPr>
        <w:t>101</w:t>
      </w:r>
      <w:r>
        <w:rPr>
          <w:noProof/>
        </w:rPr>
        <w:fldChar w:fldCharType="end"/>
      </w:r>
    </w:p>
    <w:p w14:paraId="77F4A86F" w14:textId="1354D6E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fldLock="1"/>
      </w:r>
      <w:r>
        <w:rPr>
          <w:noProof/>
        </w:rPr>
        <w:instrText xml:space="preserve"> PAGEREF _Toc170293491 \h </w:instrText>
      </w:r>
      <w:r>
        <w:rPr>
          <w:noProof/>
        </w:rPr>
      </w:r>
      <w:r>
        <w:rPr>
          <w:noProof/>
        </w:rPr>
        <w:fldChar w:fldCharType="separate"/>
      </w:r>
      <w:r>
        <w:rPr>
          <w:noProof/>
        </w:rPr>
        <w:t>101</w:t>
      </w:r>
      <w:r>
        <w:rPr>
          <w:noProof/>
        </w:rPr>
        <w:fldChar w:fldCharType="end"/>
      </w:r>
    </w:p>
    <w:p w14:paraId="7FEE922C" w14:textId="3478F14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fldLock="1"/>
      </w:r>
      <w:r>
        <w:rPr>
          <w:noProof/>
        </w:rPr>
        <w:instrText xml:space="preserve"> PAGEREF _Toc170293492 \h </w:instrText>
      </w:r>
      <w:r>
        <w:rPr>
          <w:noProof/>
        </w:rPr>
      </w:r>
      <w:r>
        <w:rPr>
          <w:noProof/>
        </w:rPr>
        <w:fldChar w:fldCharType="separate"/>
      </w:r>
      <w:r>
        <w:rPr>
          <w:noProof/>
        </w:rPr>
        <w:t>101</w:t>
      </w:r>
      <w:r>
        <w:rPr>
          <w:noProof/>
        </w:rPr>
        <w:fldChar w:fldCharType="end"/>
      </w:r>
    </w:p>
    <w:p w14:paraId="7E6A98E4" w14:textId="62B1E41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fldLock="1"/>
      </w:r>
      <w:r>
        <w:rPr>
          <w:noProof/>
        </w:rPr>
        <w:instrText xml:space="preserve"> PAGEREF _Toc170293493 \h </w:instrText>
      </w:r>
      <w:r>
        <w:rPr>
          <w:noProof/>
        </w:rPr>
      </w:r>
      <w:r>
        <w:rPr>
          <w:noProof/>
        </w:rPr>
        <w:fldChar w:fldCharType="separate"/>
      </w:r>
      <w:r>
        <w:rPr>
          <w:noProof/>
        </w:rPr>
        <w:t>103</w:t>
      </w:r>
      <w:r>
        <w:rPr>
          <w:noProof/>
        </w:rPr>
        <w:fldChar w:fldCharType="end"/>
      </w:r>
    </w:p>
    <w:p w14:paraId="5A786D38" w14:textId="1B6BED5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fldLock="1"/>
      </w:r>
      <w:r>
        <w:rPr>
          <w:noProof/>
        </w:rPr>
        <w:instrText xml:space="preserve"> PAGEREF _Toc170293494 \h </w:instrText>
      </w:r>
      <w:r>
        <w:rPr>
          <w:noProof/>
        </w:rPr>
      </w:r>
      <w:r>
        <w:rPr>
          <w:noProof/>
        </w:rPr>
        <w:fldChar w:fldCharType="separate"/>
      </w:r>
      <w:r>
        <w:rPr>
          <w:noProof/>
        </w:rPr>
        <w:t>103</w:t>
      </w:r>
      <w:r>
        <w:rPr>
          <w:noProof/>
        </w:rPr>
        <w:fldChar w:fldCharType="end"/>
      </w:r>
    </w:p>
    <w:p w14:paraId="5902EA10" w14:textId="034432C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fldLock="1"/>
      </w:r>
      <w:r>
        <w:rPr>
          <w:noProof/>
        </w:rPr>
        <w:instrText xml:space="preserve"> PAGEREF _Toc170293495 \h </w:instrText>
      </w:r>
      <w:r>
        <w:rPr>
          <w:noProof/>
        </w:rPr>
      </w:r>
      <w:r>
        <w:rPr>
          <w:noProof/>
        </w:rPr>
        <w:fldChar w:fldCharType="separate"/>
      </w:r>
      <w:r>
        <w:rPr>
          <w:noProof/>
        </w:rPr>
        <w:t>104</w:t>
      </w:r>
      <w:r>
        <w:rPr>
          <w:noProof/>
        </w:rPr>
        <w:fldChar w:fldCharType="end"/>
      </w:r>
    </w:p>
    <w:p w14:paraId="5FDA5728" w14:textId="413E3A1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_Toc170293496 \h </w:instrText>
      </w:r>
      <w:r>
        <w:rPr>
          <w:noProof/>
        </w:rPr>
      </w:r>
      <w:r>
        <w:rPr>
          <w:noProof/>
        </w:rPr>
        <w:fldChar w:fldCharType="separate"/>
      </w:r>
      <w:r>
        <w:rPr>
          <w:noProof/>
        </w:rPr>
        <w:t>104</w:t>
      </w:r>
      <w:r>
        <w:rPr>
          <w:noProof/>
        </w:rPr>
        <w:fldChar w:fldCharType="end"/>
      </w:r>
    </w:p>
    <w:p w14:paraId="564E7039" w14:textId="26E18B9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fldLock="1"/>
      </w:r>
      <w:r>
        <w:rPr>
          <w:noProof/>
        </w:rPr>
        <w:instrText xml:space="preserve"> PAGEREF _Toc170293497 \h </w:instrText>
      </w:r>
      <w:r>
        <w:rPr>
          <w:noProof/>
        </w:rPr>
      </w:r>
      <w:r>
        <w:rPr>
          <w:noProof/>
        </w:rPr>
        <w:fldChar w:fldCharType="separate"/>
      </w:r>
      <w:r>
        <w:rPr>
          <w:noProof/>
        </w:rPr>
        <w:t>104</w:t>
      </w:r>
      <w:r>
        <w:rPr>
          <w:noProof/>
        </w:rPr>
        <w:fldChar w:fldCharType="end"/>
      </w:r>
    </w:p>
    <w:p w14:paraId="1A341A9E" w14:textId="2674BBC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_Toc170293498 \h </w:instrText>
      </w:r>
      <w:r>
        <w:rPr>
          <w:noProof/>
        </w:rPr>
      </w:r>
      <w:r>
        <w:rPr>
          <w:noProof/>
        </w:rPr>
        <w:fldChar w:fldCharType="separate"/>
      </w:r>
      <w:r>
        <w:rPr>
          <w:noProof/>
        </w:rPr>
        <w:t>104</w:t>
      </w:r>
      <w:r>
        <w:rPr>
          <w:noProof/>
        </w:rPr>
        <w:fldChar w:fldCharType="end"/>
      </w:r>
    </w:p>
    <w:p w14:paraId="5BEDE60E" w14:textId="446D32A1"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fldLock="1"/>
      </w:r>
      <w:r>
        <w:rPr>
          <w:noProof/>
        </w:rPr>
        <w:instrText xml:space="preserve"> PAGEREF _Toc170293499 \h </w:instrText>
      </w:r>
      <w:r>
        <w:rPr>
          <w:noProof/>
        </w:rPr>
      </w:r>
      <w:r>
        <w:rPr>
          <w:noProof/>
        </w:rPr>
        <w:fldChar w:fldCharType="separate"/>
      </w:r>
      <w:r>
        <w:rPr>
          <w:noProof/>
        </w:rPr>
        <w:t>105</w:t>
      </w:r>
      <w:r>
        <w:rPr>
          <w:noProof/>
        </w:rPr>
        <w:fldChar w:fldCharType="end"/>
      </w:r>
    </w:p>
    <w:p w14:paraId="509F8BF0" w14:textId="0B9B777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_Toc170293500 \h </w:instrText>
      </w:r>
      <w:r>
        <w:rPr>
          <w:noProof/>
        </w:rPr>
      </w:r>
      <w:r>
        <w:rPr>
          <w:noProof/>
        </w:rPr>
        <w:fldChar w:fldCharType="separate"/>
      </w:r>
      <w:r>
        <w:rPr>
          <w:noProof/>
        </w:rPr>
        <w:t>106</w:t>
      </w:r>
      <w:r>
        <w:rPr>
          <w:noProof/>
        </w:rPr>
        <w:fldChar w:fldCharType="end"/>
      </w:r>
    </w:p>
    <w:p w14:paraId="13C862C3" w14:textId="761F2D2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fldLock="1"/>
      </w:r>
      <w:r>
        <w:rPr>
          <w:noProof/>
        </w:rPr>
        <w:instrText xml:space="preserve"> PAGEREF _Toc170293501 \h </w:instrText>
      </w:r>
      <w:r>
        <w:rPr>
          <w:noProof/>
        </w:rPr>
      </w:r>
      <w:r>
        <w:rPr>
          <w:noProof/>
        </w:rPr>
        <w:fldChar w:fldCharType="separate"/>
      </w:r>
      <w:r>
        <w:rPr>
          <w:noProof/>
        </w:rPr>
        <w:t>106</w:t>
      </w:r>
      <w:r>
        <w:rPr>
          <w:noProof/>
        </w:rPr>
        <w:fldChar w:fldCharType="end"/>
      </w:r>
    </w:p>
    <w:p w14:paraId="09818DE3" w14:textId="18A06CD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fldLock="1"/>
      </w:r>
      <w:r>
        <w:rPr>
          <w:noProof/>
        </w:rPr>
        <w:instrText xml:space="preserve"> PAGEREF _Toc170293502 \h </w:instrText>
      </w:r>
      <w:r>
        <w:rPr>
          <w:noProof/>
        </w:rPr>
      </w:r>
      <w:r>
        <w:rPr>
          <w:noProof/>
        </w:rPr>
        <w:fldChar w:fldCharType="separate"/>
      </w:r>
      <w:r>
        <w:rPr>
          <w:noProof/>
        </w:rPr>
        <w:t>106</w:t>
      </w:r>
      <w:r>
        <w:rPr>
          <w:noProof/>
        </w:rPr>
        <w:fldChar w:fldCharType="end"/>
      </w:r>
    </w:p>
    <w:p w14:paraId="4A2CF609" w14:textId="25A7115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_Toc170293503 \h </w:instrText>
      </w:r>
      <w:r>
        <w:rPr>
          <w:noProof/>
        </w:rPr>
      </w:r>
      <w:r>
        <w:rPr>
          <w:noProof/>
        </w:rPr>
        <w:fldChar w:fldCharType="separate"/>
      </w:r>
      <w:r>
        <w:rPr>
          <w:noProof/>
        </w:rPr>
        <w:t>106</w:t>
      </w:r>
      <w:r>
        <w:rPr>
          <w:noProof/>
        </w:rPr>
        <w:fldChar w:fldCharType="end"/>
      </w:r>
    </w:p>
    <w:p w14:paraId="39E7966E" w14:textId="3085E081"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_Toc170293504 \h </w:instrText>
      </w:r>
      <w:r>
        <w:rPr>
          <w:noProof/>
        </w:rPr>
      </w:r>
      <w:r>
        <w:rPr>
          <w:noProof/>
        </w:rPr>
        <w:fldChar w:fldCharType="separate"/>
      </w:r>
      <w:r>
        <w:rPr>
          <w:noProof/>
        </w:rPr>
        <w:t>106</w:t>
      </w:r>
      <w:r>
        <w:rPr>
          <w:noProof/>
        </w:rPr>
        <w:fldChar w:fldCharType="end"/>
      </w:r>
    </w:p>
    <w:p w14:paraId="0482C7AA" w14:textId="433C87D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fldLock="1"/>
      </w:r>
      <w:r>
        <w:rPr>
          <w:noProof/>
        </w:rPr>
        <w:instrText xml:space="preserve"> PAGEREF _Toc170293505 \h </w:instrText>
      </w:r>
      <w:r>
        <w:rPr>
          <w:noProof/>
        </w:rPr>
      </w:r>
      <w:r>
        <w:rPr>
          <w:noProof/>
        </w:rPr>
        <w:fldChar w:fldCharType="separate"/>
      </w:r>
      <w:r>
        <w:rPr>
          <w:noProof/>
        </w:rPr>
        <w:t>107</w:t>
      </w:r>
      <w:r>
        <w:rPr>
          <w:noProof/>
        </w:rPr>
        <w:fldChar w:fldCharType="end"/>
      </w:r>
    </w:p>
    <w:p w14:paraId="28328619" w14:textId="25E7F63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_Toc170293506 \h </w:instrText>
      </w:r>
      <w:r>
        <w:rPr>
          <w:noProof/>
        </w:rPr>
      </w:r>
      <w:r>
        <w:rPr>
          <w:noProof/>
        </w:rPr>
        <w:fldChar w:fldCharType="separate"/>
      </w:r>
      <w:r>
        <w:rPr>
          <w:noProof/>
        </w:rPr>
        <w:t>107</w:t>
      </w:r>
      <w:r>
        <w:rPr>
          <w:noProof/>
        </w:rPr>
        <w:fldChar w:fldCharType="end"/>
      </w:r>
    </w:p>
    <w:p w14:paraId="354F2F8B" w14:textId="523B8DC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fldLock="1"/>
      </w:r>
      <w:r>
        <w:rPr>
          <w:noProof/>
        </w:rPr>
        <w:instrText xml:space="preserve"> PAGEREF _Toc170293507 \h </w:instrText>
      </w:r>
      <w:r>
        <w:rPr>
          <w:noProof/>
        </w:rPr>
      </w:r>
      <w:r>
        <w:rPr>
          <w:noProof/>
        </w:rPr>
        <w:fldChar w:fldCharType="separate"/>
      </w:r>
      <w:r>
        <w:rPr>
          <w:noProof/>
        </w:rPr>
        <w:t>107</w:t>
      </w:r>
      <w:r>
        <w:rPr>
          <w:noProof/>
        </w:rPr>
        <w:fldChar w:fldCharType="end"/>
      </w:r>
    </w:p>
    <w:p w14:paraId="39DFC5C2" w14:textId="7E8A4B7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_Toc170293508 \h </w:instrText>
      </w:r>
      <w:r>
        <w:rPr>
          <w:noProof/>
        </w:rPr>
      </w:r>
      <w:r>
        <w:rPr>
          <w:noProof/>
        </w:rPr>
        <w:fldChar w:fldCharType="separate"/>
      </w:r>
      <w:r>
        <w:rPr>
          <w:noProof/>
        </w:rPr>
        <w:t>107</w:t>
      </w:r>
      <w:r>
        <w:rPr>
          <w:noProof/>
        </w:rPr>
        <w:fldChar w:fldCharType="end"/>
      </w:r>
    </w:p>
    <w:p w14:paraId="58B26A48" w14:textId="2D19A19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fldLock="1"/>
      </w:r>
      <w:r>
        <w:rPr>
          <w:noProof/>
        </w:rPr>
        <w:instrText xml:space="preserve"> PAGEREF _Toc170293509 \h </w:instrText>
      </w:r>
      <w:r>
        <w:rPr>
          <w:noProof/>
        </w:rPr>
      </w:r>
      <w:r>
        <w:rPr>
          <w:noProof/>
        </w:rPr>
        <w:fldChar w:fldCharType="separate"/>
      </w:r>
      <w:r>
        <w:rPr>
          <w:noProof/>
        </w:rPr>
        <w:t>107</w:t>
      </w:r>
      <w:r>
        <w:rPr>
          <w:noProof/>
        </w:rPr>
        <w:fldChar w:fldCharType="end"/>
      </w:r>
    </w:p>
    <w:p w14:paraId="4FA43EF2" w14:textId="6A2565D0"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fldLock="1"/>
      </w:r>
      <w:r>
        <w:rPr>
          <w:noProof/>
        </w:rPr>
        <w:instrText xml:space="preserve"> PAGEREF _Toc170293510 \h </w:instrText>
      </w:r>
      <w:r>
        <w:rPr>
          <w:noProof/>
        </w:rPr>
      </w:r>
      <w:r>
        <w:rPr>
          <w:noProof/>
        </w:rPr>
        <w:fldChar w:fldCharType="separate"/>
      </w:r>
      <w:r>
        <w:rPr>
          <w:noProof/>
        </w:rPr>
        <w:t>107</w:t>
      </w:r>
      <w:r>
        <w:rPr>
          <w:noProof/>
        </w:rPr>
        <w:fldChar w:fldCharType="end"/>
      </w:r>
    </w:p>
    <w:p w14:paraId="6B0FAE3E" w14:textId="7536C67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_Toc170293511 \h </w:instrText>
      </w:r>
      <w:r>
        <w:rPr>
          <w:noProof/>
        </w:rPr>
      </w:r>
      <w:r>
        <w:rPr>
          <w:noProof/>
        </w:rPr>
        <w:fldChar w:fldCharType="separate"/>
      </w:r>
      <w:r>
        <w:rPr>
          <w:noProof/>
        </w:rPr>
        <w:t>107</w:t>
      </w:r>
      <w:r>
        <w:rPr>
          <w:noProof/>
        </w:rPr>
        <w:fldChar w:fldCharType="end"/>
      </w:r>
    </w:p>
    <w:p w14:paraId="539C62AE" w14:textId="05C8E3A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fldLock="1"/>
      </w:r>
      <w:r>
        <w:rPr>
          <w:noProof/>
        </w:rPr>
        <w:instrText xml:space="preserve"> PAGEREF _Toc170293512 \h </w:instrText>
      </w:r>
      <w:r>
        <w:rPr>
          <w:noProof/>
        </w:rPr>
      </w:r>
      <w:r>
        <w:rPr>
          <w:noProof/>
        </w:rPr>
        <w:fldChar w:fldCharType="separate"/>
      </w:r>
      <w:r>
        <w:rPr>
          <w:noProof/>
        </w:rPr>
        <w:t>108</w:t>
      </w:r>
      <w:r>
        <w:rPr>
          <w:noProof/>
        </w:rPr>
        <w:fldChar w:fldCharType="end"/>
      </w:r>
    </w:p>
    <w:p w14:paraId="31828541" w14:textId="6A72EF0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fldLock="1"/>
      </w:r>
      <w:r>
        <w:rPr>
          <w:noProof/>
        </w:rPr>
        <w:instrText xml:space="preserve"> PAGEREF _Toc170293513 \h </w:instrText>
      </w:r>
      <w:r>
        <w:rPr>
          <w:noProof/>
        </w:rPr>
      </w:r>
      <w:r>
        <w:rPr>
          <w:noProof/>
        </w:rPr>
        <w:fldChar w:fldCharType="separate"/>
      </w:r>
      <w:r>
        <w:rPr>
          <w:noProof/>
        </w:rPr>
        <w:t>108</w:t>
      </w:r>
      <w:r>
        <w:rPr>
          <w:noProof/>
        </w:rPr>
        <w:fldChar w:fldCharType="end"/>
      </w:r>
    </w:p>
    <w:p w14:paraId="773ED27F" w14:textId="681C2F5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fldLock="1"/>
      </w:r>
      <w:r>
        <w:rPr>
          <w:noProof/>
        </w:rPr>
        <w:instrText xml:space="preserve"> PAGEREF _Toc170293514 \h </w:instrText>
      </w:r>
      <w:r>
        <w:rPr>
          <w:noProof/>
        </w:rPr>
      </w:r>
      <w:r>
        <w:rPr>
          <w:noProof/>
        </w:rPr>
        <w:fldChar w:fldCharType="separate"/>
      </w:r>
      <w:r>
        <w:rPr>
          <w:noProof/>
        </w:rPr>
        <w:t>108</w:t>
      </w:r>
      <w:r>
        <w:rPr>
          <w:noProof/>
        </w:rPr>
        <w:fldChar w:fldCharType="end"/>
      </w:r>
    </w:p>
    <w:p w14:paraId="401E41B5" w14:textId="74133591"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fldLock="1"/>
      </w:r>
      <w:r>
        <w:rPr>
          <w:noProof/>
        </w:rPr>
        <w:instrText xml:space="preserve"> PAGEREF _Toc170293515 \h </w:instrText>
      </w:r>
      <w:r>
        <w:rPr>
          <w:noProof/>
        </w:rPr>
      </w:r>
      <w:r>
        <w:rPr>
          <w:noProof/>
        </w:rPr>
        <w:fldChar w:fldCharType="separate"/>
      </w:r>
      <w:r>
        <w:rPr>
          <w:noProof/>
        </w:rPr>
        <w:t>108</w:t>
      </w:r>
      <w:r>
        <w:rPr>
          <w:noProof/>
        </w:rPr>
        <w:fldChar w:fldCharType="end"/>
      </w:r>
    </w:p>
    <w:p w14:paraId="63CB8210" w14:textId="42FE4BC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fldLock="1"/>
      </w:r>
      <w:r>
        <w:rPr>
          <w:noProof/>
        </w:rPr>
        <w:instrText xml:space="preserve"> PAGEREF _Toc170293516 \h </w:instrText>
      </w:r>
      <w:r>
        <w:rPr>
          <w:noProof/>
        </w:rPr>
      </w:r>
      <w:r>
        <w:rPr>
          <w:noProof/>
        </w:rPr>
        <w:fldChar w:fldCharType="separate"/>
      </w:r>
      <w:r>
        <w:rPr>
          <w:noProof/>
        </w:rPr>
        <w:t>108</w:t>
      </w:r>
      <w:r>
        <w:rPr>
          <w:noProof/>
        </w:rPr>
        <w:fldChar w:fldCharType="end"/>
      </w:r>
    </w:p>
    <w:p w14:paraId="11497A54" w14:textId="729702B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fldLock="1"/>
      </w:r>
      <w:r>
        <w:rPr>
          <w:noProof/>
        </w:rPr>
        <w:instrText xml:space="preserve"> PAGEREF _Toc170293517 \h </w:instrText>
      </w:r>
      <w:r>
        <w:rPr>
          <w:noProof/>
        </w:rPr>
      </w:r>
      <w:r>
        <w:rPr>
          <w:noProof/>
        </w:rPr>
        <w:fldChar w:fldCharType="separate"/>
      </w:r>
      <w:r>
        <w:rPr>
          <w:noProof/>
        </w:rPr>
        <w:t>108</w:t>
      </w:r>
      <w:r>
        <w:rPr>
          <w:noProof/>
        </w:rPr>
        <w:fldChar w:fldCharType="end"/>
      </w:r>
    </w:p>
    <w:p w14:paraId="4AE6AC2D" w14:textId="7A47889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fldLock="1"/>
      </w:r>
      <w:r>
        <w:rPr>
          <w:noProof/>
        </w:rPr>
        <w:instrText xml:space="preserve"> PAGEREF _Toc170293518 \h </w:instrText>
      </w:r>
      <w:r>
        <w:rPr>
          <w:noProof/>
        </w:rPr>
      </w:r>
      <w:r>
        <w:rPr>
          <w:noProof/>
        </w:rPr>
        <w:fldChar w:fldCharType="separate"/>
      </w:r>
      <w:r>
        <w:rPr>
          <w:noProof/>
        </w:rPr>
        <w:t>108</w:t>
      </w:r>
      <w:r>
        <w:rPr>
          <w:noProof/>
        </w:rPr>
        <w:fldChar w:fldCharType="end"/>
      </w:r>
    </w:p>
    <w:p w14:paraId="0E681504" w14:textId="632265F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fldLock="1"/>
      </w:r>
      <w:r>
        <w:rPr>
          <w:noProof/>
        </w:rPr>
        <w:instrText xml:space="preserve"> PAGEREF _Toc170293519 \h </w:instrText>
      </w:r>
      <w:r>
        <w:rPr>
          <w:noProof/>
        </w:rPr>
      </w:r>
      <w:r>
        <w:rPr>
          <w:noProof/>
        </w:rPr>
        <w:fldChar w:fldCharType="separate"/>
      </w:r>
      <w:r>
        <w:rPr>
          <w:noProof/>
        </w:rPr>
        <w:t>109</w:t>
      </w:r>
      <w:r>
        <w:rPr>
          <w:noProof/>
        </w:rPr>
        <w:fldChar w:fldCharType="end"/>
      </w:r>
    </w:p>
    <w:p w14:paraId="49FAE5B0" w14:textId="484250D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fldLock="1"/>
      </w:r>
      <w:r>
        <w:rPr>
          <w:noProof/>
        </w:rPr>
        <w:instrText xml:space="preserve"> PAGEREF _Toc170293520 \h </w:instrText>
      </w:r>
      <w:r>
        <w:rPr>
          <w:noProof/>
        </w:rPr>
      </w:r>
      <w:r>
        <w:rPr>
          <w:noProof/>
        </w:rPr>
        <w:fldChar w:fldCharType="separate"/>
      </w:r>
      <w:r>
        <w:rPr>
          <w:noProof/>
        </w:rPr>
        <w:t>109</w:t>
      </w:r>
      <w:r>
        <w:rPr>
          <w:noProof/>
        </w:rPr>
        <w:fldChar w:fldCharType="end"/>
      </w:r>
    </w:p>
    <w:p w14:paraId="394A635C" w14:textId="3F7EF1C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sidRPr="0071021B">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71021B">
        <w:rPr>
          <w:noProof/>
          <w:lang w:val="fr-FR"/>
        </w:rPr>
        <w:t>Browser Termination Cause</w:t>
      </w:r>
      <w:r>
        <w:rPr>
          <w:noProof/>
        </w:rPr>
        <w:tab/>
      </w:r>
      <w:r>
        <w:rPr>
          <w:noProof/>
        </w:rPr>
        <w:fldChar w:fldCharType="begin" w:fldLock="1"/>
      </w:r>
      <w:r>
        <w:rPr>
          <w:noProof/>
        </w:rPr>
        <w:instrText xml:space="preserve"> PAGEREF _Toc170293521 \h </w:instrText>
      </w:r>
      <w:r>
        <w:rPr>
          <w:noProof/>
        </w:rPr>
      </w:r>
      <w:r>
        <w:rPr>
          <w:noProof/>
        </w:rPr>
        <w:fldChar w:fldCharType="separate"/>
      </w:r>
      <w:r>
        <w:rPr>
          <w:noProof/>
        </w:rPr>
        <w:t>109</w:t>
      </w:r>
      <w:r>
        <w:rPr>
          <w:noProof/>
        </w:rPr>
        <w:fldChar w:fldCharType="end"/>
      </w:r>
    </w:p>
    <w:p w14:paraId="75D292C4" w14:textId="7015A00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sidRPr="0071021B">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71021B">
        <w:rPr>
          <w:noProof/>
          <w:lang w:val="fr-FR"/>
        </w:rPr>
        <w:t>Bearer description</w:t>
      </w:r>
      <w:r>
        <w:rPr>
          <w:noProof/>
        </w:rPr>
        <w:tab/>
      </w:r>
      <w:r>
        <w:rPr>
          <w:noProof/>
        </w:rPr>
        <w:fldChar w:fldCharType="begin" w:fldLock="1"/>
      </w:r>
      <w:r>
        <w:rPr>
          <w:noProof/>
        </w:rPr>
        <w:instrText xml:space="preserve"> PAGEREF _Toc170293522 \h </w:instrText>
      </w:r>
      <w:r>
        <w:rPr>
          <w:noProof/>
        </w:rPr>
      </w:r>
      <w:r>
        <w:rPr>
          <w:noProof/>
        </w:rPr>
        <w:fldChar w:fldCharType="separate"/>
      </w:r>
      <w:r>
        <w:rPr>
          <w:noProof/>
        </w:rPr>
        <w:t>109</w:t>
      </w:r>
      <w:r>
        <w:rPr>
          <w:noProof/>
        </w:rPr>
        <w:fldChar w:fldCharType="end"/>
      </w:r>
    </w:p>
    <w:p w14:paraId="2A555AF2" w14:textId="1E793884"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fldLock="1"/>
      </w:r>
      <w:r>
        <w:rPr>
          <w:noProof/>
        </w:rPr>
        <w:instrText xml:space="preserve"> PAGEREF _Toc170293523 \h </w:instrText>
      </w:r>
      <w:r>
        <w:rPr>
          <w:noProof/>
        </w:rPr>
      </w:r>
      <w:r>
        <w:rPr>
          <w:noProof/>
        </w:rPr>
        <w:fldChar w:fldCharType="separate"/>
      </w:r>
      <w:r>
        <w:rPr>
          <w:noProof/>
        </w:rPr>
        <w:t>109</w:t>
      </w:r>
      <w:r>
        <w:rPr>
          <w:noProof/>
        </w:rPr>
        <w:fldChar w:fldCharType="end"/>
      </w:r>
    </w:p>
    <w:p w14:paraId="278EC591" w14:textId="1AC45472"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fldLock="1"/>
      </w:r>
      <w:r>
        <w:rPr>
          <w:noProof/>
        </w:rPr>
        <w:instrText xml:space="preserve"> PAGEREF _Toc170293524 \h </w:instrText>
      </w:r>
      <w:r>
        <w:rPr>
          <w:noProof/>
        </w:rPr>
      </w:r>
      <w:r>
        <w:rPr>
          <w:noProof/>
        </w:rPr>
        <w:fldChar w:fldCharType="separate"/>
      </w:r>
      <w:r>
        <w:rPr>
          <w:noProof/>
        </w:rPr>
        <w:t>110</w:t>
      </w:r>
      <w:r>
        <w:rPr>
          <w:noProof/>
        </w:rPr>
        <w:fldChar w:fldCharType="end"/>
      </w:r>
    </w:p>
    <w:p w14:paraId="2B3E0260" w14:textId="16DB05AE"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_Toc170293525 \h </w:instrText>
      </w:r>
      <w:r>
        <w:rPr>
          <w:noProof/>
        </w:rPr>
      </w:r>
      <w:r>
        <w:rPr>
          <w:noProof/>
        </w:rPr>
        <w:fldChar w:fldCharType="separate"/>
      </w:r>
      <w:r>
        <w:rPr>
          <w:noProof/>
        </w:rPr>
        <w:t>110</w:t>
      </w:r>
      <w:r>
        <w:rPr>
          <w:noProof/>
        </w:rPr>
        <w:fldChar w:fldCharType="end"/>
      </w:r>
    </w:p>
    <w:p w14:paraId="04EDE748" w14:textId="4FC88DFF"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_Toc170293526 \h </w:instrText>
      </w:r>
      <w:r>
        <w:rPr>
          <w:noProof/>
        </w:rPr>
      </w:r>
      <w:r>
        <w:rPr>
          <w:noProof/>
        </w:rPr>
        <w:fldChar w:fldCharType="separate"/>
      </w:r>
      <w:r>
        <w:rPr>
          <w:noProof/>
        </w:rPr>
        <w:t>111</w:t>
      </w:r>
      <w:r>
        <w:rPr>
          <w:noProof/>
        </w:rPr>
        <w:fldChar w:fldCharType="end"/>
      </w:r>
    </w:p>
    <w:p w14:paraId="35CE76CB" w14:textId="32C081BD"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fldLock="1"/>
      </w:r>
      <w:r>
        <w:rPr>
          <w:noProof/>
        </w:rPr>
        <w:instrText xml:space="preserve"> PAGEREF _Toc170293527 \h </w:instrText>
      </w:r>
      <w:r>
        <w:rPr>
          <w:noProof/>
        </w:rPr>
      </w:r>
      <w:r>
        <w:rPr>
          <w:noProof/>
        </w:rPr>
        <w:fldChar w:fldCharType="separate"/>
      </w:r>
      <w:r>
        <w:rPr>
          <w:noProof/>
        </w:rPr>
        <w:t>112</w:t>
      </w:r>
      <w:r>
        <w:rPr>
          <w:noProof/>
        </w:rPr>
        <w:fldChar w:fldCharType="end"/>
      </w:r>
    </w:p>
    <w:p w14:paraId="4CB02815" w14:textId="00A1FB7D"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_Toc170293528 \h </w:instrText>
      </w:r>
      <w:r>
        <w:rPr>
          <w:noProof/>
        </w:rPr>
      </w:r>
      <w:r>
        <w:rPr>
          <w:noProof/>
        </w:rPr>
        <w:fldChar w:fldCharType="separate"/>
      </w:r>
      <w:r>
        <w:rPr>
          <w:noProof/>
        </w:rPr>
        <w:t>112</w:t>
      </w:r>
      <w:r>
        <w:rPr>
          <w:noProof/>
        </w:rPr>
        <w:fldChar w:fldCharType="end"/>
      </w:r>
    </w:p>
    <w:p w14:paraId="1CFE7B68" w14:textId="0A928727" w:rsidR="00CF05D8" w:rsidRDefault="00CF05D8">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fldLock="1"/>
      </w:r>
      <w:r>
        <w:rPr>
          <w:noProof/>
        </w:rPr>
        <w:instrText xml:space="preserve"> PAGEREF _Toc170293529 \h </w:instrText>
      </w:r>
      <w:r>
        <w:rPr>
          <w:noProof/>
        </w:rPr>
      </w:r>
      <w:r>
        <w:rPr>
          <w:noProof/>
        </w:rPr>
        <w:fldChar w:fldCharType="separate"/>
      </w:r>
      <w:r>
        <w:rPr>
          <w:noProof/>
        </w:rPr>
        <w:t>112</w:t>
      </w:r>
      <w:r>
        <w:rPr>
          <w:noProof/>
        </w:rPr>
        <w:fldChar w:fldCharType="end"/>
      </w:r>
    </w:p>
    <w:p w14:paraId="69D10D16" w14:textId="370392D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_Toc170293530 \h </w:instrText>
      </w:r>
      <w:r>
        <w:rPr>
          <w:noProof/>
        </w:rPr>
      </w:r>
      <w:r>
        <w:rPr>
          <w:noProof/>
        </w:rPr>
        <w:fldChar w:fldCharType="separate"/>
      </w:r>
      <w:r>
        <w:rPr>
          <w:noProof/>
        </w:rPr>
        <w:t>113</w:t>
      </w:r>
      <w:r>
        <w:rPr>
          <w:noProof/>
        </w:rPr>
        <w:fldChar w:fldCharType="end"/>
      </w:r>
    </w:p>
    <w:p w14:paraId="13EFE9B3" w14:textId="25EE5E1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_Toc170293531 \h </w:instrText>
      </w:r>
      <w:r>
        <w:rPr>
          <w:noProof/>
        </w:rPr>
      </w:r>
      <w:r>
        <w:rPr>
          <w:noProof/>
        </w:rPr>
        <w:fldChar w:fldCharType="separate"/>
      </w:r>
      <w:r>
        <w:rPr>
          <w:noProof/>
        </w:rPr>
        <w:t>113</w:t>
      </w:r>
      <w:r>
        <w:rPr>
          <w:noProof/>
        </w:rPr>
        <w:fldChar w:fldCharType="end"/>
      </w:r>
    </w:p>
    <w:p w14:paraId="75E5304C" w14:textId="3178C9D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_Toc170293532 \h </w:instrText>
      </w:r>
      <w:r>
        <w:rPr>
          <w:noProof/>
        </w:rPr>
      </w:r>
      <w:r>
        <w:rPr>
          <w:noProof/>
        </w:rPr>
        <w:fldChar w:fldCharType="separate"/>
      </w:r>
      <w:r>
        <w:rPr>
          <w:noProof/>
        </w:rPr>
        <w:t>113</w:t>
      </w:r>
      <w:r>
        <w:rPr>
          <w:noProof/>
        </w:rPr>
        <w:fldChar w:fldCharType="end"/>
      </w:r>
    </w:p>
    <w:p w14:paraId="747ABD41" w14:textId="2FFE460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_Toc170293533 \h </w:instrText>
      </w:r>
      <w:r>
        <w:rPr>
          <w:noProof/>
        </w:rPr>
      </w:r>
      <w:r>
        <w:rPr>
          <w:noProof/>
        </w:rPr>
        <w:fldChar w:fldCharType="separate"/>
      </w:r>
      <w:r>
        <w:rPr>
          <w:noProof/>
        </w:rPr>
        <w:t>113</w:t>
      </w:r>
      <w:r>
        <w:rPr>
          <w:noProof/>
        </w:rPr>
        <w:fldChar w:fldCharType="end"/>
      </w:r>
    </w:p>
    <w:p w14:paraId="23BB6B50" w14:textId="2290C60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fldLock="1"/>
      </w:r>
      <w:r>
        <w:rPr>
          <w:noProof/>
        </w:rPr>
        <w:instrText xml:space="preserve"> PAGEREF _Toc170293534 \h </w:instrText>
      </w:r>
      <w:r>
        <w:rPr>
          <w:noProof/>
        </w:rPr>
      </w:r>
      <w:r>
        <w:rPr>
          <w:noProof/>
        </w:rPr>
        <w:fldChar w:fldCharType="separate"/>
      </w:r>
      <w:r>
        <w:rPr>
          <w:noProof/>
        </w:rPr>
        <w:t>114</w:t>
      </w:r>
      <w:r>
        <w:rPr>
          <w:noProof/>
        </w:rPr>
        <w:fldChar w:fldCharType="end"/>
      </w:r>
    </w:p>
    <w:p w14:paraId="6810A9E9" w14:textId="7DDC315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fldLock="1"/>
      </w:r>
      <w:r>
        <w:rPr>
          <w:noProof/>
        </w:rPr>
        <w:instrText xml:space="preserve"> PAGEREF _Toc170293535 \h </w:instrText>
      </w:r>
      <w:r>
        <w:rPr>
          <w:noProof/>
        </w:rPr>
      </w:r>
      <w:r>
        <w:rPr>
          <w:noProof/>
        </w:rPr>
        <w:fldChar w:fldCharType="separate"/>
      </w:r>
      <w:r>
        <w:rPr>
          <w:noProof/>
        </w:rPr>
        <w:t>114</w:t>
      </w:r>
      <w:r>
        <w:rPr>
          <w:noProof/>
        </w:rPr>
        <w:fldChar w:fldCharType="end"/>
      </w:r>
    </w:p>
    <w:p w14:paraId="62534548" w14:textId="15CD6B3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fldLock="1"/>
      </w:r>
      <w:r>
        <w:rPr>
          <w:noProof/>
        </w:rPr>
        <w:instrText xml:space="preserve"> PAGEREF _Toc170293536 \h </w:instrText>
      </w:r>
      <w:r>
        <w:rPr>
          <w:noProof/>
        </w:rPr>
      </w:r>
      <w:r>
        <w:rPr>
          <w:noProof/>
        </w:rPr>
        <w:fldChar w:fldCharType="separate"/>
      </w:r>
      <w:r>
        <w:rPr>
          <w:noProof/>
        </w:rPr>
        <w:t>114</w:t>
      </w:r>
      <w:r>
        <w:rPr>
          <w:noProof/>
        </w:rPr>
        <w:fldChar w:fldCharType="end"/>
      </w:r>
    </w:p>
    <w:p w14:paraId="2F95BBBD" w14:textId="08B1172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fldLock="1"/>
      </w:r>
      <w:r>
        <w:rPr>
          <w:noProof/>
        </w:rPr>
        <w:instrText xml:space="preserve"> PAGEREF _Toc170293537 \h </w:instrText>
      </w:r>
      <w:r>
        <w:rPr>
          <w:noProof/>
        </w:rPr>
      </w:r>
      <w:r>
        <w:rPr>
          <w:noProof/>
        </w:rPr>
        <w:fldChar w:fldCharType="separate"/>
      </w:r>
      <w:r>
        <w:rPr>
          <w:noProof/>
        </w:rPr>
        <w:t>114</w:t>
      </w:r>
      <w:r>
        <w:rPr>
          <w:noProof/>
        </w:rPr>
        <w:fldChar w:fldCharType="end"/>
      </w:r>
    </w:p>
    <w:p w14:paraId="1E5020AC" w14:textId="2538C34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fldLock="1"/>
      </w:r>
      <w:r>
        <w:rPr>
          <w:noProof/>
        </w:rPr>
        <w:instrText xml:space="preserve"> PAGEREF _Toc170293538 \h </w:instrText>
      </w:r>
      <w:r>
        <w:rPr>
          <w:noProof/>
        </w:rPr>
      </w:r>
      <w:r>
        <w:rPr>
          <w:noProof/>
        </w:rPr>
        <w:fldChar w:fldCharType="separate"/>
      </w:r>
      <w:r>
        <w:rPr>
          <w:noProof/>
        </w:rPr>
        <w:t>114</w:t>
      </w:r>
      <w:r>
        <w:rPr>
          <w:noProof/>
        </w:rPr>
        <w:fldChar w:fldCharType="end"/>
      </w:r>
    </w:p>
    <w:p w14:paraId="03022641" w14:textId="4D4D25E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fldLock="1"/>
      </w:r>
      <w:r>
        <w:rPr>
          <w:noProof/>
        </w:rPr>
        <w:instrText xml:space="preserve"> PAGEREF _Toc170293539 \h </w:instrText>
      </w:r>
      <w:r>
        <w:rPr>
          <w:noProof/>
        </w:rPr>
      </w:r>
      <w:r>
        <w:rPr>
          <w:noProof/>
        </w:rPr>
        <w:fldChar w:fldCharType="separate"/>
      </w:r>
      <w:r>
        <w:rPr>
          <w:noProof/>
        </w:rPr>
        <w:t>114</w:t>
      </w:r>
      <w:r>
        <w:rPr>
          <w:noProof/>
        </w:rPr>
        <w:fldChar w:fldCharType="end"/>
      </w:r>
    </w:p>
    <w:p w14:paraId="04822ED5" w14:textId="38E9BD9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fldLock="1"/>
      </w:r>
      <w:r>
        <w:rPr>
          <w:noProof/>
        </w:rPr>
        <w:instrText xml:space="preserve"> PAGEREF _Toc170293540 \h </w:instrText>
      </w:r>
      <w:r>
        <w:rPr>
          <w:noProof/>
        </w:rPr>
      </w:r>
      <w:r>
        <w:rPr>
          <w:noProof/>
        </w:rPr>
        <w:fldChar w:fldCharType="separate"/>
      </w:r>
      <w:r>
        <w:rPr>
          <w:noProof/>
        </w:rPr>
        <w:t>114</w:t>
      </w:r>
      <w:r>
        <w:rPr>
          <w:noProof/>
        </w:rPr>
        <w:fldChar w:fldCharType="end"/>
      </w:r>
    </w:p>
    <w:p w14:paraId="114B6319" w14:textId="25D0A82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_Toc170293541 \h </w:instrText>
      </w:r>
      <w:r>
        <w:rPr>
          <w:noProof/>
        </w:rPr>
      </w:r>
      <w:r>
        <w:rPr>
          <w:noProof/>
        </w:rPr>
        <w:fldChar w:fldCharType="separate"/>
      </w:r>
      <w:r>
        <w:rPr>
          <w:noProof/>
        </w:rPr>
        <w:t>115</w:t>
      </w:r>
      <w:r>
        <w:rPr>
          <w:noProof/>
        </w:rPr>
        <w:fldChar w:fldCharType="end"/>
      </w:r>
    </w:p>
    <w:p w14:paraId="142565A8" w14:textId="1F6C224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fldLock="1"/>
      </w:r>
      <w:r>
        <w:rPr>
          <w:noProof/>
        </w:rPr>
        <w:instrText xml:space="preserve"> PAGEREF _Toc170293542 \h </w:instrText>
      </w:r>
      <w:r>
        <w:rPr>
          <w:noProof/>
        </w:rPr>
      </w:r>
      <w:r>
        <w:rPr>
          <w:noProof/>
        </w:rPr>
        <w:fldChar w:fldCharType="separate"/>
      </w:r>
      <w:r>
        <w:rPr>
          <w:noProof/>
        </w:rPr>
        <w:t>115</w:t>
      </w:r>
      <w:r>
        <w:rPr>
          <w:noProof/>
        </w:rPr>
        <w:fldChar w:fldCharType="end"/>
      </w:r>
    </w:p>
    <w:p w14:paraId="79B98F5E" w14:textId="24579F8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_Toc170293543 \h </w:instrText>
      </w:r>
      <w:r>
        <w:rPr>
          <w:noProof/>
        </w:rPr>
      </w:r>
      <w:r>
        <w:rPr>
          <w:noProof/>
        </w:rPr>
        <w:fldChar w:fldCharType="separate"/>
      </w:r>
      <w:r>
        <w:rPr>
          <w:noProof/>
        </w:rPr>
        <w:t>115</w:t>
      </w:r>
      <w:r>
        <w:rPr>
          <w:noProof/>
        </w:rPr>
        <w:fldChar w:fldCharType="end"/>
      </w:r>
    </w:p>
    <w:p w14:paraId="5EBE0D95" w14:textId="3F57B72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fldLock="1"/>
      </w:r>
      <w:r>
        <w:rPr>
          <w:noProof/>
        </w:rPr>
        <w:instrText xml:space="preserve"> PAGEREF _Toc170293544 \h </w:instrText>
      </w:r>
      <w:r>
        <w:rPr>
          <w:noProof/>
        </w:rPr>
      </w:r>
      <w:r>
        <w:rPr>
          <w:noProof/>
        </w:rPr>
        <w:fldChar w:fldCharType="separate"/>
      </w:r>
      <w:r>
        <w:rPr>
          <w:noProof/>
        </w:rPr>
        <w:t>115</w:t>
      </w:r>
      <w:r>
        <w:rPr>
          <w:noProof/>
        </w:rPr>
        <w:fldChar w:fldCharType="end"/>
      </w:r>
    </w:p>
    <w:p w14:paraId="3C1BFC19" w14:textId="1D46073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_Toc170293545 \h </w:instrText>
      </w:r>
      <w:r>
        <w:rPr>
          <w:noProof/>
        </w:rPr>
      </w:r>
      <w:r>
        <w:rPr>
          <w:noProof/>
        </w:rPr>
        <w:fldChar w:fldCharType="separate"/>
      </w:r>
      <w:r>
        <w:rPr>
          <w:noProof/>
        </w:rPr>
        <w:t>115</w:t>
      </w:r>
      <w:r>
        <w:rPr>
          <w:noProof/>
        </w:rPr>
        <w:fldChar w:fldCharType="end"/>
      </w:r>
    </w:p>
    <w:p w14:paraId="18A3254C" w14:textId="5931F9B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fldLock="1"/>
      </w:r>
      <w:r>
        <w:rPr>
          <w:noProof/>
        </w:rPr>
        <w:instrText xml:space="preserve"> PAGEREF _Toc170293546 \h </w:instrText>
      </w:r>
      <w:r>
        <w:rPr>
          <w:noProof/>
        </w:rPr>
      </w:r>
      <w:r>
        <w:rPr>
          <w:noProof/>
        </w:rPr>
        <w:fldChar w:fldCharType="separate"/>
      </w:r>
      <w:r>
        <w:rPr>
          <w:noProof/>
        </w:rPr>
        <w:t>115</w:t>
      </w:r>
      <w:r>
        <w:rPr>
          <w:noProof/>
        </w:rPr>
        <w:fldChar w:fldCharType="end"/>
      </w:r>
    </w:p>
    <w:p w14:paraId="45DAA2C2" w14:textId="373F40C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_Toc170293547 \h </w:instrText>
      </w:r>
      <w:r>
        <w:rPr>
          <w:noProof/>
        </w:rPr>
      </w:r>
      <w:r>
        <w:rPr>
          <w:noProof/>
        </w:rPr>
        <w:fldChar w:fldCharType="separate"/>
      </w:r>
      <w:r>
        <w:rPr>
          <w:noProof/>
        </w:rPr>
        <w:t>115</w:t>
      </w:r>
      <w:r>
        <w:rPr>
          <w:noProof/>
        </w:rPr>
        <w:fldChar w:fldCharType="end"/>
      </w:r>
    </w:p>
    <w:p w14:paraId="6FA2D79F" w14:textId="04DC178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fldLock="1"/>
      </w:r>
      <w:r>
        <w:rPr>
          <w:noProof/>
        </w:rPr>
        <w:instrText xml:space="preserve"> PAGEREF _Toc170293548 \h </w:instrText>
      </w:r>
      <w:r>
        <w:rPr>
          <w:noProof/>
        </w:rPr>
      </w:r>
      <w:r>
        <w:rPr>
          <w:noProof/>
        </w:rPr>
        <w:fldChar w:fldCharType="separate"/>
      </w:r>
      <w:r>
        <w:rPr>
          <w:noProof/>
        </w:rPr>
        <w:t>115</w:t>
      </w:r>
      <w:r>
        <w:rPr>
          <w:noProof/>
        </w:rPr>
        <w:fldChar w:fldCharType="end"/>
      </w:r>
    </w:p>
    <w:p w14:paraId="5536E539" w14:textId="1AFDCB7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fldLock="1"/>
      </w:r>
      <w:r>
        <w:rPr>
          <w:noProof/>
        </w:rPr>
        <w:instrText xml:space="preserve"> PAGEREF _Toc170293549 \h </w:instrText>
      </w:r>
      <w:r>
        <w:rPr>
          <w:noProof/>
        </w:rPr>
      </w:r>
      <w:r>
        <w:rPr>
          <w:noProof/>
        </w:rPr>
        <w:fldChar w:fldCharType="separate"/>
      </w:r>
      <w:r>
        <w:rPr>
          <w:noProof/>
        </w:rPr>
        <w:t>115</w:t>
      </w:r>
      <w:r>
        <w:rPr>
          <w:noProof/>
        </w:rPr>
        <w:fldChar w:fldCharType="end"/>
      </w:r>
    </w:p>
    <w:p w14:paraId="36049C4A" w14:textId="3A47FB5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fldLock="1"/>
      </w:r>
      <w:r>
        <w:rPr>
          <w:noProof/>
        </w:rPr>
        <w:instrText xml:space="preserve"> PAGEREF _Toc170293550 \h </w:instrText>
      </w:r>
      <w:r>
        <w:rPr>
          <w:noProof/>
        </w:rPr>
      </w:r>
      <w:r>
        <w:rPr>
          <w:noProof/>
        </w:rPr>
        <w:fldChar w:fldCharType="separate"/>
      </w:r>
      <w:r>
        <w:rPr>
          <w:noProof/>
        </w:rPr>
        <w:t>116</w:t>
      </w:r>
      <w:r>
        <w:rPr>
          <w:noProof/>
        </w:rPr>
        <w:fldChar w:fldCharType="end"/>
      </w:r>
    </w:p>
    <w:p w14:paraId="69ECA1E4" w14:textId="4255E63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fldLock="1"/>
      </w:r>
      <w:r>
        <w:rPr>
          <w:noProof/>
        </w:rPr>
        <w:instrText xml:space="preserve"> PAGEREF _Toc170293551 \h </w:instrText>
      </w:r>
      <w:r>
        <w:rPr>
          <w:noProof/>
        </w:rPr>
      </w:r>
      <w:r>
        <w:rPr>
          <w:noProof/>
        </w:rPr>
        <w:fldChar w:fldCharType="separate"/>
      </w:r>
      <w:r>
        <w:rPr>
          <w:noProof/>
        </w:rPr>
        <w:t>116</w:t>
      </w:r>
      <w:r>
        <w:rPr>
          <w:noProof/>
        </w:rPr>
        <w:fldChar w:fldCharType="end"/>
      </w:r>
    </w:p>
    <w:p w14:paraId="360B8DF5" w14:textId="4BDF87C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fldLock="1"/>
      </w:r>
      <w:r>
        <w:rPr>
          <w:noProof/>
        </w:rPr>
        <w:instrText xml:space="preserve"> PAGEREF _Toc170293552 \h </w:instrText>
      </w:r>
      <w:r>
        <w:rPr>
          <w:noProof/>
        </w:rPr>
      </w:r>
      <w:r>
        <w:rPr>
          <w:noProof/>
        </w:rPr>
        <w:fldChar w:fldCharType="separate"/>
      </w:r>
      <w:r>
        <w:rPr>
          <w:noProof/>
        </w:rPr>
        <w:t>116</w:t>
      </w:r>
      <w:r>
        <w:rPr>
          <w:noProof/>
        </w:rPr>
        <w:fldChar w:fldCharType="end"/>
      </w:r>
    </w:p>
    <w:p w14:paraId="7451B995" w14:textId="6A61D56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71021B">
        <w:rPr>
          <w:noProof/>
          <w:lang w:val="en-US"/>
        </w:rPr>
        <w:t>Transfer</w:t>
      </w:r>
      <w:r>
        <w:rPr>
          <w:noProof/>
        </w:rPr>
        <w:t xml:space="preserve"> status</w:t>
      </w:r>
      <w:r>
        <w:rPr>
          <w:noProof/>
        </w:rPr>
        <w:tab/>
      </w:r>
      <w:r>
        <w:rPr>
          <w:noProof/>
        </w:rPr>
        <w:fldChar w:fldCharType="begin" w:fldLock="1"/>
      </w:r>
      <w:r>
        <w:rPr>
          <w:noProof/>
        </w:rPr>
        <w:instrText xml:space="preserve"> PAGEREF _Toc170293553 \h </w:instrText>
      </w:r>
      <w:r>
        <w:rPr>
          <w:noProof/>
        </w:rPr>
      </w:r>
      <w:r>
        <w:rPr>
          <w:noProof/>
        </w:rPr>
        <w:fldChar w:fldCharType="separate"/>
      </w:r>
      <w:r>
        <w:rPr>
          <w:noProof/>
        </w:rPr>
        <w:t>116</w:t>
      </w:r>
      <w:r>
        <w:rPr>
          <w:noProof/>
        </w:rPr>
        <w:fldChar w:fldCharType="end"/>
      </w:r>
    </w:p>
    <w:p w14:paraId="7E497133" w14:textId="42CD877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fldLock="1"/>
      </w:r>
      <w:r>
        <w:rPr>
          <w:noProof/>
        </w:rPr>
        <w:instrText xml:space="preserve"> PAGEREF _Toc170293554 \h </w:instrText>
      </w:r>
      <w:r>
        <w:rPr>
          <w:noProof/>
        </w:rPr>
      </w:r>
      <w:r>
        <w:rPr>
          <w:noProof/>
        </w:rPr>
        <w:fldChar w:fldCharType="separate"/>
      </w:r>
      <w:r>
        <w:rPr>
          <w:noProof/>
        </w:rPr>
        <w:t>116</w:t>
      </w:r>
      <w:r>
        <w:rPr>
          <w:noProof/>
        </w:rPr>
        <w:fldChar w:fldCharType="end"/>
      </w:r>
    </w:p>
    <w:p w14:paraId="6288BD44" w14:textId="7D8807C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fldLock="1"/>
      </w:r>
      <w:r>
        <w:rPr>
          <w:noProof/>
        </w:rPr>
        <w:instrText xml:space="preserve"> PAGEREF _Toc170293555 \h </w:instrText>
      </w:r>
      <w:r>
        <w:rPr>
          <w:noProof/>
        </w:rPr>
      </w:r>
      <w:r>
        <w:rPr>
          <w:noProof/>
        </w:rPr>
        <w:fldChar w:fldCharType="separate"/>
      </w:r>
      <w:r>
        <w:rPr>
          <w:noProof/>
        </w:rPr>
        <w:t>116</w:t>
      </w:r>
      <w:r>
        <w:rPr>
          <w:noProof/>
        </w:rPr>
        <w:fldChar w:fldCharType="end"/>
      </w:r>
    </w:p>
    <w:p w14:paraId="32D1D0C4" w14:textId="1D8B27D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fldLock="1"/>
      </w:r>
      <w:r>
        <w:rPr>
          <w:noProof/>
        </w:rPr>
        <w:instrText xml:space="preserve"> PAGEREF _Toc170293556 \h </w:instrText>
      </w:r>
      <w:r>
        <w:rPr>
          <w:noProof/>
        </w:rPr>
      </w:r>
      <w:r>
        <w:rPr>
          <w:noProof/>
        </w:rPr>
        <w:fldChar w:fldCharType="separate"/>
      </w:r>
      <w:r>
        <w:rPr>
          <w:noProof/>
        </w:rPr>
        <w:t>117</w:t>
      </w:r>
      <w:r>
        <w:rPr>
          <w:noProof/>
        </w:rPr>
        <w:fldChar w:fldCharType="end"/>
      </w:r>
    </w:p>
    <w:p w14:paraId="3642BABB" w14:textId="711F382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sidRPr="0071021B">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71021B">
        <w:rPr>
          <w:noProof/>
          <w:lang w:val="en-US"/>
        </w:rPr>
        <w:t>Frames Layout</w:t>
      </w:r>
      <w:r>
        <w:rPr>
          <w:noProof/>
        </w:rPr>
        <w:tab/>
      </w:r>
      <w:r>
        <w:rPr>
          <w:noProof/>
        </w:rPr>
        <w:fldChar w:fldCharType="begin" w:fldLock="1"/>
      </w:r>
      <w:r>
        <w:rPr>
          <w:noProof/>
        </w:rPr>
        <w:instrText xml:space="preserve"> PAGEREF _Toc170293557 \h </w:instrText>
      </w:r>
      <w:r>
        <w:rPr>
          <w:noProof/>
        </w:rPr>
      </w:r>
      <w:r>
        <w:rPr>
          <w:noProof/>
        </w:rPr>
        <w:fldChar w:fldCharType="separate"/>
      </w:r>
      <w:r>
        <w:rPr>
          <w:noProof/>
        </w:rPr>
        <w:t>117</w:t>
      </w:r>
      <w:r>
        <w:rPr>
          <w:noProof/>
        </w:rPr>
        <w:fldChar w:fldCharType="end"/>
      </w:r>
    </w:p>
    <w:p w14:paraId="3902755F" w14:textId="4DFD213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_Toc170293558 \h </w:instrText>
      </w:r>
      <w:r>
        <w:rPr>
          <w:noProof/>
        </w:rPr>
      </w:r>
      <w:r>
        <w:rPr>
          <w:noProof/>
        </w:rPr>
        <w:fldChar w:fldCharType="separate"/>
      </w:r>
      <w:r>
        <w:rPr>
          <w:noProof/>
        </w:rPr>
        <w:t>117</w:t>
      </w:r>
      <w:r>
        <w:rPr>
          <w:noProof/>
        </w:rPr>
        <w:fldChar w:fldCharType="end"/>
      </w:r>
    </w:p>
    <w:p w14:paraId="2E5D8465" w14:textId="268EB5E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sidRPr="0071021B">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71021B">
        <w:rPr>
          <w:noProof/>
          <w:lang w:val="fr-FR"/>
        </w:rPr>
        <w:t>Frames identifier</w:t>
      </w:r>
      <w:r>
        <w:rPr>
          <w:noProof/>
        </w:rPr>
        <w:tab/>
      </w:r>
      <w:r>
        <w:rPr>
          <w:noProof/>
        </w:rPr>
        <w:fldChar w:fldCharType="begin" w:fldLock="1"/>
      </w:r>
      <w:r>
        <w:rPr>
          <w:noProof/>
        </w:rPr>
        <w:instrText xml:space="preserve"> PAGEREF _Toc170293559 \h </w:instrText>
      </w:r>
      <w:r>
        <w:rPr>
          <w:noProof/>
        </w:rPr>
      </w:r>
      <w:r>
        <w:rPr>
          <w:noProof/>
        </w:rPr>
        <w:fldChar w:fldCharType="separate"/>
      </w:r>
      <w:r>
        <w:rPr>
          <w:noProof/>
        </w:rPr>
        <w:t>117</w:t>
      </w:r>
      <w:r>
        <w:rPr>
          <w:noProof/>
        </w:rPr>
        <w:fldChar w:fldCharType="end"/>
      </w:r>
    </w:p>
    <w:p w14:paraId="54ACEA16" w14:textId="58D9EDC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fldLock="1"/>
      </w:r>
      <w:r>
        <w:rPr>
          <w:noProof/>
        </w:rPr>
        <w:instrText xml:space="preserve"> PAGEREF _Toc170293560 \h </w:instrText>
      </w:r>
      <w:r>
        <w:rPr>
          <w:noProof/>
        </w:rPr>
      </w:r>
      <w:r>
        <w:rPr>
          <w:noProof/>
        </w:rPr>
        <w:fldChar w:fldCharType="separate"/>
      </w:r>
      <w:r>
        <w:rPr>
          <w:noProof/>
        </w:rPr>
        <w:t>117</w:t>
      </w:r>
      <w:r>
        <w:rPr>
          <w:noProof/>
        </w:rPr>
        <w:fldChar w:fldCharType="end"/>
      </w:r>
    </w:p>
    <w:p w14:paraId="089D2E34" w14:textId="269399D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fldLock="1"/>
      </w:r>
      <w:r>
        <w:rPr>
          <w:noProof/>
        </w:rPr>
        <w:instrText xml:space="preserve"> PAGEREF _Toc170293561 \h </w:instrText>
      </w:r>
      <w:r>
        <w:rPr>
          <w:noProof/>
        </w:rPr>
      </w:r>
      <w:r>
        <w:rPr>
          <w:noProof/>
        </w:rPr>
        <w:fldChar w:fldCharType="separate"/>
      </w:r>
      <w:r>
        <w:rPr>
          <w:noProof/>
        </w:rPr>
        <w:t>117</w:t>
      </w:r>
      <w:r>
        <w:rPr>
          <w:noProof/>
        </w:rPr>
        <w:fldChar w:fldCharType="end"/>
      </w:r>
    </w:p>
    <w:p w14:paraId="11023D10" w14:textId="1D7D7E4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fldLock="1"/>
      </w:r>
      <w:r>
        <w:rPr>
          <w:noProof/>
        </w:rPr>
        <w:instrText xml:space="preserve"> PAGEREF _Toc170293562 \h </w:instrText>
      </w:r>
      <w:r>
        <w:rPr>
          <w:noProof/>
        </w:rPr>
      </w:r>
      <w:r>
        <w:rPr>
          <w:noProof/>
        </w:rPr>
        <w:fldChar w:fldCharType="separate"/>
      </w:r>
      <w:r>
        <w:rPr>
          <w:noProof/>
        </w:rPr>
        <w:t>117</w:t>
      </w:r>
      <w:r>
        <w:rPr>
          <w:noProof/>
        </w:rPr>
        <w:fldChar w:fldCharType="end"/>
      </w:r>
    </w:p>
    <w:p w14:paraId="1DED3CD2" w14:textId="0386BD5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fldLock="1"/>
      </w:r>
      <w:r>
        <w:rPr>
          <w:noProof/>
        </w:rPr>
        <w:instrText xml:space="preserve"> PAGEREF _Toc170293563 \h </w:instrText>
      </w:r>
      <w:r>
        <w:rPr>
          <w:noProof/>
        </w:rPr>
      </w:r>
      <w:r>
        <w:rPr>
          <w:noProof/>
        </w:rPr>
        <w:fldChar w:fldCharType="separate"/>
      </w:r>
      <w:r>
        <w:rPr>
          <w:noProof/>
        </w:rPr>
        <w:t>117</w:t>
      </w:r>
      <w:r>
        <w:rPr>
          <w:noProof/>
        </w:rPr>
        <w:fldChar w:fldCharType="end"/>
      </w:r>
    </w:p>
    <w:p w14:paraId="31430BFF" w14:textId="5780D3D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fldLock="1"/>
      </w:r>
      <w:r>
        <w:rPr>
          <w:noProof/>
        </w:rPr>
        <w:instrText xml:space="preserve"> PAGEREF _Toc170293564 \h </w:instrText>
      </w:r>
      <w:r>
        <w:rPr>
          <w:noProof/>
        </w:rPr>
      </w:r>
      <w:r>
        <w:rPr>
          <w:noProof/>
        </w:rPr>
        <w:fldChar w:fldCharType="separate"/>
      </w:r>
      <w:r>
        <w:rPr>
          <w:noProof/>
        </w:rPr>
        <w:t>118</w:t>
      </w:r>
      <w:r>
        <w:rPr>
          <w:noProof/>
        </w:rPr>
        <w:fldChar w:fldCharType="end"/>
      </w:r>
    </w:p>
    <w:p w14:paraId="743008F4" w14:textId="51F6FD3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fldLock="1"/>
      </w:r>
      <w:r>
        <w:rPr>
          <w:noProof/>
        </w:rPr>
        <w:instrText xml:space="preserve"> PAGEREF _Toc170293565 \h </w:instrText>
      </w:r>
      <w:r>
        <w:rPr>
          <w:noProof/>
        </w:rPr>
      </w:r>
      <w:r>
        <w:rPr>
          <w:noProof/>
        </w:rPr>
        <w:fldChar w:fldCharType="separate"/>
      </w:r>
      <w:r>
        <w:rPr>
          <w:noProof/>
        </w:rPr>
        <w:t>118</w:t>
      </w:r>
      <w:r>
        <w:rPr>
          <w:noProof/>
        </w:rPr>
        <w:fldChar w:fldCharType="end"/>
      </w:r>
    </w:p>
    <w:p w14:paraId="71D4783E" w14:textId="638688B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fldLock="1"/>
      </w:r>
      <w:r>
        <w:rPr>
          <w:noProof/>
        </w:rPr>
        <w:instrText xml:space="preserve"> PAGEREF _Toc170293566 \h </w:instrText>
      </w:r>
      <w:r>
        <w:rPr>
          <w:noProof/>
        </w:rPr>
      </w:r>
      <w:r>
        <w:rPr>
          <w:noProof/>
        </w:rPr>
        <w:fldChar w:fldCharType="separate"/>
      </w:r>
      <w:r>
        <w:rPr>
          <w:noProof/>
        </w:rPr>
        <w:t>118</w:t>
      </w:r>
      <w:r>
        <w:rPr>
          <w:noProof/>
        </w:rPr>
        <w:fldChar w:fldCharType="end"/>
      </w:r>
    </w:p>
    <w:p w14:paraId="7F15C93F" w14:textId="746E907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fldLock="1"/>
      </w:r>
      <w:r>
        <w:rPr>
          <w:noProof/>
        </w:rPr>
        <w:instrText xml:space="preserve"> PAGEREF _Toc170293567 \h </w:instrText>
      </w:r>
      <w:r>
        <w:rPr>
          <w:noProof/>
        </w:rPr>
      </w:r>
      <w:r>
        <w:rPr>
          <w:noProof/>
        </w:rPr>
        <w:fldChar w:fldCharType="separate"/>
      </w:r>
      <w:r>
        <w:rPr>
          <w:noProof/>
        </w:rPr>
        <w:t>118</w:t>
      </w:r>
      <w:r>
        <w:rPr>
          <w:noProof/>
        </w:rPr>
        <w:fldChar w:fldCharType="end"/>
      </w:r>
    </w:p>
    <w:p w14:paraId="01D6774B" w14:textId="2920B69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fldLock="1"/>
      </w:r>
      <w:r>
        <w:rPr>
          <w:noProof/>
        </w:rPr>
        <w:instrText xml:space="preserve"> PAGEREF _Toc170293568 \h </w:instrText>
      </w:r>
      <w:r>
        <w:rPr>
          <w:noProof/>
        </w:rPr>
      </w:r>
      <w:r>
        <w:rPr>
          <w:noProof/>
        </w:rPr>
        <w:fldChar w:fldCharType="separate"/>
      </w:r>
      <w:r>
        <w:rPr>
          <w:noProof/>
        </w:rPr>
        <w:t>118</w:t>
      </w:r>
      <w:r>
        <w:rPr>
          <w:noProof/>
        </w:rPr>
        <w:fldChar w:fldCharType="end"/>
      </w:r>
    </w:p>
    <w:p w14:paraId="1BAB2009" w14:textId="61DB667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fldLock="1"/>
      </w:r>
      <w:r>
        <w:rPr>
          <w:noProof/>
        </w:rPr>
        <w:instrText xml:space="preserve"> PAGEREF _Toc170293569 \h </w:instrText>
      </w:r>
      <w:r>
        <w:rPr>
          <w:noProof/>
        </w:rPr>
      </w:r>
      <w:r>
        <w:rPr>
          <w:noProof/>
        </w:rPr>
        <w:fldChar w:fldCharType="separate"/>
      </w:r>
      <w:r>
        <w:rPr>
          <w:noProof/>
        </w:rPr>
        <w:t>118</w:t>
      </w:r>
      <w:r>
        <w:rPr>
          <w:noProof/>
        </w:rPr>
        <w:fldChar w:fldCharType="end"/>
      </w:r>
    </w:p>
    <w:p w14:paraId="0EF8BE0F" w14:textId="2717EA4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fldLock="1"/>
      </w:r>
      <w:r>
        <w:rPr>
          <w:noProof/>
        </w:rPr>
        <w:instrText xml:space="preserve"> PAGEREF _Toc170293570 \h </w:instrText>
      </w:r>
      <w:r>
        <w:rPr>
          <w:noProof/>
        </w:rPr>
      </w:r>
      <w:r>
        <w:rPr>
          <w:noProof/>
        </w:rPr>
        <w:fldChar w:fldCharType="separate"/>
      </w:r>
      <w:r>
        <w:rPr>
          <w:noProof/>
        </w:rPr>
        <w:t>119</w:t>
      </w:r>
      <w:r>
        <w:rPr>
          <w:noProof/>
        </w:rPr>
        <w:fldChar w:fldCharType="end"/>
      </w:r>
    </w:p>
    <w:p w14:paraId="77A0062F" w14:textId="3DA6A2F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fldLock="1"/>
      </w:r>
      <w:r>
        <w:rPr>
          <w:noProof/>
        </w:rPr>
        <w:instrText xml:space="preserve"> PAGEREF _Toc170293571 \h </w:instrText>
      </w:r>
      <w:r>
        <w:rPr>
          <w:noProof/>
        </w:rPr>
      </w:r>
      <w:r>
        <w:rPr>
          <w:noProof/>
        </w:rPr>
        <w:fldChar w:fldCharType="separate"/>
      </w:r>
      <w:r>
        <w:rPr>
          <w:noProof/>
        </w:rPr>
        <w:t>120</w:t>
      </w:r>
      <w:r>
        <w:rPr>
          <w:noProof/>
        </w:rPr>
        <w:fldChar w:fldCharType="end"/>
      </w:r>
    </w:p>
    <w:p w14:paraId="511A36E1" w14:textId="422A514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fldLock="1"/>
      </w:r>
      <w:r>
        <w:rPr>
          <w:noProof/>
        </w:rPr>
        <w:instrText xml:space="preserve"> PAGEREF _Toc170293572 \h </w:instrText>
      </w:r>
      <w:r>
        <w:rPr>
          <w:noProof/>
        </w:rPr>
      </w:r>
      <w:r>
        <w:rPr>
          <w:noProof/>
        </w:rPr>
        <w:fldChar w:fldCharType="separate"/>
      </w:r>
      <w:r>
        <w:rPr>
          <w:noProof/>
        </w:rPr>
        <w:t>122</w:t>
      </w:r>
      <w:r>
        <w:rPr>
          <w:noProof/>
        </w:rPr>
        <w:fldChar w:fldCharType="end"/>
      </w:r>
    </w:p>
    <w:p w14:paraId="75B82EAD" w14:textId="7457B63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fldLock="1"/>
      </w:r>
      <w:r>
        <w:rPr>
          <w:noProof/>
        </w:rPr>
        <w:instrText xml:space="preserve"> PAGEREF _Toc170293573 \h </w:instrText>
      </w:r>
      <w:r>
        <w:rPr>
          <w:noProof/>
        </w:rPr>
      </w:r>
      <w:r>
        <w:rPr>
          <w:noProof/>
        </w:rPr>
        <w:fldChar w:fldCharType="separate"/>
      </w:r>
      <w:r>
        <w:rPr>
          <w:noProof/>
        </w:rPr>
        <w:t>123</w:t>
      </w:r>
      <w:r>
        <w:rPr>
          <w:noProof/>
        </w:rPr>
        <w:fldChar w:fldCharType="end"/>
      </w:r>
    </w:p>
    <w:p w14:paraId="35E393FE" w14:textId="33228241"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fldLock="1"/>
      </w:r>
      <w:r>
        <w:rPr>
          <w:noProof/>
        </w:rPr>
        <w:instrText xml:space="preserve"> PAGEREF _Toc170293574 \h </w:instrText>
      </w:r>
      <w:r>
        <w:rPr>
          <w:noProof/>
        </w:rPr>
      </w:r>
      <w:r>
        <w:rPr>
          <w:noProof/>
        </w:rPr>
        <w:fldChar w:fldCharType="separate"/>
      </w:r>
      <w:r>
        <w:rPr>
          <w:noProof/>
        </w:rPr>
        <w:t>123</w:t>
      </w:r>
      <w:r>
        <w:rPr>
          <w:noProof/>
        </w:rPr>
        <w:fldChar w:fldCharType="end"/>
      </w:r>
    </w:p>
    <w:p w14:paraId="76B13589" w14:textId="5C76846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fldLock="1"/>
      </w:r>
      <w:r>
        <w:rPr>
          <w:noProof/>
        </w:rPr>
        <w:instrText xml:space="preserve"> PAGEREF _Toc170293575 \h </w:instrText>
      </w:r>
      <w:r>
        <w:rPr>
          <w:noProof/>
        </w:rPr>
      </w:r>
      <w:r>
        <w:rPr>
          <w:noProof/>
        </w:rPr>
        <w:fldChar w:fldCharType="separate"/>
      </w:r>
      <w:r>
        <w:rPr>
          <w:noProof/>
        </w:rPr>
        <w:t>123</w:t>
      </w:r>
      <w:r>
        <w:rPr>
          <w:noProof/>
        </w:rPr>
        <w:fldChar w:fldCharType="end"/>
      </w:r>
    </w:p>
    <w:p w14:paraId="075FC6CD" w14:textId="442C47C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fldLock="1"/>
      </w:r>
      <w:r>
        <w:rPr>
          <w:noProof/>
        </w:rPr>
        <w:instrText xml:space="preserve"> PAGEREF _Toc170293576 \h </w:instrText>
      </w:r>
      <w:r>
        <w:rPr>
          <w:noProof/>
        </w:rPr>
      </w:r>
      <w:r>
        <w:rPr>
          <w:noProof/>
        </w:rPr>
        <w:fldChar w:fldCharType="separate"/>
      </w:r>
      <w:r>
        <w:rPr>
          <w:noProof/>
        </w:rPr>
        <w:t>124</w:t>
      </w:r>
      <w:r>
        <w:rPr>
          <w:noProof/>
        </w:rPr>
        <w:fldChar w:fldCharType="end"/>
      </w:r>
    </w:p>
    <w:p w14:paraId="005A6E09" w14:textId="4CBA5420"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fldLock="1"/>
      </w:r>
      <w:r>
        <w:rPr>
          <w:noProof/>
        </w:rPr>
        <w:instrText xml:space="preserve"> PAGEREF _Toc170293577 \h </w:instrText>
      </w:r>
      <w:r>
        <w:rPr>
          <w:noProof/>
        </w:rPr>
      </w:r>
      <w:r>
        <w:rPr>
          <w:noProof/>
        </w:rPr>
        <w:fldChar w:fldCharType="separate"/>
      </w:r>
      <w:r>
        <w:rPr>
          <w:noProof/>
        </w:rPr>
        <w:t>124</w:t>
      </w:r>
      <w:r>
        <w:rPr>
          <w:noProof/>
        </w:rPr>
        <w:fldChar w:fldCharType="end"/>
      </w:r>
    </w:p>
    <w:p w14:paraId="283BEE4B" w14:textId="35D1DB8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fldLock="1"/>
      </w:r>
      <w:r>
        <w:rPr>
          <w:noProof/>
        </w:rPr>
        <w:instrText xml:space="preserve"> PAGEREF _Toc170293578 \h </w:instrText>
      </w:r>
      <w:r>
        <w:rPr>
          <w:noProof/>
        </w:rPr>
      </w:r>
      <w:r>
        <w:rPr>
          <w:noProof/>
        </w:rPr>
        <w:fldChar w:fldCharType="separate"/>
      </w:r>
      <w:r>
        <w:rPr>
          <w:noProof/>
        </w:rPr>
        <w:t>125</w:t>
      </w:r>
      <w:r>
        <w:rPr>
          <w:noProof/>
        </w:rPr>
        <w:fldChar w:fldCharType="end"/>
      </w:r>
    </w:p>
    <w:p w14:paraId="1E316E5E" w14:textId="1155908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fldLock="1"/>
      </w:r>
      <w:r>
        <w:rPr>
          <w:noProof/>
        </w:rPr>
        <w:instrText xml:space="preserve"> PAGEREF _Toc170293579 \h </w:instrText>
      </w:r>
      <w:r>
        <w:rPr>
          <w:noProof/>
        </w:rPr>
      </w:r>
      <w:r>
        <w:rPr>
          <w:noProof/>
        </w:rPr>
        <w:fldChar w:fldCharType="separate"/>
      </w:r>
      <w:r>
        <w:rPr>
          <w:noProof/>
        </w:rPr>
        <w:t>125</w:t>
      </w:r>
      <w:r>
        <w:rPr>
          <w:noProof/>
        </w:rPr>
        <w:fldChar w:fldCharType="end"/>
      </w:r>
    </w:p>
    <w:p w14:paraId="6963DA12" w14:textId="268488D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sidRPr="0071021B">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71021B">
        <w:rPr>
          <w:noProof/>
          <w:lang w:val="pt-BR"/>
        </w:rPr>
        <w:t>HNB name</w:t>
      </w:r>
      <w:r>
        <w:rPr>
          <w:noProof/>
        </w:rPr>
        <w:tab/>
      </w:r>
      <w:r>
        <w:rPr>
          <w:noProof/>
        </w:rPr>
        <w:fldChar w:fldCharType="begin" w:fldLock="1"/>
      </w:r>
      <w:r>
        <w:rPr>
          <w:noProof/>
        </w:rPr>
        <w:instrText xml:space="preserve"> PAGEREF _Toc170293580 \h </w:instrText>
      </w:r>
      <w:r>
        <w:rPr>
          <w:noProof/>
        </w:rPr>
      </w:r>
      <w:r>
        <w:rPr>
          <w:noProof/>
        </w:rPr>
        <w:fldChar w:fldCharType="separate"/>
      </w:r>
      <w:r>
        <w:rPr>
          <w:noProof/>
        </w:rPr>
        <w:t>126</w:t>
      </w:r>
      <w:r>
        <w:rPr>
          <w:noProof/>
        </w:rPr>
        <w:fldChar w:fldCharType="end"/>
      </w:r>
    </w:p>
    <w:p w14:paraId="36B1E125" w14:textId="0E2C2FC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fldLock="1"/>
      </w:r>
      <w:r>
        <w:rPr>
          <w:noProof/>
        </w:rPr>
        <w:instrText xml:space="preserve"> PAGEREF _Toc170293581 \h </w:instrText>
      </w:r>
      <w:r>
        <w:rPr>
          <w:noProof/>
        </w:rPr>
      </w:r>
      <w:r>
        <w:rPr>
          <w:noProof/>
        </w:rPr>
        <w:fldChar w:fldCharType="separate"/>
      </w:r>
      <w:r>
        <w:rPr>
          <w:noProof/>
        </w:rPr>
        <w:t>126</w:t>
      </w:r>
      <w:r>
        <w:rPr>
          <w:noProof/>
        </w:rPr>
        <w:fldChar w:fldCharType="end"/>
      </w:r>
    </w:p>
    <w:p w14:paraId="611724E7" w14:textId="688B94B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fldLock="1"/>
      </w:r>
      <w:r>
        <w:rPr>
          <w:noProof/>
        </w:rPr>
        <w:instrText xml:space="preserve"> PAGEREF _Toc170293582 \h </w:instrText>
      </w:r>
      <w:r>
        <w:rPr>
          <w:noProof/>
        </w:rPr>
      </w:r>
      <w:r>
        <w:rPr>
          <w:noProof/>
        </w:rPr>
        <w:fldChar w:fldCharType="separate"/>
      </w:r>
      <w:r>
        <w:rPr>
          <w:noProof/>
        </w:rPr>
        <w:t>126</w:t>
      </w:r>
      <w:r>
        <w:rPr>
          <w:noProof/>
        </w:rPr>
        <w:fldChar w:fldCharType="end"/>
      </w:r>
    </w:p>
    <w:p w14:paraId="4FEF914D" w14:textId="2EF3D90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_Toc170293583 \h </w:instrText>
      </w:r>
      <w:r>
        <w:rPr>
          <w:noProof/>
        </w:rPr>
      </w:r>
      <w:r>
        <w:rPr>
          <w:noProof/>
        </w:rPr>
        <w:fldChar w:fldCharType="separate"/>
      </w:r>
      <w:r>
        <w:rPr>
          <w:noProof/>
        </w:rPr>
        <w:t>126</w:t>
      </w:r>
      <w:r>
        <w:rPr>
          <w:noProof/>
        </w:rPr>
        <w:fldChar w:fldCharType="end"/>
      </w:r>
    </w:p>
    <w:p w14:paraId="34A61994" w14:textId="654032C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fldLock="1"/>
      </w:r>
      <w:r>
        <w:rPr>
          <w:noProof/>
        </w:rPr>
        <w:instrText xml:space="preserve"> PAGEREF _Toc170293584 \h </w:instrText>
      </w:r>
      <w:r>
        <w:rPr>
          <w:noProof/>
        </w:rPr>
      </w:r>
      <w:r>
        <w:rPr>
          <w:noProof/>
        </w:rPr>
        <w:fldChar w:fldCharType="separate"/>
      </w:r>
      <w:r>
        <w:rPr>
          <w:noProof/>
        </w:rPr>
        <w:t>126</w:t>
      </w:r>
      <w:r>
        <w:rPr>
          <w:noProof/>
        </w:rPr>
        <w:fldChar w:fldCharType="end"/>
      </w:r>
    </w:p>
    <w:p w14:paraId="63301E1A" w14:textId="10C15E1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fldLock="1"/>
      </w:r>
      <w:r>
        <w:rPr>
          <w:noProof/>
        </w:rPr>
        <w:instrText xml:space="preserve"> PAGEREF _Toc170293585 \h </w:instrText>
      </w:r>
      <w:r>
        <w:rPr>
          <w:noProof/>
        </w:rPr>
      </w:r>
      <w:r>
        <w:rPr>
          <w:noProof/>
        </w:rPr>
        <w:fldChar w:fldCharType="separate"/>
      </w:r>
      <w:r>
        <w:rPr>
          <w:noProof/>
        </w:rPr>
        <w:t>126</w:t>
      </w:r>
      <w:r>
        <w:rPr>
          <w:noProof/>
        </w:rPr>
        <w:fldChar w:fldCharType="end"/>
      </w:r>
    </w:p>
    <w:p w14:paraId="47FFB565" w14:textId="5B2AA52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fldLock="1"/>
      </w:r>
      <w:r>
        <w:rPr>
          <w:noProof/>
        </w:rPr>
        <w:instrText xml:space="preserve"> PAGEREF _Toc170293586 \h </w:instrText>
      </w:r>
      <w:r>
        <w:rPr>
          <w:noProof/>
        </w:rPr>
      </w:r>
      <w:r>
        <w:rPr>
          <w:noProof/>
        </w:rPr>
        <w:fldChar w:fldCharType="separate"/>
      </w:r>
      <w:r>
        <w:rPr>
          <w:noProof/>
        </w:rPr>
        <w:t>126</w:t>
      </w:r>
      <w:r>
        <w:rPr>
          <w:noProof/>
        </w:rPr>
        <w:fldChar w:fldCharType="end"/>
      </w:r>
    </w:p>
    <w:p w14:paraId="37DEB763" w14:textId="3B1557F0"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fldLock="1"/>
      </w:r>
      <w:r>
        <w:rPr>
          <w:noProof/>
        </w:rPr>
        <w:instrText xml:space="preserve"> PAGEREF _Toc170293587 \h </w:instrText>
      </w:r>
      <w:r>
        <w:rPr>
          <w:noProof/>
        </w:rPr>
      </w:r>
      <w:r>
        <w:rPr>
          <w:noProof/>
        </w:rPr>
        <w:fldChar w:fldCharType="separate"/>
      </w:r>
      <w:r>
        <w:rPr>
          <w:noProof/>
        </w:rPr>
        <w:t>126</w:t>
      </w:r>
      <w:r>
        <w:rPr>
          <w:noProof/>
        </w:rPr>
        <w:fldChar w:fldCharType="end"/>
      </w:r>
    </w:p>
    <w:p w14:paraId="762E26AE" w14:textId="262E026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fldLock="1"/>
      </w:r>
      <w:r>
        <w:rPr>
          <w:noProof/>
        </w:rPr>
        <w:instrText xml:space="preserve"> PAGEREF _Toc170293588 \h </w:instrText>
      </w:r>
      <w:r>
        <w:rPr>
          <w:noProof/>
        </w:rPr>
      </w:r>
      <w:r>
        <w:rPr>
          <w:noProof/>
        </w:rPr>
        <w:fldChar w:fldCharType="separate"/>
      </w:r>
      <w:r>
        <w:rPr>
          <w:noProof/>
        </w:rPr>
        <w:t>127</w:t>
      </w:r>
      <w:r>
        <w:rPr>
          <w:noProof/>
        </w:rPr>
        <w:fldChar w:fldCharType="end"/>
      </w:r>
    </w:p>
    <w:p w14:paraId="638ED99E" w14:textId="6D45561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71021B">
        <w:rPr>
          <w:noProof/>
          <w:color w:val="000000"/>
        </w:rPr>
        <w:t>IMS status code</w:t>
      </w:r>
      <w:r>
        <w:rPr>
          <w:noProof/>
        </w:rPr>
        <w:tab/>
      </w:r>
      <w:r>
        <w:rPr>
          <w:noProof/>
        </w:rPr>
        <w:fldChar w:fldCharType="begin" w:fldLock="1"/>
      </w:r>
      <w:r>
        <w:rPr>
          <w:noProof/>
        </w:rPr>
        <w:instrText xml:space="preserve"> PAGEREF _Toc170293589 \h </w:instrText>
      </w:r>
      <w:r>
        <w:rPr>
          <w:noProof/>
        </w:rPr>
      </w:r>
      <w:r>
        <w:rPr>
          <w:noProof/>
        </w:rPr>
        <w:fldChar w:fldCharType="separate"/>
      </w:r>
      <w:r>
        <w:rPr>
          <w:noProof/>
        </w:rPr>
        <w:t>127</w:t>
      </w:r>
      <w:r>
        <w:rPr>
          <w:noProof/>
        </w:rPr>
        <w:fldChar w:fldCharType="end"/>
      </w:r>
    </w:p>
    <w:p w14:paraId="7A3F7EB4" w14:textId="6605743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fldLock="1"/>
      </w:r>
      <w:r>
        <w:rPr>
          <w:noProof/>
        </w:rPr>
        <w:instrText xml:space="preserve"> PAGEREF _Toc170293590 \h </w:instrText>
      </w:r>
      <w:r>
        <w:rPr>
          <w:noProof/>
        </w:rPr>
      </w:r>
      <w:r>
        <w:rPr>
          <w:noProof/>
        </w:rPr>
        <w:fldChar w:fldCharType="separate"/>
      </w:r>
      <w:r>
        <w:rPr>
          <w:noProof/>
        </w:rPr>
        <w:t>127</w:t>
      </w:r>
      <w:r>
        <w:rPr>
          <w:noProof/>
        </w:rPr>
        <w:fldChar w:fldCharType="end"/>
      </w:r>
    </w:p>
    <w:p w14:paraId="70ECA657" w14:textId="33EFCF6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fldLock="1"/>
      </w:r>
      <w:r>
        <w:rPr>
          <w:noProof/>
        </w:rPr>
        <w:instrText xml:space="preserve"> PAGEREF _Toc170293591 \h </w:instrText>
      </w:r>
      <w:r>
        <w:rPr>
          <w:noProof/>
        </w:rPr>
      </w:r>
      <w:r>
        <w:rPr>
          <w:noProof/>
        </w:rPr>
        <w:fldChar w:fldCharType="separate"/>
      </w:r>
      <w:r>
        <w:rPr>
          <w:noProof/>
        </w:rPr>
        <w:t>127</w:t>
      </w:r>
      <w:r>
        <w:rPr>
          <w:noProof/>
        </w:rPr>
        <w:fldChar w:fldCharType="end"/>
      </w:r>
    </w:p>
    <w:p w14:paraId="41B647A0" w14:textId="3463B31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fldLock="1"/>
      </w:r>
      <w:r>
        <w:rPr>
          <w:noProof/>
        </w:rPr>
        <w:instrText xml:space="preserve"> PAGEREF _Toc170293592 \h </w:instrText>
      </w:r>
      <w:r>
        <w:rPr>
          <w:noProof/>
        </w:rPr>
      </w:r>
      <w:r>
        <w:rPr>
          <w:noProof/>
        </w:rPr>
        <w:fldChar w:fldCharType="separate"/>
      </w:r>
      <w:r>
        <w:rPr>
          <w:noProof/>
        </w:rPr>
        <w:t>127</w:t>
      </w:r>
      <w:r>
        <w:rPr>
          <w:noProof/>
        </w:rPr>
        <w:fldChar w:fldCharType="end"/>
      </w:r>
    </w:p>
    <w:p w14:paraId="08E68DE2" w14:textId="2778F2B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_Toc170293593 \h </w:instrText>
      </w:r>
      <w:r>
        <w:rPr>
          <w:noProof/>
        </w:rPr>
      </w:r>
      <w:r>
        <w:rPr>
          <w:noProof/>
        </w:rPr>
        <w:fldChar w:fldCharType="separate"/>
      </w:r>
      <w:r>
        <w:rPr>
          <w:noProof/>
        </w:rPr>
        <w:t>128</w:t>
      </w:r>
      <w:r>
        <w:rPr>
          <w:noProof/>
        </w:rPr>
        <w:fldChar w:fldCharType="end"/>
      </w:r>
    </w:p>
    <w:p w14:paraId="0FDDD8E4" w14:textId="1992F0C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_Toc170293594 \h </w:instrText>
      </w:r>
      <w:r>
        <w:rPr>
          <w:noProof/>
        </w:rPr>
      </w:r>
      <w:r>
        <w:rPr>
          <w:noProof/>
        </w:rPr>
        <w:fldChar w:fldCharType="separate"/>
      </w:r>
      <w:r>
        <w:rPr>
          <w:noProof/>
        </w:rPr>
        <w:t>128</w:t>
      </w:r>
      <w:r>
        <w:rPr>
          <w:noProof/>
        </w:rPr>
        <w:fldChar w:fldCharType="end"/>
      </w:r>
    </w:p>
    <w:p w14:paraId="4CD668BC" w14:textId="4014E809"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fldLock="1"/>
      </w:r>
      <w:r>
        <w:rPr>
          <w:noProof/>
        </w:rPr>
        <w:instrText xml:space="preserve"> PAGEREF _Toc170293595 \h </w:instrText>
      </w:r>
      <w:r>
        <w:rPr>
          <w:noProof/>
        </w:rPr>
      </w:r>
      <w:r>
        <w:rPr>
          <w:noProof/>
        </w:rPr>
        <w:fldChar w:fldCharType="separate"/>
      </w:r>
      <w:r>
        <w:rPr>
          <w:noProof/>
        </w:rPr>
        <w:t>128</w:t>
      </w:r>
      <w:r>
        <w:rPr>
          <w:noProof/>
        </w:rPr>
        <w:fldChar w:fldCharType="end"/>
      </w:r>
    </w:p>
    <w:p w14:paraId="587CE031" w14:textId="093CE0C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fldLock="1"/>
      </w:r>
      <w:r>
        <w:rPr>
          <w:noProof/>
        </w:rPr>
        <w:instrText xml:space="preserve"> PAGEREF _Toc170293596 \h </w:instrText>
      </w:r>
      <w:r>
        <w:rPr>
          <w:noProof/>
        </w:rPr>
      </w:r>
      <w:r>
        <w:rPr>
          <w:noProof/>
        </w:rPr>
        <w:fldChar w:fldCharType="separate"/>
      </w:r>
      <w:r>
        <w:rPr>
          <w:noProof/>
        </w:rPr>
        <w:t>128</w:t>
      </w:r>
      <w:r>
        <w:rPr>
          <w:noProof/>
        </w:rPr>
        <w:fldChar w:fldCharType="end"/>
      </w:r>
    </w:p>
    <w:p w14:paraId="49B1A738" w14:textId="2D7E627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fldLock="1"/>
      </w:r>
      <w:r>
        <w:rPr>
          <w:noProof/>
        </w:rPr>
        <w:instrText xml:space="preserve"> PAGEREF _Toc170293597 \h </w:instrText>
      </w:r>
      <w:r>
        <w:rPr>
          <w:noProof/>
        </w:rPr>
      </w:r>
      <w:r>
        <w:rPr>
          <w:noProof/>
        </w:rPr>
        <w:fldChar w:fldCharType="separate"/>
      </w:r>
      <w:r>
        <w:rPr>
          <w:noProof/>
        </w:rPr>
        <w:t>128</w:t>
      </w:r>
      <w:r>
        <w:rPr>
          <w:noProof/>
        </w:rPr>
        <w:fldChar w:fldCharType="end"/>
      </w:r>
    </w:p>
    <w:p w14:paraId="3F68ED01" w14:textId="02B0E98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fldLock="1"/>
      </w:r>
      <w:r>
        <w:rPr>
          <w:noProof/>
        </w:rPr>
        <w:instrText xml:space="preserve"> PAGEREF _Toc170293598 \h </w:instrText>
      </w:r>
      <w:r>
        <w:rPr>
          <w:noProof/>
        </w:rPr>
      </w:r>
      <w:r>
        <w:rPr>
          <w:noProof/>
        </w:rPr>
        <w:fldChar w:fldCharType="separate"/>
      </w:r>
      <w:r>
        <w:rPr>
          <w:noProof/>
        </w:rPr>
        <w:t>128</w:t>
      </w:r>
      <w:r>
        <w:rPr>
          <w:noProof/>
        </w:rPr>
        <w:fldChar w:fldCharType="end"/>
      </w:r>
    </w:p>
    <w:p w14:paraId="37591B27" w14:textId="3CAE0C3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fldLock="1"/>
      </w:r>
      <w:r>
        <w:rPr>
          <w:noProof/>
        </w:rPr>
        <w:instrText xml:space="preserve"> PAGEREF _Toc170293599 \h </w:instrText>
      </w:r>
      <w:r>
        <w:rPr>
          <w:noProof/>
        </w:rPr>
      </w:r>
      <w:r>
        <w:rPr>
          <w:noProof/>
        </w:rPr>
        <w:fldChar w:fldCharType="separate"/>
      </w:r>
      <w:r>
        <w:rPr>
          <w:noProof/>
        </w:rPr>
        <w:t>129</w:t>
      </w:r>
      <w:r>
        <w:rPr>
          <w:noProof/>
        </w:rPr>
        <w:fldChar w:fldCharType="end"/>
      </w:r>
    </w:p>
    <w:p w14:paraId="70736E33" w14:textId="26255C7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fldLock="1"/>
      </w:r>
      <w:r>
        <w:rPr>
          <w:noProof/>
        </w:rPr>
        <w:instrText xml:space="preserve"> PAGEREF _Toc170293600 \h </w:instrText>
      </w:r>
      <w:r>
        <w:rPr>
          <w:noProof/>
        </w:rPr>
      </w:r>
      <w:r>
        <w:rPr>
          <w:noProof/>
        </w:rPr>
        <w:fldChar w:fldCharType="separate"/>
      </w:r>
      <w:r>
        <w:rPr>
          <w:noProof/>
        </w:rPr>
        <w:t>129</w:t>
      </w:r>
      <w:r>
        <w:rPr>
          <w:noProof/>
        </w:rPr>
        <w:fldChar w:fldCharType="end"/>
      </w:r>
    </w:p>
    <w:p w14:paraId="17577BDD" w14:textId="61E55E3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fldLock="1"/>
      </w:r>
      <w:r>
        <w:rPr>
          <w:noProof/>
        </w:rPr>
        <w:instrText xml:space="preserve"> PAGEREF _Toc170293601 \h </w:instrText>
      </w:r>
      <w:r>
        <w:rPr>
          <w:noProof/>
        </w:rPr>
      </w:r>
      <w:r>
        <w:rPr>
          <w:noProof/>
        </w:rPr>
        <w:fldChar w:fldCharType="separate"/>
      </w:r>
      <w:r>
        <w:rPr>
          <w:noProof/>
        </w:rPr>
        <w:t>129</w:t>
      </w:r>
      <w:r>
        <w:rPr>
          <w:noProof/>
        </w:rPr>
        <w:fldChar w:fldCharType="end"/>
      </w:r>
    </w:p>
    <w:p w14:paraId="12377EF7" w14:textId="3324D6C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fldLock="1"/>
      </w:r>
      <w:r>
        <w:rPr>
          <w:noProof/>
        </w:rPr>
        <w:instrText xml:space="preserve"> PAGEREF _Toc170293602 \h </w:instrText>
      </w:r>
      <w:r>
        <w:rPr>
          <w:noProof/>
        </w:rPr>
      </w:r>
      <w:r>
        <w:rPr>
          <w:noProof/>
        </w:rPr>
        <w:fldChar w:fldCharType="separate"/>
      </w:r>
      <w:r>
        <w:rPr>
          <w:noProof/>
        </w:rPr>
        <w:t>129</w:t>
      </w:r>
      <w:r>
        <w:rPr>
          <w:noProof/>
        </w:rPr>
        <w:fldChar w:fldCharType="end"/>
      </w:r>
    </w:p>
    <w:p w14:paraId="760E8D9D" w14:textId="4338E42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fldLock="1"/>
      </w:r>
      <w:r>
        <w:rPr>
          <w:noProof/>
        </w:rPr>
        <w:instrText xml:space="preserve"> PAGEREF _Toc170293603 \h </w:instrText>
      </w:r>
      <w:r>
        <w:rPr>
          <w:noProof/>
        </w:rPr>
      </w:r>
      <w:r>
        <w:rPr>
          <w:noProof/>
        </w:rPr>
        <w:fldChar w:fldCharType="separate"/>
      </w:r>
      <w:r>
        <w:rPr>
          <w:noProof/>
        </w:rPr>
        <w:t>129</w:t>
      </w:r>
      <w:r>
        <w:rPr>
          <w:noProof/>
        </w:rPr>
        <w:fldChar w:fldCharType="end"/>
      </w:r>
    </w:p>
    <w:p w14:paraId="275BAF9B" w14:textId="1D8AC44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fldLock="1"/>
      </w:r>
      <w:r>
        <w:rPr>
          <w:noProof/>
        </w:rPr>
        <w:instrText xml:space="preserve"> PAGEREF _Toc170293604 \h </w:instrText>
      </w:r>
      <w:r>
        <w:rPr>
          <w:noProof/>
        </w:rPr>
      </w:r>
      <w:r>
        <w:rPr>
          <w:noProof/>
        </w:rPr>
        <w:fldChar w:fldCharType="separate"/>
      </w:r>
      <w:r>
        <w:rPr>
          <w:noProof/>
        </w:rPr>
        <w:t>129</w:t>
      </w:r>
      <w:r>
        <w:rPr>
          <w:noProof/>
        </w:rPr>
        <w:fldChar w:fldCharType="end"/>
      </w:r>
    </w:p>
    <w:p w14:paraId="036C929F" w14:textId="3AC126D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fldLock="1"/>
      </w:r>
      <w:r>
        <w:rPr>
          <w:noProof/>
        </w:rPr>
        <w:instrText xml:space="preserve"> PAGEREF _Toc170293605 \h </w:instrText>
      </w:r>
      <w:r>
        <w:rPr>
          <w:noProof/>
        </w:rPr>
      </w:r>
      <w:r>
        <w:rPr>
          <w:noProof/>
        </w:rPr>
        <w:fldChar w:fldCharType="separate"/>
      </w:r>
      <w:r>
        <w:rPr>
          <w:noProof/>
        </w:rPr>
        <w:t>129</w:t>
      </w:r>
      <w:r>
        <w:rPr>
          <w:noProof/>
        </w:rPr>
        <w:fldChar w:fldCharType="end"/>
      </w:r>
    </w:p>
    <w:p w14:paraId="774191E9" w14:textId="5B5ADCA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fldLock="1"/>
      </w:r>
      <w:r>
        <w:rPr>
          <w:noProof/>
        </w:rPr>
        <w:instrText xml:space="preserve"> PAGEREF _Toc170293606 \h </w:instrText>
      </w:r>
      <w:r>
        <w:rPr>
          <w:noProof/>
        </w:rPr>
      </w:r>
      <w:r>
        <w:rPr>
          <w:noProof/>
        </w:rPr>
        <w:fldChar w:fldCharType="separate"/>
      </w:r>
      <w:r>
        <w:rPr>
          <w:noProof/>
        </w:rPr>
        <w:t>129</w:t>
      </w:r>
      <w:r>
        <w:rPr>
          <w:noProof/>
        </w:rPr>
        <w:fldChar w:fldCharType="end"/>
      </w:r>
    </w:p>
    <w:p w14:paraId="298781AB" w14:textId="621BC7F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fldLock="1"/>
      </w:r>
      <w:r>
        <w:rPr>
          <w:noProof/>
        </w:rPr>
        <w:instrText xml:space="preserve"> PAGEREF _Toc170293607 \h </w:instrText>
      </w:r>
      <w:r>
        <w:rPr>
          <w:noProof/>
        </w:rPr>
      </w:r>
      <w:r>
        <w:rPr>
          <w:noProof/>
        </w:rPr>
        <w:fldChar w:fldCharType="separate"/>
      </w:r>
      <w:r>
        <w:rPr>
          <w:noProof/>
        </w:rPr>
        <w:t>130</w:t>
      </w:r>
      <w:r>
        <w:rPr>
          <w:noProof/>
        </w:rPr>
        <w:fldChar w:fldCharType="end"/>
      </w:r>
    </w:p>
    <w:p w14:paraId="4E8657DC" w14:textId="1099C1D2"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fldLock="1"/>
      </w:r>
      <w:r>
        <w:rPr>
          <w:noProof/>
        </w:rPr>
        <w:instrText xml:space="preserve"> PAGEREF _Toc170293608 \h </w:instrText>
      </w:r>
      <w:r>
        <w:rPr>
          <w:noProof/>
        </w:rPr>
      </w:r>
      <w:r>
        <w:rPr>
          <w:noProof/>
        </w:rPr>
        <w:fldChar w:fldCharType="separate"/>
      </w:r>
      <w:r>
        <w:rPr>
          <w:noProof/>
        </w:rPr>
        <w:t>130</w:t>
      </w:r>
      <w:r>
        <w:rPr>
          <w:noProof/>
        </w:rPr>
        <w:fldChar w:fldCharType="end"/>
      </w:r>
    </w:p>
    <w:p w14:paraId="12E56B7D" w14:textId="5F83DF5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_Toc170293609 \h </w:instrText>
      </w:r>
      <w:r>
        <w:rPr>
          <w:noProof/>
        </w:rPr>
      </w:r>
      <w:r>
        <w:rPr>
          <w:noProof/>
        </w:rPr>
        <w:fldChar w:fldCharType="separate"/>
      </w:r>
      <w:r>
        <w:rPr>
          <w:noProof/>
        </w:rPr>
        <w:t>130</w:t>
      </w:r>
      <w:r>
        <w:rPr>
          <w:noProof/>
        </w:rPr>
        <w:fldChar w:fldCharType="end"/>
      </w:r>
    </w:p>
    <w:p w14:paraId="065968B7" w14:textId="4B8C8FD0"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fldLock="1"/>
      </w:r>
      <w:r>
        <w:rPr>
          <w:noProof/>
        </w:rPr>
        <w:instrText xml:space="preserve"> PAGEREF _Toc170293610 \h </w:instrText>
      </w:r>
      <w:r>
        <w:rPr>
          <w:noProof/>
        </w:rPr>
      </w:r>
      <w:r>
        <w:rPr>
          <w:noProof/>
        </w:rPr>
        <w:fldChar w:fldCharType="separate"/>
      </w:r>
      <w:r>
        <w:rPr>
          <w:noProof/>
        </w:rPr>
        <w:t>130</w:t>
      </w:r>
      <w:r>
        <w:rPr>
          <w:noProof/>
        </w:rPr>
        <w:fldChar w:fldCharType="end"/>
      </w:r>
    </w:p>
    <w:p w14:paraId="2F12E0D7" w14:textId="784B027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fldLock="1"/>
      </w:r>
      <w:r>
        <w:rPr>
          <w:noProof/>
        </w:rPr>
        <w:instrText xml:space="preserve"> PAGEREF _Toc170293611 \h </w:instrText>
      </w:r>
      <w:r>
        <w:rPr>
          <w:noProof/>
        </w:rPr>
      </w:r>
      <w:r>
        <w:rPr>
          <w:noProof/>
        </w:rPr>
        <w:fldChar w:fldCharType="separate"/>
      </w:r>
      <w:r>
        <w:rPr>
          <w:noProof/>
        </w:rPr>
        <w:t>131</w:t>
      </w:r>
      <w:r>
        <w:rPr>
          <w:noProof/>
        </w:rPr>
        <w:fldChar w:fldCharType="end"/>
      </w:r>
    </w:p>
    <w:p w14:paraId="02485FF7" w14:textId="059C61F0"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fldLock="1"/>
      </w:r>
      <w:r>
        <w:rPr>
          <w:noProof/>
        </w:rPr>
        <w:instrText xml:space="preserve"> PAGEREF _Toc170293612 \h </w:instrText>
      </w:r>
      <w:r>
        <w:rPr>
          <w:noProof/>
        </w:rPr>
      </w:r>
      <w:r>
        <w:rPr>
          <w:noProof/>
        </w:rPr>
        <w:fldChar w:fldCharType="separate"/>
      </w:r>
      <w:r>
        <w:rPr>
          <w:noProof/>
        </w:rPr>
        <w:t>131</w:t>
      </w:r>
      <w:r>
        <w:rPr>
          <w:noProof/>
        </w:rPr>
        <w:fldChar w:fldCharType="end"/>
      </w:r>
    </w:p>
    <w:p w14:paraId="2D9641A0" w14:textId="2C66428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fldLock="1"/>
      </w:r>
      <w:r>
        <w:rPr>
          <w:noProof/>
        </w:rPr>
        <w:instrText xml:space="preserve"> PAGEREF _Toc170293613 \h </w:instrText>
      </w:r>
      <w:r>
        <w:rPr>
          <w:noProof/>
        </w:rPr>
      </w:r>
      <w:r>
        <w:rPr>
          <w:noProof/>
        </w:rPr>
        <w:fldChar w:fldCharType="separate"/>
      </w:r>
      <w:r>
        <w:rPr>
          <w:noProof/>
        </w:rPr>
        <w:t>131</w:t>
      </w:r>
      <w:r>
        <w:rPr>
          <w:noProof/>
        </w:rPr>
        <w:fldChar w:fldCharType="end"/>
      </w:r>
    </w:p>
    <w:p w14:paraId="7860681F" w14:textId="69F7471C"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fldLock="1"/>
      </w:r>
      <w:r>
        <w:rPr>
          <w:noProof/>
        </w:rPr>
        <w:instrText xml:space="preserve"> PAGEREF _Toc170293614 \h </w:instrText>
      </w:r>
      <w:r>
        <w:rPr>
          <w:noProof/>
        </w:rPr>
      </w:r>
      <w:r>
        <w:rPr>
          <w:noProof/>
        </w:rPr>
        <w:fldChar w:fldCharType="separate"/>
      </w:r>
      <w:r>
        <w:rPr>
          <w:noProof/>
        </w:rPr>
        <w:t>131</w:t>
      </w:r>
      <w:r>
        <w:rPr>
          <w:noProof/>
        </w:rPr>
        <w:fldChar w:fldCharType="end"/>
      </w:r>
    </w:p>
    <w:p w14:paraId="25876BAB" w14:textId="0E714600"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fldLock="1"/>
      </w:r>
      <w:r>
        <w:rPr>
          <w:noProof/>
        </w:rPr>
        <w:instrText xml:space="preserve"> PAGEREF _Toc170293615 \h </w:instrText>
      </w:r>
      <w:r>
        <w:rPr>
          <w:noProof/>
        </w:rPr>
      </w:r>
      <w:r>
        <w:rPr>
          <w:noProof/>
        </w:rPr>
        <w:fldChar w:fldCharType="separate"/>
      </w:r>
      <w:r>
        <w:rPr>
          <w:noProof/>
        </w:rPr>
        <w:t>132</w:t>
      </w:r>
      <w:r>
        <w:rPr>
          <w:noProof/>
        </w:rPr>
        <w:fldChar w:fldCharType="end"/>
      </w:r>
    </w:p>
    <w:p w14:paraId="573A4314" w14:textId="30671E5E"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fldLock="1"/>
      </w:r>
      <w:r>
        <w:rPr>
          <w:noProof/>
        </w:rPr>
        <w:instrText xml:space="preserve"> PAGEREF _Toc170293616 \h </w:instrText>
      </w:r>
      <w:r>
        <w:rPr>
          <w:noProof/>
        </w:rPr>
      </w:r>
      <w:r>
        <w:rPr>
          <w:noProof/>
        </w:rPr>
        <w:fldChar w:fldCharType="separate"/>
      </w:r>
      <w:r>
        <w:rPr>
          <w:noProof/>
        </w:rPr>
        <w:t>132</w:t>
      </w:r>
      <w:r>
        <w:rPr>
          <w:noProof/>
        </w:rPr>
        <w:fldChar w:fldCharType="end"/>
      </w:r>
    </w:p>
    <w:p w14:paraId="712C4CCD" w14:textId="5D0CC65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fldLock="1"/>
      </w:r>
      <w:r>
        <w:rPr>
          <w:noProof/>
        </w:rPr>
        <w:instrText xml:space="preserve"> PAGEREF _Toc170293617 \h </w:instrText>
      </w:r>
      <w:r>
        <w:rPr>
          <w:noProof/>
        </w:rPr>
      </w:r>
      <w:r>
        <w:rPr>
          <w:noProof/>
        </w:rPr>
        <w:fldChar w:fldCharType="separate"/>
      </w:r>
      <w:r>
        <w:rPr>
          <w:noProof/>
        </w:rPr>
        <w:t>133</w:t>
      </w:r>
      <w:r>
        <w:rPr>
          <w:noProof/>
        </w:rPr>
        <w:fldChar w:fldCharType="end"/>
      </w:r>
    </w:p>
    <w:p w14:paraId="4B8B3BF3" w14:textId="719A293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fldLock="1"/>
      </w:r>
      <w:r>
        <w:rPr>
          <w:noProof/>
        </w:rPr>
        <w:instrText xml:space="preserve"> PAGEREF _Toc170293618 \h </w:instrText>
      </w:r>
      <w:r>
        <w:rPr>
          <w:noProof/>
        </w:rPr>
      </w:r>
      <w:r>
        <w:rPr>
          <w:noProof/>
        </w:rPr>
        <w:fldChar w:fldCharType="separate"/>
      </w:r>
      <w:r>
        <w:rPr>
          <w:noProof/>
        </w:rPr>
        <w:t>133</w:t>
      </w:r>
      <w:r>
        <w:rPr>
          <w:noProof/>
        </w:rPr>
        <w:fldChar w:fldCharType="end"/>
      </w:r>
    </w:p>
    <w:p w14:paraId="3787AD46" w14:textId="7D9B11CB"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fldLock="1"/>
      </w:r>
      <w:r>
        <w:rPr>
          <w:noProof/>
        </w:rPr>
        <w:instrText xml:space="preserve"> PAGEREF _Toc170293619 \h </w:instrText>
      </w:r>
      <w:r>
        <w:rPr>
          <w:noProof/>
        </w:rPr>
      </w:r>
      <w:r>
        <w:rPr>
          <w:noProof/>
        </w:rPr>
        <w:fldChar w:fldCharType="separate"/>
      </w:r>
      <w:r>
        <w:rPr>
          <w:noProof/>
        </w:rPr>
        <w:t>133</w:t>
      </w:r>
      <w:r>
        <w:rPr>
          <w:noProof/>
        </w:rPr>
        <w:fldChar w:fldCharType="end"/>
      </w:r>
    </w:p>
    <w:p w14:paraId="6B0F21A8" w14:textId="082CFF90"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fldLock="1"/>
      </w:r>
      <w:r>
        <w:rPr>
          <w:noProof/>
        </w:rPr>
        <w:instrText xml:space="preserve"> PAGEREF _Toc170293620 \h </w:instrText>
      </w:r>
      <w:r>
        <w:rPr>
          <w:noProof/>
        </w:rPr>
      </w:r>
      <w:r>
        <w:rPr>
          <w:noProof/>
        </w:rPr>
        <w:fldChar w:fldCharType="separate"/>
      </w:r>
      <w:r>
        <w:rPr>
          <w:noProof/>
        </w:rPr>
        <w:t>134</w:t>
      </w:r>
      <w:r>
        <w:rPr>
          <w:noProof/>
        </w:rPr>
        <w:fldChar w:fldCharType="end"/>
      </w:r>
    </w:p>
    <w:p w14:paraId="3E8B11F5" w14:textId="2EF1EB9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71021B">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71021B">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_Toc170293621 \h </w:instrText>
      </w:r>
      <w:r>
        <w:rPr>
          <w:noProof/>
        </w:rPr>
      </w:r>
      <w:r>
        <w:rPr>
          <w:noProof/>
        </w:rPr>
        <w:fldChar w:fldCharType="separate"/>
      </w:r>
      <w:r>
        <w:rPr>
          <w:noProof/>
        </w:rPr>
        <w:t>135</w:t>
      </w:r>
      <w:r>
        <w:rPr>
          <w:noProof/>
        </w:rPr>
        <w:fldChar w:fldCharType="end"/>
      </w:r>
    </w:p>
    <w:p w14:paraId="783CBB71" w14:textId="7977FD1D"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fldLock="1"/>
      </w:r>
      <w:r>
        <w:rPr>
          <w:noProof/>
        </w:rPr>
        <w:instrText xml:space="preserve"> PAGEREF _Toc170293622 \h </w:instrText>
      </w:r>
      <w:r>
        <w:rPr>
          <w:noProof/>
        </w:rPr>
      </w:r>
      <w:r>
        <w:rPr>
          <w:noProof/>
        </w:rPr>
        <w:fldChar w:fldCharType="separate"/>
      </w:r>
      <w:r>
        <w:rPr>
          <w:noProof/>
        </w:rPr>
        <w:t>135</w:t>
      </w:r>
      <w:r>
        <w:rPr>
          <w:noProof/>
        </w:rPr>
        <w:fldChar w:fldCharType="end"/>
      </w:r>
    </w:p>
    <w:p w14:paraId="4CEFDD47" w14:textId="066DB551"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fldLock="1"/>
      </w:r>
      <w:r>
        <w:rPr>
          <w:noProof/>
        </w:rPr>
        <w:instrText xml:space="preserve"> PAGEREF _Toc170293623 \h </w:instrText>
      </w:r>
      <w:r>
        <w:rPr>
          <w:noProof/>
        </w:rPr>
      </w:r>
      <w:r>
        <w:rPr>
          <w:noProof/>
        </w:rPr>
        <w:fldChar w:fldCharType="separate"/>
      </w:r>
      <w:r>
        <w:rPr>
          <w:noProof/>
        </w:rPr>
        <w:t>136</w:t>
      </w:r>
      <w:r>
        <w:rPr>
          <w:noProof/>
        </w:rPr>
        <w:fldChar w:fldCharType="end"/>
      </w:r>
    </w:p>
    <w:p w14:paraId="2908D71E" w14:textId="125342B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fldLock="1"/>
      </w:r>
      <w:r>
        <w:rPr>
          <w:noProof/>
        </w:rPr>
        <w:instrText xml:space="preserve"> PAGEREF _Toc170293624 \h </w:instrText>
      </w:r>
      <w:r>
        <w:rPr>
          <w:noProof/>
        </w:rPr>
      </w:r>
      <w:r>
        <w:rPr>
          <w:noProof/>
        </w:rPr>
        <w:fldChar w:fldCharType="separate"/>
      </w:r>
      <w:r>
        <w:rPr>
          <w:noProof/>
        </w:rPr>
        <w:t>136</w:t>
      </w:r>
      <w:r>
        <w:rPr>
          <w:noProof/>
        </w:rPr>
        <w:fldChar w:fldCharType="end"/>
      </w:r>
    </w:p>
    <w:p w14:paraId="53316A12" w14:textId="4549FA80"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fldLock="1"/>
      </w:r>
      <w:r>
        <w:rPr>
          <w:noProof/>
        </w:rPr>
        <w:instrText xml:space="preserve"> PAGEREF _Toc170293625 \h </w:instrText>
      </w:r>
      <w:r>
        <w:rPr>
          <w:noProof/>
        </w:rPr>
      </w:r>
      <w:r>
        <w:rPr>
          <w:noProof/>
        </w:rPr>
        <w:fldChar w:fldCharType="separate"/>
      </w:r>
      <w:r>
        <w:rPr>
          <w:noProof/>
        </w:rPr>
        <w:t>136</w:t>
      </w:r>
      <w:r>
        <w:rPr>
          <w:noProof/>
        </w:rPr>
        <w:fldChar w:fldCharType="end"/>
      </w:r>
    </w:p>
    <w:p w14:paraId="29BF1C04" w14:textId="6383F9A0"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fldLock="1"/>
      </w:r>
      <w:r>
        <w:rPr>
          <w:noProof/>
        </w:rPr>
        <w:instrText xml:space="preserve"> PAGEREF _Toc170293626 \h </w:instrText>
      </w:r>
      <w:r>
        <w:rPr>
          <w:noProof/>
        </w:rPr>
      </w:r>
      <w:r>
        <w:rPr>
          <w:noProof/>
        </w:rPr>
        <w:fldChar w:fldCharType="separate"/>
      </w:r>
      <w:r>
        <w:rPr>
          <w:noProof/>
        </w:rPr>
        <w:t>137</w:t>
      </w:r>
      <w:r>
        <w:rPr>
          <w:noProof/>
        </w:rPr>
        <w:fldChar w:fldCharType="end"/>
      </w:r>
    </w:p>
    <w:p w14:paraId="23A29960" w14:textId="2EB81DF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fldLock="1"/>
      </w:r>
      <w:r>
        <w:rPr>
          <w:noProof/>
        </w:rPr>
        <w:instrText xml:space="preserve"> PAGEREF _Toc170293627 \h </w:instrText>
      </w:r>
      <w:r>
        <w:rPr>
          <w:noProof/>
        </w:rPr>
      </w:r>
      <w:r>
        <w:rPr>
          <w:noProof/>
        </w:rPr>
        <w:fldChar w:fldCharType="separate"/>
      </w:r>
      <w:r>
        <w:rPr>
          <w:noProof/>
        </w:rPr>
        <w:t>138</w:t>
      </w:r>
      <w:r>
        <w:rPr>
          <w:noProof/>
        </w:rPr>
        <w:fldChar w:fldCharType="end"/>
      </w:r>
    </w:p>
    <w:p w14:paraId="2FE2BC23" w14:textId="57403F21"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fldLock="1"/>
      </w:r>
      <w:r>
        <w:rPr>
          <w:noProof/>
        </w:rPr>
        <w:instrText xml:space="preserve"> PAGEREF _Toc170293628 \h </w:instrText>
      </w:r>
      <w:r>
        <w:rPr>
          <w:noProof/>
        </w:rPr>
      </w:r>
      <w:r>
        <w:rPr>
          <w:noProof/>
        </w:rPr>
        <w:fldChar w:fldCharType="separate"/>
      </w:r>
      <w:r>
        <w:rPr>
          <w:noProof/>
        </w:rPr>
        <w:t>138</w:t>
      </w:r>
      <w:r>
        <w:rPr>
          <w:noProof/>
        </w:rPr>
        <w:fldChar w:fldCharType="end"/>
      </w:r>
    </w:p>
    <w:p w14:paraId="28585066" w14:textId="0E451E9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sidRPr="0071021B">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71021B">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_Toc170293629 \h </w:instrText>
      </w:r>
      <w:r>
        <w:rPr>
          <w:noProof/>
        </w:rPr>
      </w:r>
      <w:r>
        <w:rPr>
          <w:noProof/>
        </w:rPr>
        <w:fldChar w:fldCharType="separate"/>
      </w:r>
      <w:r>
        <w:rPr>
          <w:noProof/>
        </w:rPr>
        <w:t>139</w:t>
      </w:r>
      <w:r>
        <w:rPr>
          <w:noProof/>
        </w:rPr>
        <w:fldChar w:fldCharType="end"/>
      </w:r>
    </w:p>
    <w:p w14:paraId="5F11300B" w14:textId="31223BAA"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fldLock="1"/>
      </w:r>
      <w:r>
        <w:rPr>
          <w:noProof/>
        </w:rPr>
        <w:instrText xml:space="preserve"> PAGEREF _Toc170293630 \h </w:instrText>
      </w:r>
      <w:r>
        <w:rPr>
          <w:noProof/>
        </w:rPr>
      </w:r>
      <w:r>
        <w:rPr>
          <w:noProof/>
        </w:rPr>
        <w:fldChar w:fldCharType="separate"/>
      </w:r>
      <w:r>
        <w:rPr>
          <w:noProof/>
        </w:rPr>
        <w:t>139</w:t>
      </w:r>
      <w:r>
        <w:rPr>
          <w:noProof/>
        </w:rPr>
        <w:fldChar w:fldCharType="end"/>
      </w:r>
    </w:p>
    <w:p w14:paraId="316D11C7" w14:textId="3D21AC9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fldLock="1"/>
      </w:r>
      <w:r>
        <w:rPr>
          <w:noProof/>
        </w:rPr>
        <w:instrText xml:space="preserve"> PAGEREF _Toc170293631 \h </w:instrText>
      </w:r>
      <w:r>
        <w:rPr>
          <w:noProof/>
        </w:rPr>
      </w:r>
      <w:r>
        <w:rPr>
          <w:noProof/>
        </w:rPr>
        <w:fldChar w:fldCharType="separate"/>
      </w:r>
      <w:r>
        <w:rPr>
          <w:noProof/>
        </w:rPr>
        <w:t>140</w:t>
      </w:r>
      <w:r>
        <w:rPr>
          <w:noProof/>
        </w:rPr>
        <w:fldChar w:fldCharType="end"/>
      </w:r>
    </w:p>
    <w:p w14:paraId="404FDBD4" w14:textId="40B2DE6F"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fldLock="1"/>
      </w:r>
      <w:r>
        <w:rPr>
          <w:noProof/>
        </w:rPr>
        <w:instrText xml:space="preserve"> PAGEREF _Toc170293632 \h </w:instrText>
      </w:r>
      <w:r>
        <w:rPr>
          <w:noProof/>
        </w:rPr>
      </w:r>
      <w:r>
        <w:rPr>
          <w:noProof/>
        </w:rPr>
        <w:fldChar w:fldCharType="separate"/>
      </w:r>
      <w:r>
        <w:rPr>
          <w:noProof/>
        </w:rPr>
        <w:t>140</w:t>
      </w:r>
      <w:r>
        <w:rPr>
          <w:noProof/>
        </w:rPr>
        <w:fldChar w:fldCharType="end"/>
      </w:r>
    </w:p>
    <w:p w14:paraId="52B13A5E" w14:textId="4555EA0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fldLock="1"/>
      </w:r>
      <w:r>
        <w:rPr>
          <w:noProof/>
        </w:rPr>
        <w:instrText xml:space="preserve"> PAGEREF _Toc170293633 \h </w:instrText>
      </w:r>
      <w:r>
        <w:rPr>
          <w:noProof/>
        </w:rPr>
      </w:r>
      <w:r>
        <w:rPr>
          <w:noProof/>
        </w:rPr>
        <w:fldChar w:fldCharType="separate"/>
      </w:r>
      <w:r>
        <w:rPr>
          <w:noProof/>
        </w:rPr>
        <w:t>141</w:t>
      </w:r>
      <w:r>
        <w:rPr>
          <w:noProof/>
        </w:rPr>
        <w:fldChar w:fldCharType="end"/>
      </w:r>
    </w:p>
    <w:p w14:paraId="741906A1" w14:textId="5C141F96"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fldLock="1"/>
      </w:r>
      <w:r>
        <w:rPr>
          <w:noProof/>
        </w:rPr>
        <w:instrText xml:space="preserve"> PAGEREF _Toc170293634 \h </w:instrText>
      </w:r>
      <w:r>
        <w:rPr>
          <w:noProof/>
        </w:rPr>
      </w:r>
      <w:r>
        <w:rPr>
          <w:noProof/>
        </w:rPr>
        <w:fldChar w:fldCharType="separate"/>
      </w:r>
      <w:r>
        <w:rPr>
          <w:noProof/>
        </w:rPr>
        <w:t>142</w:t>
      </w:r>
      <w:r>
        <w:rPr>
          <w:noProof/>
        </w:rPr>
        <w:fldChar w:fldCharType="end"/>
      </w:r>
    </w:p>
    <w:p w14:paraId="7F20508F" w14:textId="185A35A5"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fldLock="1"/>
      </w:r>
      <w:r>
        <w:rPr>
          <w:noProof/>
        </w:rPr>
        <w:instrText xml:space="preserve"> PAGEREF _Toc170293635 \h </w:instrText>
      </w:r>
      <w:r>
        <w:rPr>
          <w:noProof/>
        </w:rPr>
      </w:r>
      <w:r>
        <w:rPr>
          <w:noProof/>
        </w:rPr>
        <w:fldChar w:fldCharType="separate"/>
      </w:r>
      <w:r>
        <w:rPr>
          <w:noProof/>
        </w:rPr>
        <w:t>142</w:t>
      </w:r>
      <w:r>
        <w:rPr>
          <w:noProof/>
        </w:rPr>
        <w:fldChar w:fldCharType="end"/>
      </w:r>
    </w:p>
    <w:p w14:paraId="15BF8ABE" w14:textId="5511B306"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fldLock="1"/>
      </w:r>
      <w:r>
        <w:rPr>
          <w:noProof/>
        </w:rPr>
        <w:instrText xml:space="preserve"> PAGEREF _Toc170293636 \h </w:instrText>
      </w:r>
      <w:r>
        <w:rPr>
          <w:noProof/>
        </w:rPr>
      </w:r>
      <w:r>
        <w:rPr>
          <w:noProof/>
        </w:rPr>
        <w:fldChar w:fldCharType="separate"/>
      </w:r>
      <w:r>
        <w:rPr>
          <w:noProof/>
        </w:rPr>
        <w:t>142</w:t>
      </w:r>
      <w:r>
        <w:rPr>
          <w:noProof/>
        </w:rPr>
        <w:fldChar w:fldCharType="end"/>
      </w:r>
    </w:p>
    <w:p w14:paraId="703A5A2F" w14:textId="6F60F767"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fldLock="1"/>
      </w:r>
      <w:r>
        <w:rPr>
          <w:noProof/>
        </w:rPr>
        <w:instrText xml:space="preserve"> PAGEREF _Toc170293637 \h </w:instrText>
      </w:r>
      <w:r>
        <w:rPr>
          <w:noProof/>
        </w:rPr>
      </w:r>
      <w:r>
        <w:rPr>
          <w:noProof/>
        </w:rPr>
        <w:fldChar w:fldCharType="separate"/>
      </w:r>
      <w:r>
        <w:rPr>
          <w:noProof/>
        </w:rPr>
        <w:t>143</w:t>
      </w:r>
      <w:r>
        <w:rPr>
          <w:noProof/>
        </w:rPr>
        <w:fldChar w:fldCharType="end"/>
      </w:r>
    </w:p>
    <w:p w14:paraId="09A2C200" w14:textId="324E0274"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fldLock="1"/>
      </w:r>
      <w:r>
        <w:rPr>
          <w:noProof/>
        </w:rPr>
        <w:instrText xml:space="preserve"> PAGEREF _Toc170293638 \h </w:instrText>
      </w:r>
      <w:r>
        <w:rPr>
          <w:noProof/>
        </w:rPr>
      </w:r>
      <w:r>
        <w:rPr>
          <w:noProof/>
        </w:rPr>
        <w:fldChar w:fldCharType="separate"/>
      </w:r>
      <w:r>
        <w:rPr>
          <w:noProof/>
        </w:rPr>
        <w:t>143</w:t>
      </w:r>
      <w:r>
        <w:rPr>
          <w:noProof/>
        </w:rPr>
        <w:fldChar w:fldCharType="end"/>
      </w:r>
    </w:p>
    <w:p w14:paraId="43F93678" w14:textId="704D8E68"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fldLock="1"/>
      </w:r>
      <w:r>
        <w:rPr>
          <w:noProof/>
        </w:rPr>
        <w:instrText xml:space="preserve"> PAGEREF _Toc170293639 \h </w:instrText>
      </w:r>
      <w:r>
        <w:rPr>
          <w:noProof/>
        </w:rPr>
      </w:r>
      <w:r>
        <w:rPr>
          <w:noProof/>
        </w:rPr>
        <w:fldChar w:fldCharType="separate"/>
      </w:r>
      <w:r>
        <w:rPr>
          <w:noProof/>
        </w:rPr>
        <w:t>144</w:t>
      </w:r>
      <w:r>
        <w:rPr>
          <w:noProof/>
        </w:rPr>
        <w:fldChar w:fldCharType="end"/>
      </w:r>
    </w:p>
    <w:p w14:paraId="4AAB6379" w14:textId="098085A3" w:rsidR="00CF05D8" w:rsidRDefault="00CF05D8">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fldLock="1"/>
      </w:r>
      <w:r>
        <w:rPr>
          <w:noProof/>
        </w:rPr>
        <w:instrText xml:space="preserve"> PAGEREF _Toc170293640 \h </w:instrText>
      </w:r>
      <w:r>
        <w:rPr>
          <w:noProof/>
        </w:rPr>
      </w:r>
      <w:r>
        <w:rPr>
          <w:noProof/>
        </w:rPr>
        <w:fldChar w:fldCharType="separate"/>
      </w:r>
      <w:r>
        <w:rPr>
          <w:noProof/>
        </w:rPr>
        <w:t>146</w:t>
      </w:r>
      <w:r>
        <w:rPr>
          <w:noProof/>
        </w:rPr>
        <w:fldChar w:fldCharType="end"/>
      </w:r>
    </w:p>
    <w:p w14:paraId="2C13F68B" w14:textId="7D0B35B0"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fldLock="1"/>
      </w:r>
      <w:r>
        <w:rPr>
          <w:noProof/>
        </w:rPr>
        <w:instrText xml:space="preserve"> PAGEREF _Toc170293641 \h </w:instrText>
      </w:r>
      <w:r>
        <w:rPr>
          <w:noProof/>
        </w:rPr>
      </w:r>
      <w:r>
        <w:rPr>
          <w:noProof/>
        </w:rPr>
        <w:fldChar w:fldCharType="separate"/>
      </w:r>
      <w:r>
        <w:rPr>
          <w:noProof/>
        </w:rPr>
        <w:t>146</w:t>
      </w:r>
      <w:r>
        <w:rPr>
          <w:noProof/>
        </w:rPr>
        <w:fldChar w:fldCharType="end"/>
      </w:r>
    </w:p>
    <w:p w14:paraId="14E60751" w14:textId="1DDBE00E"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_Toc170293642 \h </w:instrText>
      </w:r>
      <w:r>
        <w:rPr>
          <w:noProof/>
        </w:rPr>
      </w:r>
      <w:r>
        <w:rPr>
          <w:noProof/>
        </w:rPr>
        <w:fldChar w:fldCharType="separate"/>
      </w:r>
      <w:r>
        <w:rPr>
          <w:noProof/>
        </w:rPr>
        <w:t>147</w:t>
      </w:r>
      <w:r>
        <w:rPr>
          <w:noProof/>
        </w:rPr>
        <w:fldChar w:fldCharType="end"/>
      </w:r>
    </w:p>
    <w:p w14:paraId="57B37994" w14:textId="146F1A84"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_Toc170293643 \h </w:instrText>
      </w:r>
      <w:r>
        <w:rPr>
          <w:noProof/>
        </w:rPr>
      </w:r>
      <w:r>
        <w:rPr>
          <w:noProof/>
        </w:rPr>
        <w:fldChar w:fldCharType="separate"/>
      </w:r>
      <w:r>
        <w:rPr>
          <w:noProof/>
        </w:rPr>
        <w:t>148</w:t>
      </w:r>
      <w:r>
        <w:rPr>
          <w:noProof/>
        </w:rPr>
        <w:fldChar w:fldCharType="end"/>
      </w:r>
    </w:p>
    <w:p w14:paraId="1B4C03BA" w14:textId="3F37AB08"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_Toc170293644 \h </w:instrText>
      </w:r>
      <w:r>
        <w:rPr>
          <w:noProof/>
        </w:rPr>
      </w:r>
      <w:r>
        <w:rPr>
          <w:noProof/>
        </w:rPr>
        <w:fldChar w:fldCharType="separate"/>
      </w:r>
      <w:r>
        <w:rPr>
          <w:noProof/>
        </w:rPr>
        <w:t>150</w:t>
      </w:r>
      <w:r>
        <w:rPr>
          <w:noProof/>
        </w:rPr>
        <w:fldChar w:fldCharType="end"/>
      </w:r>
    </w:p>
    <w:p w14:paraId="4E37ABB2" w14:textId="53EF27DB"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_Toc170293645 \h </w:instrText>
      </w:r>
      <w:r>
        <w:rPr>
          <w:noProof/>
        </w:rPr>
      </w:r>
      <w:r>
        <w:rPr>
          <w:noProof/>
        </w:rPr>
        <w:fldChar w:fldCharType="separate"/>
      </w:r>
      <w:r>
        <w:rPr>
          <w:noProof/>
        </w:rPr>
        <w:t>151</w:t>
      </w:r>
      <w:r>
        <w:rPr>
          <w:noProof/>
        </w:rPr>
        <w:fldChar w:fldCharType="end"/>
      </w:r>
    </w:p>
    <w:p w14:paraId="48C29D30" w14:textId="503BA905"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_Toc170293646 \h </w:instrText>
      </w:r>
      <w:r>
        <w:rPr>
          <w:noProof/>
        </w:rPr>
      </w:r>
      <w:r>
        <w:rPr>
          <w:noProof/>
        </w:rPr>
        <w:fldChar w:fldCharType="separate"/>
      </w:r>
      <w:r>
        <w:rPr>
          <w:noProof/>
        </w:rPr>
        <w:t>152</w:t>
      </w:r>
      <w:r>
        <w:rPr>
          <w:noProof/>
        </w:rPr>
        <w:fldChar w:fldCharType="end"/>
      </w:r>
    </w:p>
    <w:p w14:paraId="6D1505E3" w14:textId="186BA20C"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_Toc170293647 \h </w:instrText>
      </w:r>
      <w:r>
        <w:rPr>
          <w:noProof/>
        </w:rPr>
      </w:r>
      <w:r>
        <w:rPr>
          <w:noProof/>
        </w:rPr>
        <w:fldChar w:fldCharType="separate"/>
      </w:r>
      <w:r>
        <w:rPr>
          <w:noProof/>
        </w:rPr>
        <w:t>153</w:t>
      </w:r>
      <w:r>
        <w:rPr>
          <w:noProof/>
        </w:rPr>
        <w:fldChar w:fldCharType="end"/>
      </w:r>
    </w:p>
    <w:p w14:paraId="5A8FD24B" w14:textId="188C6B3A"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fldLock="1"/>
      </w:r>
      <w:r>
        <w:rPr>
          <w:noProof/>
        </w:rPr>
        <w:instrText xml:space="preserve"> PAGEREF _Toc170293648 \h </w:instrText>
      </w:r>
      <w:r>
        <w:rPr>
          <w:noProof/>
        </w:rPr>
      </w:r>
      <w:r>
        <w:rPr>
          <w:noProof/>
        </w:rPr>
        <w:fldChar w:fldCharType="separate"/>
      </w:r>
      <w:r>
        <w:rPr>
          <w:noProof/>
        </w:rPr>
        <w:t>154</w:t>
      </w:r>
      <w:r>
        <w:rPr>
          <w:noProof/>
        </w:rPr>
        <w:fldChar w:fldCharType="end"/>
      </w:r>
    </w:p>
    <w:p w14:paraId="5A8378C3" w14:textId="652C2176"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_Toc170293649 \h </w:instrText>
      </w:r>
      <w:r>
        <w:rPr>
          <w:noProof/>
        </w:rPr>
      </w:r>
      <w:r>
        <w:rPr>
          <w:noProof/>
        </w:rPr>
        <w:fldChar w:fldCharType="separate"/>
      </w:r>
      <w:r>
        <w:rPr>
          <w:noProof/>
        </w:rPr>
        <w:t>155</w:t>
      </w:r>
      <w:r>
        <w:rPr>
          <w:noProof/>
        </w:rPr>
        <w:fldChar w:fldCharType="end"/>
      </w:r>
    </w:p>
    <w:p w14:paraId="00BCB1CD" w14:textId="21FEF095"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_Toc170293650 \h </w:instrText>
      </w:r>
      <w:r>
        <w:rPr>
          <w:noProof/>
        </w:rPr>
      </w:r>
      <w:r>
        <w:rPr>
          <w:noProof/>
        </w:rPr>
        <w:fldChar w:fldCharType="separate"/>
      </w:r>
      <w:r>
        <w:rPr>
          <w:noProof/>
        </w:rPr>
        <w:t>156</w:t>
      </w:r>
      <w:r>
        <w:rPr>
          <w:noProof/>
        </w:rPr>
        <w:fldChar w:fldCharType="end"/>
      </w:r>
    </w:p>
    <w:p w14:paraId="61FDBA98" w14:textId="23337C1F"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_Toc170293651 \h </w:instrText>
      </w:r>
      <w:r>
        <w:rPr>
          <w:noProof/>
        </w:rPr>
      </w:r>
      <w:r>
        <w:rPr>
          <w:noProof/>
        </w:rPr>
        <w:fldChar w:fldCharType="separate"/>
      </w:r>
      <w:r>
        <w:rPr>
          <w:noProof/>
        </w:rPr>
        <w:t>157</w:t>
      </w:r>
      <w:r>
        <w:rPr>
          <w:noProof/>
        </w:rPr>
        <w:fldChar w:fldCharType="end"/>
      </w:r>
    </w:p>
    <w:p w14:paraId="5DEC511B" w14:textId="2D4ABAA9"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fldLock="1"/>
      </w:r>
      <w:r>
        <w:rPr>
          <w:noProof/>
        </w:rPr>
        <w:instrText xml:space="preserve"> PAGEREF _Toc170293652 \h </w:instrText>
      </w:r>
      <w:r>
        <w:rPr>
          <w:noProof/>
        </w:rPr>
      </w:r>
      <w:r>
        <w:rPr>
          <w:noProof/>
        </w:rPr>
        <w:fldChar w:fldCharType="separate"/>
      </w:r>
      <w:r>
        <w:rPr>
          <w:noProof/>
        </w:rPr>
        <w:t>158</w:t>
      </w:r>
      <w:r>
        <w:rPr>
          <w:noProof/>
        </w:rPr>
        <w:fldChar w:fldCharType="end"/>
      </w:r>
    </w:p>
    <w:p w14:paraId="4DF04FBA" w14:textId="232D37A5"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_Toc170293653 \h </w:instrText>
      </w:r>
      <w:r>
        <w:rPr>
          <w:noProof/>
        </w:rPr>
      </w:r>
      <w:r>
        <w:rPr>
          <w:noProof/>
        </w:rPr>
        <w:fldChar w:fldCharType="separate"/>
      </w:r>
      <w:r>
        <w:rPr>
          <w:noProof/>
        </w:rPr>
        <w:t>159</w:t>
      </w:r>
      <w:r>
        <w:rPr>
          <w:noProof/>
        </w:rPr>
        <w:fldChar w:fldCharType="end"/>
      </w:r>
    </w:p>
    <w:p w14:paraId="172F6106" w14:textId="10A24FAA"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_Toc170293654 \h </w:instrText>
      </w:r>
      <w:r>
        <w:rPr>
          <w:noProof/>
        </w:rPr>
      </w:r>
      <w:r>
        <w:rPr>
          <w:noProof/>
        </w:rPr>
        <w:fldChar w:fldCharType="separate"/>
      </w:r>
      <w:r>
        <w:rPr>
          <w:noProof/>
        </w:rPr>
        <w:t>160</w:t>
      </w:r>
      <w:r>
        <w:rPr>
          <w:noProof/>
        </w:rPr>
        <w:fldChar w:fldCharType="end"/>
      </w:r>
    </w:p>
    <w:p w14:paraId="0FA9DD7A" w14:textId="79259B4A"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_Toc170293655 \h </w:instrText>
      </w:r>
      <w:r>
        <w:rPr>
          <w:noProof/>
        </w:rPr>
      </w:r>
      <w:r>
        <w:rPr>
          <w:noProof/>
        </w:rPr>
        <w:fldChar w:fldCharType="separate"/>
      </w:r>
      <w:r>
        <w:rPr>
          <w:noProof/>
        </w:rPr>
        <w:t>161</w:t>
      </w:r>
      <w:r>
        <w:rPr>
          <w:noProof/>
        </w:rPr>
        <w:fldChar w:fldCharType="end"/>
      </w:r>
    </w:p>
    <w:p w14:paraId="02A250F0" w14:textId="0E835C7B"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_Toc170293656 \h </w:instrText>
      </w:r>
      <w:r>
        <w:rPr>
          <w:noProof/>
        </w:rPr>
      </w:r>
      <w:r>
        <w:rPr>
          <w:noProof/>
        </w:rPr>
        <w:fldChar w:fldCharType="separate"/>
      </w:r>
      <w:r>
        <w:rPr>
          <w:noProof/>
        </w:rPr>
        <w:t>162</w:t>
      </w:r>
      <w:r>
        <w:rPr>
          <w:noProof/>
        </w:rPr>
        <w:fldChar w:fldCharType="end"/>
      </w:r>
    </w:p>
    <w:p w14:paraId="2807C2D5" w14:textId="56BC3641"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_Toc170293657 \h </w:instrText>
      </w:r>
      <w:r>
        <w:rPr>
          <w:noProof/>
        </w:rPr>
      </w:r>
      <w:r>
        <w:rPr>
          <w:noProof/>
        </w:rPr>
        <w:fldChar w:fldCharType="separate"/>
      </w:r>
      <w:r>
        <w:rPr>
          <w:noProof/>
        </w:rPr>
        <w:t>162</w:t>
      </w:r>
      <w:r>
        <w:rPr>
          <w:noProof/>
        </w:rPr>
        <w:fldChar w:fldCharType="end"/>
      </w:r>
    </w:p>
    <w:p w14:paraId="4CCA2F56" w14:textId="19D69E64"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_Toc170293658 \h </w:instrText>
      </w:r>
      <w:r>
        <w:rPr>
          <w:noProof/>
        </w:rPr>
      </w:r>
      <w:r>
        <w:rPr>
          <w:noProof/>
        </w:rPr>
        <w:fldChar w:fldCharType="separate"/>
      </w:r>
      <w:r>
        <w:rPr>
          <w:noProof/>
        </w:rPr>
        <w:t>164</w:t>
      </w:r>
      <w:r>
        <w:rPr>
          <w:noProof/>
        </w:rPr>
        <w:fldChar w:fldCharType="end"/>
      </w:r>
    </w:p>
    <w:p w14:paraId="0386CB71" w14:textId="4BCB97AF"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_Toc170293659 \h </w:instrText>
      </w:r>
      <w:r>
        <w:rPr>
          <w:noProof/>
        </w:rPr>
      </w:r>
      <w:r>
        <w:rPr>
          <w:noProof/>
        </w:rPr>
        <w:fldChar w:fldCharType="separate"/>
      </w:r>
      <w:r>
        <w:rPr>
          <w:noProof/>
        </w:rPr>
        <w:t>166</w:t>
      </w:r>
      <w:r>
        <w:rPr>
          <w:noProof/>
        </w:rPr>
        <w:fldChar w:fldCharType="end"/>
      </w:r>
    </w:p>
    <w:p w14:paraId="65374F51" w14:textId="1B54CBD9"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_Toc170293660 \h </w:instrText>
      </w:r>
      <w:r>
        <w:rPr>
          <w:noProof/>
        </w:rPr>
      </w:r>
      <w:r>
        <w:rPr>
          <w:noProof/>
        </w:rPr>
        <w:fldChar w:fldCharType="separate"/>
      </w:r>
      <w:r>
        <w:rPr>
          <w:noProof/>
        </w:rPr>
        <w:t>166</w:t>
      </w:r>
      <w:r>
        <w:rPr>
          <w:noProof/>
        </w:rPr>
        <w:fldChar w:fldCharType="end"/>
      </w:r>
    </w:p>
    <w:p w14:paraId="15EAC925" w14:textId="39F14DB4"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_Toc170293661 \h </w:instrText>
      </w:r>
      <w:r>
        <w:rPr>
          <w:noProof/>
        </w:rPr>
      </w:r>
      <w:r>
        <w:rPr>
          <w:noProof/>
        </w:rPr>
        <w:fldChar w:fldCharType="separate"/>
      </w:r>
      <w:r>
        <w:rPr>
          <w:noProof/>
        </w:rPr>
        <w:t>168</w:t>
      </w:r>
      <w:r>
        <w:rPr>
          <w:noProof/>
        </w:rPr>
        <w:fldChar w:fldCharType="end"/>
      </w:r>
    </w:p>
    <w:p w14:paraId="6B334770" w14:textId="75C6CC4A"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_Toc170293662 \h </w:instrText>
      </w:r>
      <w:r>
        <w:rPr>
          <w:noProof/>
        </w:rPr>
      </w:r>
      <w:r>
        <w:rPr>
          <w:noProof/>
        </w:rPr>
        <w:fldChar w:fldCharType="separate"/>
      </w:r>
      <w:r>
        <w:rPr>
          <w:noProof/>
        </w:rPr>
        <w:t>169</w:t>
      </w:r>
      <w:r>
        <w:rPr>
          <w:noProof/>
        </w:rPr>
        <w:fldChar w:fldCharType="end"/>
      </w:r>
    </w:p>
    <w:p w14:paraId="294879F7" w14:textId="061409D3"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fldLock="1"/>
      </w:r>
      <w:r>
        <w:rPr>
          <w:noProof/>
        </w:rPr>
        <w:instrText xml:space="preserve"> PAGEREF _Toc170293663 \h </w:instrText>
      </w:r>
      <w:r>
        <w:rPr>
          <w:noProof/>
        </w:rPr>
      </w:r>
      <w:r>
        <w:rPr>
          <w:noProof/>
        </w:rPr>
        <w:fldChar w:fldCharType="separate"/>
      </w:r>
      <w:r>
        <w:rPr>
          <w:noProof/>
        </w:rPr>
        <w:t>169</w:t>
      </w:r>
      <w:r>
        <w:rPr>
          <w:noProof/>
        </w:rPr>
        <w:fldChar w:fldCharType="end"/>
      </w:r>
    </w:p>
    <w:p w14:paraId="5C7BD052" w14:textId="703DA686"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fldLock="1"/>
      </w:r>
      <w:r>
        <w:rPr>
          <w:noProof/>
        </w:rPr>
        <w:instrText xml:space="preserve"> PAGEREF _Toc170293664 \h </w:instrText>
      </w:r>
      <w:r>
        <w:rPr>
          <w:noProof/>
        </w:rPr>
      </w:r>
      <w:r>
        <w:rPr>
          <w:noProof/>
        </w:rPr>
        <w:fldChar w:fldCharType="separate"/>
      </w:r>
      <w:r>
        <w:rPr>
          <w:noProof/>
        </w:rPr>
        <w:t>169</w:t>
      </w:r>
      <w:r>
        <w:rPr>
          <w:noProof/>
        </w:rPr>
        <w:fldChar w:fldCharType="end"/>
      </w:r>
    </w:p>
    <w:p w14:paraId="14F3C098" w14:textId="0C1F9FCE"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fldLock="1"/>
      </w:r>
      <w:r>
        <w:rPr>
          <w:noProof/>
        </w:rPr>
        <w:instrText xml:space="preserve"> PAGEREF _Toc170293665 \h </w:instrText>
      </w:r>
      <w:r>
        <w:rPr>
          <w:noProof/>
        </w:rPr>
      </w:r>
      <w:r>
        <w:rPr>
          <w:noProof/>
        </w:rPr>
        <w:fldChar w:fldCharType="separate"/>
      </w:r>
      <w:r>
        <w:rPr>
          <w:noProof/>
        </w:rPr>
        <w:t>170</w:t>
      </w:r>
      <w:r>
        <w:rPr>
          <w:noProof/>
        </w:rPr>
        <w:fldChar w:fldCharType="end"/>
      </w:r>
    </w:p>
    <w:p w14:paraId="663042C9" w14:textId="75464342"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_Toc170293666 \h </w:instrText>
      </w:r>
      <w:r>
        <w:rPr>
          <w:noProof/>
        </w:rPr>
      </w:r>
      <w:r>
        <w:rPr>
          <w:noProof/>
        </w:rPr>
        <w:fldChar w:fldCharType="separate"/>
      </w:r>
      <w:r>
        <w:rPr>
          <w:noProof/>
        </w:rPr>
        <w:t>171</w:t>
      </w:r>
      <w:r>
        <w:rPr>
          <w:noProof/>
        </w:rPr>
        <w:fldChar w:fldCharType="end"/>
      </w:r>
    </w:p>
    <w:p w14:paraId="647F025E" w14:textId="0F34F0EC"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fldLock="1"/>
      </w:r>
      <w:r>
        <w:rPr>
          <w:noProof/>
        </w:rPr>
        <w:instrText xml:space="preserve"> PAGEREF _Toc170293667 \h </w:instrText>
      </w:r>
      <w:r>
        <w:rPr>
          <w:noProof/>
        </w:rPr>
      </w:r>
      <w:r>
        <w:rPr>
          <w:noProof/>
        </w:rPr>
        <w:fldChar w:fldCharType="separate"/>
      </w:r>
      <w:r>
        <w:rPr>
          <w:noProof/>
        </w:rPr>
        <w:t>171</w:t>
      </w:r>
      <w:r>
        <w:rPr>
          <w:noProof/>
        </w:rPr>
        <w:fldChar w:fldCharType="end"/>
      </w:r>
    </w:p>
    <w:p w14:paraId="778AB8D2" w14:textId="1FC61ADD"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fldLock="1"/>
      </w:r>
      <w:r>
        <w:rPr>
          <w:noProof/>
        </w:rPr>
        <w:instrText xml:space="preserve"> PAGEREF _Toc170293668 \h </w:instrText>
      </w:r>
      <w:r>
        <w:rPr>
          <w:noProof/>
        </w:rPr>
      </w:r>
      <w:r>
        <w:rPr>
          <w:noProof/>
        </w:rPr>
        <w:fldChar w:fldCharType="separate"/>
      </w:r>
      <w:r>
        <w:rPr>
          <w:noProof/>
        </w:rPr>
        <w:t>172</w:t>
      </w:r>
      <w:r>
        <w:rPr>
          <w:noProof/>
        </w:rPr>
        <w:fldChar w:fldCharType="end"/>
      </w:r>
    </w:p>
    <w:p w14:paraId="1FE146FA" w14:textId="6F7B4959"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fldLock="1"/>
      </w:r>
      <w:r>
        <w:rPr>
          <w:noProof/>
        </w:rPr>
        <w:instrText xml:space="preserve"> PAGEREF _Toc170293669 \h </w:instrText>
      </w:r>
      <w:r>
        <w:rPr>
          <w:noProof/>
        </w:rPr>
      </w:r>
      <w:r>
        <w:rPr>
          <w:noProof/>
        </w:rPr>
        <w:fldChar w:fldCharType="separate"/>
      </w:r>
      <w:r>
        <w:rPr>
          <w:noProof/>
        </w:rPr>
        <w:t>173</w:t>
      </w:r>
      <w:r>
        <w:rPr>
          <w:noProof/>
        </w:rPr>
        <w:fldChar w:fldCharType="end"/>
      </w:r>
    </w:p>
    <w:p w14:paraId="206CB3DF" w14:textId="461DE538"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_Toc170293670 \h </w:instrText>
      </w:r>
      <w:r>
        <w:rPr>
          <w:noProof/>
        </w:rPr>
      </w:r>
      <w:r>
        <w:rPr>
          <w:noProof/>
        </w:rPr>
        <w:fldChar w:fldCharType="separate"/>
      </w:r>
      <w:r>
        <w:rPr>
          <w:noProof/>
        </w:rPr>
        <w:t>173</w:t>
      </w:r>
      <w:r>
        <w:rPr>
          <w:noProof/>
        </w:rPr>
        <w:fldChar w:fldCharType="end"/>
      </w:r>
    </w:p>
    <w:p w14:paraId="053D3DB1" w14:textId="11A3659B"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_Toc170293671 \h </w:instrText>
      </w:r>
      <w:r>
        <w:rPr>
          <w:noProof/>
        </w:rPr>
      </w:r>
      <w:r>
        <w:rPr>
          <w:noProof/>
        </w:rPr>
        <w:fldChar w:fldCharType="separate"/>
      </w:r>
      <w:r>
        <w:rPr>
          <w:noProof/>
        </w:rPr>
        <w:t>174</w:t>
      </w:r>
      <w:r>
        <w:rPr>
          <w:noProof/>
        </w:rPr>
        <w:fldChar w:fldCharType="end"/>
      </w:r>
    </w:p>
    <w:p w14:paraId="19747450" w14:textId="2A0BBDBE"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_Toc170293672 \h </w:instrText>
      </w:r>
      <w:r>
        <w:rPr>
          <w:noProof/>
        </w:rPr>
      </w:r>
      <w:r>
        <w:rPr>
          <w:noProof/>
        </w:rPr>
        <w:fldChar w:fldCharType="separate"/>
      </w:r>
      <w:r>
        <w:rPr>
          <w:noProof/>
        </w:rPr>
        <w:t>174</w:t>
      </w:r>
      <w:r>
        <w:rPr>
          <w:noProof/>
        </w:rPr>
        <w:fldChar w:fldCharType="end"/>
      </w:r>
    </w:p>
    <w:p w14:paraId="239EDFB4" w14:textId="3F866D15"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fldLock="1"/>
      </w:r>
      <w:r>
        <w:rPr>
          <w:noProof/>
        </w:rPr>
        <w:instrText xml:space="preserve"> PAGEREF _Toc170293673 \h </w:instrText>
      </w:r>
      <w:r>
        <w:rPr>
          <w:noProof/>
        </w:rPr>
      </w:r>
      <w:r>
        <w:rPr>
          <w:noProof/>
        </w:rPr>
        <w:fldChar w:fldCharType="separate"/>
      </w:r>
      <w:r>
        <w:rPr>
          <w:noProof/>
        </w:rPr>
        <w:t>174</w:t>
      </w:r>
      <w:r>
        <w:rPr>
          <w:noProof/>
        </w:rPr>
        <w:fldChar w:fldCharType="end"/>
      </w:r>
    </w:p>
    <w:p w14:paraId="20F8D08A" w14:textId="052E8F7C"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fldLock="1"/>
      </w:r>
      <w:r>
        <w:rPr>
          <w:noProof/>
        </w:rPr>
        <w:instrText xml:space="preserve"> PAGEREF _Toc170293674 \h </w:instrText>
      </w:r>
      <w:r>
        <w:rPr>
          <w:noProof/>
        </w:rPr>
      </w:r>
      <w:r>
        <w:rPr>
          <w:noProof/>
        </w:rPr>
        <w:fldChar w:fldCharType="separate"/>
      </w:r>
      <w:r>
        <w:rPr>
          <w:noProof/>
        </w:rPr>
        <w:t>175</w:t>
      </w:r>
      <w:r>
        <w:rPr>
          <w:noProof/>
        </w:rPr>
        <w:fldChar w:fldCharType="end"/>
      </w:r>
    </w:p>
    <w:p w14:paraId="0464F0F0" w14:textId="761567FC"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fldLock="1"/>
      </w:r>
      <w:r>
        <w:rPr>
          <w:noProof/>
        </w:rPr>
        <w:instrText xml:space="preserve"> PAGEREF _Toc170293675 \h </w:instrText>
      </w:r>
      <w:r>
        <w:rPr>
          <w:noProof/>
        </w:rPr>
      </w:r>
      <w:r>
        <w:rPr>
          <w:noProof/>
        </w:rPr>
        <w:fldChar w:fldCharType="separate"/>
      </w:r>
      <w:r>
        <w:rPr>
          <w:noProof/>
        </w:rPr>
        <w:t>176</w:t>
      </w:r>
      <w:r>
        <w:rPr>
          <w:noProof/>
        </w:rPr>
        <w:fldChar w:fldCharType="end"/>
      </w:r>
    </w:p>
    <w:p w14:paraId="2F7BE082" w14:textId="23132D41"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fldLock="1"/>
      </w:r>
      <w:r>
        <w:rPr>
          <w:noProof/>
        </w:rPr>
        <w:instrText xml:space="preserve"> PAGEREF _Toc170293676 \h </w:instrText>
      </w:r>
      <w:r>
        <w:rPr>
          <w:noProof/>
        </w:rPr>
      </w:r>
      <w:r>
        <w:rPr>
          <w:noProof/>
        </w:rPr>
        <w:fldChar w:fldCharType="separate"/>
      </w:r>
      <w:r>
        <w:rPr>
          <w:noProof/>
        </w:rPr>
        <w:t>178</w:t>
      </w:r>
      <w:r>
        <w:rPr>
          <w:noProof/>
        </w:rPr>
        <w:fldChar w:fldCharType="end"/>
      </w:r>
    </w:p>
    <w:p w14:paraId="3E60B358" w14:textId="3692064B"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_Toc170293677 \h </w:instrText>
      </w:r>
      <w:r>
        <w:rPr>
          <w:noProof/>
        </w:rPr>
      </w:r>
      <w:r>
        <w:rPr>
          <w:noProof/>
        </w:rPr>
        <w:fldChar w:fldCharType="separate"/>
      </w:r>
      <w:r>
        <w:rPr>
          <w:noProof/>
        </w:rPr>
        <w:t>178</w:t>
      </w:r>
      <w:r>
        <w:rPr>
          <w:noProof/>
        </w:rPr>
        <w:fldChar w:fldCharType="end"/>
      </w:r>
    </w:p>
    <w:p w14:paraId="1ECD01D3" w14:textId="200F5E21"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fldLock="1"/>
      </w:r>
      <w:r>
        <w:rPr>
          <w:noProof/>
        </w:rPr>
        <w:instrText xml:space="preserve"> PAGEREF _Toc170293678 \h </w:instrText>
      </w:r>
      <w:r>
        <w:rPr>
          <w:noProof/>
        </w:rPr>
      </w:r>
      <w:r>
        <w:rPr>
          <w:noProof/>
        </w:rPr>
        <w:fldChar w:fldCharType="separate"/>
      </w:r>
      <w:r>
        <w:rPr>
          <w:noProof/>
        </w:rPr>
        <w:t>178</w:t>
      </w:r>
      <w:r>
        <w:rPr>
          <w:noProof/>
        </w:rPr>
        <w:fldChar w:fldCharType="end"/>
      </w:r>
    </w:p>
    <w:p w14:paraId="39CBC0BD" w14:textId="0D1C3C55"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fldLock="1"/>
      </w:r>
      <w:r>
        <w:rPr>
          <w:noProof/>
        </w:rPr>
        <w:instrText xml:space="preserve"> PAGEREF _Toc170293679 \h </w:instrText>
      </w:r>
      <w:r>
        <w:rPr>
          <w:noProof/>
        </w:rPr>
      </w:r>
      <w:r>
        <w:rPr>
          <w:noProof/>
        </w:rPr>
        <w:fldChar w:fldCharType="separate"/>
      </w:r>
      <w:r>
        <w:rPr>
          <w:noProof/>
        </w:rPr>
        <w:t>179</w:t>
      </w:r>
      <w:r>
        <w:rPr>
          <w:noProof/>
        </w:rPr>
        <w:fldChar w:fldCharType="end"/>
      </w:r>
    </w:p>
    <w:p w14:paraId="58ADD844" w14:textId="0D77CCF6"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_Toc170293680 \h </w:instrText>
      </w:r>
      <w:r>
        <w:rPr>
          <w:noProof/>
        </w:rPr>
      </w:r>
      <w:r>
        <w:rPr>
          <w:noProof/>
        </w:rPr>
        <w:fldChar w:fldCharType="separate"/>
      </w:r>
      <w:r>
        <w:rPr>
          <w:noProof/>
        </w:rPr>
        <w:t>179</w:t>
      </w:r>
      <w:r>
        <w:rPr>
          <w:noProof/>
        </w:rPr>
        <w:fldChar w:fldCharType="end"/>
      </w:r>
    </w:p>
    <w:p w14:paraId="204E9F18" w14:textId="1B354D11" w:rsidR="00CF05D8" w:rsidRDefault="00CF05D8">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fldLock="1"/>
      </w:r>
      <w:r>
        <w:rPr>
          <w:noProof/>
        </w:rPr>
        <w:instrText xml:space="preserve"> PAGEREF _Toc170293681 \h </w:instrText>
      </w:r>
      <w:r>
        <w:rPr>
          <w:noProof/>
        </w:rPr>
      </w:r>
      <w:r>
        <w:rPr>
          <w:noProof/>
        </w:rPr>
        <w:fldChar w:fldCharType="separate"/>
      </w:r>
      <w:r>
        <w:rPr>
          <w:noProof/>
        </w:rPr>
        <w:t>179</w:t>
      </w:r>
      <w:r>
        <w:rPr>
          <w:noProof/>
        </w:rPr>
        <w:fldChar w:fldCharType="end"/>
      </w:r>
    </w:p>
    <w:p w14:paraId="033A0EE6" w14:textId="210AA542" w:rsidR="00CF05D8" w:rsidRDefault="00CF05D8" w:rsidP="00CF05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fldLock="1"/>
      </w:r>
      <w:r>
        <w:rPr>
          <w:noProof/>
        </w:rPr>
        <w:instrText xml:space="preserve"> PAGEREF _Toc170293682 \h </w:instrText>
      </w:r>
      <w:r>
        <w:rPr>
          <w:noProof/>
        </w:rPr>
      </w:r>
      <w:r>
        <w:rPr>
          <w:noProof/>
        </w:rPr>
        <w:fldChar w:fldCharType="separate"/>
      </w:r>
      <w:r>
        <w:rPr>
          <w:noProof/>
        </w:rPr>
        <w:t>181</w:t>
      </w:r>
      <w:r>
        <w:rPr>
          <w:noProof/>
        </w:rPr>
        <w:fldChar w:fldCharType="end"/>
      </w:r>
    </w:p>
    <w:p w14:paraId="67263AEF" w14:textId="655A435A"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70293169"/>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70293170"/>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70293171"/>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3AF7E773" w:rsidR="00E86E7B" w:rsidRPr="00816C4A" w:rsidRDefault="00E86E7B" w:rsidP="00E86E7B">
      <w:pPr>
        <w:pStyle w:val="EX"/>
        <w:ind w:left="1701" w:hanging="1417"/>
      </w:pPr>
      <w:r w:rsidRPr="00816C4A">
        <w:t>[32]</w:t>
      </w:r>
      <w:r w:rsidRPr="00816C4A">
        <w:tab/>
        <w:t>ETSI TS 102 223 V1</w:t>
      </w:r>
      <w:r w:rsidR="007819ED">
        <w:t>7</w:t>
      </w:r>
      <w:r w:rsidRPr="00816C4A">
        <w:t>.</w:t>
      </w:r>
      <w:r w:rsidR="007819ED">
        <w:t>3</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(HeMS)".</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(ProSe) User Equipment (UE) to ProSe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70293172"/>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70293173"/>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70293174"/>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r w:rsidRPr="00816C4A">
        <w:t>R</w:t>
      </w:r>
      <w:r>
        <w:t>edCap</w:t>
      </w:r>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70293175"/>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70293176"/>
      <w:r w:rsidRPr="00816C4A">
        <w:lastRenderedPageBreak/>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170293177"/>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70293178"/>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70293179"/>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70293180"/>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70293181"/>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70293182"/>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 xml:space="preserve">When this service is activated by the USIM, all MO short messages are first passed to the USIM application before the ME sends the short message. The ME shall also pass to the USIM application at the same time its current serving cell. </w:t>
      </w:r>
      <w:r w:rsidRPr="00816C4A">
        <w:lastRenderedPageBreak/>
        <w:t>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70293183"/>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70293184"/>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70293185"/>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70293186"/>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70293187"/>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70293188"/>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70293189"/>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70293190"/>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70293191"/>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lastRenderedPageBreak/>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70293192"/>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70293193"/>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70293194"/>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70293195"/>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70293196"/>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70293197"/>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70293198"/>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70293199"/>
      <w:r w:rsidRPr="00816C4A">
        <w:lastRenderedPageBreak/>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lastRenderedPageBreak/>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lastRenderedPageBreak/>
        <w:t>Twenty fourth byte for class "i":</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6FCE12AC" w14:textId="77777777" w:rsidR="00465137" w:rsidRPr="00816C4A" w:rsidRDefault="00465137" w:rsidP="009F5FF3">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65137" w:rsidRPr="000C201D" w14:paraId="5B3FFA1B" w14:textId="77777777" w:rsidTr="009F5FF3">
        <w:trPr>
          <w:gridAfter w:val="2"/>
          <w:wAfter w:w="5808" w:type="dxa"/>
          <w:trHeight w:val="148"/>
        </w:trPr>
        <w:tc>
          <w:tcPr>
            <w:tcW w:w="709" w:type="dxa"/>
          </w:tcPr>
          <w:p w14:paraId="4FAF4765" w14:textId="77777777" w:rsidR="00465137" w:rsidRPr="000C201D" w:rsidRDefault="00465137" w:rsidP="00465137">
            <w:pPr>
              <w:keepNext/>
              <w:spacing w:after="0"/>
              <w:rPr>
                <w:rFonts w:ascii="Courier New" w:hAnsi="Courier New"/>
                <w:sz w:val="16"/>
              </w:rPr>
            </w:pPr>
          </w:p>
        </w:tc>
        <w:tc>
          <w:tcPr>
            <w:tcW w:w="436" w:type="dxa"/>
            <w:tcBorders>
              <w:left w:val="nil"/>
              <w:right w:val="single" w:sz="6" w:space="0" w:color="auto"/>
            </w:tcBorders>
          </w:tcPr>
          <w:p w14:paraId="1252D1B9" w14:textId="77777777" w:rsidR="00465137" w:rsidRPr="000C201D" w:rsidRDefault="00465137" w:rsidP="00465137">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0E446C7E" w14:textId="77777777" w:rsidR="00465137" w:rsidRPr="000C201D" w:rsidRDefault="00465137" w:rsidP="0046513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7202DFC8" w14:textId="77777777" w:rsidR="00465137" w:rsidRPr="000C201D" w:rsidRDefault="00465137" w:rsidP="0046513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734FFCD4" w14:textId="77777777" w:rsidR="00465137" w:rsidRPr="000C201D" w:rsidRDefault="00465137" w:rsidP="0046513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5EA356E9" w14:textId="77777777" w:rsidR="00465137" w:rsidRPr="000C201D" w:rsidRDefault="00465137" w:rsidP="0046513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3B4A1943" w14:textId="77777777" w:rsidR="00465137" w:rsidRPr="000C201D" w:rsidRDefault="00465137" w:rsidP="0046513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24B7F968" w14:textId="77777777" w:rsidR="00465137" w:rsidRPr="000C201D" w:rsidRDefault="00465137" w:rsidP="0046513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0E7CAFF" w14:textId="77777777" w:rsidR="00465137" w:rsidRPr="000C201D" w:rsidRDefault="00465137" w:rsidP="0046513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76365AA" w14:textId="77777777" w:rsidR="00465137" w:rsidRPr="000C201D" w:rsidRDefault="00465137" w:rsidP="0046513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465137" w:rsidRPr="000C201D" w14:paraId="3D06B1B6" w14:textId="77777777" w:rsidTr="009F5FF3">
        <w:trPr>
          <w:trHeight w:val="24"/>
        </w:trPr>
        <w:tc>
          <w:tcPr>
            <w:tcW w:w="709" w:type="dxa"/>
          </w:tcPr>
          <w:p w14:paraId="406AC55C" w14:textId="77777777" w:rsidR="00465137" w:rsidRPr="000C201D" w:rsidRDefault="00465137" w:rsidP="00465137">
            <w:pPr>
              <w:keepNext/>
              <w:spacing w:after="0"/>
              <w:rPr>
                <w:rFonts w:ascii="Courier New" w:hAnsi="Courier New"/>
                <w:sz w:val="16"/>
              </w:rPr>
            </w:pPr>
          </w:p>
        </w:tc>
        <w:tc>
          <w:tcPr>
            <w:tcW w:w="653" w:type="dxa"/>
            <w:gridSpan w:val="2"/>
          </w:tcPr>
          <w:p w14:paraId="5B22354F"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4A63FE33"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791BD6F2"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3C11FBBF"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18F3B5B7"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588EF376"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7F1EE8BB"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5FD3393B"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5476A78" w14:textId="77777777" w:rsidR="00465137" w:rsidRPr="000C201D" w:rsidRDefault="00465137" w:rsidP="00465137">
            <w:pPr>
              <w:keepNext/>
              <w:spacing w:after="0"/>
              <w:rPr>
                <w:rFonts w:ascii="Courier New" w:hAnsi="Courier New"/>
                <w:sz w:val="16"/>
              </w:rPr>
            </w:pPr>
          </w:p>
        </w:tc>
        <w:tc>
          <w:tcPr>
            <w:tcW w:w="5591" w:type="dxa"/>
          </w:tcPr>
          <w:p w14:paraId="5FCC55DC" w14:textId="77777777" w:rsidR="00465137" w:rsidRPr="000C201D" w:rsidRDefault="00465137" w:rsidP="00465137">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465137" w:rsidRPr="000C201D" w14:paraId="4473B69F" w14:textId="77777777" w:rsidTr="009F5FF3">
        <w:trPr>
          <w:trHeight w:val="24"/>
        </w:trPr>
        <w:tc>
          <w:tcPr>
            <w:tcW w:w="709" w:type="dxa"/>
          </w:tcPr>
          <w:p w14:paraId="44DC7653" w14:textId="77777777" w:rsidR="00465137" w:rsidRPr="000C201D" w:rsidRDefault="00465137" w:rsidP="00465137">
            <w:pPr>
              <w:keepNext/>
              <w:spacing w:after="0"/>
              <w:rPr>
                <w:rFonts w:ascii="Courier New" w:hAnsi="Courier New"/>
                <w:sz w:val="16"/>
              </w:rPr>
            </w:pPr>
          </w:p>
        </w:tc>
        <w:tc>
          <w:tcPr>
            <w:tcW w:w="653" w:type="dxa"/>
            <w:gridSpan w:val="2"/>
          </w:tcPr>
          <w:p w14:paraId="58B41482"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0F83AE93"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49CCEDBB"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55C8FED7"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1AE56B21"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6E4B8F7A"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63CC27E4"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A233750" w14:textId="77777777" w:rsidR="00465137" w:rsidRPr="000C201D" w:rsidRDefault="00465137" w:rsidP="0046513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40DB79B" w14:textId="77777777" w:rsidR="00465137" w:rsidRPr="000C201D" w:rsidRDefault="00465137" w:rsidP="00465137">
            <w:pPr>
              <w:keepNext/>
              <w:spacing w:after="0"/>
              <w:rPr>
                <w:rFonts w:ascii="Courier New" w:hAnsi="Courier New"/>
                <w:sz w:val="16"/>
              </w:rPr>
            </w:pPr>
          </w:p>
        </w:tc>
        <w:tc>
          <w:tcPr>
            <w:tcW w:w="5591" w:type="dxa"/>
          </w:tcPr>
          <w:p w14:paraId="3D4969FC" w14:textId="77777777" w:rsidR="00465137" w:rsidRPr="000C201D" w:rsidRDefault="00465137" w:rsidP="00465137">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465137" w:rsidRPr="000C201D" w14:paraId="2CB3BE3D" w14:textId="77777777" w:rsidTr="009F5FF3">
        <w:trPr>
          <w:trHeight w:val="24"/>
        </w:trPr>
        <w:tc>
          <w:tcPr>
            <w:tcW w:w="709" w:type="dxa"/>
          </w:tcPr>
          <w:p w14:paraId="2631D5F1" w14:textId="77777777" w:rsidR="00465137" w:rsidRPr="000C201D" w:rsidRDefault="00465137" w:rsidP="00465137">
            <w:pPr>
              <w:keepNext/>
              <w:spacing w:after="0"/>
              <w:rPr>
                <w:rFonts w:ascii="Courier New" w:hAnsi="Courier New"/>
                <w:sz w:val="16"/>
              </w:rPr>
            </w:pPr>
          </w:p>
        </w:tc>
        <w:tc>
          <w:tcPr>
            <w:tcW w:w="653" w:type="dxa"/>
            <w:gridSpan w:val="2"/>
          </w:tcPr>
          <w:p w14:paraId="60E952C5"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72192FB2"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4B47C197"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1ADA9680"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4ECC5B68"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tcBorders>
          </w:tcPr>
          <w:p w14:paraId="10DB7362"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DE63ED5" w14:textId="77777777" w:rsidR="00465137" w:rsidRPr="000C201D" w:rsidRDefault="00465137" w:rsidP="0046513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5054F1E" w14:textId="77777777" w:rsidR="00465137" w:rsidRPr="000C201D" w:rsidRDefault="00465137" w:rsidP="0046513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7B8EE4B" w14:textId="77777777" w:rsidR="00465137" w:rsidRPr="000C201D" w:rsidRDefault="00465137" w:rsidP="00465137">
            <w:pPr>
              <w:keepNext/>
              <w:spacing w:after="0"/>
              <w:rPr>
                <w:rFonts w:ascii="Courier New" w:hAnsi="Courier New"/>
                <w:sz w:val="16"/>
              </w:rPr>
            </w:pPr>
          </w:p>
        </w:tc>
        <w:tc>
          <w:tcPr>
            <w:tcW w:w="5591" w:type="dxa"/>
          </w:tcPr>
          <w:p w14:paraId="5C9A7628" w14:textId="514C9665" w:rsidR="00465137" w:rsidRPr="00F53514" w:rsidRDefault="00465137" w:rsidP="00465137">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465137" w:rsidRPr="000C201D" w14:paraId="7651E5B0" w14:textId="77777777" w:rsidTr="009F5FF3">
        <w:trPr>
          <w:trHeight w:val="24"/>
        </w:trPr>
        <w:tc>
          <w:tcPr>
            <w:tcW w:w="709" w:type="dxa"/>
          </w:tcPr>
          <w:p w14:paraId="0695FE9C" w14:textId="77777777" w:rsidR="00465137" w:rsidRPr="000C201D" w:rsidRDefault="00465137" w:rsidP="00465137">
            <w:pPr>
              <w:keepNext/>
              <w:spacing w:after="0"/>
              <w:rPr>
                <w:rFonts w:ascii="Courier New" w:hAnsi="Courier New"/>
                <w:sz w:val="16"/>
              </w:rPr>
            </w:pPr>
          </w:p>
        </w:tc>
        <w:tc>
          <w:tcPr>
            <w:tcW w:w="653" w:type="dxa"/>
            <w:gridSpan w:val="2"/>
          </w:tcPr>
          <w:p w14:paraId="43554EFC"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AC3E8BF"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8C4C101"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F2D0020"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C6AD7BD" w14:textId="77777777" w:rsidR="00465137" w:rsidRPr="000C201D" w:rsidRDefault="00465137" w:rsidP="0046513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9E36147" w14:textId="77777777" w:rsidR="00465137" w:rsidRPr="000C201D" w:rsidRDefault="00465137" w:rsidP="0046513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3179EC3" w14:textId="77777777" w:rsidR="00465137" w:rsidRPr="000C201D" w:rsidRDefault="00465137" w:rsidP="0046513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C325AA3" w14:textId="77777777" w:rsidR="00465137" w:rsidRPr="000C201D" w:rsidRDefault="00465137" w:rsidP="0046513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2CBD0BF" w14:textId="77777777" w:rsidR="00465137" w:rsidRPr="000C201D" w:rsidRDefault="00465137" w:rsidP="00465137">
            <w:pPr>
              <w:keepNext/>
              <w:spacing w:after="0"/>
              <w:rPr>
                <w:rFonts w:ascii="Courier New" w:hAnsi="Courier New"/>
                <w:sz w:val="16"/>
              </w:rPr>
            </w:pPr>
          </w:p>
        </w:tc>
        <w:tc>
          <w:tcPr>
            <w:tcW w:w="5591" w:type="dxa"/>
          </w:tcPr>
          <w:p w14:paraId="6013E555" w14:textId="77777777" w:rsidR="00465137" w:rsidRPr="00F53514" w:rsidRDefault="00465137" w:rsidP="00465137">
            <w:pPr>
              <w:keepNext/>
              <w:spacing w:after="0"/>
              <w:rPr>
                <w:rFonts w:ascii="Courier New" w:hAnsi="Courier New"/>
                <w:sz w:val="16"/>
              </w:rPr>
            </w:pPr>
            <w:r w:rsidRPr="00F53514">
              <w:rPr>
                <w:rFonts w:ascii="Courier New" w:hAnsi="Courier New"/>
                <w:sz w:val="16"/>
              </w:rPr>
              <w:t>Reserved for 3GPP (for future usage)</w:t>
            </w:r>
          </w:p>
        </w:tc>
      </w:tr>
    </w:tbl>
    <w:p w14:paraId="3EE592CA" w14:textId="77777777" w:rsidR="00465137" w:rsidRDefault="00465137" w:rsidP="009F5FF3">
      <w:pPr>
        <w:keepNext/>
        <w:keepLines/>
      </w:pPr>
    </w:p>
    <w:p w14:paraId="083D20FC" w14:textId="77777777" w:rsidR="00465137" w:rsidRPr="00816C4A" w:rsidRDefault="00465137" w:rsidP="00465137">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70293200"/>
      <w:r w:rsidRPr="00816C4A">
        <w:lastRenderedPageBreak/>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70293201"/>
      <w:r w:rsidRPr="00816C4A">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70293202"/>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70293203"/>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70293204"/>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70293205"/>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70293206"/>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70293207"/>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70293208"/>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70293209"/>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70293210"/>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70293211"/>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70293212"/>
      <w:r w:rsidRPr="00816C4A">
        <w:lastRenderedPageBreak/>
        <w:t>6.4.7</w:t>
      </w:r>
      <w:r w:rsidRPr="00816C4A">
        <w:tab/>
        <w:t>REFRESH</w:t>
      </w:r>
      <w:bookmarkEnd w:id="399"/>
      <w:bookmarkEnd w:id="400"/>
      <w:bookmarkEnd w:id="401"/>
      <w:bookmarkEnd w:id="402"/>
      <w:bookmarkEnd w:id="403"/>
      <w:bookmarkEnd w:id="404"/>
      <w:bookmarkEnd w:id="405"/>
      <w:bookmarkEnd w:id="406"/>
      <w:bookmarkEnd w:id="407"/>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70293213"/>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70293214"/>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70293215"/>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70293216"/>
      <w:r w:rsidRPr="00816C4A">
        <w:lastRenderedPageBreak/>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70293217"/>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70293218"/>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70293219"/>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70293220"/>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70293221"/>
      <w:r w:rsidRPr="00816C4A">
        <w:lastRenderedPageBreak/>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70293222"/>
      <w:r w:rsidRPr="00816C4A">
        <w:t>6.4.8</w:t>
      </w:r>
      <w:r w:rsidRPr="00816C4A">
        <w:tab/>
        <w:t>SET UP MENU</w:t>
      </w:r>
      <w:bookmarkEnd w:id="465"/>
      <w:bookmarkEnd w:id="466"/>
      <w:bookmarkEnd w:id="467"/>
      <w:bookmarkEnd w:id="468"/>
      <w:bookmarkEnd w:id="469"/>
      <w:bookmarkEnd w:id="470"/>
      <w:bookmarkEnd w:id="471"/>
      <w:bookmarkEnd w:id="472"/>
      <w:bookmarkEnd w:id="473"/>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70293223"/>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70293224"/>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lastRenderedPageBreak/>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70293225"/>
      <w:r w:rsidRPr="00816C4A">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 xml:space="preserve">A terminal of type ND shall ignore any alpha identifier provided together with this command. The terminal shall respond with "command performed successfully" upon successful completion of the command. A terminal of type ND </w:t>
      </w:r>
      <w:r w:rsidRPr="00816C4A">
        <w:lastRenderedPageBreak/>
        <w:t>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70293226"/>
      <w:r w:rsidRPr="00816C4A">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70293227"/>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w:t>
      </w:r>
      <w:r w:rsidRPr="00816C4A">
        <w:lastRenderedPageBreak/>
        <w:t xml:space="preserve">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70293228"/>
      <w:r w:rsidRPr="00816C4A">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70293229"/>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lastRenderedPageBreak/>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70293230"/>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70293231"/>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lastRenderedPageBreak/>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i.e: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lastRenderedPageBreak/>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macrocell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lastRenderedPageBreak/>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5FF890FB" w:rsidR="00157DA3" w:rsidRDefault="00157DA3" w:rsidP="00157DA3">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rsidRPr="00816C4A">
        <w:t xml:space="preserve">When the list of </w:t>
      </w:r>
      <w:r>
        <w:t>slice(s) information</w:t>
      </w:r>
      <w:r w:rsidRPr="00816C4A">
        <w:t xml:space="preserve"> is requested, the </w:t>
      </w:r>
      <w:r>
        <w:rPr>
          <w:lang w:eastAsia="zh-CN"/>
        </w:rPr>
        <w:t xml:space="preserve">Serving </w:t>
      </w:r>
      <w:bookmarkStart w:id="563"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3"/>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4" w:name="_Toc170293232"/>
      <w:r w:rsidRPr="00816C4A">
        <w:t>6.4.16</w:t>
      </w:r>
      <w:r w:rsidRPr="00816C4A">
        <w:tab/>
        <w:t>SET UP EVENT LIST</w:t>
      </w:r>
      <w:bookmarkEnd w:id="555"/>
      <w:bookmarkEnd w:id="556"/>
      <w:bookmarkEnd w:id="557"/>
      <w:bookmarkEnd w:id="558"/>
      <w:bookmarkEnd w:id="559"/>
      <w:bookmarkEnd w:id="560"/>
      <w:bookmarkEnd w:id="561"/>
      <w:bookmarkEnd w:id="562"/>
      <w:bookmarkEnd w:id="564"/>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5" w:name="_Toc3200721"/>
      <w:bookmarkStart w:id="566" w:name="_Toc20392464"/>
      <w:bookmarkStart w:id="567" w:name="_Toc27774111"/>
      <w:bookmarkStart w:id="568" w:name="_Toc36482571"/>
      <w:bookmarkStart w:id="569" w:name="_Toc36484230"/>
      <w:bookmarkStart w:id="570" w:name="_Toc44933160"/>
      <w:bookmarkStart w:id="571" w:name="_Toc50972113"/>
      <w:bookmarkStart w:id="572" w:name="_Toc57104867"/>
      <w:bookmarkStart w:id="573" w:name="_Toc170293233"/>
      <w:r w:rsidRPr="00816C4A">
        <w:t>6.4.17</w:t>
      </w:r>
      <w:r w:rsidRPr="00816C4A">
        <w:tab/>
        <w:t>PERFORM CARD APDU</w:t>
      </w:r>
      <w:bookmarkEnd w:id="565"/>
      <w:bookmarkEnd w:id="566"/>
      <w:bookmarkEnd w:id="567"/>
      <w:bookmarkEnd w:id="568"/>
      <w:bookmarkEnd w:id="569"/>
      <w:bookmarkEnd w:id="570"/>
      <w:bookmarkEnd w:id="571"/>
      <w:bookmarkEnd w:id="572"/>
      <w:bookmarkEnd w:id="573"/>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4" w:name="_Toc3200722"/>
      <w:bookmarkStart w:id="575" w:name="_Toc20392465"/>
      <w:bookmarkStart w:id="576" w:name="_Toc27774112"/>
      <w:bookmarkStart w:id="577" w:name="_Toc36482572"/>
      <w:bookmarkStart w:id="578" w:name="_Toc36484231"/>
      <w:bookmarkStart w:id="579" w:name="_Toc44933161"/>
      <w:bookmarkStart w:id="580" w:name="_Toc50972114"/>
      <w:bookmarkStart w:id="581" w:name="_Toc57104868"/>
      <w:bookmarkStart w:id="582" w:name="_Toc170293234"/>
      <w:r w:rsidRPr="00816C4A">
        <w:t>6.4.18</w:t>
      </w:r>
      <w:r w:rsidRPr="00816C4A">
        <w:tab/>
        <w:t>POWER OFF CARD</w:t>
      </w:r>
      <w:bookmarkEnd w:id="574"/>
      <w:bookmarkEnd w:id="575"/>
      <w:bookmarkEnd w:id="576"/>
      <w:bookmarkEnd w:id="577"/>
      <w:bookmarkEnd w:id="578"/>
      <w:bookmarkEnd w:id="579"/>
      <w:bookmarkEnd w:id="580"/>
      <w:bookmarkEnd w:id="581"/>
      <w:bookmarkEnd w:id="582"/>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3" w:name="_Toc3200723"/>
      <w:bookmarkStart w:id="584" w:name="_Toc20392466"/>
      <w:bookmarkStart w:id="585" w:name="_Toc27774113"/>
      <w:bookmarkStart w:id="586" w:name="_Toc36482573"/>
      <w:bookmarkStart w:id="587" w:name="_Toc36484232"/>
      <w:bookmarkStart w:id="588" w:name="_Toc44933162"/>
      <w:bookmarkStart w:id="589" w:name="_Toc50972115"/>
      <w:bookmarkStart w:id="590" w:name="_Toc57104869"/>
      <w:bookmarkStart w:id="591" w:name="_Toc170293235"/>
      <w:r w:rsidRPr="00816C4A">
        <w:t>6.4.19</w:t>
      </w:r>
      <w:r w:rsidRPr="00816C4A">
        <w:tab/>
        <w:t>POWER ON CARD</w:t>
      </w:r>
      <w:bookmarkEnd w:id="583"/>
      <w:bookmarkEnd w:id="584"/>
      <w:bookmarkEnd w:id="585"/>
      <w:bookmarkEnd w:id="586"/>
      <w:bookmarkEnd w:id="587"/>
      <w:bookmarkEnd w:id="588"/>
      <w:bookmarkEnd w:id="589"/>
      <w:bookmarkEnd w:id="590"/>
      <w:bookmarkEnd w:id="591"/>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2" w:name="_Toc3200724"/>
      <w:bookmarkStart w:id="593" w:name="_Toc20392467"/>
      <w:bookmarkStart w:id="594" w:name="_Toc27774114"/>
      <w:bookmarkStart w:id="595" w:name="_Toc36482574"/>
      <w:bookmarkStart w:id="596" w:name="_Toc36484233"/>
      <w:bookmarkStart w:id="597" w:name="_Toc44933163"/>
      <w:bookmarkStart w:id="598" w:name="_Toc50972116"/>
      <w:bookmarkStart w:id="599" w:name="_Toc57104870"/>
      <w:bookmarkStart w:id="600" w:name="_Toc170293236"/>
      <w:r w:rsidRPr="00816C4A">
        <w:t>6.4.20</w:t>
      </w:r>
      <w:r w:rsidRPr="00816C4A">
        <w:tab/>
        <w:t>GET READER STATUS</w:t>
      </w:r>
      <w:bookmarkEnd w:id="592"/>
      <w:bookmarkEnd w:id="593"/>
      <w:bookmarkEnd w:id="594"/>
      <w:bookmarkEnd w:id="595"/>
      <w:bookmarkEnd w:id="596"/>
      <w:bookmarkEnd w:id="597"/>
      <w:bookmarkEnd w:id="598"/>
      <w:bookmarkEnd w:id="599"/>
      <w:bookmarkEnd w:id="600"/>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1" w:name="_Toc3200725"/>
      <w:bookmarkStart w:id="602" w:name="_Toc20392468"/>
      <w:bookmarkStart w:id="603" w:name="_Toc27774115"/>
      <w:bookmarkStart w:id="604" w:name="_Toc36482575"/>
      <w:bookmarkStart w:id="605" w:name="_Toc36484234"/>
      <w:bookmarkStart w:id="606" w:name="_Toc44933164"/>
      <w:bookmarkStart w:id="607" w:name="_Toc50972117"/>
      <w:bookmarkStart w:id="608" w:name="_Toc57104871"/>
      <w:bookmarkStart w:id="609" w:name="_Toc170293237"/>
      <w:r w:rsidRPr="00816C4A">
        <w:t>6.4.21</w:t>
      </w:r>
      <w:r w:rsidRPr="00816C4A">
        <w:tab/>
        <w:t>TIMER MANAGEMENT</w:t>
      </w:r>
      <w:bookmarkEnd w:id="601"/>
      <w:bookmarkEnd w:id="602"/>
      <w:bookmarkEnd w:id="603"/>
      <w:bookmarkEnd w:id="604"/>
      <w:bookmarkEnd w:id="605"/>
      <w:bookmarkEnd w:id="606"/>
      <w:bookmarkEnd w:id="607"/>
      <w:bookmarkEnd w:id="608"/>
      <w:bookmarkEnd w:id="609"/>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0" w:name="_Toc3200726"/>
      <w:bookmarkStart w:id="611" w:name="_Toc20392469"/>
      <w:bookmarkStart w:id="612" w:name="_Toc27774116"/>
      <w:bookmarkStart w:id="613" w:name="_Toc36482576"/>
      <w:bookmarkStart w:id="614" w:name="_Toc36484235"/>
      <w:bookmarkStart w:id="615" w:name="_Toc44933165"/>
      <w:bookmarkStart w:id="616" w:name="_Toc50972118"/>
      <w:bookmarkStart w:id="617" w:name="_Toc57104872"/>
      <w:bookmarkStart w:id="618" w:name="_Toc170293238"/>
      <w:r w:rsidRPr="00816C4A">
        <w:lastRenderedPageBreak/>
        <w:t>6.4.22</w:t>
      </w:r>
      <w:r w:rsidRPr="00816C4A">
        <w:tab/>
        <w:t>SET UP IDLE MODE TEXT</w:t>
      </w:r>
      <w:bookmarkEnd w:id="610"/>
      <w:bookmarkEnd w:id="611"/>
      <w:bookmarkEnd w:id="612"/>
      <w:bookmarkEnd w:id="613"/>
      <w:bookmarkEnd w:id="614"/>
      <w:bookmarkEnd w:id="615"/>
      <w:bookmarkEnd w:id="616"/>
      <w:bookmarkEnd w:id="617"/>
      <w:bookmarkEnd w:id="618"/>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19" w:name="_Toc3200727"/>
      <w:bookmarkStart w:id="620" w:name="_Toc20392470"/>
      <w:bookmarkStart w:id="621" w:name="_Toc27774117"/>
      <w:bookmarkStart w:id="622" w:name="_Toc36482577"/>
      <w:bookmarkStart w:id="623" w:name="_Toc36484236"/>
      <w:bookmarkStart w:id="624" w:name="_Toc44933166"/>
      <w:bookmarkStart w:id="625" w:name="_Toc50972119"/>
      <w:bookmarkStart w:id="626" w:name="_Toc57104873"/>
      <w:bookmarkStart w:id="627" w:name="_Toc170293239"/>
      <w:r w:rsidRPr="00816C4A">
        <w:t>6.4.23</w:t>
      </w:r>
      <w:r w:rsidRPr="00816C4A">
        <w:tab/>
        <w:t>RUN AT COMMAND</w:t>
      </w:r>
      <w:bookmarkEnd w:id="619"/>
      <w:bookmarkEnd w:id="620"/>
      <w:bookmarkEnd w:id="621"/>
      <w:bookmarkEnd w:id="622"/>
      <w:bookmarkEnd w:id="623"/>
      <w:bookmarkEnd w:id="624"/>
      <w:bookmarkEnd w:id="625"/>
      <w:bookmarkEnd w:id="626"/>
      <w:bookmarkEnd w:id="627"/>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8" w:name="_Toc3200728"/>
      <w:bookmarkStart w:id="629" w:name="_Toc20392471"/>
      <w:bookmarkStart w:id="630" w:name="_Toc27774118"/>
      <w:bookmarkStart w:id="631" w:name="_Toc36482578"/>
      <w:bookmarkStart w:id="632" w:name="_Toc36484237"/>
      <w:bookmarkStart w:id="633" w:name="_Toc44933167"/>
      <w:bookmarkStart w:id="634" w:name="_Toc50972120"/>
      <w:bookmarkStart w:id="635" w:name="_Toc57104874"/>
      <w:bookmarkStart w:id="636" w:name="_Toc170293240"/>
      <w:r w:rsidRPr="00816C4A">
        <w:t>6.4.24</w:t>
      </w:r>
      <w:r w:rsidRPr="00816C4A">
        <w:tab/>
        <w:t>SEND DTMF</w:t>
      </w:r>
      <w:bookmarkEnd w:id="628"/>
      <w:bookmarkEnd w:id="629"/>
      <w:bookmarkEnd w:id="630"/>
      <w:bookmarkEnd w:id="631"/>
      <w:bookmarkEnd w:id="632"/>
      <w:bookmarkEnd w:id="633"/>
      <w:bookmarkEnd w:id="634"/>
      <w:bookmarkEnd w:id="635"/>
      <w:bookmarkEnd w:id="636"/>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7" w:name="_Toc3200729"/>
      <w:bookmarkStart w:id="638" w:name="_Toc20392472"/>
      <w:bookmarkStart w:id="639" w:name="_Toc27774119"/>
      <w:bookmarkStart w:id="640" w:name="_Toc36482579"/>
      <w:bookmarkStart w:id="641" w:name="_Toc36484238"/>
      <w:bookmarkStart w:id="642" w:name="_Toc44933168"/>
      <w:bookmarkStart w:id="643" w:name="_Toc50972121"/>
      <w:bookmarkStart w:id="644" w:name="_Toc57104875"/>
      <w:bookmarkStart w:id="645" w:name="_Toc170293241"/>
      <w:r w:rsidRPr="00816C4A">
        <w:t>6.4.25</w:t>
      </w:r>
      <w:r w:rsidRPr="00816C4A">
        <w:tab/>
        <w:t>LANGUAGE NOTIFICATION</w:t>
      </w:r>
      <w:bookmarkEnd w:id="637"/>
      <w:bookmarkEnd w:id="638"/>
      <w:bookmarkEnd w:id="639"/>
      <w:bookmarkEnd w:id="640"/>
      <w:bookmarkEnd w:id="641"/>
      <w:bookmarkEnd w:id="642"/>
      <w:bookmarkEnd w:id="643"/>
      <w:bookmarkEnd w:id="644"/>
      <w:bookmarkEnd w:id="645"/>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6" w:name="_Toc3200730"/>
      <w:bookmarkStart w:id="647" w:name="_Toc20392473"/>
      <w:bookmarkStart w:id="648" w:name="_Toc27774120"/>
      <w:bookmarkStart w:id="649" w:name="_Toc36482580"/>
      <w:bookmarkStart w:id="650" w:name="_Toc36484239"/>
      <w:bookmarkStart w:id="651" w:name="_Toc44933169"/>
      <w:bookmarkStart w:id="652" w:name="_Toc50972122"/>
      <w:bookmarkStart w:id="653" w:name="_Toc57104876"/>
      <w:bookmarkStart w:id="654" w:name="_Toc170293242"/>
      <w:r w:rsidRPr="00816C4A">
        <w:t>6.4.26</w:t>
      </w:r>
      <w:r w:rsidRPr="00816C4A">
        <w:tab/>
        <w:t>LAUNCH BROWSER</w:t>
      </w:r>
      <w:bookmarkEnd w:id="646"/>
      <w:bookmarkEnd w:id="647"/>
      <w:bookmarkEnd w:id="648"/>
      <w:bookmarkEnd w:id="649"/>
      <w:bookmarkEnd w:id="650"/>
      <w:bookmarkEnd w:id="651"/>
      <w:bookmarkEnd w:id="652"/>
      <w:bookmarkEnd w:id="653"/>
      <w:bookmarkEnd w:id="654"/>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5" w:name="_Toc3200731"/>
      <w:bookmarkStart w:id="656" w:name="_Toc20392474"/>
      <w:bookmarkStart w:id="657" w:name="_Toc27774121"/>
      <w:bookmarkStart w:id="658" w:name="_Toc36482581"/>
      <w:bookmarkStart w:id="659" w:name="_Toc36484240"/>
      <w:bookmarkStart w:id="660" w:name="_Toc44933170"/>
      <w:bookmarkStart w:id="661" w:name="_Toc50972123"/>
      <w:bookmarkStart w:id="662" w:name="_Toc57104877"/>
      <w:bookmarkStart w:id="663" w:name="_Toc170293243"/>
      <w:r w:rsidRPr="00816C4A">
        <w:t>6.4.27</w:t>
      </w:r>
      <w:r w:rsidRPr="00816C4A">
        <w:tab/>
        <w:t>OPEN CHANNEL</w:t>
      </w:r>
      <w:bookmarkEnd w:id="655"/>
      <w:bookmarkEnd w:id="656"/>
      <w:bookmarkEnd w:id="657"/>
      <w:bookmarkEnd w:id="658"/>
      <w:bookmarkEnd w:id="659"/>
      <w:bookmarkEnd w:id="660"/>
      <w:bookmarkEnd w:id="661"/>
      <w:bookmarkEnd w:id="662"/>
      <w:bookmarkEnd w:id="663"/>
    </w:p>
    <w:p w14:paraId="5F4A80FB" w14:textId="77777777" w:rsidR="00E86E7B" w:rsidRPr="00816C4A" w:rsidRDefault="00E86E7B" w:rsidP="00E86E7B">
      <w:pPr>
        <w:pStyle w:val="Heading4"/>
      </w:pPr>
      <w:bookmarkStart w:id="664" w:name="_Toc3200732"/>
      <w:bookmarkStart w:id="665" w:name="_Toc20392475"/>
      <w:bookmarkStart w:id="666" w:name="_Toc27774122"/>
      <w:bookmarkStart w:id="667" w:name="_Toc36482582"/>
      <w:bookmarkStart w:id="668" w:name="_Toc36484241"/>
      <w:bookmarkStart w:id="669" w:name="_Toc44933171"/>
      <w:bookmarkStart w:id="670" w:name="_Toc50972124"/>
      <w:bookmarkStart w:id="671" w:name="_Toc57104878"/>
      <w:bookmarkStart w:id="672" w:name="_Toc170293244"/>
      <w:r w:rsidRPr="00816C4A">
        <w:t>6.4.27.1</w:t>
      </w:r>
      <w:r w:rsidRPr="00816C4A">
        <w:tab/>
        <w:t>OPEN CHANNEL related to CS bearer</w:t>
      </w:r>
      <w:bookmarkEnd w:id="664"/>
      <w:bookmarkEnd w:id="665"/>
      <w:bookmarkEnd w:id="666"/>
      <w:bookmarkEnd w:id="667"/>
      <w:bookmarkEnd w:id="668"/>
      <w:bookmarkEnd w:id="669"/>
      <w:bookmarkEnd w:id="670"/>
      <w:bookmarkEnd w:id="671"/>
      <w:bookmarkEnd w:id="672"/>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3" w:name="_Toc3200733"/>
      <w:bookmarkStart w:id="674" w:name="_Toc20392476"/>
      <w:bookmarkStart w:id="675" w:name="_Toc27774123"/>
      <w:bookmarkStart w:id="676" w:name="_Toc36482583"/>
      <w:bookmarkStart w:id="677" w:name="_Toc36484242"/>
      <w:bookmarkStart w:id="678" w:name="_Toc44933172"/>
      <w:bookmarkStart w:id="679" w:name="_Toc50972125"/>
      <w:bookmarkStart w:id="680" w:name="_Toc57104879"/>
      <w:bookmarkStart w:id="681" w:name="_Toc170293245"/>
      <w:r w:rsidRPr="00816C4A">
        <w:t>6.4.27.2</w:t>
      </w:r>
      <w:r w:rsidRPr="00816C4A">
        <w:tab/>
      </w:r>
      <w:bookmarkStart w:id="682" w:name="_Toc3200734"/>
      <w:bookmarkStart w:id="683" w:name="_Toc20392477"/>
      <w:bookmarkStart w:id="684" w:name="_Toc27774124"/>
      <w:bookmarkStart w:id="685" w:name="_Toc36482584"/>
      <w:bookmarkStart w:id="686" w:name="_Toc36484243"/>
      <w:bookmarkStart w:id="687" w:name="_Toc44933173"/>
      <w:bookmarkStart w:id="688" w:name="_Toc50972126"/>
      <w:bookmarkStart w:id="689" w:name="_Toc57104880"/>
      <w:bookmarkEnd w:id="673"/>
      <w:bookmarkEnd w:id="674"/>
      <w:bookmarkEnd w:id="675"/>
      <w:bookmarkEnd w:id="676"/>
      <w:bookmarkEnd w:id="677"/>
      <w:bookmarkEnd w:id="678"/>
      <w:bookmarkEnd w:id="679"/>
      <w:bookmarkEnd w:id="680"/>
      <w:r w:rsidR="00663A5D" w:rsidRPr="00816C4A">
        <w:t>OPEN CHANNEL related to GPRS/UTRAN packet service/E-UTRAN</w:t>
      </w:r>
      <w:r w:rsidR="00663A5D">
        <w:t>/Satellite E-UTRAN</w:t>
      </w:r>
      <w:r w:rsidR="00663A5D" w:rsidRPr="00816C4A">
        <w:t>/NG-RAN</w:t>
      </w:r>
      <w:r w:rsidR="00663A5D" w:rsidRPr="008E0B10">
        <w:t>/Satellite NG-RAN</w:t>
      </w:r>
      <w:bookmarkEnd w:id="681"/>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lastRenderedPageBreak/>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0" w:name="_Toc170293246"/>
      <w:r w:rsidRPr="00816C4A">
        <w:t>6.4.27.3</w:t>
      </w:r>
      <w:r w:rsidRPr="00816C4A">
        <w:tab/>
        <w:t>OPEN CHANNEL related to local bearer</w:t>
      </w:r>
      <w:bookmarkEnd w:id="682"/>
      <w:bookmarkEnd w:id="683"/>
      <w:bookmarkEnd w:id="684"/>
      <w:bookmarkEnd w:id="685"/>
      <w:bookmarkEnd w:id="686"/>
      <w:bookmarkEnd w:id="687"/>
      <w:bookmarkEnd w:id="688"/>
      <w:bookmarkEnd w:id="689"/>
      <w:bookmarkEnd w:id="690"/>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1" w:name="_Toc3200735"/>
      <w:bookmarkStart w:id="692" w:name="_Toc20392478"/>
      <w:bookmarkStart w:id="693" w:name="_Toc27774125"/>
      <w:bookmarkStart w:id="694" w:name="_Toc36482585"/>
      <w:bookmarkStart w:id="695" w:name="_Toc36484244"/>
      <w:bookmarkStart w:id="696" w:name="_Toc44933174"/>
      <w:bookmarkStart w:id="697" w:name="_Toc50972127"/>
      <w:bookmarkStart w:id="698" w:name="_Toc57104881"/>
      <w:bookmarkStart w:id="699" w:name="_Toc170293247"/>
      <w:r w:rsidRPr="00816C4A">
        <w:t>6.4.27.4</w:t>
      </w:r>
      <w:r w:rsidRPr="00816C4A">
        <w:tab/>
        <w:t>OPEN CHANNEL related to Default (network) Bearer</w:t>
      </w:r>
      <w:bookmarkEnd w:id="691"/>
      <w:bookmarkEnd w:id="692"/>
      <w:bookmarkEnd w:id="693"/>
      <w:bookmarkEnd w:id="694"/>
      <w:bookmarkEnd w:id="695"/>
      <w:bookmarkEnd w:id="696"/>
      <w:bookmarkEnd w:id="697"/>
      <w:bookmarkEnd w:id="698"/>
      <w:bookmarkEnd w:id="699"/>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0" w:name="_Toc3200736"/>
      <w:bookmarkStart w:id="701" w:name="_Toc20392479"/>
      <w:bookmarkStart w:id="702" w:name="_Toc27774126"/>
      <w:bookmarkStart w:id="703" w:name="_Toc36482586"/>
      <w:bookmarkStart w:id="704" w:name="_Toc36484245"/>
      <w:bookmarkStart w:id="705" w:name="_Toc44933175"/>
      <w:bookmarkStart w:id="706" w:name="_Toc50972128"/>
      <w:bookmarkStart w:id="707" w:name="_Toc57104882"/>
      <w:bookmarkStart w:id="708" w:name="_Toc170293248"/>
      <w:r w:rsidRPr="00816C4A">
        <w:t>6.4.27.5</w:t>
      </w:r>
      <w:r w:rsidRPr="00816C4A">
        <w:tab/>
        <w:t>OPEN CHANNEL related to (I-)WLAN bearer</w:t>
      </w:r>
      <w:bookmarkEnd w:id="700"/>
      <w:bookmarkEnd w:id="701"/>
      <w:bookmarkEnd w:id="702"/>
      <w:bookmarkEnd w:id="703"/>
      <w:bookmarkEnd w:id="704"/>
      <w:bookmarkEnd w:id="705"/>
      <w:bookmarkEnd w:id="706"/>
      <w:bookmarkEnd w:id="707"/>
      <w:bookmarkEnd w:id="708"/>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w:t>
      </w:r>
      <w:r w:rsidRPr="00816C4A">
        <w:lastRenderedPageBreak/>
        <w:t xml:space="preserve">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lastRenderedPageBreak/>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9" w:name="_Toc3200737"/>
      <w:bookmarkStart w:id="710" w:name="_Toc20392480"/>
      <w:bookmarkStart w:id="711" w:name="_Toc27774127"/>
      <w:bookmarkStart w:id="712" w:name="_Toc36482587"/>
      <w:bookmarkStart w:id="713" w:name="_Toc36484246"/>
      <w:bookmarkStart w:id="714" w:name="_Toc44933176"/>
      <w:bookmarkStart w:id="715" w:name="_Toc50972129"/>
      <w:bookmarkStart w:id="716" w:name="_Toc57104883"/>
      <w:bookmarkStart w:id="717" w:name="_Toc170293249"/>
      <w:r w:rsidRPr="00816C4A">
        <w:t>6.4.27.6</w:t>
      </w:r>
      <w:r w:rsidRPr="00816C4A">
        <w:tab/>
        <w:t>OPEN CHANNEL related to Terminal Server Mode</w:t>
      </w:r>
      <w:bookmarkEnd w:id="709"/>
      <w:bookmarkEnd w:id="710"/>
      <w:bookmarkEnd w:id="711"/>
      <w:bookmarkEnd w:id="712"/>
      <w:bookmarkEnd w:id="713"/>
      <w:bookmarkEnd w:id="714"/>
      <w:bookmarkEnd w:id="715"/>
      <w:bookmarkEnd w:id="716"/>
      <w:bookmarkEnd w:id="717"/>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8" w:name="_Toc3200738"/>
      <w:bookmarkStart w:id="719" w:name="_Toc20392481"/>
      <w:bookmarkStart w:id="720" w:name="_Toc27774128"/>
      <w:bookmarkStart w:id="721" w:name="_Toc36482588"/>
      <w:bookmarkStart w:id="722" w:name="_Toc36484247"/>
      <w:bookmarkStart w:id="723" w:name="_Toc44933177"/>
      <w:bookmarkStart w:id="724" w:name="_Toc50972130"/>
      <w:bookmarkStart w:id="725" w:name="_Toc57104884"/>
      <w:bookmarkStart w:id="726" w:name="_Toc170293250"/>
      <w:r w:rsidRPr="00816C4A">
        <w:t>6.4.27.7</w:t>
      </w:r>
      <w:r w:rsidRPr="00816C4A">
        <w:tab/>
        <w:t>OPEN CHANNEL related to UICC Server Mode</w:t>
      </w:r>
      <w:bookmarkEnd w:id="718"/>
      <w:bookmarkEnd w:id="719"/>
      <w:bookmarkEnd w:id="720"/>
      <w:bookmarkEnd w:id="721"/>
      <w:bookmarkEnd w:id="722"/>
      <w:bookmarkEnd w:id="723"/>
      <w:bookmarkEnd w:id="724"/>
      <w:bookmarkEnd w:id="725"/>
      <w:bookmarkEnd w:id="726"/>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7" w:name="_Toc3200739"/>
      <w:bookmarkStart w:id="728" w:name="_Toc20392482"/>
      <w:bookmarkStart w:id="729" w:name="_Toc27774129"/>
      <w:bookmarkStart w:id="730" w:name="_Toc36482589"/>
      <w:bookmarkStart w:id="731" w:name="_Toc36484248"/>
      <w:bookmarkStart w:id="732" w:name="_Toc44933178"/>
      <w:bookmarkStart w:id="733" w:name="_Toc50972131"/>
      <w:bookmarkStart w:id="734" w:name="_Toc57104885"/>
      <w:bookmarkStart w:id="735" w:name="_Toc170293251"/>
      <w:r w:rsidRPr="00816C4A">
        <w:t>6.4.27.8</w:t>
      </w:r>
      <w:r w:rsidR="0069568F">
        <w:tab/>
      </w:r>
      <w:r w:rsidRPr="00816C4A">
        <w:t>OPEN CHANNEL for IMS</w:t>
      </w:r>
      <w:bookmarkEnd w:id="727"/>
      <w:bookmarkEnd w:id="728"/>
      <w:bookmarkEnd w:id="729"/>
      <w:bookmarkEnd w:id="730"/>
      <w:bookmarkEnd w:id="731"/>
      <w:bookmarkEnd w:id="732"/>
      <w:bookmarkEnd w:id="733"/>
      <w:bookmarkEnd w:id="734"/>
      <w:bookmarkEnd w:id="735"/>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6" w:name="_Toc3200740"/>
      <w:bookmarkStart w:id="737" w:name="_Toc20392483"/>
      <w:bookmarkStart w:id="738" w:name="_Toc27774130"/>
      <w:bookmarkStart w:id="739" w:name="_Toc36482590"/>
      <w:bookmarkStart w:id="740" w:name="_Toc36484249"/>
      <w:bookmarkStart w:id="741" w:name="_Toc44933179"/>
      <w:bookmarkStart w:id="742" w:name="_Toc50972132"/>
      <w:bookmarkStart w:id="743" w:name="_Toc57104886"/>
      <w:bookmarkStart w:id="744" w:name="_Toc170293252"/>
      <w:r w:rsidRPr="00816C4A">
        <w:t>6.4.28</w:t>
      </w:r>
      <w:r w:rsidRPr="00816C4A">
        <w:tab/>
        <w:t>CLOSE CHANNEL</w:t>
      </w:r>
      <w:bookmarkEnd w:id="736"/>
      <w:bookmarkEnd w:id="737"/>
      <w:bookmarkEnd w:id="738"/>
      <w:bookmarkEnd w:id="739"/>
      <w:bookmarkEnd w:id="740"/>
      <w:bookmarkEnd w:id="741"/>
      <w:bookmarkEnd w:id="742"/>
      <w:bookmarkEnd w:id="743"/>
      <w:bookmarkEnd w:id="744"/>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5" w:name="_Toc3200741"/>
      <w:bookmarkStart w:id="746" w:name="_Toc20392484"/>
      <w:bookmarkStart w:id="747" w:name="_Toc27774131"/>
      <w:bookmarkStart w:id="748" w:name="_Toc36482591"/>
      <w:bookmarkStart w:id="749" w:name="_Toc36484250"/>
      <w:bookmarkStart w:id="750" w:name="_Toc44933180"/>
      <w:bookmarkStart w:id="751" w:name="_Toc50972133"/>
      <w:bookmarkStart w:id="752" w:name="_Toc57104887"/>
      <w:bookmarkStart w:id="753" w:name="_Toc170293253"/>
      <w:r w:rsidRPr="00816C4A">
        <w:t>6.4.29</w:t>
      </w:r>
      <w:r w:rsidRPr="00816C4A">
        <w:tab/>
        <w:t>RECEIVE DATA</w:t>
      </w:r>
      <w:bookmarkEnd w:id="745"/>
      <w:bookmarkEnd w:id="746"/>
      <w:bookmarkEnd w:id="747"/>
      <w:bookmarkEnd w:id="748"/>
      <w:bookmarkEnd w:id="749"/>
      <w:bookmarkEnd w:id="750"/>
      <w:bookmarkEnd w:id="751"/>
      <w:bookmarkEnd w:id="752"/>
      <w:bookmarkEnd w:id="753"/>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4" w:name="_Toc3200742"/>
      <w:bookmarkStart w:id="755" w:name="_Toc20392485"/>
      <w:bookmarkStart w:id="756" w:name="_Toc27774132"/>
      <w:bookmarkStart w:id="757" w:name="_Toc36482592"/>
      <w:bookmarkStart w:id="758" w:name="_Toc36484251"/>
      <w:bookmarkStart w:id="759" w:name="_Toc44933181"/>
      <w:bookmarkStart w:id="760" w:name="_Toc50972134"/>
      <w:bookmarkStart w:id="761" w:name="_Toc57104888"/>
      <w:bookmarkStart w:id="762" w:name="_Toc170293254"/>
      <w:r w:rsidRPr="00816C4A">
        <w:lastRenderedPageBreak/>
        <w:t>6.4.30</w:t>
      </w:r>
      <w:r w:rsidRPr="00816C4A">
        <w:tab/>
        <w:t>SEND DATA</w:t>
      </w:r>
      <w:bookmarkEnd w:id="754"/>
      <w:bookmarkEnd w:id="755"/>
      <w:bookmarkEnd w:id="756"/>
      <w:bookmarkEnd w:id="757"/>
      <w:bookmarkEnd w:id="758"/>
      <w:bookmarkEnd w:id="759"/>
      <w:bookmarkEnd w:id="760"/>
      <w:bookmarkEnd w:id="761"/>
      <w:bookmarkEnd w:id="762"/>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3" w:name="_Toc3200743"/>
      <w:bookmarkStart w:id="764" w:name="_Toc20392486"/>
      <w:bookmarkStart w:id="765" w:name="_Toc27774133"/>
      <w:bookmarkStart w:id="766" w:name="_Toc36482593"/>
      <w:bookmarkStart w:id="767" w:name="_Toc36484252"/>
      <w:bookmarkStart w:id="768" w:name="_Toc44933182"/>
      <w:bookmarkStart w:id="769" w:name="_Toc50972135"/>
      <w:bookmarkStart w:id="770" w:name="_Toc57104889"/>
      <w:bookmarkStart w:id="771" w:name="_Toc170293255"/>
      <w:r w:rsidRPr="00816C4A">
        <w:t>6.4.31</w:t>
      </w:r>
      <w:r w:rsidRPr="00816C4A">
        <w:tab/>
        <w:t>GET CHANNEL STATUS</w:t>
      </w:r>
      <w:bookmarkEnd w:id="763"/>
      <w:bookmarkEnd w:id="764"/>
      <w:bookmarkEnd w:id="765"/>
      <w:bookmarkEnd w:id="766"/>
      <w:bookmarkEnd w:id="767"/>
      <w:bookmarkEnd w:id="768"/>
      <w:bookmarkEnd w:id="769"/>
      <w:bookmarkEnd w:id="770"/>
      <w:bookmarkEnd w:id="771"/>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2" w:name="_Toc3200744"/>
      <w:bookmarkStart w:id="773" w:name="_Toc20392487"/>
      <w:bookmarkStart w:id="774" w:name="_Toc27774134"/>
      <w:bookmarkStart w:id="775" w:name="_Toc36482594"/>
      <w:bookmarkStart w:id="776" w:name="_Toc36484253"/>
      <w:bookmarkStart w:id="777" w:name="_Toc44933183"/>
      <w:bookmarkStart w:id="778" w:name="_Toc50972136"/>
      <w:bookmarkStart w:id="779" w:name="_Toc57104890"/>
      <w:bookmarkStart w:id="780" w:name="_Toc170293256"/>
      <w:r w:rsidRPr="00816C4A">
        <w:t>6.4.32</w:t>
      </w:r>
      <w:r w:rsidRPr="00816C4A">
        <w:tab/>
        <w:t>SERVICE SEARCH</w:t>
      </w:r>
      <w:bookmarkEnd w:id="772"/>
      <w:bookmarkEnd w:id="773"/>
      <w:bookmarkEnd w:id="774"/>
      <w:bookmarkEnd w:id="775"/>
      <w:bookmarkEnd w:id="776"/>
      <w:bookmarkEnd w:id="777"/>
      <w:bookmarkEnd w:id="778"/>
      <w:bookmarkEnd w:id="779"/>
      <w:bookmarkEnd w:id="780"/>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1" w:name="_Toc3200745"/>
      <w:bookmarkStart w:id="782" w:name="_Toc20392488"/>
      <w:bookmarkStart w:id="783" w:name="_Toc27774135"/>
      <w:bookmarkStart w:id="784" w:name="_Toc36482595"/>
      <w:bookmarkStart w:id="785" w:name="_Toc36484254"/>
      <w:bookmarkStart w:id="786" w:name="_Toc44933184"/>
      <w:bookmarkStart w:id="787" w:name="_Toc50972137"/>
      <w:bookmarkStart w:id="788" w:name="_Toc57104891"/>
      <w:bookmarkStart w:id="789" w:name="_Toc170293257"/>
      <w:r w:rsidRPr="00816C4A">
        <w:t>6.4.33</w:t>
      </w:r>
      <w:r w:rsidRPr="00816C4A">
        <w:tab/>
        <w:t>GET SERVICE INFORMATION</w:t>
      </w:r>
      <w:bookmarkEnd w:id="781"/>
      <w:bookmarkEnd w:id="782"/>
      <w:bookmarkEnd w:id="783"/>
      <w:bookmarkEnd w:id="784"/>
      <w:bookmarkEnd w:id="785"/>
      <w:bookmarkEnd w:id="786"/>
      <w:bookmarkEnd w:id="787"/>
      <w:bookmarkEnd w:id="788"/>
      <w:bookmarkEnd w:id="789"/>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0" w:name="_Toc3200746"/>
      <w:bookmarkStart w:id="791" w:name="_Toc20392489"/>
      <w:bookmarkStart w:id="792" w:name="_Toc27774136"/>
      <w:bookmarkStart w:id="793" w:name="_Toc36482596"/>
      <w:bookmarkStart w:id="794" w:name="_Toc36484255"/>
      <w:bookmarkStart w:id="795" w:name="_Toc44933185"/>
      <w:bookmarkStart w:id="796" w:name="_Toc50972138"/>
      <w:bookmarkStart w:id="797" w:name="_Toc57104892"/>
      <w:bookmarkStart w:id="798" w:name="_Toc170293258"/>
      <w:r w:rsidRPr="00816C4A">
        <w:t>6.4.34</w:t>
      </w:r>
      <w:r w:rsidRPr="00816C4A">
        <w:tab/>
        <w:t>DECLARE SERVICE</w:t>
      </w:r>
      <w:bookmarkEnd w:id="790"/>
      <w:bookmarkEnd w:id="791"/>
      <w:bookmarkEnd w:id="792"/>
      <w:bookmarkEnd w:id="793"/>
      <w:bookmarkEnd w:id="794"/>
      <w:bookmarkEnd w:id="795"/>
      <w:bookmarkEnd w:id="796"/>
      <w:bookmarkEnd w:id="797"/>
      <w:bookmarkEnd w:id="798"/>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799" w:name="_Toc3200747"/>
      <w:bookmarkStart w:id="800" w:name="_Toc20392490"/>
      <w:bookmarkStart w:id="801" w:name="_Toc27774137"/>
      <w:bookmarkStart w:id="802" w:name="_Toc36482597"/>
      <w:bookmarkStart w:id="803" w:name="_Toc36484256"/>
      <w:bookmarkStart w:id="804" w:name="_Toc44933186"/>
      <w:bookmarkStart w:id="805" w:name="_Toc50972139"/>
      <w:bookmarkStart w:id="806" w:name="_Toc57104893"/>
      <w:bookmarkStart w:id="807" w:name="_Toc170293259"/>
      <w:r w:rsidRPr="00816C4A">
        <w:t>6.4.35</w:t>
      </w:r>
      <w:r w:rsidRPr="00816C4A">
        <w:tab/>
        <w:t>RETRIEVE MULTIMEDIA MESSAGE</w:t>
      </w:r>
      <w:bookmarkEnd w:id="799"/>
      <w:bookmarkEnd w:id="800"/>
      <w:bookmarkEnd w:id="801"/>
      <w:bookmarkEnd w:id="802"/>
      <w:bookmarkEnd w:id="803"/>
      <w:bookmarkEnd w:id="804"/>
      <w:bookmarkEnd w:id="805"/>
      <w:bookmarkEnd w:id="806"/>
      <w:bookmarkEnd w:id="807"/>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8" w:name="_Toc3200748"/>
      <w:bookmarkStart w:id="809" w:name="_Toc20392491"/>
      <w:bookmarkStart w:id="810" w:name="_Toc27774138"/>
      <w:bookmarkStart w:id="811" w:name="_Toc36482598"/>
      <w:bookmarkStart w:id="812" w:name="_Toc36484257"/>
      <w:bookmarkStart w:id="813" w:name="_Toc44933187"/>
      <w:bookmarkStart w:id="814" w:name="_Toc50972140"/>
      <w:bookmarkStart w:id="815" w:name="_Toc57104894"/>
      <w:bookmarkStart w:id="816" w:name="_Toc170293260"/>
      <w:r w:rsidRPr="00816C4A">
        <w:t>6.4.36</w:t>
      </w:r>
      <w:r w:rsidRPr="00816C4A">
        <w:tab/>
        <w:t>SUBMIT MULTIMEDIA MESSAGE</w:t>
      </w:r>
      <w:bookmarkEnd w:id="808"/>
      <w:bookmarkEnd w:id="809"/>
      <w:bookmarkEnd w:id="810"/>
      <w:bookmarkEnd w:id="811"/>
      <w:bookmarkEnd w:id="812"/>
      <w:bookmarkEnd w:id="813"/>
      <w:bookmarkEnd w:id="814"/>
      <w:bookmarkEnd w:id="815"/>
      <w:bookmarkEnd w:id="816"/>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7" w:name="_Toc3200749"/>
      <w:bookmarkStart w:id="818" w:name="_Toc20392492"/>
      <w:bookmarkStart w:id="819" w:name="_Toc27774139"/>
      <w:bookmarkStart w:id="820" w:name="_Toc36482599"/>
      <w:bookmarkStart w:id="821" w:name="_Toc36484258"/>
      <w:bookmarkStart w:id="822" w:name="_Toc44933188"/>
      <w:bookmarkStart w:id="823" w:name="_Toc50972141"/>
      <w:bookmarkStart w:id="824" w:name="_Toc57104895"/>
      <w:bookmarkStart w:id="825" w:name="_Toc170293261"/>
      <w:r w:rsidRPr="00816C4A">
        <w:t>6.4.37</w:t>
      </w:r>
      <w:r w:rsidRPr="00816C4A">
        <w:tab/>
        <w:t>DISPLAY MULTIMEDIA MESSAGE</w:t>
      </w:r>
      <w:bookmarkEnd w:id="817"/>
      <w:bookmarkEnd w:id="818"/>
      <w:bookmarkEnd w:id="819"/>
      <w:bookmarkEnd w:id="820"/>
      <w:bookmarkEnd w:id="821"/>
      <w:bookmarkEnd w:id="822"/>
      <w:bookmarkEnd w:id="823"/>
      <w:bookmarkEnd w:id="824"/>
      <w:bookmarkEnd w:id="825"/>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6" w:name="_Toc3200750"/>
      <w:bookmarkStart w:id="827" w:name="_Toc20392493"/>
      <w:bookmarkStart w:id="828" w:name="_Toc27774140"/>
      <w:bookmarkStart w:id="829" w:name="_Toc36482600"/>
      <w:bookmarkStart w:id="830" w:name="_Toc36484259"/>
      <w:bookmarkStart w:id="831" w:name="_Toc44933189"/>
      <w:bookmarkStart w:id="832" w:name="_Toc50972142"/>
      <w:bookmarkStart w:id="833" w:name="_Toc57104896"/>
      <w:bookmarkStart w:id="834" w:name="_Toc170293262"/>
      <w:r w:rsidRPr="00816C4A">
        <w:t>6.4.38</w:t>
      </w:r>
      <w:r w:rsidRPr="00816C4A">
        <w:tab/>
        <w:t>SET FRAMES</w:t>
      </w:r>
      <w:bookmarkEnd w:id="826"/>
      <w:bookmarkEnd w:id="827"/>
      <w:bookmarkEnd w:id="828"/>
      <w:bookmarkEnd w:id="829"/>
      <w:bookmarkEnd w:id="830"/>
      <w:bookmarkEnd w:id="831"/>
      <w:bookmarkEnd w:id="832"/>
      <w:bookmarkEnd w:id="833"/>
      <w:bookmarkEnd w:id="834"/>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5" w:name="_Toc3200751"/>
      <w:bookmarkStart w:id="836" w:name="_Toc20392494"/>
      <w:bookmarkStart w:id="837" w:name="_Toc27774141"/>
      <w:bookmarkStart w:id="838" w:name="_Toc36482601"/>
      <w:bookmarkStart w:id="839" w:name="_Toc36484260"/>
      <w:bookmarkStart w:id="840" w:name="_Toc44933190"/>
      <w:bookmarkStart w:id="841" w:name="_Toc50972143"/>
      <w:bookmarkStart w:id="842" w:name="_Toc57104897"/>
      <w:bookmarkStart w:id="843" w:name="_Toc170293263"/>
      <w:r w:rsidRPr="00816C4A">
        <w:t>6.4.39</w:t>
      </w:r>
      <w:r w:rsidRPr="00816C4A">
        <w:tab/>
        <w:t>GET FRAME STATUS</w:t>
      </w:r>
      <w:bookmarkEnd w:id="835"/>
      <w:bookmarkEnd w:id="836"/>
      <w:bookmarkEnd w:id="837"/>
      <w:bookmarkEnd w:id="838"/>
      <w:bookmarkEnd w:id="839"/>
      <w:bookmarkEnd w:id="840"/>
      <w:bookmarkEnd w:id="841"/>
      <w:bookmarkEnd w:id="842"/>
      <w:bookmarkEnd w:id="843"/>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4" w:name="_Toc3200752"/>
      <w:bookmarkStart w:id="845" w:name="_Toc20392495"/>
      <w:bookmarkStart w:id="846" w:name="_Toc27774142"/>
      <w:bookmarkStart w:id="847" w:name="_Toc36482602"/>
      <w:bookmarkStart w:id="848" w:name="_Toc36484261"/>
      <w:bookmarkStart w:id="849" w:name="_Toc44933191"/>
      <w:bookmarkStart w:id="850" w:name="_Toc50972144"/>
      <w:bookmarkStart w:id="851" w:name="_Toc57104898"/>
      <w:bookmarkStart w:id="852" w:name="_Toc170293264"/>
      <w:r w:rsidRPr="00816C4A">
        <w:t>6.4.40</w:t>
      </w:r>
      <w:r w:rsidRPr="00816C4A">
        <w:tab/>
        <w:t>Geographical Location Request</w:t>
      </w:r>
      <w:bookmarkEnd w:id="844"/>
      <w:bookmarkEnd w:id="845"/>
      <w:bookmarkEnd w:id="846"/>
      <w:bookmarkEnd w:id="847"/>
      <w:bookmarkEnd w:id="848"/>
      <w:bookmarkEnd w:id="849"/>
      <w:bookmarkEnd w:id="850"/>
      <w:bookmarkEnd w:id="851"/>
      <w:bookmarkEnd w:id="852"/>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3" w:name="_Toc3200753"/>
      <w:bookmarkStart w:id="854" w:name="_Toc20392496"/>
      <w:bookmarkStart w:id="855" w:name="_Toc27774143"/>
      <w:bookmarkStart w:id="856" w:name="_Toc36482603"/>
      <w:bookmarkStart w:id="857" w:name="_Toc36484262"/>
      <w:bookmarkStart w:id="858" w:name="_Toc44933192"/>
      <w:bookmarkStart w:id="859" w:name="_Toc50972145"/>
      <w:bookmarkStart w:id="860" w:name="_Toc57104899"/>
      <w:bookmarkStart w:id="861" w:name="_Toc170293265"/>
      <w:r w:rsidRPr="00816C4A">
        <w:t>6.4.41</w:t>
      </w:r>
      <w:r w:rsidRPr="00816C4A">
        <w:tab/>
        <w:t>ACTIVATE</w:t>
      </w:r>
      <w:bookmarkEnd w:id="853"/>
      <w:bookmarkEnd w:id="854"/>
      <w:bookmarkEnd w:id="855"/>
      <w:bookmarkEnd w:id="856"/>
      <w:bookmarkEnd w:id="857"/>
      <w:bookmarkEnd w:id="858"/>
      <w:bookmarkEnd w:id="859"/>
      <w:bookmarkEnd w:id="860"/>
      <w:bookmarkEnd w:id="861"/>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2" w:name="_Toc3200754"/>
      <w:bookmarkStart w:id="863" w:name="_Toc20392497"/>
      <w:bookmarkStart w:id="864" w:name="_Toc27774144"/>
      <w:bookmarkStart w:id="865" w:name="_Toc36482604"/>
      <w:bookmarkStart w:id="866" w:name="_Toc36484263"/>
      <w:bookmarkStart w:id="867" w:name="_Toc44933193"/>
      <w:bookmarkStart w:id="868" w:name="_Toc50972146"/>
      <w:bookmarkStart w:id="869" w:name="_Toc57104900"/>
      <w:bookmarkStart w:id="870" w:name="_Toc170293266"/>
      <w:r w:rsidRPr="00816C4A">
        <w:t>6.4.42</w:t>
      </w:r>
      <w:r w:rsidRPr="00816C4A">
        <w:tab/>
        <w:t>CONTACTLESS STATE CHANGED</w:t>
      </w:r>
      <w:bookmarkEnd w:id="862"/>
      <w:bookmarkEnd w:id="863"/>
      <w:bookmarkEnd w:id="864"/>
      <w:bookmarkEnd w:id="865"/>
      <w:bookmarkEnd w:id="866"/>
      <w:bookmarkEnd w:id="867"/>
      <w:bookmarkEnd w:id="868"/>
      <w:bookmarkEnd w:id="869"/>
      <w:bookmarkEnd w:id="870"/>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1" w:name="_Toc3200755"/>
      <w:bookmarkStart w:id="872" w:name="_Toc20392498"/>
      <w:bookmarkStart w:id="873" w:name="_Toc27774145"/>
      <w:bookmarkStart w:id="874" w:name="_Toc36482605"/>
      <w:bookmarkStart w:id="875" w:name="_Toc36484264"/>
      <w:bookmarkStart w:id="876" w:name="_Toc44933194"/>
      <w:bookmarkStart w:id="877" w:name="_Toc50972147"/>
      <w:bookmarkStart w:id="878" w:name="_Toc57104901"/>
      <w:bookmarkStart w:id="879" w:name="_Toc170293267"/>
      <w:r w:rsidRPr="00816C4A">
        <w:t>6.4.43</w:t>
      </w:r>
      <w:r w:rsidRPr="00816C4A">
        <w:tab/>
        <w:t>COMMAND CONTAINER</w:t>
      </w:r>
      <w:bookmarkEnd w:id="871"/>
      <w:bookmarkEnd w:id="872"/>
      <w:bookmarkEnd w:id="873"/>
      <w:bookmarkEnd w:id="874"/>
      <w:bookmarkEnd w:id="875"/>
      <w:bookmarkEnd w:id="876"/>
      <w:bookmarkEnd w:id="877"/>
      <w:bookmarkEnd w:id="878"/>
      <w:bookmarkEnd w:id="879"/>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0" w:name="_Toc3200756"/>
      <w:bookmarkStart w:id="881" w:name="_Toc20392499"/>
      <w:bookmarkStart w:id="882" w:name="_Toc27774146"/>
      <w:bookmarkStart w:id="883" w:name="_Toc36482606"/>
      <w:bookmarkStart w:id="884" w:name="_Toc36484265"/>
      <w:bookmarkStart w:id="885" w:name="_Toc44933195"/>
      <w:bookmarkStart w:id="886" w:name="_Toc50972148"/>
      <w:bookmarkStart w:id="887" w:name="_Toc57104902"/>
      <w:bookmarkStart w:id="888" w:name="_Toc170293268"/>
      <w:r w:rsidRPr="00816C4A">
        <w:t>6.4.44</w:t>
      </w:r>
      <w:r w:rsidRPr="00816C4A">
        <w:tab/>
        <w:t>ENCAPSULATED SESSION CONTROL</w:t>
      </w:r>
      <w:bookmarkEnd w:id="880"/>
      <w:bookmarkEnd w:id="881"/>
      <w:bookmarkEnd w:id="882"/>
      <w:bookmarkEnd w:id="883"/>
      <w:bookmarkEnd w:id="884"/>
      <w:bookmarkEnd w:id="885"/>
      <w:bookmarkEnd w:id="886"/>
      <w:bookmarkEnd w:id="887"/>
      <w:bookmarkEnd w:id="888"/>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89" w:name="_Toc170293269"/>
      <w:r>
        <w:t>6.4.45</w:t>
      </w:r>
      <w:r>
        <w:tab/>
        <w:t>LSI command</w:t>
      </w:r>
      <w:bookmarkEnd w:id="889"/>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0" w:name="_Toc3200757"/>
      <w:bookmarkStart w:id="891" w:name="_Toc20392500"/>
      <w:bookmarkStart w:id="892" w:name="_Toc27774147"/>
      <w:bookmarkStart w:id="893" w:name="_Toc36482607"/>
      <w:bookmarkStart w:id="894" w:name="_Toc36484266"/>
      <w:bookmarkStart w:id="895" w:name="_Toc44933196"/>
      <w:bookmarkStart w:id="896" w:name="_Toc50972149"/>
      <w:bookmarkStart w:id="897" w:name="_Toc57104903"/>
      <w:bookmarkStart w:id="898" w:name="_Toc170293270"/>
      <w:r w:rsidRPr="00816C4A">
        <w:lastRenderedPageBreak/>
        <w:t>6.5</w:t>
      </w:r>
      <w:r w:rsidRPr="00816C4A">
        <w:tab/>
        <w:t>Common elements in proactive UICC commands</w:t>
      </w:r>
      <w:bookmarkEnd w:id="890"/>
      <w:bookmarkEnd w:id="891"/>
      <w:bookmarkEnd w:id="892"/>
      <w:bookmarkEnd w:id="893"/>
      <w:bookmarkEnd w:id="894"/>
      <w:bookmarkEnd w:id="895"/>
      <w:bookmarkEnd w:id="896"/>
      <w:bookmarkEnd w:id="897"/>
      <w:bookmarkEnd w:id="898"/>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899" w:name="_Toc3200758"/>
      <w:bookmarkStart w:id="900" w:name="_Toc20392501"/>
      <w:bookmarkStart w:id="901" w:name="_Toc27774148"/>
      <w:bookmarkStart w:id="902" w:name="_Toc36482608"/>
      <w:bookmarkStart w:id="903" w:name="_Toc36484267"/>
      <w:bookmarkStart w:id="904" w:name="_Toc44933197"/>
      <w:bookmarkStart w:id="905" w:name="_Toc50972150"/>
      <w:bookmarkStart w:id="906" w:name="_Toc57104904"/>
      <w:bookmarkStart w:id="907" w:name="_Toc170293271"/>
      <w:r w:rsidRPr="00816C4A">
        <w:t>6.5.1</w:t>
      </w:r>
      <w:r w:rsidRPr="00816C4A">
        <w:tab/>
        <w:t>Command number</w:t>
      </w:r>
      <w:bookmarkEnd w:id="899"/>
      <w:bookmarkEnd w:id="900"/>
      <w:bookmarkEnd w:id="901"/>
      <w:bookmarkEnd w:id="902"/>
      <w:bookmarkEnd w:id="903"/>
      <w:bookmarkEnd w:id="904"/>
      <w:bookmarkEnd w:id="905"/>
      <w:bookmarkEnd w:id="906"/>
      <w:bookmarkEnd w:id="907"/>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8" w:name="_Toc3200759"/>
      <w:bookmarkStart w:id="909" w:name="_Toc20392502"/>
      <w:bookmarkStart w:id="910" w:name="_Toc27774149"/>
      <w:bookmarkStart w:id="911" w:name="_Toc36482609"/>
      <w:bookmarkStart w:id="912" w:name="_Toc36484268"/>
      <w:bookmarkStart w:id="913" w:name="_Toc44933198"/>
      <w:bookmarkStart w:id="914" w:name="_Toc50972151"/>
      <w:bookmarkStart w:id="915" w:name="_Toc57104905"/>
      <w:bookmarkStart w:id="916" w:name="_Toc170293272"/>
      <w:r w:rsidRPr="00816C4A">
        <w:t>6.5.2</w:t>
      </w:r>
      <w:r w:rsidRPr="00816C4A">
        <w:tab/>
        <w:t>Device identities</w:t>
      </w:r>
      <w:bookmarkEnd w:id="908"/>
      <w:bookmarkEnd w:id="909"/>
      <w:bookmarkEnd w:id="910"/>
      <w:bookmarkEnd w:id="911"/>
      <w:bookmarkEnd w:id="912"/>
      <w:bookmarkEnd w:id="913"/>
      <w:bookmarkEnd w:id="914"/>
      <w:bookmarkEnd w:id="915"/>
      <w:bookmarkEnd w:id="916"/>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7" w:name="_Toc3200760"/>
      <w:bookmarkStart w:id="918" w:name="_Toc20392503"/>
      <w:bookmarkStart w:id="919" w:name="_Toc27774150"/>
      <w:bookmarkStart w:id="920" w:name="_Toc36482610"/>
      <w:bookmarkStart w:id="921" w:name="_Toc36484269"/>
      <w:bookmarkStart w:id="922" w:name="_Toc44933199"/>
      <w:bookmarkStart w:id="923" w:name="_Toc50972152"/>
      <w:bookmarkStart w:id="924" w:name="_Toc57104906"/>
      <w:bookmarkStart w:id="925" w:name="_Toc170293273"/>
      <w:r w:rsidRPr="00816C4A">
        <w:t>6.5.3</w:t>
      </w:r>
      <w:r w:rsidRPr="00816C4A">
        <w:tab/>
        <w:t>Alpha identifier</w:t>
      </w:r>
      <w:bookmarkEnd w:id="917"/>
      <w:bookmarkEnd w:id="918"/>
      <w:bookmarkEnd w:id="919"/>
      <w:bookmarkEnd w:id="920"/>
      <w:bookmarkEnd w:id="921"/>
      <w:bookmarkEnd w:id="922"/>
      <w:bookmarkEnd w:id="923"/>
      <w:bookmarkEnd w:id="924"/>
      <w:bookmarkEnd w:id="925"/>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6" w:name="_Toc3200761"/>
      <w:bookmarkStart w:id="927" w:name="_Toc20392504"/>
      <w:bookmarkStart w:id="928" w:name="_Toc27774151"/>
      <w:bookmarkStart w:id="929" w:name="_Toc36482611"/>
      <w:bookmarkStart w:id="930" w:name="_Toc36484270"/>
      <w:bookmarkStart w:id="931" w:name="_Toc44933200"/>
      <w:bookmarkStart w:id="932" w:name="_Toc50972153"/>
      <w:bookmarkStart w:id="933" w:name="_Toc57104907"/>
      <w:bookmarkStart w:id="934" w:name="_Toc170293274"/>
      <w:r w:rsidRPr="00816C4A">
        <w:t>6.5.4</w:t>
      </w:r>
      <w:r w:rsidRPr="00816C4A">
        <w:tab/>
        <w:t>Icon identifiers</w:t>
      </w:r>
      <w:bookmarkEnd w:id="926"/>
      <w:bookmarkEnd w:id="927"/>
      <w:bookmarkEnd w:id="928"/>
      <w:bookmarkEnd w:id="929"/>
      <w:bookmarkEnd w:id="930"/>
      <w:bookmarkEnd w:id="931"/>
      <w:bookmarkEnd w:id="932"/>
      <w:bookmarkEnd w:id="933"/>
      <w:bookmarkEnd w:id="934"/>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5" w:name="_Toc3200762"/>
      <w:bookmarkStart w:id="936" w:name="_Toc20392505"/>
      <w:bookmarkStart w:id="937" w:name="_Toc27774152"/>
      <w:bookmarkStart w:id="938" w:name="_Toc36482612"/>
      <w:bookmarkStart w:id="939" w:name="_Toc36484271"/>
      <w:bookmarkStart w:id="940" w:name="_Toc44933201"/>
      <w:bookmarkStart w:id="941" w:name="_Toc50972154"/>
      <w:bookmarkStart w:id="942" w:name="_Toc57104908"/>
      <w:bookmarkStart w:id="943" w:name="_Toc170293275"/>
      <w:r w:rsidRPr="00816C4A">
        <w:t>6.5.5</w:t>
      </w:r>
      <w:r w:rsidRPr="00816C4A">
        <w:tab/>
        <w:t>Text attribute</w:t>
      </w:r>
      <w:bookmarkEnd w:id="935"/>
      <w:bookmarkEnd w:id="936"/>
      <w:bookmarkEnd w:id="937"/>
      <w:bookmarkEnd w:id="938"/>
      <w:bookmarkEnd w:id="939"/>
      <w:bookmarkEnd w:id="940"/>
      <w:bookmarkEnd w:id="941"/>
      <w:bookmarkEnd w:id="942"/>
      <w:bookmarkEnd w:id="943"/>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4" w:name="_Toc3200763"/>
      <w:bookmarkStart w:id="945" w:name="_Toc20392506"/>
      <w:bookmarkStart w:id="946" w:name="_Toc27774153"/>
      <w:bookmarkStart w:id="947" w:name="_Toc36482613"/>
      <w:bookmarkStart w:id="948" w:name="_Toc36484272"/>
      <w:bookmarkStart w:id="949" w:name="_Toc44933202"/>
      <w:bookmarkStart w:id="950" w:name="_Toc50972155"/>
      <w:bookmarkStart w:id="951" w:name="_Toc57104909"/>
      <w:bookmarkStart w:id="952" w:name="_Toc170293276"/>
      <w:r w:rsidRPr="00816C4A">
        <w:t>6.5.6</w:t>
      </w:r>
      <w:r w:rsidRPr="00816C4A">
        <w:tab/>
        <w:t>Frame identifier</w:t>
      </w:r>
      <w:bookmarkEnd w:id="944"/>
      <w:bookmarkEnd w:id="945"/>
      <w:bookmarkEnd w:id="946"/>
      <w:bookmarkEnd w:id="947"/>
      <w:bookmarkEnd w:id="948"/>
      <w:bookmarkEnd w:id="949"/>
      <w:bookmarkEnd w:id="950"/>
      <w:bookmarkEnd w:id="951"/>
      <w:bookmarkEnd w:id="952"/>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3" w:name="_Toc3200764"/>
      <w:bookmarkStart w:id="954" w:name="_Toc20392507"/>
      <w:bookmarkStart w:id="955" w:name="_Toc27774154"/>
      <w:bookmarkStart w:id="956" w:name="_Toc36482614"/>
      <w:bookmarkStart w:id="957" w:name="_Toc36484273"/>
      <w:bookmarkStart w:id="958" w:name="_Toc44933203"/>
      <w:bookmarkStart w:id="959" w:name="_Toc50972156"/>
      <w:bookmarkStart w:id="960" w:name="_Toc57104910"/>
      <w:bookmarkStart w:id="961" w:name="_Toc170293277"/>
      <w:r w:rsidRPr="00816C4A">
        <w:t>6.6</w:t>
      </w:r>
      <w:r w:rsidRPr="00816C4A">
        <w:tab/>
        <w:t>Structure of proactive UICC commands</w:t>
      </w:r>
      <w:bookmarkEnd w:id="953"/>
      <w:bookmarkEnd w:id="954"/>
      <w:bookmarkEnd w:id="955"/>
      <w:bookmarkEnd w:id="956"/>
      <w:bookmarkEnd w:id="957"/>
      <w:bookmarkEnd w:id="958"/>
      <w:bookmarkEnd w:id="959"/>
      <w:bookmarkEnd w:id="960"/>
      <w:bookmarkEnd w:id="961"/>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2" w:name="_Toc3200765"/>
      <w:bookmarkStart w:id="963" w:name="_Toc20392508"/>
      <w:bookmarkStart w:id="964" w:name="_Toc27774155"/>
      <w:bookmarkStart w:id="965" w:name="_Toc36482615"/>
      <w:bookmarkStart w:id="966" w:name="_Toc36484274"/>
      <w:bookmarkStart w:id="967" w:name="_Toc44933204"/>
      <w:bookmarkStart w:id="968" w:name="_Toc50972157"/>
      <w:bookmarkStart w:id="969" w:name="_Toc57104911"/>
      <w:bookmarkStart w:id="970" w:name="_Toc170293278"/>
      <w:r w:rsidRPr="00816C4A">
        <w:t>6.6.1</w:t>
      </w:r>
      <w:r w:rsidRPr="00816C4A">
        <w:tab/>
        <w:t>DISPLAY TEXT</w:t>
      </w:r>
      <w:bookmarkEnd w:id="962"/>
      <w:bookmarkEnd w:id="963"/>
      <w:bookmarkEnd w:id="964"/>
      <w:bookmarkEnd w:id="965"/>
      <w:bookmarkEnd w:id="966"/>
      <w:bookmarkEnd w:id="967"/>
      <w:bookmarkEnd w:id="968"/>
      <w:bookmarkEnd w:id="969"/>
      <w:bookmarkEnd w:id="970"/>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1" w:name="_Toc3200766"/>
      <w:bookmarkStart w:id="972" w:name="_Toc20392509"/>
      <w:bookmarkStart w:id="973" w:name="_Toc27774156"/>
      <w:bookmarkStart w:id="974" w:name="_Toc36482616"/>
      <w:bookmarkStart w:id="975" w:name="_Toc36484275"/>
      <w:bookmarkStart w:id="976" w:name="_Toc44933205"/>
      <w:bookmarkStart w:id="977" w:name="_Toc50972158"/>
      <w:bookmarkStart w:id="978" w:name="_Toc57104912"/>
      <w:bookmarkStart w:id="979" w:name="_Toc170293279"/>
      <w:r w:rsidRPr="00816C4A">
        <w:t>6.6.2</w:t>
      </w:r>
      <w:r w:rsidRPr="00816C4A">
        <w:tab/>
        <w:t>GET INKEY</w:t>
      </w:r>
      <w:bookmarkEnd w:id="971"/>
      <w:bookmarkEnd w:id="972"/>
      <w:bookmarkEnd w:id="973"/>
      <w:bookmarkEnd w:id="974"/>
      <w:bookmarkEnd w:id="975"/>
      <w:bookmarkEnd w:id="976"/>
      <w:bookmarkEnd w:id="977"/>
      <w:bookmarkEnd w:id="978"/>
      <w:bookmarkEnd w:id="979"/>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0" w:name="_Toc3200767"/>
      <w:bookmarkStart w:id="981" w:name="_Toc20392510"/>
      <w:bookmarkStart w:id="982" w:name="_Toc27774157"/>
      <w:bookmarkStart w:id="983" w:name="_Toc36482617"/>
      <w:bookmarkStart w:id="984" w:name="_Toc36484276"/>
      <w:bookmarkStart w:id="985" w:name="_Toc44933206"/>
      <w:bookmarkStart w:id="986" w:name="_Toc50972159"/>
      <w:bookmarkStart w:id="987" w:name="_Toc57104913"/>
      <w:bookmarkStart w:id="988" w:name="_Toc170293280"/>
      <w:r w:rsidRPr="00816C4A">
        <w:t>6.6.3</w:t>
      </w:r>
      <w:r w:rsidRPr="00816C4A">
        <w:tab/>
        <w:t>GET INPUT</w:t>
      </w:r>
      <w:bookmarkEnd w:id="980"/>
      <w:bookmarkEnd w:id="981"/>
      <w:bookmarkEnd w:id="982"/>
      <w:bookmarkEnd w:id="983"/>
      <w:bookmarkEnd w:id="984"/>
      <w:bookmarkEnd w:id="985"/>
      <w:bookmarkEnd w:id="986"/>
      <w:bookmarkEnd w:id="987"/>
      <w:bookmarkEnd w:id="988"/>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89" w:name="_Toc3200768"/>
      <w:bookmarkStart w:id="990" w:name="_Toc20392511"/>
      <w:bookmarkStart w:id="991" w:name="_Toc27774158"/>
      <w:bookmarkStart w:id="992" w:name="_Toc36482618"/>
      <w:bookmarkStart w:id="993" w:name="_Toc36484277"/>
      <w:bookmarkStart w:id="994" w:name="_Toc44933207"/>
      <w:bookmarkStart w:id="995" w:name="_Toc50972160"/>
      <w:bookmarkStart w:id="996" w:name="_Toc57104914"/>
      <w:bookmarkStart w:id="997" w:name="_Toc170293281"/>
      <w:r w:rsidRPr="00816C4A">
        <w:t>6.6.4</w:t>
      </w:r>
      <w:r w:rsidRPr="00816C4A">
        <w:tab/>
        <w:t>MORE TIME</w:t>
      </w:r>
      <w:bookmarkEnd w:id="989"/>
      <w:bookmarkEnd w:id="990"/>
      <w:bookmarkEnd w:id="991"/>
      <w:bookmarkEnd w:id="992"/>
      <w:bookmarkEnd w:id="993"/>
      <w:bookmarkEnd w:id="994"/>
      <w:bookmarkEnd w:id="995"/>
      <w:bookmarkEnd w:id="996"/>
      <w:bookmarkEnd w:id="997"/>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8" w:name="_Toc3200769"/>
      <w:bookmarkStart w:id="999" w:name="_Toc20392512"/>
      <w:bookmarkStart w:id="1000" w:name="_Toc27774159"/>
      <w:bookmarkStart w:id="1001" w:name="_Toc36482619"/>
      <w:bookmarkStart w:id="1002" w:name="_Toc36484278"/>
      <w:bookmarkStart w:id="1003" w:name="_Toc44933208"/>
      <w:bookmarkStart w:id="1004" w:name="_Toc50972161"/>
      <w:bookmarkStart w:id="1005" w:name="_Toc57104915"/>
      <w:bookmarkStart w:id="1006" w:name="_Toc170293282"/>
      <w:r w:rsidRPr="00816C4A">
        <w:t>6.6.5</w:t>
      </w:r>
      <w:r w:rsidRPr="00816C4A">
        <w:tab/>
        <w:t>PLAY TONE</w:t>
      </w:r>
      <w:bookmarkEnd w:id="998"/>
      <w:bookmarkEnd w:id="999"/>
      <w:bookmarkEnd w:id="1000"/>
      <w:bookmarkEnd w:id="1001"/>
      <w:bookmarkEnd w:id="1002"/>
      <w:bookmarkEnd w:id="1003"/>
      <w:bookmarkEnd w:id="1004"/>
      <w:bookmarkEnd w:id="1005"/>
      <w:bookmarkEnd w:id="1006"/>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7" w:name="_Toc3200770"/>
      <w:bookmarkStart w:id="1008" w:name="_Toc20392513"/>
      <w:bookmarkStart w:id="1009" w:name="_Toc27774160"/>
      <w:bookmarkStart w:id="1010" w:name="_Toc36482620"/>
      <w:bookmarkStart w:id="1011" w:name="_Toc36484279"/>
      <w:bookmarkStart w:id="1012" w:name="_Toc44933209"/>
      <w:bookmarkStart w:id="1013" w:name="_Toc50972162"/>
      <w:bookmarkStart w:id="1014" w:name="_Toc57104916"/>
      <w:bookmarkStart w:id="1015" w:name="_Toc170293283"/>
      <w:r w:rsidRPr="00816C4A">
        <w:lastRenderedPageBreak/>
        <w:t>6.6.6</w:t>
      </w:r>
      <w:r w:rsidRPr="00816C4A">
        <w:tab/>
        <w:t>POLL INTERVAL</w:t>
      </w:r>
      <w:bookmarkEnd w:id="1007"/>
      <w:bookmarkEnd w:id="1008"/>
      <w:bookmarkEnd w:id="1009"/>
      <w:bookmarkEnd w:id="1010"/>
      <w:bookmarkEnd w:id="1011"/>
      <w:bookmarkEnd w:id="1012"/>
      <w:bookmarkEnd w:id="1013"/>
      <w:bookmarkEnd w:id="1014"/>
      <w:bookmarkEnd w:id="1015"/>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6" w:name="_Toc3200771"/>
      <w:bookmarkStart w:id="1017" w:name="_Toc20392514"/>
      <w:bookmarkStart w:id="1018" w:name="_Toc27774161"/>
      <w:bookmarkStart w:id="1019" w:name="_Toc36482621"/>
      <w:bookmarkStart w:id="1020" w:name="_Toc36484280"/>
      <w:bookmarkStart w:id="1021" w:name="_Toc44933210"/>
      <w:bookmarkStart w:id="1022" w:name="_Toc50972163"/>
      <w:bookmarkStart w:id="1023" w:name="_Toc57104917"/>
      <w:bookmarkStart w:id="1024" w:name="_Toc170293284"/>
      <w:r w:rsidRPr="00816C4A">
        <w:t>6.6.7</w:t>
      </w:r>
      <w:r w:rsidRPr="00816C4A">
        <w:tab/>
        <w:t>SET-UP MENU</w:t>
      </w:r>
      <w:bookmarkEnd w:id="1016"/>
      <w:bookmarkEnd w:id="1017"/>
      <w:bookmarkEnd w:id="1018"/>
      <w:bookmarkEnd w:id="1019"/>
      <w:bookmarkEnd w:id="1020"/>
      <w:bookmarkEnd w:id="1021"/>
      <w:bookmarkEnd w:id="1022"/>
      <w:bookmarkEnd w:id="1023"/>
      <w:bookmarkEnd w:id="1024"/>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5" w:name="_Toc3200772"/>
      <w:bookmarkStart w:id="1026" w:name="_Toc20392515"/>
      <w:bookmarkStart w:id="1027" w:name="_Toc27774162"/>
      <w:bookmarkStart w:id="1028" w:name="_Toc36482622"/>
      <w:bookmarkStart w:id="1029" w:name="_Toc36484281"/>
      <w:bookmarkStart w:id="1030" w:name="_Toc44933211"/>
      <w:bookmarkStart w:id="1031" w:name="_Toc50972164"/>
      <w:bookmarkStart w:id="1032" w:name="_Toc57104918"/>
      <w:bookmarkStart w:id="1033" w:name="_Toc170293285"/>
      <w:r w:rsidRPr="00816C4A">
        <w:t>6.6.8</w:t>
      </w:r>
      <w:r w:rsidRPr="00816C4A">
        <w:tab/>
        <w:t>SELECT ITEM</w:t>
      </w:r>
      <w:bookmarkEnd w:id="1025"/>
      <w:bookmarkEnd w:id="1026"/>
      <w:bookmarkEnd w:id="1027"/>
      <w:bookmarkEnd w:id="1028"/>
      <w:bookmarkEnd w:id="1029"/>
      <w:bookmarkEnd w:id="1030"/>
      <w:bookmarkEnd w:id="1031"/>
      <w:bookmarkEnd w:id="1032"/>
      <w:bookmarkEnd w:id="1033"/>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4" w:name="_Toc3200773"/>
      <w:bookmarkStart w:id="1035" w:name="_Toc20392516"/>
      <w:bookmarkStart w:id="1036" w:name="_Toc27774163"/>
      <w:bookmarkStart w:id="1037" w:name="_Toc36482623"/>
      <w:bookmarkStart w:id="1038" w:name="_Toc36484282"/>
      <w:bookmarkStart w:id="1039" w:name="_Toc44933212"/>
      <w:bookmarkStart w:id="1040" w:name="_Toc50972165"/>
      <w:bookmarkStart w:id="1041" w:name="_Toc57104919"/>
      <w:bookmarkStart w:id="1042" w:name="_Toc170293286"/>
      <w:r w:rsidRPr="00816C4A">
        <w:t>6.6.9</w:t>
      </w:r>
      <w:r w:rsidRPr="00816C4A">
        <w:tab/>
        <w:t>SEND SHORT MESSAGE</w:t>
      </w:r>
      <w:bookmarkEnd w:id="1034"/>
      <w:bookmarkEnd w:id="1035"/>
      <w:bookmarkEnd w:id="1036"/>
      <w:bookmarkEnd w:id="1037"/>
      <w:bookmarkEnd w:id="1038"/>
      <w:bookmarkEnd w:id="1039"/>
      <w:bookmarkEnd w:id="1040"/>
      <w:bookmarkEnd w:id="1041"/>
      <w:bookmarkEnd w:id="1042"/>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When Address data object 2 is present, the UICC shall set the TP_Destination_Address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3" w:name="_Toc3200774"/>
      <w:bookmarkStart w:id="1044" w:name="_Toc20392517"/>
      <w:bookmarkStart w:id="1045" w:name="_Toc27774164"/>
      <w:bookmarkStart w:id="1046" w:name="_Toc36482624"/>
      <w:bookmarkStart w:id="1047" w:name="_Toc36484283"/>
      <w:bookmarkStart w:id="1048" w:name="_Toc44933213"/>
      <w:bookmarkStart w:id="1049" w:name="_Toc50972166"/>
      <w:bookmarkStart w:id="1050" w:name="_Toc57104920"/>
      <w:bookmarkStart w:id="1051" w:name="_Toc170293287"/>
      <w:r w:rsidRPr="00816C4A">
        <w:t>6.6.10</w:t>
      </w:r>
      <w:r w:rsidRPr="00816C4A">
        <w:tab/>
        <w:t>SEND SS</w:t>
      </w:r>
      <w:bookmarkEnd w:id="1043"/>
      <w:bookmarkEnd w:id="1044"/>
      <w:bookmarkEnd w:id="1045"/>
      <w:bookmarkEnd w:id="1046"/>
      <w:bookmarkEnd w:id="1047"/>
      <w:bookmarkEnd w:id="1048"/>
      <w:bookmarkEnd w:id="1049"/>
      <w:bookmarkEnd w:id="1050"/>
      <w:bookmarkEnd w:id="1051"/>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2" w:name="_Toc3200775"/>
      <w:bookmarkStart w:id="1053" w:name="_Toc20392518"/>
      <w:bookmarkStart w:id="1054" w:name="_Toc27774165"/>
      <w:bookmarkStart w:id="1055" w:name="_Toc36482625"/>
      <w:bookmarkStart w:id="1056" w:name="_Toc36484284"/>
      <w:bookmarkStart w:id="1057" w:name="_Toc44933214"/>
      <w:bookmarkStart w:id="1058" w:name="_Toc50972167"/>
      <w:bookmarkStart w:id="1059" w:name="_Toc57104921"/>
      <w:bookmarkStart w:id="1060" w:name="_Toc170293288"/>
      <w:r w:rsidRPr="00816C4A">
        <w:lastRenderedPageBreak/>
        <w:t>6.6.11</w:t>
      </w:r>
      <w:r w:rsidRPr="00816C4A">
        <w:tab/>
        <w:t>SEND USSD</w:t>
      </w:r>
      <w:bookmarkEnd w:id="1052"/>
      <w:bookmarkEnd w:id="1053"/>
      <w:bookmarkEnd w:id="1054"/>
      <w:bookmarkEnd w:id="1055"/>
      <w:bookmarkEnd w:id="1056"/>
      <w:bookmarkEnd w:id="1057"/>
      <w:bookmarkEnd w:id="1058"/>
      <w:bookmarkEnd w:id="1059"/>
      <w:bookmarkEnd w:id="1060"/>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1" w:name="_Toc3200776"/>
      <w:bookmarkStart w:id="1062" w:name="_Toc20392519"/>
      <w:bookmarkStart w:id="1063" w:name="_Toc27774166"/>
      <w:bookmarkStart w:id="1064" w:name="_Toc36482626"/>
      <w:bookmarkStart w:id="1065" w:name="_Toc36484285"/>
      <w:bookmarkStart w:id="1066" w:name="_Toc44933215"/>
      <w:bookmarkStart w:id="1067" w:name="_Toc50972168"/>
      <w:bookmarkStart w:id="1068" w:name="_Toc57104922"/>
      <w:bookmarkStart w:id="1069" w:name="_Toc170293289"/>
      <w:r w:rsidRPr="00816C4A">
        <w:t>6.6.12</w:t>
      </w:r>
      <w:r w:rsidRPr="00816C4A">
        <w:tab/>
        <w:t>SET UP CALL</w:t>
      </w:r>
      <w:bookmarkEnd w:id="1061"/>
      <w:bookmarkEnd w:id="1062"/>
      <w:bookmarkEnd w:id="1063"/>
      <w:bookmarkEnd w:id="1064"/>
      <w:bookmarkEnd w:id="1065"/>
      <w:bookmarkEnd w:id="1066"/>
      <w:bookmarkEnd w:id="1067"/>
      <w:bookmarkEnd w:id="1068"/>
      <w:bookmarkEnd w:id="1069"/>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0" w:name="_Toc3200777"/>
      <w:bookmarkStart w:id="1071" w:name="_Toc20392520"/>
      <w:bookmarkStart w:id="1072" w:name="_Toc27774167"/>
      <w:bookmarkStart w:id="1073" w:name="_Toc36482627"/>
      <w:bookmarkStart w:id="1074" w:name="_Toc36484286"/>
      <w:bookmarkStart w:id="1075" w:name="_Toc44933216"/>
      <w:bookmarkStart w:id="1076" w:name="_Toc50972169"/>
      <w:bookmarkStart w:id="1077" w:name="_Toc57104923"/>
      <w:bookmarkStart w:id="1078" w:name="_Toc170293290"/>
      <w:r w:rsidRPr="00816C4A">
        <w:t>6.6.13</w:t>
      </w:r>
      <w:r w:rsidRPr="00816C4A">
        <w:tab/>
        <w:t>REFRESH</w:t>
      </w:r>
      <w:bookmarkEnd w:id="1070"/>
      <w:bookmarkEnd w:id="1071"/>
      <w:bookmarkEnd w:id="1072"/>
      <w:bookmarkEnd w:id="1073"/>
      <w:bookmarkEnd w:id="1074"/>
      <w:bookmarkEnd w:id="1075"/>
      <w:bookmarkEnd w:id="1076"/>
      <w:bookmarkEnd w:id="1077"/>
      <w:bookmarkEnd w:id="1078"/>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lastRenderedPageBreak/>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9" w:name="_Toc3200778"/>
      <w:bookmarkStart w:id="1080" w:name="_Toc20392521"/>
      <w:bookmarkStart w:id="1081" w:name="_Toc27774168"/>
      <w:bookmarkStart w:id="1082" w:name="_Toc36482628"/>
      <w:bookmarkStart w:id="1083" w:name="_Toc36484287"/>
      <w:bookmarkStart w:id="1084" w:name="_Toc44933217"/>
      <w:bookmarkStart w:id="1085" w:name="_Toc50972170"/>
      <w:bookmarkStart w:id="1086" w:name="_Toc57104924"/>
      <w:bookmarkStart w:id="1087" w:name="_Toc170293291"/>
      <w:r w:rsidRPr="00816C4A">
        <w:t>6.6.14</w:t>
      </w:r>
      <w:r w:rsidRPr="00816C4A">
        <w:tab/>
        <w:t>POLLING OFF</w:t>
      </w:r>
      <w:bookmarkEnd w:id="1079"/>
      <w:bookmarkEnd w:id="1080"/>
      <w:bookmarkEnd w:id="1081"/>
      <w:bookmarkEnd w:id="1082"/>
      <w:bookmarkEnd w:id="1083"/>
      <w:bookmarkEnd w:id="1084"/>
      <w:bookmarkEnd w:id="1085"/>
      <w:bookmarkEnd w:id="1086"/>
      <w:bookmarkEnd w:id="1087"/>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8" w:name="_Toc3200779"/>
      <w:bookmarkStart w:id="1089" w:name="_Toc20392522"/>
      <w:bookmarkStart w:id="1090" w:name="_Toc27774169"/>
      <w:bookmarkStart w:id="1091" w:name="_Toc36482629"/>
      <w:bookmarkStart w:id="1092" w:name="_Toc36484288"/>
      <w:bookmarkStart w:id="1093" w:name="_Toc44933218"/>
      <w:bookmarkStart w:id="1094" w:name="_Toc50972171"/>
      <w:bookmarkStart w:id="1095" w:name="_Toc57104925"/>
      <w:bookmarkStart w:id="1096" w:name="_Toc170293292"/>
      <w:bookmarkStart w:id="1097" w:name="_Toc3200780"/>
      <w:bookmarkStart w:id="1098" w:name="_Toc20392523"/>
      <w:bookmarkStart w:id="1099" w:name="_Toc27774170"/>
      <w:bookmarkStart w:id="1100" w:name="_Toc36482630"/>
      <w:bookmarkStart w:id="1101" w:name="_Toc36484289"/>
      <w:bookmarkStart w:id="1102" w:name="_Toc44933219"/>
      <w:bookmarkStart w:id="1103" w:name="_Toc50972172"/>
      <w:bookmarkStart w:id="1104" w:name="_Toc57104926"/>
      <w:r w:rsidRPr="00816C4A">
        <w:t>6.6.15</w:t>
      </w:r>
      <w:r w:rsidRPr="00816C4A">
        <w:tab/>
        <w:t>PROVIDE LOCAL INFORMATION</w:t>
      </w:r>
      <w:bookmarkEnd w:id="1088"/>
      <w:bookmarkEnd w:id="1089"/>
      <w:bookmarkEnd w:id="1090"/>
      <w:bookmarkEnd w:id="1091"/>
      <w:bookmarkEnd w:id="1092"/>
      <w:bookmarkEnd w:id="1093"/>
      <w:bookmarkEnd w:id="1094"/>
      <w:bookmarkEnd w:id="1095"/>
      <w:bookmarkEnd w:id="1096"/>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5" w:name="_Hlk167381822"/>
      <w:r>
        <w:t xml:space="preserve">data object </w:t>
      </w:r>
      <w:bookmarkEnd w:id="1105"/>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data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lastRenderedPageBreak/>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6" w:name="_Toc170293293"/>
      <w:r w:rsidRPr="00816C4A">
        <w:t>6.6.16</w:t>
      </w:r>
      <w:r w:rsidRPr="00816C4A">
        <w:tab/>
        <w:t>SET UP EVENT LIST</w:t>
      </w:r>
      <w:bookmarkEnd w:id="1097"/>
      <w:bookmarkEnd w:id="1098"/>
      <w:bookmarkEnd w:id="1099"/>
      <w:bookmarkEnd w:id="1100"/>
      <w:bookmarkEnd w:id="1101"/>
      <w:bookmarkEnd w:id="1102"/>
      <w:bookmarkEnd w:id="1103"/>
      <w:bookmarkEnd w:id="1104"/>
      <w:bookmarkEnd w:id="1106"/>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7" w:name="_Toc3200781"/>
      <w:bookmarkStart w:id="1108" w:name="_Toc20392524"/>
      <w:bookmarkStart w:id="1109" w:name="_Toc27774171"/>
      <w:bookmarkStart w:id="1110" w:name="_Toc36482631"/>
      <w:bookmarkStart w:id="1111" w:name="_Toc36484290"/>
      <w:bookmarkStart w:id="1112" w:name="_Toc44933220"/>
      <w:bookmarkStart w:id="1113" w:name="_Toc50972173"/>
      <w:bookmarkStart w:id="1114" w:name="_Toc57104927"/>
      <w:bookmarkStart w:id="1115" w:name="_Toc170293294"/>
      <w:r w:rsidRPr="00816C4A">
        <w:t>6.6.17</w:t>
      </w:r>
      <w:r w:rsidRPr="00816C4A">
        <w:tab/>
        <w:t>PERFORM CARD APDU</w:t>
      </w:r>
      <w:bookmarkEnd w:id="1107"/>
      <w:bookmarkEnd w:id="1108"/>
      <w:bookmarkEnd w:id="1109"/>
      <w:bookmarkEnd w:id="1110"/>
      <w:bookmarkEnd w:id="1111"/>
      <w:bookmarkEnd w:id="1112"/>
      <w:bookmarkEnd w:id="1113"/>
      <w:bookmarkEnd w:id="1114"/>
      <w:bookmarkEnd w:id="1115"/>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6" w:name="_Toc3200782"/>
      <w:bookmarkStart w:id="1117" w:name="_Toc20392525"/>
      <w:bookmarkStart w:id="1118" w:name="_Toc27774172"/>
      <w:bookmarkStart w:id="1119" w:name="_Toc36482632"/>
      <w:bookmarkStart w:id="1120" w:name="_Toc36484291"/>
      <w:bookmarkStart w:id="1121" w:name="_Toc44933221"/>
      <w:bookmarkStart w:id="1122" w:name="_Toc50972174"/>
      <w:bookmarkStart w:id="1123" w:name="_Toc57104928"/>
      <w:bookmarkStart w:id="1124" w:name="_Toc170293295"/>
      <w:r w:rsidRPr="00816C4A">
        <w:t>6.6.18</w:t>
      </w:r>
      <w:r w:rsidRPr="00816C4A">
        <w:tab/>
        <w:t>POWER OFF CARD</w:t>
      </w:r>
      <w:bookmarkEnd w:id="1116"/>
      <w:bookmarkEnd w:id="1117"/>
      <w:bookmarkEnd w:id="1118"/>
      <w:bookmarkEnd w:id="1119"/>
      <w:bookmarkEnd w:id="1120"/>
      <w:bookmarkEnd w:id="1121"/>
      <w:bookmarkEnd w:id="1122"/>
      <w:bookmarkEnd w:id="1123"/>
      <w:bookmarkEnd w:id="1124"/>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5" w:name="_Toc3200783"/>
      <w:bookmarkStart w:id="1126" w:name="_Toc20392526"/>
      <w:bookmarkStart w:id="1127" w:name="_Toc27774173"/>
      <w:bookmarkStart w:id="1128" w:name="_Toc36482633"/>
      <w:bookmarkStart w:id="1129" w:name="_Toc36484292"/>
      <w:bookmarkStart w:id="1130" w:name="_Toc44933222"/>
      <w:bookmarkStart w:id="1131" w:name="_Toc50972175"/>
      <w:bookmarkStart w:id="1132" w:name="_Toc57104929"/>
      <w:bookmarkStart w:id="1133" w:name="_Toc170293296"/>
      <w:r w:rsidRPr="00816C4A">
        <w:t>6.6.19</w:t>
      </w:r>
      <w:r w:rsidRPr="00816C4A">
        <w:tab/>
        <w:t>POWER ON CARD</w:t>
      </w:r>
      <w:bookmarkEnd w:id="1125"/>
      <w:bookmarkEnd w:id="1126"/>
      <w:bookmarkEnd w:id="1127"/>
      <w:bookmarkEnd w:id="1128"/>
      <w:bookmarkEnd w:id="1129"/>
      <w:bookmarkEnd w:id="1130"/>
      <w:bookmarkEnd w:id="1131"/>
      <w:bookmarkEnd w:id="1132"/>
      <w:bookmarkEnd w:id="1133"/>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4" w:name="_Toc3200784"/>
      <w:bookmarkStart w:id="1135" w:name="_Toc20392527"/>
      <w:bookmarkStart w:id="1136" w:name="_Toc27774174"/>
      <w:bookmarkStart w:id="1137" w:name="_Toc36482634"/>
      <w:bookmarkStart w:id="1138" w:name="_Toc36484293"/>
      <w:bookmarkStart w:id="1139" w:name="_Toc44933223"/>
      <w:bookmarkStart w:id="1140" w:name="_Toc50972176"/>
      <w:bookmarkStart w:id="1141" w:name="_Toc57104930"/>
      <w:bookmarkStart w:id="1142" w:name="_Toc170293297"/>
      <w:r w:rsidRPr="00816C4A">
        <w:t>6.6.20</w:t>
      </w:r>
      <w:r w:rsidRPr="00816C4A">
        <w:tab/>
        <w:t>GET READER STATUS</w:t>
      </w:r>
      <w:bookmarkEnd w:id="1134"/>
      <w:bookmarkEnd w:id="1135"/>
      <w:bookmarkEnd w:id="1136"/>
      <w:bookmarkEnd w:id="1137"/>
      <w:bookmarkEnd w:id="1138"/>
      <w:bookmarkEnd w:id="1139"/>
      <w:bookmarkEnd w:id="1140"/>
      <w:bookmarkEnd w:id="1141"/>
      <w:bookmarkEnd w:id="1142"/>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3" w:name="_Toc3200785"/>
      <w:bookmarkStart w:id="1144" w:name="_Toc20392528"/>
      <w:bookmarkStart w:id="1145" w:name="_Toc27774175"/>
      <w:bookmarkStart w:id="1146" w:name="_Toc36482635"/>
      <w:bookmarkStart w:id="1147" w:name="_Toc36484294"/>
      <w:bookmarkStart w:id="1148" w:name="_Toc44933224"/>
      <w:bookmarkStart w:id="1149" w:name="_Toc50972177"/>
      <w:bookmarkStart w:id="1150" w:name="_Toc57104931"/>
      <w:bookmarkStart w:id="1151" w:name="_Toc170293298"/>
      <w:r w:rsidRPr="00816C4A">
        <w:t>6.6.21</w:t>
      </w:r>
      <w:r w:rsidRPr="00816C4A">
        <w:tab/>
        <w:t>TIMER MANAGEMENT</w:t>
      </w:r>
      <w:bookmarkEnd w:id="1143"/>
      <w:bookmarkEnd w:id="1144"/>
      <w:bookmarkEnd w:id="1145"/>
      <w:bookmarkEnd w:id="1146"/>
      <w:bookmarkEnd w:id="1147"/>
      <w:bookmarkEnd w:id="1148"/>
      <w:bookmarkEnd w:id="1149"/>
      <w:bookmarkEnd w:id="1150"/>
      <w:bookmarkEnd w:id="1151"/>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2" w:name="_Toc3200786"/>
      <w:bookmarkStart w:id="1153" w:name="_Toc20392529"/>
      <w:bookmarkStart w:id="1154" w:name="_Toc27774176"/>
      <w:bookmarkStart w:id="1155" w:name="_Toc36482636"/>
      <w:bookmarkStart w:id="1156" w:name="_Toc36484295"/>
      <w:bookmarkStart w:id="1157" w:name="_Toc44933225"/>
      <w:bookmarkStart w:id="1158" w:name="_Toc50972178"/>
      <w:bookmarkStart w:id="1159" w:name="_Toc57104932"/>
      <w:bookmarkStart w:id="1160" w:name="_Toc170293299"/>
      <w:r w:rsidRPr="00816C4A">
        <w:t>6.6.22</w:t>
      </w:r>
      <w:r w:rsidRPr="00816C4A">
        <w:tab/>
        <w:t>SET UP IDLE MODE TEXT</w:t>
      </w:r>
      <w:bookmarkEnd w:id="1152"/>
      <w:bookmarkEnd w:id="1153"/>
      <w:bookmarkEnd w:id="1154"/>
      <w:bookmarkEnd w:id="1155"/>
      <w:bookmarkEnd w:id="1156"/>
      <w:bookmarkEnd w:id="1157"/>
      <w:bookmarkEnd w:id="1158"/>
      <w:bookmarkEnd w:id="1159"/>
      <w:bookmarkEnd w:id="1160"/>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1" w:name="_Toc3200787"/>
      <w:bookmarkStart w:id="1162" w:name="_Toc20392530"/>
      <w:bookmarkStart w:id="1163" w:name="_Toc27774177"/>
      <w:bookmarkStart w:id="1164" w:name="_Toc36482637"/>
      <w:bookmarkStart w:id="1165" w:name="_Toc36484296"/>
      <w:bookmarkStart w:id="1166" w:name="_Toc44933226"/>
      <w:bookmarkStart w:id="1167" w:name="_Toc50972179"/>
      <w:bookmarkStart w:id="1168" w:name="_Toc57104933"/>
      <w:bookmarkStart w:id="1169" w:name="_Toc170293300"/>
      <w:r w:rsidRPr="00816C4A">
        <w:t>6.6.23</w:t>
      </w:r>
      <w:r w:rsidRPr="00816C4A">
        <w:tab/>
        <w:t>RUN AT COMMAND</w:t>
      </w:r>
      <w:bookmarkEnd w:id="1161"/>
      <w:bookmarkEnd w:id="1162"/>
      <w:bookmarkEnd w:id="1163"/>
      <w:bookmarkEnd w:id="1164"/>
      <w:bookmarkEnd w:id="1165"/>
      <w:bookmarkEnd w:id="1166"/>
      <w:bookmarkEnd w:id="1167"/>
      <w:bookmarkEnd w:id="1168"/>
      <w:bookmarkEnd w:id="1169"/>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0" w:name="_Toc3200788"/>
      <w:bookmarkStart w:id="1171" w:name="_Toc20392531"/>
      <w:bookmarkStart w:id="1172" w:name="_Toc27774178"/>
      <w:bookmarkStart w:id="1173" w:name="_Toc36482638"/>
      <w:bookmarkStart w:id="1174" w:name="_Toc36484297"/>
      <w:bookmarkStart w:id="1175" w:name="_Toc44933227"/>
      <w:bookmarkStart w:id="1176" w:name="_Toc50972180"/>
      <w:bookmarkStart w:id="1177" w:name="_Toc57104934"/>
      <w:bookmarkStart w:id="1178" w:name="_Toc170293301"/>
      <w:r w:rsidRPr="00816C4A">
        <w:t>6.6.24</w:t>
      </w:r>
      <w:r w:rsidRPr="00816C4A">
        <w:tab/>
        <w:t>SEND DTMF COMMAND</w:t>
      </w:r>
      <w:bookmarkEnd w:id="1170"/>
      <w:bookmarkEnd w:id="1171"/>
      <w:bookmarkEnd w:id="1172"/>
      <w:bookmarkEnd w:id="1173"/>
      <w:bookmarkEnd w:id="1174"/>
      <w:bookmarkEnd w:id="1175"/>
      <w:bookmarkEnd w:id="1176"/>
      <w:bookmarkEnd w:id="1177"/>
      <w:bookmarkEnd w:id="1178"/>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79" w:name="_Toc3200789"/>
      <w:bookmarkStart w:id="1180" w:name="_Toc20392532"/>
      <w:bookmarkStart w:id="1181" w:name="_Toc27774179"/>
      <w:bookmarkStart w:id="1182" w:name="_Toc36482639"/>
      <w:bookmarkStart w:id="1183" w:name="_Toc36484298"/>
      <w:bookmarkStart w:id="1184" w:name="_Toc44933228"/>
      <w:bookmarkStart w:id="1185" w:name="_Toc50972181"/>
      <w:bookmarkStart w:id="1186" w:name="_Toc57104935"/>
      <w:bookmarkStart w:id="1187" w:name="_Toc170293302"/>
      <w:r w:rsidRPr="00816C4A">
        <w:t>6.6.25</w:t>
      </w:r>
      <w:r w:rsidRPr="00816C4A">
        <w:tab/>
        <w:t>LANGUAGE NOTIFICATION</w:t>
      </w:r>
      <w:bookmarkEnd w:id="1179"/>
      <w:bookmarkEnd w:id="1180"/>
      <w:bookmarkEnd w:id="1181"/>
      <w:bookmarkEnd w:id="1182"/>
      <w:bookmarkEnd w:id="1183"/>
      <w:bookmarkEnd w:id="1184"/>
      <w:bookmarkEnd w:id="1185"/>
      <w:bookmarkEnd w:id="1186"/>
      <w:bookmarkEnd w:id="1187"/>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8" w:name="_Toc3200790"/>
      <w:bookmarkStart w:id="1189" w:name="_Toc20392533"/>
      <w:bookmarkStart w:id="1190" w:name="_Toc27774180"/>
      <w:bookmarkStart w:id="1191" w:name="_Toc36482640"/>
      <w:bookmarkStart w:id="1192" w:name="_Toc36484299"/>
      <w:bookmarkStart w:id="1193" w:name="_Toc44933229"/>
      <w:bookmarkStart w:id="1194" w:name="_Toc50972182"/>
      <w:bookmarkStart w:id="1195" w:name="_Toc57104936"/>
      <w:bookmarkStart w:id="1196" w:name="_Toc170293303"/>
      <w:r w:rsidRPr="00816C4A">
        <w:t>6.6.26</w:t>
      </w:r>
      <w:r w:rsidRPr="00816C4A">
        <w:tab/>
        <w:t>LAUNCH BROWSER</w:t>
      </w:r>
      <w:bookmarkEnd w:id="1188"/>
      <w:bookmarkEnd w:id="1189"/>
      <w:bookmarkEnd w:id="1190"/>
      <w:bookmarkEnd w:id="1191"/>
      <w:bookmarkEnd w:id="1192"/>
      <w:bookmarkEnd w:id="1193"/>
      <w:bookmarkEnd w:id="1194"/>
      <w:bookmarkEnd w:id="1195"/>
      <w:bookmarkEnd w:id="1196"/>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7" w:name="_Toc3200791"/>
      <w:bookmarkStart w:id="1198" w:name="_Toc20392534"/>
      <w:bookmarkStart w:id="1199" w:name="_Toc27774181"/>
      <w:bookmarkStart w:id="1200" w:name="_Toc36482641"/>
      <w:bookmarkStart w:id="1201" w:name="_Toc36484300"/>
      <w:bookmarkStart w:id="1202" w:name="_Toc44933230"/>
      <w:bookmarkStart w:id="1203" w:name="_Toc50972183"/>
      <w:bookmarkStart w:id="1204" w:name="_Toc57104937"/>
      <w:bookmarkStart w:id="1205" w:name="_Toc170293304"/>
      <w:r w:rsidRPr="00816C4A">
        <w:lastRenderedPageBreak/>
        <w:t>6.6.27</w:t>
      </w:r>
      <w:r w:rsidRPr="00816C4A">
        <w:tab/>
        <w:t>OPEN CHANNEL</w:t>
      </w:r>
      <w:bookmarkEnd w:id="1197"/>
      <w:bookmarkEnd w:id="1198"/>
      <w:bookmarkEnd w:id="1199"/>
      <w:bookmarkEnd w:id="1200"/>
      <w:bookmarkEnd w:id="1201"/>
      <w:bookmarkEnd w:id="1202"/>
      <w:bookmarkEnd w:id="1203"/>
      <w:bookmarkEnd w:id="1204"/>
      <w:bookmarkEnd w:id="1205"/>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6" w:name="_Toc3200792"/>
      <w:bookmarkStart w:id="1207" w:name="_Toc20392535"/>
      <w:bookmarkStart w:id="1208" w:name="_Toc27774182"/>
      <w:bookmarkStart w:id="1209" w:name="_Toc36482642"/>
      <w:bookmarkStart w:id="1210" w:name="_Toc36484301"/>
      <w:bookmarkStart w:id="1211" w:name="_Toc44933231"/>
      <w:bookmarkStart w:id="1212" w:name="_Toc50972184"/>
      <w:bookmarkStart w:id="1213" w:name="_Toc57104938"/>
      <w:bookmarkStart w:id="1214" w:name="_Toc170293305"/>
      <w:r w:rsidRPr="00816C4A">
        <w:t>6.6.27.1</w:t>
      </w:r>
      <w:r w:rsidRPr="00816C4A">
        <w:tab/>
        <w:t>OPEN CHANNEL related to (I-)WLAN Bearer</w:t>
      </w:r>
      <w:bookmarkEnd w:id="1206"/>
      <w:bookmarkEnd w:id="1207"/>
      <w:bookmarkEnd w:id="1208"/>
      <w:bookmarkEnd w:id="1209"/>
      <w:bookmarkEnd w:id="1210"/>
      <w:bookmarkEnd w:id="1211"/>
      <w:bookmarkEnd w:id="1212"/>
      <w:bookmarkEnd w:id="1213"/>
      <w:bookmarkEnd w:id="1214"/>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5" w:name="_Toc3200793"/>
      <w:bookmarkStart w:id="1216" w:name="_Toc20392536"/>
      <w:bookmarkStart w:id="1217" w:name="_Toc27774183"/>
      <w:bookmarkStart w:id="1218" w:name="_Toc36482643"/>
      <w:bookmarkStart w:id="1219" w:name="_Toc36484302"/>
      <w:bookmarkStart w:id="1220" w:name="_Toc44933232"/>
      <w:bookmarkStart w:id="1221" w:name="_Toc50972185"/>
      <w:bookmarkStart w:id="1222" w:name="_Toc57104939"/>
      <w:bookmarkStart w:id="1223" w:name="_Toc170293306"/>
      <w:r w:rsidRPr="00816C4A">
        <w:lastRenderedPageBreak/>
        <w:t>6.6.27.2</w:t>
      </w:r>
      <w:r w:rsidR="0069568F">
        <w:tab/>
      </w:r>
      <w:r w:rsidRPr="00816C4A">
        <w:t>OPEN CHANNEL for IMS</w:t>
      </w:r>
      <w:bookmarkEnd w:id="1215"/>
      <w:bookmarkEnd w:id="1216"/>
      <w:bookmarkEnd w:id="1217"/>
      <w:bookmarkEnd w:id="1218"/>
      <w:bookmarkEnd w:id="1219"/>
      <w:bookmarkEnd w:id="1220"/>
      <w:bookmarkEnd w:id="1221"/>
      <w:bookmarkEnd w:id="1222"/>
      <w:bookmarkEnd w:id="122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4" w:name="_Toc3200794"/>
      <w:bookmarkStart w:id="1225" w:name="_Toc20392537"/>
      <w:bookmarkStart w:id="1226" w:name="_Toc27774184"/>
      <w:bookmarkStart w:id="1227" w:name="_Toc36482644"/>
      <w:bookmarkStart w:id="1228" w:name="_Toc36484303"/>
      <w:bookmarkStart w:id="1229" w:name="_Toc44933233"/>
      <w:bookmarkStart w:id="1230" w:name="_Toc50972186"/>
      <w:bookmarkStart w:id="1231" w:name="_Toc57104940"/>
      <w:bookmarkStart w:id="1232" w:name="_Toc170293307"/>
      <w:r w:rsidRPr="00816C4A">
        <w:t>6.6.28</w:t>
      </w:r>
      <w:r w:rsidRPr="00816C4A">
        <w:tab/>
        <w:t>CLOSE CHANNEL</w:t>
      </w:r>
      <w:bookmarkEnd w:id="1224"/>
      <w:bookmarkEnd w:id="1225"/>
      <w:bookmarkEnd w:id="1226"/>
      <w:bookmarkEnd w:id="1227"/>
      <w:bookmarkEnd w:id="1228"/>
      <w:bookmarkEnd w:id="1229"/>
      <w:bookmarkEnd w:id="1230"/>
      <w:bookmarkEnd w:id="1231"/>
      <w:bookmarkEnd w:id="1232"/>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3" w:name="_Toc3200795"/>
      <w:bookmarkStart w:id="1234" w:name="_Toc20392538"/>
      <w:bookmarkStart w:id="1235" w:name="_Toc27774185"/>
      <w:bookmarkStart w:id="1236" w:name="_Toc36482645"/>
      <w:bookmarkStart w:id="1237" w:name="_Toc36484304"/>
      <w:bookmarkStart w:id="1238" w:name="_Toc44933234"/>
      <w:bookmarkStart w:id="1239" w:name="_Toc50972187"/>
      <w:bookmarkStart w:id="1240" w:name="_Toc57104941"/>
      <w:bookmarkStart w:id="1241" w:name="_Toc170293308"/>
      <w:r w:rsidRPr="00816C4A">
        <w:t>6.6.29</w:t>
      </w:r>
      <w:r w:rsidRPr="00816C4A">
        <w:tab/>
        <w:t>RECEIVE DATA</w:t>
      </w:r>
      <w:bookmarkEnd w:id="1233"/>
      <w:bookmarkEnd w:id="1234"/>
      <w:bookmarkEnd w:id="1235"/>
      <w:bookmarkEnd w:id="1236"/>
      <w:bookmarkEnd w:id="1237"/>
      <w:bookmarkEnd w:id="1238"/>
      <w:bookmarkEnd w:id="1239"/>
      <w:bookmarkEnd w:id="1240"/>
      <w:bookmarkEnd w:id="1241"/>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2" w:name="_Toc3200796"/>
      <w:bookmarkStart w:id="1243" w:name="_Toc20392539"/>
      <w:bookmarkStart w:id="1244" w:name="_Toc27774186"/>
      <w:bookmarkStart w:id="1245" w:name="_Toc36482646"/>
      <w:bookmarkStart w:id="1246" w:name="_Toc36484305"/>
      <w:bookmarkStart w:id="1247" w:name="_Toc44933235"/>
      <w:bookmarkStart w:id="1248" w:name="_Toc50972188"/>
      <w:bookmarkStart w:id="1249" w:name="_Toc57104942"/>
      <w:bookmarkStart w:id="1250" w:name="_Toc170293309"/>
      <w:r w:rsidRPr="00816C4A">
        <w:t>6.6.30</w:t>
      </w:r>
      <w:r w:rsidRPr="00816C4A">
        <w:tab/>
        <w:t>SEND DATA</w:t>
      </w:r>
      <w:bookmarkEnd w:id="1242"/>
      <w:bookmarkEnd w:id="1243"/>
      <w:bookmarkEnd w:id="1244"/>
      <w:bookmarkEnd w:id="1245"/>
      <w:bookmarkEnd w:id="1246"/>
      <w:bookmarkEnd w:id="1247"/>
      <w:bookmarkEnd w:id="1248"/>
      <w:bookmarkEnd w:id="1249"/>
      <w:bookmarkEnd w:id="1250"/>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1" w:name="_Toc3200797"/>
      <w:bookmarkStart w:id="1252" w:name="_Toc20392540"/>
      <w:bookmarkStart w:id="1253" w:name="_Toc27774187"/>
      <w:bookmarkStart w:id="1254" w:name="_Toc36482647"/>
      <w:bookmarkStart w:id="1255" w:name="_Toc36484306"/>
      <w:bookmarkStart w:id="1256" w:name="_Toc44933236"/>
      <w:bookmarkStart w:id="1257" w:name="_Toc50972189"/>
      <w:bookmarkStart w:id="1258" w:name="_Toc57104943"/>
      <w:bookmarkStart w:id="1259" w:name="_Toc170293310"/>
      <w:r w:rsidRPr="00816C4A">
        <w:t>6.6.31</w:t>
      </w:r>
      <w:r w:rsidRPr="00816C4A">
        <w:tab/>
        <w:t>GET CHANNEL STATUS</w:t>
      </w:r>
      <w:bookmarkEnd w:id="1251"/>
      <w:bookmarkEnd w:id="1252"/>
      <w:bookmarkEnd w:id="1253"/>
      <w:bookmarkEnd w:id="1254"/>
      <w:bookmarkEnd w:id="1255"/>
      <w:bookmarkEnd w:id="1256"/>
      <w:bookmarkEnd w:id="1257"/>
      <w:bookmarkEnd w:id="1258"/>
      <w:bookmarkEnd w:id="1259"/>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0" w:name="_Toc3200798"/>
      <w:bookmarkStart w:id="1261" w:name="_Toc20392541"/>
      <w:bookmarkStart w:id="1262" w:name="_Toc27774188"/>
      <w:bookmarkStart w:id="1263" w:name="_Toc36482648"/>
      <w:bookmarkStart w:id="1264" w:name="_Toc36484307"/>
      <w:bookmarkStart w:id="1265" w:name="_Toc44933237"/>
      <w:bookmarkStart w:id="1266" w:name="_Toc50972190"/>
      <w:bookmarkStart w:id="1267" w:name="_Toc57104944"/>
      <w:bookmarkStart w:id="1268" w:name="_Toc170293311"/>
      <w:r w:rsidRPr="00816C4A">
        <w:t>6.6.32</w:t>
      </w:r>
      <w:r w:rsidRPr="00816C4A">
        <w:tab/>
        <w:t>SERVICE SEARCH</w:t>
      </w:r>
      <w:bookmarkEnd w:id="1260"/>
      <w:bookmarkEnd w:id="1261"/>
      <w:bookmarkEnd w:id="1262"/>
      <w:bookmarkEnd w:id="1263"/>
      <w:bookmarkEnd w:id="1264"/>
      <w:bookmarkEnd w:id="1265"/>
      <w:bookmarkEnd w:id="1266"/>
      <w:bookmarkEnd w:id="1267"/>
      <w:bookmarkEnd w:id="1268"/>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69" w:name="_Toc3200799"/>
      <w:bookmarkStart w:id="1270" w:name="_Toc20392542"/>
      <w:bookmarkStart w:id="1271" w:name="_Toc27774189"/>
      <w:bookmarkStart w:id="1272" w:name="_Toc36482649"/>
      <w:bookmarkStart w:id="1273" w:name="_Toc36484308"/>
      <w:bookmarkStart w:id="1274" w:name="_Toc44933238"/>
      <w:bookmarkStart w:id="1275" w:name="_Toc50972191"/>
      <w:bookmarkStart w:id="1276" w:name="_Toc57104945"/>
      <w:bookmarkStart w:id="1277" w:name="_Toc170293312"/>
      <w:r w:rsidRPr="00816C4A">
        <w:t>6.6.33</w:t>
      </w:r>
      <w:r w:rsidRPr="00816C4A">
        <w:tab/>
        <w:t>GET SERVICE INFORMATION</w:t>
      </w:r>
      <w:bookmarkEnd w:id="1269"/>
      <w:bookmarkEnd w:id="1270"/>
      <w:bookmarkEnd w:id="1271"/>
      <w:bookmarkEnd w:id="1272"/>
      <w:bookmarkEnd w:id="1273"/>
      <w:bookmarkEnd w:id="1274"/>
      <w:bookmarkEnd w:id="1275"/>
      <w:bookmarkEnd w:id="1276"/>
      <w:bookmarkEnd w:id="1277"/>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8" w:name="_Toc3200800"/>
      <w:bookmarkStart w:id="1279" w:name="_Toc20392543"/>
      <w:bookmarkStart w:id="1280" w:name="_Toc27774190"/>
      <w:bookmarkStart w:id="1281" w:name="_Toc36482650"/>
      <w:bookmarkStart w:id="1282" w:name="_Toc36484309"/>
      <w:bookmarkStart w:id="1283" w:name="_Toc44933239"/>
      <w:bookmarkStart w:id="1284" w:name="_Toc50972192"/>
      <w:bookmarkStart w:id="1285" w:name="_Toc57104946"/>
      <w:bookmarkStart w:id="1286" w:name="_Toc170293313"/>
      <w:r w:rsidRPr="00816C4A">
        <w:t>6.6.34</w:t>
      </w:r>
      <w:r w:rsidRPr="00816C4A">
        <w:tab/>
        <w:t>DECLARE SERVICE</w:t>
      </w:r>
      <w:bookmarkEnd w:id="1278"/>
      <w:bookmarkEnd w:id="1279"/>
      <w:bookmarkEnd w:id="1280"/>
      <w:bookmarkEnd w:id="1281"/>
      <w:bookmarkEnd w:id="1282"/>
      <w:bookmarkEnd w:id="1283"/>
      <w:bookmarkEnd w:id="1284"/>
      <w:bookmarkEnd w:id="1285"/>
      <w:bookmarkEnd w:id="1286"/>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7" w:name="_Toc3200801"/>
      <w:bookmarkStart w:id="1288" w:name="_Toc20392544"/>
      <w:bookmarkStart w:id="1289" w:name="_Toc27774191"/>
      <w:bookmarkStart w:id="1290" w:name="_Toc36482651"/>
      <w:bookmarkStart w:id="1291" w:name="_Toc36484310"/>
      <w:bookmarkStart w:id="1292" w:name="_Toc44933240"/>
      <w:bookmarkStart w:id="1293" w:name="_Toc50972193"/>
      <w:bookmarkStart w:id="1294" w:name="_Toc57104947"/>
      <w:bookmarkStart w:id="1295" w:name="_Toc170293314"/>
      <w:r w:rsidRPr="00816C4A">
        <w:t>6.6.35</w:t>
      </w:r>
      <w:r w:rsidRPr="00816C4A">
        <w:tab/>
        <w:t>RETRIEVE MULTIMEDIA MESSAGE</w:t>
      </w:r>
      <w:bookmarkEnd w:id="1287"/>
      <w:bookmarkEnd w:id="1288"/>
      <w:bookmarkEnd w:id="1289"/>
      <w:bookmarkEnd w:id="1290"/>
      <w:bookmarkEnd w:id="1291"/>
      <w:bookmarkEnd w:id="1292"/>
      <w:bookmarkEnd w:id="1293"/>
      <w:bookmarkEnd w:id="1294"/>
      <w:bookmarkEnd w:id="1295"/>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6" w:name="_Toc3200802"/>
      <w:bookmarkStart w:id="1297" w:name="_Toc20392545"/>
      <w:bookmarkStart w:id="1298" w:name="_Toc27774192"/>
      <w:bookmarkStart w:id="1299" w:name="_Toc36482652"/>
      <w:bookmarkStart w:id="1300" w:name="_Toc36484311"/>
      <w:bookmarkStart w:id="1301" w:name="_Toc44933241"/>
      <w:bookmarkStart w:id="1302" w:name="_Toc50972194"/>
      <w:bookmarkStart w:id="1303" w:name="_Toc57104948"/>
      <w:bookmarkStart w:id="1304" w:name="_Toc170293315"/>
      <w:r w:rsidRPr="00816C4A">
        <w:t>6.6.36</w:t>
      </w:r>
      <w:r w:rsidRPr="00816C4A">
        <w:tab/>
        <w:t>SUBMIT MULTIMEDIA MESSAGE</w:t>
      </w:r>
      <w:bookmarkEnd w:id="1296"/>
      <w:bookmarkEnd w:id="1297"/>
      <w:bookmarkEnd w:id="1298"/>
      <w:bookmarkEnd w:id="1299"/>
      <w:bookmarkEnd w:id="1300"/>
      <w:bookmarkEnd w:id="1301"/>
      <w:bookmarkEnd w:id="1302"/>
      <w:bookmarkEnd w:id="1303"/>
      <w:bookmarkEnd w:id="1304"/>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5" w:name="_Toc3200803"/>
      <w:bookmarkStart w:id="1306" w:name="_Toc20392546"/>
      <w:bookmarkStart w:id="1307" w:name="_Toc27774193"/>
      <w:bookmarkStart w:id="1308" w:name="_Toc36482653"/>
      <w:bookmarkStart w:id="1309" w:name="_Toc36484312"/>
      <w:bookmarkStart w:id="1310" w:name="_Toc44933242"/>
      <w:bookmarkStart w:id="1311" w:name="_Toc50972195"/>
      <w:bookmarkStart w:id="1312" w:name="_Toc57104949"/>
      <w:bookmarkStart w:id="1313" w:name="_Toc170293316"/>
      <w:r w:rsidRPr="00816C4A">
        <w:t>6.6.37</w:t>
      </w:r>
      <w:r w:rsidRPr="00816C4A">
        <w:tab/>
        <w:t>DISPLAY MULTIMEDIA MESSAGE</w:t>
      </w:r>
      <w:bookmarkEnd w:id="1305"/>
      <w:bookmarkEnd w:id="1306"/>
      <w:bookmarkEnd w:id="1307"/>
      <w:bookmarkEnd w:id="1308"/>
      <w:bookmarkEnd w:id="1309"/>
      <w:bookmarkEnd w:id="1310"/>
      <w:bookmarkEnd w:id="1311"/>
      <w:bookmarkEnd w:id="1312"/>
      <w:bookmarkEnd w:id="1313"/>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4" w:name="_Toc3200804"/>
      <w:bookmarkStart w:id="1315" w:name="_Toc20392547"/>
      <w:bookmarkStart w:id="1316" w:name="_Toc27774194"/>
      <w:bookmarkStart w:id="1317" w:name="_Toc36482654"/>
      <w:bookmarkStart w:id="1318" w:name="_Toc36484313"/>
      <w:bookmarkStart w:id="1319" w:name="_Toc44933243"/>
      <w:bookmarkStart w:id="1320" w:name="_Toc50972196"/>
      <w:bookmarkStart w:id="1321" w:name="_Toc57104950"/>
      <w:bookmarkStart w:id="1322" w:name="_Toc170293317"/>
      <w:r w:rsidRPr="00816C4A">
        <w:t>6.6.38</w:t>
      </w:r>
      <w:r w:rsidRPr="00816C4A">
        <w:tab/>
        <w:t>SET FRAMES</w:t>
      </w:r>
      <w:bookmarkEnd w:id="1314"/>
      <w:bookmarkEnd w:id="1315"/>
      <w:bookmarkEnd w:id="1316"/>
      <w:bookmarkEnd w:id="1317"/>
      <w:bookmarkEnd w:id="1318"/>
      <w:bookmarkEnd w:id="1319"/>
      <w:bookmarkEnd w:id="1320"/>
      <w:bookmarkEnd w:id="1321"/>
      <w:bookmarkEnd w:id="1322"/>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3" w:name="_Toc3200805"/>
      <w:bookmarkStart w:id="1324" w:name="_Toc20392548"/>
      <w:bookmarkStart w:id="1325" w:name="_Toc27774195"/>
      <w:bookmarkStart w:id="1326" w:name="_Toc36482655"/>
      <w:bookmarkStart w:id="1327" w:name="_Toc36484314"/>
      <w:bookmarkStart w:id="1328" w:name="_Toc44933244"/>
      <w:bookmarkStart w:id="1329" w:name="_Toc50972197"/>
      <w:bookmarkStart w:id="1330" w:name="_Toc57104951"/>
      <w:bookmarkStart w:id="1331" w:name="_Toc170293318"/>
      <w:r w:rsidRPr="00816C4A">
        <w:lastRenderedPageBreak/>
        <w:t>6.6.39</w:t>
      </w:r>
      <w:r w:rsidRPr="00816C4A">
        <w:tab/>
        <w:t>GET FRAMES STATUS</w:t>
      </w:r>
      <w:bookmarkEnd w:id="1323"/>
      <w:bookmarkEnd w:id="1324"/>
      <w:bookmarkEnd w:id="1325"/>
      <w:bookmarkEnd w:id="1326"/>
      <w:bookmarkEnd w:id="1327"/>
      <w:bookmarkEnd w:id="1328"/>
      <w:bookmarkEnd w:id="1329"/>
      <w:bookmarkEnd w:id="1330"/>
      <w:bookmarkEnd w:id="1331"/>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2" w:name="_Toc3200806"/>
      <w:bookmarkStart w:id="1333" w:name="_Toc20392549"/>
      <w:bookmarkStart w:id="1334" w:name="_Toc27774196"/>
      <w:bookmarkStart w:id="1335" w:name="_Toc36482656"/>
      <w:bookmarkStart w:id="1336" w:name="_Toc36484315"/>
      <w:bookmarkStart w:id="1337" w:name="_Toc44933245"/>
      <w:bookmarkStart w:id="1338" w:name="_Toc50972198"/>
      <w:bookmarkStart w:id="1339" w:name="_Toc57104952"/>
      <w:bookmarkStart w:id="1340" w:name="_Toc170293319"/>
      <w:r w:rsidRPr="00816C4A">
        <w:t>6.6.40</w:t>
      </w:r>
      <w:r w:rsidRPr="00816C4A">
        <w:tab/>
        <w:t>Geographical Location Request</w:t>
      </w:r>
      <w:bookmarkEnd w:id="1332"/>
      <w:bookmarkEnd w:id="1333"/>
      <w:bookmarkEnd w:id="1334"/>
      <w:bookmarkEnd w:id="1335"/>
      <w:bookmarkEnd w:id="1336"/>
      <w:bookmarkEnd w:id="1337"/>
      <w:bookmarkEnd w:id="1338"/>
      <w:bookmarkEnd w:id="1339"/>
      <w:bookmarkEnd w:id="1340"/>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1" w:name="_Toc3200807"/>
      <w:bookmarkStart w:id="1342" w:name="_Toc20392550"/>
      <w:bookmarkStart w:id="1343" w:name="_Toc27774197"/>
      <w:bookmarkStart w:id="1344" w:name="_Toc36482657"/>
      <w:bookmarkStart w:id="1345" w:name="_Toc36484316"/>
      <w:bookmarkStart w:id="1346" w:name="_Toc44933246"/>
      <w:bookmarkStart w:id="1347" w:name="_Toc50972199"/>
      <w:bookmarkStart w:id="1348" w:name="_Toc57104953"/>
      <w:bookmarkStart w:id="1349" w:name="_Toc170293320"/>
      <w:r w:rsidRPr="00816C4A">
        <w:t>6.6.41</w:t>
      </w:r>
      <w:r w:rsidRPr="00816C4A">
        <w:tab/>
        <w:t>ACTIVATE</w:t>
      </w:r>
      <w:bookmarkEnd w:id="1341"/>
      <w:bookmarkEnd w:id="1342"/>
      <w:bookmarkEnd w:id="1343"/>
      <w:bookmarkEnd w:id="1344"/>
      <w:bookmarkEnd w:id="1345"/>
      <w:bookmarkEnd w:id="1346"/>
      <w:bookmarkEnd w:id="1347"/>
      <w:bookmarkEnd w:id="1348"/>
      <w:bookmarkEnd w:id="1349"/>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0" w:name="_Toc3200808"/>
      <w:bookmarkStart w:id="1351" w:name="_Toc20392551"/>
      <w:bookmarkStart w:id="1352" w:name="_Toc27774198"/>
      <w:bookmarkStart w:id="1353" w:name="_Toc36482658"/>
      <w:bookmarkStart w:id="1354" w:name="_Toc36484317"/>
      <w:bookmarkStart w:id="1355" w:name="_Toc44933247"/>
      <w:bookmarkStart w:id="1356" w:name="_Toc50972200"/>
      <w:bookmarkStart w:id="1357" w:name="_Toc57104954"/>
      <w:bookmarkStart w:id="1358" w:name="_Toc170293321"/>
      <w:r w:rsidRPr="00816C4A">
        <w:t>6.6.42</w:t>
      </w:r>
      <w:r w:rsidRPr="00816C4A">
        <w:tab/>
        <w:t>CONTACTLESS STATE CHANGED</w:t>
      </w:r>
      <w:bookmarkEnd w:id="1350"/>
      <w:bookmarkEnd w:id="1351"/>
      <w:bookmarkEnd w:id="1352"/>
      <w:bookmarkEnd w:id="1353"/>
      <w:bookmarkEnd w:id="1354"/>
      <w:bookmarkEnd w:id="1355"/>
      <w:bookmarkEnd w:id="1356"/>
      <w:bookmarkEnd w:id="1357"/>
      <w:bookmarkEnd w:id="1358"/>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9" w:name="_Toc3200809"/>
      <w:bookmarkStart w:id="1360" w:name="_Toc20392552"/>
      <w:bookmarkStart w:id="1361" w:name="_Toc27774199"/>
      <w:bookmarkStart w:id="1362" w:name="_Toc36482659"/>
      <w:bookmarkStart w:id="1363" w:name="_Toc36484318"/>
      <w:bookmarkStart w:id="1364" w:name="_Toc44933248"/>
      <w:bookmarkStart w:id="1365" w:name="_Toc50972201"/>
      <w:bookmarkStart w:id="1366" w:name="_Toc57104955"/>
      <w:bookmarkStart w:id="1367" w:name="_Toc170293322"/>
      <w:r w:rsidRPr="00816C4A">
        <w:t>6.6.43</w:t>
      </w:r>
      <w:r w:rsidRPr="00816C4A">
        <w:tab/>
        <w:t>COMMAND CONTAINER</w:t>
      </w:r>
      <w:bookmarkEnd w:id="1359"/>
      <w:bookmarkEnd w:id="1360"/>
      <w:bookmarkEnd w:id="1361"/>
      <w:bookmarkEnd w:id="1362"/>
      <w:bookmarkEnd w:id="1363"/>
      <w:bookmarkEnd w:id="1364"/>
      <w:bookmarkEnd w:id="1365"/>
      <w:bookmarkEnd w:id="1366"/>
      <w:bookmarkEnd w:id="1367"/>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8" w:name="_Toc3200810"/>
      <w:bookmarkStart w:id="1369" w:name="_Toc20392553"/>
      <w:bookmarkStart w:id="1370" w:name="_Toc27774200"/>
      <w:bookmarkStart w:id="1371" w:name="_Toc36482660"/>
      <w:bookmarkStart w:id="1372" w:name="_Toc36484319"/>
      <w:bookmarkStart w:id="1373" w:name="_Toc44933249"/>
      <w:bookmarkStart w:id="1374" w:name="_Toc50972202"/>
      <w:bookmarkStart w:id="1375" w:name="_Toc57104956"/>
      <w:bookmarkStart w:id="1376" w:name="_Toc170293323"/>
      <w:r w:rsidRPr="00816C4A">
        <w:t>6.6.44</w:t>
      </w:r>
      <w:r w:rsidRPr="00816C4A">
        <w:tab/>
        <w:t>ENCAPSULATED SESSION CONTROL</w:t>
      </w:r>
      <w:bookmarkEnd w:id="1368"/>
      <w:bookmarkEnd w:id="1369"/>
      <w:bookmarkEnd w:id="1370"/>
      <w:bookmarkEnd w:id="1371"/>
      <w:bookmarkEnd w:id="1372"/>
      <w:bookmarkEnd w:id="1373"/>
      <w:bookmarkEnd w:id="1374"/>
      <w:bookmarkEnd w:id="1375"/>
      <w:bookmarkEnd w:id="1376"/>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7" w:name="_Toc170293324"/>
      <w:r>
        <w:t>6.6.45</w:t>
      </w:r>
      <w:r>
        <w:tab/>
        <w:t>LSI command</w:t>
      </w:r>
      <w:bookmarkEnd w:id="1377"/>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8" w:name="_Toc3200811"/>
      <w:bookmarkStart w:id="1379" w:name="_Toc20392554"/>
      <w:bookmarkStart w:id="1380" w:name="_Toc27774201"/>
      <w:bookmarkStart w:id="1381" w:name="_Toc36482661"/>
      <w:bookmarkStart w:id="1382" w:name="_Toc36484320"/>
      <w:bookmarkStart w:id="1383" w:name="_Toc44933250"/>
      <w:bookmarkStart w:id="1384" w:name="_Toc50972203"/>
      <w:bookmarkStart w:id="1385" w:name="_Toc57104957"/>
      <w:bookmarkStart w:id="1386" w:name="_Toc170293325"/>
      <w:r w:rsidRPr="00816C4A">
        <w:t>6.7</w:t>
      </w:r>
      <w:r w:rsidRPr="00816C4A">
        <w:tab/>
        <w:t>Command results</w:t>
      </w:r>
      <w:bookmarkEnd w:id="1378"/>
      <w:bookmarkEnd w:id="1379"/>
      <w:bookmarkEnd w:id="1380"/>
      <w:bookmarkEnd w:id="1381"/>
      <w:bookmarkEnd w:id="1382"/>
      <w:bookmarkEnd w:id="1383"/>
      <w:bookmarkEnd w:id="1384"/>
      <w:bookmarkEnd w:id="1385"/>
      <w:bookmarkEnd w:id="1386"/>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7" w:name="_Toc3200812"/>
      <w:bookmarkStart w:id="1388" w:name="_Toc20392555"/>
      <w:bookmarkStart w:id="1389" w:name="_Toc27774202"/>
      <w:bookmarkStart w:id="1390" w:name="_Toc36482662"/>
      <w:bookmarkStart w:id="1391" w:name="_Toc36484321"/>
      <w:bookmarkStart w:id="1392" w:name="_Toc44933251"/>
      <w:bookmarkStart w:id="1393" w:name="_Toc50972204"/>
      <w:bookmarkStart w:id="1394" w:name="_Toc57104958"/>
      <w:bookmarkStart w:id="1395" w:name="_Toc170293326"/>
      <w:r w:rsidRPr="00816C4A">
        <w:t>6.8</w:t>
      </w:r>
      <w:r w:rsidRPr="00816C4A">
        <w:tab/>
        <w:t>Structure of TERMINAL RESPONSE</w:t>
      </w:r>
      <w:bookmarkEnd w:id="1387"/>
      <w:bookmarkEnd w:id="1388"/>
      <w:bookmarkEnd w:id="1389"/>
      <w:bookmarkEnd w:id="1390"/>
      <w:bookmarkEnd w:id="1391"/>
      <w:bookmarkEnd w:id="1392"/>
      <w:bookmarkEnd w:id="1393"/>
      <w:bookmarkEnd w:id="1394"/>
      <w:bookmarkEnd w:id="1395"/>
    </w:p>
    <w:p w14:paraId="41E23125" w14:textId="77777777" w:rsidR="00E86E7B" w:rsidRPr="00816C4A" w:rsidRDefault="00E86E7B" w:rsidP="00E86E7B">
      <w:pPr>
        <w:pStyle w:val="Heading3"/>
      </w:pPr>
      <w:bookmarkStart w:id="1396" w:name="_Toc3200813"/>
      <w:bookmarkStart w:id="1397" w:name="_Toc20392556"/>
      <w:bookmarkStart w:id="1398" w:name="_Toc27774203"/>
      <w:bookmarkStart w:id="1399" w:name="_Toc36482663"/>
      <w:bookmarkStart w:id="1400" w:name="_Toc36484322"/>
      <w:bookmarkStart w:id="1401" w:name="_Toc44933252"/>
      <w:bookmarkStart w:id="1402" w:name="_Toc50972205"/>
      <w:bookmarkStart w:id="1403" w:name="_Toc57104959"/>
      <w:bookmarkStart w:id="1404" w:name="_Toc170293327"/>
      <w:r w:rsidRPr="00816C4A">
        <w:t>6.8.0</w:t>
      </w:r>
      <w:r w:rsidRPr="00816C4A">
        <w:tab/>
        <w:t>Overall structure of TERMINAL RESPONSE</w:t>
      </w:r>
      <w:bookmarkEnd w:id="1396"/>
      <w:bookmarkEnd w:id="1397"/>
      <w:bookmarkEnd w:id="1398"/>
      <w:bookmarkEnd w:id="1399"/>
      <w:bookmarkEnd w:id="1400"/>
      <w:bookmarkEnd w:id="1401"/>
      <w:bookmarkEnd w:id="1402"/>
      <w:bookmarkEnd w:id="1403"/>
      <w:bookmarkEnd w:id="1404"/>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61E02E7"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27064386"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5" w:name="_Toc3200814"/>
      <w:bookmarkStart w:id="1406" w:name="_Toc20392557"/>
      <w:bookmarkStart w:id="1407" w:name="_Toc27774204"/>
      <w:bookmarkStart w:id="1408" w:name="_Toc36482664"/>
      <w:bookmarkStart w:id="1409" w:name="_Toc36484323"/>
      <w:bookmarkStart w:id="1410" w:name="_Toc44933253"/>
      <w:bookmarkStart w:id="1411" w:name="_Toc50972206"/>
      <w:bookmarkStart w:id="1412" w:name="_Toc57104960"/>
      <w:bookmarkStart w:id="1413" w:name="_Toc170293328"/>
      <w:r w:rsidRPr="00816C4A">
        <w:t>6.8.1</w:t>
      </w:r>
      <w:r w:rsidRPr="00816C4A">
        <w:tab/>
        <w:t>Command details</w:t>
      </w:r>
      <w:bookmarkEnd w:id="1405"/>
      <w:bookmarkEnd w:id="1406"/>
      <w:bookmarkEnd w:id="1407"/>
      <w:bookmarkEnd w:id="1408"/>
      <w:bookmarkEnd w:id="1409"/>
      <w:bookmarkEnd w:id="1410"/>
      <w:bookmarkEnd w:id="1411"/>
      <w:bookmarkEnd w:id="1412"/>
      <w:bookmarkEnd w:id="1413"/>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4" w:name="_Toc3200815"/>
      <w:bookmarkStart w:id="1415" w:name="_Toc20392558"/>
      <w:bookmarkStart w:id="1416" w:name="_Toc27774205"/>
      <w:bookmarkStart w:id="1417" w:name="_Toc36482665"/>
      <w:bookmarkStart w:id="1418" w:name="_Toc36484324"/>
      <w:bookmarkStart w:id="1419" w:name="_Toc44933254"/>
      <w:bookmarkStart w:id="1420" w:name="_Toc50972207"/>
      <w:bookmarkStart w:id="1421" w:name="_Toc57104961"/>
      <w:bookmarkStart w:id="1422" w:name="_Toc170293329"/>
      <w:r w:rsidRPr="00816C4A">
        <w:t>6.8.2</w:t>
      </w:r>
      <w:r w:rsidRPr="00816C4A">
        <w:tab/>
        <w:t>Device identities</w:t>
      </w:r>
      <w:bookmarkEnd w:id="1414"/>
      <w:bookmarkEnd w:id="1415"/>
      <w:bookmarkEnd w:id="1416"/>
      <w:bookmarkEnd w:id="1417"/>
      <w:bookmarkEnd w:id="1418"/>
      <w:bookmarkEnd w:id="1419"/>
      <w:bookmarkEnd w:id="1420"/>
      <w:bookmarkEnd w:id="1421"/>
      <w:bookmarkEnd w:id="1422"/>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3" w:name="_Toc3200816"/>
      <w:bookmarkStart w:id="1424" w:name="_Toc20392559"/>
      <w:bookmarkStart w:id="1425" w:name="_Toc27774206"/>
      <w:bookmarkStart w:id="1426" w:name="_Toc36482666"/>
      <w:bookmarkStart w:id="1427" w:name="_Toc36484325"/>
      <w:bookmarkStart w:id="1428" w:name="_Toc44933255"/>
      <w:bookmarkStart w:id="1429" w:name="_Toc50972208"/>
      <w:bookmarkStart w:id="1430" w:name="_Toc57104962"/>
      <w:bookmarkStart w:id="1431" w:name="_Toc170293330"/>
      <w:r w:rsidRPr="00816C4A">
        <w:t>6.8.3</w:t>
      </w:r>
      <w:r w:rsidRPr="00816C4A">
        <w:tab/>
        <w:t>Result</w:t>
      </w:r>
      <w:bookmarkEnd w:id="1423"/>
      <w:bookmarkEnd w:id="1424"/>
      <w:bookmarkEnd w:id="1425"/>
      <w:bookmarkEnd w:id="1426"/>
      <w:bookmarkEnd w:id="1427"/>
      <w:bookmarkEnd w:id="1428"/>
      <w:bookmarkEnd w:id="1429"/>
      <w:bookmarkEnd w:id="1430"/>
      <w:bookmarkEnd w:id="1431"/>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2" w:name="_Toc3200817"/>
      <w:bookmarkStart w:id="1433" w:name="_Toc20392560"/>
      <w:bookmarkStart w:id="1434" w:name="_Toc27774207"/>
      <w:bookmarkStart w:id="1435" w:name="_Toc36482667"/>
      <w:bookmarkStart w:id="1436" w:name="_Toc36484326"/>
      <w:bookmarkStart w:id="1437" w:name="_Toc44933256"/>
      <w:bookmarkStart w:id="1438" w:name="_Toc50972209"/>
      <w:bookmarkStart w:id="1439" w:name="_Toc57104963"/>
      <w:bookmarkStart w:id="1440" w:name="_Toc170293331"/>
      <w:r w:rsidRPr="00816C4A">
        <w:t>6.8.4</w:t>
      </w:r>
      <w:r w:rsidRPr="00816C4A">
        <w:tab/>
        <w:t>Duration</w:t>
      </w:r>
      <w:bookmarkEnd w:id="1432"/>
      <w:bookmarkEnd w:id="1433"/>
      <w:bookmarkEnd w:id="1434"/>
      <w:bookmarkEnd w:id="1435"/>
      <w:bookmarkEnd w:id="1436"/>
      <w:bookmarkEnd w:id="1437"/>
      <w:bookmarkEnd w:id="1438"/>
      <w:bookmarkEnd w:id="1439"/>
      <w:bookmarkEnd w:id="1440"/>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1" w:name="_Toc3200818"/>
      <w:bookmarkStart w:id="1442" w:name="_Toc20392561"/>
      <w:bookmarkStart w:id="1443" w:name="_Toc27774208"/>
      <w:bookmarkStart w:id="1444" w:name="_Toc36482668"/>
      <w:bookmarkStart w:id="1445" w:name="_Toc36484327"/>
      <w:bookmarkStart w:id="1446" w:name="_Toc44933257"/>
      <w:bookmarkStart w:id="1447" w:name="_Toc50972210"/>
      <w:bookmarkStart w:id="1448" w:name="_Toc57104964"/>
      <w:bookmarkStart w:id="1449" w:name="_Toc170293332"/>
      <w:r w:rsidRPr="00816C4A">
        <w:t>6.8.5</w:t>
      </w:r>
      <w:r w:rsidRPr="00816C4A">
        <w:tab/>
        <w:t>Text string</w:t>
      </w:r>
      <w:bookmarkEnd w:id="1441"/>
      <w:bookmarkEnd w:id="1442"/>
      <w:bookmarkEnd w:id="1443"/>
      <w:bookmarkEnd w:id="1444"/>
      <w:bookmarkEnd w:id="1445"/>
      <w:bookmarkEnd w:id="1446"/>
      <w:bookmarkEnd w:id="1447"/>
      <w:bookmarkEnd w:id="1448"/>
      <w:bookmarkEnd w:id="1449"/>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0" w:name="_Toc3200819"/>
      <w:bookmarkStart w:id="1451" w:name="_Toc20392562"/>
      <w:bookmarkStart w:id="1452" w:name="_Toc27774209"/>
      <w:bookmarkStart w:id="1453" w:name="_Toc36482669"/>
      <w:bookmarkStart w:id="1454" w:name="_Toc36484328"/>
      <w:bookmarkStart w:id="1455" w:name="_Toc44933258"/>
      <w:bookmarkStart w:id="1456" w:name="_Toc50972211"/>
      <w:bookmarkStart w:id="1457" w:name="_Toc57104965"/>
      <w:bookmarkStart w:id="1458" w:name="_Toc170293333"/>
      <w:r w:rsidRPr="00816C4A">
        <w:t>6.8.6</w:t>
      </w:r>
      <w:r w:rsidRPr="00816C4A">
        <w:tab/>
        <w:t>Item identifier</w:t>
      </w:r>
      <w:bookmarkEnd w:id="1450"/>
      <w:bookmarkEnd w:id="1451"/>
      <w:bookmarkEnd w:id="1452"/>
      <w:bookmarkEnd w:id="1453"/>
      <w:bookmarkEnd w:id="1454"/>
      <w:bookmarkEnd w:id="1455"/>
      <w:bookmarkEnd w:id="1456"/>
      <w:bookmarkEnd w:id="1457"/>
      <w:bookmarkEnd w:id="1458"/>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59" w:name="_Toc3200820"/>
      <w:bookmarkStart w:id="1460" w:name="_Toc20392563"/>
      <w:bookmarkStart w:id="1461" w:name="_Toc27774210"/>
      <w:bookmarkStart w:id="1462" w:name="_Toc36482670"/>
      <w:bookmarkStart w:id="1463" w:name="_Toc36484329"/>
      <w:bookmarkStart w:id="1464" w:name="_Toc44933259"/>
      <w:bookmarkStart w:id="1465" w:name="_Toc50972212"/>
      <w:bookmarkStart w:id="1466" w:name="_Toc57104966"/>
      <w:bookmarkStart w:id="1467" w:name="_Toc170293334"/>
      <w:r w:rsidRPr="00816C4A">
        <w:lastRenderedPageBreak/>
        <w:t>6.8.7</w:t>
      </w:r>
      <w:r w:rsidRPr="00816C4A">
        <w:tab/>
        <w:t xml:space="preserve">Local </w:t>
      </w:r>
      <w:smartTag w:uri="urn:schemas-microsoft-com:office:smarttags" w:element="PersonName">
        <w:r w:rsidRPr="00816C4A">
          <w:t>info</w:t>
        </w:r>
      </w:smartTag>
      <w:r w:rsidRPr="00816C4A">
        <w:t>rmation</w:t>
      </w:r>
      <w:bookmarkEnd w:id="1459"/>
      <w:bookmarkEnd w:id="1460"/>
      <w:bookmarkEnd w:id="1461"/>
      <w:bookmarkEnd w:id="1462"/>
      <w:bookmarkEnd w:id="1463"/>
      <w:bookmarkEnd w:id="1464"/>
      <w:bookmarkEnd w:id="1465"/>
      <w:bookmarkEnd w:id="1466"/>
      <w:bookmarkEnd w:id="1467"/>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FA1C7CE" w14:textId="4F33673F" w:rsidR="00465137" w:rsidRDefault="00465137" w:rsidP="00465137">
      <w:pPr>
        <w:pStyle w:val="B1"/>
      </w:pPr>
      <w:bookmarkStart w:id="1468" w:name="_Toc3200821"/>
      <w:bookmarkStart w:id="1469" w:name="_Toc20392564"/>
      <w:bookmarkStart w:id="1470" w:name="_Toc27774211"/>
      <w:bookmarkStart w:id="1471" w:name="_Toc36482671"/>
      <w:bookmarkStart w:id="1472" w:name="_Toc36484330"/>
      <w:bookmarkStart w:id="1473" w:name="_Toc44933260"/>
      <w:bookmarkStart w:id="1474" w:name="_Toc50972213"/>
      <w:bookmarkStart w:id="1475" w:name="_Toc57104967"/>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(i)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6C7B0300" w14:textId="77777777" w:rsidR="00465137" w:rsidRDefault="00465137" w:rsidP="00465137">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62EF6AF" w14:textId="263DC0C9" w:rsidR="00465137" w:rsidRDefault="00465137" w:rsidP="00465137">
      <w:pPr>
        <w:pStyle w:val="B1"/>
      </w:pPr>
      <w:r>
        <w:lastRenderedPageBreak/>
        <w:t>-</w:t>
      </w:r>
      <w:r>
        <w:tab/>
        <w:t>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3724EAEF" w14:textId="77777777" w:rsidR="00E86E7B" w:rsidRPr="00816C4A" w:rsidRDefault="00E86E7B" w:rsidP="00E86E7B">
      <w:pPr>
        <w:pStyle w:val="Heading3"/>
      </w:pPr>
      <w:bookmarkStart w:id="1476" w:name="_Toc170293335"/>
      <w:r w:rsidRPr="00816C4A">
        <w:t>6.8.8</w:t>
      </w:r>
      <w:r w:rsidRPr="00816C4A">
        <w:tab/>
        <w:t>Call control requested action</w:t>
      </w:r>
      <w:bookmarkEnd w:id="1468"/>
      <w:bookmarkEnd w:id="1469"/>
      <w:bookmarkEnd w:id="1470"/>
      <w:bookmarkEnd w:id="1471"/>
      <w:bookmarkEnd w:id="1472"/>
      <w:bookmarkEnd w:id="1473"/>
      <w:bookmarkEnd w:id="1474"/>
      <w:bookmarkEnd w:id="1475"/>
      <w:bookmarkEnd w:id="1476"/>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7" w:name="_Toc3200822"/>
      <w:bookmarkStart w:id="1478" w:name="_Toc20392565"/>
      <w:bookmarkStart w:id="1479" w:name="_Toc27774212"/>
      <w:bookmarkStart w:id="1480" w:name="_Toc36482672"/>
      <w:bookmarkStart w:id="1481" w:name="_Toc36484331"/>
      <w:bookmarkStart w:id="1482" w:name="_Toc44933261"/>
      <w:bookmarkStart w:id="1483" w:name="_Toc50972214"/>
      <w:bookmarkStart w:id="1484" w:name="_Toc57104968"/>
      <w:bookmarkStart w:id="1485" w:name="_Toc170293336"/>
      <w:r w:rsidRPr="00816C4A">
        <w:t>6.8.9</w:t>
      </w:r>
      <w:r w:rsidRPr="00816C4A">
        <w:tab/>
        <w:t>Result data object 2</w:t>
      </w:r>
      <w:bookmarkEnd w:id="1477"/>
      <w:bookmarkEnd w:id="1478"/>
      <w:bookmarkEnd w:id="1479"/>
      <w:bookmarkEnd w:id="1480"/>
      <w:bookmarkEnd w:id="1481"/>
      <w:bookmarkEnd w:id="1482"/>
      <w:bookmarkEnd w:id="1483"/>
      <w:bookmarkEnd w:id="1484"/>
      <w:bookmarkEnd w:id="1485"/>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6" w:name="_Toc3200823"/>
      <w:bookmarkStart w:id="1487" w:name="_Toc20392566"/>
      <w:bookmarkStart w:id="1488" w:name="_Toc27774213"/>
      <w:bookmarkStart w:id="1489" w:name="_Toc36482673"/>
      <w:bookmarkStart w:id="1490" w:name="_Toc36484332"/>
      <w:bookmarkStart w:id="1491" w:name="_Toc44933262"/>
      <w:bookmarkStart w:id="1492" w:name="_Toc50972215"/>
      <w:bookmarkStart w:id="1493" w:name="_Toc57104969"/>
      <w:bookmarkStart w:id="1494" w:name="_Toc170293337"/>
      <w:r w:rsidRPr="00816C4A">
        <w:t>6.8.10</w:t>
      </w:r>
      <w:r w:rsidRPr="00816C4A">
        <w:tab/>
        <w:t>Card reader status</w:t>
      </w:r>
      <w:bookmarkEnd w:id="1486"/>
      <w:bookmarkEnd w:id="1487"/>
      <w:bookmarkEnd w:id="1488"/>
      <w:bookmarkEnd w:id="1489"/>
      <w:bookmarkEnd w:id="1490"/>
      <w:bookmarkEnd w:id="1491"/>
      <w:bookmarkEnd w:id="1492"/>
      <w:bookmarkEnd w:id="1493"/>
      <w:bookmarkEnd w:id="1494"/>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5" w:name="_Toc3200824"/>
      <w:bookmarkStart w:id="1496" w:name="_Toc20392567"/>
      <w:bookmarkStart w:id="1497" w:name="_Toc27774214"/>
      <w:bookmarkStart w:id="1498" w:name="_Toc36482674"/>
      <w:bookmarkStart w:id="1499" w:name="_Toc36484333"/>
      <w:bookmarkStart w:id="1500" w:name="_Toc44933263"/>
      <w:bookmarkStart w:id="1501" w:name="_Toc50972216"/>
      <w:bookmarkStart w:id="1502" w:name="_Toc57104970"/>
      <w:bookmarkStart w:id="1503" w:name="_Toc170293338"/>
      <w:r w:rsidRPr="00816C4A">
        <w:t>6.8.11</w:t>
      </w:r>
      <w:r w:rsidRPr="00816C4A">
        <w:tab/>
        <w:t>Card ATR</w:t>
      </w:r>
      <w:bookmarkEnd w:id="1495"/>
      <w:bookmarkEnd w:id="1496"/>
      <w:bookmarkEnd w:id="1497"/>
      <w:bookmarkEnd w:id="1498"/>
      <w:bookmarkEnd w:id="1499"/>
      <w:bookmarkEnd w:id="1500"/>
      <w:bookmarkEnd w:id="1501"/>
      <w:bookmarkEnd w:id="1502"/>
      <w:bookmarkEnd w:id="1503"/>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4" w:name="_Toc3200825"/>
      <w:bookmarkStart w:id="1505" w:name="_Toc20392568"/>
      <w:bookmarkStart w:id="1506" w:name="_Toc27774215"/>
      <w:bookmarkStart w:id="1507" w:name="_Toc36482675"/>
      <w:bookmarkStart w:id="1508" w:name="_Toc36484334"/>
      <w:bookmarkStart w:id="1509" w:name="_Toc44933264"/>
      <w:bookmarkStart w:id="1510" w:name="_Toc50972217"/>
      <w:bookmarkStart w:id="1511" w:name="_Toc57104971"/>
      <w:bookmarkStart w:id="1512" w:name="_Toc170293339"/>
      <w:r w:rsidRPr="00816C4A">
        <w:t>6.8.12</w:t>
      </w:r>
      <w:r w:rsidRPr="00816C4A">
        <w:tab/>
        <w:t>R-APDU</w:t>
      </w:r>
      <w:bookmarkEnd w:id="1504"/>
      <w:bookmarkEnd w:id="1505"/>
      <w:bookmarkEnd w:id="1506"/>
      <w:bookmarkEnd w:id="1507"/>
      <w:bookmarkEnd w:id="1508"/>
      <w:bookmarkEnd w:id="1509"/>
      <w:bookmarkEnd w:id="1510"/>
      <w:bookmarkEnd w:id="1511"/>
      <w:bookmarkEnd w:id="1512"/>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3" w:name="_Toc3200826"/>
      <w:bookmarkStart w:id="1514" w:name="_Toc20392569"/>
      <w:bookmarkStart w:id="1515" w:name="_Toc27774216"/>
      <w:bookmarkStart w:id="1516" w:name="_Toc36482676"/>
      <w:bookmarkStart w:id="1517" w:name="_Toc36484335"/>
      <w:bookmarkStart w:id="1518" w:name="_Toc44933265"/>
      <w:bookmarkStart w:id="1519" w:name="_Toc50972218"/>
      <w:bookmarkStart w:id="1520" w:name="_Toc57104972"/>
      <w:bookmarkStart w:id="1521" w:name="_Toc170293340"/>
      <w:r w:rsidRPr="00816C4A">
        <w:rPr>
          <w:lang w:val="fr-FR"/>
        </w:rPr>
        <w:t>6.8.13</w:t>
      </w:r>
      <w:r w:rsidRPr="00816C4A">
        <w:rPr>
          <w:lang w:val="fr-FR"/>
        </w:rPr>
        <w:tab/>
        <w:t>Timer identifier</w:t>
      </w:r>
      <w:bookmarkEnd w:id="1513"/>
      <w:bookmarkEnd w:id="1514"/>
      <w:bookmarkEnd w:id="1515"/>
      <w:bookmarkEnd w:id="1516"/>
      <w:bookmarkEnd w:id="1517"/>
      <w:bookmarkEnd w:id="1518"/>
      <w:bookmarkEnd w:id="1519"/>
      <w:bookmarkEnd w:id="1520"/>
      <w:bookmarkEnd w:id="1521"/>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2" w:name="_Toc3200827"/>
      <w:bookmarkStart w:id="1523" w:name="_Toc20392570"/>
      <w:bookmarkStart w:id="1524" w:name="_Toc27774217"/>
      <w:bookmarkStart w:id="1525" w:name="_Toc36482677"/>
      <w:bookmarkStart w:id="1526" w:name="_Toc36484336"/>
      <w:bookmarkStart w:id="1527" w:name="_Toc44933266"/>
      <w:bookmarkStart w:id="1528" w:name="_Toc50972219"/>
      <w:bookmarkStart w:id="1529" w:name="_Toc57104973"/>
      <w:bookmarkStart w:id="1530" w:name="_Toc170293341"/>
      <w:r w:rsidRPr="00816C4A">
        <w:t>6.8.14</w:t>
      </w:r>
      <w:r w:rsidRPr="00816C4A">
        <w:tab/>
        <w:t>Timer value</w:t>
      </w:r>
      <w:bookmarkEnd w:id="1522"/>
      <w:bookmarkEnd w:id="1523"/>
      <w:bookmarkEnd w:id="1524"/>
      <w:bookmarkEnd w:id="1525"/>
      <w:bookmarkEnd w:id="1526"/>
      <w:bookmarkEnd w:id="1527"/>
      <w:bookmarkEnd w:id="1528"/>
      <w:bookmarkEnd w:id="1529"/>
      <w:bookmarkEnd w:id="1530"/>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1" w:name="_Toc3200828"/>
      <w:bookmarkStart w:id="1532" w:name="_Toc20392571"/>
      <w:bookmarkStart w:id="1533" w:name="_Toc27774218"/>
      <w:bookmarkStart w:id="1534" w:name="_Toc36482678"/>
      <w:bookmarkStart w:id="1535" w:name="_Toc36484337"/>
      <w:bookmarkStart w:id="1536" w:name="_Toc44933267"/>
      <w:bookmarkStart w:id="1537" w:name="_Toc50972220"/>
      <w:bookmarkStart w:id="1538" w:name="_Toc57104974"/>
      <w:bookmarkStart w:id="1539" w:name="_Toc170293342"/>
      <w:r w:rsidRPr="00816C4A">
        <w:t>6.8.15</w:t>
      </w:r>
      <w:r w:rsidRPr="00816C4A">
        <w:tab/>
        <w:t>AT Response</w:t>
      </w:r>
      <w:bookmarkEnd w:id="1531"/>
      <w:bookmarkEnd w:id="1532"/>
      <w:bookmarkEnd w:id="1533"/>
      <w:bookmarkEnd w:id="1534"/>
      <w:bookmarkEnd w:id="1535"/>
      <w:bookmarkEnd w:id="1536"/>
      <w:bookmarkEnd w:id="1537"/>
      <w:bookmarkEnd w:id="1538"/>
      <w:bookmarkEnd w:id="1539"/>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0" w:name="_Toc3200829"/>
      <w:bookmarkStart w:id="1541" w:name="_Toc20392572"/>
      <w:bookmarkStart w:id="1542" w:name="_Toc27774219"/>
      <w:bookmarkStart w:id="1543" w:name="_Toc36482679"/>
      <w:bookmarkStart w:id="1544" w:name="_Toc36484338"/>
      <w:bookmarkStart w:id="1545" w:name="_Toc44933268"/>
      <w:bookmarkStart w:id="1546" w:name="_Toc50972221"/>
      <w:bookmarkStart w:id="1547" w:name="_Toc57104975"/>
      <w:bookmarkStart w:id="1548" w:name="_Toc170293343"/>
      <w:r w:rsidRPr="00816C4A">
        <w:t>6.8.16</w:t>
      </w:r>
      <w:r w:rsidRPr="00816C4A">
        <w:tab/>
        <w:t>Text string 2</w:t>
      </w:r>
      <w:bookmarkEnd w:id="1540"/>
      <w:bookmarkEnd w:id="1541"/>
      <w:bookmarkEnd w:id="1542"/>
      <w:bookmarkEnd w:id="1543"/>
      <w:bookmarkEnd w:id="1544"/>
      <w:bookmarkEnd w:id="1545"/>
      <w:bookmarkEnd w:id="1546"/>
      <w:bookmarkEnd w:id="1547"/>
      <w:bookmarkEnd w:id="1548"/>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9" w:name="_Toc3200830"/>
      <w:bookmarkStart w:id="1550" w:name="_Toc20392573"/>
      <w:bookmarkStart w:id="1551" w:name="_Toc27774220"/>
      <w:bookmarkStart w:id="1552" w:name="_Toc36482680"/>
      <w:bookmarkStart w:id="1553" w:name="_Toc36484339"/>
      <w:bookmarkStart w:id="1554" w:name="_Toc44933269"/>
      <w:bookmarkStart w:id="1555" w:name="_Toc50972222"/>
      <w:bookmarkStart w:id="1556" w:name="_Toc57104976"/>
      <w:bookmarkStart w:id="1557" w:name="_Toc170293344"/>
      <w:r w:rsidRPr="00816C4A">
        <w:lastRenderedPageBreak/>
        <w:t>6.8.17</w:t>
      </w:r>
      <w:r w:rsidRPr="00816C4A">
        <w:tab/>
        <w:t>Channel data</w:t>
      </w:r>
      <w:bookmarkEnd w:id="1549"/>
      <w:bookmarkEnd w:id="1550"/>
      <w:bookmarkEnd w:id="1551"/>
      <w:bookmarkEnd w:id="1552"/>
      <w:bookmarkEnd w:id="1553"/>
      <w:bookmarkEnd w:id="1554"/>
      <w:bookmarkEnd w:id="1555"/>
      <w:bookmarkEnd w:id="1556"/>
      <w:bookmarkEnd w:id="1557"/>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8" w:name="_Toc3200831"/>
      <w:bookmarkStart w:id="1559" w:name="_Toc20392574"/>
      <w:bookmarkStart w:id="1560" w:name="_Toc27774221"/>
      <w:bookmarkStart w:id="1561" w:name="_Toc36482681"/>
      <w:bookmarkStart w:id="1562" w:name="_Toc36484340"/>
      <w:bookmarkStart w:id="1563" w:name="_Toc44933270"/>
      <w:bookmarkStart w:id="1564" w:name="_Toc50972223"/>
      <w:bookmarkStart w:id="1565" w:name="_Toc57104977"/>
      <w:bookmarkStart w:id="1566" w:name="_Toc170293345"/>
      <w:r w:rsidRPr="00816C4A">
        <w:t>6.8.18</w:t>
      </w:r>
      <w:r w:rsidRPr="00816C4A">
        <w:tab/>
        <w:t>Channel status</w:t>
      </w:r>
      <w:bookmarkEnd w:id="1558"/>
      <w:bookmarkEnd w:id="1559"/>
      <w:bookmarkEnd w:id="1560"/>
      <w:bookmarkEnd w:id="1561"/>
      <w:bookmarkEnd w:id="1562"/>
      <w:bookmarkEnd w:id="1563"/>
      <w:bookmarkEnd w:id="1564"/>
      <w:bookmarkEnd w:id="1565"/>
      <w:bookmarkEnd w:id="1566"/>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7" w:name="_Toc3200832"/>
      <w:bookmarkStart w:id="1568" w:name="_Toc20392575"/>
      <w:bookmarkStart w:id="1569" w:name="_Toc27774222"/>
      <w:bookmarkStart w:id="1570" w:name="_Toc36482682"/>
      <w:bookmarkStart w:id="1571" w:name="_Toc36484341"/>
      <w:bookmarkStart w:id="1572" w:name="_Toc44933271"/>
      <w:bookmarkStart w:id="1573" w:name="_Toc50972224"/>
      <w:bookmarkStart w:id="1574" w:name="_Toc57104978"/>
      <w:bookmarkStart w:id="1575" w:name="_Toc170293346"/>
      <w:r w:rsidRPr="00816C4A">
        <w:t>6.8.19</w:t>
      </w:r>
      <w:r w:rsidRPr="00816C4A">
        <w:tab/>
        <w:t>Channel data length</w:t>
      </w:r>
      <w:bookmarkEnd w:id="1567"/>
      <w:bookmarkEnd w:id="1568"/>
      <w:bookmarkEnd w:id="1569"/>
      <w:bookmarkEnd w:id="1570"/>
      <w:bookmarkEnd w:id="1571"/>
      <w:bookmarkEnd w:id="1572"/>
      <w:bookmarkEnd w:id="1573"/>
      <w:bookmarkEnd w:id="1574"/>
      <w:bookmarkEnd w:id="1575"/>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6" w:name="_Toc3200833"/>
      <w:bookmarkStart w:id="1577" w:name="_Toc20392576"/>
      <w:bookmarkStart w:id="1578" w:name="_Toc27774223"/>
      <w:bookmarkStart w:id="1579" w:name="_Toc36482683"/>
      <w:bookmarkStart w:id="1580" w:name="_Toc36484342"/>
      <w:bookmarkStart w:id="1581" w:name="_Toc44933272"/>
      <w:bookmarkStart w:id="1582" w:name="_Toc50972225"/>
      <w:bookmarkStart w:id="1583" w:name="_Toc57104979"/>
      <w:bookmarkStart w:id="1584" w:name="_Toc170293347"/>
      <w:r w:rsidRPr="00816C4A">
        <w:t>6.8.20</w:t>
      </w:r>
      <w:r w:rsidRPr="00816C4A">
        <w:tab/>
        <w:t>Bearer description</w:t>
      </w:r>
      <w:bookmarkEnd w:id="1576"/>
      <w:bookmarkEnd w:id="1577"/>
      <w:bookmarkEnd w:id="1578"/>
      <w:bookmarkEnd w:id="1579"/>
      <w:bookmarkEnd w:id="1580"/>
      <w:bookmarkEnd w:id="1581"/>
      <w:bookmarkEnd w:id="1582"/>
      <w:bookmarkEnd w:id="1583"/>
      <w:bookmarkEnd w:id="1584"/>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5" w:name="_Toc3200834"/>
      <w:bookmarkStart w:id="1586" w:name="_Toc20392577"/>
      <w:bookmarkStart w:id="1587" w:name="_Toc27774224"/>
      <w:bookmarkStart w:id="1588" w:name="_Toc36482684"/>
      <w:bookmarkStart w:id="1589" w:name="_Toc36484343"/>
      <w:bookmarkStart w:id="1590" w:name="_Toc44933273"/>
      <w:bookmarkStart w:id="1591" w:name="_Toc50972226"/>
      <w:bookmarkStart w:id="1592" w:name="_Toc57104980"/>
      <w:bookmarkStart w:id="1593" w:name="_Toc170293348"/>
      <w:r w:rsidRPr="00816C4A">
        <w:t>6.8.21</w:t>
      </w:r>
      <w:r w:rsidRPr="00816C4A">
        <w:tab/>
        <w:t>Buffer size</w:t>
      </w:r>
      <w:bookmarkEnd w:id="1585"/>
      <w:bookmarkEnd w:id="1586"/>
      <w:bookmarkEnd w:id="1587"/>
      <w:bookmarkEnd w:id="1588"/>
      <w:bookmarkEnd w:id="1589"/>
      <w:bookmarkEnd w:id="1590"/>
      <w:bookmarkEnd w:id="1591"/>
      <w:bookmarkEnd w:id="1592"/>
      <w:bookmarkEnd w:id="1593"/>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4" w:name="_Toc3200835"/>
      <w:bookmarkStart w:id="1595" w:name="_Toc20392578"/>
      <w:bookmarkStart w:id="1596" w:name="_Toc27774225"/>
      <w:bookmarkStart w:id="1597" w:name="_Toc36482685"/>
      <w:bookmarkStart w:id="1598" w:name="_Toc36484344"/>
      <w:bookmarkStart w:id="1599" w:name="_Toc44933274"/>
      <w:bookmarkStart w:id="1600" w:name="_Toc50972227"/>
      <w:bookmarkStart w:id="1601" w:name="_Toc57104981"/>
      <w:bookmarkStart w:id="1602" w:name="_Toc170293349"/>
      <w:r w:rsidRPr="00816C4A">
        <w:t>6.8.22</w:t>
      </w:r>
      <w:r w:rsidRPr="00816C4A">
        <w:tab/>
        <w:t>Total Display Duration</w:t>
      </w:r>
      <w:bookmarkEnd w:id="1594"/>
      <w:bookmarkEnd w:id="1595"/>
      <w:bookmarkEnd w:id="1596"/>
      <w:bookmarkEnd w:id="1597"/>
      <w:bookmarkEnd w:id="1598"/>
      <w:bookmarkEnd w:id="1599"/>
      <w:bookmarkEnd w:id="1600"/>
      <w:bookmarkEnd w:id="1601"/>
      <w:bookmarkEnd w:id="1602"/>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3" w:name="_Toc3200836"/>
      <w:bookmarkStart w:id="1604" w:name="_Toc20392579"/>
      <w:bookmarkStart w:id="1605" w:name="_Toc27774226"/>
      <w:bookmarkStart w:id="1606" w:name="_Toc36482686"/>
      <w:bookmarkStart w:id="1607" w:name="_Toc36484345"/>
      <w:bookmarkStart w:id="1608" w:name="_Toc44933275"/>
      <w:bookmarkStart w:id="1609" w:name="_Toc50972228"/>
      <w:bookmarkStart w:id="1610" w:name="_Toc57104982"/>
      <w:bookmarkStart w:id="1611" w:name="_Toc170293350"/>
      <w:r w:rsidRPr="00816C4A">
        <w:t>6.8.23</w:t>
      </w:r>
      <w:r w:rsidRPr="00816C4A">
        <w:tab/>
        <w:t>Service Availability</w:t>
      </w:r>
      <w:bookmarkEnd w:id="1603"/>
      <w:bookmarkEnd w:id="1604"/>
      <w:bookmarkEnd w:id="1605"/>
      <w:bookmarkEnd w:id="1606"/>
      <w:bookmarkEnd w:id="1607"/>
      <w:bookmarkEnd w:id="1608"/>
      <w:bookmarkEnd w:id="1609"/>
      <w:bookmarkEnd w:id="1610"/>
      <w:bookmarkEnd w:id="1611"/>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2" w:name="_Toc3200837"/>
      <w:bookmarkStart w:id="1613" w:name="_Toc20392580"/>
      <w:bookmarkStart w:id="1614" w:name="_Toc27774227"/>
      <w:bookmarkStart w:id="1615" w:name="_Toc36482687"/>
      <w:bookmarkStart w:id="1616" w:name="_Toc36484346"/>
      <w:bookmarkStart w:id="1617" w:name="_Toc44933276"/>
      <w:bookmarkStart w:id="1618" w:name="_Toc50972229"/>
      <w:bookmarkStart w:id="1619" w:name="_Toc57104983"/>
      <w:bookmarkStart w:id="1620" w:name="_Toc170293351"/>
      <w:r w:rsidRPr="00816C4A">
        <w:t>6.8.24</w:t>
      </w:r>
      <w:r w:rsidRPr="00816C4A">
        <w:tab/>
        <w:t>Service Record</w:t>
      </w:r>
      <w:bookmarkEnd w:id="1612"/>
      <w:bookmarkEnd w:id="1613"/>
      <w:bookmarkEnd w:id="1614"/>
      <w:bookmarkEnd w:id="1615"/>
      <w:bookmarkEnd w:id="1616"/>
      <w:bookmarkEnd w:id="1617"/>
      <w:bookmarkEnd w:id="1618"/>
      <w:bookmarkEnd w:id="1619"/>
      <w:bookmarkEnd w:id="1620"/>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1" w:name="_Toc3200838"/>
      <w:bookmarkStart w:id="1622" w:name="_Toc20392581"/>
      <w:bookmarkStart w:id="1623" w:name="_Toc27774228"/>
      <w:bookmarkStart w:id="1624" w:name="_Toc36482688"/>
      <w:bookmarkStart w:id="1625" w:name="_Toc36484347"/>
      <w:bookmarkStart w:id="1626" w:name="_Toc44933277"/>
      <w:bookmarkStart w:id="1627" w:name="_Toc50972230"/>
      <w:bookmarkStart w:id="1628" w:name="_Toc57104984"/>
      <w:bookmarkStart w:id="1629" w:name="_Toc170293352"/>
      <w:r w:rsidRPr="00816C4A">
        <w:t>6.8.25</w:t>
      </w:r>
      <w:r w:rsidRPr="00816C4A">
        <w:tab/>
        <w:t>Other address (local address)</w:t>
      </w:r>
      <w:bookmarkEnd w:id="1621"/>
      <w:bookmarkEnd w:id="1622"/>
      <w:bookmarkEnd w:id="1623"/>
      <w:bookmarkEnd w:id="1624"/>
      <w:bookmarkEnd w:id="1625"/>
      <w:bookmarkEnd w:id="1626"/>
      <w:bookmarkEnd w:id="1627"/>
      <w:bookmarkEnd w:id="1628"/>
      <w:bookmarkEnd w:id="1629"/>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0" w:name="_Toc3200839"/>
      <w:bookmarkStart w:id="1631" w:name="_Toc20392582"/>
      <w:bookmarkStart w:id="1632" w:name="_Toc27774229"/>
      <w:bookmarkStart w:id="1633" w:name="_Toc36482689"/>
      <w:bookmarkStart w:id="1634" w:name="_Toc36484348"/>
      <w:bookmarkStart w:id="1635" w:name="_Toc44933278"/>
      <w:bookmarkStart w:id="1636" w:name="_Toc50972231"/>
      <w:bookmarkStart w:id="1637" w:name="_Toc57104985"/>
      <w:bookmarkStart w:id="1638" w:name="_Toc170293353"/>
      <w:r w:rsidRPr="00816C4A">
        <w:t>6.8.26</w:t>
      </w:r>
      <w:r w:rsidRPr="00816C4A">
        <w:tab/>
        <w:t>Frames Information</w:t>
      </w:r>
      <w:bookmarkEnd w:id="1630"/>
      <w:bookmarkEnd w:id="1631"/>
      <w:bookmarkEnd w:id="1632"/>
      <w:bookmarkEnd w:id="1633"/>
      <w:bookmarkEnd w:id="1634"/>
      <w:bookmarkEnd w:id="1635"/>
      <w:bookmarkEnd w:id="1636"/>
      <w:bookmarkEnd w:id="1637"/>
      <w:bookmarkEnd w:id="1638"/>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39" w:name="_Toc3200840"/>
      <w:bookmarkStart w:id="1640" w:name="_Toc20392583"/>
      <w:bookmarkStart w:id="1641" w:name="_Toc27774230"/>
      <w:bookmarkStart w:id="1642" w:name="_Toc36482690"/>
      <w:bookmarkStart w:id="1643" w:name="_Toc36484349"/>
      <w:bookmarkStart w:id="1644" w:name="_Toc44933279"/>
      <w:bookmarkStart w:id="1645" w:name="_Toc50972232"/>
      <w:bookmarkStart w:id="1646" w:name="_Toc57104986"/>
      <w:bookmarkStart w:id="1647" w:name="_Toc170293354"/>
      <w:r w:rsidRPr="00816C4A">
        <w:t>6.9</w:t>
      </w:r>
      <w:r w:rsidRPr="00816C4A">
        <w:tab/>
        <w:t>Proactive UICC session and ME display interaction</w:t>
      </w:r>
      <w:bookmarkEnd w:id="1639"/>
      <w:bookmarkEnd w:id="1640"/>
      <w:bookmarkEnd w:id="1641"/>
      <w:bookmarkEnd w:id="1642"/>
      <w:bookmarkEnd w:id="1643"/>
      <w:bookmarkEnd w:id="1644"/>
      <w:bookmarkEnd w:id="1645"/>
      <w:bookmarkEnd w:id="1646"/>
      <w:bookmarkEnd w:id="1647"/>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8" w:name="_Toc3200841"/>
      <w:bookmarkStart w:id="1649" w:name="_Toc20392584"/>
      <w:bookmarkStart w:id="1650" w:name="_Toc27774231"/>
      <w:bookmarkStart w:id="1651" w:name="_Toc36482691"/>
      <w:bookmarkStart w:id="1652" w:name="_Toc36484350"/>
      <w:bookmarkStart w:id="1653" w:name="_Toc44933280"/>
      <w:bookmarkStart w:id="1654" w:name="_Toc50972233"/>
      <w:bookmarkStart w:id="1655" w:name="_Toc57104987"/>
      <w:bookmarkStart w:id="1656" w:name="_Toc170293355"/>
      <w:r w:rsidRPr="00816C4A">
        <w:t>6.10</w:t>
      </w:r>
      <w:r w:rsidRPr="00816C4A">
        <w:tab/>
        <w:t>Handling of unknown, unforeseen and erroneous messages</w:t>
      </w:r>
      <w:bookmarkEnd w:id="1648"/>
      <w:bookmarkEnd w:id="1649"/>
      <w:bookmarkEnd w:id="1650"/>
      <w:bookmarkEnd w:id="1651"/>
      <w:bookmarkEnd w:id="1652"/>
      <w:bookmarkEnd w:id="1653"/>
      <w:bookmarkEnd w:id="1654"/>
      <w:bookmarkEnd w:id="1655"/>
      <w:bookmarkEnd w:id="1656"/>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7" w:name="_Toc3200842"/>
      <w:bookmarkStart w:id="1658" w:name="_Toc20392585"/>
      <w:bookmarkStart w:id="1659" w:name="_Toc27774232"/>
      <w:bookmarkStart w:id="1660" w:name="_Toc36482692"/>
      <w:bookmarkStart w:id="1661" w:name="_Toc36484351"/>
      <w:bookmarkStart w:id="1662" w:name="_Toc44933281"/>
      <w:bookmarkStart w:id="1663" w:name="_Toc50972234"/>
      <w:bookmarkStart w:id="1664" w:name="_Toc57104988"/>
      <w:bookmarkStart w:id="1665" w:name="_Toc170293356"/>
      <w:r w:rsidRPr="00816C4A">
        <w:t>6.11</w:t>
      </w:r>
      <w:r w:rsidRPr="00816C4A">
        <w:tab/>
        <w:t>Proactive commands versus possible Terminal response</w:t>
      </w:r>
      <w:bookmarkEnd w:id="1657"/>
      <w:bookmarkEnd w:id="1658"/>
      <w:bookmarkEnd w:id="1659"/>
      <w:bookmarkEnd w:id="1660"/>
      <w:bookmarkEnd w:id="1661"/>
      <w:bookmarkEnd w:id="1662"/>
      <w:bookmarkEnd w:id="1663"/>
      <w:bookmarkEnd w:id="1664"/>
      <w:bookmarkEnd w:id="1665"/>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lastRenderedPageBreak/>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6" w:name="_Toc3200843"/>
      <w:bookmarkStart w:id="1667" w:name="_Toc20392586"/>
      <w:bookmarkStart w:id="1668" w:name="_Toc27774233"/>
      <w:bookmarkStart w:id="1669" w:name="_Toc36482693"/>
      <w:bookmarkStart w:id="1670" w:name="_Toc36484352"/>
      <w:bookmarkStart w:id="1671" w:name="_Toc44933282"/>
      <w:bookmarkStart w:id="1672" w:name="_Toc50972235"/>
      <w:bookmarkStart w:id="1673" w:name="_Toc57104989"/>
      <w:bookmarkStart w:id="1674" w:name="_Toc170293357"/>
      <w:r w:rsidRPr="00816C4A">
        <w:lastRenderedPageBreak/>
        <w:t>7</w:t>
      </w:r>
      <w:r w:rsidRPr="00816C4A">
        <w:tab/>
        <w:t>ENVELOPE Commands</w:t>
      </w:r>
      <w:bookmarkEnd w:id="1666"/>
      <w:bookmarkEnd w:id="1667"/>
      <w:bookmarkEnd w:id="1668"/>
      <w:bookmarkEnd w:id="1669"/>
      <w:bookmarkEnd w:id="1670"/>
      <w:bookmarkEnd w:id="1671"/>
      <w:bookmarkEnd w:id="1672"/>
      <w:bookmarkEnd w:id="1673"/>
      <w:bookmarkEnd w:id="1674"/>
    </w:p>
    <w:p w14:paraId="4BACCFCB" w14:textId="77777777" w:rsidR="00E86E7B" w:rsidRPr="00816C4A" w:rsidRDefault="00E86E7B" w:rsidP="00E86E7B">
      <w:pPr>
        <w:pStyle w:val="Heading2"/>
      </w:pPr>
      <w:bookmarkStart w:id="1675" w:name="_Toc3200844"/>
      <w:bookmarkStart w:id="1676" w:name="_Toc20392587"/>
      <w:bookmarkStart w:id="1677" w:name="_Toc27774234"/>
      <w:bookmarkStart w:id="1678" w:name="_Toc36482694"/>
      <w:bookmarkStart w:id="1679" w:name="_Toc36484353"/>
      <w:bookmarkStart w:id="1680" w:name="_Toc44933283"/>
      <w:bookmarkStart w:id="1681" w:name="_Toc50972236"/>
      <w:bookmarkStart w:id="1682" w:name="_Toc57104990"/>
      <w:bookmarkStart w:id="1683" w:name="_Toc170293358"/>
      <w:r w:rsidRPr="00816C4A">
        <w:t>7.1</w:t>
      </w:r>
      <w:r w:rsidRPr="00816C4A">
        <w:tab/>
        <w:t>Data download to UICC</w:t>
      </w:r>
      <w:bookmarkEnd w:id="1675"/>
      <w:bookmarkEnd w:id="1676"/>
      <w:bookmarkEnd w:id="1677"/>
      <w:bookmarkEnd w:id="1678"/>
      <w:bookmarkEnd w:id="1679"/>
      <w:bookmarkEnd w:id="1680"/>
      <w:bookmarkEnd w:id="1681"/>
      <w:bookmarkEnd w:id="1682"/>
      <w:bookmarkEnd w:id="1683"/>
    </w:p>
    <w:p w14:paraId="3FAC8253" w14:textId="77777777" w:rsidR="00E86E7B" w:rsidRPr="00816C4A" w:rsidRDefault="00E86E7B" w:rsidP="00E86E7B">
      <w:pPr>
        <w:pStyle w:val="Heading3"/>
      </w:pPr>
      <w:bookmarkStart w:id="1684" w:name="_Toc3200845"/>
      <w:bookmarkStart w:id="1685" w:name="_Toc20392588"/>
      <w:bookmarkStart w:id="1686" w:name="_Toc27774235"/>
      <w:bookmarkStart w:id="1687" w:name="_Toc36482695"/>
      <w:bookmarkStart w:id="1688" w:name="_Toc36484354"/>
      <w:bookmarkStart w:id="1689" w:name="_Toc44933284"/>
      <w:bookmarkStart w:id="1690" w:name="_Toc50972237"/>
      <w:bookmarkStart w:id="1691" w:name="_Toc57104991"/>
      <w:bookmarkStart w:id="1692" w:name="_Toc170293359"/>
      <w:r w:rsidRPr="00816C4A">
        <w:t>7.1.1</w:t>
      </w:r>
      <w:r w:rsidRPr="00816C4A">
        <w:tab/>
        <w:t>SMS-PP data download</w:t>
      </w:r>
      <w:bookmarkEnd w:id="1684"/>
      <w:bookmarkEnd w:id="1685"/>
      <w:bookmarkEnd w:id="1686"/>
      <w:bookmarkEnd w:id="1687"/>
      <w:bookmarkEnd w:id="1688"/>
      <w:bookmarkEnd w:id="1689"/>
      <w:bookmarkEnd w:id="1690"/>
      <w:bookmarkEnd w:id="1691"/>
      <w:bookmarkEnd w:id="1692"/>
    </w:p>
    <w:p w14:paraId="5810935A" w14:textId="77777777" w:rsidR="00E86E7B" w:rsidRPr="00816C4A" w:rsidRDefault="00E86E7B" w:rsidP="00E86E7B">
      <w:pPr>
        <w:pStyle w:val="Heading4"/>
      </w:pPr>
      <w:bookmarkStart w:id="1693" w:name="_Toc3200846"/>
      <w:bookmarkStart w:id="1694" w:name="_Toc20392589"/>
      <w:bookmarkStart w:id="1695" w:name="_Toc27774236"/>
      <w:bookmarkStart w:id="1696" w:name="_Toc36482696"/>
      <w:bookmarkStart w:id="1697" w:name="_Toc36484355"/>
      <w:bookmarkStart w:id="1698" w:name="_Toc44933285"/>
      <w:bookmarkStart w:id="1699" w:name="_Toc50972238"/>
      <w:bookmarkStart w:id="1700" w:name="_Toc57104992"/>
      <w:bookmarkStart w:id="1701" w:name="_Toc170293360"/>
      <w:r w:rsidRPr="00816C4A">
        <w:t>7.1.1.1</w:t>
      </w:r>
      <w:r w:rsidRPr="00816C4A">
        <w:tab/>
        <w:t>Procedure</w:t>
      </w:r>
      <w:bookmarkEnd w:id="1693"/>
      <w:bookmarkEnd w:id="1694"/>
      <w:bookmarkEnd w:id="1695"/>
      <w:bookmarkEnd w:id="1696"/>
      <w:bookmarkEnd w:id="1697"/>
      <w:bookmarkEnd w:id="1698"/>
      <w:bookmarkEnd w:id="1699"/>
      <w:bookmarkEnd w:id="1700"/>
      <w:bookmarkEnd w:id="1701"/>
    </w:p>
    <w:p w14:paraId="7AE2FEBB" w14:textId="77777777" w:rsidR="00AD764D" w:rsidRPr="00816C4A" w:rsidRDefault="00AD764D" w:rsidP="00AD764D">
      <w:pPr>
        <w:keepNext/>
        <w:keepLines/>
      </w:pPr>
      <w:bookmarkStart w:id="1702" w:name="_Toc3200847"/>
      <w:bookmarkStart w:id="1703" w:name="_Toc20392590"/>
      <w:bookmarkStart w:id="1704" w:name="_Toc27774237"/>
      <w:bookmarkStart w:id="1705" w:name="_Toc36482697"/>
      <w:bookmarkStart w:id="1706" w:name="_Toc36484356"/>
      <w:bookmarkStart w:id="1707" w:name="_Toc44933286"/>
      <w:bookmarkStart w:id="1708" w:name="_Toc50972239"/>
      <w:bookmarkStart w:id="1709"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0" w:name="_Toc170293361"/>
      <w:r w:rsidRPr="00816C4A">
        <w:t>7.1.1.1a</w:t>
      </w:r>
      <w:r w:rsidRPr="00816C4A">
        <w:tab/>
        <w:t>Procedure for SMS-PP data download via REGISTRATION ACCEPT or DL NAS TRANSPORT messages</w:t>
      </w:r>
      <w:bookmarkEnd w:id="1702"/>
      <w:bookmarkEnd w:id="1703"/>
      <w:bookmarkEnd w:id="1704"/>
      <w:bookmarkEnd w:id="1705"/>
      <w:bookmarkEnd w:id="1706"/>
      <w:bookmarkEnd w:id="1707"/>
      <w:bookmarkEnd w:id="1708"/>
      <w:bookmarkEnd w:id="1709"/>
      <w:bookmarkEnd w:id="1710"/>
    </w:p>
    <w:p w14:paraId="7070FF75" w14:textId="77777777" w:rsidR="00AD764D" w:rsidRPr="00816C4A" w:rsidRDefault="00AD764D" w:rsidP="00AD764D">
      <w:pPr>
        <w:keepNext/>
        <w:keepLines/>
      </w:pPr>
      <w:bookmarkStart w:id="1711" w:name="_Toc3200848"/>
      <w:bookmarkStart w:id="1712" w:name="_Toc20392591"/>
      <w:bookmarkStart w:id="1713" w:name="_Toc27774238"/>
      <w:bookmarkStart w:id="1714" w:name="_Toc36482698"/>
      <w:bookmarkStart w:id="1715" w:name="_Toc36484357"/>
      <w:bookmarkStart w:id="1716" w:name="_Toc44933287"/>
      <w:bookmarkStart w:id="1717" w:name="_Toc50972240"/>
      <w:bookmarkStart w:id="1718"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9" w:name="_Toc170293362"/>
      <w:r w:rsidRPr="00816C4A">
        <w:t>7.1.1.2</w:t>
      </w:r>
      <w:r w:rsidRPr="00816C4A">
        <w:tab/>
        <w:t>Structure of ENVELOPE (SMS-PP DOWNLOAD)</w:t>
      </w:r>
      <w:bookmarkEnd w:id="1711"/>
      <w:bookmarkEnd w:id="1712"/>
      <w:bookmarkEnd w:id="1713"/>
      <w:bookmarkEnd w:id="1714"/>
      <w:bookmarkEnd w:id="1715"/>
      <w:bookmarkEnd w:id="1716"/>
      <w:bookmarkEnd w:id="1717"/>
      <w:bookmarkEnd w:id="1718"/>
      <w:bookmarkEnd w:id="1719"/>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0" w:name="_Toc3200849"/>
      <w:bookmarkStart w:id="1721" w:name="_Toc20392592"/>
      <w:bookmarkStart w:id="1722" w:name="_Toc27774239"/>
      <w:bookmarkStart w:id="1723" w:name="_Toc36482699"/>
      <w:bookmarkStart w:id="1724" w:name="_Toc36484358"/>
      <w:bookmarkStart w:id="1725" w:name="_Toc44933288"/>
      <w:bookmarkStart w:id="1726" w:name="_Toc50972241"/>
      <w:bookmarkStart w:id="1727" w:name="_Toc57104995"/>
      <w:bookmarkStart w:id="1728" w:name="_Toc170293363"/>
      <w:r w:rsidRPr="00816C4A">
        <w:t>7.1.2</w:t>
      </w:r>
      <w:r w:rsidRPr="00816C4A">
        <w:tab/>
        <w:t>Cell Broadcast data download</w:t>
      </w:r>
      <w:bookmarkEnd w:id="1720"/>
      <w:bookmarkEnd w:id="1721"/>
      <w:bookmarkEnd w:id="1722"/>
      <w:bookmarkEnd w:id="1723"/>
      <w:bookmarkEnd w:id="1724"/>
      <w:bookmarkEnd w:id="1725"/>
      <w:bookmarkEnd w:id="1726"/>
      <w:bookmarkEnd w:id="1727"/>
      <w:bookmarkEnd w:id="1728"/>
    </w:p>
    <w:p w14:paraId="18C595D5" w14:textId="77777777" w:rsidR="00E86E7B" w:rsidRPr="00816C4A" w:rsidRDefault="00E86E7B" w:rsidP="00E86E7B">
      <w:pPr>
        <w:pStyle w:val="Heading4"/>
      </w:pPr>
      <w:bookmarkStart w:id="1729" w:name="_Toc3200850"/>
      <w:bookmarkStart w:id="1730" w:name="_Toc20392593"/>
      <w:bookmarkStart w:id="1731" w:name="_Toc27774240"/>
      <w:bookmarkStart w:id="1732" w:name="_Toc36482700"/>
      <w:bookmarkStart w:id="1733" w:name="_Toc36484359"/>
      <w:bookmarkStart w:id="1734" w:name="_Toc44933289"/>
      <w:bookmarkStart w:id="1735" w:name="_Toc50972242"/>
      <w:bookmarkStart w:id="1736" w:name="_Toc57104996"/>
      <w:bookmarkStart w:id="1737" w:name="_Toc170293364"/>
      <w:r w:rsidRPr="00816C4A">
        <w:t>7.1.2.1</w:t>
      </w:r>
      <w:r w:rsidRPr="00816C4A">
        <w:tab/>
        <w:t>Procedure</w:t>
      </w:r>
      <w:bookmarkEnd w:id="1729"/>
      <w:bookmarkEnd w:id="1730"/>
      <w:bookmarkEnd w:id="1731"/>
      <w:bookmarkEnd w:id="1732"/>
      <w:bookmarkEnd w:id="1733"/>
      <w:bookmarkEnd w:id="1734"/>
      <w:bookmarkEnd w:id="1735"/>
      <w:bookmarkEnd w:id="1736"/>
      <w:bookmarkEnd w:id="1737"/>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8" w:name="_Toc3200851"/>
      <w:bookmarkStart w:id="1739" w:name="_Toc20392594"/>
      <w:bookmarkStart w:id="1740" w:name="_Toc27774241"/>
      <w:bookmarkStart w:id="1741" w:name="_Toc36482701"/>
      <w:bookmarkStart w:id="1742" w:name="_Toc36484360"/>
      <w:bookmarkStart w:id="1743" w:name="_Toc44933290"/>
      <w:bookmarkStart w:id="1744" w:name="_Toc50972243"/>
      <w:bookmarkStart w:id="1745" w:name="_Toc57104997"/>
      <w:bookmarkStart w:id="1746" w:name="_Toc170293365"/>
      <w:r w:rsidRPr="00816C4A">
        <w:t>7.1.2.2</w:t>
      </w:r>
      <w:r w:rsidRPr="00816C4A">
        <w:tab/>
        <w:t>Structure of ENVELOPE (CELL BROADCAST DOWNLOAD)</w:t>
      </w:r>
      <w:bookmarkEnd w:id="1738"/>
      <w:bookmarkEnd w:id="1739"/>
      <w:bookmarkEnd w:id="1740"/>
      <w:bookmarkEnd w:id="1741"/>
      <w:bookmarkEnd w:id="1742"/>
      <w:bookmarkEnd w:id="1743"/>
      <w:bookmarkEnd w:id="1744"/>
      <w:bookmarkEnd w:id="1745"/>
      <w:bookmarkEnd w:id="1746"/>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7" w:name="_Toc3200852"/>
      <w:bookmarkStart w:id="1748" w:name="_Toc20392595"/>
      <w:bookmarkStart w:id="1749" w:name="_Toc27774242"/>
      <w:bookmarkStart w:id="1750" w:name="_Toc36482702"/>
      <w:bookmarkStart w:id="1751" w:name="_Toc36484361"/>
      <w:bookmarkStart w:id="1752" w:name="_Toc44933291"/>
      <w:bookmarkStart w:id="1753" w:name="_Toc50972244"/>
      <w:bookmarkStart w:id="1754" w:name="_Toc57104998"/>
      <w:bookmarkStart w:id="1755" w:name="_Toc170293366"/>
      <w:r w:rsidRPr="00816C4A">
        <w:t>7.2</w:t>
      </w:r>
      <w:r w:rsidRPr="00816C4A">
        <w:tab/>
        <w:t>Menu Selection</w:t>
      </w:r>
      <w:bookmarkEnd w:id="1747"/>
      <w:bookmarkEnd w:id="1748"/>
      <w:bookmarkEnd w:id="1749"/>
      <w:bookmarkEnd w:id="1750"/>
      <w:bookmarkEnd w:id="1751"/>
      <w:bookmarkEnd w:id="1752"/>
      <w:bookmarkEnd w:id="1753"/>
      <w:bookmarkEnd w:id="1754"/>
      <w:bookmarkEnd w:id="1755"/>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6" w:name="_Toc3200853"/>
      <w:bookmarkStart w:id="1757" w:name="_Toc20392596"/>
      <w:bookmarkStart w:id="1758" w:name="_Toc27774243"/>
      <w:bookmarkStart w:id="1759" w:name="_Toc36482703"/>
      <w:bookmarkStart w:id="1760" w:name="_Toc36484362"/>
      <w:bookmarkStart w:id="1761" w:name="_Toc44933292"/>
      <w:bookmarkStart w:id="1762" w:name="_Toc50972245"/>
      <w:bookmarkStart w:id="1763" w:name="_Toc57104999"/>
      <w:bookmarkStart w:id="1764" w:name="_Toc170293367"/>
      <w:r w:rsidRPr="00816C4A">
        <w:t>7.3</w:t>
      </w:r>
      <w:r w:rsidRPr="00816C4A">
        <w:tab/>
        <w:t>Call Control and MO SMS control by USIM</w:t>
      </w:r>
      <w:bookmarkEnd w:id="1756"/>
      <w:bookmarkEnd w:id="1757"/>
      <w:bookmarkEnd w:id="1758"/>
      <w:bookmarkEnd w:id="1759"/>
      <w:bookmarkEnd w:id="1760"/>
      <w:bookmarkEnd w:id="1761"/>
      <w:bookmarkEnd w:id="1762"/>
      <w:bookmarkEnd w:id="1763"/>
      <w:bookmarkEnd w:id="1764"/>
    </w:p>
    <w:p w14:paraId="5DD3FE17" w14:textId="77777777" w:rsidR="00E86E7B" w:rsidRPr="00816C4A" w:rsidRDefault="00E86E7B" w:rsidP="00E86E7B">
      <w:pPr>
        <w:pStyle w:val="Heading3"/>
      </w:pPr>
      <w:bookmarkStart w:id="1765" w:name="_Toc3200854"/>
      <w:bookmarkStart w:id="1766" w:name="_Toc20392597"/>
      <w:bookmarkStart w:id="1767" w:name="_Toc27774244"/>
      <w:bookmarkStart w:id="1768" w:name="_Toc36482704"/>
      <w:bookmarkStart w:id="1769" w:name="_Toc36484363"/>
      <w:bookmarkStart w:id="1770" w:name="_Toc44933293"/>
      <w:bookmarkStart w:id="1771" w:name="_Toc50972246"/>
      <w:bookmarkStart w:id="1772" w:name="_Toc57105000"/>
      <w:bookmarkStart w:id="1773" w:name="_Toc170293368"/>
      <w:r w:rsidRPr="00816C4A">
        <w:t>7.3.1</w:t>
      </w:r>
      <w:r w:rsidRPr="00816C4A">
        <w:tab/>
        <w:t>Call Control by USIM</w:t>
      </w:r>
      <w:bookmarkEnd w:id="1765"/>
      <w:bookmarkEnd w:id="1766"/>
      <w:bookmarkEnd w:id="1767"/>
      <w:bookmarkEnd w:id="1768"/>
      <w:bookmarkEnd w:id="1769"/>
      <w:bookmarkEnd w:id="1770"/>
      <w:bookmarkEnd w:id="1771"/>
      <w:bookmarkEnd w:id="1772"/>
      <w:bookmarkEnd w:id="1773"/>
    </w:p>
    <w:p w14:paraId="28C79F3C" w14:textId="77777777" w:rsidR="00E86E7B" w:rsidRPr="00816C4A" w:rsidRDefault="00E86E7B" w:rsidP="00E86E7B">
      <w:pPr>
        <w:pStyle w:val="Heading4"/>
      </w:pPr>
      <w:bookmarkStart w:id="1774" w:name="_Toc3200855"/>
      <w:bookmarkStart w:id="1775" w:name="_Toc20392598"/>
      <w:bookmarkStart w:id="1776" w:name="_Toc27774245"/>
      <w:bookmarkStart w:id="1777" w:name="_Toc36482705"/>
      <w:bookmarkStart w:id="1778" w:name="_Toc36484364"/>
      <w:bookmarkStart w:id="1779" w:name="_Toc44933294"/>
      <w:bookmarkStart w:id="1780" w:name="_Toc50972247"/>
      <w:bookmarkStart w:id="1781" w:name="_Toc57105001"/>
      <w:bookmarkStart w:id="1782" w:name="_Toc170293369"/>
      <w:r w:rsidRPr="00816C4A">
        <w:t>7.3.1.1</w:t>
      </w:r>
      <w:r w:rsidRPr="00816C4A">
        <w:tab/>
        <w:t>Procedure for mobile originated calls</w:t>
      </w:r>
      <w:bookmarkEnd w:id="1774"/>
      <w:bookmarkEnd w:id="1775"/>
      <w:bookmarkEnd w:id="1776"/>
      <w:bookmarkEnd w:id="1777"/>
      <w:bookmarkEnd w:id="1778"/>
      <w:bookmarkEnd w:id="1779"/>
      <w:bookmarkEnd w:id="1780"/>
      <w:bookmarkEnd w:id="1781"/>
      <w:bookmarkEnd w:id="1782"/>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3" w:name="_Toc3200856"/>
      <w:bookmarkStart w:id="1784" w:name="_Toc20392599"/>
      <w:bookmarkStart w:id="1785" w:name="_Toc27774246"/>
      <w:bookmarkStart w:id="1786" w:name="_Toc36482706"/>
      <w:bookmarkStart w:id="1787" w:name="_Toc36484365"/>
      <w:bookmarkStart w:id="1788" w:name="_Toc44933295"/>
      <w:bookmarkStart w:id="1789" w:name="_Toc50972248"/>
      <w:bookmarkStart w:id="1790" w:name="_Toc57105002"/>
      <w:bookmarkStart w:id="1791" w:name="_Toc170293370"/>
      <w:r w:rsidRPr="00816C4A">
        <w:lastRenderedPageBreak/>
        <w:t>7.3.1.2</w:t>
      </w:r>
      <w:r w:rsidRPr="00816C4A">
        <w:tab/>
        <w:t>Procedure for Supplementary Services and USSD</w:t>
      </w:r>
      <w:bookmarkEnd w:id="1783"/>
      <w:bookmarkEnd w:id="1784"/>
      <w:bookmarkEnd w:id="1785"/>
      <w:bookmarkEnd w:id="1786"/>
      <w:bookmarkEnd w:id="1787"/>
      <w:bookmarkEnd w:id="1788"/>
      <w:bookmarkEnd w:id="1789"/>
      <w:bookmarkEnd w:id="1790"/>
      <w:bookmarkEnd w:id="1791"/>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2" w:name="_Toc3200857"/>
      <w:bookmarkStart w:id="1793" w:name="_Toc20392600"/>
      <w:bookmarkStart w:id="1794" w:name="_Toc27774247"/>
      <w:bookmarkStart w:id="1795" w:name="_Toc36482707"/>
      <w:bookmarkStart w:id="1796" w:name="_Toc36484366"/>
      <w:bookmarkStart w:id="1797" w:name="_Toc44933296"/>
      <w:bookmarkStart w:id="1798" w:name="_Toc50972249"/>
      <w:bookmarkStart w:id="1799" w:name="_Toc57105003"/>
      <w:bookmarkStart w:id="1800" w:name="_Toc170293371"/>
      <w:r w:rsidRPr="00816C4A">
        <w:t>7.3.1.3</w:t>
      </w:r>
      <w:r w:rsidRPr="00816C4A">
        <w:tab/>
        <w:t>Indication to be given to the user</w:t>
      </w:r>
      <w:bookmarkEnd w:id="1792"/>
      <w:bookmarkEnd w:id="1793"/>
      <w:bookmarkEnd w:id="1794"/>
      <w:bookmarkEnd w:id="1795"/>
      <w:bookmarkEnd w:id="1796"/>
      <w:bookmarkEnd w:id="1797"/>
      <w:bookmarkEnd w:id="1798"/>
      <w:bookmarkEnd w:id="1799"/>
      <w:bookmarkEnd w:id="1800"/>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1" w:name="_Toc3200858"/>
      <w:bookmarkStart w:id="1802" w:name="_Toc20392601"/>
      <w:bookmarkStart w:id="1803" w:name="_Toc27774248"/>
      <w:bookmarkStart w:id="1804" w:name="_Toc36482708"/>
      <w:bookmarkStart w:id="1805" w:name="_Toc36484367"/>
      <w:bookmarkStart w:id="1806" w:name="_Toc44933297"/>
      <w:bookmarkStart w:id="1807" w:name="_Toc50972250"/>
      <w:bookmarkStart w:id="1808" w:name="_Toc57105004"/>
      <w:bookmarkStart w:id="1809" w:name="_Toc170293372"/>
      <w:r w:rsidRPr="00816C4A">
        <w:t>7.3.1.4</w:t>
      </w:r>
      <w:r w:rsidRPr="00816C4A">
        <w:tab/>
        <w:t>Interaction with Fixed Dialling Number</w:t>
      </w:r>
      <w:bookmarkEnd w:id="1801"/>
      <w:bookmarkEnd w:id="1802"/>
      <w:bookmarkEnd w:id="1803"/>
      <w:bookmarkEnd w:id="1804"/>
      <w:bookmarkEnd w:id="1805"/>
      <w:bookmarkEnd w:id="1806"/>
      <w:bookmarkEnd w:id="1807"/>
      <w:bookmarkEnd w:id="1808"/>
      <w:bookmarkEnd w:id="1809"/>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0" w:name="_Toc3200859"/>
      <w:bookmarkStart w:id="1811" w:name="_Toc20392602"/>
      <w:bookmarkStart w:id="1812" w:name="_Toc27774249"/>
      <w:bookmarkStart w:id="1813" w:name="_Toc36482709"/>
      <w:bookmarkStart w:id="1814" w:name="_Toc36484368"/>
      <w:bookmarkStart w:id="1815" w:name="_Toc44933298"/>
      <w:bookmarkStart w:id="1816" w:name="_Toc50972251"/>
      <w:bookmarkStart w:id="1817" w:name="_Toc57105005"/>
      <w:bookmarkStart w:id="1818" w:name="_Toc170293373"/>
      <w:r w:rsidRPr="00816C4A">
        <w:lastRenderedPageBreak/>
        <w:t>7.3.1.5</w:t>
      </w:r>
      <w:r w:rsidRPr="00816C4A">
        <w:tab/>
        <w:t>Support of Barred Dialling Number (BDN) service</w:t>
      </w:r>
      <w:bookmarkEnd w:id="1810"/>
      <w:bookmarkEnd w:id="1811"/>
      <w:bookmarkEnd w:id="1812"/>
      <w:bookmarkEnd w:id="1813"/>
      <w:bookmarkEnd w:id="1814"/>
      <w:bookmarkEnd w:id="1815"/>
      <w:bookmarkEnd w:id="1816"/>
      <w:bookmarkEnd w:id="1817"/>
      <w:bookmarkEnd w:id="1818"/>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19" w:name="_Toc3200860"/>
      <w:bookmarkStart w:id="1820" w:name="_Toc20392603"/>
      <w:bookmarkStart w:id="1821" w:name="_Toc27774250"/>
      <w:bookmarkStart w:id="1822" w:name="_Toc36482710"/>
      <w:bookmarkStart w:id="1823" w:name="_Toc36484369"/>
      <w:bookmarkStart w:id="1824" w:name="_Toc44933299"/>
      <w:bookmarkStart w:id="1825" w:name="_Toc50972252"/>
      <w:bookmarkStart w:id="1826" w:name="_Toc57105006"/>
      <w:bookmarkStart w:id="1827" w:name="_Toc170293374"/>
      <w:r w:rsidRPr="00816C4A">
        <w:t>7.3.1.6</w:t>
      </w:r>
      <w:r w:rsidRPr="00816C4A">
        <w:tab/>
        <w:t>Structure of ENVELOPE (CALL CONTROL)</w:t>
      </w:r>
      <w:bookmarkEnd w:id="1819"/>
      <w:bookmarkEnd w:id="1820"/>
      <w:bookmarkEnd w:id="1821"/>
      <w:bookmarkEnd w:id="1822"/>
      <w:bookmarkEnd w:id="1823"/>
      <w:bookmarkEnd w:id="1824"/>
      <w:bookmarkEnd w:id="1825"/>
      <w:bookmarkEnd w:id="1826"/>
      <w:bookmarkEnd w:id="1827"/>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8" w:name="_Toc3200861"/>
      <w:bookmarkStart w:id="1829" w:name="_Toc20392604"/>
      <w:bookmarkStart w:id="1830" w:name="_Toc27774251"/>
      <w:bookmarkStart w:id="1831" w:name="_Toc36482711"/>
      <w:bookmarkStart w:id="1832" w:name="_Toc36484370"/>
      <w:bookmarkStart w:id="1833" w:name="_Toc44933300"/>
      <w:bookmarkStart w:id="1834" w:name="_Toc50972253"/>
      <w:bookmarkStart w:id="1835" w:name="_Toc57105007"/>
      <w:bookmarkStart w:id="1836" w:name="_Toc170293375"/>
      <w:r w:rsidRPr="00816C4A">
        <w:t>7.3.1.7</w:t>
      </w:r>
      <w:r w:rsidRPr="00816C4A">
        <w:tab/>
        <w:t>Procedure for PDP Context Activation</w:t>
      </w:r>
      <w:bookmarkEnd w:id="1828"/>
      <w:bookmarkEnd w:id="1829"/>
      <w:bookmarkEnd w:id="1830"/>
      <w:bookmarkEnd w:id="1831"/>
      <w:bookmarkEnd w:id="1832"/>
      <w:bookmarkEnd w:id="1833"/>
      <w:bookmarkEnd w:id="1834"/>
      <w:bookmarkEnd w:id="1835"/>
      <w:bookmarkEnd w:id="1836"/>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7" w:name="_Toc3200862"/>
      <w:bookmarkStart w:id="1838" w:name="_Toc20392605"/>
      <w:bookmarkStart w:id="1839" w:name="_Toc27774252"/>
      <w:bookmarkStart w:id="1840" w:name="_Toc36482712"/>
      <w:bookmarkStart w:id="1841" w:name="_Toc36484371"/>
      <w:bookmarkStart w:id="1842" w:name="_Toc44933301"/>
      <w:bookmarkStart w:id="1843" w:name="_Toc50972254"/>
      <w:bookmarkStart w:id="1844" w:name="_Toc57105008"/>
      <w:bookmarkStart w:id="1845" w:name="_Toc170293376"/>
      <w:r w:rsidRPr="00816C4A">
        <w:lastRenderedPageBreak/>
        <w:t>7.3.1.8</w:t>
      </w:r>
      <w:r w:rsidRPr="00816C4A">
        <w:tab/>
        <w:t>Procedure for EPS PDN connection Activation</w:t>
      </w:r>
      <w:bookmarkEnd w:id="1837"/>
      <w:bookmarkEnd w:id="1838"/>
      <w:bookmarkEnd w:id="1839"/>
      <w:bookmarkEnd w:id="1840"/>
      <w:bookmarkEnd w:id="1841"/>
      <w:bookmarkEnd w:id="1842"/>
      <w:bookmarkEnd w:id="1843"/>
      <w:bookmarkEnd w:id="1844"/>
      <w:bookmarkEnd w:id="1845"/>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6" w:name="_Toc3200863"/>
      <w:bookmarkStart w:id="1847" w:name="_Toc20392606"/>
      <w:bookmarkStart w:id="1848" w:name="_Toc27774253"/>
      <w:bookmarkStart w:id="1849" w:name="_Toc36482713"/>
      <w:bookmarkStart w:id="1850" w:name="_Toc36484372"/>
      <w:bookmarkStart w:id="1851" w:name="_Toc44933302"/>
      <w:bookmarkStart w:id="1852" w:name="_Toc50972255"/>
      <w:bookmarkStart w:id="1853" w:name="_Toc57105009"/>
      <w:bookmarkStart w:id="1854" w:name="_Toc170293377"/>
      <w:r w:rsidRPr="00816C4A">
        <w:t>7.3.1.9</w:t>
      </w:r>
      <w:r w:rsidRPr="00816C4A">
        <w:tab/>
        <w:t>Procedure for IMS communications establishment</w:t>
      </w:r>
      <w:bookmarkEnd w:id="1846"/>
      <w:bookmarkEnd w:id="1847"/>
      <w:bookmarkEnd w:id="1848"/>
      <w:bookmarkEnd w:id="1849"/>
      <w:bookmarkEnd w:id="1850"/>
      <w:bookmarkEnd w:id="1851"/>
      <w:bookmarkEnd w:id="1852"/>
      <w:bookmarkEnd w:id="1853"/>
      <w:bookmarkEnd w:id="1854"/>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5" w:name="_Toc3200864"/>
      <w:bookmarkStart w:id="1856" w:name="_Toc20392607"/>
      <w:bookmarkStart w:id="1857" w:name="_Toc27774254"/>
      <w:bookmarkStart w:id="1858" w:name="_Toc36482714"/>
      <w:bookmarkStart w:id="1859" w:name="_Toc36484373"/>
      <w:bookmarkStart w:id="1860" w:name="_Toc44933303"/>
      <w:bookmarkStart w:id="1861" w:name="_Toc50972256"/>
      <w:bookmarkStart w:id="1862" w:name="_Toc57105010"/>
      <w:bookmarkStart w:id="1863" w:name="_Toc170293378"/>
      <w:r w:rsidRPr="00816C4A">
        <w:t>7.3.1.10</w:t>
      </w:r>
      <w:r w:rsidRPr="00816C4A">
        <w:tab/>
        <w:t>Procedure for PDU session establishment</w:t>
      </w:r>
      <w:bookmarkEnd w:id="1855"/>
      <w:bookmarkEnd w:id="1856"/>
      <w:bookmarkEnd w:id="1857"/>
      <w:bookmarkEnd w:id="1858"/>
      <w:bookmarkEnd w:id="1859"/>
      <w:bookmarkEnd w:id="1860"/>
      <w:bookmarkEnd w:id="1861"/>
      <w:bookmarkEnd w:id="1862"/>
      <w:bookmarkEnd w:id="1863"/>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4" w:name="_Toc3200865"/>
      <w:bookmarkStart w:id="1865" w:name="_Toc20392608"/>
      <w:bookmarkStart w:id="1866" w:name="_Toc27774255"/>
      <w:bookmarkStart w:id="1867" w:name="_Toc36482715"/>
      <w:bookmarkStart w:id="1868" w:name="_Toc36484374"/>
      <w:bookmarkStart w:id="1869" w:name="_Toc44933304"/>
      <w:bookmarkStart w:id="1870" w:name="_Toc50972257"/>
      <w:bookmarkStart w:id="1871" w:name="_Toc57105011"/>
      <w:bookmarkStart w:id="1872" w:name="_Toc170293379"/>
      <w:r w:rsidRPr="00816C4A">
        <w:t>7.3.2</w:t>
      </w:r>
      <w:r w:rsidRPr="00816C4A">
        <w:tab/>
        <w:t>MO Short Message Control by USIM</w:t>
      </w:r>
      <w:bookmarkEnd w:id="1864"/>
      <w:bookmarkEnd w:id="1865"/>
      <w:bookmarkEnd w:id="1866"/>
      <w:bookmarkEnd w:id="1867"/>
      <w:bookmarkEnd w:id="1868"/>
      <w:bookmarkEnd w:id="1869"/>
      <w:bookmarkEnd w:id="1870"/>
      <w:bookmarkEnd w:id="1871"/>
      <w:bookmarkEnd w:id="1872"/>
    </w:p>
    <w:p w14:paraId="1E560990" w14:textId="77777777" w:rsidR="00E86E7B" w:rsidRPr="00816C4A" w:rsidRDefault="00E86E7B" w:rsidP="00E86E7B">
      <w:pPr>
        <w:pStyle w:val="Heading4"/>
      </w:pPr>
      <w:bookmarkStart w:id="1873" w:name="_Toc3200866"/>
      <w:bookmarkStart w:id="1874" w:name="_Toc20392609"/>
      <w:bookmarkStart w:id="1875" w:name="_Toc27774256"/>
      <w:bookmarkStart w:id="1876" w:name="_Toc36482716"/>
      <w:bookmarkStart w:id="1877" w:name="_Toc36484375"/>
      <w:bookmarkStart w:id="1878" w:name="_Toc44933305"/>
      <w:bookmarkStart w:id="1879" w:name="_Toc50972258"/>
      <w:bookmarkStart w:id="1880" w:name="_Toc57105012"/>
      <w:bookmarkStart w:id="1881" w:name="_Toc170293380"/>
      <w:r w:rsidRPr="00816C4A">
        <w:t>7.3.2.1</w:t>
      </w:r>
      <w:r w:rsidRPr="00816C4A">
        <w:tab/>
        <w:t>Description</w:t>
      </w:r>
      <w:bookmarkEnd w:id="1873"/>
      <w:bookmarkEnd w:id="1874"/>
      <w:bookmarkEnd w:id="1875"/>
      <w:bookmarkEnd w:id="1876"/>
      <w:bookmarkEnd w:id="1877"/>
      <w:bookmarkEnd w:id="1878"/>
      <w:bookmarkEnd w:id="1879"/>
      <w:bookmarkEnd w:id="1880"/>
      <w:bookmarkEnd w:id="1881"/>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2" w:name="_Toc3200867"/>
      <w:bookmarkStart w:id="1883" w:name="_Toc20392610"/>
      <w:bookmarkStart w:id="1884" w:name="_Toc27774257"/>
      <w:bookmarkStart w:id="1885" w:name="_Toc36482717"/>
      <w:bookmarkStart w:id="1886" w:name="_Toc36484376"/>
      <w:bookmarkStart w:id="1887" w:name="_Toc44933306"/>
      <w:bookmarkStart w:id="1888" w:name="_Toc50972259"/>
      <w:bookmarkStart w:id="1889" w:name="_Toc57105013"/>
      <w:bookmarkStart w:id="1890" w:name="_Toc170293381"/>
      <w:r w:rsidRPr="00816C4A">
        <w:t>7.3.2.2</w:t>
      </w:r>
      <w:r w:rsidRPr="00816C4A">
        <w:tab/>
        <w:t>Structure of ENVELOPE (MO SHORT MESSAGE CONTROL)</w:t>
      </w:r>
      <w:bookmarkEnd w:id="1882"/>
      <w:bookmarkEnd w:id="1883"/>
      <w:bookmarkEnd w:id="1884"/>
      <w:bookmarkEnd w:id="1885"/>
      <w:bookmarkEnd w:id="1886"/>
      <w:bookmarkEnd w:id="1887"/>
      <w:bookmarkEnd w:id="1888"/>
      <w:bookmarkEnd w:id="1889"/>
      <w:bookmarkEnd w:id="1890"/>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1" w:name="_Toc3200868"/>
      <w:bookmarkStart w:id="1892" w:name="_Toc20392611"/>
      <w:bookmarkStart w:id="1893" w:name="_Toc27774258"/>
      <w:bookmarkStart w:id="1894" w:name="_Toc36482718"/>
      <w:bookmarkStart w:id="1895" w:name="_Toc36484377"/>
      <w:bookmarkStart w:id="1896" w:name="_Toc44933307"/>
      <w:bookmarkStart w:id="1897" w:name="_Toc50972260"/>
      <w:bookmarkStart w:id="1898" w:name="_Toc57105014"/>
      <w:bookmarkStart w:id="1899" w:name="_Toc170293382"/>
      <w:r w:rsidRPr="00816C4A">
        <w:t>7.3.2.3</w:t>
      </w:r>
      <w:r w:rsidRPr="00816C4A">
        <w:tab/>
        <w:t>Indication to be given to the user</w:t>
      </w:r>
      <w:bookmarkEnd w:id="1891"/>
      <w:bookmarkEnd w:id="1892"/>
      <w:bookmarkEnd w:id="1893"/>
      <w:bookmarkEnd w:id="1894"/>
      <w:bookmarkEnd w:id="1895"/>
      <w:bookmarkEnd w:id="1896"/>
      <w:bookmarkEnd w:id="1897"/>
      <w:bookmarkEnd w:id="1898"/>
      <w:bookmarkEnd w:id="1899"/>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0" w:name="_Toc3200869"/>
      <w:bookmarkStart w:id="1901" w:name="_Toc20392612"/>
      <w:bookmarkStart w:id="1902" w:name="_Toc27774259"/>
      <w:bookmarkStart w:id="1903" w:name="_Toc36482719"/>
      <w:bookmarkStart w:id="1904" w:name="_Toc36484378"/>
      <w:bookmarkStart w:id="1905" w:name="_Toc44933308"/>
      <w:bookmarkStart w:id="1906" w:name="_Toc50972261"/>
      <w:bookmarkStart w:id="1907" w:name="_Toc57105015"/>
      <w:bookmarkStart w:id="1908" w:name="_Toc170293383"/>
      <w:r w:rsidRPr="00816C4A">
        <w:t>7.3.2.4</w:t>
      </w:r>
      <w:r w:rsidRPr="00816C4A">
        <w:tab/>
        <w:t>Interaction with Fixed Dialling Number</w:t>
      </w:r>
      <w:bookmarkEnd w:id="1900"/>
      <w:bookmarkEnd w:id="1901"/>
      <w:bookmarkEnd w:id="1902"/>
      <w:bookmarkEnd w:id="1903"/>
      <w:bookmarkEnd w:id="1904"/>
      <w:bookmarkEnd w:id="1905"/>
      <w:bookmarkEnd w:id="1906"/>
      <w:bookmarkEnd w:id="1907"/>
      <w:bookmarkEnd w:id="1908"/>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9" w:name="_Toc3200870"/>
      <w:bookmarkStart w:id="1910" w:name="_Toc20392613"/>
      <w:bookmarkStart w:id="1911" w:name="_Toc27774260"/>
      <w:bookmarkStart w:id="1912" w:name="_Toc36482720"/>
      <w:bookmarkStart w:id="1913" w:name="_Toc36484379"/>
      <w:bookmarkStart w:id="1914" w:name="_Toc44933309"/>
      <w:bookmarkStart w:id="1915" w:name="_Toc50972262"/>
      <w:bookmarkStart w:id="1916" w:name="_Toc57105016"/>
      <w:bookmarkStart w:id="1917" w:name="_Toc170293384"/>
      <w:r w:rsidRPr="00816C4A">
        <w:t>7.4</w:t>
      </w:r>
      <w:r w:rsidRPr="00816C4A">
        <w:tab/>
        <w:t>Timer Expiration</w:t>
      </w:r>
      <w:bookmarkEnd w:id="1909"/>
      <w:bookmarkEnd w:id="1910"/>
      <w:bookmarkEnd w:id="1911"/>
      <w:bookmarkEnd w:id="1912"/>
      <w:bookmarkEnd w:id="1913"/>
      <w:bookmarkEnd w:id="1914"/>
      <w:bookmarkEnd w:id="1915"/>
      <w:bookmarkEnd w:id="1916"/>
      <w:bookmarkEnd w:id="1917"/>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8" w:name="_Toc3200871"/>
      <w:bookmarkStart w:id="1919" w:name="_Toc20392614"/>
      <w:bookmarkStart w:id="1920" w:name="_Toc27774261"/>
      <w:bookmarkStart w:id="1921" w:name="_Toc36482721"/>
      <w:bookmarkStart w:id="1922" w:name="_Toc36484380"/>
      <w:bookmarkStart w:id="1923" w:name="_Toc44933310"/>
      <w:bookmarkStart w:id="1924" w:name="_Toc50972263"/>
      <w:bookmarkStart w:id="1925" w:name="_Toc57105017"/>
      <w:bookmarkStart w:id="1926" w:name="_Toc170293385"/>
      <w:r w:rsidRPr="00816C4A">
        <w:t>7.5</w:t>
      </w:r>
      <w:r w:rsidRPr="00816C4A">
        <w:tab/>
        <w:t>Event download</w:t>
      </w:r>
      <w:bookmarkEnd w:id="1918"/>
      <w:bookmarkEnd w:id="1919"/>
      <w:bookmarkEnd w:id="1920"/>
      <w:bookmarkEnd w:id="1921"/>
      <w:bookmarkEnd w:id="1922"/>
      <w:bookmarkEnd w:id="1923"/>
      <w:bookmarkEnd w:id="1924"/>
      <w:bookmarkEnd w:id="1925"/>
      <w:bookmarkEnd w:id="1926"/>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46D21EC9"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7" w:name="_Toc3200872"/>
      <w:bookmarkStart w:id="1928" w:name="_Toc20392615"/>
      <w:bookmarkStart w:id="1929" w:name="_Toc27774262"/>
      <w:bookmarkStart w:id="1930" w:name="_Toc36482722"/>
      <w:bookmarkStart w:id="1931" w:name="_Toc36484381"/>
      <w:bookmarkStart w:id="1932" w:name="_Toc44933311"/>
      <w:bookmarkStart w:id="1933" w:name="_Toc50972264"/>
      <w:bookmarkStart w:id="1934" w:name="_Toc57105018"/>
      <w:bookmarkStart w:id="1935" w:name="_Toc170293386"/>
      <w:r w:rsidRPr="00816C4A">
        <w:t>7.5.1</w:t>
      </w:r>
      <w:r w:rsidRPr="00816C4A">
        <w:tab/>
        <w:t>(I-)WLAN Access status event</w:t>
      </w:r>
      <w:bookmarkEnd w:id="1927"/>
      <w:bookmarkEnd w:id="1928"/>
      <w:bookmarkEnd w:id="1929"/>
      <w:bookmarkEnd w:id="1930"/>
      <w:bookmarkEnd w:id="1931"/>
      <w:bookmarkEnd w:id="1932"/>
      <w:bookmarkEnd w:id="1933"/>
      <w:bookmarkEnd w:id="1934"/>
      <w:bookmarkEnd w:id="1935"/>
    </w:p>
    <w:p w14:paraId="448AE16F" w14:textId="77777777" w:rsidR="00E86E7B" w:rsidRPr="00816C4A" w:rsidRDefault="00E86E7B" w:rsidP="00E86E7B">
      <w:pPr>
        <w:pStyle w:val="Heading4"/>
      </w:pPr>
      <w:bookmarkStart w:id="1936" w:name="_Toc3200873"/>
      <w:bookmarkStart w:id="1937" w:name="_Toc20392616"/>
      <w:bookmarkStart w:id="1938" w:name="_Toc27774263"/>
      <w:bookmarkStart w:id="1939" w:name="_Toc36482723"/>
      <w:bookmarkStart w:id="1940" w:name="_Toc36484382"/>
      <w:bookmarkStart w:id="1941" w:name="_Toc44933312"/>
      <w:bookmarkStart w:id="1942" w:name="_Toc50972265"/>
      <w:bookmarkStart w:id="1943" w:name="_Toc57105019"/>
      <w:bookmarkStart w:id="1944" w:name="_Toc170293387"/>
      <w:r w:rsidRPr="00816C4A">
        <w:t>7.5.1.1</w:t>
      </w:r>
      <w:r w:rsidRPr="00816C4A">
        <w:tab/>
        <w:t>Procedure</w:t>
      </w:r>
      <w:bookmarkEnd w:id="1936"/>
      <w:bookmarkEnd w:id="1937"/>
      <w:bookmarkEnd w:id="1938"/>
      <w:bookmarkEnd w:id="1939"/>
      <w:bookmarkEnd w:id="1940"/>
      <w:bookmarkEnd w:id="1941"/>
      <w:bookmarkEnd w:id="1942"/>
      <w:bookmarkEnd w:id="1943"/>
      <w:bookmarkEnd w:id="1944"/>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5" w:name="_Toc3200874"/>
      <w:bookmarkStart w:id="1946" w:name="_Toc20392617"/>
      <w:bookmarkStart w:id="1947" w:name="_Toc27774264"/>
      <w:bookmarkStart w:id="1948" w:name="_Toc36482724"/>
      <w:bookmarkStart w:id="1949" w:name="_Toc36484383"/>
      <w:bookmarkStart w:id="1950" w:name="_Toc44933313"/>
      <w:bookmarkStart w:id="1951" w:name="_Toc50972266"/>
      <w:bookmarkStart w:id="1952" w:name="_Toc57105020"/>
      <w:bookmarkStart w:id="1953" w:name="_Toc170293388"/>
      <w:r w:rsidRPr="00816C4A">
        <w:t>7.5.1.2</w:t>
      </w:r>
      <w:r w:rsidRPr="00816C4A">
        <w:tab/>
        <w:t>Structure of ENVELOPE (EVENT DOWNLOAD – (I-)WLAN Access Status)</w:t>
      </w:r>
      <w:bookmarkEnd w:id="1945"/>
      <w:bookmarkEnd w:id="1946"/>
      <w:bookmarkEnd w:id="1947"/>
      <w:bookmarkEnd w:id="1948"/>
      <w:bookmarkEnd w:id="1949"/>
      <w:bookmarkEnd w:id="1950"/>
      <w:bookmarkEnd w:id="1951"/>
      <w:bookmarkEnd w:id="1952"/>
      <w:bookmarkEnd w:id="1953"/>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4" w:name="_Toc3200875"/>
      <w:bookmarkStart w:id="1955" w:name="_Toc20392618"/>
      <w:bookmarkStart w:id="1956" w:name="_Toc27774265"/>
      <w:bookmarkStart w:id="1957" w:name="_Toc36482725"/>
      <w:bookmarkStart w:id="1958" w:name="_Toc36484384"/>
      <w:bookmarkStart w:id="1959" w:name="_Toc44933314"/>
      <w:bookmarkStart w:id="1960" w:name="_Toc50972267"/>
      <w:bookmarkStart w:id="1961" w:name="_Toc57105021"/>
      <w:bookmarkStart w:id="1962" w:name="_Toc170293389"/>
      <w:r w:rsidRPr="00816C4A">
        <w:t>7.5.1A</w:t>
      </w:r>
      <w:r w:rsidRPr="00816C4A">
        <w:tab/>
        <w:t>MT Call event</w:t>
      </w:r>
      <w:bookmarkEnd w:id="1954"/>
      <w:bookmarkEnd w:id="1955"/>
      <w:bookmarkEnd w:id="1956"/>
      <w:bookmarkEnd w:id="1957"/>
      <w:bookmarkEnd w:id="1958"/>
      <w:bookmarkEnd w:id="1959"/>
      <w:bookmarkEnd w:id="1960"/>
      <w:bookmarkEnd w:id="1961"/>
      <w:bookmarkEnd w:id="1962"/>
    </w:p>
    <w:p w14:paraId="6570D3DB" w14:textId="77777777" w:rsidR="00E86E7B" w:rsidRPr="00816C4A" w:rsidRDefault="00E86E7B" w:rsidP="00E86E7B">
      <w:pPr>
        <w:pStyle w:val="Heading4"/>
      </w:pPr>
      <w:bookmarkStart w:id="1963" w:name="_Toc3200876"/>
      <w:bookmarkStart w:id="1964" w:name="_Toc20392619"/>
      <w:bookmarkStart w:id="1965" w:name="_Toc27774266"/>
      <w:bookmarkStart w:id="1966" w:name="_Toc36482726"/>
      <w:bookmarkStart w:id="1967" w:name="_Toc36484385"/>
      <w:bookmarkStart w:id="1968" w:name="_Toc44933315"/>
      <w:bookmarkStart w:id="1969" w:name="_Toc50972268"/>
      <w:bookmarkStart w:id="1970" w:name="_Toc57105022"/>
      <w:bookmarkStart w:id="1971" w:name="_Toc170293390"/>
      <w:r w:rsidRPr="00816C4A">
        <w:t>7.5.1A.1</w:t>
      </w:r>
      <w:r w:rsidRPr="00816C4A">
        <w:tab/>
        <w:t>Procedure</w:t>
      </w:r>
      <w:bookmarkEnd w:id="1963"/>
      <w:bookmarkEnd w:id="1964"/>
      <w:bookmarkEnd w:id="1965"/>
      <w:bookmarkEnd w:id="1966"/>
      <w:bookmarkEnd w:id="1967"/>
      <w:bookmarkEnd w:id="1968"/>
      <w:bookmarkEnd w:id="1969"/>
      <w:bookmarkEnd w:id="1970"/>
      <w:bookmarkEnd w:id="1971"/>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2" w:name="_Toc3200877"/>
      <w:bookmarkStart w:id="1973" w:name="_Toc20392620"/>
      <w:bookmarkStart w:id="1974" w:name="_Toc27774267"/>
      <w:bookmarkStart w:id="1975" w:name="_Toc36482727"/>
      <w:bookmarkStart w:id="1976" w:name="_Toc36484386"/>
      <w:bookmarkStart w:id="1977" w:name="_Toc44933316"/>
      <w:bookmarkStart w:id="1978" w:name="_Toc50972269"/>
      <w:bookmarkStart w:id="1979" w:name="_Toc57105023"/>
      <w:bookmarkStart w:id="1980" w:name="_Toc170293391"/>
      <w:r w:rsidRPr="00816C4A">
        <w:t>7.5.1A.2</w:t>
      </w:r>
      <w:r w:rsidRPr="00816C4A">
        <w:tab/>
        <w:t>Structure of ENVELOPE (EVENT DOWNLOAD - MT call)</w:t>
      </w:r>
      <w:bookmarkEnd w:id="1972"/>
      <w:bookmarkEnd w:id="1973"/>
      <w:bookmarkEnd w:id="1974"/>
      <w:bookmarkEnd w:id="1975"/>
      <w:bookmarkEnd w:id="1976"/>
      <w:bookmarkEnd w:id="1977"/>
      <w:bookmarkEnd w:id="1978"/>
      <w:bookmarkEnd w:id="1979"/>
      <w:bookmarkEnd w:id="1980"/>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1" w:name="_Toc3200878"/>
      <w:bookmarkStart w:id="1982" w:name="_Toc20392621"/>
      <w:bookmarkStart w:id="1983" w:name="_Toc27774268"/>
      <w:bookmarkStart w:id="1984" w:name="_Toc36482728"/>
      <w:bookmarkStart w:id="1985" w:name="_Toc36484387"/>
      <w:bookmarkStart w:id="1986" w:name="_Toc44933317"/>
      <w:bookmarkStart w:id="1987" w:name="_Toc50972270"/>
      <w:bookmarkStart w:id="1988" w:name="_Toc57105024"/>
      <w:bookmarkStart w:id="1989" w:name="_Toc170293392"/>
      <w:r w:rsidRPr="00816C4A">
        <w:lastRenderedPageBreak/>
        <w:t>7.5.2</w:t>
      </w:r>
      <w:r w:rsidRPr="00816C4A">
        <w:tab/>
        <w:t>Network Rejection event</w:t>
      </w:r>
      <w:bookmarkEnd w:id="1981"/>
      <w:bookmarkEnd w:id="1982"/>
      <w:bookmarkEnd w:id="1983"/>
      <w:bookmarkEnd w:id="1984"/>
      <w:bookmarkEnd w:id="1985"/>
      <w:bookmarkEnd w:id="1986"/>
      <w:bookmarkEnd w:id="1987"/>
      <w:bookmarkEnd w:id="1988"/>
      <w:bookmarkEnd w:id="1989"/>
    </w:p>
    <w:p w14:paraId="1046FAC8" w14:textId="77777777" w:rsidR="00E86E7B" w:rsidRPr="00816C4A" w:rsidRDefault="00E86E7B" w:rsidP="00E86E7B">
      <w:pPr>
        <w:pStyle w:val="Heading4"/>
      </w:pPr>
      <w:bookmarkStart w:id="1990" w:name="_Toc3200879"/>
      <w:bookmarkStart w:id="1991" w:name="_Toc20392622"/>
      <w:bookmarkStart w:id="1992" w:name="_Toc27774269"/>
      <w:bookmarkStart w:id="1993" w:name="_Toc36482729"/>
      <w:bookmarkStart w:id="1994" w:name="_Toc36484388"/>
      <w:bookmarkStart w:id="1995" w:name="_Toc44933318"/>
      <w:bookmarkStart w:id="1996" w:name="_Toc50972271"/>
      <w:bookmarkStart w:id="1997" w:name="_Toc57105025"/>
      <w:bookmarkStart w:id="1998" w:name="_Toc170293393"/>
      <w:r w:rsidRPr="00816C4A">
        <w:t>7.5.2.1</w:t>
      </w:r>
      <w:r w:rsidRPr="00816C4A">
        <w:tab/>
        <w:t>Procedure</w:t>
      </w:r>
      <w:bookmarkEnd w:id="1990"/>
      <w:bookmarkEnd w:id="1991"/>
      <w:bookmarkEnd w:id="1992"/>
      <w:bookmarkEnd w:id="1993"/>
      <w:bookmarkEnd w:id="1994"/>
      <w:bookmarkEnd w:id="1995"/>
      <w:bookmarkEnd w:id="1996"/>
      <w:bookmarkEnd w:id="1997"/>
      <w:bookmarkEnd w:id="1998"/>
    </w:p>
    <w:p w14:paraId="207ECB40" w14:textId="14C21793" w:rsidR="00663A5D" w:rsidRPr="00816C4A" w:rsidRDefault="00663A5D" w:rsidP="00663A5D">
      <w:pPr>
        <w:keepLines/>
      </w:pPr>
      <w:bookmarkStart w:id="1999" w:name="_Toc3200880"/>
      <w:bookmarkStart w:id="2000" w:name="_Toc20392623"/>
      <w:bookmarkStart w:id="2001" w:name="_Toc27774270"/>
      <w:bookmarkStart w:id="2002" w:name="_Toc36482730"/>
      <w:bookmarkStart w:id="2003" w:name="_Toc36484389"/>
      <w:bookmarkStart w:id="2004" w:name="_Toc44933319"/>
      <w:bookmarkStart w:id="2005" w:name="_Toc50972272"/>
      <w:bookmarkStart w:id="2006"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7" w:name="_Toc170293394"/>
      <w:r w:rsidRPr="00816C4A">
        <w:t>7.5.2.2</w:t>
      </w:r>
      <w:r w:rsidRPr="00816C4A">
        <w:tab/>
        <w:t>Structure of ENVELOPE (EVENT DOWNLOAD – Network Rejection)</w:t>
      </w:r>
      <w:bookmarkEnd w:id="1999"/>
      <w:bookmarkEnd w:id="2000"/>
      <w:bookmarkEnd w:id="2001"/>
      <w:bookmarkEnd w:id="2002"/>
      <w:bookmarkEnd w:id="2003"/>
      <w:bookmarkEnd w:id="2004"/>
      <w:bookmarkEnd w:id="2005"/>
      <w:bookmarkEnd w:id="2006"/>
      <w:bookmarkEnd w:id="2007"/>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8" w:name="_Toc3200881"/>
      <w:bookmarkStart w:id="2009" w:name="_Toc20392624"/>
      <w:bookmarkStart w:id="2010" w:name="_Toc27774271"/>
      <w:bookmarkStart w:id="2011" w:name="_Toc36482731"/>
      <w:bookmarkStart w:id="2012" w:name="_Toc36484390"/>
      <w:bookmarkStart w:id="2013" w:name="_Toc44933320"/>
      <w:bookmarkStart w:id="2014" w:name="_Toc50972273"/>
      <w:bookmarkStart w:id="2015" w:name="_Toc57105027"/>
      <w:bookmarkStart w:id="2016" w:name="_Toc170293395"/>
      <w:r w:rsidRPr="00816C4A">
        <w:t>7.5.2A</w:t>
      </w:r>
      <w:r w:rsidRPr="00816C4A">
        <w:tab/>
        <w:t>Call connected event</w:t>
      </w:r>
      <w:bookmarkEnd w:id="2008"/>
      <w:bookmarkEnd w:id="2009"/>
      <w:bookmarkEnd w:id="2010"/>
      <w:bookmarkEnd w:id="2011"/>
      <w:bookmarkEnd w:id="2012"/>
      <w:bookmarkEnd w:id="2013"/>
      <w:bookmarkEnd w:id="2014"/>
      <w:bookmarkEnd w:id="2015"/>
      <w:bookmarkEnd w:id="2016"/>
    </w:p>
    <w:p w14:paraId="3AAFF764" w14:textId="77777777" w:rsidR="00E86E7B" w:rsidRPr="00816C4A" w:rsidRDefault="00E86E7B" w:rsidP="00E86E7B">
      <w:pPr>
        <w:pStyle w:val="Heading4"/>
      </w:pPr>
      <w:bookmarkStart w:id="2017" w:name="_Toc3200882"/>
      <w:bookmarkStart w:id="2018" w:name="_Toc20392625"/>
      <w:bookmarkStart w:id="2019" w:name="_Toc27774272"/>
      <w:bookmarkStart w:id="2020" w:name="_Toc36482732"/>
      <w:bookmarkStart w:id="2021" w:name="_Toc36484391"/>
      <w:bookmarkStart w:id="2022" w:name="_Toc44933321"/>
      <w:bookmarkStart w:id="2023" w:name="_Toc50972274"/>
      <w:bookmarkStart w:id="2024" w:name="_Toc57105028"/>
      <w:bookmarkStart w:id="2025" w:name="_Toc170293396"/>
      <w:r w:rsidRPr="00816C4A">
        <w:t>7.5.2A.1</w:t>
      </w:r>
      <w:r w:rsidRPr="00816C4A">
        <w:tab/>
        <w:t>Procedure</w:t>
      </w:r>
      <w:bookmarkEnd w:id="2017"/>
      <w:bookmarkEnd w:id="2018"/>
      <w:bookmarkEnd w:id="2019"/>
      <w:bookmarkEnd w:id="2020"/>
      <w:bookmarkEnd w:id="2021"/>
      <w:bookmarkEnd w:id="2022"/>
      <w:bookmarkEnd w:id="2023"/>
      <w:bookmarkEnd w:id="2024"/>
      <w:bookmarkEnd w:id="2025"/>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6" w:name="_Toc3200883"/>
      <w:bookmarkStart w:id="2027" w:name="_Toc20392626"/>
      <w:bookmarkStart w:id="2028" w:name="_Toc27774273"/>
      <w:bookmarkStart w:id="2029" w:name="_Toc36482733"/>
      <w:bookmarkStart w:id="2030" w:name="_Toc36484392"/>
      <w:bookmarkStart w:id="2031" w:name="_Toc44933322"/>
      <w:bookmarkStart w:id="2032" w:name="_Toc50972275"/>
      <w:bookmarkStart w:id="2033" w:name="_Toc57105029"/>
      <w:bookmarkStart w:id="2034" w:name="_Toc170293397"/>
      <w:r w:rsidRPr="00816C4A">
        <w:t>7.5.2A.2</w:t>
      </w:r>
      <w:r w:rsidRPr="00816C4A">
        <w:tab/>
        <w:t>Structure of ENVELOPE (EVENT DOWNLOAD - call connected)</w:t>
      </w:r>
      <w:bookmarkEnd w:id="2026"/>
      <w:bookmarkEnd w:id="2027"/>
      <w:bookmarkEnd w:id="2028"/>
      <w:bookmarkEnd w:id="2029"/>
      <w:bookmarkEnd w:id="2030"/>
      <w:bookmarkEnd w:id="2031"/>
      <w:bookmarkEnd w:id="2032"/>
      <w:bookmarkEnd w:id="2033"/>
      <w:bookmarkEnd w:id="2034"/>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5" w:name="_Toc3200884"/>
      <w:bookmarkStart w:id="2036" w:name="_Toc20392627"/>
      <w:bookmarkStart w:id="2037" w:name="_Toc27774274"/>
      <w:bookmarkStart w:id="2038" w:name="_Toc36482734"/>
      <w:bookmarkStart w:id="2039" w:name="_Toc36484393"/>
      <w:bookmarkStart w:id="2040" w:name="_Toc44933323"/>
      <w:bookmarkStart w:id="2041" w:name="_Toc50972276"/>
      <w:bookmarkStart w:id="2042" w:name="_Toc57105030"/>
      <w:bookmarkStart w:id="2043" w:name="_Toc170293398"/>
      <w:r w:rsidRPr="00816C4A">
        <w:lastRenderedPageBreak/>
        <w:t>7.5.3</w:t>
      </w:r>
      <w:r w:rsidRPr="00816C4A">
        <w:tab/>
        <w:t>CSG Cell Selection event</w:t>
      </w:r>
      <w:bookmarkEnd w:id="2035"/>
      <w:bookmarkEnd w:id="2036"/>
      <w:bookmarkEnd w:id="2037"/>
      <w:bookmarkEnd w:id="2038"/>
      <w:bookmarkEnd w:id="2039"/>
      <w:bookmarkEnd w:id="2040"/>
      <w:bookmarkEnd w:id="2041"/>
      <w:bookmarkEnd w:id="2042"/>
      <w:bookmarkEnd w:id="2043"/>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4" w:name="_Toc3200885"/>
      <w:bookmarkStart w:id="2045" w:name="_Toc20392628"/>
      <w:bookmarkStart w:id="2046" w:name="_Toc27774275"/>
      <w:bookmarkStart w:id="2047" w:name="_Toc36482735"/>
      <w:bookmarkStart w:id="2048" w:name="_Toc36484394"/>
      <w:bookmarkStart w:id="2049" w:name="_Toc44933324"/>
      <w:bookmarkStart w:id="2050" w:name="_Toc50972277"/>
      <w:bookmarkStart w:id="2051" w:name="_Toc57105031"/>
      <w:bookmarkStart w:id="2052" w:name="_Toc170293399"/>
      <w:r w:rsidRPr="00816C4A">
        <w:t>7.5.3.1</w:t>
      </w:r>
      <w:r w:rsidRPr="00816C4A">
        <w:tab/>
        <w:t>Procedure</w:t>
      </w:r>
      <w:bookmarkEnd w:id="2044"/>
      <w:bookmarkEnd w:id="2045"/>
      <w:bookmarkEnd w:id="2046"/>
      <w:bookmarkEnd w:id="2047"/>
      <w:bookmarkEnd w:id="2048"/>
      <w:bookmarkEnd w:id="2049"/>
      <w:bookmarkEnd w:id="2050"/>
      <w:bookmarkEnd w:id="2051"/>
      <w:bookmarkEnd w:id="2052"/>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3" w:name="_Toc3200886"/>
      <w:bookmarkStart w:id="2054" w:name="_Toc20392629"/>
      <w:bookmarkStart w:id="2055" w:name="_Toc27774276"/>
      <w:bookmarkStart w:id="2056" w:name="_Toc36482736"/>
      <w:bookmarkStart w:id="2057" w:name="_Toc36484395"/>
      <w:bookmarkStart w:id="2058" w:name="_Toc44933325"/>
      <w:bookmarkStart w:id="2059" w:name="_Toc50972278"/>
      <w:bookmarkStart w:id="2060" w:name="_Toc57105032"/>
      <w:bookmarkStart w:id="2061" w:name="_Toc170293400"/>
      <w:r w:rsidRPr="00816C4A">
        <w:t>7.5.3.2</w:t>
      </w:r>
      <w:r w:rsidRPr="00816C4A">
        <w:tab/>
        <w:t>Structure of ENVELOPE (EVENT DOWNLOAD – CSG Cell Selection)</w:t>
      </w:r>
      <w:bookmarkEnd w:id="2053"/>
      <w:bookmarkEnd w:id="2054"/>
      <w:bookmarkEnd w:id="2055"/>
      <w:bookmarkEnd w:id="2056"/>
      <w:bookmarkEnd w:id="2057"/>
      <w:bookmarkEnd w:id="2058"/>
      <w:bookmarkEnd w:id="2059"/>
      <w:bookmarkEnd w:id="2060"/>
      <w:bookmarkEnd w:id="2061"/>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2" w:name="_Toc3200887"/>
      <w:bookmarkStart w:id="2063" w:name="_Toc20392630"/>
      <w:bookmarkStart w:id="2064" w:name="_Toc27774277"/>
      <w:bookmarkStart w:id="2065" w:name="_Toc36482737"/>
      <w:bookmarkStart w:id="2066" w:name="_Toc36484396"/>
      <w:bookmarkStart w:id="2067" w:name="_Toc44933326"/>
      <w:bookmarkStart w:id="2068" w:name="_Toc50972279"/>
      <w:bookmarkStart w:id="2069" w:name="_Toc57105033"/>
      <w:bookmarkStart w:id="2070" w:name="_Toc170293401"/>
      <w:r w:rsidRPr="00816C4A">
        <w:lastRenderedPageBreak/>
        <w:t>7.5.3A</w:t>
      </w:r>
      <w:r w:rsidRPr="00816C4A">
        <w:tab/>
        <w:t>Call disconnected event</w:t>
      </w:r>
      <w:bookmarkEnd w:id="2062"/>
      <w:bookmarkEnd w:id="2063"/>
      <w:bookmarkEnd w:id="2064"/>
      <w:bookmarkEnd w:id="2065"/>
      <w:bookmarkEnd w:id="2066"/>
      <w:bookmarkEnd w:id="2067"/>
      <w:bookmarkEnd w:id="2068"/>
      <w:bookmarkEnd w:id="2069"/>
      <w:bookmarkEnd w:id="2070"/>
    </w:p>
    <w:p w14:paraId="6CA752A3" w14:textId="77777777" w:rsidR="00E86E7B" w:rsidRPr="00816C4A" w:rsidRDefault="00E86E7B" w:rsidP="00E86E7B">
      <w:pPr>
        <w:pStyle w:val="Heading4"/>
      </w:pPr>
      <w:bookmarkStart w:id="2071" w:name="_Toc3200888"/>
      <w:bookmarkStart w:id="2072" w:name="_Toc20392631"/>
      <w:bookmarkStart w:id="2073" w:name="_Toc27774278"/>
      <w:bookmarkStart w:id="2074" w:name="_Toc36482738"/>
      <w:bookmarkStart w:id="2075" w:name="_Toc36484397"/>
      <w:bookmarkStart w:id="2076" w:name="_Toc44933327"/>
      <w:bookmarkStart w:id="2077" w:name="_Toc50972280"/>
      <w:bookmarkStart w:id="2078" w:name="_Toc57105034"/>
      <w:bookmarkStart w:id="2079" w:name="_Toc170293402"/>
      <w:r w:rsidRPr="00816C4A">
        <w:t>7.5.3A.1</w:t>
      </w:r>
      <w:r w:rsidRPr="00816C4A">
        <w:tab/>
        <w:t>Procedure</w:t>
      </w:r>
      <w:bookmarkEnd w:id="2071"/>
      <w:bookmarkEnd w:id="2072"/>
      <w:bookmarkEnd w:id="2073"/>
      <w:bookmarkEnd w:id="2074"/>
      <w:bookmarkEnd w:id="2075"/>
      <w:bookmarkEnd w:id="2076"/>
      <w:bookmarkEnd w:id="2077"/>
      <w:bookmarkEnd w:id="2078"/>
      <w:bookmarkEnd w:id="2079"/>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0" w:name="_Toc3200889"/>
      <w:bookmarkStart w:id="2081" w:name="_Toc20392632"/>
      <w:bookmarkStart w:id="2082" w:name="_Toc27774279"/>
      <w:bookmarkStart w:id="2083" w:name="_Toc36482739"/>
      <w:bookmarkStart w:id="2084" w:name="_Toc36484398"/>
      <w:bookmarkStart w:id="2085" w:name="_Toc44933328"/>
      <w:bookmarkStart w:id="2086" w:name="_Toc50972281"/>
      <w:bookmarkStart w:id="2087" w:name="_Toc57105035"/>
      <w:bookmarkStart w:id="2088" w:name="_Toc170293403"/>
      <w:r w:rsidRPr="00816C4A">
        <w:t>7.5.3A.2</w:t>
      </w:r>
      <w:r w:rsidRPr="00816C4A">
        <w:tab/>
        <w:t>Structure of ENVELOPE (EVENT DOWNLOAD - call disconnected)</w:t>
      </w:r>
      <w:bookmarkEnd w:id="2080"/>
      <w:bookmarkEnd w:id="2081"/>
      <w:bookmarkEnd w:id="2082"/>
      <w:bookmarkEnd w:id="2083"/>
      <w:bookmarkEnd w:id="2084"/>
      <w:bookmarkEnd w:id="2085"/>
      <w:bookmarkEnd w:id="2086"/>
      <w:bookmarkEnd w:id="2087"/>
      <w:bookmarkEnd w:id="2088"/>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9" w:name="_Toc3200890"/>
      <w:bookmarkStart w:id="2090" w:name="_Toc20392633"/>
      <w:bookmarkStart w:id="2091" w:name="_Toc27774280"/>
      <w:bookmarkStart w:id="2092" w:name="_Toc36482740"/>
      <w:bookmarkStart w:id="2093" w:name="_Toc36484399"/>
      <w:bookmarkStart w:id="2094" w:name="_Toc44933329"/>
      <w:bookmarkStart w:id="2095" w:name="_Toc50972282"/>
      <w:bookmarkStart w:id="2096" w:name="_Toc57105036"/>
      <w:bookmarkStart w:id="2097" w:name="_Toc170293404"/>
      <w:r w:rsidRPr="00816C4A">
        <w:lastRenderedPageBreak/>
        <w:t>7.5.4</w:t>
      </w:r>
      <w:r w:rsidRPr="00816C4A">
        <w:tab/>
        <w:t>Location status event</w:t>
      </w:r>
      <w:bookmarkEnd w:id="2089"/>
      <w:bookmarkEnd w:id="2090"/>
      <w:bookmarkEnd w:id="2091"/>
      <w:bookmarkEnd w:id="2092"/>
      <w:bookmarkEnd w:id="2093"/>
      <w:bookmarkEnd w:id="2094"/>
      <w:bookmarkEnd w:id="2095"/>
      <w:bookmarkEnd w:id="2096"/>
      <w:bookmarkEnd w:id="2097"/>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8" w:name="_Toc3200891"/>
      <w:bookmarkStart w:id="2099" w:name="_Toc20392634"/>
      <w:bookmarkStart w:id="2100" w:name="_Toc27774281"/>
      <w:bookmarkStart w:id="2101" w:name="_Toc36482741"/>
      <w:bookmarkStart w:id="2102" w:name="_Toc36484400"/>
      <w:bookmarkStart w:id="2103" w:name="_Toc44933330"/>
      <w:bookmarkStart w:id="2104" w:name="_Toc50972283"/>
      <w:bookmarkStart w:id="2105" w:name="_Toc57105037"/>
      <w:bookmarkStart w:id="2106" w:name="_Toc170293405"/>
      <w:r w:rsidRPr="00816C4A">
        <w:t>7.5.5</w:t>
      </w:r>
      <w:r w:rsidRPr="00816C4A">
        <w:tab/>
        <w:t>User activity event</w:t>
      </w:r>
      <w:bookmarkEnd w:id="2098"/>
      <w:bookmarkEnd w:id="2099"/>
      <w:bookmarkEnd w:id="2100"/>
      <w:bookmarkEnd w:id="2101"/>
      <w:bookmarkEnd w:id="2102"/>
      <w:bookmarkEnd w:id="2103"/>
      <w:bookmarkEnd w:id="2104"/>
      <w:bookmarkEnd w:id="2105"/>
      <w:bookmarkEnd w:id="2106"/>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7" w:name="_Toc3200892"/>
      <w:bookmarkStart w:id="2108" w:name="_Toc20392635"/>
      <w:bookmarkStart w:id="2109" w:name="_Toc27774282"/>
      <w:bookmarkStart w:id="2110" w:name="_Toc36482742"/>
      <w:bookmarkStart w:id="2111" w:name="_Toc36484401"/>
      <w:bookmarkStart w:id="2112" w:name="_Toc44933331"/>
      <w:bookmarkStart w:id="2113" w:name="_Toc50972284"/>
      <w:bookmarkStart w:id="2114" w:name="_Toc57105038"/>
      <w:bookmarkStart w:id="2115" w:name="_Toc170293406"/>
      <w:r w:rsidRPr="00816C4A">
        <w:t>7.5.6</w:t>
      </w:r>
      <w:r w:rsidRPr="00816C4A">
        <w:tab/>
        <w:t>Idle screen available event</w:t>
      </w:r>
      <w:bookmarkEnd w:id="2107"/>
      <w:bookmarkEnd w:id="2108"/>
      <w:bookmarkEnd w:id="2109"/>
      <w:bookmarkEnd w:id="2110"/>
      <w:bookmarkEnd w:id="2111"/>
      <w:bookmarkEnd w:id="2112"/>
      <w:bookmarkEnd w:id="2113"/>
      <w:bookmarkEnd w:id="2114"/>
      <w:bookmarkEnd w:id="2115"/>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6" w:name="_Toc3200893"/>
      <w:bookmarkStart w:id="2117" w:name="_Toc20392636"/>
      <w:bookmarkStart w:id="2118" w:name="_Toc27774283"/>
      <w:bookmarkStart w:id="2119" w:name="_Toc36482743"/>
      <w:bookmarkStart w:id="2120" w:name="_Toc36484402"/>
      <w:bookmarkStart w:id="2121" w:name="_Toc44933332"/>
      <w:bookmarkStart w:id="2122" w:name="_Toc50972285"/>
      <w:bookmarkStart w:id="2123" w:name="_Toc57105039"/>
      <w:bookmarkStart w:id="2124" w:name="_Toc170293407"/>
      <w:r w:rsidRPr="00816C4A">
        <w:t>7.5.7</w:t>
      </w:r>
      <w:r w:rsidRPr="00816C4A">
        <w:tab/>
        <w:t>Card reader status event</w:t>
      </w:r>
      <w:bookmarkEnd w:id="2116"/>
      <w:bookmarkEnd w:id="2117"/>
      <w:bookmarkEnd w:id="2118"/>
      <w:bookmarkEnd w:id="2119"/>
      <w:bookmarkEnd w:id="2120"/>
      <w:bookmarkEnd w:id="2121"/>
      <w:bookmarkEnd w:id="2122"/>
      <w:bookmarkEnd w:id="2123"/>
      <w:bookmarkEnd w:id="2124"/>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5" w:name="_Toc3200894"/>
      <w:bookmarkStart w:id="2126" w:name="_Toc20392637"/>
      <w:bookmarkStart w:id="2127" w:name="_Toc27774284"/>
      <w:bookmarkStart w:id="2128" w:name="_Toc36482744"/>
      <w:bookmarkStart w:id="2129" w:name="_Toc36484403"/>
      <w:bookmarkStart w:id="2130" w:name="_Toc44933333"/>
      <w:bookmarkStart w:id="2131" w:name="_Toc50972286"/>
      <w:bookmarkStart w:id="2132" w:name="_Toc57105040"/>
      <w:bookmarkStart w:id="2133" w:name="_Toc170293408"/>
      <w:r w:rsidRPr="00816C4A">
        <w:t>7.5.8</w:t>
      </w:r>
      <w:r w:rsidRPr="00816C4A">
        <w:tab/>
        <w:t>Language selection event</w:t>
      </w:r>
      <w:bookmarkEnd w:id="2125"/>
      <w:bookmarkEnd w:id="2126"/>
      <w:bookmarkEnd w:id="2127"/>
      <w:bookmarkEnd w:id="2128"/>
      <w:bookmarkEnd w:id="2129"/>
      <w:bookmarkEnd w:id="2130"/>
      <w:bookmarkEnd w:id="2131"/>
      <w:bookmarkEnd w:id="2132"/>
      <w:bookmarkEnd w:id="2133"/>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4" w:name="_Toc3200895"/>
      <w:bookmarkStart w:id="2135" w:name="_Toc20392638"/>
      <w:bookmarkStart w:id="2136" w:name="_Toc27774285"/>
      <w:bookmarkStart w:id="2137" w:name="_Toc36482745"/>
      <w:bookmarkStart w:id="2138" w:name="_Toc36484404"/>
      <w:bookmarkStart w:id="2139" w:name="_Toc44933334"/>
      <w:bookmarkStart w:id="2140" w:name="_Toc50972287"/>
      <w:bookmarkStart w:id="2141" w:name="_Toc57105041"/>
      <w:bookmarkStart w:id="2142" w:name="_Toc170293409"/>
      <w:r w:rsidRPr="00816C4A">
        <w:t>7.5.9</w:t>
      </w:r>
      <w:r w:rsidRPr="00816C4A">
        <w:tab/>
        <w:t>Browser termination event</w:t>
      </w:r>
      <w:bookmarkEnd w:id="2134"/>
      <w:bookmarkEnd w:id="2135"/>
      <w:bookmarkEnd w:id="2136"/>
      <w:bookmarkEnd w:id="2137"/>
      <w:bookmarkEnd w:id="2138"/>
      <w:bookmarkEnd w:id="2139"/>
      <w:bookmarkEnd w:id="2140"/>
      <w:bookmarkEnd w:id="2141"/>
      <w:bookmarkEnd w:id="2142"/>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3" w:name="_Toc3200896"/>
      <w:bookmarkStart w:id="2144" w:name="_Toc20392639"/>
      <w:bookmarkStart w:id="2145" w:name="_Toc27774286"/>
      <w:bookmarkStart w:id="2146" w:name="_Toc36482746"/>
      <w:bookmarkStart w:id="2147" w:name="_Toc36484405"/>
      <w:bookmarkStart w:id="2148" w:name="_Toc44933335"/>
      <w:bookmarkStart w:id="2149" w:name="_Toc50972288"/>
      <w:bookmarkStart w:id="2150" w:name="_Toc57105042"/>
      <w:bookmarkStart w:id="2151" w:name="_Toc170293410"/>
      <w:r w:rsidRPr="00816C4A">
        <w:t>7.5.10</w:t>
      </w:r>
      <w:r w:rsidRPr="00816C4A">
        <w:tab/>
        <w:t>Data available event</w:t>
      </w:r>
      <w:bookmarkEnd w:id="2143"/>
      <w:bookmarkEnd w:id="2144"/>
      <w:bookmarkEnd w:id="2145"/>
      <w:bookmarkEnd w:id="2146"/>
      <w:bookmarkEnd w:id="2147"/>
      <w:bookmarkEnd w:id="2148"/>
      <w:bookmarkEnd w:id="2149"/>
      <w:bookmarkEnd w:id="2150"/>
      <w:bookmarkEnd w:id="2151"/>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2" w:name="_Toc3200897"/>
      <w:bookmarkStart w:id="2153" w:name="_Toc20392640"/>
      <w:bookmarkStart w:id="2154" w:name="_Toc27774287"/>
      <w:bookmarkStart w:id="2155" w:name="_Toc36482747"/>
      <w:bookmarkStart w:id="2156" w:name="_Toc36484406"/>
      <w:bookmarkStart w:id="2157" w:name="_Toc44933336"/>
      <w:bookmarkStart w:id="2158" w:name="_Toc50972289"/>
      <w:bookmarkStart w:id="2159" w:name="_Toc57105043"/>
      <w:bookmarkStart w:id="2160" w:name="_Toc170293411"/>
      <w:r w:rsidRPr="00816C4A">
        <w:t>7.5.11</w:t>
      </w:r>
      <w:r w:rsidRPr="00816C4A">
        <w:tab/>
        <w:t>Channel status event</w:t>
      </w:r>
      <w:bookmarkEnd w:id="2152"/>
      <w:bookmarkEnd w:id="2153"/>
      <w:bookmarkEnd w:id="2154"/>
      <w:bookmarkEnd w:id="2155"/>
      <w:bookmarkEnd w:id="2156"/>
      <w:bookmarkEnd w:id="2157"/>
      <w:bookmarkEnd w:id="2158"/>
      <w:bookmarkEnd w:id="2159"/>
      <w:bookmarkEnd w:id="2160"/>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1" w:name="_Toc3200898"/>
      <w:bookmarkStart w:id="2162" w:name="_Toc20392641"/>
      <w:bookmarkStart w:id="2163" w:name="_Toc27774288"/>
      <w:bookmarkStart w:id="2164" w:name="_Toc36482748"/>
      <w:bookmarkStart w:id="2165" w:name="_Toc36484407"/>
      <w:bookmarkStart w:id="2166" w:name="_Toc44933337"/>
      <w:bookmarkStart w:id="2167" w:name="_Toc50972290"/>
      <w:bookmarkStart w:id="2168" w:name="_Toc57105044"/>
      <w:bookmarkStart w:id="2169" w:name="_Toc170293412"/>
      <w:r w:rsidRPr="00816C4A">
        <w:t>7.5.12</w:t>
      </w:r>
      <w:r w:rsidRPr="00816C4A">
        <w:tab/>
        <w:t>Access Technology Change Event</w:t>
      </w:r>
      <w:bookmarkEnd w:id="2161"/>
      <w:bookmarkEnd w:id="2162"/>
      <w:bookmarkEnd w:id="2163"/>
      <w:bookmarkEnd w:id="2164"/>
      <w:bookmarkEnd w:id="2165"/>
      <w:bookmarkEnd w:id="2166"/>
      <w:bookmarkEnd w:id="2167"/>
      <w:bookmarkEnd w:id="2168"/>
      <w:bookmarkEnd w:id="2169"/>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0" w:name="_Toc3200899"/>
      <w:bookmarkStart w:id="2171" w:name="_Toc20392642"/>
      <w:bookmarkStart w:id="2172" w:name="_Toc27774289"/>
      <w:bookmarkStart w:id="2173" w:name="_Toc36482749"/>
      <w:bookmarkStart w:id="2174" w:name="_Toc36484408"/>
      <w:bookmarkStart w:id="2175" w:name="_Toc44933338"/>
      <w:bookmarkStart w:id="2176" w:name="_Toc50972291"/>
      <w:bookmarkStart w:id="2177" w:name="_Toc57105045"/>
      <w:bookmarkStart w:id="2178" w:name="_Toc170293413"/>
      <w:r w:rsidRPr="00816C4A">
        <w:t>7.5.13</w:t>
      </w:r>
      <w:r w:rsidRPr="00816C4A">
        <w:tab/>
        <w:t>Display parameters changed event</w:t>
      </w:r>
      <w:bookmarkEnd w:id="2170"/>
      <w:bookmarkEnd w:id="2171"/>
      <w:bookmarkEnd w:id="2172"/>
      <w:bookmarkEnd w:id="2173"/>
      <w:bookmarkEnd w:id="2174"/>
      <w:bookmarkEnd w:id="2175"/>
      <w:bookmarkEnd w:id="2176"/>
      <w:bookmarkEnd w:id="2177"/>
      <w:bookmarkEnd w:id="2178"/>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79" w:name="_Toc3200900"/>
      <w:bookmarkStart w:id="2180" w:name="_Toc20392643"/>
      <w:bookmarkStart w:id="2181" w:name="_Toc27774290"/>
      <w:bookmarkStart w:id="2182" w:name="_Toc36482750"/>
      <w:bookmarkStart w:id="2183" w:name="_Toc36484409"/>
      <w:bookmarkStart w:id="2184" w:name="_Toc44933339"/>
      <w:bookmarkStart w:id="2185" w:name="_Toc50972292"/>
      <w:bookmarkStart w:id="2186" w:name="_Toc57105046"/>
      <w:bookmarkStart w:id="2187" w:name="_Toc170293414"/>
      <w:r w:rsidRPr="00816C4A">
        <w:t>7.5.14</w:t>
      </w:r>
      <w:r w:rsidRPr="00816C4A">
        <w:tab/>
        <w:t>Local Connection event</w:t>
      </w:r>
      <w:bookmarkEnd w:id="2179"/>
      <w:bookmarkEnd w:id="2180"/>
      <w:bookmarkEnd w:id="2181"/>
      <w:bookmarkEnd w:id="2182"/>
      <w:bookmarkEnd w:id="2183"/>
      <w:bookmarkEnd w:id="2184"/>
      <w:bookmarkEnd w:id="2185"/>
      <w:bookmarkEnd w:id="2186"/>
      <w:bookmarkEnd w:id="2187"/>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8" w:name="_Toc3200901"/>
      <w:bookmarkStart w:id="2189" w:name="_Toc20392644"/>
      <w:bookmarkStart w:id="2190" w:name="_Toc27774291"/>
      <w:bookmarkStart w:id="2191" w:name="_Toc36482751"/>
      <w:bookmarkStart w:id="2192" w:name="_Toc36484410"/>
      <w:bookmarkStart w:id="2193" w:name="_Toc44933340"/>
      <w:bookmarkStart w:id="2194" w:name="_Toc50972293"/>
      <w:bookmarkStart w:id="2195" w:name="_Toc57105047"/>
      <w:bookmarkStart w:id="2196" w:name="_Toc170293415"/>
      <w:r w:rsidRPr="00816C4A">
        <w:t>7.5.15</w:t>
      </w:r>
      <w:r w:rsidRPr="00816C4A">
        <w:tab/>
        <w:t>Network Search Mode Change Event</w:t>
      </w:r>
      <w:bookmarkEnd w:id="2188"/>
      <w:bookmarkEnd w:id="2189"/>
      <w:bookmarkEnd w:id="2190"/>
      <w:bookmarkEnd w:id="2191"/>
      <w:bookmarkEnd w:id="2192"/>
      <w:bookmarkEnd w:id="2193"/>
      <w:bookmarkEnd w:id="2194"/>
      <w:bookmarkEnd w:id="2195"/>
      <w:bookmarkEnd w:id="2196"/>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7" w:name="_Toc3200902"/>
      <w:bookmarkStart w:id="2198" w:name="_Toc20392645"/>
      <w:bookmarkStart w:id="2199" w:name="_Toc27774292"/>
      <w:bookmarkStart w:id="2200" w:name="_Toc36482752"/>
      <w:bookmarkStart w:id="2201" w:name="_Toc36484411"/>
      <w:bookmarkStart w:id="2202" w:name="_Toc44933341"/>
      <w:bookmarkStart w:id="2203" w:name="_Toc50972294"/>
      <w:bookmarkStart w:id="2204" w:name="_Toc57105048"/>
      <w:bookmarkStart w:id="2205" w:name="_Toc170293416"/>
      <w:r w:rsidRPr="00816C4A">
        <w:lastRenderedPageBreak/>
        <w:t>7.5.16</w:t>
      </w:r>
      <w:r w:rsidRPr="00816C4A">
        <w:tab/>
        <w:t>Browsing status event</w:t>
      </w:r>
      <w:bookmarkEnd w:id="2197"/>
      <w:bookmarkEnd w:id="2198"/>
      <w:bookmarkEnd w:id="2199"/>
      <w:bookmarkEnd w:id="2200"/>
      <w:bookmarkEnd w:id="2201"/>
      <w:bookmarkEnd w:id="2202"/>
      <w:bookmarkEnd w:id="2203"/>
      <w:bookmarkEnd w:id="2204"/>
      <w:bookmarkEnd w:id="2205"/>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6" w:name="_Toc3200903"/>
      <w:bookmarkStart w:id="2207" w:name="_Toc20392646"/>
      <w:bookmarkStart w:id="2208" w:name="_Toc27774293"/>
      <w:bookmarkStart w:id="2209" w:name="_Toc36482753"/>
      <w:bookmarkStart w:id="2210" w:name="_Toc36484412"/>
      <w:bookmarkStart w:id="2211" w:name="_Toc44933342"/>
      <w:bookmarkStart w:id="2212" w:name="_Toc50972295"/>
      <w:bookmarkStart w:id="2213" w:name="_Toc57105049"/>
      <w:bookmarkStart w:id="2214" w:name="_Toc170293417"/>
      <w:r w:rsidRPr="00816C4A">
        <w:t>7.5.17</w:t>
      </w:r>
      <w:r w:rsidRPr="00816C4A">
        <w:tab/>
        <w:t>Frames Information changed event</w:t>
      </w:r>
      <w:bookmarkEnd w:id="2206"/>
      <w:bookmarkEnd w:id="2207"/>
      <w:bookmarkEnd w:id="2208"/>
      <w:bookmarkEnd w:id="2209"/>
      <w:bookmarkEnd w:id="2210"/>
      <w:bookmarkEnd w:id="2211"/>
      <w:bookmarkEnd w:id="2212"/>
      <w:bookmarkEnd w:id="2213"/>
      <w:bookmarkEnd w:id="2214"/>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5" w:name="_Toc3200904"/>
      <w:bookmarkStart w:id="2216" w:name="_Toc20392647"/>
      <w:bookmarkStart w:id="2217" w:name="_Toc27774294"/>
      <w:bookmarkStart w:id="2218" w:name="_Toc36482754"/>
      <w:bookmarkStart w:id="2219" w:name="_Toc36484413"/>
      <w:bookmarkStart w:id="2220" w:name="_Toc44933343"/>
      <w:bookmarkStart w:id="2221" w:name="_Toc50972296"/>
      <w:bookmarkStart w:id="2222" w:name="_Toc57105050"/>
      <w:bookmarkStart w:id="2223" w:name="_Toc170293418"/>
      <w:r w:rsidRPr="00816C4A">
        <w:t>7.5.18</w:t>
      </w:r>
      <w:r w:rsidRPr="00816C4A">
        <w:tab/>
        <w:t>HCI connectivity event</w:t>
      </w:r>
      <w:bookmarkEnd w:id="2215"/>
      <w:bookmarkEnd w:id="2216"/>
      <w:bookmarkEnd w:id="2217"/>
      <w:bookmarkEnd w:id="2218"/>
      <w:bookmarkEnd w:id="2219"/>
      <w:bookmarkEnd w:id="2220"/>
      <w:bookmarkEnd w:id="2221"/>
      <w:bookmarkEnd w:id="2222"/>
      <w:bookmarkEnd w:id="2223"/>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4" w:name="_Toc3200905"/>
      <w:bookmarkStart w:id="2225" w:name="_Toc20392648"/>
      <w:bookmarkStart w:id="2226" w:name="_Toc27774295"/>
      <w:bookmarkStart w:id="2227" w:name="_Toc36482755"/>
      <w:bookmarkStart w:id="2228" w:name="_Toc36484414"/>
      <w:bookmarkStart w:id="2229" w:name="_Toc44933344"/>
      <w:bookmarkStart w:id="2230" w:name="_Toc50972297"/>
      <w:bookmarkStart w:id="2231" w:name="_Toc57105051"/>
      <w:bookmarkStart w:id="2232" w:name="_Toc170293419"/>
      <w:r w:rsidRPr="00816C4A">
        <w:t>7.5.19</w:t>
      </w:r>
      <w:r w:rsidRPr="00816C4A">
        <w:tab/>
        <w:t>Contactless state request</w:t>
      </w:r>
      <w:bookmarkEnd w:id="2224"/>
      <w:bookmarkEnd w:id="2225"/>
      <w:bookmarkEnd w:id="2226"/>
      <w:bookmarkEnd w:id="2227"/>
      <w:bookmarkEnd w:id="2228"/>
      <w:bookmarkEnd w:id="2229"/>
      <w:bookmarkEnd w:id="2230"/>
      <w:bookmarkEnd w:id="2231"/>
      <w:bookmarkEnd w:id="2232"/>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3" w:name="_Toc3200906"/>
      <w:bookmarkStart w:id="2234" w:name="_Toc20392649"/>
      <w:bookmarkStart w:id="2235" w:name="_Toc27774296"/>
      <w:bookmarkStart w:id="2236" w:name="_Toc36482756"/>
      <w:bookmarkStart w:id="2237" w:name="_Toc36484415"/>
      <w:bookmarkStart w:id="2238" w:name="_Toc44933345"/>
      <w:bookmarkStart w:id="2239" w:name="_Toc50972298"/>
      <w:bookmarkStart w:id="2240" w:name="_Toc57105052"/>
      <w:bookmarkStart w:id="2241" w:name="_Toc170293420"/>
      <w:r w:rsidRPr="00816C4A">
        <w:t>7.5.20</w:t>
      </w:r>
      <w:r w:rsidRPr="00816C4A">
        <w:tab/>
        <w:t>Incoming IMS Data event</w:t>
      </w:r>
      <w:bookmarkEnd w:id="2233"/>
      <w:bookmarkEnd w:id="2234"/>
      <w:bookmarkEnd w:id="2235"/>
      <w:bookmarkEnd w:id="2236"/>
      <w:bookmarkEnd w:id="2237"/>
      <w:bookmarkEnd w:id="2238"/>
      <w:bookmarkEnd w:id="2239"/>
      <w:bookmarkEnd w:id="2240"/>
      <w:bookmarkEnd w:id="2241"/>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2" w:name="_Toc3200907"/>
      <w:bookmarkStart w:id="2243" w:name="_Toc20392650"/>
      <w:bookmarkStart w:id="2244" w:name="_Toc27774297"/>
      <w:bookmarkStart w:id="2245" w:name="_Toc36482757"/>
      <w:bookmarkStart w:id="2246" w:name="_Toc36484416"/>
      <w:bookmarkStart w:id="2247" w:name="_Toc44933346"/>
      <w:bookmarkStart w:id="2248" w:name="_Toc50972299"/>
      <w:bookmarkStart w:id="2249" w:name="_Toc57105053"/>
      <w:bookmarkStart w:id="2250" w:name="_Toc170293421"/>
      <w:r w:rsidRPr="00816C4A">
        <w:t>7.5.20.1</w:t>
      </w:r>
      <w:r w:rsidRPr="00816C4A">
        <w:tab/>
        <w:t>Procedure</w:t>
      </w:r>
      <w:bookmarkEnd w:id="2242"/>
      <w:bookmarkEnd w:id="2243"/>
      <w:bookmarkEnd w:id="2244"/>
      <w:bookmarkEnd w:id="2245"/>
      <w:bookmarkEnd w:id="2246"/>
      <w:bookmarkEnd w:id="2247"/>
      <w:bookmarkEnd w:id="2248"/>
      <w:bookmarkEnd w:id="2249"/>
      <w:bookmarkEnd w:id="2250"/>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1" w:name="_Toc3200908"/>
      <w:bookmarkStart w:id="2252" w:name="_Toc20392651"/>
      <w:bookmarkStart w:id="2253" w:name="_Toc27774298"/>
      <w:bookmarkStart w:id="2254" w:name="_Toc36482758"/>
      <w:bookmarkStart w:id="2255" w:name="_Toc36484417"/>
      <w:bookmarkStart w:id="2256" w:name="_Toc44933347"/>
      <w:bookmarkStart w:id="2257" w:name="_Toc50972300"/>
      <w:bookmarkStart w:id="2258" w:name="_Toc57105054"/>
      <w:bookmarkStart w:id="2259" w:name="_Toc170293422"/>
      <w:r w:rsidRPr="00816C4A">
        <w:t>7.5.20.2</w:t>
      </w:r>
      <w:r w:rsidRPr="00816C4A">
        <w:tab/>
        <w:t>Structure of ENVELOPE (EVENT DOWNLOAD – Incoming IMS Data)</w:t>
      </w:r>
      <w:bookmarkEnd w:id="2251"/>
      <w:bookmarkEnd w:id="2252"/>
      <w:bookmarkEnd w:id="2253"/>
      <w:bookmarkEnd w:id="2254"/>
      <w:bookmarkEnd w:id="2255"/>
      <w:bookmarkEnd w:id="2256"/>
      <w:bookmarkEnd w:id="2257"/>
      <w:bookmarkEnd w:id="2258"/>
      <w:bookmarkEnd w:id="2259"/>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0" w:name="_Toc3200909"/>
      <w:bookmarkStart w:id="2261" w:name="_Toc20392652"/>
      <w:bookmarkStart w:id="2262" w:name="_Toc27774299"/>
      <w:bookmarkStart w:id="2263" w:name="_Toc36482759"/>
      <w:bookmarkStart w:id="2264" w:name="_Toc36484418"/>
      <w:bookmarkStart w:id="2265" w:name="_Toc44933348"/>
      <w:bookmarkStart w:id="2266" w:name="_Toc50972301"/>
      <w:bookmarkStart w:id="2267" w:name="_Toc57105055"/>
      <w:bookmarkStart w:id="2268" w:name="_Toc170293423"/>
      <w:r w:rsidRPr="00816C4A">
        <w:lastRenderedPageBreak/>
        <w:t>7.5.21</w:t>
      </w:r>
      <w:r w:rsidRPr="00816C4A">
        <w:tab/>
      </w:r>
      <w:r w:rsidRPr="00816C4A">
        <w:rPr>
          <w:color w:val="000000"/>
        </w:rPr>
        <w:t>IMS Registration Event</w:t>
      </w:r>
      <w:bookmarkEnd w:id="2260"/>
      <w:bookmarkEnd w:id="2261"/>
      <w:bookmarkEnd w:id="2262"/>
      <w:bookmarkEnd w:id="2263"/>
      <w:bookmarkEnd w:id="2264"/>
      <w:bookmarkEnd w:id="2265"/>
      <w:bookmarkEnd w:id="2266"/>
      <w:bookmarkEnd w:id="2267"/>
      <w:bookmarkEnd w:id="2268"/>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9" w:name="_Toc3200910"/>
      <w:bookmarkStart w:id="2270" w:name="_Toc20392653"/>
      <w:bookmarkStart w:id="2271" w:name="_Toc27774300"/>
      <w:bookmarkStart w:id="2272" w:name="_Toc36482760"/>
      <w:bookmarkStart w:id="2273" w:name="_Toc36484419"/>
      <w:bookmarkStart w:id="2274" w:name="_Toc44933349"/>
      <w:bookmarkStart w:id="2275" w:name="_Toc50972302"/>
      <w:bookmarkStart w:id="2276" w:name="_Toc57105056"/>
      <w:bookmarkStart w:id="2277" w:name="_Toc170293424"/>
      <w:r w:rsidRPr="00816C4A">
        <w:t>7.5.21.1</w:t>
      </w:r>
      <w:r w:rsidRPr="00816C4A">
        <w:tab/>
        <w:t>Procedure</w:t>
      </w:r>
      <w:bookmarkEnd w:id="2269"/>
      <w:bookmarkEnd w:id="2270"/>
      <w:bookmarkEnd w:id="2271"/>
      <w:bookmarkEnd w:id="2272"/>
      <w:bookmarkEnd w:id="2273"/>
      <w:bookmarkEnd w:id="2274"/>
      <w:bookmarkEnd w:id="2275"/>
      <w:bookmarkEnd w:id="2276"/>
      <w:bookmarkEnd w:id="2277"/>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8" w:name="_Toc3200911"/>
      <w:bookmarkStart w:id="2279" w:name="_Toc20392654"/>
      <w:bookmarkStart w:id="2280" w:name="_Toc27774301"/>
      <w:bookmarkStart w:id="2281" w:name="_Toc36482761"/>
      <w:bookmarkStart w:id="2282" w:name="_Toc36484420"/>
      <w:bookmarkStart w:id="2283" w:name="_Toc44933350"/>
      <w:bookmarkStart w:id="2284" w:name="_Toc50972303"/>
      <w:bookmarkStart w:id="2285" w:name="_Toc57105057"/>
      <w:bookmarkStart w:id="2286" w:name="_Toc170293425"/>
      <w:r w:rsidRPr="00816C4A">
        <w:t>7.5.21.2</w:t>
      </w:r>
      <w:r w:rsidRPr="00816C4A">
        <w:tab/>
        <w:t>Structure of ENVELOPE (EVENT DOWNLOAD – IMS Registration)</w:t>
      </w:r>
      <w:bookmarkEnd w:id="2278"/>
      <w:bookmarkEnd w:id="2279"/>
      <w:bookmarkEnd w:id="2280"/>
      <w:bookmarkEnd w:id="2281"/>
      <w:bookmarkEnd w:id="2282"/>
      <w:bookmarkEnd w:id="2283"/>
      <w:bookmarkEnd w:id="2284"/>
      <w:bookmarkEnd w:id="2285"/>
      <w:bookmarkEnd w:id="2286"/>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7" w:name="_Toc3200912"/>
      <w:bookmarkStart w:id="2288" w:name="_Toc20392655"/>
      <w:bookmarkStart w:id="2289" w:name="_Toc27774302"/>
      <w:bookmarkStart w:id="2290" w:name="_Toc36482762"/>
      <w:bookmarkStart w:id="2291" w:name="_Toc36484421"/>
      <w:bookmarkStart w:id="2292" w:name="_Toc44933351"/>
      <w:bookmarkStart w:id="2293" w:name="_Toc50972304"/>
      <w:bookmarkStart w:id="2294" w:name="_Toc57105058"/>
      <w:bookmarkStart w:id="2295" w:name="_Toc170293426"/>
      <w:r w:rsidRPr="00816C4A">
        <w:t>7.5.22</w:t>
      </w:r>
      <w:r w:rsidRPr="00816C4A">
        <w:tab/>
        <w:t>Profile Container</w:t>
      </w:r>
      <w:bookmarkEnd w:id="2287"/>
      <w:bookmarkEnd w:id="2288"/>
      <w:bookmarkEnd w:id="2289"/>
      <w:bookmarkEnd w:id="2290"/>
      <w:bookmarkEnd w:id="2291"/>
      <w:bookmarkEnd w:id="2292"/>
      <w:bookmarkEnd w:id="2293"/>
      <w:bookmarkEnd w:id="2294"/>
      <w:bookmarkEnd w:id="2295"/>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6" w:name="_Toc3200913"/>
      <w:bookmarkStart w:id="2297" w:name="_Toc20392656"/>
      <w:bookmarkStart w:id="2298" w:name="_Toc27774303"/>
      <w:bookmarkStart w:id="2299" w:name="_Toc36482763"/>
      <w:bookmarkStart w:id="2300" w:name="_Toc36484422"/>
      <w:bookmarkStart w:id="2301" w:name="_Toc44933352"/>
      <w:bookmarkStart w:id="2302" w:name="_Toc50972305"/>
      <w:bookmarkStart w:id="2303" w:name="_Toc57105059"/>
      <w:bookmarkStart w:id="2304" w:name="_Toc170293427"/>
      <w:r w:rsidRPr="00816C4A">
        <w:t>7.5.23</w:t>
      </w:r>
      <w:r w:rsidRPr="00816C4A">
        <w:tab/>
        <w:t>Envelope Container</w:t>
      </w:r>
      <w:bookmarkEnd w:id="2296"/>
      <w:bookmarkEnd w:id="2297"/>
      <w:bookmarkEnd w:id="2298"/>
      <w:bookmarkEnd w:id="2299"/>
      <w:bookmarkEnd w:id="2300"/>
      <w:bookmarkEnd w:id="2301"/>
      <w:bookmarkEnd w:id="2302"/>
      <w:bookmarkEnd w:id="2303"/>
      <w:bookmarkEnd w:id="2304"/>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5" w:name="_Toc3200914"/>
      <w:bookmarkStart w:id="2306" w:name="_Toc20392657"/>
      <w:bookmarkStart w:id="2307" w:name="_Toc27774304"/>
      <w:bookmarkStart w:id="2308" w:name="_Toc36482764"/>
      <w:bookmarkStart w:id="2309" w:name="_Toc36484423"/>
      <w:bookmarkStart w:id="2310" w:name="_Toc44933353"/>
      <w:bookmarkStart w:id="2311" w:name="_Toc50972306"/>
      <w:bookmarkStart w:id="2312" w:name="_Toc57105060"/>
      <w:bookmarkStart w:id="2313" w:name="_Toc170293428"/>
      <w:r w:rsidRPr="00816C4A">
        <w:lastRenderedPageBreak/>
        <w:t>7.5.24</w:t>
      </w:r>
      <w:r w:rsidRPr="00816C4A">
        <w:tab/>
        <w:t>Poll Interval Negotiation</w:t>
      </w:r>
      <w:bookmarkEnd w:id="2305"/>
      <w:bookmarkEnd w:id="2306"/>
      <w:bookmarkEnd w:id="2307"/>
      <w:bookmarkEnd w:id="2308"/>
      <w:bookmarkEnd w:id="2309"/>
      <w:bookmarkEnd w:id="2310"/>
      <w:bookmarkEnd w:id="2311"/>
      <w:bookmarkEnd w:id="2312"/>
      <w:bookmarkEnd w:id="2313"/>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4" w:name="_Toc3200915"/>
      <w:bookmarkStart w:id="2315" w:name="_Toc20392658"/>
      <w:bookmarkStart w:id="2316" w:name="_Toc27774305"/>
      <w:bookmarkStart w:id="2317" w:name="_Toc36482765"/>
      <w:bookmarkStart w:id="2318" w:name="_Toc36484424"/>
      <w:bookmarkStart w:id="2319" w:name="_Toc44933354"/>
      <w:bookmarkStart w:id="2320" w:name="_Toc50972307"/>
      <w:bookmarkStart w:id="2321" w:name="_Toc57105061"/>
      <w:bookmarkStart w:id="2322" w:name="_Toc170293429"/>
      <w:r w:rsidRPr="00816C4A">
        <w:t>7.5.25</w:t>
      </w:r>
      <w:r w:rsidRPr="00816C4A">
        <w:tab/>
      </w:r>
      <w:r w:rsidRPr="00816C4A">
        <w:rPr>
          <w:color w:val="000000"/>
        </w:rPr>
        <w:t>Data Connection Status Change Event</w:t>
      </w:r>
      <w:bookmarkEnd w:id="2314"/>
      <w:bookmarkEnd w:id="2315"/>
      <w:bookmarkEnd w:id="2316"/>
      <w:bookmarkEnd w:id="2317"/>
      <w:bookmarkEnd w:id="2318"/>
      <w:bookmarkEnd w:id="2319"/>
      <w:bookmarkEnd w:id="2320"/>
      <w:bookmarkEnd w:id="2321"/>
      <w:bookmarkEnd w:id="2322"/>
    </w:p>
    <w:p w14:paraId="00DB213D" w14:textId="77777777" w:rsidR="00E86E7B" w:rsidRPr="00816C4A" w:rsidRDefault="00E86E7B" w:rsidP="00E86E7B">
      <w:pPr>
        <w:pStyle w:val="Heading4"/>
      </w:pPr>
      <w:bookmarkStart w:id="2323" w:name="_Toc3200916"/>
      <w:bookmarkStart w:id="2324" w:name="_Toc20392659"/>
      <w:bookmarkStart w:id="2325" w:name="_Toc27774306"/>
      <w:bookmarkStart w:id="2326" w:name="_Toc36482766"/>
      <w:bookmarkStart w:id="2327" w:name="_Toc36484425"/>
      <w:bookmarkStart w:id="2328" w:name="_Toc44933355"/>
      <w:bookmarkStart w:id="2329" w:name="_Toc50972308"/>
      <w:bookmarkStart w:id="2330" w:name="_Toc57105062"/>
      <w:bookmarkStart w:id="2331" w:name="_Toc170293430"/>
      <w:r w:rsidRPr="00816C4A">
        <w:t>7.5.25.1</w:t>
      </w:r>
      <w:r w:rsidRPr="00816C4A">
        <w:tab/>
        <w:t>Procedure</w:t>
      </w:r>
      <w:bookmarkEnd w:id="2323"/>
      <w:bookmarkEnd w:id="2324"/>
      <w:bookmarkEnd w:id="2325"/>
      <w:bookmarkEnd w:id="2326"/>
      <w:bookmarkEnd w:id="2327"/>
      <w:bookmarkEnd w:id="2328"/>
      <w:bookmarkEnd w:id="2329"/>
      <w:bookmarkEnd w:id="2330"/>
      <w:bookmarkEnd w:id="2331"/>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2" w:name="_Toc3200917"/>
      <w:bookmarkStart w:id="2333" w:name="_Toc20392660"/>
      <w:bookmarkStart w:id="2334" w:name="_Toc27774307"/>
      <w:bookmarkStart w:id="2335" w:name="_Toc36482767"/>
      <w:bookmarkStart w:id="2336" w:name="_Toc36484426"/>
      <w:bookmarkStart w:id="2337" w:name="_Toc44933356"/>
      <w:bookmarkStart w:id="2338" w:name="_Toc50972309"/>
      <w:bookmarkStart w:id="2339" w:name="_Toc57105063"/>
      <w:bookmarkStart w:id="2340" w:name="_Toc170293431"/>
      <w:r w:rsidRPr="00816C4A">
        <w:t>7.5.25.2</w:t>
      </w:r>
      <w:r w:rsidRPr="00816C4A">
        <w:tab/>
        <w:t>Structure of ENVELOPE (EVENT DOWNLOAD – Data Connection Status Change)</w:t>
      </w:r>
      <w:bookmarkEnd w:id="2332"/>
      <w:bookmarkEnd w:id="2333"/>
      <w:bookmarkEnd w:id="2334"/>
      <w:bookmarkEnd w:id="2335"/>
      <w:bookmarkEnd w:id="2336"/>
      <w:bookmarkEnd w:id="2337"/>
      <w:bookmarkEnd w:id="2338"/>
      <w:bookmarkEnd w:id="2339"/>
      <w:bookmarkEnd w:id="2340"/>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1" w:name="_Toc99609706"/>
      <w:bookmarkStart w:id="2342" w:name="_Toc170293432"/>
      <w:bookmarkStart w:id="2343" w:name="_Toc3200918"/>
      <w:bookmarkStart w:id="2344" w:name="_Toc20392661"/>
      <w:bookmarkStart w:id="2345" w:name="_Toc27774308"/>
      <w:bookmarkStart w:id="2346" w:name="_Toc36482768"/>
      <w:bookmarkStart w:id="2347" w:name="_Toc36484427"/>
      <w:bookmarkStart w:id="2348" w:name="_Toc44933357"/>
      <w:bookmarkStart w:id="2349" w:name="_Toc50972310"/>
      <w:bookmarkStart w:id="2350" w:name="_Toc57105064"/>
      <w:r w:rsidRPr="00816C4A">
        <w:t>7.5.</w:t>
      </w:r>
      <w:r>
        <w:t>26</w:t>
      </w:r>
      <w:r w:rsidRPr="00816C4A">
        <w:tab/>
      </w:r>
      <w:r>
        <w:t>CAG</w:t>
      </w:r>
      <w:r w:rsidRPr="00816C4A">
        <w:t xml:space="preserve"> Cell Selection event</w:t>
      </w:r>
      <w:bookmarkEnd w:id="2341"/>
      <w:bookmarkEnd w:id="2342"/>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1" w:name="_Toc99609707"/>
      <w:bookmarkStart w:id="2352" w:name="_Toc170293433"/>
      <w:r w:rsidRPr="00816C4A">
        <w:t>7.5.</w:t>
      </w:r>
      <w:r>
        <w:t>26</w:t>
      </w:r>
      <w:r w:rsidRPr="00816C4A">
        <w:t>.1</w:t>
      </w:r>
      <w:r w:rsidRPr="00816C4A">
        <w:tab/>
        <w:t>Procedure</w:t>
      </w:r>
      <w:bookmarkEnd w:id="2351"/>
      <w:bookmarkEnd w:id="2352"/>
    </w:p>
    <w:p w14:paraId="3FBDEAB9" w14:textId="148EB518"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53" w:name="_Toc99609708"/>
      <w:bookmarkStart w:id="2354" w:name="_Toc170293434"/>
      <w:r w:rsidRPr="00816C4A">
        <w:t>7.5.</w:t>
      </w:r>
      <w:r>
        <w:t>26</w:t>
      </w:r>
      <w:r w:rsidRPr="00816C4A">
        <w:t>.2</w:t>
      </w:r>
      <w:r w:rsidRPr="00816C4A">
        <w:tab/>
        <w:t xml:space="preserve">Structure of ENVELOPE (EVENT DOWNLOAD – </w:t>
      </w:r>
      <w:r>
        <w:t>CAG</w:t>
      </w:r>
      <w:r w:rsidRPr="00816C4A">
        <w:t xml:space="preserve"> Cell Selection)</w:t>
      </w:r>
      <w:bookmarkEnd w:id="2353"/>
      <w:bookmarkEnd w:id="2354"/>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lastRenderedPageBreak/>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10611502" w14:textId="3FFD2A8E" w:rsidR="007F083D" w:rsidRPr="0043080D" w:rsidRDefault="002C5E13" w:rsidP="007F083D">
      <w:pPr>
        <w:ind w:left="284" w:hanging="284"/>
      </w:pPr>
      <w:r w:rsidRPr="00816C4A">
        <w:t>-</w:t>
      </w:r>
      <w:r w:rsidRPr="00816C4A">
        <w:tab/>
      </w:r>
      <w:r w:rsidR="007F083D" w:rsidRPr="0043080D">
        <w:t>CAG information list: If the UE is camping on a CAG cell, this data object shall be present, and shall contain CAG information list</w:t>
      </w:r>
      <w:r w:rsidR="007F083D">
        <w:t xml:space="preserve"> </w:t>
      </w:r>
      <w:r w:rsidR="007F083D" w:rsidRPr="00910765">
        <w:t xml:space="preserve">(CAG-Identity List </w:t>
      </w:r>
      <w:r w:rsidR="007F083D">
        <w:t>included</w:t>
      </w:r>
      <w:r w:rsidR="007F083D" w:rsidRPr="00910765">
        <w:t xml:space="preserve"> in NPN-Identity List, </w:t>
      </w:r>
      <w:r w:rsidR="007F083D">
        <w:t>as specified in</w:t>
      </w:r>
      <w:r w:rsidR="007F083D" w:rsidRPr="00910765">
        <w:t xml:space="preserve"> </w:t>
      </w:r>
      <w:r w:rsidR="003413FE" w:rsidRPr="00910765">
        <w:t>TS</w:t>
      </w:r>
      <w:r w:rsidR="003413FE">
        <w:t> </w:t>
      </w:r>
      <w:r w:rsidR="003413FE" w:rsidRPr="00910765">
        <w:t>3</w:t>
      </w:r>
      <w:r w:rsidR="007F083D" w:rsidRPr="00910765">
        <w:t>8.331[71])</w:t>
      </w:r>
      <w:r w:rsidR="007F083D" w:rsidRPr="0043080D">
        <w:t xml:space="preserve"> of the current serving CAG cell. In all other cases this data object shall not be present.</w:t>
      </w:r>
    </w:p>
    <w:p w14:paraId="06193AF5" w14:textId="776FABFD" w:rsidR="002C54BD" w:rsidRPr="008C5EBB" w:rsidRDefault="002C54BD" w:rsidP="002C54BD">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4A6207D1" w14:textId="46241E14" w:rsidR="00F31340" w:rsidRPr="00816C4A" w:rsidRDefault="00F31340" w:rsidP="00F31340">
      <w:pPr>
        <w:pStyle w:val="Heading3"/>
      </w:pPr>
      <w:bookmarkStart w:id="2355" w:name="_Toc114671921"/>
      <w:bookmarkStart w:id="2356" w:name="_Toc170293435"/>
      <w:r>
        <w:t>7.5.27</w:t>
      </w:r>
      <w:r w:rsidRPr="00816C4A">
        <w:tab/>
      </w:r>
      <w:r>
        <w:t xml:space="preserve">Slices Status Change </w:t>
      </w:r>
      <w:r w:rsidRPr="00816C4A">
        <w:t>event</w:t>
      </w:r>
      <w:bookmarkEnd w:id="2355"/>
      <w:bookmarkEnd w:id="2356"/>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7" w:name="_Toc114671922"/>
      <w:bookmarkStart w:id="2358" w:name="_Toc170293436"/>
      <w:r>
        <w:t>7.5.27</w:t>
      </w:r>
      <w:r w:rsidRPr="00816C4A">
        <w:t>.1</w:t>
      </w:r>
      <w:r w:rsidRPr="00816C4A">
        <w:tab/>
        <w:t>Procedure</w:t>
      </w:r>
      <w:bookmarkEnd w:id="2357"/>
      <w:bookmarkEnd w:id="2358"/>
    </w:p>
    <w:p w14:paraId="4597CB2C" w14:textId="5953AD4F" w:rsidR="00465137" w:rsidRDefault="00465137" w:rsidP="00465137">
      <w:bookmarkStart w:id="2359"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0" w:name="_Toc155615050"/>
    </w:p>
    <w:p w14:paraId="6B5A2AAD" w14:textId="77777777" w:rsidR="00465137" w:rsidRPr="00816C4A" w:rsidRDefault="00465137" w:rsidP="00465137">
      <w:pPr>
        <w:pStyle w:val="Heading4"/>
      </w:pPr>
      <w:bookmarkStart w:id="2361" w:name="_Toc170293437"/>
      <w:r>
        <w:t>7.5.27</w:t>
      </w:r>
      <w:r w:rsidRPr="00816C4A">
        <w:t>.2</w:t>
      </w:r>
      <w:r w:rsidRPr="00816C4A">
        <w:tab/>
        <w:t xml:space="preserve">Structure of ENVELOPE (EVENT DOWNLOAD – </w:t>
      </w:r>
      <w:r>
        <w:t>Slices status</w:t>
      </w:r>
      <w:r w:rsidRPr="00816C4A">
        <w:t>)</w:t>
      </w:r>
      <w:bookmarkEnd w:id="2359"/>
      <w:bookmarkEnd w:id="2360"/>
      <w:bookmarkEnd w:id="2361"/>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77777777" w:rsidR="00465137" w:rsidRPr="00816C4A" w:rsidRDefault="00465137" w:rsidP="009F5FF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65137"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77777777" w:rsidR="00465137" w:rsidRDefault="00465137" w:rsidP="009F5FF3">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77777777" w:rsidR="00465137" w:rsidRDefault="00465137" w:rsidP="009F5FF3">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7586333D" w14:textId="77777777" w:rsidR="00465137" w:rsidRDefault="00465137" w:rsidP="009F5FF3">
            <w:pPr>
              <w:pStyle w:val="TAC"/>
              <w:ind w:left="284" w:hanging="284"/>
              <w:rPr>
                <w:lang w:eastAsia="en-GB"/>
              </w:rPr>
            </w:pPr>
            <w:r>
              <w:rPr>
                <w:lang w:eastAsia="en-GB"/>
              </w:rPr>
              <w:t>M</w:t>
            </w:r>
          </w:p>
          <w:p w14:paraId="38689735" w14:textId="77777777" w:rsidR="00465137" w:rsidRDefault="00465137" w:rsidP="009F5FF3">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F7DA366"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77777777" w:rsidR="00465137" w:rsidRDefault="00465137" w:rsidP="009F5FF3">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7777777" w:rsidR="00465137" w:rsidRPr="00816C4A" w:rsidRDefault="00465137" w:rsidP="009F5FF3">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7777777" w:rsidR="00465137" w:rsidRDefault="00465137" w:rsidP="009F5FF3">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3A8F26D5" w14:textId="77777777" w:rsidR="00465137" w:rsidRPr="00816C4A" w:rsidRDefault="00465137" w:rsidP="009F5FF3">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1F7A6604" w14:textId="77777777" w:rsidR="00465137" w:rsidRDefault="00465137" w:rsidP="00465137"/>
    <w:p w14:paraId="61A88499" w14:textId="77777777" w:rsidR="00157DA3" w:rsidRPr="00816C4A" w:rsidRDefault="00157DA3" w:rsidP="00157DA3">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157DA3">
      <w:pPr>
        <w:pStyle w:val="B1"/>
      </w:pPr>
      <w:r>
        <w:t>-</w:t>
      </w:r>
      <w:r>
        <w:tab/>
        <w:t>Slices Status Change</w:t>
      </w:r>
      <w:r w:rsidRPr="00816C4A">
        <w:t>.</w:t>
      </w:r>
    </w:p>
    <w:p w14:paraId="5958B0AE" w14:textId="77777777" w:rsidR="00157DA3" w:rsidRPr="00816C4A" w:rsidRDefault="00157DA3" w:rsidP="00157DA3">
      <w:pPr>
        <w:keepNext/>
      </w:pPr>
      <w:r w:rsidRPr="00816C4A">
        <w:t>-</w:t>
      </w:r>
      <w:r w:rsidRPr="00816C4A">
        <w:tab/>
        <w:t>Device identities: the terminal shall set the device identities to:</w:t>
      </w:r>
    </w:p>
    <w:p w14:paraId="3A7EF554" w14:textId="77777777" w:rsidR="00157DA3" w:rsidRPr="00816C4A" w:rsidRDefault="00157DA3" w:rsidP="00157DA3">
      <w:pPr>
        <w:pStyle w:val="B1"/>
      </w:pPr>
      <w:r>
        <w:t>-</w:t>
      </w:r>
      <w:r>
        <w:tab/>
      </w:r>
      <w:r w:rsidRPr="00816C4A">
        <w:t>source:</w:t>
      </w:r>
      <w:r w:rsidRPr="00816C4A">
        <w:tab/>
        <w:t>Network;</w:t>
      </w:r>
    </w:p>
    <w:p w14:paraId="3396637E" w14:textId="77777777" w:rsidR="00157DA3" w:rsidRPr="00816C4A" w:rsidRDefault="00157DA3" w:rsidP="00157DA3">
      <w:pPr>
        <w:pStyle w:val="B1"/>
      </w:pPr>
      <w:r>
        <w:t>-</w:t>
      </w:r>
      <w:r>
        <w:tab/>
      </w:r>
      <w:r w:rsidRPr="00816C4A">
        <w:t>destination:</w:t>
      </w:r>
      <w:r w:rsidRPr="00816C4A">
        <w:tab/>
        <w:t>UICC.</w:t>
      </w:r>
    </w:p>
    <w:p w14:paraId="21A379F1" w14:textId="77777777" w:rsidR="007F083D" w:rsidRPr="00171894" w:rsidRDefault="007F083D" w:rsidP="007F083D">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F083D">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F083D">
      <w:r>
        <w:t>-</w:t>
      </w:r>
      <w:r>
        <w:tab/>
        <w:t>Slices information (served)</w:t>
      </w:r>
      <w:r w:rsidRPr="00816C4A">
        <w:t xml:space="preserve">: this data object shall contain </w:t>
      </w:r>
      <w:r>
        <w:t>served S-NSSAI information.</w:t>
      </w:r>
    </w:p>
    <w:p w14:paraId="07241FE3" w14:textId="77777777" w:rsidR="00465137" w:rsidRDefault="00465137" w:rsidP="00465137">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465137">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465137">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465137">
      <w:r w:rsidRPr="00816C4A">
        <w:lastRenderedPageBreak/>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465137">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33A17168" w14:textId="77777777" w:rsidR="00465137" w:rsidRPr="00816C4A" w:rsidRDefault="00465137" w:rsidP="00465137">
      <w:pPr>
        <w:pStyle w:val="B1"/>
        <w:ind w:left="284"/>
      </w:pPr>
      <w:r>
        <w:t>If multiple change occures at the same time on Rejected, or Allowed S-NSSAI list(s), one event envelope for each slices status change shall be send by the ME. In the case of Partial S-NSSAI list, multiple envelopes may be required to be sent successively depending on the length of the Partial S-NSSAI list.</w:t>
      </w:r>
    </w:p>
    <w:p w14:paraId="53887414" w14:textId="77777777" w:rsidR="00465137" w:rsidRDefault="00465137" w:rsidP="00465137">
      <w:r w:rsidRPr="00816C4A">
        <w:t>-</w:t>
      </w:r>
      <w:r w:rsidRPr="00816C4A">
        <w:tab/>
      </w:r>
      <w:r>
        <w:t>Last Envelope</w:t>
      </w:r>
      <w:r w:rsidRPr="00067A81">
        <w:t>:</w:t>
      </w:r>
      <w:r w:rsidRPr="00816C4A">
        <w:t xml:space="preserve"> </w:t>
      </w:r>
      <w:r>
        <w:t xml:space="preserve">If one envelope is enough to transmit the available information (i.e when providing the partial S-NSSAI), </w:t>
      </w:r>
      <w:r w:rsidRPr="00816C4A">
        <w:t xml:space="preserve">this </w:t>
      </w:r>
      <w:r>
        <w:t xml:space="preserve">Last Envelope data object shall be included. If one envelope is not sufficient to transmit all the information to the UICC (i.e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34DA002D" w14:textId="77777777" w:rsidR="00465137" w:rsidRDefault="00465137" w:rsidP="00465137">
      <w:r w:rsidRPr="00816C4A">
        <w:t>Response parameters/data: None for this type of ENVELOPE command.</w:t>
      </w:r>
    </w:p>
    <w:p w14:paraId="687481FE" w14:textId="6E33F228" w:rsidR="00E86E7B" w:rsidRPr="00816C4A" w:rsidRDefault="00E86E7B" w:rsidP="007F083D">
      <w:pPr>
        <w:pStyle w:val="Heading2"/>
      </w:pPr>
      <w:bookmarkStart w:id="2362" w:name="_Toc170293438"/>
      <w:r w:rsidRPr="00816C4A">
        <w:t>7.6</w:t>
      </w:r>
      <w:r w:rsidRPr="00816C4A">
        <w:tab/>
        <w:t>USSD Data Download</w:t>
      </w:r>
      <w:bookmarkEnd w:id="2343"/>
      <w:bookmarkEnd w:id="2344"/>
      <w:bookmarkEnd w:id="2345"/>
      <w:bookmarkEnd w:id="2346"/>
      <w:bookmarkEnd w:id="2347"/>
      <w:bookmarkEnd w:id="2348"/>
      <w:bookmarkEnd w:id="2349"/>
      <w:bookmarkEnd w:id="2350"/>
      <w:bookmarkEnd w:id="2362"/>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3" w:name="_Toc3200919"/>
      <w:bookmarkStart w:id="2364" w:name="_Toc20392662"/>
      <w:bookmarkStart w:id="2365" w:name="_Toc27774309"/>
      <w:bookmarkStart w:id="2366" w:name="_Toc36482769"/>
      <w:bookmarkStart w:id="2367" w:name="_Toc36484428"/>
      <w:bookmarkStart w:id="2368" w:name="_Toc44933358"/>
      <w:bookmarkStart w:id="2369" w:name="_Toc50972311"/>
      <w:bookmarkStart w:id="2370" w:name="_Toc57105065"/>
      <w:bookmarkStart w:id="2371" w:name="_Toc170293439"/>
      <w:r w:rsidRPr="00816C4A">
        <w:t>7.6.1</w:t>
      </w:r>
      <w:r w:rsidRPr="00816C4A">
        <w:tab/>
        <w:t>Procedure</w:t>
      </w:r>
      <w:bookmarkEnd w:id="2363"/>
      <w:bookmarkEnd w:id="2364"/>
      <w:bookmarkEnd w:id="2365"/>
      <w:bookmarkEnd w:id="2366"/>
      <w:bookmarkEnd w:id="2367"/>
      <w:bookmarkEnd w:id="2368"/>
      <w:bookmarkEnd w:id="2369"/>
      <w:bookmarkEnd w:id="2370"/>
      <w:bookmarkEnd w:id="2371"/>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2" w:name="_Toc3200920"/>
      <w:bookmarkStart w:id="2373" w:name="_Toc20392663"/>
      <w:bookmarkStart w:id="2374" w:name="_Toc27774310"/>
      <w:bookmarkStart w:id="2375" w:name="_Toc36482770"/>
      <w:bookmarkStart w:id="2376" w:name="_Toc36484429"/>
      <w:bookmarkStart w:id="2377" w:name="_Toc44933359"/>
      <w:bookmarkStart w:id="2378" w:name="_Toc50972312"/>
      <w:bookmarkStart w:id="2379" w:name="_Toc57105066"/>
      <w:bookmarkStart w:id="2380" w:name="_Toc170293440"/>
      <w:r w:rsidRPr="00816C4A">
        <w:lastRenderedPageBreak/>
        <w:t>7.6.2</w:t>
      </w:r>
      <w:r w:rsidRPr="00816C4A">
        <w:tab/>
        <w:t>Structure of ENVELOPE (USSD Data Download)</w:t>
      </w:r>
      <w:bookmarkEnd w:id="2372"/>
      <w:bookmarkEnd w:id="2373"/>
      <w:bookmarkEnd w:id="2374"/>
      <w:bookmarkEnd w:id="2375"/>
      <w:bookmarkEnd w:id="2376"/>
      <w:bookmarkEnd w:id="2377"/>
      <w:bookmarkEnd w:id="2378"/>
      <w:bookmarkEnd w:id="2379"/>
      <w:bookmarkEnd w:id="2380"/>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1" w:name="_Toc3200921"/>
      <w:bookmarkStart w:id="2382" w:name="_Toc20392664"/>
      <w:bookmarkStart w:id="2383" w:name="_Toc27774311"/>
      <w:bookmarkStart w:id="2384" w:name="_Toc36482771"/>
      <w:bookmarkStart w:id="2385" w:name="_Toc36484430"/>
      <w:bookmarkStart w:id="2386" w:name="_Toc44933360"/>
      <w:bookmarkStart w:id="2387" w:name="_Toc50972313"/>
      <w:bookmarkStart w:id="2388" w:name="_Toc57105067"/>
      <w:bookmarkStart w:id="2389" w:name="_Toc170293441"/>
      <w:r w:rsidRPr="00816C4A">
        <w:t>7.7</w:t>
      </w:r>
      <w:r w:rsidRPr="00816C4A">
        <w:tab/>
        <w:t xml:space="preserve">MMS </w:t>
      </w:r>
      <w:r w:rsidRPr="00816C4A">
        <w:rPr>
          <w:lang w:val="en-US"/>
        </w:rPr>
        <w:t>Transfer</w:t>
      </w:r>
      <w:r w:rsidRPr="00816C4A">
        <w:rPr>
          <w:lang w:val="fr-FR"/>
        </w:rPr>
        <w:t xml:space="preserve"> </w:t>
      </w:r>
      <w:r w:rsidRPr="00816C4A">
        <w:t>Status</w:t>
      </w:r>
      <w:bookmarkEnd w:id="2381"/>
      <w:bookmarkEnd w:id="2382"/>
      <w:bookmarkEnd w:id="2383"/>
      <w:bookmarkEnd w:id="2384"/>
      <w:bookmarkEnd w:id="2385"/>
      <w:bookmarkEnd w:id="2386"/>
      <w:bookmarkEnd w:id="2387"/>
      <w:bookmarkEnd w:id="2388"/>
      <w:bookmarkEnd w:id="2389"/>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0" w:name="_Toc3200922"/>
      <w:bookmarkStart w:id="2391" w:name="_Toc20392665"/>
      <w:bookmarkStart w:id="2392" w:name="_Toc27774312"/>
      <w:bookmarkStart w:id="2393" w:name="_Toc36482772"/>
      <w:bookmarkStart w:id="2394" w:name="_Toc36484431"/>
      <w:bookmarkStart w:id="2395" w:name="_Toc44933361"/>
      <w:bookmarkStart w:id="2396" w:name="_Toc50972314"/>
      <w:bookmarkStart w:id="2397" w:name="_Toc57105068"/>
      <w:bookmarkStart w:id="2398" w:name="_Toc170293442"/>
      <w:r w:rsidRPr="00816C4A">
        <w:t>7.8</w:t>
      </w:r>
      <w:r w:rsidRPr="00816C4A">
        <w:tab/>
        <w:t>MMS notification download</w:t>
      </w:r>
      <w:bookmarkEnd w:id="2390"/>
      <w:bookmarkEnd w:id="2391"/>
      <w:bookmarkEnd w:id="2392"/>
      <w:bookmarkEnd w:id="2393"/>
      <w:bookmarkEnd w:id="2394"/>
      <w:bookmarkEnd w:id="2395"/>
      <w:bookmarkEnd w:id="2396"/>
      <w:bookmarkEnd w:id="2397"/>
      <w:bookmarkEnd w:id="2398"/>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399" w:name="_Toc3200923"/>
      <w:bookmarkStart w:id="2400" w:name="_Toc20392666"/>
      <w:bookmarkStart w:id="2401" w:name="_Toc27774313"/>
      <w:bookmarkStart w:id="2402" w:name="_Toc36482773"/>
      <w:bookmarkStart w:id="2403" w:name="_Toc36484432"/>
      <w:bookmarkStart w:id="2404" w:name="_Toc44933362"/>
      <w:bookmarkStart w:id="2405" w:name="_Toc50972315"/>
      <w:bookmarkStart w:id="2406" w:name="_Toc57105069"/>
      <w:bookmarkStart w:id="2407" w:name="_Toc170293443"/>
      <w:r w:rsidRPr="00816C4A">
        <w:t>7.9</w:t>
      </w:r>
      <w:r w:rsidRPr="00816C4A">
        <w:tab/>
        <w:t>Terminal Applications</w:t>
      </w:r>
      <w:bookmarkEnd w:id="2399"/>
      <w:bookmarkEnd w:id="2400"/>
      <w:bookmarkEnd w:id="2401"/>
      <w:bookmarkEnd w:id="2402"/>
      <w:bookmarkEnd w:id="2403"/>
      <w:bookmarkEnd w:id="2404"/>
      <w:bookmarkEnd w:id="2405"/>
      <w:bookmarkEnd w:id="2406"/>
      <w:bookmarkEnd w:id="2407"/>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8" w:name="_Toc3200924"/>
      <w:bookmarkStart w:id="2409" w:name="_Toc20392667"/>
      <w:bookmarkStart w:id="2410" w:name="_Toc27774314"/>
      <w:bookmarkStart w:id="2411" w:name="_Toc36482774"/>
      <w:bookmarkStart w:id="2412" w:name="_Toc36484433"/>
      <w:bookmarkStart w:id="2413" w:name="_Toc44933363"/>
      <w:bookmarkStart w:id="2414" w:name="_Toc50972316"/>
      <w:bookmarkStart w:id="2415" w:name="_Toc57105070"/>
      <w:bookmarkStart w:id="2416" w:name="_Toc170293444"/>
      <w:r w:rsidRPr="00816C4A">
        <w:t>7.10</w:t>
      </w:r>
      <w:r w:rsidRPr="00816C4A">
        <w:tab/>
        <w:t>Geographical Location Reporting</w:t>
      </w:r>
      <w:bookmarkEnd w:id="2408"/>
      <w:bookmarkEnd w:id="2409"/>
      <w:bookmarkEnd w:id="2410"/>
      <w:bookmarkEnd w:id="2411"/>
      <w:bookmarkEnd w:id="2412"/>
      <w:bookmarkEnd w:id="2413"/>
      <w:bookmarkEnd w:id="2414"/>
      <w:bookmarkEnd w:id="2415"/>
      <w:bookmarkEnd w:id="2416"/>
    </w:p>
    <w:p w14:paraId="0045481A" w14:textId="77777777" w:rsidR="00E86E7B" w:rsidRPr="00816C4A" w:rsidRDefault="00E86E7B" w:rsidP="00E86E7B">
      <w:pPr>
        <w:pStyle w:val="Heading3"/>
      </w:pPr>
      <w:bookmarkStart w:id="2417" w:name="_Toc3200925"/>
      <w:bookmarkStart w:id="2418" w:name="_Toc20392668"/>
      <w:bookmarkStart w:id="2419" w:name="_Toc27774315"/>
      <w:bookmarkStart w:id="2420" w:name="_Toc36482775"/>
      <w:bookmarkStart w:id="2421" w:name="_Toc36484434"/>
      <w:bookmarkStart w:id="2422" w:name="_Toc44933364"/>
      <w:bookmarkStart w:id="2423" w:name="_Toc50972317"/>
      <w:bookmarkStart w:id="2424" w:name="_Toc57105071"/>
      <w:bookmarkStart w:id="2425" w:name="_Toc170293445"/>
      <w:r w:rsidRPr="00816C4A">
        <w:t>7.10.1</w:t>
      </w:r>
      <w:r w:rsidRPr="00816C4A">
        <w:tab/>
        <w:t>Procedure</w:t>
      </w:r>
      <w:bookmarkEnd w:id="2417"/>
      <w:bookmarkEnd w:id="2418"/>
      <w:bookmarkEnd w:id="2419"/>
      <w:bookmarkEnd w:id="2420"/>
      <w:bookmarkEnd w:id="2421"/>
      <w:bookmarkEnd w:id="2422"/>
      <w:bookmarkEnd w:id="2423"/>
      <w:bookmarkEnd w:id="2424"/>
      <w:bookmarkEnd w:id="2425"/>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6" w:name="_Toc3200926"/>
      <w:bookmarkStart w:id="2427" w:name="_Toc20392669"/>
      <w:bookmarkStart w:id="2428" w:name="_Toc27774316"/>
      <w:bookmarkStart w:id="2429" w:name="_Toc36482776"/>
      <w:bookmarkStart w:id="2430" w:name="_Toc36484435"/>
      <w:bookmarkStart w:id="2431" w:name="_Toc44933365"/>
      <w:bookmarkStart w:id="2432" w:name="_Toc50972318"/>
      <w:bookmarkStart w:id="2433" w:name="_Toc57105072"/>
      <w:bookmarkStart w:id="2434" w:name="_Toc170293446"/>
      <w:r w:rsidRPr="00816C4A">
        <w:t>7.10.2</w:t>
      </w:r>
      <w:r w:rsidRPr="00816C4A">
        <w:tab/>
        <w:t>Structure of ENVELOPE (Geographical Location Reporting)</w:t>
      </w:r>
      <w:bookmarkEnd w:id="2426"/>
      <w:bookmarkEnd w:id="2427"/>
      <w:bookmarkEnd w:id="2428"/>
      <w:bookmarkEnd w:id="2429"/>
      <w:bookmarkEnd w:id="2430"/>
      <w:bookmarkEnd w:id="2431"/>
      <w:bookmarkEnd w:id="2432"/>
      <w:bookmarkEnd w:id="2433"/>
      <w:bookmarkEnd w:id="2434"/>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5" w:name="_Toc3200927"/>
      <w:bookmarkStart w:id="2436" w:name="_Toc20392670"/>
      <w:bookmarkStart w:id="2437" w:name="_Toc27774317"/>
      <w:bookmarkStart w:id="2438" w:name="_Toc36482777"/>
      <w:bookmarkStart w:id="2439" w:name="_Toc36484436"/>
      <w:bookmarkStart w:id="2440" w:name="_Toc44933366"/>
      <w:bookmarkStart w:id="2441" w:name="_Toc50972319"/>
      <w:bookmarkStart w:id="2442" w:name="_Toc57105073"/>
      <w:bookmarkStart w:id="2443" w:name="_Toc170293447"/>
      <w:r w:rsidRPr="00816C4A">
        <w:lastRenderedPageBreak/>
        <w:t>7.11</w:t>
      </w:r>
      <w:r w:rsidRPr="00816C4A">
        <w:tab/>
        <w:t>Void</w:t>
      </w:r>
      <w:bookmarkEnd w:id="2435"/>
      <w:bookmarkEnd w:id="2436"/>
      <w:bookmarkEnd w:id="2437"/>
      <w:bookmarkEnd w:id="2438"/>
      <w:bookmarkEnd w:id="2439"/>
      <w:bookmarkEnd w:id="2440"/>
      <w:bookmarkEnd w:id="2441"/>
      <w:bookmarkEnd w:id="2442"/>
      <w:bookmarkEnd w:id="2443"/>
    </w:p>
    <w:p w14:paraId="58080F13" w14:textId="77777777" w:rsidR="00E86E7B" w:rsidRPr="00816C4A" w:rsidRDefault="00E86E7B" w:rsidP="00E86E7B">
      <w:pPr>
        <w:pStyle w:val="Heading2"/>
      </w:pPr>
      <w:bookmarkStart w:id="2444" w:name="_Toc3200928"/>
      <w:bookmarkStart w:id="2445" w:name="_Toc20392671"/>
      <w:bookmarkStart w:id="2446" w:name="_Toc27774318"/>
      <w:bookmarkStart w:id="2447" w:name="_Toc36482778"/>
      <w:bookmarkStart w:id="2448" w:name="_Toc36484437"/>
      <w:bookmarkStart w:id="2449" w:name="_Toc44933367"/>
      <w:bookmarkStart w:id="2450" w:name="_Toc50972320"/>
      <w:bookmarkStart w:id="2451" w:name="_Toc57105074"/>
      <w:bookmarkStart w:id="2452" w:name="_Toc170293448"/>
      <w:r w:rsidRPr="00816C4A">
        <w:t>7.12</w:t>
      </w:r>
      <w:r w:rsidRPr="00816C4A">
        <w:tab/>
        <w:t>ProSe usage information reporting</w:t>
      </w:r>
      <w:bookmarkEnd w:id="2444"/>
      <w:bookmarkEnd w:id="2445"/>
      <w:bookmarkEnd w:id="2446"/>
      <w:bookmarkEnd w:id="2447"/>
      <w:bookmarkEnd w:id="2448"/>
      <w:bookmarkEnd w:id="2449"/>
      <w:bookmarkEnd w:id="2450"/>
      <w:bookmarkEnd w:id="2451"/>
      <w:bookmarkEnd w:id="2452"/>
    </w:p>
    <w:p w14:paraId="48372B70" w14:textId="77777777" w:rsidR="00E86E7B" w:rsidRPr="00816C4A" w:rsidRDefault="00E86E7B" w:rsidP="00E86E7B">
      <w:pPr>
        <w:pStyle w:val="Heading3"/>
      </w:pPr>
      <w:bookmarkStart w:id="2453" w:name="_Toc3200929"/>
      <w:bookmarkStart w:id="2454" w:name="_Toc20392672"/>
      <w:bookmarkStart w:id="2455" w:name="_Toc27774319"/>
      <w:bookmarkStart w:id="2456" w:name="_Toc36482779"/>
      <w:bookmarkStart w:id="2457" w:name="_Toc36484438"/>
      <w:bookmarkStart w:id="2458" w:name="_Toc44933368"/>
      <w:bookmarkStart w:id="2459" w:name="_Toc50972321"/>
      <w:bookmarkStart w:id="2460" w:name="_Toc57105075"/>
      <w:bookmarkStart w:id="2461" w:name="_Toc170293449"/>
      <w:r w:rsidRPr="00816C4A">
        <w:t>7.12.1</w:t>
      </w:r>
      <w:r w:rsidRPr="00816C4A">
        <w:tab/>
        <w:t>Procedure</w:t>
      </w:r>
      <w:bookmarkEnd w:id="2453"/>
      <w:bookmarkEnd w:id="2454"/>
      <w:bookmarkEnd w:id="2455"/>
      <w:bookmarkEnd w:id="2456"/>
      <w:bookmarkEnd w:id="2457"/>
      <w:bookmarkEnd w:id="2458"/>
      <w:bookmarkEnd w:id="2459"/>
      <w:bookmarkEnd w:id="2460"/>
      <w:bookmarkEnd w:id="2461"/>
    </w:p>
    <w:p w14:paraId="078A31DF" w14:textId="7341CD41"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(ProSe Report).</w:t>
      </w:r>
    </w:p>
    <w:p w14:paraId="5BA7E4BE" w14:textId="6D6DBF49"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2" w:name="_Toc3200930"/>
      <w:bookmarkStart w:id="2463" w:name="_Toc20392673"/>
      <w:bookmarkStart w:id="2464" w:name="_Toc27774320"/>
      <w:bookmarkStart w:id="2465" w:name="_Toc36482780"/>
      <w:bookmarkStart w:id="2466" w:name="_Toc36484439"/>
      <w:bookmarkStart w:id="2467" w:name="_Toc44933369"/>
      <w:bookmarkStart w:id="2468" w:name="_Toc50972322"/>
      <w:bookmarkStart w:id="2469" w:name="_Toc57105076"/>
      <w:bookmarkStart w:id="2470" w:name="_Toc170293450"/>
      <w:r w:rsidRPr="00816C4A">
        <w:t>7.12.2</w:t>
      </w:r>
      <w:r w:rsidRPr="00816C4A">
        <w:tab/>
        <w:t>Structure of ENVELOPE (ProSe Report)</w:t>
      </w:r>
      <w:bookmarkEnd w:id="2462"/>
      <w:bookmarkEnd w:id="2463"/>
      <w:bookmarkEnd w:id="2464"/>
      <w:bookmarkEnd w:id="2465"/>
      <w:bookmarkEnd w:id="2466"/>
      <w:bookmarkEnd w:id="2467"/>
      <w:bookmarkEnd w:id="2468"/>
      <w:bookmarkEnd w:id="2469"/>
      <w:bookmarkEnd w:id="2470"/>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71" w:name="_Toc3200931"/>
      <w:bookmarkStart w:id="2472" w:name="_Toc20392674"/>
      <w:bookmarkStart w:id="2473" w:name="_Toc27774321"/>
      <w:bookmarkStart w:id="2474" w:name="_Toc36482781"/>
      <w:bookmarkStart w:id="2475" w:name="_Toc36484440"/>
      <w:bookmarkStart w:id="2476" w:name="_Toc44933370"/>
      <w:bookmarkStart w:id="2477" w:name="_Toc50972323"/>
      <w:bookmarkStart w:id="2478" w:name="_Toc57105077"/>
      <w:bookmarkStart w:id="2479" w:name="_Toc170293451"/>
      <w:r w:rsidRPr="00816C4A">
        <w:t>8</w:t>
      </w:r>
      <w:r w:rsidRPr="00816C4A">
        <w:tab/>
        <w:t>COMPREHENSION-TLV data objects</w:t>
      </w:r>
      <w:bookmarkEnd w:id="2471"/>
      <w:bookmarkEnd w:id="2472"/>
      <w:bookmarkEnd w:id="2473"/>
      <w:bookmarkEnd w:id="2474"/>
      <w:bookmarkEnd w:id="2475"/>
      <w:bookmarkEnd w:id="2476"/>
      <w:bookmarkEnd w:id="2477"/>
      <w:bookmarkEnd w:id="2478"/>
      <w:bookmarkEnd w:id="2479"/>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0" w:name="_Toc3200932"/>
      <w:bookmarkStart w:id="2481" w:name="_Toc20392675"/>
      <w:bookmarkStart w:id="2482" w:name="_Toc27774322"/>
      <w:bookmarkStart w:id="2483" w:name="_Toc36482782"/>
      <w:bookmarkStart w:id="2484" w:name="_Toc36484441"/>
      <w:bookmarkStart w:id="2485" w:name="_Toc44933371"/>
      <w:bookmarkStart w:id="2486" w:name="_Toc50972324"/>
      <w:bookmarkStart w:id="2487" w:name="_Toc57105078"/>
      <w:bookmarkStart w:id="2488" w:name="_Toc170293452"/>
      <w:r w:rsidRPr="00816C4A">
        <w:t>8.1</w:t>
      </w:r>
      <w:r w:rsidRPr="00816C4A">
        <w:tab/>
        <w:t>Address</w:t>
      </w:r>
      <w:bookmarkEnd w:id="2480"/>
      <w:bookmarkEnd w:id="2481"/>
      <w:bookmarkEnd w:id="2482"/>
      <w:bookmarkEnd w:id="2483"/>
      <w:bookmarkEnd w:id="2484"/>
      <w:bookmarkEnd w:id="2485"/>
      <w:bookmarkEnd w:id="2486"/>
      <w:bookmarkEnd w:id="2487"/>
      <w:bookmarkEnd w:id="2488"/>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89" w:name="_Toc3200933"/>
      <w:bookmarkStart w:id="2490" w:name="_Toc20392676"/>
      <w:bookmarkStart w:id="2491" w:name="_Toc27774323"/>
      <w:bookmarkStart w:id="2492" w:name="_Toc36482783"/>
      <w:bookmarkStart w:id="2493" w:name="_Toc36484442"/>
      <w:bookmarkStart w:id="2494" w:name="_Toc44933372"/>
      <w:bookmarkStart w:id="2495" w:name="_Toc50972325"/>
      <w:bookmarkStart w:id="2496" w:name="_Toc57105079"/>
      <w:bookmarkStart w:id="2497" w:name="_Toc170293453"/>
      <w:r w:rsidRPr="00816C4A">
        <w:t>8.2</w:t>
      </w:r>
      <w:r w:rsidRPr="00816C4A">
        <w:tab/>
        <w:t>Alpha identifier</w:t>
      </w:r>
      <w:bookmarkEnd w:id="2489"/>
      <w:bookmarkEnd w:id="2490"/>
      <w:bookmarkEnd w:id="2491"/>
      <w:bookmarkEnd w:id="2492"/>
      <w:bookmarkEnd w:id="2493"/>
      <w:bookmarkEnd w:id="2494"/>
      <w:bookmarkEnd w:id="2495"/>
      <w:bookmarkEnd w:id="2496"/>
      <w:bookmarkEnd w:id="2497"/>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498" w:name="_Toc3200934"/>
      <w:bookmarkStart w:id="2499" w:name="_Toc20392677"/>
      <w:bookmarkStart w:id="2500" w:name="_Toc27774324"/>
      <w:bookmarkStart w:id="2501" w:name="_Toc36482784"/>
      <w:bookmarkStart w:id="2502" w:name="_Toc36484443"/>
      <w:bookmarkStart w:id="2503" w:name="_Toc44933373"/>
      <w:bookmarkStart w:id="2504" w:name="_Toc50972326"/>
      <w:bookmarkStart w:id="2505" w:name="_Toc57105080"/>
      <w:bookmarkStart w:id="2506" w:name="_Toc170293454"/>
      <w:r w:rsidRPr="00816C4A">
        <w:t>8.3</w:t>
      </w:r>
      <w:r w:rsidRPr="00816C4A">
        <w:tab/>
        <w:t>Subaddress</w:t>
      </w:r>
      <w:bookmarkEnd w:id="2498"/>
      <w:bookmarkEnd w:id="2499"/>
      <w:bookmarkEnd w:id="2500"/>
      <w:bookmarkEnd w:id="2501"/>
      <w:bookmarkEnd w:id="2502"/>
      <w:bookmarkEnd w:id="2503"/>
      <w:bookmarkEnd w:id="2504"/>
      <w:bookmarkEnd w:id="2505"/>
      <w:bookmarkEnd w:id="2506"/>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07" w:name="_Toc3200935"/>
      <w:bookmarkStart w:id="2508" w:name="_Toc20392678"/>
      <w:bookmarkStart w:id="2509" w:name="_Toc27774325"/>
      <w:bookmarkStart w:id="2510" w:name="_Toc36482785"/>
      <w:bookmarkStart w:id="2511" w:name="_Toc36484444"/>
      <w:bookmarkStart w:id="2512" w:name="_Toc44933374"/>
      <w:bookmarkStart w:id="2513" w:name="_Toc50972327"/>
      <w:bookmarkStart w:id="2514" w:name="_Toc57105081"/>
      <w:bookmarkStart w:id="2515" w:name="_Toc170293455"/>
      <w:r w:rsidRPr="00816C4A">
        <w:t>8.4</w:t>
      </w:r>
      <w:r w:rsidRPr="00816C4A">
        <w:tab/>
        <w:t>Capability configuration parameters</w:t>
      </w:r>
      <w:bookmarkEnd w:id="2507"/>
      <w:bookmarkEnd w:id="2508"/>
      <w:bookmarkEnd w:id="2509"/>
      <w:bookmarkEnd w:id="2510"/>
      <w:bookmarkEnd w:id="2511"/>
      <w:bookmarkEnd w:id="2512"/>
      <w:bookmarkEnd w:id="2513"/>
      <w:bookmarkEnd w:id="2514"/>
      <w:bookmarkEnd w:id="2515"/>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6" w:name="_Toc3200936"/>
      <w:bookmarkStart w:id="2517" w:name="_Toc20392679"/>
      <w:bookmarkStart w:id="2518" w:name="_Toc27774326"/>
      <w:bookmarkStart w:id="2519" w:name="_Toc36482786"/>
      <w:bookmarkStart w:id="2520" w:name="_Toc36484445"/>
      <w:bookmarkStart w:id="2521" w:name="_Toc44933375"/>
      <w:bookmarkStart w:id="2522" w:name="_Toc50972328"/>
      <w:bookmarkStart w:id="2523" w:name="_Toc57105082"/>
      <w:bookmarkStart w:id="2524" w:name="_Toc170293456"/>
      <w:r w:rsidRPr="00816C4A">
        <w:t>8.5</w:t>
      </w:r>
      <w:r w:rsidRPr="00816C4A">
        <w:tab/>
        <w:t>Cell Broadcast Page</w:t>
      </w:r>
      <w:bookmarkEnd w:id="2516"/>
      <w:bookmarkEnd w:id="2517"/>
      <w:bookmarkEnd w:id="2518"/>
      <w:bookmarkEnd w:id="2519"/>
      <w:bookmarkEnd w:id="2520"/>
      <w:bookmarkEnd w:id="2521"/>
      <w:bookmarkEnd w:id="2522"/>
      <w:bookmarkEnd w:id="2523"/>
      <w:bookmarkEnd w:id="2524"/>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5" w:name="_Toc3200937"/>
      <w:bookmarkStart w:id="2526" w:name="_Toc20392680"/>
      <w:bookmarkStart w:id="2527" w:name="_Toc27774327"/>
      <w:bookmarkStart w:id="2528" w:name="_Toc36482787"/>
      <w:bookmarkStart w:id="2529" w:name="_Toc36484446"/>
      <w:bookmarkStart w:id="2530" w:name="_Toc44933376"/>
      <w:bookmarkStart w:id="2531" w:name="_Toc50972329"/>
      <w:bookmarkStart w:id="2532" w:name="_Toc57105083"/>
      <w:bookmarkStart w:id="2533" w:name="_Toc170293457"/>
      <w:r w:rsidRPr="00816C4A">
        <w:t>8.6</w:t>
      </w:r>
      <w:r w:rsidRPr="00816C4A">
        <w:tab/>
        <w:t>Command details</w:t>
      </w:r>
      <w:bookmarkEnd w:id="2525"/>
      <w:bookmarkEnd w:id="2526"/>
      <w:bookmarkEnd w:id="2527"/>
      <w:bookmarkEnd w:id="2528"/>
      <w:bookmarkEnd w:id="2529"/>
      <w:bookmarkEnd w:id="2530"/>
      <w:bookmarkEnd w:id="2531"/>
      <w:bookmarkEnd w:id="2532"/>
      <w:bookmarkEnd w:id="2533"/>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lastRenderedPageBreak/>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4" w:name="_Toc3200938"/>
      <w:bookmarkStart w:id="2535" w:name="_Toc20392681"/>
      <w:bookmarkStart w:id="2536" w:name="_Toc27774328"/>
      <w:bookmarkStart w:id="2537" w:name="_Toc36482788"/>
      <w:bookmarkStart w:id="2538" w:name="_Toc36484447"/>
      <w:bookmarkStart w:id="2539" w:name="_Toc44933377"/>
      <w:bookmarkStart w:id="2540" w:name="_Toc50972330"/>
      <w:bookmarkStart w:id="2541" w:name="_Toc57105084"/>
      <w:bookmarkStart w:id="2542" w:name="_Toc170293458"/>
      <w:r w:rsidRPr="00816C4A">
        <w:rPr>
          <w:lang w:val="fr-FR"/>
        </w:rPr>
        <w:t>8.7</w:t>
      </w:r>
      <w:r w:rsidRPr="00816C4A">
        <w:rPr>
          <w:lang w:val="fr-FR"/>
        </w:rPr>
        <w:tab/>
        <w:t>Device identities</w:t>
      </w:r>
      <w:bookmarkEnd w:id="2534"/>
      <w:bookmarkEnd w:id="2535"/>
      <w:bookmarkEnd w:id="2536"/>
      <w:bookmarkEnd w:id="2537"/>
      <w:bookmarkEnd w:id="2538"/>
      <w:bookmarkEnd w:id="2539"/>
      <w:bookmarkEnd w:id="2540"/>
      <w:bookmarkEnd w:id="2541"/>
      <w:bookmarkEnd w:id="2542"/>
    </w:p>
    <w:p w14:paraId="2B386F4E" w14:textId="2AEC1A8A"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3" w:name="_Toc3200939"/>
      <w:bookmarkStart w:id="2544" w:name="_Toc20392682"/>
      <w:bookmarkStart w:id="2545" w:name="_Toc27774329"/>
      <w:bookmarkStart w:id="2546" w:name="_Toc36482789"/>
      <w:bookmarkStart w:id="2547" w:name="_Toc36484448"/>
      <w:bookmarkStart w:id="2548" w:name="_Toc44933378"/>
      <w:bookmarkStart w:id="2549" w:name="_Toc50972331"/>
      <w:bookmarkStart w:id="2550" w:name="_Toc57105085"/>
      <w:bookmarkStart w:id="2551" w:name="_Toc170293459"/>
      <w:r w:rsidRPr="00816C4A">
        <w:rPr>
          <w:lang w:val="fr-FR"/>
        </w:rPr>
        <w:lastRenderedPageBreak/>
        <w:t>8.8</w:t>
      </w:r>
      <w:r w:rsidRPr="00816C4A">
        <w:rPr>
          <w:lang w:val="fr-FR"/>
        </w:rPr>
        <w:tab/>
        <w:t>Duration</w:t>
      </w:r>
      <w:bookmarkEnd w:id="2543"/>
      <w:bookmarkEnd w:id="2544"/>
      <w:bookmarkEnd w:id="2545"/>
      <w:bookmarkEnd w:id="2546"/>
      <w:bookmarkEnd w:id="2547"/>
      <w:bookmarkEnd w:id="2548"/>
      <w:bookmarkEnd w:id="2549"/>
      <w:bookmarkEnd w:id="2550"/>
      <w:bookmarkEnd w:id="2551"/>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2" w:name="_Toc3200940"/>
      <w:bookmarkStart w:id="2553" w:name="_Toc20392683"/>
      <w:bookmarkStart w:id="2554" w:name="_Toc27774330"/>
      <w:bookmarkStart w:id="2555" w:name="_Toc36482790"/>
      <w:bookmarkStart w:id="2556" w:name="_Toc36484449"/>
      <w:bookmarkStart w:id="2557" w:name="_Toc44933379"/>
      <w:bookmarkStart w:id="2558" w:name="_Toc50972332"/>
      <w:bookmarkStart w:id="2559" w:name="_Toc57105086"/>
      <w:bookmarkStart w:id="2560" w:name="_Toc170293460"/>
      <w:r w:rsidRPr="00816C4A">
        <w:t>8.9</w:t>
      </w:r>
      <w:r w:rsidRPr="00816C4A">
        <w:tab/>
        <w:t>Item</w:t>
      </w:r>
      <w:bookmarkEnd w:id="2552"/>
      <w:bookmarkEnd w:id="2553"/>
      <w:bookmarkEnd w:id="2554"/>
      <w:bookmarkEnd w:id="2555"/>
      <w:bookmarkEnd w:id="2556"/>
      <w:bookmarkEnd w:id="2557"/>
      <w:bookmarkEnd w:id="2558"/>
      <w:bookmarkEnd w:id="2559"/>
      <w:bookmarkEnd w:id="2560"/>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1" w:name="_Toc3200941"/>
      <w:bookmarkStart w:id="2562" w:name="_Toc20392684"/>
      <w:bookmarkStart w:id="2563" w:name="_Toc27774331"/>
      <w:bookmarkStart w:id="2564" w:name="_Toc36482791"/>
      <w:bookmarkStart w:id="2565" w:name="_Toc36484450"/>
      <w:bookmarkStart w:id="2566" w:name="_Toc44933380"/>
      <w:bookmarkStart w:id="2567" w:name="_Toc50972333"/>
      <w:bookmarkStart w:id="2568" w:name="_Toc57105087"/>
      <w:bookmarkStart w:id="2569" w:name="_Toc170293461"/>
      <w:r w:rsidRPr="00816C4A">
        <w:t>8.10</w:t>
      </w:r>
      <w:r w:rsidRPr="00816C4A">
        <w:tab/>
        <w:t>Item identifier</w:t>
      </w:r>
      <w:bookmarkEnd w:id="2561"/>
      <w:bookmarkEnd w:id="2562"/>
      <w:bookmarkEnd w:id="2563"/>
      <w:bookmarkEnd w:id="2564"/>
      <w:bookmarkEnd w:id="2565"/>
      <w:bookmarkEnd w:id="2566"/>
      <w:bookmarkEnd w:id="2567"/>
      <w:bookmarkEnd w:id="2568"/>
      <w:bookmarkEnd w:id="2569"/>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0" w:name="_Toc3200942"/>
      <w:bookmarkStart w:id="2571" w:name="_Toc20392685"/>
      <w:bookmarkStart w:id="2572" w:name="_Toc27774332"/>
      <w:bookmarkStart w:id="2573" w:name="_Toc36482792"/>
      <w:bookmarkStart w:id="2574" w:name="_Toc36484451"/>
      <w:bookmarkStart w:id="2575" w:name="_Toc44933381"/>
      <w:bookmarkStart w:id="2576" w:name="_Toc50972334"/>
      <w:bookmarkStart w:id="2577" w:name="_Toc57105088"/>
      <w:bookmarkStart w:id="2578" w:name="_Toc170293462"/>
      <w:r w:rsidRPr="00816C4A">
        <w:t>8.11</w:t>
      </w:r>
      <w:r w:rsidRPr="00816C4A">
        <w:tab/>
        <w:t>Response length</w:t>
      </w:r>
      <w:bookmarkEnd w:id="2570"/>
      <w:bookmarkEnd w:id="2571"/>
      <w:bookmarkEnd w:id="2572"/>
      <w:bookmarkEnd w:id="2573"/>
      <w:bookmarkEnd w:id="2574"/>
      <w:bookmarkEnd w:id="2575"/>
      <w:bookmarkEnd w:id="2576"/>
      <w:bookmarkEnd w:id="2577"/>
      <w:bookmarkEnd w:id="2578"/>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79" w:name="_Toc3200943"/>
      <w:bookmarkStart w:id="2580" w:name="_Toc20392686"/>
      <w:bookmarkStart w:id="2581" w:name="_Toc27774333"/>
      <w:bookmarkStart w:id="2582" w:name="_Toc36482793"/>
      <w:bookmarkStart w:id="2583" w:name="_Toc36484452"/>
      <w:bookmarkStart w:id="2584" w:name="_Toc44933382"/>
      <w:bookmarkStart w:id="2585" w:name="_Toc50972335"/>
      <w:bookmarkStart w:id="2586" w:name="_Toc57105089"/>
      <w:bookmarkStart w:id="2587" w:name="_Toc170293463"/>
      <w:r w:rsidRPr="00816C4A">
        <w:t>8.12</w:t>
      </w:r>
      <w:r w:rsidRPr="00816C4A">
        <w:tab/>
        <w:t>Result</w:t>
      </w:r>
      <w:bookmarkEnd w:id="2579"/>
      <w:bookmarkEnd w:id="2580"/>
      <w:bookmarkEnd w:id="2581"/>
      <w:bookmarkEnd w:id="2582"/>
      <w:bookmarkEnd w:id="2583"/>
      <w:bookmarkEnd w:id="2584"/>
      <w:bookmarkEnd w:id="2585"/>
      <w:bookmarkEnd w:id="2586"/>
      <w:bookmarkEnd w:id="2587"/>
    </w:p>
    <w:p w14:paraId="62B049E1" w14:textId="3163CA59" w:rsidR="00E86E7B" w:rsidRPr="00816C4A" w:rsidRDefault="00E86E7B" w:rsidP="00E86E7B">
      <w:r w:rsidRPr="00816C4A">
        <w:t xml:space="preserve">For the general result byte coding the following values are defined in addition to or replacement of those in ETSI TS 102 223 [32] </w:t>
      </w:r>
      <w:r w:rsidR="003413FE" w:rsidRPr="00816C4A">
        <w:t>clause</w:t>
      </w:r>
      <w:r w:rsidR="003413FE">
        <w:t> </w:t>
      </w:r>
      <w:r w:rsidR="003413FE"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16955AE0"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3413FE" w:rsidRPr="00816C4A">
        <w:t>clause</w:t>
      </w:r>
      <w:r w:rsidR="003413FE">
        <w:t> </w:t>
      </w:r>
      <w:r w:rsidR="003413FE" w:rsidRPr="00816C4A">
        <w:t>8</w:t>
      </w:r>
      <w:r w:rsidRPr="00816C4A">
        <w:t>.12.</w:t>
      </w:r>
    </w:p>
    <w:p w14:paraId="1CD7B0CC" w14:textId="77777777" w:rsidR="00E86E7B" w:rsidRPr="00816C4A" w:rsidRDefault="00E86E7B" w:rsidP="00E86E7B">
      <w:pPr>
        <w:pStyle w:val="Heading3"/>
      </w:pPr>
      <w:bookmarkStart w:id="2588" w:name="_Toc3200944"/>
      <w:bookmarkStart w:id="2589" w:name="_Toc20392687"/>
      <w:bookmarkStart w:id="2590" w:name="_Toc27774334"/>
      <w:bookmarkStart w:id="2591" w:name="_Toc36482794"/>
      <w:bookmarkStart w:id="2592" w:name="_Toc36484453"/>
      <w:bookmarkStart w:id="2593" w:name="_Toc44933383"/>
      <w:bookmarkStart w:id="2594" w:name="_Toc50972336"/>
      <w:bookmarkStart w:id="2595" w:name="_Toc57105090"/>
      <w:bookmarkStart w:id="2596" w:name="_Toc170293464"/>
      <w:r w:rsidRPr="00816C4A">
        <w:t>8.12.1</w:t>
      </w:r>
      <w:r w:rsidRPr="00816C4A">
        <w:tab/>
        <w:t xml:space="preserve">Additional </w:t>
      </w:r>
      <w:smartTag w:uri="urn:schemas-microsoft-com:office:smarttags" w:element="PersonName">
        <w:r w:rsidRPr="00816C4A">
          <w:t>info</w:t>
        </w:r>
      </w:smartTag>
      <w:r w:rsidRPr="00816C4A">
        <w:t>rmation for SEND SS</w:t>
      </w:r>
      <w:bookmarkEnd w:id="2588"/>
      <w:bookmarkEnd w:id="2589"/>
      <w:bookmarkEnd w:id="2590"/>
      <w:bookmarkEnd w:id="2591"/>
      <w:bookmarkEnd w:id="2592"/>
      <w:bookmarkEnd w:id="2593"/>
      <w:bookmarkEnd w:id="2594"/>
      <w:bookmarkEnd w:id="2595"/>
      <w:bookmarkEnd w:id="2596"/>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7" w:name="_Toc3200945"/>
      <w:bookmarkStart w:id="2598" w:name="_Toc20392688"/>
      <w:bookmarkStart w:id="2599" w:name="_Toc27774335"/>
      <w:bookmarkStart w:id="2600" w:name="_Toc36482795"/>
      <w:bookmarkStart w:id="2601" w:name="_Toc36484454"/>
      <w:bookmarkStart w:id="2602" w:name="_Toc44933384"/>
      <w:bookmarkStart w:id="2603" w:name="_Toc50972337"/>
      <w:bookmarkStart w:id="2604" w:name="_Toc57105091"/>
      <w:bookmarkStart w:id="2605" w:name="_Toc170293465"/>
      <w:r w:rsidRPr="00816C4A">
        <w:t>8.12.2</w:t>
      </w:r>
      <w:r w:rsidRPr="00816C4A">
        <w:tab/>
        <w:t xml:space="preserve">Additional </w:t>
      </w:r>
      <w:smartTag w:uri="urn:schemas-microsoft-com:office:smarttags" w:element="PersonName">
        <w:r w:rsidRPr="00816C4A">
          <w:t>info</w:t>
        </w:r>
      </w:smartTag>
      <w:r w:rsidRPr="00816C4A">
        <w:t>rmation for ME problem</w:t>
      </w:r>
      <w:bookmarkEnd w:id="2597"/>
      <w:bookmarkEnd w:id="2598"/>
      <w:bookmarkEnd w:id="2599"/>
      <w:bookmarkEnd w:id="2600"/>
      <w:bookmarkEnd w:id="2601"/>
      <w:bookmarkEnd w:id="2602"/>
      <w:bookmarkEnd w:id="2603"/>
      <w:bookmarkEnd w:id="2604"/>
      <w:bookmarkEnd w:id="2605"/>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6" w:name="_Toc3200946"/>
      <w:bookmarkStart w:id="2607" w:name="_Toc20392689"/>
      <w:bookmarkStart w:id="2608" w:name="_Toc27774336"/>
      <w:bookmarkStart w:id="2609" w:name="_Toc36482796"/>
      <w:bookmarkStart w:id="2610" w:name="_Toc36484455"/>
      <w:bookmarkStart w:id="2611" w:name="_Toc44933385"/>
      <w:bookmarkStart w:id="2612" w:name="_Toc50972338"/>
      <w:bookmarkStart w:id="2613" w:name="_Toc57105092"/>
      <w:bookmarkStart w:id="2614" w:name="_Toc170293466"/>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6"/>
      <w:bookmarkEnd w:id="2607"/>
      <w:bookmarkEnd w:id="2608"/>
      <w:bookmarkEnd w:id="2609"/>
      <w:bookmarkEnd w:id="2610"/>
      <w:bookmarkEnd w:id="2611"/>
      <w:bookmarkEnd w:id="2612"/>
      <w:bookmarkEnd w:id="2613"/>
      <w:bookmarkEnd w:id="2614"/>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5" w:name="_Toc3200947"/>
      <w:bookmarkStart w:id="2616" w:name="_Toc20392690"/>
      <w:bookmarkStart w:id="2617" w:name="_Toc27774337"/>
      <w:bookmarkStart w:id="2618" w:name="_Toc36482797"/>
      <w:bookmarkStart w:id="2619" w:name="_Toc36484456"/>
      <w:bookmarkStart w:id="2620" w:name="_Toc44933386"/>
      <w:bookmarkStart w:id="2621" w:name="_Toc50972339"/>
      <w:bookmarkStart w:id="2622" w:name="_Toc57105093"/>
      <w:bookmarkStart w:id="2623" w:name="_Toc170293467"/>
      <w:r w:rsidRPr="00816C4A">
        <w:t>8.12.4</w:t>
      </w:r>
      <w:r w:rsidRPr="00816C4A">
        <w:tab/>
        <w:t xml:space="preserve">Additional </w:t>
      </w:r>
      <w:smartTag w:uri="urn:schemas-microsoft-com:office:smarttags" w:element="PersonName">
        <w:r w:rsidRPr="00816C4A">
          <w:t>info</w:t>
        </w:r>
      </w:smartTag>
      <w:r w:rsidRPr="00816C4A">
        <w:t>rmation for SS problem</w:t>
      </w:r>
      <w:bookmarkEnd w:id="2615"/>
      <w:bookmarkEnd w:id="2616"/>
      <w:bookmarkEnd w:id="2617"/>
      <w:bookmarkEnd w:id="2618"/>
      <w:bookmarkEnd w:id="2619"/>
      <w:bookmarkEnd w:id="2620"/>
      <w:bookmarkEnd w:id="2621"/>
      <w:bookmarkEnd w:id="2622"/>
      <w:bookmarkEnd w:id="2623"/>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4" w:name="_Toc3200948"/>
      <w:bookmarkStart w:id="2625" w:name="_Toc20392691"/>
      <w:bookmarkStart w:id="2626" w:name="_Toc27774338"/>
      <w:bookmarkStart w:id="2627" w:name="_Toc36482798"/>
      <w:bookmarkStart w:id="2628" w:name="_Toc36484457"/>
      <w:bookmarkStart w:id="2629" w:name="_Toc44933387"/>
      <w:bookmarkStart w:id="2630" w:name="_Toc50972340"/>
      <w:bookmarkStart w:id="2631" w:name="_Toc57105094"/>
      <w:bookmarkStart w:id="2632" w:name="_Toc170293468"/>
      <w:r w:rsidRPr="00816C4A">
        <w:t>8.12.5</w:t>
      </w:r>
      <w:r w:rsidRPr="00816C4A">
        <w:tab/>
        <w:t xml:space="preserve">Additional </w:t>
      </w:r>
      <w:smartTag w:uri="urn:schemas-microsoft-com:office:smarttags" w:element="PersonName">
        <w:r w:rsidRPr="00816C4A">
          <w:t>info</w:t>
        </w:r>
      </w:smartTag>
      <w:r w:rsidRPr="00816C4A">
        <w:t>rmation for SMS problem</w:t>
      </w:r>
      <w:bookmarkEnd w:id="2624"/>
      <w:bookmarkEnd w:id="2625"/>
      <w:bookmarkEnd w:id="2626"/>
      <w:bookmarkEnd w:id="2627"/>
      <w:bookmarkEnd w:id="2628"/>
      <w:bookmarkEnd w:id="2629"/>
      <w:bookmarkEnd w:id="2630"/>
      <w:bookmarkEnd w:id="2631"/>
      <w:bookmarkEnd w:id="2632"/>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3" w:name="_Toc3200949"/>
      <w:bookmarkStart w:id="2634" w:name="_Toc20392692"/>
      <w:bookmarkStart w:id="2635" w:name="_Toc27774339"/>
      <w:bookmarkStart w:id="2636" w:name="_Toc36482799"/>
      <w:bookmarkStart w:id="2637" w:name="_Toc36484458"/>
      <w:bookmarkStart w:id="2638" w:name="_Toc44933388"/>
      <w:bookmarkStart w:id="2639" w:name="_Toc50972341"/>
      <w:bookmarkStart w:id="2640" w:name="_Toc57105095"/>
      <w:bookmarkStart w:id="2641" w:name="_Toc170293469"/>
      <w:r w:rsidRPr="00816C4A">
        <w:t>8.12.6</w:t>
      </w:r>
      <w:r w:rsidRPr="00816C4A">
        <w:tab/>
        <w:t>Not used</w:t>
      </w:r>
      <w:bookmarkEnd w:id="2633"/>
      <w:bookmarkEnd w:id="2634"/>
      <w:bookmarkEnd w:id="2635"/>
      <w:bookmarkEnd w:id="2636"/>
      <w:bookmarkEnd w:id="2637"/>
      <w:bookmarkEnd w:id="2638"/>
      <w:bookmarkEnd w:id="2639"/>
      <w:bookmarkEnd w:id="2640"/>
      <w:bookmarkEnd w:id="2641"/>
    </w:p>
    <w:p w14:paraId="559D3521" w14:textId="77777777" w:rsidR="00E86E7B" w:rsidRPr="00816C4A" w:rsidRDefault="00E86E7B" w:rsidP="00E86E7B"/>
    <w:p w14:paraId="0B0C1F0A" w14:textId="77777777" w:rsidR="00E86E7B" w:rsidRPr="00816C4A" w:rsidRDefault="00E86E7B" w:rsidP="00E86E7B">
      <w:pPr>
        <w:pStyle w:val="Heading3"/>
      </w:pPr>
      <w:bookmarkStart w:id="2642" w:name="_Toc3200950"/>
      <w:bookmarkStart w:id="2643" w:name="_Toc20392693"/>
      <w:bookmarkStart w:id="2644" w:name="_Toc27774340"/>
      <w:bookmarkStart w:id="2645" w:name="_Toc36482800"/>
      <w:bookmarkStart w:id="2646" w:name="_Toc36484459"/>
      <w:bookmarkStart w:id="2647" w:name="_Toc44933389"/>
      <w:bookmarkStart w:id="2648" w:name="_Toc50972342"/>
      <w:bookmarkStart w:id="2649" w:name="_Toc57105096"/>
      <w:bookmarkStart w:id="2650" w:name="_Toc170293470"/>
      <w:r w:rsidRPr="00816C4A">
        <w:t>8.12.7</w:t>
      </w:r>
      <w:r w:rsidRPr="00816C4A">
        <w:tab/>
        <w:t xml:space="preserve">Additional </w:t>
      </w:r>
      <w:smartTag w:uri="urn:schemas-microsoft-com:office:smarttags" w:element="PersonName">
        <w:r w:rsidRPr="00816C4A">
          <w:t>info</w:t>
        </w:r>
      </w:smartTag>
      <w:r w:rsidRPr="00816C4A">
        <w:t>rmation for USSD problem</w:t>
      </w:r>
      <w:bookmarkEnd w:id="2642"/>
      <w:bookmarkEnd w:id="2643"/>
      <w:bookmarkEnd w:id="2644"/>
      <w:bookmarkEnd w:id="2645"/>
      <w:bookmarkEnd w:id="2646"/>
      <w:bookmarkEnd w:id="2647"/>
      <w:bookmarkEnd w:id="2648"/>
      <w:bookmarkEnd w:id="2649"/>
      <w:bookmarkEnd w:id="2650"/>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1" w:name="_Toc3200951"/>
      <w:bookmarkStart w:id="2652" w:name="_Toc20392694"/>
      <w:bookmarkStart w:id="2653" w:name="_Toc27774341"/>
      <w:bookmarkStart w:id="2654" w:name="_Toc36482801"/>
      <w:bookmarkStart w:id="2655" w:name="_Toc36484460"/>
      <w:bookmarkStart w:id="2656" w:name="_Toc44933390"/>
      <w:bookmarkStart w:id="2657" w:name="_Toc50972343"/>
      <w:bookmarkStart w:id="2658" w:name="_Toc57105097"/>
      <w:bookmarkStart w:id="2659" w:name="_Toc170293471"/>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1"/>
      <w:bookmarkEnd w:id="2652"/>
      <w:bookmarkEnd w:id="2653"/>
      <w:bookmarkEnd w:id="2654"/>
      <w:bookmarkEnd w:id="2655"/>
      <w:bookmarkEnd w:id="2656"/>
      <w:bookmarkEnd w:id="2657"/>
      <w:bookmarkEnd w:id="2658"/>
      <w:bookmarkEnd w:id="2659"/>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0" w:name="_Toc3200952"/>
      <w:bookmarkStart w:id="2661" w:name="_Toc20392695"/>
      <w:bookmarkStart w:id="2662" w:name="_Toc27774342"/>
      <w:bookmarkStart w:id="2663" w:name="_Toc36482802"/>
      <w:bookmarkStart w:id="2664" w:name="_Toc36484461"/>
      <w:bookmarkStart w:id="2665" w:name="_Toc44933391"/>
      <w:bookmarkStart w:id="2666" w:name="_Toc50972344"/>
      <w:bookmarkStart w:id="2667" w:name="_Toc57105098"/>
      <w:bookmarkStart w:id="2668" w:name="_Toc170293472"/>
      <w:r w:rsidRPr="00816C4A">
        <w:t>8.12.9</w:t>
      </w:r>
      <w:r w:rsidRPr="00816C4A">
        <w:tab/>
        <w:t>Additional information for MultipleCard commands</w:t>
      </w:r>
      <w:bookmarkEnd w:id="2660"/>
      <w:bookmarkEnd w:id="2661"/>
      <w:bookmarkEnd w:id="2662"/>
      <w:bookmarkEnd w:id="2663"/>
      <w:bookmarkEnd w:id="2664"/>
      <w:bookmarkEnd w:id="2665"/>
      <w:bookmarkEnd w:id="2666"/>
      <w:bookmarkEnd w:id="2667"/>
      <w:bookmarkEnd w:id="2668"/>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69" w:name="_Toc3200953"/>
      <w:bookmarkStart w:id="2670" w:name="_Toc20392696"/>
      <w:bookmarkStart w:id="2671" w:name="_Toc27774343"/>
      <w:bookmarkStart w:id="2672" w:name="_Toc36482803"/>
      <w:bookmarkStart w:id="2673" w:name="_Toc36484462"/>
      <w:bookmarkStart w:id="2674" w:name="_Toc44933392"/>
      <w:bookmarkStart w:id="2675" w:name="_Toc50972345"/>
      <w:bookmarkStart w:id="2676" w:name="_Toc57105099"/>
      <w:bookmarkStart w:id="2677" w:name="_Toc170293473"/>
      <w:r w:rsidRPr="00816C4A">
        <w:t>8.12.10</w:t>
      </w:r>
      <w:r w:rsidRPr="00816C4A">
        <w:tab/>
        <w:t>Additional information for launch browser problem</w:t>
      </w:r>
      <w:bookmarkEnd w:id="2669"/>
      <w:bookmarkEnd w:id="2670"/>
      <w:bookmarkEnd w:id="2671"/>
      <w:bookmarkEnd w:id="2672"/>
      <w:bookmarkEnd w:id="2673"/>
      <w:bookmarkEnd w:id="2674"/>
      <w:bookmarkEnd w:id="2675"/>
      <w:bookmarkEnd w:id="2676"/>
      <w:bookmarkEnd w:id="2677"/>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78" w:name="_Toc3200954"/>
      <w:bookmarkStart w:id="2679" w:name="_Toc20392697"/>
      <w:bookmarkStart w:id="2680" w:name="_Toc27774344"/>
      <w:bookmarkStart w:id="2681" w:name="_Toc36482804"/>
      <w:bookmarkStart w:id="2682" w:name="_Toc36484463"/>
      <w:bookmarkStart w:id="2683" w:name="_Toc44933393"/>
      <w:bookmarkStart w:id="2684" w:name="_Toc50972346"/>
      <w:bookmarkStart w:id="2685" w:name="_Toc57105100"/>
      <w:bookmarkStart w:id="2686" w:name="_Toc170293474"/>
      <w:r w:rsidRPr="00816C4A">
        <w:t>8.12.11</w:t>
      </w:r>
      <w:r w:rsidRPr="00816C4A">
        <w:tab/>
        <w:t>Additional information for Bearer Independent Protocol</w:t>
      </w:r>
      <w:bookmarkEnd w:id="2678"/>
      <w:bookmarkEnd w:id="2679"/>
      <w:bookmarkEnd w:id="2680"/>
      <w:bookmarkEnd w:id="2681"/>
      <w:bookmarkEnd w:id="2682"/>
      <w:bookmarkEnd w:id="2683"/>
      <w:bookmarkEnd w:id="2684"/>
      <w:bookmarkEnd w:id="2685"/>
      <w:bookmarkEnd w:id="2686"/>
    </w:p>
    <w:p w14:paraId="0CAF01C7" w14:textId="45579C6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.12.11.</w:t>
      </w:r>
    </w:p>
    <w:p w14:paraId="30E3D74E" w14:textId="77777777" w:rsidR="00E86E7B" w:rsidRPr="00816C4A" w:rsidRDefault="00E86E7B" w:rsidP="00E86E7B">
      <w:pPr>
        <w:pStyle w:val="Heading3"/>
      </w:pPr>
      <w:bookmarkStart w:id="2687" w:name="_Toc3200955"/>
      <w:bookmarkStart w:id="2688" w:name="_Toc20392698"/>
      <w:bookmarkStart w:id="2689" w:name="_Toc27774345"/>
      <w:bookmarkStart w:id="2690" w:name="_Toc36482805"/>
      <w:bookmarkStart w:id="2691" w:name="_Toc36484464"/>
      <w:bookmarkStart w:id="2692" w:name="_Toc44933394"/>
      <w:bookmarkStart w:id="2693" w:name="_Toc50972347"/>
      <w:bookmarkStart w:id="2694" w:name="_Toc57105101"/>
      <w:bookmarkStart w:id="2695" w:name="_Toc170293475"/>
      <w:r w:rsidRPr="00816C4A">
        <w:t>8.12.12</w:t>
      </w:r>
      <w:r w:rsidRPr="00816C4A">
        <w:tab/>
        <w:t>Additional information for Frames commands</w:t>
      </w:r>
      <w:bookmarkEnd w:id="2687"/>
      <w:bookmarkEnd w:id="2688"/>
      <w:bookmarkEnd w:id="2689"/>
      <w:bookmarkEnd w:id="2690"/>
      <w:bookmarkEnd w:id="2691"/>
      <w:bookmarkEnd w:id="2692"/>
      <w:bookmarkEnd w:id="2693"/>
      <w:bookmarkEnd w:id="2694"/>
      <w:bookmarkEnd w:id="2695"/>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696" w:name="_Toc3200956"/>
      <w:bookmarkStart w:id="2697" w:name="_Toc20392699"/>
      <w:bookmarkStart w:id="2698" w:name="_Toc27774346"/>
      <w:bookmarkStart w:id="2699" w:name="_Toc36482806"/>
      <w:bookmarkStart w:id="2700" w:name="_Toc36484465"/>
      <w:bookmarkStart w:id="2701" w:name="_Toc44933395"/>
      <w:bookmarkStart w:id="2702" w:name="_Toc50972348"/>
      <w:bookmarkStart w:id="2703" w:name="_Toc57105102"/>
      <w:bookmarkStart w:id="2704" w:name="_Toc170293476"/>
      <w:r w:rsidRPr="00816C4A">
        <w:t>8.12.13</w:t>
      </w:r>
      <w:r w:rsidRPr="00816C4A">
        <w:tab/>
        <w:t>Additional information for SUBMIT and RETRIEVE MULTIMEDIA MESSAGE</w:t>
      </w:r>
      <w:bookmarkEnd w:id="2696"/>
      <w:bookmarkEnd w:id="2697"/>
      <w:bookmarkEnd w:id="2698"/>
      <w:bookmarkEnd w:id="2699"/>
      <w:bookmarkEnd w:id="2700"/>
      <w:bookmarkEnd w:id="2701"/>
      <w:bookmarkEnd w:id="2702"/>
      <w:bookmarkEnd w:id="2703"/>
      <w:bookmarkEnd w:id="2704"/>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5" w:name="_Toc170293477"/>
      <w:r>
        <w:t>8.12.14</w:t>
      </w:r>
      <w:r>
        <w:tab/>
        <w:t>Additional information for More Data request problem</w:t>
      </w:r>
      <w:bookmarkEnd w:id="2705"/>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06" w:name="_Toc3200957"/>
      <w:bookmarkStart w:id="2707" w:name="_Toc20392700"/>
      <w:bookmarkStart w:id="2708" w:name="_Toc27774347"/>
      <w:bookmarkStart w:id="2709" w:name="_Toc36482807"/>
      <w:bookmarkStart w:id="2710" w:name="_Toc36484466"/>
      <w:bookmarkStart w:id="2711" w:name="_Toc44933396"/>
      <w:bookmarkStart w:id="2712" w:name="_Toc50972349"/>
      <w:bookmarkStart w:id="2713" w:name="_Toc57105103"/>
      <w:bookmarkStart w:id="2714" w:name="_Toc170293478"/>
      <w:r w:rsidRPr="00816C4A">
        <w:lastRenderedPageBreak/>
        <w:t>8.13</w:t>
      </w:r>
      <w:r w:rsidRPr="00816C4A">
        <w:tab/>
        <w:t>SMS TPDU</w:t>
      </w:r>
      <w:bookmarkEnd w:id="2706"/>
      <w:bookmarkEnd w:id="2707"/>
      <w:bookmarkEnd w:id="2708"/>
      <w:bookmarkEnd w:id="2709"/>
      <w:bookmarkEnd w:id="2710"/>
      <w:bookmarkEnd w:id="2711"/>
      <w:bookmarkEnd w:id="2712"/>
      <w:bookmarkEnd w:id="2713"/>
      <w:bookmarkEnd w:id="2714"/>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5" w:name="_Toc3200958"/>
      <w:bookmarkStart w:id="2716" w:name="_Toc20392701"/>
      <w:bookmarkStart w:id="2717" w:name="_Toc27774348"/>
      <w:bookmarkStart w:id="2718" w:name="_Toc36482808"/>
      <w:bookmarkStart w:id="2719" w:name="_Toc36484467"/>
      <w:bookmarkStart w:id="2720" w:name="_Toc44933397"/>
      <w:bookmarkStart w:id="2721" w:name="_Toc50972350"/>
      <w:bookmarkStart w:id="2722" w:name="_Toc57105104"/>
      <w:bookmarkStart w:id="2723" w:name="_Toc170293479"/>
      <w:r w:rsidRPr="00816C4A">
        <w:t>8.14</w:t>
      </w:r>
      <w:r w:rsidRPr="00816C4A">
        <w:tab/>
        <w:t>SS string</w:t>
      </w:r>
      <w:bookmarkEnd w:id="2715"/>
      <w:bookmarkEnd w:id="2716"/>
      <w:bookmarkEnd w:id="2717"/>
      <w:bookmarkEnd w:id="2718"/>
      <w:bookmarkEnd w:id="2719"/>
      <w:bookmarkEnd w:id="2720"/>
      <w:bookmarkEnd w:id="2721"/>
      <w:bookmarkEnd w:id="2722"/>
      <w:bookmarkEnd w:id="2723"/>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4" w:name="_Toc3200959"/>
      <w:bookmarkStart w:id="2725" w:name="_Toc20392702"/>
      <w:bookmarkStart w:id="2726" w:name="_Toc27774349"/>
      <w:bookmarkStart w:id="2727" w:name="_Toc36482809"/>
      <w:bookmarkStart w:id="2728" w:name="_Toc36484468"/>
      <w:bookmarkStart w:id="2729" w:name="_Toc44933398"/>
      <w:bookmarkStart w:id="2730" w:name="_Toc50972351"/>
      <w:bookmarkStart w:id="2731" w:name="_Toc57105105"/>
      <w:bookmarkStart w:id="2732" w:name="_Toc170293480"/>
      <w:r w:rsidRPr="00816C4A">
        <w:t>8.15</w:t>
      </w:r>
      <w:r w:rsidRPr="00816C4A">
        <w:tab/>
        <w:t>Text string</w:t>
      </w:r>
      <w:bookmarkEnd w:id="2724"/>
      <w:bookmarkEnd w:id="2725"/>
      <w:bookmarkEnd w:id="2726"/>
      <w:bookmarkEnd w:id="2727"/>
      <w:bookmarkEnd w:id="2728"/>
      <w:bookmarkEnd w:id="2729"/>
      <w:bookmarkEnd w:id="2730"/>
      <w:bookmarkEnd w:id="2731"/>
      <w:bookmarkEnd w:id="2732"/>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3" w:name="_Toc3200960"/>
      <w:bookmarkStart w:id="2734" w:name="_Toc20392703"/>
      <w:bookmarkStart w:id="2735" w:name="_Toc27774350"/>
      <w:bookmarkStart w:id="2736" w:name="_Toc36482810"/>
      <w:bookmarkStart w:id="2737" w:name="_Toc36484469"/>
      <w:bookmarkStart w:id="2738" w:name="_Toc44933399"/>
      <w:bookmarkStart w:id="2739" w:name="_Toc50972352"/>
      <w:bookmarkStart w:id="2740" w:name="_Toc57105106"/>
      <w:bookmarkStart w:id="2741" w:name="_Toc170293481"/>
      <w:r w:rsidRPr="00816C4A">
        <w:t>8.16</w:t>
      </w:r>
      <w:r w:rsidRPr="00816C4A">
        <w:tab/>
        <w:t>Tone</w:t>
      </w:r>
      <w:bookmarkEnd w:id="2733"/>
      <w:bookmarkEnd w:id="2734"/>
      <w:bookmarkEnd w:id="2735"/>
      <w:bookmarkEnd w:id="2736"/>
      <w:bookmarkEnd w:id="2737"/>
      <w:bookmarkEnd w:id="2738"/>
      <w:bookmarkEnd w:id="2739"/>
      <w:bookmarkEnd w:id="2740"/>
      <w:bookmarkEnd w:id="2741"/>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42" w:name="_Toc3200961"/>
      <w:bookmarkStart w:id="2743" w:name="_Toc20392704"/>
      <w:bookmarkStart w:id="2744" w:name="_Toc27774351"/>
      <w:bookmarkStart w:id="2745" w:name="_Toc36482811"/>
      <w:bookmarkStart w:id="2746" w:name="_Toc36484470"/>
      <w:bookmarkStart w:id="2747" w:name="_Toc44933400"/>
      <w:bookmarkStart w:id="2748" w:name="_Toc50972353"/>
      <w:bookmarkStart w:id="2749" w:name="_Toc57105107"/>
      <w:bookmarkStart w:id="2750" w:name="_Toc170293482"/>
      <w:r w:rsidRPr="00816C4A">
        <w:t>8.17</w:t>
      </w:r>
      <w:r w:rsidRPr="00816C4A">
        <w:tab/>
        <w:t>USSD string</w:t>
      </w:r>
      <w:bookmarkEnd w:id="2742"/>
      <w:bookmarkEnd w:id="2743"/>
      <w:bookmarkEnd w:id="2744"/>
      <w:bookmarkEnd w:id="2745"/>
      <w:bookmarkEnd w:id="2746"/>
      <w:bookmarkEnd w:id="2747"/>
      <w:bookmarkEnd w:id="2748"/>
      <w:bookmarkEnd w:id="2749"/>
      <w:bookmarkEnd w:id="2750"/>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1" w:name="_Toc3200962"/>
      <w:bookmarkStart w:id="2752" w:name="_Toc20392705"/>
      <w:bookmarkStart w:id="2753" w:name="_Toc27774352"/>
      <w:bookmarkStart w:id="2754" w:name="_Toc36482812"/>
      <w:bookmarkStart w:id="2755" w:name="_Toc36484471"/>
      <w:bookmarkStart w:id="2756" w:name="_Toc44933401"/>
      <w:bookmarkStart w:id="2757" w:name="_Toc50972354"/>
      <w:bookmarkStart w:id="2758" w:name="_Toc57105108"/>
      <w:bookmarkStart w:id="2759" w:name="_Toc170293483"/>
      <w:r w:rsidRPr="00816C4A">
        <w:lastRenderedPageBreak/>
        <w:t>8.18</w:t>
      </w:r>
      <w:r w:rsidRPr="00816C4A">
        <w:tab/>
        <w:t>File List</w:t>
      </w:r>
      <w:bookmarkEnd w:id="2751"/>
      <w:bookmarkEnd w:id="2752"/>
      <w:bookmarkEnd w:id="2753"/>
      <w:bookmarkEnd w:id="2754"/>
      <w:bookmarkEnd w:id="2755"/>
      <w:bookmarkEnd w:id="2756"/>
      <w:bookmarkEnd w:id="2757"/>
      <w:bookmarkEnd w:id="2758"/>
      <w:bookmarkEnd w:id="2759"/>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0" w:name="_Toc3200963"/>
      <w:bookmarkStart w:id="2761" w:name="_Toc20392706"/>
      <w:bookmarkStart w:id="2762" w:name="_Toc27774353"/>
      <w:bookmarkStart w:id="2763" w:name="_Toc36482813"/>
      <w:bookmarkStart w:id="2764" w:name="_Toc36484472"/>
      <w:bookmarkStart w:id="2765" w:name="_Toc44933402"/>
      <w:bookmarkStart w:id="2766" w:name="_Toc50972355"/>
      <w:bookmarkStart w:id="2767" w:name="_Toc57105109"/>
      <w:bookmarkStart w:id="2768" w:name="_Toc170293484"/>
      <w:r w:rsidRPr="00816C4A">
        <w:t>8.19</w:t>
      </w:r>
      <w:r w:rsidRPr="00816C4A">
        <w:tab/>
        <w:t>Location Information</w:t>
      </w:r>
      <w:bookmarkEnd w:id="2760"/>
      <w:bookmarkEnd w:id="2761"/>
      <w:bookmarkEnd w:id="2762"/>
      <w:bookmarkEnd w:id="2763"/>
      <w:bookmarkEnd w:id="2764"/>
      <w:bookmarkEnd w:id="2765"/>
      <w:bookmarkEnd w:id="2766"/>
      <w:bookmarkEnd w:id="2767"/>
      <w:bookmarkEnd w:id="2768"/>
    </w:p>
    <w:p w14:paraId="06D8B36A" w14:textId="77777777" w:rsidR="00E86E7B" w:rsidRPr="00816C4A" w:rsidRDefault="00E86E7B" w:rsidP="00E86E7B">
      <w:pPr>
        <w:pStyle w:val="Heading3"/>
      </w:pPr>
      <w:bookmarkStart w:id="2769" w:name="_Toc3200964"/>
      <w:bookmarkStart w:id="2770" w:name="_Toc20392707"/>
      <w:bookmarkStart w:id="2771" w:name="_Toc27774354"/>
      <w:bookmarkStart w:id="2772" w:name="_Toc36482814"/>
      <w:bookmarkStart w:id="2773" w:name="_Toc36484473"/>
      <w:bookmarkStart w:id="2774" w:name="_Toc44933403"/>
      <w:bookmarkStart w:id="2775" w:name="_Toc50972356"/>
      <w:bookmarkStart w:id="2776" w:name="_Toc57105110"/>
      <w:bookmarkStart w:id="2777" w:name="_Toc170293485"/>
      <w:r w:rsidRPr="00816C4A">
        <w:t>8.19.1</w:t>
      </w:r>
      <w:r w:rsidRPr="00816C4A">
        <w:tab/>
        <w:t>Location Information for GERAN</w:t>
      </w:r>
      <w:bookmarkEnd w:id="2769"/>
      <w:bookmarkEnd w:id="2770"/>
      <w:bookmarkEnd w:id="2771"/>
      <w:bookmarkEnd w:id="2772"/>
      <w:bookmarkEnd w:id="2773"/>
      <w:bookmarkEnd w:id="2774"/>
      <w:bookmarkEnd w:id="2775"/>
      <w:bookmarkEnd w:id="2776"/>
      <w:bookmarkEnd w:id="2777"/>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8" w:name="_Toc3200965"/>
      <w:bookmarkStart w:id="2779" w:name="_Toc20392708"/>
      <w:bookmarkStart w:id="2780" w:name="_Toc27774355"/>
      <w:bookmarkStart w:id="2781" w:name="_Toc36482815"/>
      <w:bookmarkStart w:id="2782" w:name="_Toc36484474"/>
      <w:bookmarkStart w:id="2783" w:name="_Toc44933404"/>
      <w:bookmarkStart w:id="2784" w:name="_Toc50972357"/>
      <w:bookmarkStart w:id="2785" w:name="_Toc57105111"/>
      <w:bookmarkStart w:id="2786" w:name="_Toc170293486"/>
      <w:r w:rsidRPr="00816C4A">
        <w:t>8.19.2</w:t>
      </w:r>
      <w:r w:rsidRPr="00816C4A">
        <w:tab/>
        <w:t>Location Information for UTRAN</w:t>
      </w:r>
      <w:bookmarkEnd w:id="2778"/>
      <w:bookmarkEnd w:id="2779"/>
      <w:bookmarkEnd w:id="2780"/>
      <w:bookmarkEnd w:id="2781"/>
      <w:bookmarkEnd w:id="2782"/>
      <w:bookmarkEnd w:id="2783"/>
      <w:bookmarkEnd w:id="2784"/>
      <w:bookmarkEnd w:id="2785"/>
      <w:bookmarkEnd w:id="2786"/>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7" w:name="_Toc3200966"/>
      <w:bookmarkStart w:id="2788" w:name="_Toc20392709"/>
      <w:bookmarkStart w:id="2789" w:name="_Toc27774356"/>
      <w:bookmarkStart w:id="2790" w:name="_Toc36482816"/>
      <w:bookmarkStart w:id="2791" w:name="_Toc36484475"/>
      <w:bookmarkStart w:id="2792" w:name="_Toc44933405"/>
      <w:bookmarkStart w:id="2793" w:name="_Toc50972358"/>
      <w:bookmarkStart w:id="2794" w:name="_Toc57105112"/>
      <w:bookmarkStart w:id="2795" w:name="_Toc170293487"/>
      <w:bookmarkStart w:id="2796" w:name="_Toc3200967"/>
      <w:bookmarkStart w:id="2797" w:name="_Toc20392710"/>
      <w:bookmarkStart w:id="2798" w:name="_Toc27774357"/>
      <w:bookmarkStart w:id="2799" w:name="_Toc36482817"/>
      <w:bookmarkStart w:id="2800" w:name="_Toc36484476"/>
      <w:bookmarkStart w:id="2801" w:name="_Toc44933406"/>
      <w:bookmarkStart w:id="2802" w:name="_Toc50972359"/>
      <w:bookmarkStart w:id="2803" w:name="_Toc57105113"/>
      <w:bookmarkStart w:id="2804" w:name="_Toc3200968"/>
      <w:bookmarkStart w:id="2805" w:name="_Toc20392711"/>
      <w:bookmarkStart w:id="2806" w:name="_Toc27774358"/>
      <w:bookmarkStart w:id="2807" w:name="_Toc36482818"/>
      <w:bookmarkStart w:id="2808" w:name="_Toc36484477"/>
      <w:bookmarkStart w:id="2809" w:name="_Toc44933407"/>
      <w:bookmarkStart w:id="2810" w:name="_Toc50972360"/>
      <w:bookmarkStart w:id="2811" w:name="_Toc57105114"/>
      <w:r>
        <w:lastRenderedPageBreak/>
        <w:t>8.19.3</w:t>
      </w:r>
      <w:r>
        <w:tab/>
        <w:t>Location Information for E-UTRAN</w:t>
      </w:r>
      <w:bookmarkEnd w:id="2787"/>
      <w:bookmarkEnd w:id="2788"/>
      <w:bookmarkEnd w:id="2789"/>
      <w:bookmarkEnd w:id="2790"/>
      <w:bookmarkEnd w:id="2791"/>
      <w:bookmarkEnd w:id="2792"/>
      <w:bookmarkEnd w:id="2793"/>
      <w:bookmarkEnd w:id="2794"/>
      <w:r>
        <w:t xml:space="preserve"> and Satellite E-UTRAN</w:t>
      </w:r>
      <w:bookmarkEnd w:id="279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2" w:name="_Toc170293488"/>
      <w:bookmarkEnd w:id="2796"/>
      <w:bookmarkEnd w:id="2797"/>
      <w:bookmarkEnd w:id="2798"/>
      <w:bookmarkEnd w:id="2799"/>
      <w:bookmarkEnd w:id="2800"/>
      <w:bookmarkEnd w:id="2801"/>
      <w:bookmarkEnd w:id="2802"/>
      <w:bookmarkEnd w:id="2803"/>
      <w:r>
        <w:lastRenderedPageBreak/>
        <w:t>8.19.4</w:t>
      </w:r>
      <w:r>
        <w:tab/>
      </w:r>
      <w:r w:rsidR="007F083D">
        <w:t>Location Information for NG-RAN and Satellite NG-RAN</w:t>
      </w:r>
      <w:bookmarkEnd w:id="2812"/>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shall only be present for Provide Local Information (location information), Location status event when UE is providing information about the PNI-NPN, SNPN or RedCap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3" w:name="_Toc170293489"/>
      <w:r w:rsidRPr="00816C4A">
        <w:t>8.19.5</w:t>
      </w:r>
      <w:r w:rsidRPr="00816C4A">
        <w:tab/>
        <w:t xml:space="preserve">Location Information when </w:t>
      </w:r>
      <w:r w:rsidRPr="00816C4A">
        <w:rPr>
          <w:szCs w:val="18"/>
        </w:rPr>
        <w:t>no surrounding macrocell is detected</w:t>
      </w:r>
      <w:bookmarkEnd w:id="2804"/>
      <w:bookmarkEnd w:id="2805"/>
      <w:bookmarkEnd w:id="2806"/>
      <w:bookmarkEnd w:id="2807"/>
      <w:bookmarkEnd w:id="2808"/>
      <w:bookmarkEnd w:id="2809"/>
      <w:bookmarkEnd w:id="2810"/>
      <w:bookmarkEnd w:id="2811"/>
      <w:bookmarkEnd w:id="2813"/>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4" w:name="_Toc3200969"/>
      <w:bookmarkStart w:id="2815" w:name="_Toc20392712"/>
      <w:bookmarkStart w:id="2816" w:name="_Toc27774359"/>
      <w:bookmarkStart w:id="2817" w:name="_Toc36482819"/>
      <w:bookmarkStart w:id="2818" w:name="_Toc36484478"/>
      <w:bookmarkStart w:id="2819" w:name="_Toc44933408"/>
      <w:bookmarkStart w:id="2820" w:name="_Toc50972361"/>
      <w:bookmarkStart w:id="2821" w:name="_Toc57105115"/>
      <w:bookmarkStart w:id="2822" w:name="_Toc170293490"/>
      <w:r w:rsidRPr="00816C4A">
        <w:lastRenderedPageBreak/>
        <w:t>8.20</w:t>
      </w:r>
      <w:r w:rsidRPr="00816C4A">
        <w:tab/>
        <w:t>IMEI</w:t>
      </w:r>
      <w:bookmarkEnd w:id="2814"/>
      <w:bookmarkEnd w:id="2815"/>
      <w:bookmarkEnd w:id="2816"/>
      <w:bookmarkEnd w:id="2817"/>
      <w:bookmarkEnd w:id="2818"/>
      <w:bookmarkEnd w:id="2819"/>
      <w:bookmarkEnd w:id="2820"/>
      <w:bookmarkEnd w:id="2821"/>
      <w:bookmarkEnd w:id="2822"/>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3" w:name="_Toc3200970"/>
      <w:bookmarkStart w:id="2824" w:name="_Toc20392713"/>
      <w:bookmarkStart w:id="2825" w:name="_Toc27774360"/>
      <w:bookmarkStart w:id="2826" w:name="_Toc36482820"/>
      <w:bookmarkStart w:id="2827" w:name="_Toc36484479"/>
      <w:bookmarkStart w:id="2828" w:name="_Toc44933409"/>
      <w:bookmarkStart w:id="2829" w:name="_Toc50972362"/>
      <w:bookmarkStart w:id="2830" w:name="_Toc57105116"/>
      <w:bookmarkStart w:id="2831" w:name="_Toc170293491"/>
      <w:r w:rsidRPr="00816C4A">
        <w:t>8.21</w:t>
      </w:r>
      <w:r w:rsidRPr="00816C4A">
        <w:tab/>
        <w:t>Help Request</w:t>
      </w:r>
      <w:bookmarkEnd w:id="2823"/>
      <w:bookmarkEnd w:id="2824"/>
      <w:bookmarkEnd w:id="2825"/>
      <w:bookmarkEnd w:id="2826"/>
      <w:bookmarkEnd w:id="2827"/>
      <w:bookmarkEnd w:id="2828"/>
      <w:bookmarkEnd w:id="2829"/>
      <w:bookmarkEnd w:id="2830"/>
      <w:bookmarkEnd w:id="2831"/>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2" w:name="_Toc3200971"/>
      <w:bookmarkStart w:id="2833" w:name="_Toc20392714"/>
      <w:bookmarkStart w:id="2834" w:name="_Toc27774361"/>
      <w:bookmarkStart w:id="2835" w:name="_Toc36482821"/>
      <w:bookmarkStart w:id="2836" w:name="_Toc36484480"/>
      <w:bookmarkStart w:id="2837" w:name="_Toc44933410"/>
      <w:bookmarkStart w:id="2838" w:name="_Toc50972363"/>
      <w:bookmarkStart w:id="2839" w:name="_Toc57105117"/>
      <w:bookmarkStart w:id="2840" w:name="_Toc170293492"/>
      <w:r w:rsidRPr="00816C4A">
        <w:t>8.22</w:t>
      </w:r>
      <w:r w:rsidRPr="00816C4A">
        <w:tab/>
        <w:t>Network Measurement Results</w:t>
      </w:r>
      <w:bookmarkEnd w:id="2832"/>
      <w:bookmarkEnd w:id="2833"/>
      <w:bookmarkEnd w:id="2834"/>
      <w:bookmarkEnd w:id="2835"/>
      <w:bookmarkEnd w:id="2836"/>
      <w:bookmarkEnd w:id="2837"/>
      <w:bookmarkEnd w:id="2838"/>
      <w:bookmarkEnd w:id="2839"/>
      <w:bookmarkEnd w:id="2840"/>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w:t>
      </w:r>
      <w:r>
        <w:lastRenderedPageBreak/>
        <w:t xml:space="preserve">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512295A2"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3413FE">
        <w:t>TS 3</w:t>
      </w:r>
      <w:r>
        <w:t>6.331</w:t>
      </w:r>
      <w:r w:rsidR="003413FE">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1" w:name="OLE_LINK2"/>
      <w:r>
        <w:rPr>
          <w:rFonts w:eastAsia="SimSun" w:hint="eastAsia"/>
          <w:lang w:val="en-US" w:eastAsia="zh-CN"/>
        </w:rPr>
        <w:t>8</w:t>
      </w:r>
      <w:r>
        <w:t xml:space="preserve"> strongest</w:t>
      </w:r>
      <w:bookmarkEnd w:id="2841"/>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2" w:name="OLE_LINK1"/>
      <w:r>
        <w:rPr>
          <w:rFonts w:hint="eastAsia"/>
          <w:lang w:val="en-US" w:eastAsia="zh-CN"/>
        </w:rPr>
        <w:t>E-</w:t>
      </w:r>
      <w:r>
        <w:t>UTRAN</w:t>
      </w:r>
      <w:bookmarkEnd w:id="2842"/>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43" w:name="_Toc3200972"/>
      <w:bookmarkStart w:id="2844" w:name="_Toc20392715"/>
      <w:bookmarkStart w:id="2845" w:name="_Toc27774362"/>
      <w:bookmarkStart w:id="2846" w:name="_Toc36482822"/>
      <w:bookmarkStart w:id="2847" w:name="_Toc36484481"/>
      <w:bookmarkStart w:id="2848" w:name="_Toc44933411"/>
      <w:bookmarkStart w:id="2849" w:name="_Toc50972364"/>
      <w:bookmarkStart w:id="2850" w:name="_Toc57105118"/>
      <w:bookmarkStart w:id="2851" w:name="_Toc170293493"/>
      <w:r w:rsidRPr="00816C4A">
        <w:t>8.23</w:t>
      </w:r>
      <w:r w:rsidRPr="00816C4A">
        <w:tab/>
        <w:t>Default Text</w:t>
      </w:r>
      <w:bookmarkEnd w:id="2843"/>
      <w:bookmarkEnd w:id="2844"/>
      <w:bookmarkEnd w:id="2845"/>
      <w:bookmarkEnd w:id="2846"/>
      <w:bookmarkEnd w:id="2847"/>
      <w:bookmarkEnd w:id="2848"/>
      <w:bookmarkEnd w:id="2849"/>
      <w:bookmarkEnd w:id="2850"/>
      <w:bookmarkEnd w:id="2851"/>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2" w:name="_Toc3200973"/>
      <w:bookmarkStart w:id="2853" w:name="_Toc20392716"/>
      <w:bookmarkStart w:id="2854" w:name="_Toc27774363"/>
      <w:bookmarkStart w:id="2855" w:name="_Toc36482823"/>
      <w:bookmarkStart w:id="2856" w:name="_Toc36484482"/>
      <w:bookmarkStart w:id="2857" w:name="_Toc44933412"/>
      <w:bookmarkStart w:id="2858" w:name="_Toc50972365"/>
      <w:bookmarkStart w:id="2859" w:name="_Toc57105119"/>
      <w:bookmarkStart w:id="2860" w:name="_Toc170293494"/>
      <w:r w:rsidRPr="00816C4A">
        <w:t>8.24</w:t>
      </w:r>
      <w:r w:rsidRPr="00816C4A">
        <w:tab/>
        <w:t>Items Next Action Indicator</w:t>
      </w:r>
      <w:bookmarkEnd w:id="2852"/>
      <w:bookmarkEnd w:id="2853"/>
      <w:bookmarkEnd w:id="2854"/>
      <w:bookmarkEnd w:id="2855"/>
      <w:bookmarkEnd w:id="2856"/>
      <w:bookmarkEnd w:id="2857"/>
      <w:bookmarkEnd w:id="2858"/>
      <w:bookmarkEnd w:id="2859"/>
      <w:bookmarkEnd w:id="2860"/>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1" w:name="_Toc3200974"/>
      <w:bookmarkStart w:id="2862" w:name="_Toc20392717"/>
      <w:bookmarkStart w:id="2863" w:name="_Toc27774364"/>
      <w:bookmarkStart w:id="2864" w:name="_Toc36482824"/>
      <w:bookmarkStart w:id="2865" w:name="_Toc36484483"/>
      <w:bookmarkStart w:id="2866" w:name="_Toc44933413"/>
      <w:bookmarkStart w:id="2867" w:name="_Toc50972366"/>
      <w:bookmarkStart w:id="2868" w:name="_Toc57105120"/>
      <w:bookmarkStart w:id="2869" w:name="_Toc170293495"/>
      <w:r w:rsidRPr="00816C4A">
        <w:lastRenderedPageBreak/>
        <w:t>8.25</w:t>
      </w:r>
      <w:r w:rsidRPr="00816C4A">
        <w:tab/>
        <w:t>Event list</w:t>
      </w:r>
      <w:bookmarkEnd w:id="2861"/>
      <w:bookmarkEnd w:id="2862"/>
      <w:bookmarkEnd w:id="2863"/>
      <w:bookmarkEnd w:id="2864"/>
      <w:bookmarkEnd w:id="2865"/>
      <w:bookmarkEnd w:id="2866"/>
      <w:bookmarkEnd w:id="2867"/>
      <w:bookmarkEnd w:id="2868"/>
      <w:bookmarkEnd w:id="2869"/>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0" w:name="_Toc3200975"/>
      <w:bookmarkStart w:id="2871" w:name="_Toc20392718"/>
      <w:bookmarkStart w:id="2872" w:name="_Toc27774365"/>
      <w:bookmarkStart w:id="2873" w:name="_Toc36482825"/>
      <w:bookmarkStart w:id="2874" w:name="_Toc36484484"/>
      <w:bookmarkStart w:id="2875" w:name="_Toc44933414"/>
      <w:bookmarkStart w:id="2876" w:name="_Toc50972367"/>
      <w:bookmarkStart w:id="2877" w:name="_Toc57105121"/>
      <w:bookmarkStart w:id="2878" w:name="_Toc170293496"/>
      <w:r w:rsidRPr="00816C4A">
        <w:t>8.26</w:t>
      </w:r>
      <w:r w:rsidRPr="00816C4A">
        <w:tab/>
        <w:t>Cause</w:t>
      </w:r>
      <w:bookmarkEnd w:id="2870"/>
      <w:bookmarkEnd w:id="2871"/>
      <w:bookmarkEnd w:id="2872"/>
      <w:bookmarkEnd w:id="2873"/>
      <w:bookmarkEnd w:id="2874"/>
      <w:bookmarkEnd w:id="2875"/>
      <w:bookmarkEnd w:id="2876"/>
      <w:bookmarkEnd w:id="2877"/>
      <w:bookmarkEnd w:id="2878"/>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9" w:name="_Toc3200976"/>
      <w:bookmarkStart w:id="2880" w:name="_Toc20392719"/>
      <w:bookmarkStart w:id="2881" w:name="_Toc27774366"/>
      <w:bookmarkStart w:id="2882" w:name="_Toc36482826"/>
      <w:bookmarkStart w:id="2883" w:name="_Toc36484485"/>
      <w:bookmarkStart w:id="2884" w:name="_Toc44933415"/>
      <w:bookmarkStart w:id="2885" w:name="_Toc50972368"/>
      <w:bookmarkStart w:id="2886" w:name="_Toc57105122"/>
      <w:bookmarkStart w:id="2887" w:name="_Toc170293497"/>
      <w:r w:rsidRPr="00816C4A">
        <w:t>8.27</w:t>
      </w:r>
      <w:r w:rsidRPr="00816C4A">
        <w:tab/>
        <w:t>Location status</w:t>
      </w:r>
      <w:bookmarkEnd w:id="2879"/>
      <w:bookmarkEnd w:id="2880"/>
      <w:bookmarkEnd w:id="2881"/>
      <w:bookmarkEnd w:id="2882"/>
      <w:bookmarkEnd w:id="2883"/>
      <w:bookmarkEnd w:id="2884"/>
      <w:bookmarkEnd w:id="2885"/>
      <w:bookmarkEnd w:id="2886"/>
      <w:bookmarkEnd w:id="2887"/>
    </w:p>
    <w:p w14:paraId="118F7F3F" w14:textId="532C347D" w:rsidR="004F6A18" w:rsidRPr="00816C4A" w:rsidRDefault="004F6A18" w:rsidP="004F6A18">
      <w:bookmarkStart w:id="2888" w:name="_Toc3200977"/>
      <w:bookmarkStart w:id="2889" w:name="_Toc20392720"/>
      <w:bookmarkStart w:id="2890" w:name="_Toc27774367"/>
      <w:bookmarkStart w:id="2891" w:name="_Toc36482827"/>
      <w:bookmarkStart w:id="2892" w:name="_Toc36484486"/>
      <w:bookmarkStart w:id="2893" w:name="_Toc44933416"/>
      <w:bookmarkStart w:id="2894" w:name="_Toc50972369"/>
      <w:bookmarkStart w:id="2895" w:name="_Toc57105123"/>
      <w:r w:rsidRPr="00816C4A">
        <w:t xml:space="preserve">See ETSI TS 102 223 [32] </w:t>
      </w:r>
      <w:r w:rsidR="003413FE" w:rsidRPr="00816C4A">
        <w:t>clause</w:t>
      </w:r>
      <w:r w:rsidR="003413FE">
        <w:t> </w:t>
      </w:r>
      <w:r w:rsidR="003413FE"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6" w:name="_Toc170293498"/>
      <w:r w:rsidRPr="00816C4A">
        <w:t>8.28</w:t>
      </w:r>
      <w:r w:rsidRPr="00816C4A">
        <w:tab/>
        <w:t>Transaction identifier</w:t>
      </w:r>
      <w:bookmarkEnd w:id="2888"/>
      <w:bookmarkEnd w:id="2889"/>
      <w:bookmarkEnd w:id="2890"/>
      <w:bookmarkEnd w:id="2891"/>
      <w:bookmarkEnd w:id="2892"/>
      <w:bookmarkEnd w:id="2893"/>
      <w:bookmarkEnd w:id="2894"/>
      <w:bookmarkEnd w:id="2895"/>
      <w:bookmarkEnd w:id="2896"/>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lastRenderedPageBreak/>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7" w:name="_Toc3200978"/>
      <w:bookmarkStart w:id="2898" w:name="_Toc20392721"/>
      <w:bookmarkStart w:id="2899" w:name="_Toc27774368"/>
      <w:bookmarkStart w:id="2900" w:name="_Toc36482828"/>
      <w:bookmarkStart w:id="2901" w:name="_Toc36484487"/>
      <w:bookmarkStart w:id="2902" w:name="_Toc44933417"/>
      <w:bookmarkStart w:id="2903" w:name="_Toc50972370"/>
      <w:bookmarkStart w:id="2904" w:name="_Toc57105124"/>
      <w:bookmarkStart w:id="2905" w:name="_Toc170293499"/>
      <w:r w:rsidRPr="00816C4A">
        <w:t>8.29</w:t>
      </w:r>
      <w:r w:rsidRPr="00816C4A">
        <w:tab/>
        <w:t>BCCH channel list</w:t>
      </w:r>
      <w:bookmarkEnd w:id="2897"/>
      <w:bookmarkEnd w:id="2898"/>
      <w:bookmarkEnd w:id="2899"/>
      <w:bookmarkEnd w:id="2900"/>
      <w:bookmarkEnd w:id="2901"/>
      <w:bookmarkEnd w:id="2902"/>
      <w:bookmarkEnd w:id="2903"/>
      <w:bookmarkEnd w:id="2904"/>
      <w:bookmarkEnd w:id="2905"/>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 xml:space="preserve">rmation elements (see TS 44.018 [27]). The length of the BCCH channel list </w:t>
      </w:r>
      <w:r w:rsidRPr="00816C4A">
        <w:lastRenderedPageBreak/>
        <w:t>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6" w:name="_Toc3200979"/>
      <w:bookmarkStart w:id="2907" w:name="_Toc20392722"/>
      <w:bookmarkStart w:id="2908" w:name="_Toc27774369"/>
      <w:bookmarkStart w:id="2909" w:name="_Toc36482829"/>
      <w:bookmarkStart w:id="2910" w:name="_Toc36484488"/>
      <w:bookmarkStart w:id="2911" w:name="_Toc44933418"/>
      <w:bookmarkStart w:id="2912" w:name="_Toc50972371"/>
      <w:bookmarkStart w:id="2913" w:name="_Toc57105125"/>
      <w:bookmarkStart w:id="2914" w:name="_Toc170293500"/>
      <w:r w:rsidRPr="00816C4A">
        <w:t>8.30</w:t>
      </w:r>
      <w:r w:rsidRPr="00816C4A">
        <w:tab/>
        <w:t>Call control requested action</w:t>
      </w:r>
      <w:bookmarkEnd w:id="2906"/>
      <w:bookmarkEnd w:id="2907"/>
      <w:bookmarkEnd w:id="2908"/>
      <w:bookmarkEnd w:id="2909"/>
      <w:bookmarkEnd w:id="2910"/>
      <w:bookmarkEnd w:id="2911"/>
      <w:bookmarkEnd w:id="2912"/>
      <w:bookmarkEnd w:id="2913"/>
      <w:bookmarkEnd w:id="2914"/>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5" w:name="_Toc3200980"/>
      <w:bookmarkStart w:id="2916" w:name="_Toc20392723"/>
      <w:bookmarkStart w:id="2917" w:name="_Toc27774370"/>
      <w:bookmarkStart w:id="2918" w:name="_Toc36482830"/>
      <w:bookmarkStart w:id="2919" w:name="_Toc36484489"/>
      <w:bookmarkStart w:id="2920" w:name="_Toc44933419"/>
      <w:bookmarkStart w:id="2921" w:name="_Toc50972372"/>
      <w:bookmarkStart w:id="2922" w:name="_Toc57105126"/>
      <w:bookmarkStart w:id="2923" w:name="_Toc170293501"/>
      <w:r w:rsidRPr="00816C4A">
        <w:t>8.31</w:t>
      </w:r>
      <w:r w:rsidRPr="00816C4A">
        <w:tab/>
        <w:t>Icon Identifier</w:t>
      </w:r>
      <w:bookmarkEnd w:id="2915"/>
      <w:bookmarkEnd w:id="2916"/>
      <w:bookmarkEnd w:id="2917"/>
      <w:bookmarkEnd w:id="2918"/>
      <w:bookmarkEnd w:id="2919"/>
      <w:bookmarkEnd w:id="2920"/>
      <w:bookmarkEnd w:id="2921"/>
      <w:bookmarkEnd w:id="2922"/>
      <w:bookmarkEnd w:id="2923"/>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4" w:name="_Toc3200981"/>
      <w:bookmarkStart w:id="2925" w:name="_Toc20392724"/>
      <w:bookmarkStart w:id="2926" w:name="_Toc27774371"/>
      <w:bookmarkStart w:id="2927" w:name="_Toc36482831"/>
      <w:bookmarkStart w:id="2928" w:name="_Toc36484490"/>
      <w:bookmarkStart w:id="2929" w:name="_Toc44933420"/>
      <w:bookmarkStart w:id="2930" w:name="_Toc50972373"/>
      <w:bookmarkStart w:id="2931" w:name="_Toc57105127"/>
      <w:bookmarkStart w:id="2932" w:name="_Toc170293502"/>
      <w:r w:rsidRPr="00816C4A">
        <w:t>8.32</w:t>
      </w:r>
      <w:r w:rsidRPr="00816C4A">
        <w:tab/>
        <w:t>Item Icon Identifier list</w:t>
      </w:r>
      <w:bookmarkEnd w:id="2924"/>
      <w:bookmarkEnd w:id="2925"/>
      <w:bookmarkEnd w:id="2926"/>
      <w:bookmarkEnd w:id="2927"/>
      <w:bookmarkEnd w:id="2928"/>
      <w:bookmarkEnd w:id="2929"/>
      <w:bookmarkEnd w:id="2930"/>
      <w:bookmarkEnd w:id="2931"/>
      <w:bookmarkEnd w:id="2932"/>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3" w:name="_Toc3200982"/>
      <w:bookmarkStart w:id="2934" w:name="_Toc20392725"/>
      <w:bookmarkStart w:id="2935" w:name="_Toc27774372"/>
      <w:bookmarkStart w:id="2936" w:name="_Toc36482832"/>
      <w:bookmarkStart w:id="2937" w:name="_Toc36484491"/>
      <w:bookmarkStart w:id="2938" w:name="_Toc44933421"/>
      <w:bookmarkStart w:id="2939" w:name="_Toc50972374"/>
      <w:bookmarkStart w:id="2940" w:name="_Toc57105128"/>
      <w:bookmarkStart w:id="2941" w:name="_Toc170293503"/>
      <w:r w:rsidRPr="00816C4A">
        <w:t>8.33</w:t>
      </w:r>
      <w:r w:rsidRPr="00816C4A">
        <w:tab/>
        <w:t>Card reader status</w:t>
      </w:r>
      <w:bookmarkEnd w:id="2933"/>
      <w:bookmarkEnd w:id="2934"/>
      <w:bookmarkEnd w:id="2935"/>
      <w:bookmarkEnd w:id="2936"/>
      <w:bookmarkEnd w:id="2937"/>
      <w:bookmarkEnd w:id="2938"/>
      <w:bookmarkEnd w:id="2939"/>
      <w:bookmarkEnd w:id="2940"/>
      <w:bookmarkEnd w:id="2941"/>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2" w:name="_Toc3200983"/>
      <w:bookmarkStart w:id="2943" w:name="_Toc20392726"/>
      <w:bookmarkStart w:id="2944" w:name="_Toc27774373"/>
      <w:bookmarkStart w:id="2945" w:name="_Toc36482833"/>
      <w:bookmarkStart w:id="2946" w:name="_Toc36484492"/>
      <w:bookmarkStart w:id="2947" w:name="_Toc44933422"/>
      <w:bookmarkStart w:id="2948" w:name="_Toc50972375"/>
      <w:bookmarkStart w:id="2949" w:name="_Toc57105129"/>
      <w:bookmarkStart w:id="2950" w:name="_Toc170293504"/>
      <w:r w:rsidRPr="00816C4A">
        <w:t>8.34</w:t>
      </w:r>
      <w:r w:rsidRPr="00816C4A">
        <w:tab/>
        <w:t>Card ATR</w:t>
      </w:r>
      <w:bookmarkEnd w:id="2942"/>
      <w:bookmarkEnd w:id="2943"/>
      <w:bookmarkEnd w:id="2944"/>
      <w:bookmarkEnd w:id="2945"/>
      <w:bookmarkEnd w:id="2946"/>
      <w:bookmarkEnd w:id="2947"/>
      <w:bookmarkEnd w:id="2948"/>
      <w:bookmarkEnd w:id="2949"/>
      <w:bookmarkEnd w:id="2950"/>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1" w:name="_Toc3200984"/>
      <w:bookmarkStart w:id="2952" w:name="_Toc20392727"/>
      <w:bookmarkStart w:id="2953" w:name="_Toc27774374"/>
      <w:bookmarkStart w:id="2954" w:name="_Toc36482834"/>
      <w:bookmarkStart w:id="2955" w:name="_Toc36484493"/>
      <w:bookmarkStart w:id="2956" w:name="_Toc44933423"/>
      <w:bookmarkStart w:id="2957" w:name="_Toc50972376"/>
      <w:bookmarkStart w:id="2958" w:name="_Toc57105130"/>
      <w:bookmarkStart w:id="2959" w:name="_Toc170293505"/>
      <w:r w:rsidRPr="00816C4A">
        <w:lastRenderedPageBreak/>
        <w:t>8.35</w:t>
      </w:r>
      <w:r w:rsidRPr="00816C4A">
        <w:tab/>
        <w:t>C-APDU</w:t>
      </w:r>
      <w:bookmarkEnd w:id="2951"/>
      <w:bookmarkEnd w:id="2952"/>
      <w:bookmarkEnd w:id="2953"/>
      <w:bookmarkEnd w:id="2954"/>
      <w:bookmarkEnd w:id="2955"/>
      <w:bookmarkEnd w:id="2956"/>
      <w:bookmarkEnd w:id="2957"/>
      <w:bookmarkEnd w:id="2958"/>
      <w:bookmarkEnd w:id="2959"/>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0" w:name="_Toc3200985"/>
      <w:bookmarkStart w:id="2961" w:name="_Toc20392728"/>
      <w:bookmarkStart w:id="2962" w:name="_Toc27774375"/>
      <w:bookmarkStart w:id="2963" w:name="_Toc36482835"/>
      <w:bookmarkStart w:id="2964" w:name="_Toc36484494"/>
      <w:bookmarkStart w:id="2965" w:name="_Toc44933424"/>
      <w:bookmarkStart w:id="2966" w:name="_Toc50972377"/>
      <w:bookmarkStart w:id="2967" w:name="_Toc57105131"/>
      <w:bookmarkStart w:id="2968" w:name="_Toc170293506"/>
      <w:r w:rsidRPr="00816C4A">
        <w:t>8.36</w:t>
      </w:r>
      <w:r w:rsidRPr="00816C4A">
        <w:tab/>
        <w:t>R-APDU</w:t>
      </w:r>
      <w:bookmarkEnd w:id="2960"/>
      <w:bookmarkEnd w:id="2961"/>
      <w:bookmarkEnd w:id="2962"/>
      <w:bookmarkEnd w:id="2963"/>
      <w:bookmarkEnd w:id="2964"/>
      <w:bookmarkEnd w:id="2965"/>
      <w:bookmarkEnd w:id="2966"/>
      <w:bookmarkEnd w:id="2967"/>
      <w:bookmarkEnd w:id="2968"/>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69" w:name="_Toc3200986"/>
      <w:bookmarkStart w:id="2970" w:name="_Toc20392729"/>
      <w:bookmarkStart w:id="2971" w:name="_Toc27774376"/>
      <w:bookmarkStart w:id="2972" w:name="_Toc36482836"/>
      <w:bookmarkStart w:id="2973" w:name="_Toc36484495"/>
      <w:bookmarkStart w:id="2974" w:name="_Toc44933425"/>
      <w:bookmarkStart w:id="2975" w:name="_Toc50972378"/>
      <w:bookmarkStart w:id="2976" w:name="_Toc57105132"/>
      <w:bookmarkStart w:id="2977" w:name="_Toc170293507"/>
      <w:r w:rsidRPr="00816C4A">
        <w:t>8.37</w:t>
      </w:r>
      <w:r w:rsidRPr="00816C4A">
        <w:tab/>
        <w:t>Timer identifier</w:t>
      </w:r>
      <w:bookmarkEnd w:id="2969"/>
      <w:bookmarkEnd w:id="2970"/>
      <w:bookmarkEnd w:id="2971"/>
      <w:bookmarkEnd w:id="2972"/>
      <w:bookmarkEnd w:id="2973"/>
      <w:bookmarkEnd w:id="2974"/>
      <w:bookmarkEnd w:id="2975"/>
      <w:bookmarkEnd w:id="2976"/>
      <w:bookmarkEnd w:id="2977"/>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78" w:name="_Toc3200987"/>
      <w:bookmarkStart w:id="2979" w:name="_Toc20392730"/>
      <w:bookmarkStart w:id="2980" w:name="_Toc27774377"/>
      <w:bookmarkStart w:id="2981" w:name="_Toc36482837"/>
      <w:bookmarkStart w:id="2982" w:name="_Toc36484496"/>
      <w:bookmarkStart w:id="2983" w:name="_Toc44933426"/>
      <w:bookmarkStart w:id="2984" w:name="_Toc50972379"/>
      <w:bookmarkStart w:id="2985" w:name="_Toc57105133"/>
      <w:bookmarkStart w:id="2986" w:name="_Toc170293508"/>
      <w:r w:rsidRPr="00816C4A">
        <w:t>8.38</w:t>
      </w:r>
      <w:r w:rsidRPr="00816C4A">
        <w:tab/>
        <w:t>Timer value</w:t>
      </w:r>
      <w:bookmarkEnd w:id="2978"/>
      <w:bookmarkEnd w:id="2979"/>
      <w:bookmarkEnd w:id="2980"/>
      <w:bookmarkEnd w:id="2981"/>
      <w:bookmarkEnd w:id="2982"/>
      <w:bookmarkEnd w:id="2983"/>
      <w:bookmarkEnd w:id="2984"/>
      <w:bookmarkEnd w:id="2985"/>
      <w:bookmarkEnd w:id="2986"/>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87" w:name="_Toc3200988"/>
      <w:bookmarkStart w:id="2988" w:name="_Toc20392731"/>
      <w:bookmarkStart w:id="2989" w:name="_Toc27774378"/>
      <w:bookmarkStart w:id="2990" w:name="_Toc36482838"/>
      <w:bookmarkStart w:id="2991" w:name="_Toc36484497"/>
      <w:bookmarkStart w:id="2992" w:name="_Toc44933427"/>
      <w:bookmarkStart w:id="2993" w:name="_Toc50972380"/>
      <w:bookmarkStart w:id="2994" w:name="_Toc57105134"/>
      <w:bookmarkStart w:id="2995" w:name="_Toc170293509"/>
      <w:r w:rsidRPr="00816C4A">
        <w:t>8.39</w:t>
      </w:r>
      <w:r w:rsidRPr="00816C4A">
        <w:tab/>
        <w:t>Date-Time and Time zone</w:t>
      </w:r>
      <w:bookmarkEnd w:id="2987"/>
      <w:bookmarkEnd w:id="2988"/>
      <w:bookmarkEnd w:id="2989"/>
      <w:bookmarkEnd w:id="2990"/>
      <w:bookmarkEnd w:id="2991"/>
      <w:bookmarkEnd w:id="2992"/>
      <w:bookmarkEnd w:id="2993"/>
      <w:bookmarkEnd w:id="2994"/>
      <w:bookmarkEnd w:id="2995"/>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6" w:name="_Toc3200989"/>
      <w:bookmarkStart w:id="2997" w:name="_Toc20392732"/>
      <w:bookmarkStart w:id="2998" w:name="_Toc27774379"/>
      <w:bookmarkStart w:id="2999" w:name="_Toc36482839"/>
      <w:bookmarkStart w:id="3000" w:name="_Toc36484498"/>
      <w:bookmarkStart w:id="3001" w:name="_Toc44933428"/>
      <w:bookmarkStart w:id="3002" w:name="_Toc50972381"/>
      <w:bookmarkStart w:id="3003" w:name="_Toc57105135"/>
      <w:bookmarkStart w:id="3004" w:name="_Toc170293510"/>
      <w:r w:rsidRPr="00816C4A">
        <w:t>8.40</w:t>
      </w:r>
      <w:r w:rsidRPr="00816C4A">
        <w:tab/>
        <w:t>AT Command</w:t>
      </w:r>
      <w:bookmarkEnd w:id="2996"/>
      <w:bookmarkEnd w:id="2997"/>
      <w:bookmarkEnd w:id="2998"/>
      <w:bookmarkEnd w:id="2999"/>
      <w:bookmarkEnd w:id="3000"/>
      <w:bookmarkEnd w:id="3001"/>
      <w:bookmarkEnd w:id="3002"/>
      <w:bookmarkEnd w:id="3003"/>
      <w:bookmarkEnd w:id="3004"/>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5" w:name="_Toc3200990"/>
      <w:bookmarkStart w:id="3006" w:name="_Toc20392733"/>
      <w:bookmarkStart w:id="3007" w:name="_Toc27774380"/>
      <w:bookmarkStart w:id="3008" w:name="_Toc36482840"/>
      <w:bookmarkStart w:id="3009" w:name="_Toc36484499"/>
      <w:bookmarkStart w:id="3010" w:name="_Toc44933429"/>
      <w:bookmarkStart w:id="3011" w:name="_Toc50972382"/>
      <w:bookmarkStart w:id="3012" w:name="_Toc57105136"/>
      <w:bookmarkStart w:id="3013" w:name="_Toc170293511"/>
      <w:r w:rsidRPr="00816C4A">
        <w:t>8.41</w:t>
      </w:r>
      <w:r w:rsidRPr="00816C4A">
        <w:tab/>
        <w:t>AT Response</w:t>
      </w:r>
      <w:bookmarkEnd w:id="3005"/>
      <w:bookmarkEnd w:id="3006"/>
      <w:bookmarkEnd w:id="3007"/>
      <w:bookmarkEnd w:id="3008"/>
      <w:bookmarkEnd w:id="3009"/>
      <w:bookmarkEnd w:id="3010"/>
      <w:bookmarkEnd w:id="3011"/>
      <w:bookmarkEnd w:id="3012"/>
      <w:bookmarkEnd w:id="3013"/>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4" w:name="_Toc3200991"/>
      <w:bookmarkStart w:id="3015" w:name="_Toc20392734"/>
      <w:bookmarkStart w:id="3016" w:name="_Toc27774381"/>
      <w:bookmarkStart w:id="3017" w:name="_Toc36482841"/>
      <w:bookmarkStart w:id="3018" w:name="_Toc36484500"/>
      <w:bookmarkStart w:id="3019" w:name="_Toc44933430"/>
      <w:bookmarkStart w:id="3020" w:name="_Toc50972383"/>
      <w:bookmarkStart w:id="3021" w:name="_Toc57105137"/>
      <w:bookmarkStart w:id="3022" w:name="_Toc170293512"/>
      <w:r w:rsidRPr="00816C4A">
        <w:lastRenderedPageBreak/>
        <w:t>8.42</w:t>
      </w:r>
      <w:r w:rsidRPr="00816C4A">
        <w:tab/>
        <w:t>BC Repeat indicator</w:t>
      </w:r>
      <w:bookmarkEnd w:id="3014"/>
      <w:bookmarkEnd w:id="3015"/>
      <w:bookmarkEnd w:id="3016"/>
      <w:bookmarkEnd w:id="3017"/>
      <w:bookmarkEnd w:id="3018"/>
      <w:bookmarkEnd w:id="3019"/>
      <w:bookmarkEnd w:id="3020"/>
      <w:bookmarkEnd w:id="3021"/>
      <w:bookmarkEnd w:id="3022"/>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3" w:name="_Toc3200992"/>
      <w:bookmarkStart w:id="3024" w:name="_Toc20392735"/>
      <w:bookmarkStart w:id="3025" w:name="_Toc27774382"/>
      <w:bookmarkStart w:id="3026" w:name="_Toc36482842"/>
      <w:bookmarkStart w:id="3027" w:name="_Toc36484501"/>
      <w:bookmarkStart w:id="3028" w:name="_Toc44933431"/>
      <w:bookmarkStart w:id="3029" w:name="_Toc50972384"/>
      <w:bookmarkStart w:id="3030" w:name="_Toc57105138"/>
      <w:bookmarkStart w:id="3031" w:name="_Toc170293513"/>
      <w:r w:rsidRPr="00816C4A">
        <w:t>8.43</w:t>
      </w:r>
      <w:r w:rsidRPr="00816C4A">
        <w:tab/>
        <w:t>Immediate response</w:t>
      </w:r>
      <w:bookmarkEnd w:id="3023"/>
      <w:bookmarkEnd w:id="3024"/>
      <w:bookmarkEnd w:id="3025"/>
      <w:bookmarkEnd w:id="3026"/>
      <w:bookmarkEnd w:id="3027"/>
      <w:bookmarkEnd w:id="3028"/>
      <w:bookmarkEnd w:id="3029"/>
      <w:bookmarkEnd w:id="3030"/>
      <w:bookmarkEnd w:id="3031"/>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2" w:name="_Toc3200993"/>
      <w:bookmarkStart w:id="3033" w:name="_Toc20392736"/>
      <w:bookmarkStart w:id="3034" w:name="_Toc27774383"/>
      <w:bookmarkStart w:id="3035" w:name="_Toc36482843"/>
      <w:bookmarkStart w:id="3036" w:name="_Toc36484502"/>
      <w:bookmarkStart w:id="3037" w:name="_Toc44933432"/>
      <w:bookmarkStart w:id="3038" w:name="_Toc50972385"/>
      <w:bookmarkStart w:id="3039" w:name="_Toc57105139"/>
      <w:bookmarkStart w:id="3040" w:name="_Toc170293514"/>
      <w:r w:rsidRPr="00816C4A">
        <w:t>8.44</w:t>
      </w:r>
      <w:r w:rsidRPr="00816C4A">
        <w:tab/>
        <w:t>DTMF string</w:t>
      </w:r>
      <w:bookmarkEnd w:id="3032"/>
      <w:bookmarkEnd w:id="3033"/>
      <w:bookmarkEnd w:id="3034"/>
      <w:bookmarkEnd w:id="3035"/>
      <w:bookmarkEnd w:id="3036"/>
      <w:bookmarkEnd w:id="3037"/>
      <w:bookmarkEnd w:id="3038"/>
      <w:bookmarkEnd w:id="3039"/>
      <w:bookmarkEnd w:id="3040"/>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1" w:name="_Toc3200994"/>
      <w:bookmarkStart w:id="3042" w:name="_Toc20392737"/>
      <w:bookmarkStart w:id="3043" w:name="_Toc27774384"/>
      <w:bookmarkStart w:id="3044" w:name="_Toc36482844"/>
      <w:bookmarkStart w:id="3045" w:name="_Toc36484503"/>
      <w:bookmarkStart w:id="3046" w:name="_Toc44933433"/>
      <w:bookmarkStart w:id="3047" w:name="_Toc50972386"/>
      <w:bookmarkStart w:id="3048" w:name="_Toc57105140"/>
      <w:bookmarkStart w:id="3049" w:name="_Toc170293515"/>
      <w:r w:rsidRPr="00816C4A">
        <w:t>8.45</w:t>
      </w:r>
      <w:r w:rsidRPr="00816C4A">
        <w:tab/>
        <w:t>Language</w:t>
      </w:r>
      <w:bookmarkEnd w:id="3041"/>
      <w:bookmarkEnd w:id="3042"/>
      <w:bookmarkEnd w:id="3043"/>
      <w:bookmarkEnd w:id="3044"/>
      <w:bookmarkEnd w:id="3045"/>
      <w:bookmarkEnd w:id="3046"/>
      <w:bookmarkEnd w:id="3047"/>
      <w:bookmarkEnd w:id="3048"/>
      <w:bookmarkEnd w:id="3049"/>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0" w:name="_Toc3200995"/>
      <w:bookmarkStart w:id="3051" w:name="_Toc20392738"/>
      <w:bookmarkStart w:id="3052" w:name="_Toc27774385"/>
      <w:bookmarkStart w:id="3053" w:name="_Toc36482845"/>
      <w:bookmarkStart w:id="3054" w:name="_Toc36484504"/>
      <w:bookmarkStart w:id="3055" w:name="_Toc44933434"/>
      <w:bookmarkStart w:id="3056" w:name="_Toc50972387"/>
      <w:bookmarkStart w:id="3057" w:name="_Toc57105141"/>
      <w:bookmarkStart w:id="3058" w:name="_Toc170293516"/>
      <w:r w:rsidRPr="00816C4A">
        <w:t>8.46</w:t>
      </w:r>
      <w:r w:rsidRPr="00816C4A">
        <w:tab/>
        <w:t>Timing Advance</w:t>
      </w:r>
      <w:bookmarkEnd w:id="3050"/>
      <w:bookmarkEnd w:id="3051"/>
      <w:bookmarkEnd w:id="3052"/>
      <w:bookmarkEnd w:id="3053"/>
      <w:bookmarkEnd w:id="3054"/>
      <w:bookmarkEnd w:id="3055"/>
      <w:bookmarkEnd w:id="3056"/>
      <w:bookmarkEnd w:id="3057"/>
      <w:bookmarkEnd w:id="3058"/>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9" w:name="_Toc3200996"/>
      <w:bookmarkStart w:id="3060" w:name="_Toc20392739"/>
      <w:bookmarkStart w:id="3061" w:name="_Toc27774386"/>
      <w:bookmarkStart w:id="3062" w:name="_Toc36482846"/>
      <w:bookmarkStart w:id="3063" w:name="_Toc36484505"/>
      <w:bookmarkStart w:id="3064" w:name="_Toc44933435"/>
      <w:bookmarkStart w:id="3065" w:name="_Toc50972388"/>
      <w:bookmarkStart w:id="3066" w:name="_Toc57105142"/>
      <w:bookmarkStart w:id="3067" w:name="_Toc170293517"/>
      <w:r w:rsidRPr="00816C4A">
        <w:t>8.47</w:t>
      </w:r>
      <w:r w:rsidRPr="00816C4A">
        <w:tab/>
        <w:t>Browser Identity</w:t>
      </w:r>
      <w:bookmarkEnd w:id="3059"/>
      <w:bookmarkEnd w:id="3060"/>
      <w:bookmarkEnd w:id="3061"/>
      <w:bookmarkEnd w:id="3062"/>
      <w:bookmarkEnd w:id="3063"/>
      <w:bookmarkEnd w:id="3064"/>
      <w:bookmarkEnd w:id="3065"/>
      <w:bookmarkEnd w:id="3066"/>
      <w:bookmarkEnd w:id="3067"/>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68" w:name="_Toc3200997"/>
      <w:bookmarkStart w:id="3069" w:name="_Toc20392740"/>
      <w:bookmarkStart w:id="3070" w:name="_Toc27774387"/>
      <w:bookmarkStart w:id="3071" w:name="_Toc36482847"/>
      <w:bookmarkStart w:id="3072" w:name="_Toc36484506"/>
      <w:bookmarkStart w:id="3073" w:name="_Toc44933436"/>
      <w:bookmarkStart w:id="3074" w:name="_Toc50972389"/>
      <w:bookmarkStart w:id="3075" w:name="_Toc57105143"/>
      <w:bookmarkStart w:id="3076" w:name="_Toc170293518"/>
      <w:r w:rsidRPr="00816C4A">
        <w:t>8.48</w:t>
      </w:r>
      <w:r w:rsidRPr="00816C4A">
        <w:tab/>
        <w:t>URL</w:t>
      </w:r>
      <w:bookmarkEnd w:id="3068"/>
      <w:bookmarkEnd w:id="3069"/>
      <w:bookmarkEnd w:id="3070"/>
      <w:bookmarkEnd w:id="3071"/>
      <w:bookmarkEnd w:id="3072"/>
      <w:bookmarkEnd w:id="3073"/>
      <w:bookmarkEnd w:id="3074"/>
      <w:bookmarkEnd w:id="3075"/>
      <w:bookmarkEnd w:id="3076"/>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77" w:name="_Toc3200998"/>
      <w:bookmarkStart w:id="3078" w:name="_Toc20392741"/>
      <w:bookmarkStart w:id="3079" w:name="_Toc27774388"/>
      <w:bookmarkStart w:id="3080" w:name="_Toc36482848"/>
      <w:bookmarkStart w:id="3081" w:name="_Toc36484507"/>
      <w:bookmarkStart w:id="3082" w:name="_Toc44933437"/>
      <w:bookmarkStart w:id="3083" w:name="_Toc50972390"/>
      <w:bookmarkStart w:id="3084" w:name="_Toc57105144"/>
      <w:bookmarkStart w:id="3085" w:name="_Toc170293519"/>
      <w:r w:rsidRPr="00816C4A">
        <w:lastRenderedPageBreak/>
        <w:t>8.49</w:t>
      </w:r>
      <w:r w:rsidRPr="00816C4A">
        <w:tab/>
        <w:t>Bearer</w:t>
      </w:r>
      <w:bookmarkEnd w:id="3077"/>
      <w:bookmarkEnd w:id="3078"/>
      <w:bookmarkEnd w:id="3079"/>
      <w:bookmarkEnd w:id="3080"/>
      <w:bookmarkEnd w:id="3081"/>
      <w:bookmarkEnd w:id="3082"/>
      <w:bookmarkEnd w:id="3083"/>
      <w:bookmarkEnd w:id="3084"/>
      <w:bookmarkEnd w:id="3085"/>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6" w:name="_Toc3200999"/>
      <w:bookmarkStart w:id="3087" w:name="_Toc20392742"/>
      <w:bookmarkStart w:id="3088" w:name="_Toc27774389"/>
      <w:bookmarkStart w:id="3089" w:name="_Toc36482849"/>
      <w:bookmarkStart w:id="3090" w:name="_Toc36484508"/>
      <w:bookmarkStart w:id="3091" w:name="_Toc44933438"/>
      <w:bookmarkStart w:id="3092" w:name="_Toc50972391"/>
      <w:bookmarkStart w:id="3093" w:name="_Toc57105145"/>
      <w:bookmarkStart w:id="3094" w:name="_Toc170293520"/>
      <w:r w:rsidRPr="00816C4A">
        <w:t>8.50</w:t>
      </w:r>
      <w:r w:rsidRPr="00816C4A">
        <w:tab/>
        <w:t>Provisioning File Reference</w:t>
      </w:r>
      <w:bookmarkEnd w:id="3086"/>
      <w:bookmarkEnd w:id="3087"/>
      <w:bookmarkEnd w:id="3088"/>
      <w:bookmarkEnd w:id="3089"/>
      <w:bookmarkEnd w:id="3090"/>
      <w:bookmarkEnd w:id="3091"/>
      <w:bookmarkEnd w:id="3092"/>
      <w:bookmarkEnd w:id="3093"/>
      <w:bookmarkEnd w:id="3094"/>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5" w:name="_Toc3201000"/>
      <w:bookmarkStart w:id="3096" w:name="_Toc20392743"/>
      <w:bookmarkStart w:id="3097" w:name="_Toc27774390"/>
      <w:bookmarkStart w:id="3098" w:name="_Toc36482850"/>
      <w:bookmarkStart w:id="3099" w:name="_Toc36484509"/>
      <w:bookmarkStart w:id="3100" w:name="_Toc44933439"/>
      <w:bookmarkStart w:id="3101" w:name="_Toc50972392"/>
      <w:bookmarkStart w:id="3102" w:name="_Toc57105146"/>
      <w:bookmarkStart w:id="3103" w:name="_Toc170293521"/>
      <w:r w:rsidRPr="00816C4A">
        <w:rPr>
          <w:lang w:val="fr-FR"/>
        </w:rPr>
        <w:t>8.51</w:t>
      </w:r>
      <w:r w:rsidRPr="00816C4A">
        <w:rPr>
          <w:lang w:val="fr-FR"/>
        </w:rPr>
        <w:tab/>
        <w:t>Browser Termination Cause</w:t>
      </w:r>
      <w:bookmarkEnd w:id="3095"/>
      <w:bookmarkEnd w:id="3096"/>
      <w:bookmarkEnd w:id="3097"/>
      <w:bookmarkEnd w:id="3098"/>
      <w:bookmarkEnd w:id="3099"/>
      <w:bookmarkEnd w:id="3100"/>
      <w:bookmarkEnd w:id="3101"/>
      <w:bookmarkEnd w:id="3102"/>
      <w:bookmarkEnd w:id="3103"/>
    </w:p>
    <w:p w14:paraId="1A0F5F72" w14:textId="4C986ED6"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4" w:name="_Toc3201001"/>
      <w:bookmarkStart w:id="3105" w:name="_Toc20392744"/>
      <w:bookmarkStart w:id="3106" w:name="_Toc27774391"/>
      <w:bookmarkStart w:id="3107" w:name="_Toc36482851"/>
      <w:bookmarkStart w:id="3108" w:name="_Toc36484510"/>
      <w:bookmarkStart w:id="3109" w:name="_Toc44933440"/>
      <w:bookmarkStart w:id="3110" w:name="_Toc50972393"/>
      <w:bookmarkStart w:id="3111" w:name="_Toc57105147"/>
      <w:bookmarkStart w:id="3112" w:name="_Toc170293522"/>
      <w:r w:rsidRPr="00816C4A">
        <w:rPr>
          <w:lang w:val="fr-FR"/>
        </w:rPr>
        <w:t>8.52</w:t>
      </w:r>
      <w:r w:rsidRPr="00816C4A">
        <w:rPr>
          <w:lang w:val="fr-FR"/>
        </w:rPr>
        <w:tab/>
        <w:t>Bearer description</w:t>
      </w:r>
      <w:bookmarkEnd w:id="3104"/>
      <w:bookmarkEnd w:id="3105"/>
      <w:bookmarkEnd w:id="3106"/>
      <w:bookmarkEnd w:id="3107"/>
      <w:bookmarkEnd w:id="3108"/>
      <w:bookmarkEnd w:id="3109"/>
      <w:bookmarkEnd w:id="3110"/>
      <w:bookmarkEnd w:id="3111"/>
      <w:bookmarkEnd w:id="3112"/>
    </w:p>
    <w:p w14:paraId="552675A2" w14:textId="77777777" w:rsidR="004F6A18" w:rsidRPr="004E4D5F" w:rsidRDefault="004F6A18" w:rsidP="004F6A18">
      <w:pPr>
        <w:pStyle w:val="Heading3"/>
      </w:pPr>
      <w:bookmarkStart w:id="3113" w:name="_Toc36484511"/>
      <w:bookmarkStart w:id="3114" w:name="_Toc44933441"/>
      <w:bookmarkStart w:id="3115" w:name="_Toc50972394"/>
      <w:bookmarkStart w:id="3116" w:name="_Toc57105148"/>
      <w:bookmarkStart w:id="3117" w:name="_Toc170293523"/>
      <w:bookmarkStart w:id="3118" w:name="_Toc3201002"/>
      <w:bookmarkStart w:id="3119" w:name="_Toc20392745"/>
      <w:bookmarkStart w:id="3120" w:name="_Toc27774392"/>
      <w:bookmarkStart w:id="3121" w:name="_Toc36482852"/>
      <w:bookmarkStart w:id="3122" w:name="_Toc36484512"/>
      <w:bookmarkStart w:id="3123" w:name="_Toc44933442"/>
      <w:bookmarkStart w:id="3124" w:name="_Toc50972395"/>
      <w:bookmarkStart w:id="3125" w:name="_Toc57105149"/>
      <w:r w:rsidRPr="004E4D5F">
        <w:t>8.52.</w:t>
      </w:r>
      <w:r>
        <w:t>0</w:t>
      </w:r>
      <w:r>
        <w:tab/>
      </w:r>
      <w:r w:rsidRPr="004E4D5F">
        <w:t>Structure of Bearer description</w:t>
      </w:r>
      <w:bookmarkEnd w:id="3113"/>
      <w:bookmarkEnd w:id="3114"/>
      <w:bookmarkEnd w:id="3115"/>
      <w:bookmarkEnd w:id="3116"/>
      <w:bookmarkEnd w:id="3117"/>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6" w:name="_Toc170293524"/>
      <w:r w:rsidRPr="00816C4A">
        <w:lastRenderedPageBreak/>
        <w:t>8.52.1</w:t>
      </w:r>
      <w:r w:rsidRPr="00816C4A">
        <w:tab/>
        <w:t>Bearer parameters for CSD</w:t>
      </w:r>
      <w:bookmarkEnd w:id="3118"/>
      <w:bookmarkEnd w:id="3119"/>
      <w:bookmarkEnd w:id="3120"/>
      <w:bookmarkEnd w:id="3121"/>
      <w:bookmarkEnd w:id="3122"/>
      <w:bookmarkEnd w:id="3123"/>
      <w:bookmarkEnd w:id="3124"/>
      <w:bookmarkEnd w:id="3125"/>
      <w:bookmarkEnd w:id="3126"/>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27" w:name="_Toc3201004"/>
      <w:bookmarkStart w:id="3128" w:name="_Toc20392747"/>
      <w:bookmarkStart w:id="3129" w:name="_Toc27774394"/>
      <w:bookmarkStart w:id="3130" w:name="_Toc36482854"/>
      <w:bookmarkStart w:id="3131" w:name="_Toc36484514"/>
      <w:bookmarkStart w:id="3132" w:name="_Toc44933444"/>
      <w:bookmarkStart w:id="3133" w:name="_Toc50972397"/>
      <w:bookmarkStart w:id="3134" w:name="_Toc57105151"/>
      <w:bookmarkStart w:id="3135" w:name="_Toc170293525"/>
      <w:r w:rsidRPr="00816C4A">
        <w:t>8.52.2</w:t>
      </w:r>
      <w:r w:rsidRPr="00816C4A">
        <w:tab/>
      </w:r>
      <w:bookmarkEnd w:id="3127"/>
      <w:bookmarkEnd w:id="3128"/>
      <w:bookmarkEnd w:id="3129"/>
      <w:bookmarkEnd w:id="3130"/>
      <w:bookmarkEnd w:id="3131"/>
      <w:bookmarkEnd w:id="3132"/>
      <w:bookmarkEnd w:id="3133"/>
      <w:bookmarkEnd w:id="3134"/>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5"/>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lastRenderedPageBreak/>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6" w:name="_Toc170293526"/>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6"/>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37" w:name="_Toc3201005"/>
      <w:bookmarkStart w:id="3138" w:name="_Toc20392748"/>
      <w:bookmarkStart w:id="3139" w:name="_Toc27774395"/>
      <w:bookmarkStart w:id="3140" w:name="_Toc36482855"/>
      <w:bookmarkStart w:id="3141" w:name="_Toc36484515"/>
      <w:bookmarkStart w:id="3142" w:name="_Toc44933445"/>
      <w:bookmarkStart w:id="3143" w:name="_Toc50972398"/>
      <w:bookmarkStart w:id="3144"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5" w:name="_Toc170293527"/>
      <w:r w:rsidRPr="00816C4A">
        <w:t>8.52.4</w:t>
      </w:r>
      <w:r w:rsidRPr="00816C4A">
        <w:tab/>
        <w:t>Bearer parameters for (I-)WLAN</w:t>
      </w:r>
      <w:bookmarkEnd w:id="3137"/>
      <w:bookmarkEnd w:id="3138"/>
      <w:bookmarkEnd w:id="3139"/>
      <w:bookmarkEnd w:id="3140"/>
      <w:bookmarkEnd w:id="3141"/>
      <w:bookmarkEnd w:id="3142"/>
      <w:bookmarkEnd w:id="3143"/>
      <w:bookmarkEnd w:id="3144"/>
      <w:bookmarkEnd w:id="3145"/>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6" w:name="_Toc3201006"/>
      <w:bookmarkStart w:id="3147" w:name="_Toc20392749"/>
      <w:bookmarkStart w:id="3148" w:name="_Toc27774396"/>
      <w:bookmarkStart w:id="3149" w:name="_Toc36482856"/>
      <w:bookmarkStart w:id="3150" w:name="_Toc36484516"/>
      <w:bookmarkStart w:id="3151" w:name="_Toc44933446"/>
      <w:bookmarkStart w:id="3152" w:name="_Toc50972399"/>
      <w:bookmarkStart w:id="3153" w:name="_Toc57105153"/>
      <w:bookmarkStart w:id="3154" w:name="_Toc170293528"/>
      <w:r w:rsidRPr="00816C4A">
        <w:t>8.52.5</w:t>
      </w:r>
      <w:r w:rsidRPr="00816C4A">
        <w:tab/>
      </w:r>
      <w:bookmarkEnd w:id="3146"/>
      <w:bookmarkEnd w:id="3147"/>
      <w:bookmarkEnd w:id="3148"/>
      <w:bookmarkEnd w:id="3149"/>
      <w:bookmarkEnd w:id="3150"/>
      <w:bookmarkEnd w:id="3151"/>
      <w:bookmarkEnd w:id="3152"/>
      <w:bookmarkEnd w:id="3153"/>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4"/>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55" w:name="_Toc3201007"/>
      <w:bookmarkStart w:id="3156" w:name="_Toc20392750"/>
      <w:bookmarkStart w:id="3157" w:name="_Toc27774397"/>
      <w:bookmarkStart w:id="3158" w:name="_Toc36482857"/>
      <w:r w:rsidRPr="00816C4A">
        <w:rPr>
          <w:noProof/>
        </w:rPr>
        <w:t>N</w:t>
      </w:r>
      <w:r>
        <w:rPr>
          <w:noProof/>
        </w:rPr>
        <w:t>OTE 1</w:t>
      </w:r>
      <w:r w:rsidRPr="00816C4A">
        <w:rPr>
          <w:noProof/>
        </w:rPr>
        <w:t>: the UICC should handle the cases with X &gt; 14 gracefully, ignoring additional octets.</w:t>
      </w:r>
    </w:p>
    <w:bookmarkEnd w:id="3155"/>
    <w:bookmarkEnd w:id="3156"/>
    <w:bookmarkEnd w:id="3157"/>
    <w:bookmarkEnd w:id="3158"/>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9" w:name="_Toc36484517"/>
      <w:bookmarkStart w:id="3160" w:name="_Toc44933447"/>
      <w:bookmarkStart w:id="3161" w:name="_Toc50972400"/>
      <w:bookmarkStart w:id="3162" w:name="_Toc57105154"/>
      <w:bookmarkStart w:id="3163" w:name="_Toc170293529"/>
      <w:r w:rsidRPr="00816C4A">
        <w:t>8.52.6</w:t>
      </w:r>
      <w:r w:rsidRPr="00816C4A">
        <w:tab/>
        <w:t>Bearer parameters for NG-RAN</w:t>
      </w:r>
      <w:bookmarkEnd w:id="3159"/>
      <w:bookmarkEnd w:id="3160"/>
      <w:bookmarkEnd w:id="3161"/>
      <w:bookmarkEnd w:id="3162"/>
      <w:r>
        <w:t xml:space="preserve"> </w:t>
      </w:r>
      <w:r w:rsidRPr="008E0B10">
        <w:t>/</w:t>
      </w:r>
      <w:r>
        <w:t xml:space="preserve"> </w:t>
      </w:r>
      <w:r w:rsidRPr="008E0B10">
        <w:t>Satellite NG-RAN</w:t>
      </w:r>
      <w:bookmarkEnd w:id="3163"/>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lastRenderedPageBreak/>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4" w:name="_Toc3201008"/>
      <w:bookmarkStart w:id="3165" w:name="_Toc20392751"/>
      <w:bookmarkStart w:id="3166" w:name="_Toc27774398"/>
      <w:bookmarkStart w:id="3167" w:name="_Toc36482858"/>
      <w:bookmarkStart w:id="3168" w:name="_Toc36484518"/>
      <w:bookmarkStart w:id="3169" w:name="_Toc44933448"/>
      <w:bookmarkStart w:id="3170" w:name="_Toc50972401"/>
      <w:bookmarkStart w:id="3171" w:name="_Toc57105155"/>
      <w:bookmarkStart w:id="3172" w:name="_Toc170293530"/>
      <w:r w:rsidRPr="00816C4A">
        <w:t>8.53</w:t>
      </w:r>
      <w:r w:rsidRPr="00816C4A">
        <w:tab/>
        <w:t>Channel data</w:t>
      </w:r>
      <w:bookmarkEnd w:id="3164"/>
      <w:bookmarkEnd w:id="3165"/>
      <w:bookmarkEnd w:id="3166"/>
      <w:bookmarkEnd w:id="3167"/>
      <w:bookmarkEnd w:id="3168"/>
      <w:bookmarkEnd w:id="3169"/>
      <w:bookmarkEnd w:id="3170"/>
      <w:bookmarkEnd w:id="3171"/>
      <w:bookmarkEnd w:id="3172"/>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3" w:name="_Toc3201009"/>
      <w:bookmarkStart w:id="3174" w:name="_Toc20392752"/>
      <w:bookmarkStart w:id="3175" w:name="_Toc27774399"/>
      <w:bookmarkStart w:id="3176" w:name="_Toc36482859"/>
      <w:bookmarkStart w:id="3177" w:name="_Toc36484519"/>
      <w:bookmarkStart w:id="3178" w:name="_Toc44933449"/>
      <w:bookmarkStart w:id="3179" w:name="_Toc50972402"/>
      <w:bookmarkStart w:id="3180" w:name="_Toc57105156"/>
      <w:bookmarkStart w:id="3181" w:name="_Toc170293531"/>
      <w:r w:rsidRPr="00816C4A">
        <w:t>8.54</w:t>
      </w:r>
      <w:r w:rsidRPr="00816C4A">
        <w:tab/>
        <w:t>Channel data length</w:t>
      </w:r>
      <w:bookmarkEnd w:id="3173"/>
      <w:bookmarkEnd w:id="3174"/>
      <w:bookmarkEnd w:id="3175"/>
      <w:bookmarkEnd w:id="3176"/>
      <w:bookmarkEnd w:id="3177"/>
      <w:bookmarkEnd w:id="3178"/>
      <w:bookmarkEnd w:id="3179"/>
      <w:bookmarkEnd w:id="3180"/>
      <w:bookmarkEnd w:id="3181"/>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2" w:name="_Toc3201010"/>
      <w:bookmarkStart w:id="3183" w:name="_Toc20392753"/>
      <w:bookmarkStart w:id="3184" w:name="_Toc27774400"/>
      <w:bookmarkStart w:id="3185" w:name="_Toc36482860"/>
      <w:bookmarkStart w:id="3186" w:name="_Toc36484520"/>
      <w:bookmarkStart w:id="3187" w:name="_Toc44933450"/>
      <w:bookmarkStart w:id="3188" w:name="_Toc50972403"/>
      <w:bookmarkStart w:id="3189" w:name="_Toc57105157"/>
      <w:bookmarkStart w:id="3190" w:name="_Toc170293532"/>
      <w:r w:rsidRPr="00816C4A">
        <w:t>8.55</w:t>
      </w:r>
      <w:r w:rsidRPr="00816C4A">
        <w:tab/>
        <w:t>Buffer size</w:t>
      </w:r>
      <w:bookmarkEnd w:id="3182"/>
      <w:bookmarkEnd w:id="3183"/>
      <w:bookmarkEnd w:id="3184"/>
      <w:bookmarkEnd w:id="3185"/>
      <w:bookmarkEnd w:id="3186"/>
      <w:bookmarkEnd w:id="3187"/>
      <w:bookmarkEnd w:id="3188"/>
      <w:bookmarkEnd w:id="3189"/>
      <w:bookmarkEnd w:id="3190"/>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1" w:name="_Toc3201011"/>
      <w:bookmarkStart w:id="3192" w:name="_Toc20392754"/>
      <w:bookmarkStart w:id="3193" w:name="_Toc27774401"/>
      <w:bookmarkStart w:id="3194" w:name="_Toc36482861"/>
      <w:bookmarkStart w:id="3195" w:name="_Toc36484521"/>
      <w:bookmarkStart w:id="3196" w:name="_Toc44933451"/>
      <w:bookmarkStart w:id="3197" w:name="_Toc50972404"/>
      <w:bookmarkStart w:id="3198" w:name="_Toc57105158"/>
      <w:bookmarkStart w:id="3199" w:name="_Toc170293533"/>
      <w:r w:rsidRPr="00816C4A">
        <w:t>8.56</w:t>
      </w:r>
      <w:r w:rsidRPr="00816C4A">
        <w:tab/>
        <w:t>Channel status</w:t>
      </w:r>
      <w:bookmarkEnd w:id="3191"/>
      <w:bookmarkEnd w:id="3192"/>
      <w:bookmarkEnd w:id="3193"/>
      <w:bookmarkEnd w:id="3194"/>
      <w:bookmarkEnd w:id="3195"/>
      <w:bookmarkEnd w:id="3196"/>
      <w:bookmarkEnd w:id="3197"/>
      <w:bookmarkEnd w:id="3198"/>
      <w:bookmarkEnd w:id="3199"/>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0" w:name="_Toc3201012"/>
      <w:bookmarkStart w:id="3201" w:name="_Toc20392755"/>
      <w:bookmarkStart w:id="3202" w:name="_Toc27774402"/>
      <w:bookmarkStart w:id="3203" w:name="_Toc36482862"/>
      <w:bookmarkStart w:id="3204" w:name="_Toc36484522"/>
      <w:bookmarkStart w:id="3205" w:name="_Toc44933452"/>
      <w:bookmarkStart w:id="3206" w:name="_Toc50972405"/>
      <w:bookmarkStart w:id="3207" w:name="_Toc57105159"/>
      <w:bookmarkStart w:id="3208" w:name="_Toc170293534"/>
      <w:r w:rsidRPr="00816C4A">
        <w:lastRenderedPageBreak/>
        <w:t>8.57</w:t>
      </w:r>
      <w:r w:rsidRPr="00816C4A">
        <w:tab/>
        <w:t>Card reader identifier</w:t>
      </w:r>
      <w:bookmarkEnd w:id="3200"/>
      <w:bookmarkEnd w:id="3201"/>
      <w:bookmarkEnd w:id="3202"/>
      <w:bookmarkEnd w:id="3203"/>
      <w:bookmarkEnd w:id="3204"/>
      <w:bookmarkEnd w:id="3205"/>
      <w:bookmarkEnd w:id="3206"/>
      <w:bookmarkEnd w:id="3207"/>
      <w:bookmarkEnd w:id="3208"/>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09" w:name="_Toc3201013"/>
      <w:bookmarkStart w:id="3210" w:name="_Toc20392756"/>
      <w:bookmarkStart w:id="3211" w:name="_Toc27774403"/>
      <w:bookmarkStart w:id="3212" w:name="_Toc36482863"/>
      <w:bookmarkStart w:id="3213" w:name="_Toc36484523"/>
      <w:bookmarkStart w:id="3214" w:name="_Toc44933453"/>
      <w:bookmarkStart w:id="3215" w:name="_Toc50972406"/>
      <w:bookmarkStart w:id="3216" w:name="_Toc57105160"/>
      <w:bookmarkStart w:id="3217" w:name="_Toc170293535"/>
      <w:r w:rsidRPr="00816C4A">
        <w:t>8.58</w:t>
      </w:r>
      <w:r w:rsidRPr="00816C4A">
        <w:tab/>
        <w:t>Other Address</w:t>
      </w:r>
      <w:bookmarkEnd w:id="3209"/>
      <w:bookmarkEnd w:id="3210"/>
      <w:bookmarkEnd w:id="3211"/>
      <w:bookmarkEnd w:id="3212"/>
      <w:bookmarkEnd w:id="3213"/>
      <w:bookmarkEnd w:id="3214"/>
      <w:bookmarkEnd w:id="3215"/>
      <w:bookmarkEnd w:id="3216"/>
      <w:bookmarkEnd w:id="3217"/>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18" w:name="_Toc3201014"/>
      <w:bookmarkStart w:id="3219" w:name="_Toc20392757"/>
      <w:bookmarkStart w:id="3220" w:name="_Toc27774404"/>
      <w:bookmarkStart w:id="3221" w:name="_Toc36482864"/>
      <w:bookmarkStart w:id="3222" w:name="_Toc36484524"/>
      <w:bookmarkStart w:id="3223" w:name="_Toc44933454"/>
      <w:bookmarkStart w:id="3224" w:name="_Toc50972407"/>
      <w:bookmarkStart w:id="3225" w:name="_Toc57105161"/>
      <w:bookmarkStart w:id="3226" w:name="_Toc170293536"/>
      <w:r w:rsidRPr="00816C4A">
        <w:t>8.59</w:t>
      </w:r>
      <w:r w:rsidRPr="00816C4A">
        <w:tab/>
        <w:t>UICC/ME interface transport level</w:t>
      </w:r>
      <w:bookmarkEnd w:id="3218"/>
      <w:bookmarkEnd w:id="3219"/>
      <w:bookmarkEnd w:id="3220"/>
      <w:bookmarkEnd w:id="3221"/>
      <w:bookmarkEnd w:id="3222"/>
      <w:bookmarkEnd w:id="3223"/>
      <w:bookmarkEnd w:id="3224"/>
      <w:bookmarkEnd w:id="3225"/>
      <w:bookmarkEnd w:id="3226"/>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27" w:name="_Toc3201015"/>
      <w:bookmarkStart w:id="3228" w:name="_Toc20392758"/>
      <w:bookmarkStart w:id="3229" w:name="_Toc27774405"/>
      <w:bookmarkStart w:id="3230" w:name="_Toc36482865"/>
      <w:bookmarkStart w:id="3231" w:name="_Toc36484525"/>
      <w:bookmarkStart w:id="3232" w:name="_Toc44933455"/>
      <w:bookmarkStart w:id="3233" w:name="_Toc50972408"/>
      <w:bookmarkStart w:id="3234" w:name="_Toc57105162"/>
      <w:bookmarkStart w:id="3235" w:name="_Toc170293537"/>
      <w:r w:rsidRPr="00816C4A">
        <w:t>8.60</w:t>
      </w:r>
      <w:r w:rsidRPr="00816C4A">
        <w:tab/>
        <w:t>AID</w:t>
      </w:r>
      <w:bookmarkEnd w:id="3227"/>
      <w:bookmarkEnd w:id="3228"/>
      <w:bookmarkEnd w:id="3229"/>
      <w:bookmarkEnd w:id="3230"/>
      <w:bookmarkEnd w:id="3231"/>
      <w:bookmarkEnd w:id="3232"/>
      <w:bookmarkEnd w:id="3233"/>
      <w:bookmarkEnd w:id="3234"/>
      <w:bookmarkEnd w:id="3235"/>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36" w:name="_Toc3201016"/>
      <w:bookmarkStart w:id="3237" w:name="_Toc20392759"/>
      <w:bookmarkStart w:id="3238" w:name="_Toc27774406"/>
      <w:bookmarkStart w:id="3239" w:name="_Toc36482866"/>
      <w:bookmarkStart w:id="3240" w:name="_Toc36484526"/>
      <w:bookmarkStart w:id="3241" w:name="_Toc44933456"/>
      <w:bookmarkStart w:id="3242" w:name="_Toc50972409"/>
      <w:bookmarkStart w:id="3243" w:name="_Toc57105163"/>
      <w:bookmarkStart w:id="3244" w:name="_Toc170293538"/>
      <w:r w:rsidRPr="00816C4A">
        <w:t>8.61</w:t>
      </w:r>
      <w:r w:rsidRPr="00816C4A">
        <w:tab/>
        <w:t>Network Access Name</w:t>
      </w:r>
      <w:bookmarkEnd w:id="3236"/>
      <w:bookmarkEnd w:id="3237"/>
      <w:bookmarkEnd w:id="3238"/>
      <w:bookmarkEnd w:id="3239"/>
      <w:bookmarkEnd w:id="3240"/>
      <w:bookmarkEnd w:id="3241"/>
      <w:bookmarkEnd w:id="3242"/>
      <w:bookmarkEnd w:id="3243"/>
      <w:bookmarkEnd w:id="3244"/>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45" w:name="_Toc3201017"/>
      <w:bookmarkStart w:id="3246" w:name="_Toc20392760"/>
      <w:bookmarkStart w:id="3247" w:name="_Toc27774407"/>
      <w:bookmarkStart w:id="3248" w:name="_Toc36482867"/>
      <w:bookmarkStart w:id="3249" w:name="_Toc36484527"/>
      <w:bookmarkStart w:id="3250" w:name="_Toc44933457"/>
      <w:bookmarkStart w:id="3251" w:name="_Toc50972410"/>
      <w:bookmarkStart w:id="3252" w:name="_Toc57105164"/>
      <w:bookmarkStart w:id="3253" w:name="_Toc170293539"/>
      <w:r w:rsidRPr="00816C4A">
        <w:t>8.62</w:t>
      </w:r>
      <w:r w:rsidRPr="00816C4A">
        <w:tab/>
        <w:t>Access Technology</w:t>
      </w:r>
      <w:bookmarkEnd w:id="3245"/>
      <w:bookmarkEnd w:id="3246"/>
      <w:bookmarkEnd w:id="3247"/>
      <w:bookmarkEnd w:id="3248"/>
      <w:bookmarkEnd w:id="3249"/>
      <w:bookmarkEnd w:id="3250"/>
      <w:bookmarkEnd w:id="3251"/>
      <w:bookmarkEnd w:id="3252"/>
      <w:bookmarkEnd w:id="3253"/>
    </w:p>
    <w:p w14:paraId="43375662" w14:textId="025AAC82" w:rsidR="00157DA3" w:rsidRPr="00816C4A" w:rsidRDefault="00157DA3" w:rsidP="00157DA3">
      <w:bookmarkStart w:id="3254" w:name="_Toc3201018"/>
      <w:bookmarkStart w:id="3255" w:name="_Toc20392761"/>
      <w:bookmarkStart w:id="3256" w:name="_Toc27774408"/>
      <w:bookmarkStart w:id="3257" w:name="_Toc36482868"/>
      <w:bookmarkStart w:id="3258" w:name="_Toc36484528"/>
      <w:bookmarkStart w:id="3259" w:name="_Toc44933458"/>
      <w:bookmarkStart w:id="3260" w:name="_Toc50972411"/>
      <w:bookmarkStart w:id="3261" w:name="_Toc57105165"/>
    </w:p>
    <w:p w14:paraId="3CF9B994" w14:textId="2DE6BCB7" w:rsidR="00157DA3" w:rsidRDefault="00157DA3" w:rsidP="00157DA3">
      <w:r w:rsidRPr="00816C4A">
        <w:t xml:space="preserve">ETSI TS 102 223 [32] </w:t>
      </w:r>
      <w:r w:rsidR="003413FE" w:rsidRPr="00816C4A">
        <w:t>clause</w:t>
      </w:r>
      <w:r w:rsidR="003413FE">
        <w:t> </w:t>
      </w:r>
      <w:r w:rsidR="003413FE" w:rsidRPr="00816C4A">
        <w:t>8</w:t>
      </w:r>
      <w:r w:rsidRPr="00816C4A">
        <w:t>.</w:t>
      </w:r>
      <w:r>
        <w:t>61</w:t>
      </w:r>
      <w:r w:rsidRPr="00816C4A">
        <w:t xml:space="preserve"> applies, with the following </w:t>
      </w:r>
      <w:r w:rsidRPr="00512309">
        <w:t xml:space="preserve">adjustment </w:t>
      </w:r>
      <w:r>
        <w:t>on the</w:t>
      </w:r>
      <w:r w:rsidRPr="00816C4A">
        <w:t xml:space="preserve"> </w:t>
      </w:r>
      <w:r>
        <w:t xml:space="preserve">Access Technology </w:t>
      </w:r>
      <w:r w:rsidRPr="00816C4A">
        <w:t>coding:</w:t>
      </w:r>
    </w:p>
    <w:p w14:paraId="535143A6" w14:textId="77777777" w:rsidR="00157DA3" w:rsidRDefault="00157DA3" w:rsidP="00157DA3">
      <w:pPr>
        <w:pStyle w:val="B1"/>
      </w:pPr>
      <w:r>
        <w:t>-</w:t>
      </w:r>
      <w:r>
        <w:tab/>
        <w:t>'0A' = 3GPP NG-RAN;</w:t>
      </w:r>
    </w:p>
    <w:p w14:paraId="6F9D0BD2" w14:textId="77777777" w:rsidR="00157DA3" w:rsidRPr="00F94449" w:rsidRDefault="00157DA3" w:rsidP="00157DA3">
      <w:pPr>
        <w:pStyle w:val="B1"/>
      </w:pPr>
      <w:r w:rsidRPr="00F94449">
        <w:t>-</w:t>
      </w:r>
      <w:r w:rsidRPr="00F94449">
        <w:tab/>
        <w:t>'0B' = 3GPP Satellite NG-RAN;</w:t>
      </w:r>
    </w:p>
    <w:p w14:paraId="76DB734B" w14:textId="77777777" w:rsidR="00157DA3" w:rsidRPr="003D1D87" w:rsidRDefault="00157DA3" w:rsidP="00157DA3">
      <w:pPr>
        <w:pStyle w:val="B1"/>
        <w:rPr>
          <w:lang w:val="fr-FR"/>
        </w:rPr>
      </w:pPr>
      <w:r w:rsidRPr="003D1D87">
        <w:rPr>
          <w:lang w:val="fr-FR"/>
        </w:rPr>
        <w:t>-</w:t>
      </w:r>
      <w:r w:rsidRPr="003D1D87">
        <w:rPr>
          <w:lang w:val="fr-FR"/>
        </w:rPr>
        <w:tab/>
        <w:t>'0</w:t>
      </w:r>
      <w:r>
        <w:rPr>
          <w:lang w:val="fr-FR"/>
        </w:rPr>
        <w:t>C</w:t>
      </w:r>
      <w:r w:rsidRPr="003D1D87">
        <w:rPr>
          <w:lang w:val="fr-FR"/>
        </w:rPr>
        <w:t>' = 3GPP Satellite E-UTRAN;</w:t>
      </w:r>
    </w:p>
    <w:p w14:paraId="5BE2F5C3" w14:textId="77777777" w:rsidR="00157DA3" w:rsidRPr="00183CA5" w:rsidRDefault="00157DA3" w:rsidP="00157DA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62" w:name="_Toc170293540"/>
      <w:r w:rsidRPr="00816C4A">
        <w:t>8.63</w:t>
      </w:r>
      <w:r w:rsidRPr="00816C4A">
        <w:tab/>
        <w:t>Display parameters</w:t>
      </w:r>
      <w:bookmarkEnd w:id="3254"/>
      <w:bookmarkEnd w:id="3255"/>
      <w:bookmarkEnd w:id="3256"/>
      <w:bookmarkEnd w:id="3257"/>
      <w:bookmarkEnd w:id="3258"/>
      <w:bookmarkEnd w:id="3259"/>
      <w:bookmarkEnd w:id="3260"/>
      <w:bookmarkEnd w:id="3261"/>
      <w:bookmarkEnd w:id="3262"/>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3" w:name="_Toc3201019"/>
      <w:bookmarkStart w:id="3264" w:name="_Toc20392762"/>
      <w:bookmarkStart w:id="3265" w:name="_Toc27774409"/>
      <w:bookmarkStart w:id="3266" w:name="_Toc36482869"/>
      <w:bookmarkStart w:id="3267" w:name="_Toc36484529"/>
      <w:bookmarkStart w:id="3268" w:name="_Toc44933459"/>
      <w:bookmarkStart w:id="3269" w:name="_Toc50972412"/>
      <w:bookmarkStart w:id="3270" w:name="_Toc57105166"/>
      <w:bookmarkStart w:id="3271" w:name="_Toc170293541"/>
      <w:r w:rsidRPr="00816C4A">
        <w:lastRenderedPageBreak/>
        <w:t>8.64</w:t>
      </w:r>
      <w:r w:rsidRPr="00816C4A">
        <w:tab/>
        <w:t>Service Record</w:t>
      </w:r>
      <w:bookmarkEnd w:id="3263"/>
      <w:bookmarkEnd w:id="3264"/>
      <w:bookmarkEnd w:id="3265"/>
      <w:bookmarkEnd w:id="3266"/>
      <w:bookmarkEnd w:id="3267"/>
      <w:bookmarkEnd w:id="3268"/>
      <w:bookmarkEnd w:id="3269"/>
      <w:bookmarkEnd w:id="3270"/>
      <w:bookmarkEnd w:id="3271"/>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2" w:name="_Toc3201020"/>
      <w:bookmarkStart w:id="3273" w:name="_Toc20392763"/>
      <w:bookmarkStart w:id="3274" w:name="_Toc27774410"/>
      <w:bookmarkStart w:id="3275" w:name="_Toc36482870"/>
      <w:bookmarkStart w:id="3276" w:name="_Toc36484530"/>
      <w:bookmarkStart w:id="3277" w:name="_Toc44933460"/>
      <w:bookmarkStart w:id="3278" w:name="_Toc50972413"/>
      <w:bookmarkStart w:id="3279" w:name="_Toc57105167"/>
      <w:bookmarkStart w:id="3280" w:name="_Toc170293542"/>
      <w:r w:rsidRPr="00816C4A">
        <w:t>8.65</w:t>
      </w:r>
      <w:r w:rsidRPr="00816C4A">
        <w:tab/>
        <w:t>Device Filter</w:t>
      </w:r>
      <w:bookmarkEnd w:id="3272"/>
      <w:bookmarkEnd w:id="3273"/>
      <w:bookmarkEnd w:id="3274"/>
      <w:bookmarkEnd w:id="3275"/>
      <w:bookmarkEnd w:id="3276"/>
      <w:bookmarkEnd w:id="3277"/>
      <w:bookmarkEnd w:id="3278"/>
      <w:bookmarkEnd w:id="3279"/>
      <w:bookmarkEnd w:id="3280"/>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1" w:name="_Toc3201021"/>
      <w:bookmarkStart w:id="3282" w:name="_Toc20392764"/>
      <w:bookmarkStart w:id="3283" w:name="_Toc27774411"/>
      <w:bookmarkStart w:id="3284" w:name="_Toc36482871"/>
      <w:bookmarkStart w:id="3285" w:name="_Toc36484531"/>
      <w:bookmarkStart w:id="3286" w:name="_Toc44933461"/>
      <w:bookmarkStart w:id="3287" w:name="_Toc50972414"/>
      <w:bookmarkStart w:id="3288" w:name="_Toc57105168"/>
      <w:bookmarkStart w:id="3289" w:name="_Toc170293543"/>
      <w:r w:rsidRPr="00816C4A">
        <w:t>8.66</w:t>
      </w:r>
      <w:r w:rsidRPr="00816C4A">
        <w:tab/>
        <w:t>Service Search</w:t>
      </w:r>
      <w:bookmarkEnd w:id="3281"/>
      <w:bookmarkEnd w:id="3282"/>
      <w:bookmarkEnd w:id="3283"/>
      <w:bookmarkEnd w:id="3284"/>
      <w:bookmarkEnd w:id="3285"/>
      <w:bookmarkEnd w:id="3286"/>
      <w:bookmarkEnd w:id="3287"/>
      <w:bookmarkEnd w:id="3288"/>
      <w:bookmarkEnd w:id="3289"/>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0" w:name="_Toc3201022"/>
      <w:bookmarkStart w:id="3291" w:name="_Toc20392765"/>
      <w:bookmarkStart w:id="3292" w:name="_Toc27774412"/>
      <w:bookmarkStart w:id="3293" w:name="_Toc36482872"/>
      <w:bookmarkStart w:id="3294" w:name="_Toc36484532"/>
      <w:bookmarkStart w:id="3295" w:name="_Toc44933462"/>
      <w:bookmarkStart w:id="3296" w:name="_Toc50972415"/>
      <w:bookmarkStart w:id="3297" w:name="_Toc57105169"/>
      <w:bookmarkStart w:id="3298" w:name="_Toc170293544"/>
      <w:r w:rsidRPr="00816C4A">
        <w:t>8.67</w:t>
      </w:r>
      <w:r w:rsidRPr="00816C4A">
        <w:tab/>
        <w:t>Attribute Information</w:t>
      </w:r>
      <w:bookmarkEnd w:id="3290"/>
      <w:bookmarkEnd w:id="3291"/>
      <w:bookmarkEnd w:id="3292"/>
      <w:bookmarkEnd w:id="3293"/>
      <w:bookmarkEnd w:id="3294"/>
      <w:bookmarkEnd w:id="3295"/>
      <w:bookmarkEnd w:id="3296"/>
      <w:bookmarkEnd w:id="3297"/>
      <w:bookmarkEnd w:id="3298"/>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299" w:name="_Toc3201023"/>
      <w:bookmarkStart w:id="3300" w:name="_Toc20392766"/>
      <w:bookmarkStart w:id="3301" w:name="_Toc27774413"/>
      <w:bookmarkStart w:id="3302" w:name="_Toc36482873"/>
      <w:bookmarkStart w:id="3303" w:name="_Toc36484533"/>
      <w:bookmarkStart w:id="3304" w:name="_Toc44933463"/>
      <w:bookmarkStart w:id="3305" w:name="_Toc50972416"/>
      <w:bookmarkStart w:id="3306" w:name="_Toc57105170"/>
      <w:bookmarkStart w:id="3307" w:name="_Toc170293545"/>
      <w:r w:rsidRPr="00816C4A">
        <w:t>8.68</w:t>
      </w:r>
      <w:r w:rsidRPr="00816C4A">
        <w:tab/>
        <w:t>Service Availability</w:t>
      </w:r>
      <w:bookmarkEnd w:id="3299"/>
      <w:bookmarkEnd w:id="3300"/>
      <w:bookmarkEnd w:id="3301"/>
      <w:bookmarkEnd w:id="3302"/>
      <w:bookmarkEnd w:id="3303"/>
      <w:bookmarkEnd w:id="3304"/>
      <w:bookmarkEnd w:id="3305"/>
      <w:bookmarkEnd w:id="3306"/>
      <w:bookmarkEnd w:id="3307"/>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08" w:name="_Toc3201024"/>
      <w:bookmarkStart w:id="3309" w:name="_Toc20392767"/>
      <w:bookmarkStart w:id="3310" w:name="_Toc27774414"/>
      <w:bookmarkStart w:id="3311" w:name="_Toc36482874"/>
      <w:bookmarkStart w:id="3312" w:name="_Toc36484534"/>
      <w:bookmarkStart w:id="3313" w:name="_Toc44933464"/>
      <w:bookmarkStart w:id="3314" w:name="_Toc50972417"/>
      <w:bookmarkStart w:id="3315" w:name="_Toc57105171"/>
      <w:bookmarkStart w:id="3316" w:name="_Toc170293546"/>
      <w:r w:rsidRPr="00816C4A">
        <w:t>8.69</w:t>
      </w:r>
      <w:r w:rsidRPr="00816C4A">
        <w:tab/>
        <w:t>Remote Entity Address</w:t>
      </w:r>
      <w:bookmarkEnd w:id="3308"/>
      <w:bookmarkEnd w:id="3309"/>
      <w:bookmarkEnd w:id="3310"/>
      <w:bookmarkEnd w:id="3311"/>
      <w:bookmarkEnd w:id="3312"/>
      <w:bookmarkEnd w:id="3313"/>
      <w:bookmarkEnd w:id="3314"/>
      <w:bookmarkEnd w:id="3315"/>
      <w:bookmarkEnd w:id="3316"/>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17" w:name="_Toc3201025"/>
      <w:bookmarkStart w:id="3318" w:name="_Toc20392768"/>
      <w:bookmarkStart w:id="3319" w:name="_Toc27774415"/>
      <w:bookmarkStart w:id="3320" w:name="_Toc36482875"/>
      <w:bookmarkStart w:id="3321" w:name="_Toc36484535"/>
      <w:bookmarkStart w:id="3322" w:name="_Toc44933465"/>
      <w:bookmarkStart w:id="3323" w:name="_Toc50972418"/>
      <w:bookmarkStart w:id="3324" w:name="_Toc57105172"/>
      <w:bookmarkStart w:id="3325" w:name="_Toc170293547"/>
      <w:r w:rsidRPr="00816C4A">
        <w:t>8.70</w:t>
      </w:r>
      <w:r w:rsidRPr="00816C4A">
        <w:tab/>
        <w:t>Text Attribute</w:t>
      </w:r>
      <w:bookmarkEnd w:id="3317"/>
      <w:bookmarkEnd w:id="3318"/>
      <w:bookmarkEnd w:id="3319"/>
      <w:bookmarkEnd w:id="3320"/>
      <w:bookmarkEnd w:id="3321"/>
      <w:bookmarkEnd w:id="3322"/>
      <w:bookmarkEnd w:id="3323"/>
      <w:bookmarkEnd w:id="3324"/>
      <w:bookmarkEnd w:id="3325"/>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26" w:name="_Toc3201026"/>
      <w:bookmarkStart w:id="3327" w:name="_Toc20392769"/>
      <w:bookmarkStart w:id="3328" w:name="_Toc27774416"/>
      <w:bookmarkStart w:id="3329" w:name="_Toc36482876"/>
      <w:bookmarkStart w:id="3330" w:name="_Toc36484536"/>
      <w:bookmarkStart w:id="3331" w:name="_Toc44933466"/>
      <w:bookmarkStart w:id="3332" w:name="_Toc50972419"/>
      <w:bookmarkStart w:id="3333" w:name="_Toc57105173"/>
      <w:bookmarkStart w:id="3334" w:name="_Toc170293548"/>
      <w:r w:rsidRPr="00816C4A">
        <w:t>8.71</w:t>
      </w:r>
      <w:r w:rsidRPr="00816C4A">
        <w:tab/>
        <w:t>Item Text Attribute List</w:t>
      </w:r>
      <w:bookmarkEnd w:id="3326"/>
      <w:bookmarkEnd w:id="3327"/>
      <w:bookmarkEnd w:id="3328"/>
      <w:bookmarkEnd w:id="3329"/>
      <w:bookmarkEnd w:id="3330"/>
      <w:bookmarkEnd w:id="3331"/>
      <w:bookmarkEnd w:id="3332"/>
      <w:bookmarkEnd w:id="3333"/>
      <w:bookmarkEnd w:id="3334"/>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5" w:name="_Toc3201027"/>
      <w:bookmarkStart w:id="3336" w:name="_Toc20392770"/>
      <w:bookmarkStart w:id="3337" w:name="_Toc27774417"/>
      <w:bookmarkStart w:id="3338" w:name="_Toc36482877"/>
      <w:bookmarkStart w:id="3339" w:name="_Toc36484537"/>
      <w:bookmarkStart w:id="3340" w:name="_Toc44933467"/>
      <w:bookmarkStart w:id="3341" w:name="_Toc50972420"/>
      <w:bookmarkStart w:id="3342" w:name="_Toc57105174"/>
      <w:bookmarkStart w:id="3343" w:name="_Toc170293549"/>
      <w:r w:rsidRPr="00816C4A">
        <w:t>8.72</w:t>
      </w:r>
      <w:r w:rsidRPr="00816C4A">
        <w:tab/>
        <w:t>PDP context Activation parameters</w:t>
      </w:r>
      <w:bookmarkEnd w:id="3335"/>
      <w:bookmarkEnd w:id="3336"/>
      <w:bookmarkEnd w:id="3337"/>
      <w:bookmarkEnd w:id="3338"/>
      <w:bookmarkEnd w:id="3339"/>
      <w:bookmarkEnd w:id="3340"/>
      <w:bookmarkEnd w:id="3341"/>
      <w:bookmarkEnd w:id="3342"/>
      <w:bookmarkEnd w:id="3343"/>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4" w:name="_Toc170293550"/>
      <w:bookmarkStart w:id="3345" w:name="_Toc3201029"/>
      <w:bookmarkStart w:id="3346" w:name="_Toc20392772"/>
      <w:bookmarkStart w:id="3347" w:name="_Toc27774419"/>
      <w:bookmarkStart w:id="3348" w:name="_Toc36482879"/>
      <w:bookmarkStart w:id="3349" w:name="_Toc36484539"/>
      <w:bookmarkStart w:id="3350" w:name="_Toc44933469"/>
      <w:bookmarkStart w:id="3351" w:name="_Toc50972422"/>
      <w:bookmarkStart w:id="3352" w:name="_Toc57105176"/>
      <w:r w:rsidRPr="00816C4A">
        <w:lastRenderedPageBreak/>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4"/>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3" w:name="_Toc170293551"/>
      <w:r w:rsidRPr="00816C4A">
        <w:t>8.74</w:t>
      </w:r>
      <w:r w:rsidRPr="00816C4A">
        <w:tab/>
        <w:t>Multimedia Message Reference</w:t>
      </w:r>
      <w:bookmarkEnd w:id="3345"/>
      <w:bookmarkEnd w:id="3346"/>
      <w:bookmarkEnd w:id="3347"/>
      <w:bookmarkEnd w:id="3348"/>
      <w:bookmarkEnd w:id="3349"/>
      <w:bookmarkEnd w:id="3350"/>
      <w:bookmarkEnd w:id="3351"/>
      <w:bookmarkEnd w:id="3352"/>
      <w:bookmarkEnd w:id="3353"/>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4" w:name="_Toc3201030"/>
      <w:bookmarkStart w:id="3355" w:name="_Toc20392773"/>
      <w:bookmarkStart w:id="3356" w:name="_Toc27774420"/>
      <w:bookmarkStart w:id="3357" w:name="_Toc36482880"/>
      <w:bookmarkStart w:id="3358" w:name="_Toc36484540"/>
      <w:bookmarkStart w:id="3359" w:name="_Toc44933470"/>
      <w:bookmarkStart w:id="3360" w:name="_Toc50972423"/>
      <w:bookmarkStart w:id="3361" w:name="_Toc57105177"/>
      <w:bookmarkStart w:id="3362" w:name="_Toc170293552"/>
      <w:r w:rsidRPr="00816C4A">
        <w:t>8.75</w:t>
      </w:r>
      <w:r w:rsidRPr="00816C4A">
        <w:tab/>
        <w:t>Multimedia Message Identifier</w:t>
      </w:r>
      <w:bookmarkEnd w:id="3354"/>
      <w:bookmarkEnd w:id="3355"/>
      <w:bookmarkEnd w:id="3356"/>
      <w:bookmarkEnd w:id="3357"/>
      <w:bookmarkEnd w:id="3358"/>
      <w:bookmarkEnd w:id="3359"/>
      <w:bookmarkEnd w:id="3360"/>
      <w:bookmarkEnd w:id="3361"/>
      <w:bookmarkEnd w:id="3362"/>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3" w:name="_Toc3201031"/>
      <w:bookmarkStart w:id="3364" w:name="_Toc20392774"/>
      <w:bookmarkStart w:id="3365" w:name="_Toc27774421"/>
      <w:bookmarkStart w:id="3366" w:name="_Toc36482881"/>
      <w:bookmarkStart w:id="3367" w:name="_Toc36484541"/>
      <w:bookmarkStart w:id="3368" w:name="_Toc44933471"/>
      <w:bookmarkStart w:id="3369" w:name="_Toc50972424"/>
      <w:bookmarkStart w:id="3370" w:name="_Toc57105178"/>
      <w:bookmarkStart w:id="3371" w:name="_Toc170293553"/>
      <w:r w:rsidRPr="00816C4A">
        <w:t>8.76</w:t>
      </w:r>
      <w:r w:rsidRPr="00816C4A">
        <w:tab/>
        <w:t xml:space="preserve">Multimedia Message </w:t>
      </w:r>
      <w:r w:rsidRPr="00816C4A">
        <w:rPr>
          <w:lang w:val="en-US"/>
        </w:rPr>
        <w:t>Transfer</w:t>
      </w:r>
      <w:r w:rsidRPr="00816C4A">
        <w:t xml:space="preserve"> status</w:t>
      </w:r>
      <w:bookmarkEnd w:id="3363"/>
      <w:bookmarkEnd w:id="3364"/>
      <w:bookmarkEnd w:id="3365"/>
      <w:bookmarkEnd w:id="3366"/>
      <w:bookmarkEnd w:id="3367"/>
      <w:bookmarkEnd w:id="3368"/>
      <w:bookmarkEnd w:id="3369"/>
      <w:bookmarkEnd w:id="3370"/>
      <w:bookmarkEnd w:id="3371"/>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2" w:name="_Toc3201032"/>
      <w:bookmarkStart w:id="3373" w:name="_Toc20392775"/>
      <w:bookmarkStart w:id="3374" w:name="_Toc27774422"/>
      <w:bookmarkStart w:id="3375" w:name="_Toc36482882"/>
      <w:bookmarkStart w:id="3376" w:name="_Toc36484542"/>
      <w:bookmarkStart w:id="3377" w:name="_Toc44933472"/>
      <w:bookmarkStart w:id="3378" w:name="_Toc50972425"/>
      <w:bookmarkStart w:id="3379" w:name="_Toc57105179"/>
      <w:bookmarkStart w:id="3380" w:name="_Toc170293554"/>
      <w:r w:rsidRPr="00816C4A">
        <w:t>8.77</w:t>
      </w:r>
      <w:r w:rsidRPr="00816C4A">
        <w:tab/>
        <w:t>MM Content Identifier</w:t>
      </w:r>
      <w:bookmarkEnd w:id="3372"/>
      <w:bookmarkEnd w:id="3373"/>
      <w:bookmarkEnd w:id="3374"/>
      <w:bookmarkEnd w:id="3375"/>
      <w:bookmarkEnd w:id="3376"/>
      <w:bookmarkEnd w:id="3377"/>
      <w:bookmarkEnd w:id="3378"/>
      <w:bookmarkEnd w:id="3379"/>
      <w:bookmarkEnd w:id="3380"/>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codinf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1" w:name="_Toc3201033"/>
      <w:bookmarkStart w:id="3382" w:name="_Toc20392776"/>
      <w:bookmarkStart w:id="3383" w:name="_Toc27774423"/>
      <w:bookmarkStart w:id="3384" w:name="_Toc36482883"/>
      <w:bookmarkStart w:id="3385" w:name="_Toc36484543"/>
      <w:bookmarkStart w:id="3386" w:name="_Toc44933473"/>
      <w:bookmarkStart w:id="3387" w:name="_Toc50972426"/>
      <w:bookmarkStart w:id="3388" w:name="_Toc57105180"/>
      <w:bookmarkStart w:id="3389" w:name="_Toc170293555"/>
      <w:r w:rsidRPr="00816C4A">
        <w:t>8.78</w:t>
      </w:r>
      <w:r w:rsidRPr="00816C4A">
        <w:tab/>
        <w:t>Multimedia Message Notification</w:t>
      </w:r>
      <w:bookmarkEnd w:id="3381"/>
      <w:bookmarkEnd w:id="3382"/>
      <w:bookmarkEnd w:id="3383"/>
      <w:bookmarkEnd w:id="3384"/>
      <w:bookmarkEnd w:id="3385"/>
      <w:bookmarkEnd w:id="3386"/>
      <w:bookmarkEnd w:id="3387"/>
      <w:bookmarkEnd w:id="3388"/>
      <w:bookmarkEnd w:id="3389"/>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0" w:name="_Toc3201034"/>
      <w:bookmarkStart w:id="3391" w:name="_Toc20392777"/>
      <w:bookmarkStart w:id="3392" w:name="_Toc27774424"/>
      <w:bookmarkStart w:id="3393" w:name="_Toc36482884"/>
      <w:bookmarkStart w:id="3394" w:name="_Toc36484544"/>
      <w:bookmarkStart w:id="3395" w:name="_Toc44933474"/>
      <w:bookmarkStart w:id="3396" w:name="_Toc50972427"/>
      <w:bookmarkStart w:id="3397" w:name="_Toc57105181"/>
      <w:bookmarkStart w:id="3398" w:name="_Toc170293556"/>
      <w:r w:rsidRPr="00816C4A">
        <w:lastRenderedPageBreak/>
        <w:t>8.79</w:t>
      </w:r>
      <w:r w:rsidRPr="00816C4A">
        <w:tab/>
        <w:t>Last Envelope</w:t>
      </w:r>
      <w:bookmarkEnd w:id="3390"/>
      <w:bookmarkEnd w:id="3391"/>
      <w:bookmarkEnd w:id="3392"/>
      <w:bookmarkEnd w:id="3393"/>
      <w:bookmarkEnd w:id="3394"/>
      <w:bookmarkEnd w:id="3395"/>
      <w:bookmarkEnd w:id="3396"/>
      <w:bookmarkEnd w:id="3397"/>
      <w:bookmarkEnd w:id="3398"/>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399" w:name="_Toc3201035"/>
      <w:bookmarkStart w:id="3400" w:name="_Toc20392778"/>
      <w:bookmarkStart w:id="3401" w:name="_Toc27774425"/>
      <w:bookmarkStart w:id="3402" w:name="_Toc36482885"/>
      <w:bookmarkStart w:id="3403" w:name="_Toc36484545"/>
      <w:bookmarkStart w:id="3404" w:name="_Toc44933475"/>
      <w:bookmarkStart w:id="3405" w:name="_Toc50972428"/>
      <w:bookmarkStart w:id="3406" w:name="_Toc57105182"/>
      <w:bookmarkStart w:id="3407" w:name="_Toc170293557"/>
      <w:r w:rsidRPr="00816C4A">
        <w:rPr>
          <w:lang w:val="en-US"/>
        </w:rPr>
        <w:t>8.80</w:t>
      </w:r>
      <w:r w:rsidRPr="00816C4A">
        <w:rPr>
          <w:lang w:val="en-US"/>
        </w:rPr>
        <w:tab/>
        <w:t>Frames Layout</w:t>
      </w:r>
      <w:bookmarkEnd w:id="3399"/>
      <w:bookmarkEnd w:id="3400"/>
      <w:bookmarkEnd w:id="3401"/>
      <w:bookmarkEnd w:id="3402"/>
      <w:bookmarkEnd w:id="3403"/>
      <w:bookmarkEnd w:id="3404"/>
      <w:bookmarkEnd w:id="3405"/>
      <w:bookmarkEnd w:id="3406"/>
      <w:bookmarkEnd w:id="3407"/>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08" w:name="_Toc3201036"/>
      <w:bookmarkStart w:id="3409" w:name="_Toc20392779"/>
      <w:bookmarkStart w:id="3410" w:name="_Toc27774426"/>
      <w:bookmarkStart w:id="3411" w:name="_Toc36482886"/>
      <w:bookmarkStart w:id="3412" w:name="_Toc36484546"/>
      <w:bookmarkStart w:id="3413" w:name="_Toc44933476"/>
      <w:bookmarkStart w:id="3414" w:name="_Toc50972429"/>
      <w:bookmarkStart w:id="3415" w:name="_Toc57105183"/>
      <w:bookmarkStart w:id="3416" w:name="_Toc170293558"/>
      <w:r w:rsidRPr="00816C4A">
        <w:t>8.81</w:t>
      </w:r>
      <w:r w:rsidRPr="00816C4A">
        <w:tab/>
        <w:t>Frames Information</w:t>
      </w:r>
      <w:bookmarkEnd w:id="3408"/>
      <w:bookmarkEnd w:id="3409"/>
      <w:bookmarkEnd w:id="3410"/>
      <w:bookmarkEnd w:id="3411"/>
      <w:bookmarkEnd w:id="3412"/>
      <w:bookmarkEnd w:id="3413"/>
      <w:bookmarkEnd w:id="3414"/>
      <w:bookmarkEnd w:id="3415"/>
      <w:bookmarkEnd w:id="3416"/>
    </w:p>
    <w:p w14:paraId="3954AF4B" w14:textId="05D3EA6B" w:rsidR="00E86E7B" w:rsidRPr="00816C4A" w:rsidRDefault="00E86E7B" w:rsidP="00E86E7B">
      <w:pPr>
        <w:rPr>
          <w:lang w:val="fr-FR"/>
        </w:rPr>
      </w:pPr>
      <w:r w:rsidRPr="00816C4A">
        <w:rPr>
          <w:lang w:val="fr-FR"/>
        </w:rPr>
        <w:t>See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17" w:name="_Toc3201037"/>
      <w:bookmarkStart w:id="3418" w:name="_Toc20392780"/>
      <w:bookmarkStart w:id="3419" w:name="_Toc27774427"/>
      <w:bookmarkStart w:id="3420" w:name="_Toc36482887"/>
      <w:bookmarkStart w:id="3421" w:name="_Toc36484547"/>
      <w:bookmarkStart w:id="3422" w:name="_Toc44933477"/>
      <w:bookmarkStart w:id="3423" w:name="_Toc50972430"/>
      <w:bookmarkStart w:id="3424" w:name="_Toc57105184"/>
      <w:bookmarkStart w:id="3425" w:name="_Toc170293559"/>
      <w:r w:rsidRPr="00816C4A">
        <w:rPr>
          <w:lang w:val="fr-FR"/>
        </w:rPr>
        <w:t>8.82</w:t>
      </w:r>
      <w:r w:rsidRPr="00816C4A">
        <w:rPr>
          <w:lang w:val="fr-FR"/>
        </w:rPr>
        <w:tab/>
        <w:t>Frames identifier</w:t>
      </w:r>
      <w:bookmarkEnd w:id="3417"/>
      <w:bookmarkEnd w:id="3418"/>
      <w:bookmarkEnd w:id="3419"/>
      <w:bookmarkEnd w:id="3420"/>
      <w:bookmarkEnd w:id="3421"/>
      <w:bookmarkEnd w:id="3422"/>
      <w:bookmarkEnd w:id="3423"/>
      <w:bookmarkEnd w:id="3424"/>
      <w:bookmarkEnd w:id="3425"/>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26" w:name="_Toc3201038"/>
      <w:bookmarkStart w:id="3427" w:name="_Toc20392781"/>
      <w:bookmarkStart w:id="3428" w:name="_Toc27774428"/>
      <w:bookmarkStart w:id="3429" w:name="_Toc36482888"/>
      <w:bookmarkStart w:id="3430" w:name="_Toc36484548"/>
      <w:bookmarkStart w:id="3431" w:name="_Toc44933478"/>
      <w:bookmarkStart w:id="3432" w:name="_Toc50972431"/>
      <w:bookmarkStart w:id="3433" w:name="_Toc57105185"/>
      <w:bookmarkStart w:id="3434" w:name="_Toc170293560"/>
      <w:r w:rsidRPr="00816C4A">
        <w:t>8.83</w:t>
      </w:r>
      <w:r w:rsidRPr="00816C4A">
        <w:tab/>
        <w:t>I-WLAN Identifier</w:t>
      </w:r>
      <w:bookmarkEnd w:id="3426"/>
      <w:bookmarkEnd w:id="3427"/>
      <w:bookmarkEnd w:id="3428"/>
      <w:bookmarkEnd w:id="3429"/>
      <w:bookmarkEnd w:id="3430"/>
      <w:bookmarkEnd w:id="3431"/>
      <w:bookmarkEnd w:id="3432"/>
      <w:bookmarkEnd w:id="3433"/>
      <w:bookmarkEnd w:id="3434"/>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5" w:name="_Toc3201039"/>
      <w:bookmarkStart w:id="3436" w:name="_Toc20392782"/>
      <w:bookmarkStart w:id="3437" w:name="_Toc27774429"/>
      <w:bookmarkStart w:id="3438" w:name="_Toc36482889"/>
      <w:bookmarkStart w:id="3439" w:name="_Toc36484549"/>
      <w:bookmarkStart w:id="3440" w:name="_Toc44933479"/>
      <w:bookmarkStart w:id="3441" w:name="_Toc50972432"/>
      <w:bookmarkStart w:id="3442" w:name="_Toc57105186"/>
      <w:bookmarkStart w:id="3443" w:name="_Toc170293561"/>
      <w:r w:rsidRPr="00816C4A">
        <w:t>8.84</w:t>
      </w:r>
      <w:r w:rsidRPr="00816C4A">
        <w:tab/>
        <w:t>(I-)WLAN Access Status</w:t>
      </w:r>
      <w:bookmarkEnd w:id="3435"/>
      <w:bookmarkEnd w:id="3436"/>
      <w:bookmarkEnd w:id="3437"/>
      <w:bookmarkEnd w:id="3438"/>
      <w:bookmarkEnd w:id="3439"/>
      <w:bookmarkEnd w:id="3440"/>
      <w:bookmarkEnd w:id="3441"/>
      <w:bookmarkEnd w:id="3442"/>
      <w:bookmarkEnd w:id="3443"/>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44" w:name="_Toc3201040"/>
      <w:bookmarkStart w:id="3445" w:name="_Toc20392783"/>
      <w:bookmarkStart w:id="3446" w:name="_Toc27774430"/>
      <w:bookmarkStart w:id="3447" w:name="_Toc36482890"/>
      <w:bookmarkStart w:id="3448" w:name="_Toc36484550"/>
      <w:bookmarkStart w:id="3449" w:name="_Toc44933480"/>
      <w:bookmarkStart w:id="3450" w:name="_Toc50972433"/>
      <w:bookmarkStart w:id="3451" w:name="_Toc57105187"/>
      <w:bookmarkStart w:id="3452" w:name="_Toc170293562"/>
      <w:r w:rsidRPr="00816C4A">
        <w:t>8.85</w:t>
      </w:r>
      <w:r w:rsidRPr="00816C4A">
        <w:tab/>
        <w:t>IMEISV</w:t>
      </w:r>
      <w:bookmarkEnd w:id="3444"/>
      <w:bookmarkEnd w:id="3445"/>
      <w:bookmarkEnd w:id="3446"/>
      <w:bookmarkEnd w:id="3447"/>
      <w:bookmarkEnd w:id="3448"/>
      <w:bookmarkEnd w:id="3449"/>
      <w:bookmarkEnd w:id="3450"/>
      <w:bookmarkEnd w:id="3451"/>
      <w:bookmarkEnd w:id="3452"/>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3" w:name="_Toc3201041"/>
      <w:bookmarkStart w:id="3454" w:name="_Toc20392784"/>
      <w:bookmarkStart w:id="3455" w:name="_Toc27774431"/>
      <w:bookmarkStart w:id="3456" w:name="_Toc36482891"/>
      <w:bookmarkStart w:id="3457" w:name="_Toc36484551"/>
      <w:bookmarkStart w:id="3458" w:name="_Toc44933481"/>
      <w:bookmarkStart w:id="3459" w:name="_Toc50972434"/>
      <w:bookmarkStart w:id="3460" w:name="_Toc57105188"/>
      <w:bookmarkStart w:id="3461" w:name="_Toc170293563"/>
      <w:r w:rsidRPr="00816C4A">
        <w:t>8.86</w:t>
      </w:r>
      <w:r w:rsidRPr="00816C4A">
        <w:tab/>
        <w:t>Network search mode</w:t>
      </w:r>
      <w:bookmarkEnd w:id="3453"/>
      <w:bookmarkEnd w:id="3454"/>
      <w:bookmarkEnd w:id="3455"/>
      <w:bookmarkEnd w:id="3456"/>
      <w:bookmarkEnd w:id="3457"/>
      <w:bookmarkEnd w:id="3458"/>
      <w:bookmarkEnd w:id="3459"/>
      <w:bookmarkEnd w:id="3460"/>
      <w:bookmarkEnd w:id="3461"/>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2" w:name="_Toc3201042"/>
      <w:bookmarkStart w:id="3463" w:name="_Toc20392785"/>
      <w:bookmarkStart w:id="3464" w:name="_Toc27774432"/>
      <w:bookmarkStart w:id="3465" w:name="_Toc36482892"/>
      <w:bookmarkStart w:id="3466" w:name="_Toc36484552"/>
      <w:bookmarkStart w:id="3467" w:name="_Toc44933482"/>
      <w:bookmarkStart w:id="3468" w:name="_Toc50972435"/>
      <w:bookmarkStart w:id="3469" w:name="_Toc57105189"/>
      <w:bookmarkStart w:id="3470" w:name="_Toc170293564"/>
      <w:r w:rsidRPr="00816C4A">
        <w:lastRenderedPageBreak/>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2"/>
      <w:bookmarkEnd w:id="3463"/>
      <w:bookmarkEnd w:id="3464"/>
      <w:bookmarkEnd w:id="3465"/>
      <w:bookmarkEnd w:id="3466"/>
      <w:bookmarkEnd w:id="3467"/>
      <w:bookmarkEnd w:id="3468"/>
      <w:bookmarkEnd w:id="3469"/>
      <w:bookmarkEnd w:id="3470"/>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1" w:name="_Toc3201043"/>
      <w:bookmarkStart w:id="3472" w:name="_Toc20392786"/>
      <w:bookmarkStart w:id="3473" w:name="_Toc27774433"/>
      <w:bookmarkStart w:id="3474" w:name="_Toc36482893"/>
      <w:bookmarkStart w:id="3475" w:name="_Toc36484553"/>
      <w:bookmarkStart w:id="3476" w:name="_Toc44933483"/>
      <w:bookmarkStart w:id="3477" w:name="_Toc50972436"/>
      <w:bookmarkStart w:id="3478" w:name="_Toc57105190"/>
      <w:bookmarkStart w:id="3479" w:name="_Toc170293565"/>
      <w:r w:rsidRPr="00816C4A">
        <w:t>8.88</w:t>
      </w:r>
      <w:r w:rsidRPr="00816C4A">
        <w:tab/>
        <w:t>Browsing status</w:t>
      </w:r>
      <w:bookmarkEnd w:id="3471"/>
      <w:bookmarkEnd w:id="3472"/>
      <w:bookmarkEnd w:id="3473"/>
      <w:bookmarkEnd w:id="3474"/>
      <w:bookmarkEnd w:id="3475"/>
      <w:bookmarkEnd w:id="3476"/>
      <w:bookmarkEnd w:id="3477"/>
      <w:bookmarkEnd w:id="3478"/>
      <w:bookmarkEnd w:id="3479"/>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0" w:name="_Toc3201044"/>
      <w:bookmarkStart w:id="3481" w:name="_Toc20392787"/>
      <w:bookmarkStart w:id="3482" w:name="_Toc27774434"/>
      <w:bookmarkStart w:id="3483" w:name="_Toc36482894"/>
      <w:bookmarkStart w:id="3484" w:name="_Toc36484554"/>
      <w:bookmarkStart w:id="3485" w:name="_Toc44933484"/>
      <w:bookmarkStart w:id="3486" w:name="_Toc50972437"/>
      <w:bookmarkStart w:id="3487" w:name="_Toc57105191"/>
      <w:bookmarkStart w:id="3488" w:name="_Toc170293566"/>
      <w:r w:rsidRPr="00816C4A">
        <w:t>8.89</w:t>
      </w:r>
      <w:r w:rsidRPr="00816C4A">
        <w:tab/>
        <w:t>Registry application data</w:t>
      </w:r>
      <w:bookmarkEnd w:id="3480"/>
      <w:bookmarkEnd w:id="3481"/>
      <w:bookmarkEnd w:id="3482"/>
      <w:bookmarkEnd w:id="3483"/>
      <w:bookmarkEnd w:id="3484"/>
      <w:bookmarkEnd w:id="3485"/>
      <w:bookmarkEnd w:id="3486"/>
      <w:bookmarkEnd w:id="3487"/>
      <w:bookmarkEnd w:id="3488"/>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89" w:name="_Toc3201045"/>
      <w:bookmarkStart w:id="3490" w:name="_Toc20392788"/>
      <w:bookmarkStart w:id="3491" w:name="_Toc27774435"/>
      <w:bookmarkStart w:id="3492" w:name="_Toc36482895"/>
      <w:bookmarkStart w:id="3493" w:name="_Toc36484555"/>
      <w:bookmarkStart w:id="3494" w:name="_Toc44933485"/>
      <w:bookmarkStart w:id="3495" w:name="_Toc50972438"/>
      <w:bookmarkStart w:id="3496" w:name="_Toc57105192"/>
      <w:bookmarkStart w:id="3497" w:name="_Toc170293567"/>
      <w:r w:rsidRPr="00816C4A">
        <w:t>8.90</w:t>
      </w:r>
      <w:r w:rsidRPr="00816C4A">
        <w:tab/>
        <w:t>PLMNwAcT List</w:t>
      </w:r>
      <w:bookmarkEnd w:id="3489"/>
      <w:bookmarkEnd w:id="3490"/>
      <w:bookmarkEnd w:id="3491"/>
      <w:bookmarkEnd w:id="3492"/>
      <w:bookmarkEnd w:id="3493"/>
      <w:bookmarkEnd w:id="3494"/>
      <w:bookmarkEnd w:id="3495"/>
      <w:bookmarkEnd w:id="3496"/>
      <w:bookmarkEnd w:id="3497"/>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8" w:name="_Toc3201046"/>
      <w:bookmarkStart w:id="3499" w:name="_Toc20392789"/>
      <w:bookmarkStart w:id="3500" w:name="_Toc27774436"/>
      <w:bookmarkStart w:id="3501" w:name="_Toc36482896"/>
      <w:bookmarkStart w:id="3502" w:name="_Toc36484556"/>
      <w:bookmarkStart w:id="3503" w:name="_Toc44933486"/>
      <w:bookmarkStart w:id="3504" w:name="_Toc50972439"/>
      <w:bookmarkStart w:id="3505" w:name="_Toc57105193"/>
      <w:bookmarkStart w:id="3506" w:name="_Toc170293568"/>
      <w:r w:rsidRPr="00816C4A">
        <w:t>8.91</w:t>
      </w:r>
      <w:r w:rsidRPr="00816C4A">
        <w:tab/>
        <w:t>Routing Area Identification</w:t>
      </w:r>
      <w:bookmarkEnd w:id="3498"/>
      <w:bookmarkEnd w:id="3499"/>
      <w:bookmarkEnd w:id="3500"/>
      <w:bookmarkEnd w:id="3501"/>
      <w:bookmarkEnd w:id="3502"/>
      <w:bookmarkEnd w:id="3503"/>
      <w:bookmarkEnd w:id="3504"/>
      <w:bookmarkEnd w:id="3505"/>
      <w:bookmarkEnd w:id="350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07" w:name="_Toc3201047"/>
      <w:bookmarkStart w:id="3508" w:name="_Toc20392790"/>
      <w:bookmarkStart w:id="3509" w:name="_Toc27774437"/>
      <w:bookmarkStart w:id="3510" w:name="_Toc36482897"/>
      <w:bookmarkStart w:id="3511" w:name="_Toc36484557"/>
      <w:bookmarkStart w:id="3512" w:name="_Toc44933487"/>
      <w:bookmarkStart w:id="3513" w:name="_Toc50972440"/>
      <w:bookmarkStart w:id="3514" w:name="_Toc57105194"/>
      <w:bookmarkStart w:id="3515" w:name="_Toc170293569"/>
      <w:r w:rsidRPr="00816C4A">
        <w:t>8.92</w:t>
      </w:r>
      <w:r w:rsidRPr="00816C4A">
        <w:tab/>
        <w:t>Update/Attach/Registration Type</w:t>
      </w:r>
      <w:bookmarkEnd w:id="3507"/>
      <w:bookmarkEnd w:id="3508"/>
      <w:bookmarkEnd w:id="3509"/>
      <w:bookmarkEnd w:id="3510"/>
      <w:bookmarkEnd w:id="3511"/>
      <w:bookmarkEnd w:id="3512"/>
      <w:bookmarkEnd w:id="3513"/>
      <w:bookmarkEnd w:id="3514"/>
      <w:bookmarkEnd w:id="351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lastRenderedPageBreak/>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6" w:name="_Toc3201048"/>
      <w:bookmarkStart w:id="3517" w:name="_Toc20392791"/>
      <w:bookmarkStart w:id="3518" w:name="_Toc27774438"/>
      <w:bookmarkStart w:id="3519" w:name="_Toc36482898"/>
      <w:bookmarkStart w:id="3520" w:name="_Toc36484558"/>
      <w:bookmarkStart w:id="3521" w:name="_Toc44933488"/>
      <w:bookmarkStart w:id="3522" w:name="_Toc50972441"/>
      <w:bookmarkStart w:id="3523" w:name="_Toc57105195"/>
      <w:bookmarkStart w:id="3524" w:name="_Toc170293570"/>
      <w:r w:rsidRPr="00816C4A">
        <w:t>8.93</w:t>
      </w:r>
      <w:r w:rsidRPr="00816C4A">
        <w:tab/>
        <w:t>Rejection Cause Code</w:t>
      </w:r>
      <w:bookmarkEnd w:id="3516"/>
      <w:bookmarkEnd w:id="3517"/>
      <w:bookmarkEnd w:id="3518"/>
      <w:bookmarkEnd w:id="3519"/>
      <w:bookmarkEnd w:id="3520"/>
      <w:bookmarkEnd w:id="3521"/>
      <w:bookmarkEnd w:id="3522"/>
      <w:bookmarkEnd w:id="3523"/>
      <w:bookmarkEnd w:id="35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lastRenderedPageBreak/>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5" w:name="_Toc3201049"/>
      <w:bookmarkStart w:id="3526" w:name="_Toc20392792"/>
      <w:bookmarkStart w:id="3527" w:name="_Toc27774439"/>
      <w:bookmarkStart w:id="3528" w:name="_Toc36482899"/>
      <w:bookmarkStart w:id="3529" w:name="_Toc36484559"/>
      <w:bookmarkStart w:id="3530" w:name="_Toc44933489"/>
      <w:bookmarkStart w:id="3531" w:name="_Toc50972442"/>
      <w:bookmarkStart w:id="3532"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3" w:name="_Toc170293571"/>
      <w:r w:rsidRPr="00816C4A">
        <w:t>8.94</w:t>
      </w:r>
      <w:r w:rsidRPr="00816C4A">
        <w:tab/>
        <w:t>Geographical Location Parameters</w:t>
      </w:r>
      <w:bookmarkEnd w:id="3525"/>
      <w:bookmarkEnd w:id="3526"/>
      <w:bookmarkEnd w:id="3527"/>
      <w:bookmarkEnd w:id="3528"/>
      <w:bookmarkEnd w:id="3529"/>
      <w:bookmarkEnd w:id="3530"/>
      <w:bookmarkEnd w:id="3531"/>
      <w:bookmarkEnd w:id="3532"/>
      <w:bookmarkEnd w:id="35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lastRenderedPageBreak/>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lastRenderedPageBreak/>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4" w:name="_Toc3201050"/>
      <w:bookmarkStart w:id="3535" w:name="_Toc20392793"/>
      <w:bookmarkStart w:id="3536" w:name="_Toc27774440"/>
      <w:bookmarkStart w:id="3537" w:name="_Toc36482900"/>
      <w:bookmarkStart w:id="3538" w:name="_Toc36484560"/>
      <w:bookmarkStart w:id="3539" w:name="_Toc44933490"/>
      <w:bookmarkStart w:id="3540" w:name="_Toc50972443"/>
      <w:bookmarkStart w:id="3541" w:name="_Toc57105197"/>
      <w:bookmarkStart w:id="3542" w:name="_Toc170293572"/>
      <w:r w:rsidRPr="00816C4A">
        <w:t>8.95</w:t>
      </w:r>
      <w:r w:rsidRPr="00816C4A">
        <w:tab/>
        <w:t>GAD shapes</w:t>
      </w:r>
      <w:bookmarkEnd w:id="3534"/>
      <w:bookmarkEnd w:id="3535"/>
      <w:bookmarkEnd w:id="3536"/>
      <w:bookmarkEnd w:id="3537"/>
      <w:bookmarkEnd w:id="3538"/>
      <w:bookmarkEnd w:id="3539"/>
      <w:bookmarkEnd w:id="3540"/>
      <w:bookmarkEnd w:id="3541"/>
      <w:bookmarkEnd w:id="354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3" w:name="_Toc3201051"/>
      <w:bookmarkStart w:id="3544" w:name="_Toc20392794"/>
      <w:bookmarkStart w:id="3545" w:name="_Toc27774441"/>
      <w:bookmarkStart w:id="3546" w:name="_Toc36482901"/>
      <w:bookmarkStart w:id="3547" w:name="_Toc36484561"/>
      <w:bookmarkStart w:id="3548" w:name="_Toc44933491"/>
      <w:bookmarkStart w:id="3549" w:name="_Toc50972444"/>
      <w:bookmarkStart w:id="3550" w:name="_Toc57105198"/>
      <w:bookmarkStart w:id="3551" w:name="_Toc170293573"/>
      <w:r w:rsidRPr="00816C4A">
        <w:lastRenderedPageBreak/>
        <w:t>8.96</w:t>
      </w:r>
      <w:r w:rsidRPr="00816C4A">
        <w:tab/>
        <w:t>NMEA sentence</w:t>
      </w:r>
      <w:bookmarkEnd w:id="3543"/>
      <w:bookmarkEnd w:id="3544"/>
      <w:bookmarkEnd w:id="3545"/>
      <w:bookmarkEnd w:id="3546"/>
      <w:bookmarkEnd w:id="3547"/>
      <w:bookmarkEnd w:id="3548"/>
      <w:bookmarkEnd w:id="3549"/>
      <w:bookmarkEnd w:id="3550"/>
      <w:bookmarkEnd w:id="355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2" w:name="_Toc3201052"/>
      <w:bookmarkStart w:id="3553" w:name="_Toc20392795"/>
      <w:bookmarkStart w:id="3554" w:name="_Toc27774442"/>
      <w:bookmarkStart w:id="3555" w:name="_Toc36482902"/>
      <w:bookmarkStart w:id="3556" w:name="_Toc36484562"/>
      <w:bookmarkStart w:id="3557" w:name="_Toc44933492"/>
      <w:bookmarkStart w:id="3558" w:name="_Toc50972445"/>
      <w:bookmarkStart w:id="3559" w:name="_Toc57105199"/>
      <w:bookmarkStart w:id="3560" w:name="_Toc170293574"/>
      <w:r w:rsidRPr="00816C4A">
        <w:t>8.97</w:t>
      </w:r>
      <w:r w:rsidRPr="00816C4A">
        <w:tab/>
        <w:t>PLMN List</w:t>
      </w:r>
      <w:bookmarkEnd w:id="3552"/>
      <w:bookmarkEnd w:id="3553"/>
      <w:bookmarkEnd w:id="3554"/>
      <w:bookmarkEnd w:id="3555"/>
      <w:bookmarkEnd w:id="3556"/>
      <w:bookmarkEnd w:id="3557"/>
      <w:bookmarkEnd w:id="3558"/>
      <w:bookmarkEnd w:id="3559"/>
      <w:bookmarkEnd w:id="35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1" w:name="_Toc3201053"/>
      <w:bookmarkStart w:id="3562" w:name="_Toc20392796"/>
      <w:bookmarkStart w:id="3563" w:name="_Toc27774443"/>
      <w:bookmarkStart w:id="3564" w:name="_Toc36482903"/>
      <w:bookmarkStart w:id="3565" w:name="_Toc36484563"/>
      <w:bookmarkStart w:id="3566" w:name="_Toc44933493"/>
      <w:bookmarkStart w:id="3567" w:name="_Toc50972446"/>
      <w:bookmarkStart w:id="3568" w:name="_Toc57105200"/>
      <w:bookmarkStart w:id="3569" w:name="_Toc170293575"/>
      <w:r w:rsidRPr="00816C4A">
        <w:t>8.98</w:t>
      </w:r>
      <w:r w:rsidRPr="00816C4A">
        <w:tab/>
        <w:t>EPS PDN connection activation parameters</w:t>
      </w:r>
      <w:bookmarkEnd w:id="3561"/>
      <w:bookmarkEnd w:id="3562"/>
      <w:bookmarkEnd w:id="3563"/>
      <w:bookmarkEnd w:id="3564"/>
      <w:bookmarkEnd w:id="3565"/>
      <w:bookmarkEnd w:id="3566"/>
      <w:bookmarkEnd w:id="3567"/>
      <w:bookmarkEnd w:id="3568"/>
      <w:bookmarkEnd w:id="35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0" w:name="_Toc3201054"/>
      <w:bookmarkStart w:id="3571" w:name="_Toc20392797"/>
      <w:bookmarkStart w:id="3572" w:name="_Toc27774444"/>
      <w:bookmarkStart w:id="3573" w:name="_Toc36482904"/>
      <w:bookmarkStart w:id="3574" w:name="_Toc36484564"/>
      <w:bookmarkStart w:id="3575" w:name="_Toc44933494"/>
      <w:bookmarkStart w:id="3576" w:name="_Toc50972447"/>
      <w:bookmarkStart w:id="3577" w:name="_Toc57105201"/>
      <w:bookmarkStart w:id="3578" w:name="_Toc170293576"/>
      <w:bookmarkStart w:id="3579" w:name="_Toc3201055"/>
      <w:bookmarkStart w:id="3580" w:name="_Toc20392798"/>
      <w:bookmarkStart w:id="3581" w:name="_Toc27774445"/>
      <w:bookmarkStart w:id="3582" w:name="_Toc36482905"/>
      <w:bookmarkStart w:id="3583" w:name="_Toc36484565"/>
      <w:bookmarkStart w:id="3584" w:name="_Toc44933495"/>
      <w:bookmarkStart w:id="3585" w:name="_Toc50972448"/>
      <w:bookmarkStart w:id="3586" w:name="_Toc57105202"/>
      <w:r w:rsidRPr="00816C4A">
        <w:lastRenderedPageBreak/>
        <w:t>8.99</w:t>
      </w:r>
      <w:r w:rsidRPr="00816C4A">
        <w:tab/>
        <w:t>Tracking Area Identification</w:t>
      </w:r>
      <w:bookmarkEnd w:id="3570"/>
      <w:bookmarkEnd w:id="3571"/>
      <w:bookmarkEnd w:id="3572"/>
      <w:bookmarkEnd w:id="3573"/>
      <w:bookmarkEnd w:id="3574"/>
      <w:bookmarkEnd w:id="3575"/>
      <w:bookmarkEnd w:id="3576"/>
      <w:bookmarkEnd w:id="3577"/>
      <w:bookmarkEnd w:id="357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79283E40" w14:textId="17BAB2BD"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 xml:space="preserve">46] for E-UTRAN,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7" w:name="_Toc170293577"/>
      <w:r w:rsidRPr="00816C4A">
        <w:t>8.100</w:t>
      </w:r>
      <w:r w:rsidRPr="00816C4A">
        <w:tab/>
        <w:t>CSG ID list identifier</w:t>
      </w:r>
      <w:bookmarkEnd w:id="3579"/>
      <w:bookmarkEnd w:id="3580"/>
      <w:bookmarkEnd w:id="3581"/>
      <w:bookmarkEnd w:id="3582"/>
      <w:bookmarkEnd w:id="3583"/>
      <w:bookmarkEnd w:id="3584"/>
      <w:bookmarkEnd w:id="3585"/>
      <w:bookmarkEnd w:id="3586"/>
      <w:bookmarkEnd w:id="358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88" w:name="_Toc3201056"/>
      <w:bookmarkStart w:id="3589" w:name="_Toc20392799"/>
      <w:bookmarkStart w:id="3590" w:name="_Toc27774446"/>
      <w:bookmarkStart w:id="3591" w:name="_Toc36482906"/>
      <w:bookmarkStart w:id="3592" w:name="_Toc36484566"/>
      <w:bookmarkStart w:id="3593" w:name="_Toc44933496"/>
      <w:bookmarkStart w:id="3594" w:name="_Toc50972449"/>
      <w:bookmarkStart w:id="3595" w:name="_Toc57105203"/>
      <w:bookmarkStart w:id="3596" w:name="_Toc170293578"/>
      <w:r w:rsidRPr="00816C4A">
        <w:t>8.101</w:t>
      </w:r>
      <w:r w:rsidRPr="00816C4A">
        <w:tab/>
        <w:t>CSG cell selection status</w:t>
      </w:r>
      <w:bookmarkEnd w:id="3588"/>
      <w:bookmarkEnd w:id="3589"/>
      <w:bookmarkEnd w:id="3590"/>
      <w:bookmarkEnd w:id="3591"/>
      <w:bookmarkEnd w:id="3592"/>
      <w:bookmarkEnd w:id="3593"/>
      <w:bookmarkEnd w:id="3594"/>
      <w:bookmarkEnd w:id="3595"/>
      <w:bookmarkEnd w:id="359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7" w:name="_Toc3201057"/>
      <w:bookmarkStart w:id="3598" w:name="_Toc20392800"/>
      <w:bookmarkStart w:id="3599" w:name="_Toc27774447"/>
      <w:bookmarkStart w:id="3600" w:name="_Toc36482907"/>
      <w:bookmarkStart w:id="3601" w:name="_Toc36484567"/>
      <w:bookmarkStart w:id="3602" w:name="_Toc44933497"/>
      <w:bookmarkStart w:id="3603" w:name="_Toc50972450"/>
      <w:bookmarkStart w:id="3604" w:name="_Toc57105204"/>
      <w:bookmarkStart w:id="3605" w:name="_Toc170293579"/>
      <w:r w:rsidRPr="00816C4A">
        <w:t>8.102</w:t>
      </w:r>
      <w:r w:rsidRPr="00816C4A">
        <w:tab/>
        <w:t>CSG ID</w:t>
      </w:r>
      <w:bookmarkEnd w:id="3597"/>
      <w:bookmarkEnd w:id="3598"/>
      <w:bookmarkEnd w:id="3599"/>
      <w:bookmarkEnd w:id="3600"/>
      <w:bookmarkEnd w:id="3601"/>
      <w:bookmarkEnd w:id="3602"/>
      <w:bookmarkEnd w:id="3603"/>
      <w:bookmarkEnd w:id="3604"/>
      <w:bookmarkEnd w:id="36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6" w:name="_Toc3201058"/>
      <w:bookmarkStart w:id="3607" w:name="_Toc20392801"/>
      <w:bookmarkStart w:id="3608" w:name="_Toc27774448"/>
      <w:bookmarkStart w:id="3609" w:name="_Toc36482908"/>
      <w:bookmarkStart w:id="3610" w:name="_Toc36484568"/>
      <w:bookmarkStart w:id="3611" w:name="_Toc44933498"/>
      <w:bookmarkStart w:id="3612" w:name="_Toc50972451"/>
      <w:bookmarkStart w:id="3613" w:name="_Toc57105205"/>
      <w:bookmarkStart w:id="3614" w:name="_Toc170293580"/>
      <w:r w:rsidRPr="00816C4A">
        <w:rPr>
          <w:lang w:val="pt-BR"/>
        </w:rPr>
        <w:lastRenderedPageBreak/>
        <w:t>8.103</w:t>
      </w:r>
      <w:r w:rsidRPr="00816C4A">
        <w:rPr>
          <w:lang w:val="pt-BR"/>
        </w:rPr>
        <w:tab/>
        <w:t>HNB name</w:t>
      </w:r>
      <w:bookmarkEnd w:id="3606"/>
      <w:bookmarkEnd w:id="3607"/>
      <w:bookmarkEnd w:id="3608"/>
      <w:bookmarkEnd w:id="3609"/>
      <w:bookmarkEnd w:id="3610"/>
      <w:bookmarkEnd w:id="3611"/>
      <w:bookmarkEnd w:id="3612"/>
      <w:bookmarkEnd w:id="3613"/>
      <w:bookmarkEnd w:id="361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5" w:name="_Toc3201059"/>
      <w:bookmarkStart w:id="3616" w:name="_Toc20392802"/>
      <w:bookmarkStart w:id="3617" w:name="_Toc27774449"/>
      <w:bookmarkStart w:id="3618" w:name="_Toc36482909"/>
      <w:bookmarkStart w:id="3619" w:name="_Toc36484569"/>
      <w:bookmarkStart w:id="3620" w:name="_Toc44933499"/>
      <w:bookmarkStart w:id="3621" w:name="_Toc50972452"/>
      <w:bookmarkStart w:id="3622" w:name="_Toc57105206"/>
      <w:bookmarkStart w:id="3623" w:name="_Toc170293581"/>
      <w:r w:rsidRPr="00816C4A">
        <w:t>8.104</w:t>
      </w:r>
      <w:r w:rsidRPr="00816C4A">
        <w:tab/>
        <w:t>Activate descriptor</w:t>
      </w:r>
      <w:bookmarkEnd w:id="3615"/>
      <w:bookmarkEnd w:id="3616"/>
      <w:bookmarkEnd w:id="3617"/>
      <w:bookmarkEnd w:id="3618"/>
      <w:bookmarkEnd w:id="3619"/>
      <w:bookmarkEnd w:id="3620"/>
      <w:bookmarkEnd w:id="3621"/>
      <w:bookmarkEnd w:id="3622"/>
      <w:bookmarkEnd w:id="3623"/>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4" w:name="_Toc3201060"/>
      <w:bookmarkStart w:id="3625" w:name="_Toc20392803"/>
      <w:bookmarkStart w:id="3626" w:name="_Toc27774450"/>
      <w:bookmarkStart w:id="3627" w:name="_Toc36482910"/>
      <w:bookmarkStart w:id="3628" w:name="_Toc36484570"/>
      <w:bookmarkStart w:id="3629" w:name="_Toc44933500"/>
      <w:bookmarkStart w:id="3630" w:name="_Toc50972453"/>
      <w:bookmarkStart w:id="3631" w:name="_Toc57105207"/>
      <w:bookmarkStart w:id="3632" w:name="_Toc170293582"/>
      <w:r w:rsidRPr="00816C4A">
        <w:t>8.105</w:t>
      </w:r>
      <w:r w:rsidRPr="00816C4A">
        <w:tab/>
        <w:t>Broadcast Network information</w:t>
      </w:r>
      <w:bookmarkEnd w:id="3624"/>
      <w:bookmarkEnd w:id="3625"/>
      <w:bookmarkEnd w:id="3626"/>
      <w:bookmarkEnd w:id="3627"/>
      <w:bookmarkEnd w:id="3628"/>
      <w:bookmarkEnd w:id="3629"/>
      <w:bookmarkEnd w:id="3630"/>
      <w:bookmarkEnd w:id="3631"/>
      <w:bookmarkEnd w:id="3632"/>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3" w:name="_Toc3201061"/>
      <w:bookmarkStart w:id="3634" w:name="_Toc20392804"/>
      <w:bookmarkStart w:id="3635" w:name="_Toc27774451"/>
      <w:bookmarkStart w:id="3636" w:name="_Toc36482911"/>
      <w:bookmarkStart w:id="3637" w:name="_Toc36484571"/>
      <w:bookmarkStart w:id="3638" w:name="_Toc44933501"/>
      <w:bookmarkStart w:id="3639" w:name="_Toc50972454"/>
      <w:bookmarkStart w:id="3640" w:name="_Toc57105208"/>
      <w:bookmarkStart w:id="3641" w:name="_Toc170293583"/>
      <w:r>
        <w:t>8.106</w:t>
      </w:r>
      <w:r>
        <w:tab/>
      </w:r>
      <w:r w:rsidRPr="00816C4A">
        <w:t>Contactless state request</w:t>
      </w:r>
      <w:bookmarkEnd w:id="3633"/>
      <w:bookmarkEnd w:id="3634"/>
      <w:bookmarkEnd w:id="3635"/>
      <w:bookmarkEnd w:id="3636"/>
      <w:bookmarkEnd w:id="3637"/>
      <w:bookmarkEnd w:id="3638"/>
      <w:bookmarkEnd w:id="3639"/>
      <w:bookmarkEnd w:id="3640"/>
      <w:bookmarkEnd w:id="3641"/>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2" w:name="_Toc3201062"/>
      <w:bookmarkStart w:id="3643" w:name="_Toc20392805"/>
      <w:bookmarkStart w:id="3644" w:name="_Toc27774452"/>
      <w:bookmarkStart w:id="3645" w:name="_Toc36482912"/>
      <w:bookmarkStart w:id="3646" w:name="_Toc36484572"/>
      <w:bookmarkStart w:id="3647" w:name="_Toc44933502"/>
      <w:bookmarkStart w:id="3648" w:name="_Toc50972455"/>
      <w:bookmarkStart w:id="3649" w:name="_Toc57105209"/>
      <w:bookmarkStart w:id="3650" w:name="_Toc170293584"/>
      <w:r w:rsidRPr="00816C4A">
        <w:t>8.107</w:t>
      </w:r>
      <w:r w:rsidRPr="00816C4A">
        <w:tab/>
        <w:t>Contactless functionality state</w:t>
      </w:r>
      <w:bookmarkEnd w:id="3642"/>
      <w:bookmarkEnd w:id="3643"/>
      <w:bookmarkEnd w:id="3644"/>
      <w:bookmarkEnd w:id="3645"/>
      <w:bookmarkEnd w:id="3646"/>
      <w:bookmarkEnd w:id="3647"/>
      <w:bookmarkEnd w:id="3648"/>
      <w:bookmarkEnd w:id="3649"/>
      <w:bookmarkEnd w:id="3650"/>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1" w:name="_Toc3201063"/>
      <w:bookmarkStart w:id="3652" w:name="_Toc20392806"/>
      <w:bookmarkStart w:id="3653" w:name="_Toc27774453"/>
      <w:bookmarkStart w:id="3654" w:name="_Toc36482913"/>
      <w:bookmarkStart w:id="3655" w:name="_Toc36484573"/>
      <w:bookmarkStart w:id="3656" w:name="_Toc44933503"/>
      <w:bookmarkStart w:id="3657" w:name="_Toc50972456"/>
      <w:bookmarkStart w:id="3658" w:name="_Toc57105210"/>
      <w:bookmarkStart w:id="3659" w:name="_Toc170293585"/>
      <w:r w:rsidRPr="00816C4A">
        <w:t>8.108</w:t>
      </w:r>
      <w:r w:rsidRPr="00816C4A">
        <w:tab/>
        <w:t>IMS URI</w:t>
      </w:r>
      <w:bookmarkEnd w:id="3651"/>
      <w:bookmarkEnd w:id="3652"/>
      <w:bookmarkEnd w:id="3653"/>
      <w:bookmarkEnd w:id="3654"/>
      <w:bookmarkEnd w:id="3655"/>
      <w:bookmarkEnd w:id="3656"/>
      <w:bookmarkEnd w:id="3657"/>
      <w:bookmarkEnd w:id="3658"/>
      <w:bookmarkEnd w:id="365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tel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0" w:name="_Toc3201064"/>
      <w:bookmarkStart w:id="3661" w:name="_Toc20392807"/>
      <w:bookmarkStart w:id="3662" w:name="_Toc27774454"/>
      <w:bookmarkStart w:id="3663" w:name="_Toc36482914"/>
      <w:bookmarkStart w:id="3664" w:name="_Toc36484574"/>
      <w:bookmarkStart w:id="3665" w:name="_Toc44933504"/>
      <w:bookmarkStart w:id="3666" w:name="_Toc50972457"/>
      <w:bookmarkStart w:id="3667" w:name="_Toc57105211"/>
      <w:bookmarkStart w:id="3668" w:name="_Toc170293586"/>
      <w:r w:rsidRPr="00816C4A">
        <w:t>8.109</w:t>
      </w:r>
      <w:r w:rsidRPr="00816C4A">
        <w:tab/>
        <w:t>Extended registry application data</w:t>
      </w:r>
      <w:bookmarkEnd w:id="3660"/>
      <w:bookmarkEnd w:id="3661"/>
      <w:bookmarkEnd w:id="3662"/>
      <w:bookmarkEnd w:id="3663"/>
      <w:bookmarkEnd w:id="3664"/>
      <w:bookmarkEnd w:id="3665"/>
      <w:bookmarkEnd w:id="3666"/>
      <w:bookmarkEnd w:id="3667"/>
      <w:bookmarkEnd w:id="3668"/>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69" w:name="_Toc3201065"/>
      <w:bookmarkStart w:id="3670" w:name="_Toc20392808"/>
      <w:bookmarkStart w:id="3671" w:name="_Toc27774455"/>
      <w:bookmarkStart w:id="3672" w:name="_Toc36482915"/>
      <w:bookmarkStart w:id="3673" w:name="_Toc36484575"/>
      <w:bookmarkStart w:id="3674" w:name="_Toc44933505"/>
      <w:bookmarkStart w:id="3675" w:name="_Toc50972458"/>
      <w:bookmarkStart w:id="3676" w:name="_Toc57105212"/>
      <w:bookmarkStart w:id="3677" w:name="_Toc170293587"/>
      <w:r w:rsidRPr="00816C4A">
        <w:t>8.110</w:t>
      </w:r>
      <w:r w:rsidRPr="00816C4A">
        <w:tab/>
        <w:t>IARI</w:t>
      </w:r>
      <w:bookmarkEnd w:id="3669"/>
      <w:bookmarkEnd w:id="3670"/>
      <w:bookmarkEnd w:id="3671"/>
      <w:bookmarkEnd w:id="3672"/>
      <w:bookmarkEnd w:id="3673"/>
      <w:bookmarkEnd w:id="3674"/>
      <w:bookmarkEnd w:id="3675"/>
      <w:bookmarkEnd w:id="3676"/>
      <w:bookmarkEnd w:id="3677"/>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78" w:name="_Toc3201066"/>
      <w:bookmarkStart w:id="3679" w:name="_Toc20392809"/>
      <w:bookmarkStart w:id="3680" w:name="_Toc27774456"/>
      <w:bookmarkStart w:id="3681" w:name="_Toc36482916"/>
      <w:bookmarkStart w:id="3682" w:name="_Toc36484576"/>
      <w:bookmarkStart w:id="3683" w:name="_Toc44933506"/>
      <w:bookmarkStart w:id="3684" w:name="_Toc50972459"/>
      <w:bookmarkStart w:id="3685" w:name="_Toc57105213"/>
      <w:bookmarkStart w:id="3686" w:name="_Toc170293588"/>
      <w:r w:rsidRPr="00816C4A">
        <w:t>8.111</w:t>
      </w:r>
      <w:r w:rsidRPr="00816C4A">
        <w:tab/>
        <w:t>IMPU List</w:t>
      </w:r>
      <w:bookmarkEnd w:id="3678"/>
      <w:bookmarkEnd w:id="3679"/>
      <w:bookmarkEnd w:id="3680"/>
      <w:bookmarkEnd w:id="3681"/>
      <w:bookmarkEnd w:id="3682"/>
      <w:bookmarkEnd w:id="3683"/>
      <w:bookmarkEnd w:id="3684"/>
      <w:bookmarkEnd w:id="3685"/>
      <w:bookmarkEnd w:id="36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87" w:name="_Toc3201067"/>
      <w:bookmarkStart w:id="3688" w:name="_Toc20392810"/>
      <w:bookmarkStart w:id="3689" w:name="_Toc27774457"/>
      <w:bookmarkStart w:id="3690" w:name="_Toc36482917"/>
      <w:bookmarkStart w:id="3691" w:name="_Toc36484577"/>
      <w:bookmarkStart w:id="3692" w:name="_Toc44933507"/>
      <w:bookmarkStart w:id="3693" w:name="_Toc50972460"/>
      <w:bookmarkStart w:id="3694" w:name="_Toc57105214"/>
      <w:bookmarkStart w:id="3695" w:name="_Toc170293589"/>
      <w:r w:rsidRPr="00816C4A">
        <w:t>8.112</w:t>
      </w:r>
      <w:r w:rsidRPr="00816C4A">
        <w:tab/>
      </w:r>
      <w:r w:rsidRPr="00816C4A">
        <w:rPr>
          <w:color w:val="000000"/>
        </w:rPr>
        <w:t>IMS status code</w:t>
      </w:r>
      <w:bookmarkEnd w:id="3687"/>
      <w:bookmarkEnd w:id="3688"/>
      <w:bookmarkEnd w:id="3689"/>
      <w:bookmarkEnd w:id="3690"/>
      <w:bookmarkEnd w:id="3691"/>
      <w:bookmarkEnd w:id="3692"/>
      <w:bookmarkEnd w:id="3693"/>
      <w:bookmarkEnd w:id="3694"/>
      <w:bookmarkEnd w:id="369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6" w:name="_Toc3201068"/>
      <w:bookmarkStart w:id="3697" w:name="_Toc20392811"/>
      <w:bookmarkStart w:id="3698" w:name="_Toc27774458"/>
      <w:bookmarkStart w:id="3699" w:name="_Toc36482918"/>
      <w:bookmarkStart w:id="3700" w:name="_Toc36484578"/>
      <w:bookmarkStart w:id="3701" w:name="_Toc44933508"/>
      <w:bookmarkStart w:id="3702" w:name="_Toc50972461"/>
      <w:bookmarkStart w:id="3703" w:name="_Toc57105215"/>
      <w:bookmarkStart w:id="3704" w:name="_Toc170293590"/>
      <w:r w:rsidRPr="00816C4A">
        <w:t>8.113</w:t>
      </w:r>
      <w:r w:rsidRPr="00816C4A">
        <w:tab/>
        <w:t>eCAT client profile</w:t>
      </w:r>
      <w:bookmarkEnd w:id="3696"/>
      <w:bookmarkEnd w:id="3697"/>
      <w:bookmarkEnd w:id="3698"/>
      <w:bookmarkEnd w:id="3699"/>
      <w:bookmarkEnd w:id="3700"/>
      <w:bookmarkEnd w:id="3701"/>
      <w:bookmarkEnd w:id="3702"/>
      <w:bookmarkEnd w:id="3703"/>
      <w:bookmarkEnd w:id="3704"/>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5" w:name="_Toc3201069"/>
      <w:bookmarkStart w:id="3706" w:name="_Toc20392812"/>
      <w:bookmarkStart w:id="3707" w:name="_Toc27774459"/>
      <w:bookmarkStart w:id="3708" w:name="_Toc36482919"/>
      <w:bookmarkStart w:id="3709" w:name="_Toc36484579"/>
      <w:bookmarkStart w:id="3710" w:name="_Toc44933509"/>
      <w:bookmarkStart w:id="3711" w:name="_Toc50972462"/>
      <w:bookmarkStart w:id="3712" w:name="_Toc57105216"/>
      <w:bookmarkStart w:id="3713" w:name="_Toc170293591"/>
      <w:r w:rsidRPr="00816C4A">
        <w:t>8.114</w:t>
      </w:r>
      <w:r w:rsidRPr="00816C4A">
        <w:tab/>
        <w:t>eCAT client identity</w:t>
      </w:r>
      <w:bookmarkEnd w:id="3705"/>
      <w:bookmarkEnd w:id="3706"/>
      <w:bookmarkEnd w:id="3707"/>
      <w:bookmarkEnd w:id="3708"/>
      <w:bookmarkEnd w:id="3709"/>
      <w:bookmarkEnd w:id="3710"/>
      <w:bookmarkEnd w:id="3711"/>
      <w:bookmarkEnd w:id="3712"/>
      <w:bookmarkEnd w:id="3713"/>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4" w:name="_Toc3201070"/>
      <w:bookmarkStart w:id="3715" w:name="_Toc20392813"/>
      <w:bookmarkStart w:id="3716" w:name="_Toc27774460"/>
      <w:bookmarkStart w:id="3717" w:name="_Toc36482920"/>
      <w:bookmarkStart w:id="3718" w:name="_Toc36484580"/>
      <w:bookmarkStart w:id="3719" w:name="_Toc44933510"/>
      <w:bookmarkStart w:id="3720" w:name="_Toc50972463"/>
      <w:bookmarkStart w:id="3721" w:name="_Toc57105217"/>
      <w:bookmarkStart w:id="3722" w:name="_Toc170293592"/>
      <w:r w:rsidRPr="00816C4A">
        <w:t>8.115</w:t>
      </w:r>
      <w:r w:rsidRPr="00816C4A">
        <w:tab/>
        <w:t>Encapsulated envelope type</w:t>
      </w:r>
      <w:bookmarkEnd w:id="3714"/>
      <w:bookmarkEnd w:id="3715"/>
      <w:bookmarkEnd w:id="3716"/>
      <w:bookmarkEnd w:id="3717"/>
      <w:bookmarkEnd w:id="3718"/>
      <w:bookmarkEnd w:id="3719"/>
      <w:bookmarkEnd w:id="3720"/>
      <w:bookmarkEnd w:id="3721"/>
      <w:bookmarkEnd w:id="3722"/>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3" w:name="_Toc3201071"/>
      <w:bookmarkStart w:id="3724" w:name="_Toc20392814"/>
      <w:bookmarkStart w:id="3725" w:name="_Toc27774461"/>
      <w:bookmarkStart w:id="3726" w:name="_Toc36482921"/>
      <w:bookmarkStart w:id="3727" w:name="_Toc36484581"/>
      <w:bookmarkStart w:id="3728" w:name="_Toc44933511"/>
      <w:bookmarkStart w:id="3729" w:name="_Toc50972464"/>
      <w:bookmarkStart w:id="3730" w:name="_Toc57105218"/>
      <w:bookmarkStart w:id="3731" w:name="_Toc170293593"/>
      <w:r w:rsidRPr="00816C4A">
        <w:lastRenderedPageBreak/>
        <w:t>8.116</w:t>
      </w:r>
      <w:r w:rsidRPr="00816C4A">
        <w:tab/>
        <w:t>Void</w:t>
      </w:r>
      <w:bookmarkEnd w:id="3723"/>
      <w:bookmarkEnd w:id="3724"/>
      <w:bookmarkEnd w:id="3725"/>
      <w:bookmarkEnd w:id="3726"/>
      <w:bookmarkEnd w:id="3727"/>
      <w:bookmarkEnd w:id="3728"/>
      <w:bookmarkEnd w:id="3729"/>
      <w:bookmarkEnd w:id="3730"/>
      <w:bookmarkEnd w:id="3731"/>
    </w:p>
    <w:p w14:paraId="06C91B21" w14:textId="77777777" w:rsidR="00E86E7B" w:rsidRPr="00816C4A" w:rsidRDefault="00E86E7B" w:rsidP="00E86E7B">
      <w:pPr>
        <w:pStyle w:val="Heading2"/>
      </w:pPr>
      <w:bookmarkStart w:id="3732" w:name="_Toc3201072"/>
      <w:bookmarkStart w:id="3733" w:name="_Toc20392815"/>
      <w:bookmarkStart w:id="3734" w:name="_Toc27774462"/>
      <w:bookmarkStart w:id="3735" w:name="_Toc36482922"/>
      <w:bookmarkStart w:id="3736" w:name="_Toc36484582"/>
      <w:bookmarkStart w:id="3737" w:name="_Toc44933512"/>
      <w:bookmarkStart w:id="3738" w:name="_Toc50972465"/>
      <w:bookmarkStart w:id="3739" w:name="_Toc57105219"/>
      <w:bookmarkStart w:id="3740" w:name="_Toc170293594"/>
      <w:r w:rsidRPr="00816C4A">
        <w:t>8.117</w:t>
      </w:r>
      <w:r w:rsidRPr="00816C4A">
        <w:tab/>
        <w:t>Void</w:t>
      </w:r>
      <w:bookmarkEnd w:id="3732"/>
      <w:bookmarkEnd w:id="3733"/>
      <w:bookmarkEnd w:id="3734"/>
      <w:bookmarkEnd w:id="3735"/>
      <w:bookmarkEnd w:id="3736"/>
      <w:bookmarkEnd w:id="3737"/>
      <w:bookmarkEnd w:id="3738"/>
      <w:bookmarkEnd w:id="3739"/>
      <w:bookmarkEnd w:id="3740"/>
    </w:p>
    <w:p w14:paraId="6C226DA5" w14:textId="77777777" w:rsidR="00E86E7B" w:rsidRPr="00816C4A" w:rsidRDefault="00E86E7B" w:rsidP="00E86E7B">
      <w:pPr>
        <w:pStyle w:val="Heading2"/>
      </w:pPr>
      <w:bookmarkStart w:id="3741" w:name="_Toc3201073"/>
      <w:bookmarkStart w:id="3742" w:name="_Toc20392816"/>
      <w:bookmarkStart w:id="3743" w:name="_Toc27774463"/>
      <w:bookmarkStart w:id="3744" w:name="_Toc36482923"/>
      <w:bookmarkStart w:id="3745" w:name="_Toc36484583"/>
      <w:bookmarkStart w:id="3746" w:name="_Toc44933513"/>
      <w:bookmarkStart w:id="3747" w:name="_Toc50972466"/>
      <w:bookmarkStart w:id="3748" w:name="_Toc57105220"/>
      <w:bookmarkStart w:id="3749" w:name="_Toc170293595"/>
      <w:r w:rsidRPr="00816C4A">
        <w:t>8.118</w:t>
      </w:r>
      <w:r w:rsidRPr="00816C4A">
        <w:tab/>
        <w:t>PLMN ID</w:t>
      </w:r>
      <w:bookmarkEnd w:id="3741"/>
      <w:bookmarkEnd w:id="3742"/>
      <w:bookmarkEnd w:id="3743"/>
      <w:bookmarkEnd w:id="3744"/>
      <w:bookmarkEnd w:id="3745"/>
      <w:bookmarkEnd w:id="3746"/>
      <w:bookmarkEnd w:id="3747"/>
      <w:bookmarkEnd w:id="3748"/>
      <w:bookmarkEnd w:id="37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0" w:name="_Toc3201074"/>
      <w:bookmarkStart w:id="3751" w:name="_Toc20392817"/>
      <w:bookmarkStart w:id="3752" w:name="_Toc27774464"/>
      <w:bookmarkStart w:id="3753" w:name="_Toc36482924"/>
      <w:bookmarkStart w:id="3754" w:name="_Toc36484584"/>
      <w:bookmarkStart w:id="3755" w:name="_Toc44933514"/>
      <w:bookmarkStart w:id="3756" w:name="_Toc50972467"/>
      <w:bookmarkStart w:id="3757" w:name="_Toc57105221"/>
      <w:bookmarkStart w:id="3758" w:name="_Toc170293596"/>
      <w:r w:rsidRPr="00816C4A">
        <w:t>8.119</w:t>
      </w:r>
      <w:r w:rsidRPr="00816C4A">
        <w:tab/>
        <w:t>E-UTRAN</w:t>
      </w:r>
      <w:r>
        <w:t>/</w:t>
      </w:r>
      <w:r w:rsidRPr="00C728A7">
        <w:t xml:space="preserve"> </w:t>
      </w:r>
      <w:r>
        <w:t>Satellite E-UTRAN</w:t>
      </w:r>
      <w:r w:rsidRPr="00816C4A">
        <w:t xml:space="preserve"> Inter-frequency Network Measurement Results</w:t>
      </w:r>
      <w:bookmarkEnd w:id="3750"/>
      <w:bookmarkEnd w:id="3751"/>
      <w:bookmarkEnd w:id="3752"/>
      <w:bookmarkEnd w:id="3753"/>
      <w:bookmarkEnd w:id="3754"/>
      <w:bookmarkEnd w:id="3755"/>
      <w:bookmarkEnd w:id="3756"/>
      <w:bookmarkEnd w:id="3757"/>
      <w:bookmarkEnd w:id="3758"/>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9" w:name="_Toc3201075"/>
      <w:bookmarkStart w:id="3760" w:name="_Toc20392818"/>
      <w:bookmarkStart w:id="3761" w:name="_Toc27774465"/>
      <w:bookmarkStart w:id="3762" w:name="_Toc36482925"/>
      <w:bookmarkStart w:id="3763" w:name="_Toc36484585"/>
      <w:bookmarkStart w:id="3764" w:name="_Toc44933515"/>
      <w:bookmarkStart w:id="3765" w:name="_Toc50972468"/>
      <w:bookmarkStart w:id="3766" w:name="_Toc57105222"/>
      <w:bookmarkStart w:id="3767" w:name="_Toc170293597"/>
      <w:r w:rsidRPr="00816C4A">
        <w:t>8.120</w:t>
      </w:r>
      <w:r w:rsidRPr="00816C4A">
        <w:tab/>
        <w:t>Call control result</w:t>
      </w:r>
      <w:bookmarkEnd w:id="3759"/>
      <w:bookmarkEnd w:id="3760"/>
      <w:bookmarkEnd w:id="3761"/>
      <w:bookmarkEnd w:id="3762"/>
      <w:bookmarkEnd w:id="3763"/>
      <w:bookmarkEnd w:id="3764"/>
      <w:bookmarkEnd w:id="3765"/>
      <w:bookmarkEnd w:id="3766"/>
      <w:bookmarkEnd w:id="3767"/>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8" w:name="_Toc3201076"/>
      <w:bookmarkStart w:id="3769" w:name="_Toc20392819"/>
      <w:bookmarkStart w:id="3770" w:name="_Toc27774466"/>
      <w:bookmarkStart w:id="3771" w:name="_Toc36482926"/>
      <w:bookmarkStart w:id="3772" w:name="_Toc36484586"/>
      <w:bookmarkStart w:id="3773" w:name="_Toc44933516"/>
      <w:bookmarkStart w:id="3774" w:name="_Toc50972469"/>
      <w:bookmarkStart w:id="3775" w:name="_Toc57105223"/>
      <w:bookmarkStart w:id="3776" w:name="_Toc170293598"/>
      <w:r w:rsidRPr="00816C4A">
        <w:t>8.121</w:t>
      </w:r>
      <w:r w:rsidRPr="00816C4A">
        <w:tab/>
        <w:t>eCAT sequence number</w:t>
      </w:r>
      <w:bookmarkEnd w:id="3768"/>
      <w:bookmarkEnd w:id="3769"/>
      <w:bookmarkEnd w:id="3770"/>
      <w:bookmarkEnd w:id="3771"/>
      <w:bookmarkEnd w:id="3772"/>
      <w:bookmarkEnd w:id="3773"/>
      <w:bookmarkEnd w:id="3774"/>
      <w:bookmarkEnd w:id="3775"/>
      <w:bookmarkEnd w:id="3776"/>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7" w:name="_Toc3201077"/>
      <w:bookmarkStart w:id="3778" w:name="_Toc20392820"/>
      <w:bookmarkStart w:id="3779" w:name="_Toc27774467"/>
      <w:bookmarkStart w:id="3780" w:name="_Toc36482927"/>
      <w:bookmarkStart w:id="3781" w:name="_Toc36484587"/>
      <w:bookmarkStart w:id="3782" w:name="_Toc44933517"/>
      <w:bookmarkStart w:id="3783" w:name="_Toc50972470"/>
      <w:bookmarkStart w:id="3784" w:name="_Toc57105224"/>
      <w:bookmarkStart w:id="3785" w:name="_Toc170293599"/>
      <w:r w:rsidRPr="00816C4A">
        <w:lastRenderedPageBreak/>
        <w:t>8.122</w:t>
      </w:r>
      <w:r w:rsidRPr="00816C4A">
        <w:tab/>
        <w:t>Encrypted TLV list</w:t>
      </w:r>
      <w:bookmarkEnd w:id="3777"/>
      <w:bookmarkEnd w:id="3778"/>
      <w:bookmarkEnd w:id="3779"/>
      <w:bookmarkEnd w:id="3780"/>
      <w:bookmarkEnd w:id="3781"/>
      <w:bookmarkEnd w:id="3782"/>
      <w:bookmarkEnd w:id="3783"/>
      <w:bookmarkEnd w:id="3784"/>
      <w:bookmarkEnd w:id="3785"/>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6" w:name="_Toc3201078"/>
      <w:bookmarkStart w:id="3787" w:name="_Toc20392821"/>
      <w:bookmarkStart w:id="3788" w:name="_Toc27774468"/>
      <w:bookmarkStart w:id="3789" w:name="_Toc36482928"/>
      <w:bookmarkStart w:id="3790" w:name="_Toc36484588"/>
      <w:bookmarkStart w:id="3791" w:name="_Toc44933518"/>
      <w:bookmarkStart w:id="3792" w:name="_Toc50972471"/>
      <w:bookmarkStart w:id="3793" w:name="_Toc57105225"/>
      <w:bookmarkStart w:id="3794" w:name="_Toc170293600"/>
      <w:r w:rsidRPr="00816C4A">
        <w:t>8.123</w:t>
      </w:r>
      <w:r w:rsidRPr="00816C4A">
        <w:tab/>
        <w:t>MAC</w:t>
      </w:r>
      <w:bookmarkEnd w:id="3786"/>
      <w:bookmarkEnd w:id="3787"/>
      <w:bookmarkEnd w:id="3788"/>
      <w:bookmarkEnd w:id="3789"/>
      <w:bookmarkEnd w:id="3790"/>
      <w:bookmarkEnd w:id="3791"/>
      <w:bookmarkEnd w:id="3792"/>
      <w:bookmarkEnd w:id="3793"/>
      <w:bookmarkEnd w:id="3794"/>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5" w:name="_Toc3201079"/>
      <w:bookmarkStart w:id="3796" w:name="_Toc20392822"/>
      <w:bookmarkStart w:id="3797" w:name="_Toc27774469"/>
      <w:bookmarkStart w:id="3798" w:name="_Toc36482929"/>
      <w:bookmarkStart w:id="3799" w:name="_Toc36484589"/>
      <w:bookmarkStart w:id="3800" w:name="_Toc44933519"/>
      <w:bookmarkStart w:id="3801" w:name="_Toc50972472"/>
      <w:bookmarkStart w:id="3802" w:name="_Toc57105226"/>
      <w:bookmarkStart w:id="3803" w:name="_Toc170293601"/>
      <w:r w:rsidRPr="00816C4A">
        <w:t>8.124</w:t>
      </w:r>
      <w:r w:rsidRPr="00816C4A">
        <w:tab/>
        <w:t>SA template</w:t>
      </w:r>
      <w:bookmarkEnd w:id="3795"/>
      <w:bookmarkEnd w:id="3796"/>
      <w:bookmarkEnd w:id="3797"/>
      <w:bookmarkEnd w:id="3798"/>
      <w:bookmarkEnd w:id="3799"/>
      <w:bookmarkEnd w:id="3800"/>
      <w:bookmarkEnd w:id="3801"/>
      <w:bookmarkEnd w:id="3802"/>
      <w:bookmarkEnd w:id="3803"/>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4" w:name="_Toc3201080"/>
      <w:bookmarkStart w:id="3805" w:name="_Toc20392823"/>
      <w:bookmarkStart w:id="3806" w:name="_Toc27774470"/>
      <w:bookmarkStart w:id="3807" w:name="_Toc36482930"/>
      <w:bookmarkStart w:id="3808" w:name="_Toc36484590"/>
      <w:bookmarkStart w:id="3809" w:name="_Toc44933520"/>
      <w:bookmarkStart w:id="3810" w:name="_Toc50972473"/>
      <w:bookmarkStart w:id="3811" w:name="_Toc57105227"/>
      <w:bookmarkStart w:id="3812" w:name="_Toc170293602"/>
      <w:r w:rsidRPr="00816C4A">
        <w:t>8.125</w:t>
      </w:r>
      <w:r w:rsidRPr="00816C4A">
        <w:tab/>
        <w:t>CAT service list</w:t>
      </w:r>
      <w:bookmarkEnd w:id="3804"/>
      <w:bookmarkEnd w:id="3805"/>
      <w:bookmarkEnd w:id="3806"/>
      <w:bookmarkEnd w:id="3807"/>
      <w:bookmarkEnd w:id="3808"/>
      <w:bookmarkEnd w:id="3809"/>
      <w:bookmarkEnd w:id="3810"/>
      <w:bookmarkEnd w:id="3811"/>
      <w:bookmarkEnd w:id="3812"/>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3" w:name="_Toc3201081"/>
      <w:bookmarkStart w:id="3814" w:name="_Toc20392824"/>
      <w:bookmarkStart w:id="3815" w:name="_Toc27774471"/>
      <w:bookmarkStart w:id="3816" w:name="_Toc36482931"/>
      <w:bookmarkStart w:id="3817" w:name="_Toc36484591"/>
      <w:bookmarkStart w:id="3818" w:name="_Toc44933521"/>
      <w:bookmarkStart w:id="3819" w:name="_Toc50972474"/>
      <w:bookmarkStart w:id="3820" w:name="_Toc57105228"/>
      <w:bookmarkStart w:id="3821" w:name="_Toc170293603"/>
      <w:r w:rsidRPr="00816C4A">
        <w:t>8.126</w:t>
      </w:r>
      <w:r w:rsidRPr="00816C4A">
        <w:tab/>
        <w:t>Refresh enforcement policy</w:t>
      </w:r>
      <w:bookmarkEnd w:id="3813"/>
      <w:bookmarkEnd w:id="3814"/>
      <w:bookmarkEnd w:id="3815"/>
      <w:bookmarkEnd w:id="3816"/>
      <w:bookmarkEnd w:id="3817"/>
      <w:bookmarkEnd w:id="3818"/>
      <w:bookmarkEnd w:id="3819"/>
      <w:bookmarkEnd w:id="3820"/>
      <w:bookmarkEnd w:id="3821"/>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2" w:name="_Toc3201082"/>
      <w:bookmarkStart w:id="3823" w:name="_Toc20392825"/>
      <w:bookmarkStart w:id="3824" w:name="_Toc27774472"/>
      <w:bookmarkStart w:id="3825" w:name="_Toc36482932"/>
      <w:bookmarkStart w:id="3826" w:name="_Toc36484592"/>
      <w:bookmarkStart w:id="3827" w:name="_Toc44933522"/>
      <w:bookmarkStart w:id="3828" w:name="_Toc50972475"/>
      <w:bookmarkStart w:id="3829" w:name="_Toc57105229"/>
      <w:bookmarkStart w:id="3830" w:name="_Toc170293604"/>
      <w:r w:rsidRPr="00816C4A">
        <w:t>8.127</w:t>
      </w:r>
      <w:r w:rsidRPr="00816C4A">
        <w:tab/>
        <w:t>DNS Server Address</w:t>
      </w:r>
      <w:bookmarkEnd w:id="3822"/>
      <w:bookmarkEnd w:id="3823"/>
      <w:bookmarkEnd w:id="3824"/>
      <w:bookmarkEnd w:id="3825"/>
      <w:bookmarkEnd w:id="3826"/>
      <w:bookmarkEnd w:id="3827"/>
      <w:bookmarkEnd w:id="3828"/>
      <w:bookmarkEnd w:id="3829"/>
      <w:bookmarkEnd w:id="3830"/>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1" w:name="_Toc3201083"/>
      <w:bookmarkStart w:id="3832" w:name="_Toc20392826"/>
      <w:bookmarkStart w:id="3833" w:name="_Toc27774473"/>
      <w:bookmarkStart w:id="3834" w:name="_Toc36482933"/>
      <w:bookmarkStart w:id="3835" w:name="_Toc36484593"/>
      <w:bookmarkStart w:id="3836" w:name="_Toc44933523"/>
      <w:bookmarkStart w:id="3837" w:name="_Toc50972476"/>
      <w:bookmarkStart w:id="3838" w:name="_Toc57105230"/>
      <w:bookmarkStart w:id="3839" w:name="_Toc170293605"/>
      <w:r w:rsidRPr="00816C4A">
        <w:t>8.128</w:t>
      </w:r>
      <w:r w:rsidRPr="00816C4A">
        <w:tab/>
        <w:t>ProSe Report Data</w:t>
      </w:r>
      <w:bookmarkEnd w:id="3831"/>
      <w:bookmarkEnd w:id="3832"/>
      <w:bookmarkEnd w:id="3833"/>
      <w:bookmarkEnd w:id="3834"/>
      <w:bookmarkEnd w:id="3835"/>
      <w:bookmarkEnd w:id="3836"/>
      <w:bookmarkEnd w:id="3837"/>
      <w:bookmarkEnd w:id="3838"/>
      <w:bookmarkEnd w:id="38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40" w:name="_Toc3201084"/>
      <w:bookmarkStart w:id="3841" w:name="_Toc20392827"/>
      <w:bookmarkStart w:id="3842" w:name="_Toc27774474"/>
      <w:bookmarkStart w:id="3843" w:name="_Toc36482934"/>
      <w:bookmarkStart w:id="3844" w:name="_Toc36484594"/>
      <w:bookmarkStart w:id="3845" w:name="_Toc44933524"/>
      <w:bookmarkStart w:id="3846" w:name="_Toc50972477"/>
      <w:bookmarkStart w:id="3847" w:name="_Toc57105231"/>
      <w:bookmarkStart w:id="3848" w:name="_Toc170293606"/>
      <w:r w:rsidRPr="00816C4A">
        <w:t>8.129</w:t>
      </w:r>
      <w:r w:rsidRPr="00816C4A">
        <w:tab/>
        <w:t>SSID</w:t>
      </w:r>
      <w:bookmarkEnd w:id="3840"/>
      <w:bookmarkEnd w:id="3841"/>
      <w:bookmarkEnd w:id="3842"/>
      <w:bookmarkEnd w:id="3843"/>
      <w:bookmarkEnd w:id="3844"/>
      <w:bookmarkEnd w:id="3845"/>
      <w:bookmarkEnd w:id="3846"/>
      <w:bookmarkEnd w:id="3847"/>
      <w:bookmarkEnd w:id="3848"/>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49" w:name="_Toc3201085"/>
      <w:bookmarkStart w:id="3850" w:name="_Toc20392828"/>
      <w:bookmarkStart w:id="3851" w:name="_Toc27774475"/>
      <w:bookmarkStart w:id="3852" w:name="_Toc36482935"/>
      <w:bookmarkStart w:id="3853" w:name="_Toc36484595"/>
      <w:bookmarkStart w:id="3854" w:name="_Toc44933525"/>
      <w:bookmarkStart w:id="3855" w:name="_Toc50972478"/>
      <w:bookmarkStart w:id="3856" w:name="_Toc57105232"/>
      <w:bookmarkStart w:id="3857" w:name="_Toc170293607"/>
      <w:r w:rsidRPr="00816C4A">
        <w:lastRenderedPageBreak/>
        <w:t>8.130</w:t>
      </w:r>
      <w:r w:rsidRPr="00816C4A">
        <w:tab/>
        <w:t>BSSID</w:t>
      </w:r>
      <w:bookmarkEnd w:id="3849"/>
      <w:bookmarkEnd w:id="3850"/>
      <w:bookmarkEnd w:id="3851"/>
      <w:bookmarkEnd w:id="3852"/>
      <w:bookmarkEnd w:id="3853"/>
      <w:bookmarkEnd w:id="3854"/>
      <w:bookmarkEnd w:id="3855"/>
      <w:bookmarkEnd w:id="3856"/>
      <w:bookmarkEnd w:id="3857"/>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8" w:name="_Toc3201086"/>
      <w:bookmarkStart w:id="3859" w:name="_Toc20392829"/>
      <w:bookmarkStart w:id="3860" w:name="_Toc27774476"/>
      <w:bookmarkStart w:id="3861" w:name="_Toc36482936"/>
      <w:bookmarkStart w:id="3862" w:name="_Toc36484596"/>
      <w:bookmarkStart w:id="3863" w:name="_Toc44933526"/>
      <w:bookmarkStart w:id="3864" w:name="_Toc50972479"/>
      <w:bookmarkStart w:id="3865" w:name="_Toc57105233"/>
      <w:bookmarkStart w:id="3866" w:name="_Toc170293608"/>
      <w:r w:rsidRPr="00816C4A">
        <w:t>8.131</w:t>
      </w:r>
      <w:r w:rsidRPr="00816C4A">
        <w:tab/>
        <w:t>HESSID</w:t>
      </w:r>
      <w:bookmarkEnd w:id="3858"/>
      <w:bookmarkEnd w:id="3859"/>
      <w:bookmarkEnd w:id="3860"/>
      <w:bookmarkEnd w:id="3861"/>
      <w:bookmarkEnd w:id="3862"/>
      <w:bookmarkEnd w:id="3863"/>
      <w:bookmarkEnd w:id="3864"/>
      <w:bookmarkEnd w:id="3865"/>
      <w:bookmarkEnd w:id="3866"/>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67" w:name="_Toc3201087"/>
      <w:bookmarkStart w:id="3868" w:name="_Toc20392830"/>
      <w:bookmarkStart w:id="3869" w:name="_Toc27774477"/>
      <w:bookmarkStart w:id="3870" w:name="_Toc36482937"/>
      <w:bookmarkStart w:id="3871" w:name="_Toc36484597"/>
      <w:bookmarkStart w:id="3872" w:name="_Toc44933527"/>
      <w:bookmarkStart w:id="3873" w:name="_Toc50972480"/>
      <w:bookmarkStart w:id="3874" w:name="_Toc57105234"/>
      <w:bookmarkStart w:id="3875" w:name="_Toc170293609"/>
      <w:r w:rsidRPr="00816C4A">
        <w:t>8.132</w:t>
      </w:r>
      <w:r w:rsidRPr="00816C4A">
        <w:tab/>
        <w:t>Media Type</w:t>
      </w:r>
      <w:bookmarkEnd w:id="3867"/>
      <w:bookmarkEnd w:id="3868"/>
      <w:bookmarkEnd w:id="3869"/>
      <w:bookmarkEnd w:id="3870"/>
      <w:bookmarkEnd w:id="3871"/>
      <w:bookmarkEnd w:id="3872"/>
      <w:bookmarkEnd w:id="3873"/>
      <w:bookmarkEnd w:id="3874"/>
      <w:bookmarkEnd w:id="3875"/>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6" w:name="_Toc3201088"/>
      <w:bookmarkStart w:id="3877" w:name="_Toc20392831"/>
      <w:bookmarkStart w:id="3878" w:name="_Toc27774478"/>
      <w:bookmarkStart w:id="3879" w:name="_Toc36482938"/>
      <w:bookmarkStart w:id="3880" w:name="_Toc36484598"/>
      <w:bookmarkStart w:id="3881" w:name="_Toc44933528"/>
      <w:bookmarkStart w:id="3882" w:name="_Toc50972481"/>
      <w:bookmarkStart w:id="3883" w:name="_Toc57105235"/>
      <w:bookmarkStart w:id="3884" w:name="_Toc170293610"/>
      <w:r w:rsidRPr="00816C4A">
        <w:t>8.133</w:t>
      </w:r>
      <w:r w:rsidRPr="00816C4A">
        <w:tab/>
        <w:t>IMS call disconnection cause</w:t>
      </w:r>
      <w:bookmarkEnd w:id="3876"/>
      <w:bookmarkEnd w:id="3877"/>
      <w:bookmarkEnd w:id="3878"/>
      <w:bookmarkEnd w:id="3879"/>
      <w:bookmarkEnd w:id="3880"/>
      <w:bookmarkEnd w:id="3881"/>
      <w:bookmarkEnd w:id="3882"/>
      <w:bookmarkEnd w:id="3883"/>
      <w:bookmarkEnd w:id="3884"/>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85" w:name="_Toc3201089"/>
      <w:bookmarkStart w:id="3886" w:name="_Toc20392832"/>
      <w:bookmarkStart w:id="3887" w:name="_Toc27774479"/>
      <w:bookmarkStart w:id="3888" w:name="_Toc36482939"/>
      <w:bookmarkStart w:id="3889" w:name="_Toc36484599"/>
      <w:bookmarkStart w:id="3890" w:name="_Toc44933529"/>
      <w:bookmarkStart w:id="3891" w:name="_Toc50972482"/>
      <w:bookmarkStart w:id="3892" w:name="_Toc57105236"/>
      <w:bookmarkStart w:id="3893" w:name="_Toc170293611"/>
      <w:bookmarkStart w:id="3894" w:name="_Toc3201090"/>
      <w:bookmarkStart w:id="3895" w:name="_Toc20392833"/>
      <w:bookmarkStart w:id="3896" w:name="_Toc27774480"/>
      <w:bookmarkStart w:id="3897" w:name="_Toc36482940"/>
      <w:bookmarkStart w:id="3898" w:name="_Toc36484600"/>
      <w:bookmarkStart w:id="3899" w:name="_Toc44933530"/>
      <w:bookmarkStart w:id="3900" w:name="_Toc50972483"/>
      <w:bookmarkStart w:id="3901" w:name="_Toc57105237"/>
      <w:r w:rsidRPr="00816C4A">
        <w:t>8.134</w:t>
      </w:r>
      <w:r w:rsidRPr="00816C4A">
        <w:tab/>
        <w:t>E-UTRAN</w:t>
      </w:r>
      <w:r>
        <w:t>/Satellite E-UTRAN</w:t>
      </w:r>
      <w:r w:rsidRPr="00816C4A">
        <w:t xml:space="preserve"> Primary Timing Advance Information</w:t>
      </w:r>
      <w:bookmarkEnd w:id="3885"/>
      <w:bookmarkEnd w:id="3886"/>
      <w:bookmarkEnd w:id="3887"/>
      <w:bookmarkEnd w:id="3888"/>
      <w:bookmarkEnd w:id="3889"/>
      <w:bookmarkEnd w:id="3890"/>
      <w:bookmarkEnd w:id="3891"/>
      <w:bookmarkEnd w:id="3892"/>
      <w:bookmarkEnd w:id="3893"/>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902" w:name="_Toc170293612"/>
      <w:r w:rsidRPr="00816C4A">
        <w:t>8.135</w:t>
      </w:r>
      <w:r w:rsidRPr="00816C4A">
        <w:tab/>
        <w:t>URI truncated</w:t>
      </w:r>
      <w:bookmarkEnd w:id="3894"/>
      <w:bookmarkEnd w:id="3895"/>
      <w:bookmarkEnd w:id="3896"/>
      <w:bookmarkEnd w:id="3897"/>
      <w:bookmarkEnd w:id="3898"/>
      <w:bookmarkEnd w:id="3899"/>
      <w:bookmarkEnd w:id="3900"/>
      <w:bookmarkEnd w:id="3901"/>
      <w:bookmarkEnd w:id="3902"/>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3" w:name="_Toc3201091"/>
      <w:bookmarkStart w:id="3904" w:name="_Toc20392834"/>
      <w:bookmarkStart w:id="3905" w:name="_Toc27774481"/>
      <w:bookmarkStart w:id="3906" w:name="_Toc36482941"/>
      <w:bookmarkStart w:id="3907" w:name="_Toc36484601"/>
      <w:bookmarkStart w:id="3908" w:name="_Toc44933531"/>
      <w:bookmarkStart w:id="3909" w:name="_Toc50972484"/>
      <w:bookmarkStart w:id="3910" w:name="_Toc57105238"/>
      <w:bookmarkStart w:id="3911" w:name="_Toc170293613"/>
      <w:r w:rsidRPr="00816C4A">
        <w:t>8.136</w:t>
      </w:r>
      <w:r w:rsidRPr="00816C4A">
        <w:tab/>
        <w:t>Extended Rejection Cause Code</w:t>
      </w:r>
      <w:bookmarkEnd w:id="3903"/>
      <w:bookmarkEnd w:id="3904"/>
      <w:bookmarkEnd w:id="3905"/>
      <w:bookmarkEnd w:id="3906"/>
      <w:bookmarkEnd w:id="3907"/>
      <w:bookmarkEnd w:id="3908"/>
      <w:bookmarkEnd w:id="3909"/>
      <w:bookmarkEnd w:id="3910"/>
      <w:bookmarkEnd w:id="39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2" w:name="_Toc3201092"/>
      <w:bookmarkStart w:id="3913" w:name="_Toc20392835"/>
      <w:bookmarkStart w:id="3914" w:name="_Toc27774482"/>
      <w:bookmarkStart w:id="3915" w:name="_Toc36482942"/>
      <w:bookmarkStart w:id="3916" w:name="_Toc36484602"/>
      <w:bookmarkStart w:id="3917" w:name="_Toc44933532"/>
      <w:bookmarkStart w:id="3918" w:name="_Toc50972485"/>
      <w:bookmarkStart w:id="3919"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0" w:name="_Toc170293614"/>
      <w:r w:rsidRPr="00816C4A">
        <w:t>8.137</w:t>
      </w:r>
      <w:r w:rsidRPr="00816C4A">
        <w:tab/>
        <w:t>Data connection status</w:t>
      </w:r>
      <w:bookmarkEnd w:id="3912"/>
      <w:bookmarkEnd w:id="3913"/>
      <w:bookmarkEnd w:id="3914"/>
      <w:bookmarkEnd w:id="3915"/>
      <w:bookmarkEnd w:id="3916"/>
      <w:bookmarkEnd w:id="3917"/>
      <w:bookmarkEnd w:id="3918"/>
      <w:bookmarkEnd w:id="3919"/>
      <w:bookmarkEnd w:id="3920"/>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1" w:name="_Toc3201093"/>
      <w:bookmarkStart w:id="3922" w:name="_Toc20392836"/>
      <w:bookmarkStart w:id="3923" w:name="_Toc27774483"/>
      <w:bookmarkStart w:id="3924" w:name="_Toc36482943"/>
      <w:bookmarkStart w:id="3925" w:name="_Toc36484603"/>
      <w:bookmarkStart w:id="3926" w:name="_Toc44933533"/>
      <w:bookmarkStart w:id="3927" w:name="_Toc50972486"/>
      <w:bookmarkStart w:id="3928" w:name="_Toc57105240"/>
      <w:bookmarkStart w:id="3929" w:name="_Toc170293615"/>
      <w:r w:rsidRPr="00816C4A">
        <w:t>8.138</w:t>
      </w:r>
      <w:r w:rsidRPr="00816C4A">
        <w:tab/>
        <w:t>Data connection type</w:t>
      </w:r>
      <w:bookmarkEnd w:id="3921"/>
      <w:bookmarkEnd w:id="3922"/>
      <w:bookmarkEnd w:id="3923"/>
      <w:bookmarkEnd w:id="3924"/>
      <w:bookmarkEnd w:id="3925"/>
      <w:bookmarkEnd w:id="3926"/>
      <w:bookmarkEnd w:id="3927"/>
      <w:bookmarkEnd w:id="3928"/>
      <w:bookmarkEnd w:id="3929"/>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0" w:name="_Toc3201094"/>
      <w:bookmarkStart w:id="3931" w:name="_Toc20392837"/>
      <w:bookmarkStart w:id="3932" w:name="_Toc27774484"/>
      <w:bookmarkStart w:id="3933" w:name="_Toc36482944"/>
      <w:bookmarkStart w:id="3934" w:name="_Toc36484604"/>
      <w:bookmarkStart w:id="3935" w:name="_Toc44933534"/>
      <w:bookmarkStart w:id="3936" w:name="_Toc50972487"/>
      <w:bookmarkStart w:id="3937" w:name="_Toc57105241"/>
      <w:bookmarkStart w:id="3938" w:name="_Toc170293616"/>
      <w:r w:rsidRPr="00816C4A">
        <w:t>8.139</w:t>
      </w:r>
      <w:r w:rsidR="0069568F">
        <w:tab/>
      </w:r>
      <w:r w:rsidRPr="00816C4A">
        <w:t>(E/5G)SM cause</w:t>
      </w:r>
      <w:bookmarkEnd w:id="3930"/>
      <w:bookmarkEnd w:id="3931"/>
      <w:bookmarkEnd w:id="3932"/>
      <w:bookmarkEnd w:id="3933"/>
      <w:bookmarkEnd w:id="3934"/>
      <w:bookmarkEnd w:id="3935"/>
      <w:bookmarkEnd w:id="3936"/>
      <w:bookmarkEnd w:id="3937"/>
      <w:bookmarkEnd w:id="3938"/>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39" w:name="_Toc3201095"/>
      <w:bookmarkStart w:id="3940" w:name="_Toc20392838"/>
      <w:bookmarkStart w:id="3941" w:name="_Toc27774485"/>
      <w:bookmarkStart w:id="3942" w:name="_Toc36482945"/>
      <w:bookmarkStart w:id="3943"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4" w:name="_Toc44933535"/>
      <w:bookmarkStart w:id="3945" w:name="_Toc50972488"/>
      <w:bookmarkStart w:id="3946" w:name="_Toc57105242"/>
      <w:bookmarkStart w:id="3947" w:name="_Toc170293617"/>
      <w:r w:rsidRPr="00816C4A">
        <w:t>8.140</w:t>
      </w:r>
      <w:r w:rsidRPr="00816C4A">
        <w:tab/>
        <w:t>IP address list</w:t>
      </w:r>
      <w:bookmarkEnd w:id="3939"/>
      <w:bookmarkEnd w:id="3940"/>
      <w:bookmarkEnd w:id="3941"/>
      <w:bookmarkEnd w:id="3942"/>
      <w:bookmarkEnd w:id="3943"/>
      <w:bookmarkEnd w:id="3944"/>
      <w:bookmarkEnd w:id="3945"/>
      <w:bookmarkEnd w:id="3946"/>
      <w:bookmarkEnd w:id="39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48" w:name="_Toc3201096"/>
      <w:bookmarkStart w:id="3949" w:name="_Toc20392839"/>
      <w:bookmarkStart w:id="3950" w:name="_Toc27774486"/>
      <w:bookmarkStart w:id="3951" w:name="_Toc36482946"/>
      <w:bookmarkStart w:id="3952" w:name="_Toc36484606"/>
      <w:bookmarkStart w:id="3953" w:name="_Toc44933536"/>
      <w:bookmarkStart w:id="3954" w:name="_Toc50972489"/>
      <w:bookmarkStart w:id="3955" w:name="_Toc57105243"/>
      <w:bookmarkStart w:id="3956" w:name="_Toc170293618"/>
      <w:r w:rsidRPr="00816C4A">
        <w:t>8.141</w:t>
      </w:r>
      <w:r w:rsidRPr="00816C4A">
        <w:tab/>
        <w:t>Surrounding macrocells</w:t>
      </w:r>
      <w:bookmarkEnd w:id="3948"/>
      <w:bookmarkEnd w:id="3949"/>
      <w:bookmarkEnd w:id="3950"/>
      <w:bookmarkEnd w:id="3951"/>
      <w:bookmarkEnd w:id="3952"/>
      <w:bookmarkEnd w:id="3953"/>
      <w:bookmarkEnd w:id="3954"/>
      <w:bookmarkEnd w:id="3955"/>
      <w:bookmarkEnd w:id="39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57" w:name="_Toc3201097"/>
      <w:bookmarkStart w:id="3958" w:name="_Toc20392840"/>
      <w:bookmarkStart w:id="3959" w:name="_Toc27774487"/>
      <w:bookmarkStart w:id="3960" w:name="_Toc36482947"/>
      <w:bookmarkStart w:id="3961" w:name="_Toc36484607"/>
      <w:bookmarkStart w:id="3962" w:name="_Toc44933537"/>
      <w:bookmarkStart w:id="3963" w:name="_Toc50972490"/>
      <w:bookmarkStart w:id="3964" w:name="_Toc57105244"/>
      <w:bookmarkStart w:id="3965" w:name="_Toc170293619"/>
      <w:r w:rsidRPr="00816C4A">
        <w:t>8.142</w:t>
      </w:r>
      <w:r w:rsidRPr="00816C4A">
        <w:tab/>
        <w:t>PDP/PDN/PDU type</w:t>
      </w:r>
      <w:bookmarkEnd w:id="3957"/>
      <w:bookmarkEnd w:id="3958"/>
      <w:bookmarkEnd w:id="3959"/>
      <w:bookmarkEnd w:id="3960"/>
      <w:bookmarkEnd w:id="3961"/>
      <w:bookmarkEnd w:id="3962"/>
      <w:bookmarkEnd w:id="3963"/>
      <w:bookmarkEnd w:id="3964"/>
      <w:bookmarkEnd w:id="3965"/>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6" w:name="_Toc3201098"/>
      <w:bookmarkStart w:id="3967" w:name="_Toc20392841"/>
      <w:bookmarkStart w:id="3968" w:name="_Toc27774488"/>
      <w:bookmarkStart w:id="3969" w:name="_Toc36482948"/>
      <w:bookmarkStart w:id="3970" w:name="_Toc36484608"/>
      <w:bookmarkStart w:id="3971" w:name="_Toc44933538"/>
      <w:bookmarkStart w:id="3972" w:name="_Toc50972491"/>
      <w:bookmarkStart w:id="3973" w:name="_Toc57105245"/>
      <w:bookmarkStart w:id="3974" w:name="_Toc170293620"/>
      <w:r w:rsidRPr="00816C4A">
        <w:t>8.143</w:t>
      </w:r>
      <w:r w:rsidRPr="00816C4A">
        <w:tab/>
        <w:t>PDU Session Establishment parameters</w:t>
      </w:r>
      <w:bookmarkEnd w:id="3966"/>
      <w:bookmarkEnd w:id="3967"/>
      <w:bookmarkEnd w:id="3968"/>
      <w:bookmarkEnd w:id="3969"/>
      <w:bookmarkEnd w:id="3970"/>
      <w:bookmarkEnd w:id="3971"/>
      <w:bookmarkEnd w:id="3972"/>
      <w:bookmarkEnd w:id="3973"/>
      <w:bookmarkEnd w:id="39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75" w:name="_Toc170293621"/>
      <w:bookmarkStart w:id="3976" w:name="_Toc36484610"/>
      <w:bookmarkStart w:id="3977" w:name="_Toc44933540"/>
      <w:bookmarkStart w:id="3978" w:name="_Toc50972493"/>
      <w:bookmarkStart w:id="3979" w:name="_Toc57105247"/>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5"/>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0" w:name="_Toc170293622"/>
      <w:r w:rsidRPr="00816C4A">
        <w:t>8.</w:t>
      </w:r>
      <w:r>
        <w:t>145</w:t>
      </w:r>
      <w:r w:rsidRPr="00816C4A">
        <w:tab/>
      </w:r>
      <w:r>
        <w:t>Slices information</w:t>
      </w:r>
      <w:bookmarkEnd w:id="3976"/>
      <w:bookmarkEnd w:id="3977"/>
      <w:bookmarkEnd w:id="3978"/>
      <w:bookmarkEnd w:id="3979"/>
      <w:r w:rsidR="007F083D">
        <w:t xml:space="preserve"> (served)</w:t>
      </w:r>
      <w:bookmarkEnd w:id="3980"/>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1" w:name="_Toc170293623"/>
      <w:r w:rsidRPr="00816C4A">
        <w:lastRenderedPageBreak/>
        <w:t>8.</w:t>
      </w:r>
      <w:r>
        <w:t>146</w:t>
      </w:r>
      <w:r w:rsidRPr="00816C4A">
        <w:tab/>
      </w:r>
      <w:r>
        <w:t>SOR-CMCI</w:t>
      </w:r>
      <w:bookmarkStart w:id="3982" w:name="_Toc99609879"/>
      <w:bookmarkEnd w:id="39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3" w:name="_Toc170293624"/>
      <w:r>
        <w:t>8.147</w:t>
      </w:r>
      <w:r w:rsidR="002C5E13">
        <w:tab/>
        <w:t>CA</w:t>
      </w:r>
      <w:r w:rsidR="002C5E13" w:rsidRPr="00816C4A">
        <w:t>G cell selection status</w:t>
      </w:r>
      <w:bookmarkEnd w:id="3982"/>
      <w:bookmarkEnd w:id="39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4" w:name="_Toc99609880"/>
    </w:p>
    <w:p w14:paraId="28E41056" w14:textId="77777777" w:rsidR="007F083D" w:rsidRDefault="007F083D" w:rsidP="007F083D">
      <w:pPr>
        <w:pStyle w:val="Heading2"/>
        <w:overflowPunct w:val="0"/>
        <w:autoSpaceDE w:val="0"/>
        <w:autoSpaceDN w:val="0"/>
        <w:adjustRightInd w:val="0"/>
        <w:textAlignment w:val="baseline"/>
      </w:pPr>
      <w:bookmarkStart w:id="3985" w:name="_Toc170293625"/>
      <w:bookmarkStart w:id="3986" w:name="_Toc99609881"/>
      <w:bookmarkEnd w:id="3984"/>
      <w:r w:rsidRPr="00590AEF">
        <w:t>8.148</w:t>
      </w:r>
      <w:r w:rsidRPr="00590AEF">
        <w:tab/>
        <w:t>CAG information list</w:t>
      </w:r>
      <w:bookmarkEnd w:id="3985"/>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r w:rsidRPr="00AF1A6E">
        <w:t xml:space="preserve">i)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65368CCC" w14:textId="21B151AB" w:rsidR="00465137" w:rsidRPr="00D52107" w:rsidRDefault="00465137" w:rsidP="009F5FF3">
      <w:pPr>
        <w:pStyle w:val="Heading2"/>
        <w:overflowPunct w:val="0"/>
        <w:autoSpaceDE w:val="0"/>
        <w:autoSpaceDN w:val="0"/>
        <w:adjustRightInd w:val="0"/>
        <w:textAlignment w:val="baseline"/>
      </w:pPr>
      <w:bookmarkStart w:id="3987" w:name="_Toc170293626"/>
      <w:bookmarkStart w:id="3988" w:name="_Toc123551940"/>
      <w:bookmarkEnd w:id="3986"/>
      <w:r w:rsidRPr="004711DE">
        <w:t>8.149</w:t>
      </w:r>
      <w:r w:rsidRPr="004711DE">
        <w:tab/>
        <w:t xml:space="preserve">CAG </w:t>
      </w:r>
      <w:r>
        <w:t>H</w:t>
      </w:r>
      <w:r w:rsidRPr="004711DE">
        <w:t>uman-readable network name list</w:t>
      </w:r>
      <w:bookmarkEnd w:id="3987"/>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lastRenderedPageBreak/>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89" w:name="_Toc170293627"/>
      <w:bookmarkEnd w:id="3988"/>
      <w:r>
        <w:t>8.150</w:t>
      </w:r>
      <w:r>
        <w:tab/>
        <w:t>Slices</w:t>
      </w:r>
      <w:r w:rsidRPr="00816C4A">
        <w:t xml:space="preserve"> status</w:t>
      </w:r>
      <w:bookmarkEnd w:id="39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0" w:name="_Toc3201099"/>
      <w:bookmarkStart w:id="3991" w:name="_Toc20392842"/>
      <w:bookmarkStart w:id="3992" w:name="_Toc27774489"/>
      <w:bookmarkStart w:id="3993" w:name="_Toc36482949"/>
      <w:bookmarkStart w:id="3994" w:name="_Toc36484611"/>
      <w:bookmarkStart w:id="3995" w:name="_Toc44933541"/>
      <w:bookmarkStart w:id="3996" w:name="_Toc50972494"/>
      <w:bookmarkStart w:id="3997"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3998"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3999" w:name="_Hlk156557903"/>
      <w:r w:rsidRPr="00EC66BC">
        <w:t>the ME</w:t>
      </w:r>
      <w:r>
        <w:t xml:space="preserve"> when Rejected NSSAI or Extended Rejected NSSAI</w:t>
      </w:r>
      <w:r w:rsidRPr="001E5EBD">
        <w:t xml:space="preserve"> </w:t>
      </w:r>
      <w:r>
        <w:t xml:space="preserve">IEs are included </w:t>
      </w:r>
      <w:bookmarkEnd w:id="3999"/>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3998"/>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0" w:name="_Toc170293628"/>
      <w:r>
        <w:t>8.151</w:t>
      </w:r>
      <w:r>
        <w:tab/>
      </w:r>
      <w:r w:rsidRPr="00DB6C2B">
        <w:t>Rejected s</w:t>
      </w:r>
      <w:r>
        <w:t>lices information with S-NSSAI mapping</w:t>
      </w:r>
      <w:bookmarkEnd w:id="4000"/>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lastRenderedPageBreak/>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1" w:name="_Toc170293629"/>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1"/>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2" w:name="_Toc170293630"/>
      <w:r>
        <w:t>8.153</w:t>
      </w:r>
      <w:r>
        <w:tab/>
      </w:r>
      <w:r w:rsidRPr="00DB6C2B">
        <w:t>Rejected s</w:t>
      </w:r>
      <w:r>
        <w:t>lices information</w:t>
      </w:r>
      <w:bookmarkEnd w:id="4002"/>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lastRenderedPageBreak/>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3" w:name="_Toc170293631"/>
      <w:r w:rsidRPr="00816C4A">
        <w:t>8.</w:t>
      </w:r>
      <w:r>
        <w:t>154</w:t>
      </w:r>
      <w:r w:rsidRPr="00816C4A">
        <w:tab/>
      </w:r>
      <w:r>
        <w:t>Partial NSSAI</w:t>
      </w:r>
      <w:bookmarkEnd w:id="4003"/>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4" w:name="_Toc170293632"/>
      <w:r>
        <w:t>8.155</w:t>
      </w:r>
      <w:r>
        <w:tab/>
        <w:t>Extended information</w:t>
      </w:r>
      <w:bookmarkEnd w:id="4004"/>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lastRenderedPageBreak/>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r>
        <w:t>RedCap.</w:t>
      </w:r>
    </w:p>
    <w:p w14:paraId="70F12C67" w14:textId="77777777" w:rsidR="007F083D" w:rsidRDefault="007F083D" w:rsidP="00E90AA0">
      <w:pPr>
        <w:pStyle w:val="B2"/>
      </w:pPr>
      <w:r w:rsidRPr="00816C4A">
        <w:t>-</w:t>
      </w:r>
      <w:r w:rsidRPr="00816C4A">
        <w:tab/>
      </w:r>
      <w:r>
        <w:t>all other values are reserved for future use.</w:t>
      </w:r>
    </w:p>
    <w:p w14:paraId="6F41664C" w14:textId="77777777" w:rsidR="007F083D" w:rsidRDefault="007F083D" w:rsidP="007F083D">
      <w:r>
        <w:t>Extended identification:</w:t>
      </w:r>
    </w:p>
    <w:p w14:paraId="3AFE6D9E" w14:textId="4812A902" w:rsidR="007F083D" w:rsidRDefault="007F083D" w:rsidP="00E90AA0">
      <w:pPr>
        <w:pStyle w:val="B1"/>
      </w:pPr>
      <w:r>
        <w:t>Contents:</w:t>
      </w:r>
    </w:p>
    <w:p w14:paraId="4DC0118D" w14:textId="2A897A49" w:rsidR="007F083D" w:rsidRDefault="007F083D" w:rsidP="00E90AA0">
      <w:pPr>
        <w:pStyle w:val="B2"/>
      </w:pPr>
      <w:r>
        <w:t>-</w:t>
      </w:r>
      <w:r>
        <w:tab/>
        <w:t>Extended identification provides the additional cell identification of the rejecting network</w:t>
      </w:r>
      <w:r w:rsidRPr="00AF1A6E">
        <w:t>.</w:t>
      </w:r>
    </w:p>
    <w:p w14:paraId="7CF4C32F" w14:textId="77777777" w:rsidR="00465137" w:rsidRDefault="00465137" w:rsidP="00465137">
      <w:pPr>
        <w:pStyle w:val="B1"/>
      </w:pPr>
      <w:r>
        <w:t>Coding:</w:t>
      </w:r>
    </w:p>
    <w:p w14:paraId="54F0DE14" w14:textId="77777777" w:rsidR="00465137" w:rsidRDefault="00465137" w:rsidP="00465137">
      <w:pPr>
        <w:pStyle w:val="B2"/>
      </w:pPr>
      <w:r>
        <w:t>-</w:t>
      </w:r>
      <w:r>
        <w:tab/>
        <w:t>CAG ID is coded in 4 bytes as in 3GPP TS 23.003 [30], when extended information type indicates 'CAG ID'.</w:t>
      </w:r>
    </w:p>
    <w:p w14:paraId="378496C8" w14:textId="68912D70" w:rsidR="00465137" w:rsidRDefault="00465137" w:rsidP="00465137">
      <w:pPr>
        <w:pStyle w:val="B2"/>
        <w:rPr>
          <w:noProof/>
        </w:rPr>
      </w:pPr>
      <w:r>
        <w:t>-</w:t>
      </w:r>
      <w:r>
        <w:tab/>
        <w:t>NID is coded in 6 bytes as in 3GPP TS 23.003 [30], when extended information type indicates 'NID'</w:t>
      </w:r>
      <w:r>
        <w:rPr>
          <w:noProof/>
        </w:rPr>
        <w:t>. The 4 most significant bits of the first byte shall be set to 0.</w:t>
      </w:r>
    </w:p>
    <w:p w14:paraId="7499579C" w14:textId="77777777" w:rsidR="00465137" w:rsidRDefault="00465137" w:rsidP="00465137">
      <w:pPr>
        <w:pStyle w:val="NO"/>
      </w:pPr>
      <w:r w:rsidRPr="00816C4A">
        <w:t>NOTE:</w:t>
      </w:r>
      <w:r w:rsidRPr="00816C4A">
        <w:tab/>
      </w:r>
      <w:r>
        <w:t>Extended identification is absent incase of RedCap.</w:t>
      </w:r>
    </w:p>
    <w:p w14:paraId="0FEF0B74" w14:textId="4EAE317A" w:rsidR="007F083D" w:rsidRDefault="007F083D" w:rsidP="007F083D">
      <w:pPr>
        <w:pStyle w:val="Heading2"/>
      </w:pPr>
      <w:bookmarkStart w:id="4005" w:name="_Toc170293633"/>
      <w:r w:rsidRPr="007F083D">
        <w:t>8.156</w:t>
      </w:r>
      <w:r w:rsidRPr="00816C4A">
        <w:tab/>
      </w:r>
      <w:r>
        <w:t>Allowed Slices Information</w:t>
      </w:r>
      <w:bookmarkEnd w:id="4005"/>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lastRenderedPageBreak/>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06" w:name="_Toc170293634"/>
      <w:r>
        <w:t>8.157</w:t>
      </w:r>
      <w:r>
        <w:tab/>
        <w:t>LSI numbers</w:t>
      </w:r>
      <w:bookmarkEnd w:id="4006"/>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07" w:name="_Toc170293635"/>
      <w:r w:rsidRPr="007F083D">
        <w:t>8.</w:t>
      </w:r>
      <w:r>
        <w:t>158</w:t>
      </w:r>
      <w:r w:rsidRPr="00816C4A">
        <w:tab/>
      </w:r>
      <w:r>
        <w:t>More Data</w:t>
      </w:r>
      <w:bookmarkEnd w:id="4007"/>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Pr="00465137" w:rsidRDefault="00465137" w:rsidP="007F083D">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5B043BC8" w14:textId="77777777" w:rsidR="00E86E7B" w:rsidRPr="00816C4A" w:rsidRDefault="00E86E7B" w:rsidP="002C54BD">
      <w:pPr>
        <w:pStyle w:val="Heading1"/>
      </w:pPr>
      <w:bookmarkStart w:id="4008" w:name="_Toc170293636"/>
      <w:r w:rsidRPr="00816C4A">
        <w:t>9</w:t>
      </w:r>
      <w:r w:rsidRPr="00816C4A">
        <w:tab/>
        <w:t>Tag values</w:t>
      </w:r>
      <w:bookmarkEnd w:id="3990"/>
      <w:bookmarkEnd w:id="3991"/>
      <w:bookmarkEnd w:id="3992"/>
      <w:bookmarkEnd w:id="3993"/>
      <w:bookmarkEnd w:id="3994"/>
      <w:bookmarkEnd w:id="3995"/>
      <w:bookmarkEnd w:id="3996"/>
      <w:bookmarkEnd w:id="3997"/>
      <w:bookmarkEnd w:id="4008"/>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09" w:name="_Toc3201100"/>
      <w:bookmarkStart w:id="4010" w:name="_Toc20392843"/>
      <w:bookmarkStart w:id="4011" w:name="_Toc27774490"/>
      <w:bookmarkStart w:id="4012" w:name="_Toc36482950"/>
      <w:bookmarkStart w:id="4013" w:name="_Toc36484612"/>
      <w:bookmarkStart w:id="4014" w:name="_Toc44933542"/>
      <w:bookmarkStart w:id="4015" w:name="_Toc50972495"/>
      <w:bookmarkStart w:id="4016" w:name="_Toc57105249"/>
      <w:bookmarkStart w:id="4017" w:name="_Toc170293637"/>
      <w:r w:rsidRPr="00816C4A">
        <w:lastRenderedPageBreak/>
        <w:t>9.1</w:t>
      </w:r>
      <w:r w:rsidRPr="00816C4A">
        <w:tab/>
        <w:t>BER-TLV tags in ME to UICC direction</w:t>
      </w:r>
      <w:bookmarkEnd w:id="4009"/>
      <w:bookmarkEnd w:id="4010"/>
      <w:bookmarkEnd w:id="4011"/>
      <w:bookmarkEnd w:id="4012"/>
      <w:bookmarkEnd w:id="4013"/>
      <w:bookmarkEnd w:id="4014"/>
      <w:bookmarkEnd w:id="4015"/>
      <w:bookmarkEnd w:id="4016"/>
      <w:bookmarkEnd w:id="4017"/>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18" w:name="_Toc3201101"/>
      <w:bookmarkStart w:id="4019" w:name="_Toc20392844"/>
      <w:bookmarkStart w:id="4020" w:name="_Toc27774491"/>
      <w:bookmarkStart w:id="4021" w:name="_Toc36482951"/>
      <w:bookmarkStart w:id="4022" w:name="_Toc36484613"/>
      <w:bookmarkStart w:id="4023" w:name="_Toc44933543"/>
      <w:bookmarkStart w:id="4024" w:name="_Toc50972496"/>
      <w:bookmarkStart w:id="4025" w:name="_Toc57105250"/>
      <w:bookmarkStart w:id="4026" w:name="_Toc170293638"/>
      <w:r w:rsidRPr="00816C4A">
        <w:t>9.2</w:t>
      </w:r>
      <w:r w:rsidRPr="00816C4A">
        <w:tab/>
        <w:t>BER-TLV tags in UICC TO ME direction</w:t>
      </w:r>
      <w:bookmarkEnd w:id="4018"/>
      <w:bookmarkEnd w:id="4019"/>
      <w:bookmarkEnd w:id="4020"/>
      <w:bookmarkEnd w:id="4021"/>
      <w:bookmarkEnd w:id="4022"/>
      <w:bookmarkEnd w:id="4023"/>
      <w:bookmarkEnd w:id="4024"/>
      <w:bookmarkEnd w:id="4025"/>
      <w:bookmarkEnd w:id="4026"/>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27" w:name="_Toc3201102"/>
      <w:bookmarkStart w:id="4028" w:name="_Toc20392845"/>
      <w:bookmarkStart w:id="4029" w:name="_Toc27774492"/>
      <w:bookmarkStart w:id="4030" w:name="_Toc36482952"/>
      <w:bookmarkStart w:id="4031" w:name="_Toc36484614"/>
      <w:bookmarkStart w:id="4032" w:name="_Toc44933544"/>
      <w:bookmarkStart w:id="4033" w:name="_Toc50972497"/>
      <w:bookmarkStart w:id="4034" w:name="_Toc57105251"/>
      <w:bookmarkStart w:id="4035" w:name="_Toc170293639"/>
      <w:bookmarkStart w:id="4036" w:name="_Toc3201103"/>
      <w:bookmarkStart w:id="4037" w:name="_Toc20392846"/>
      <w:bookmarkStart w:id="4038" w:name="_Toc27774493"/>
      <w:bookmarkStart w:id="4039" w:name="_Toc36482953"/>
      <w:bookmarkStart w:id="4040" w:name="_Toc36484615"/>
      <w:bookmarkStart w:id="4041" w:name="_Toc44933545"/>
      <w:bookmarkStart w:id="4042" w:name="_Toc50972498"/>
      <w:bookmarkStart w:id="4043" w:name="_Toc57105252"/>
      <w:r w:rsidRPr="00816C4A">
        <w:lastRenderedPageBreak/>
        <w:t>9.3</w:t>
      </w:r>
      <w:r w:rsidRPr="00816C4A">
        <w:tab/>
      </w:r>
      <w:bookmarkEnd w:id="4027"/>
      <w:bookmarkEnd w:id="4028"/>
      <w:bookmarkEnd w:id="4029"/>
      <w:bookmarkEnd w:id="4030"/>
      <w:bookmarkEnd w:id="4031"/>
      <w:bookmarkEnd w:id="4032"/>
      <w:r w:rsidRPr="00816C4A">
        <w:t>COMPREHENSION-TLV tags in both directions</w:t>
      </w:r>
      <w:bookmarkEnd w:id="4033"/>
      <w:bookmarkEnd w:id="4034"/>
      <w:bookmarkEnd w:id="4035"/>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44" w:name="MCCQCTEMPBM_00000142"/>
            <w:r>
              <w:lastRenderedPageBreak/>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465137" w14:paraId="05BFF287" w14:textId="77777777" w:rsidTr="000A2074">
        <w:trPr>
          <w:jc w:val="center"/>
        </w:trPr>
        <w:tc>
          <w:tcPr>
            <w:tcW w:w="3332" w:type="dxa"/>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Pr>
          <w:p w14:paraId="3DC7B0EC" w14:textId="77777777" w:rsidR="00465137" w:rsidRDefault="00465137" w:rsidP="000A2074">
            <w:pPr>
              <w:pStyle w:val="TAC"/>
            </w:pPr>
            <w:r>
              <w:t>1</w:t>
            </w:r>
          </w:p>
        </w:tc>
        <w:tc>
          <w:tcPr>
            <w:tcW w:w="1721" w:type="dxa"/>
            <w:vMerge w:val="restart"/>
          </w:tcPr>
          <w:p w14:paraId="30DB1345" w14:textId="77777777" w:rsidR="00465137" w:rsidRDefault="00465137" w:rsidP="000A2074">
            <w:pPr>
              <w:pStyle w:val="TAC"/>
            </w:pPr>
            <w:r>
              <w:t>'4B'</w:t>
            </w:r>
          </w:p>
        </w:tc>
        <w:tc>
          <w:tcPr>
            <w:tcW w:w="1787" w:type="dxa"/>
            <w:vMerge w:val="restart"/>
          </w:tcPr>
          <w:p w14:paraId="5F7F071F" w14:textId="77777777" w:rsidR="00465137" w:rsidRDefault="00465137" w:rsidP="000A2074">
            <w:pPr>
              <w:pStyle w:val="TAC"/>
            </w:pPr>
            <w:r>
              <w:t>'4B' or 'CB'</w:t>
            </w:r>
          </w:p>
        </w:tc>
        <w:tc>
          <w:tcPr>
            <w:tcW w:w="1220" w:type="dxa"/>
            <w:vMerge w:val="restart"/>
          </w:tcPr>
          <w:p w14:paraId="27410DED" w14:textId="77777777" w:rsidR="00465137" w:rsidRDefault="00465137" w:rsidP="000A2074">
            <w:pPr>
              <w:pStyle w:val="TAC"/>
            </w:pPr>
            <w:r>
              <w:t>yes</w:t>
            </w:r>
          </w:p>
        </w:tc>
      </w:tr>
      <w:tr w:rsidR="00465137" w14:paraId="19E81928" w14:textId="77777777" w:rsidTr="000A2074">
        <w:trPr>
          <w:jc w:val="center"/>
        </w:trPr>
        <w:tc>
          <w:tcPr>
            <w:tcW w:w="3332" w:type="dxa"/>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Pr>
          <w:p w14:paraId="659B44E4" w14:textId="77777777" w:rsidR="00465137" w:rsidRDefault="00465137" w:rsidP="000A2074">
            <w:pPr>
              <w:pStyle w:val="TAC"/>
            </w:pPr>
          </w:p>
        </w:tc>
        <w:tc>
          <w:tcPr>
            <w:tcW w:w="1721" w:type="dxa"/>
            <w:vMerge/>
          </w:tcPr>
          <w:p w14:paraId="10AED418" w14:textId="77777777" w:rsidR="00465137" w:rsidRDefault="00465137" w:rsidP="000A2074">
            <w:pPr>
              <w:pStyle w:val="TAC"/>
            </w:pPr>
          </w:p>
        </w:tc>
        <w:tc>
          <w:tcPr>
            <w:tcW w:w="1787" w:type="dxa"/>
            <w:vMerge/>
          </w:tcPr>
          <w:p w14:paraId="1E0B5A76" w14:textId="77777777" w:rsidR="00465137" w:rsidRDefault="00465137" w:rsidP="000A2074">
            <w:pPr>
              <w:pStyle w:val="TAC"/>
            </w:pPr>
          </w:p>
        </w:tc>
        <w:tc>
          <w:tcPr>
            <w:tcW w:w="1220" w:type="dxa"/>
            <w:vMerge/>
          </w:tcPr>
          <w:p w14:paraId="349A2E1F" w14:textId="77777777" w:rsidR="00465137" w:rsidRDefault="00465137" w:rsidP="000A2074">
            <w:pPr>
              <w:pStyle w:val="TAC"/>
            </w:pPr>
          </w:p>
        </w:tc>
      </w:tr>
      <w:tr w:rsidR="007F083D" w14:paraId="4F837A9E" w14:textId="77777777" w:rsidTr="000A2074">
        <w:trPr>
          <w:jc w:val="center"/>
        </w:trPr>
        <w:tc>
          <w:tcPr>
            <w:tcW w:w="3332" w:type="dxa"/>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Pr>
          <w:p w14:paraId="1DF8B874" w14:textId="77777777" w:rsidR="007F083D" w:rsidRDefault="007F083D" w:rsidP="000A2074">
            <w:pPr>
              <w:pStyle w:val="TAC"/>
            </w:pPr>
            <w:r>
              <w:t>1</w:t>
            </w:r>
          </w:p>
        </w:tc>
        <w:tc>
          <w:tcPr>
            <w:tcW w:w="1721" w:type="dxa"/>
            <w:vMerge w:val="restart"/>
          </w:tcPr>
          <w:p w14:paraId="69C8EBBE" w14:textId="77777777" w:rsidR="007F083D" w:rsidRDefault="007F083D" w:rsidP="000A2074">
            <w:pPr>
              <w:pStyle w:val="TAC"/>
            </w:pPr>
            <w:r>
              <w:t>'72'</w:t>
            </w:r>
          </w:p>
        </w:tc>
        <w:tc>
          <w:tcPr>
            <w:tcW w:w="1787" w:type="dxa"/>
            <w:vMerge w:val="restart"/>
          </w:tcPr>
          <w:p w14:paraId="5C08BB4D" w14:textId="77777777" w:rsidR="007F083D" w:rsidRDefault="007F083D" w:rsidP="000A2074">
            <w:pPr>
              <w:pStyle w:val="TAC"/>
            </w:pPr>
            <w:r>
              <w:t>'72' or 'F2'</w:t>
            </w:r>
          </w:p>
        </w:tc>
        <w:tc>
          <w:tcPr>
            <w:tcW w:w="1220" w:type="dxa"/>
            <w:vMerge w:val="restart"/>
          </w:tcPr>
          <w:p w14:paraId="56066CA9" w14:textId="77777777" w:rsidR="007F083D" w:rsidRDefault="007F083D" w:rsidP="000A2074">
            <w:pPr>
              <w:pStyle w:val="TAC"/>
            </w:pPr>
            <w:r>
              <w:t>yes</w:t>
            </w:r>
          </w:p>
        </w:tc>
      </w:tr>
      <w:tr w:rsidR="007F083D" w14:paraId="019C1B8F" w14:textId="77777777" w:rsidTr="000A2074">
        <w:trPr>
          <w:jc w:val="center"/>
        </w:trPr>
        <w:tc>
          <w:tcPr>
            <w:tcW w:w="3332" w:type="dxa"/>
          </w:tcPr>
          <w:p w14:paraId="6D20A7E3" w14:textId="25813D72" w:rsidR="007F083D" w:rsidRDefault="007F083D" w:rsidP="000A2074">
            <w:pPr>
              <w:pStyle w:val="TAL"/>
              <w:tabs>
                <w:tab w:val="left" w:pos="3012"/>
              </w:tabs>
              <w:rPr>
                <w:lang w:val="sv-SE"/>
              </w:rPr>
            </w:pPr>
            <w:r>
              <w:t>Extended information tag</w:t>
            </w:r>
          </w:p>
        </w:tc>
        <w:tc>
          <w:tcPr>
            <w:tcW w:w="1296" w:type="dxa"/>
            <w:vMerge/>
          </w:tcPr>
          <w:p w14:paraId="18D5AF12" w14:textId="77777777" w:rsidR="007F083D" w:rsidRDefault="007F083D" w:rsidP="000A2074">
            <w:pPr>
              <w:pStyle w:val="TAC"/>
            </w:pPr>
          </w:p>
        </w:tc>
        <w:tc>
          <w:tcPr>
            <w:tcW w:w="1721" w:type="dxa"/>
            <w:vMerge/>
          </w:tcPr>
          <w:p w14:paraId="58AA05E7" w14:textId="77777777" w:rsidR="007F083D" w:rsidRDefault="007F083D" w:rsidP="000A2074">
            <w:pPr>
              <w:pStyle w:val="TAC"/>
            </w:pPr>
          </w:p>
        </w:tc>
        <w:tc>
          <w:tcPr>
            <w:tcW w:w="1787" w:type="dxa"/>
            <w:vMerge/>
          </w:tcPr>
          <w:p w14:paraId="0DB149E2" w14:textId="77777777" w:rsidR="007F083D" w:rsidRDefault="007F083D" w:rsidP="000A2074">
            <w:pPr>
              <w:pStyle w:val="TAC"/>
            </w:pPr>
          </w:p>
        </w:tc>
        <w:tc>
          <w:tcPr>
            <w:tcW w:w="1220" w:type="dxa"/>
            <w:vMerge/>
          </w:tcPr>
          <w:p w14:paraId="656C2A35" w14:textId="77777777" w:rsidR="007F083D" w:rsidRDefault="007F083D" w:rsidP="000A2074">
            <w:pPr>
              <w:pStyle w:val="TAC"/>
            </w:pP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6E4DD2" w14:paraId="73B33F9E" w14:textId="77777777" w:rsidTr="000A2074">
        <w:trPr>
          <w:jc w:val="center"/>
        </w:trPr>
        <w:tc>
          <w:tcPr>
            <w:tcW w:w="3332" w:type="dxa"/>
          </w:tcPr>
          <w:p w14:paraId="5D2F9D5B" w14:textId="77777777" w:rsidR="006E4DD2" w:rsidRDefault="006E4DD2" w:rsidP="000A2074">
            <w:pPr>
              <w:pStyle w:val="TAL"/>
              <w:tabs>
                <w:tab w:val="left" w:pos="3012"/>
              </w:tabs>
            </w:pPr>
            <w:r>
              <w:t>GAD shapes tag</w:t>
            </w:r>
          </w:p>
        </w:tc>
        <w:tc>
          <w:tcPr>
            <w:tcW w:w="1296" w:type="dxa"/>
            <w:vMerge w:val="restart"/>
          </w:tcPr>
          <w:p w14:paraId="06B48C4F" w14:textId="77777777" w:rsidR="006E4DD2" w:rsidRDefault="006E4DD2" w:rsidP="000A2074">
            <w:pPr>
              <w:pStyle w:val="TAC"/>
            </w:pPr>
            <w:r>
              <w:t>1</w:t>
            </w:r>
          </w:p>
        </w:tc>
        <w:tc>
          <w:tcPr>
            <w:tcW w:w="1721" w:type="dxa"/>
            <w:vMerge w:val="restart"/>
          </w:tcPr>
          <w:p w14:paraId="57775F35" w14:textId="77777777" w:rsidR="006E4DD2" w:rsidRDefault="006E4DD2" w:rsidP="000A2074">
            <w:pPr>
              <w:pStyle w:val="TAC"/>
            </w:pPr>
            <w:r>
              <w:t>'77'</w:t>
            </w:r>
          </w:p>
        </w:tc>
        <w:tc>
          <w:tcPr>
            <w:tcW w:w="1787" w:type="dxa"/>
            <w:vMerge w:val="restart"/>
          </w:tcPr>
          <w:p w14:paraId="198C4A0D" w14:textId="77777777" w:rsidR="006E4DD2" w:rsidRDefault="006E4DD2" w:rsidP="000A2074">
            <w:pPr>
              <w:pStyle w:val="TAC"/>
            </w:pPr>
            <w:r>
              <w:t>'77' or 'F7'</w:t>
            </w:r>
          </w:p>
        </w:tc>
        <w:tc>
          <w:tcPr>
            <w:tcW w:w="1220" w:type="dxa"/>
            <w:vMerge w:val="restart"/>
          </w:tcPr>
          <w:p w14:paraId="36018760" w14:textId="77777777" w:rsidR="006E4DD2" w:rsidRDefault="006E4DD2" w:rsidP="000A2074">
            <w:pPr>
              <w:pStyle w:val="TAC"/>
            </w:pPr>
            <w:r>
              <w:t>yes</w:t>
            </w:r>
          </w:p>
        </w:tc>
      </w:tr>
      <w:tr w:rsidR="006E4DD2" w14:paraId="5930370B" w14:textId="77777777" w:rsidTr="000A2074">
        <w:trPr>
          <w:jc w:val="center"/>
        </w:trPr>
        <w:tc>
          <w:tcPr>
            <w:tcW w:w="3332" w:type="dxa"/>
          </w:tcPr>
          <w:p w14:paraId="3E9C971F" w14:textId="77777777" w:rsidR="006E4DD2" w:rsidRDefault="006E4DD2" w:rsidP="000A2074">
            <w:pPr>
              <w:pStyle w:val="TAL"/>
              <w:tabs>
                <w:tab w:val="left" w:pos="3012"/>
              </w:tabs>
            </w:pPr>
            <w:r>
              <w:t>IMPU list tag</w:t>
            </w:r>
          </w:p>
        </w:tc>
        <w:tc>
          <w:tcPr>
            <w:tcW w:w="1296" w:type="dxa"/>
            <w:vMerge/>
          </w:tcPr>
          <w:p w14:paraId="185E4A85" w14:textId="77777777" w:rsidR="006E4DD2" w:rsidRDefault="006E4DD2" w:rsidP="000A2074">
            <w:pPr>
              <w:pStyle w:val="TAC"/>
            </w:pPr>
          </w:p>
        </w:tc>
        <w:tc>
          <w:tcPr>
            <w:tcW w:w="1721" w:type="dxa"/>
            <w:vMerge/>
          </w:tcPr>
          <w:p w14:paraId="745D8404" w14:textId="77777777" w:rsidR="006E4DD2" w:rsidRDefault="006E4DD2" w:rsidP="000A2074">
            <w:pPr>
              <w:pStyle w:val="TAC"/>
            </w:pPr>
          </w:p>
        </w:tc>
        <w:tc>
          <w:tcPr>
            <w:tcW w:w="1787" w:type="dxa"/>
            <w:vMerge/>
          </w:tcPr>
          <w:p w14:paraId="429E7408" w14:textId="77777777" w:rsidR="006E4DD2" w:rsidRDefault="006E4DD2" w:rsidP="000A2074">
            <w:pPr>
              <w:pStyle w:val="TAC"/>
            </w:pPr>
          </w:p>
        </w:tc>
        <w:tc>
          <w:tcPr>
            <w:tcW w:w="1220" w:type="dxa"/>
            <w:vMerge/>
          </w:tcPr>
          <w:p w14:paraId="53D62402" w14:textId="77777777" w:rsidR="006E4DD2" w:rsidRDefault="006E4DD2" w:rsidP="000A2074">
            <w:pPr>
              <w:pStyle w:val="TAC"/>
            </w:pPr>
          </w:p>
        </w:tc>
      </w:tr>
      <w:tr w:rsidR="006E4DD2" w14:paraId="459D09E0" w14:textId="77777777" w:rsidTr="000A2074">
        <w:trPr>
          <w:jc w:val="center"/>
        </w:trPr>
        <w:tc>
          <w:tcPr>
            <w:tcW w:w="3332" w:type="dxa"/>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Pr>
          <w:p w14:paraId="0556D537" w14:textId="77777777" w:rsidR="006E4DD2" w:rsidRDefault="006E4DD2" w:rsidP="000A2074">
            <w:pPr>
              <w:pStyle w:val="TAC"/>
            </w:pPr>
          </w:p>
        </w:tc>
        <w:tc>
          <w:tcPr>
            <w:tcW w:w="1721" w:type="dxa"/>
            <w:vMerge/>
          </w:tcPr>
          <w:p w14:paraId="6F3E5048" w14:textId="77777777" w:rsidR="006E4DD2" w:rsidRDefault="006E4DD2" w:rsidP="000A2074">
            <w:pPr>
              <w:pStyle w:val="TAC"/>
            </w:pPr>
          </w:p>
        </w:tc>
        <w:tc>
          <w:tcPr>
            <w:tcW w:w="1787" w:type="dxa"/>
            <w:vMerge/>
          </w:tcPr>
          <w:p w14:paraId="449AC7ED" w14:textId="77777777" w:rsidR="006E4DD2" w:rsidRDefault="006E4DD2" w:rsidP="000A2074">
            <w:pPr>
              <w:pStyle w:val="TAC"/>
            </w:pPr>
          </w:p>
        </w:tc>
        <w:tc>
          <w:tcPr>
            <w:tcW w:w="1220" w:type="dxa"/>
            <w:vMerge/>
          </w:tcPr>
          <w:p w14:paraId="00F4ACFD" w14:textId="77777777" w:rsidR="006E4DD2" w:rsidRDefault="006E4DD2"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7F083D" w14:paraId="2759A2C8" w14:textId="77777777" w:rsidTr="000A2074">
        <w:trPr>
          <w:jc w:val="center"/>
        </w:trPr>
        <w:tc>
          <w:tcPr>
            <w:tcW w:w="3332" w:type="dxa"/>
          </w:tcPr>
          <w:p w14:paraId="1F4FDBCF" w14:textId="13B990B7" w:rsidR="007F083D" w:rsidRDefault="007F083D" w:rsidP="000A2074">
            <w:pPr>
              <w:pStyle w:val="TAL"/>
              <w:tabs>
                <w:tab w:val="left" w:pos="3012"/>
              </w:tabs>
            </w:pPr>
            <w:r>
              <w:t>Allowed Slices information tag</w:t>
            </w:r>
          </w:p>
        </w:tc>
        <w:tc>
          <w:tcPr>
            <w:tcW w:w="1296" w:type="dxa"/>
            <w:vMerge/>
          </w:tcPr>
          <w:p w14:paraId="55B0480C" w14:textId="77777777" w:rsidR="007F083D" w:rsidRDefault="007F083D" w:rsidP="000A2074">
            <w:pPr>
              <w:pStyle w:val="TAC"/>
            </w:pPr>
          </w:p>
        </w:tc>
        <w:tc>
          <w:tcPr>
            <w:tcW w:w="1721" w:type="dxa"/>
            <w:vMerge/>
          </w:tcPr>
          <w:p w14:paraId="66C8E8DF" w14:textId="77777777" w:rsidR="007F083D" w:rsidRDefault="007F083D" w:rsidP="000A2074">
            <w:pPr>
              <w:pStyle w:val="TAC"/>
            </w:pPr>
          </w:p>
        </w:tc>
        <w:tc>
          <w:tcPr>
            <w:tcW w:w="1787" w:type="dxa"/>
            <w:vMerge/>
          </w:tcPr>
          <w:p w14:paraId="449A9E29" w14:textId="77777777" w:rsidR="007F083D" w:rsidRDefault="007F083D" w:rsidP="000A2074">
            <w:pPr>
              <w:pStyle w:val="TAC"/>
            </w:pPr>
          </w:p>
        </w:tc>
        <w:tc>
          <w:tcPr>
            <w:tcW w:w="1220" w:type="dxa"/>
            <w:vMerge/>
          </w:tcPr>
          <w:p w14:paraId="7AB25AFD" w14:textId="77777777" w:rsidR="007F083D" w:rsidRDefault="007F083D" w:rsidP="000A2074">
            <w:pPr>
              <w:pStyle w:val="TAC"/>
            </w:pP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7F083D" w14:paraId="5753549D" w14:textId="77777777" w:rsidTr="000A2074">
        <w:trPr>
          <w:trHeight w:val="104"/>
          <w:jc w:val="center"/>
        </w:trPr>
        <w:tc>
          <w:tcPr>
            <w:tcW w:w="3332" w:type="dxa"/>
          </w:tcPr>
          <w:p w14:paraId="4E29C6C5" w14:textId="77777777" w:rsidR="007F083D" w:rsidRDefault="007F083D" w:rsidP="000A2074">
            <w:pPr>
              <w:pStyle w:val="TAL"/>
              <w:tabs>
                <w:tab w:val="left" w:pos="3012"/>
              </w:tabs>
            </w:pPr>
            <w:r>
              <w:rPr>
                <w:lang w:val="sv-SE"/>
              </w:rPr>
              <w:t>PLMN List tag</w:t>
            </w:r>
          </w:p>
        </w:tc>
        <w:tc>
          <w:tcPr>
            <w:tcW w:w="1296" w:type="dxa"/>
            <w:vMerge w:val="restart"/>
          </w:tcPr>
          <w:p w14:paraId="33BB4ED5" w14:textId="77777777" w:rsidR="007F083D" w:rsidRDefault="007F083D" w:rsidP="000A2074">
            <w:pPr>
              <w:pStyle w:val="TAC"/>
            </w:pPr>
            <w:r>
              <w:t>1</w:t>
            </w:r>
          </w:p>
        </w:tc>
        <w:tc>
          <w:tcPr>
            <w:tcW w:w="1721" w:type="dxa"/>
            <w:vMerge w:val="restart"/>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7F083D" w:rsidRDefault="007F083D" w:rsidP="000A2074">
            <w:pPr>
              <w:pStyle w:val="TAC"/>
            </w:pPr>
            <w:r>
              <w:t>yes</w:t>
            </w:r>
          </w:p>
        </w:tc>
      </w:tr>
      <w:tr w:rsidR="007F083D" w14:paraId="157F5D9D" w14:textId="77777777" w:rsidTr="000A2074">
        <w:trPr>
          <w:trHeight w:val="103"/>
          <w:jc w:val="center"/>
        </w:trPr>
        <w:tc>
          <w:tcPr>
            <w:tcW w:w="3332" w:type="dxa"/>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7F083D" w:rsidRDefault="007F083D" w:rsidP="000A2074">
            <w:pPr>
              <w:pStyle w:val="TAC"/>
            </w:pPr>
          </w:p>
        </w:tc>
        <w:tc>
          <w:tcPr>
            <w:tcW w:w="1721" w:type="dxa"/>
            <w:vMerge/>
          </w:tcPr>
          <w:p w14:paraId="535A747A" w14:textId="77777777" w:rsidR="007F083D" w:rsidRDefault="007F083D" w:rsidP="000A2074">
            <w:pPr>
              <w:pStyle w:val="FootnoteText"/>
              <w:jc w:val="center"/>
              <w:rPr>
                <w:rFonts w:ascii="Arial" w:hAnsi="Arial"/>
                <w:sz w:val="18"/>
              </w:rPr>
            </w:pPr>
          </w:p>
        </w:tc>
        <w:tc>
          <w:tcPr>
            <w:tcW w:w="1787" w:type="dxa"/>
            <w:vMerge/>
          </w:tcPr>
          <w:p w14:paraId="503340FD" w14:textId="77777777" w:rsidR="007F083D" w:rsidRDefault="007F083D" w:rsidP="000A2074">
            <w:pPr>
              <w:pStyle w:val="FootnoteText"/>
              <w:jc w:val="center"/>
              <w:rPr>
                <w:rFonts w:ascii="Arial" w:hAnsi="Arial"/>
                <w:sz w:val="18"/>
              </w:rPr>
            </w:pPr>
          </w:p>
        </w:tc>
        <w:tc>
          <w:tcPr>
            <w:tcW w:w="1220" w:type="dxa"/>
            <w:vMerge/>
          </w:tcPr>
          <w:p w14:paraId="59510D7D" w14:textId="77777777" w:rsidR="007F083D" w:rsidRDefault="007F083D" w:rsidP="000A2074">
            <w:pPr>
              <w:pStyle w:val="TAC"/>
            </w:pPr>
          </w:p>
        </w:tc>
      </w:tr>
      <w:tr w:rsidR="007F083D" w14:paraId="0B9E6391" w14:textId="77777777" w:rsidTr="000A2074">
        <w:trPr>
          <w:trHeight w:val="103"/>
          <w:jc w:val="center"/>
        </w:trPr>
        <w:tc>
          <w:tcPr>
            <w:tcW w:w="3332" w:type="dxa"/>
          </w:tcPr>
          <w:p w14:paraId="14FF029E" w14:textId="2E75F76B" w:rsidR="007F083D" w:rsidRDefault="007F083D" w:rsidP="000A2074">
            <w:pPr>
              <w:pStyle w:val="TAL"/>
              <w:tabs>
                <w:tab w:val="left" w:pos="3012"/>
              </w:tabs>
            </w:pPr>
            <w:r>
              <w:rPr>
                <w:lang w:val="sv-SE"/>
              </w:rPr>
              <w:t>Partial NSSAI tag</w:t>
            </w:r>
          </w:p>
        </w:tc>
        <w:tc>
          <w:tcPr>
            <w:tcW w:w="1296" w:type="dxa"/>
            <w:vMerge/>
          </w:tcPr>
          <w:p w14:paraId="16141974" w14:textId="77777777" w:rsidR="007F083D" w:rsidRDefault="007F083D" w:rsidP="000A2074">
            <w:pPr>
              <w:pStyle w:val="TAC"/>
            </w:pPr>
          </w:p>
        </w:tc>
        <w:tc>
          <w:tcPr>
            <w:tcW w:w="1721" w:type="dxa"/>
            <w:vMerge/>
          </w:tcPr>
          <w:p w14:paraId="1C213782" w14:textId="77777777" w:rsidR="007F083D" w:rsidRDefault="007F083D" w:rsidP="000A2074">
            <w:pPr>
              <w:pStyle w:val="FootnoteText"/>
              <w:jc w:val="center"/>
              <w:rPr>
                <w:rFonts w:ascii="Arial" w:hAnsi="Arial"/>
                <w:sz w:val="18"/>
              </w:rPr>
            </w:pPr>
          </w:p>
        </w:tc>
        <w:tc>
          <w:tcPr>
            <w:tcW w:w="1787" w:type="dxa"/>
            <w:vMerge/>
          </w:tcPr>
          <w:p w14:paraId="415B2AD4" w14:textId="77777777" w:rsidR="007F083D" w:rsidRDefault="007F083D" w:rsidP="000A2074">
            <w:pPr>
              <w:pStyle w:val="FootnoteText"/>
              <w:jc w:val="center"/>
              <w:rPr>
                <w:rFonts w:ascii="Arial" w:hAnsi="Arial"/>
                <w:sz w:val="18"/>
              </w:rPr>
            </w:pPr>
          </w:p>
        </w:tc>
        <w:tc>
          <w:tcPr>
            <w:tcW w:w="1220" w:type="dxa"/>
            <w:vMerge/>
          </w:tcPr>
          <w:p w14:paraId="6186CE1F" w14:textId="77777777" w:rsidR="007F083D" w:rsidRDefault="007F083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F31340" w14:paraId="454604FF" w14:textId="77777777" w:rsidTr="000A2074">
        <w:trPr>
          <w:trHeight w:val="104"/>
          <w:jc w:val="center"/>
        </w:trPr>
        <w:tc>
          <w:tcPr>
            <w:tcW w:w="3332" w:type="dxa"/>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Pr>
          <w:p w14:paraId="7D71D096" w14:textId="77777777" w:rsidR="00F31340" w:rsidRDefault="00F31340" w:rsidP="000A2074">
            <w:pPr>
              <w:pStyle w:val="TAC"/>
            </w:pPr>
            <w:r>
              <w:t>1</w:t>
            </w:r>
          </w:p>
        </w:tc>
        <w:tc>
          <w:tcPr>
            <w:tcW w:w="1721" w:type="dxa"/>
            <w:vMerge w:val="restart"/>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F31340" w:rsidRDefault="00F31340" w:rsidP="000A2074">
            <w:pPr>
              <w:pStyle w:val="TAC"/>
            </w:pPr>
            <w:r>
              <w:t>yes</w:t>
            </w:r>
          </w:p>
        </w:tc>
      </w:tr>
      <w:tr w:rsidR="00F31340" w14:paraId="21AB7A52" w14:textId="77777777" w:rsidTr="000A2074">
        <w:trPr>
          <w:trHeight w:val="103"/>
          <w:jc w:val="center"/>
        </w:trPr>
        <w:tc>
          <w:tcPr>
            <w:tcW w:w="3332" w:type="dxa"/>
          </w:tcPr>
          <w:p w14:paraId="2A3A8E98" w14:textId="77777777" w:rsidR="00F31340" w:rsidRDefault="00F31340" w:rsidP="000A2074">
            <w:pPr>
              <w:pStyle w:val="TAL"/>
              <w:tabs>
                <w:tab w:val="left" w:pos="3012"/>
              </w:tabs>
              <w:rPr>
                <w:lang w:val="sv-SE"/>
              </w:rPr>
            </w:pPr>
            <w:r>
              <w:t>IMS call disconnection cause tag</w:t>
            </w:r>
          </w:p>
        </w:tc>
        <w:tc>
          <w:tcPr>
            <w:tcW w:w="1296" w:type="dxa"/>
            <w:vMerge/>
          </w:tcPr>
          <w:p w14:paraId="237D1C89" w14:textId="77777777" w:rsidR="00F31340" w:rsidRDefault="00F31340" w:rsidP="000A2074">
            <w:pPr>
              <w:pStyle w:val="TAC"/>
            </w:pPr>
          </w:p>
        </w:tc>
        <w:tc>
          <w:tcPr>
            <w:tcW w:w="1721" w:type="dxa"/>
            <w:vMerge/>
          </w:tcPr>
          <w:p w14:paraId="11BC79E8" w14:textId="77777777" w:rsidR="00F31340" w:rsidRDefault="00F31340" w:rsidP="000A2074">
            <w:pPr>
              <w:pStyle w:val="FootnoteText"/>
              <w:jc w:val="center"/>
              <w:rPr>
                <w:rFonts w:ascii="Arial" w:hAnsi="Arial"/>
                <w:sz w:val="18"/>
              </w:rPr>
            </w:pPr>
          </w:p>
        </w:tc>
        <w:tc>
          <w:tcPr>
            <w:tcW w:w="1787" w:type="dxa"/>
            <w:vMerge/>
          </w:tcPr>
          <w:p w14:paraId="069D6D5C" w14:textId="77777777" w:rsidR="00F31340" w:rsidRDefault="00F31340" w:rsidP="000A2074">
            <w:pPr>
              <w:pStyle w:val="FootnoteText"/>
              <w:jc w:val="center"/>
              <w:rPr>
                <w:rFonts w:ascii="Arial" w:hAnsi="Arial"/>
                <w:sz w:val="18"/>
              </w:rPr>
            </w:pPr>
          </w:p>
        </w:tc>
        <w:tc>
          <w:tcPr>
            <w:tcW w:w="1220" w:type="dxa"/>
            <w:vMerge/>
          </w:tcPr>
          <w:p w14:paraId="60791F1D" w14:textId="77777777" w:rsidR="00F31340" w:rsidRDefault="00F31340" w:rsidP="000A2074">
            <w:pPr>
              <w:pStyle w:val="TAC"/>
            </w:pPr>
          </w:p>
        </w:tc>
      </w:tr>
      <w:tr w:rsidR="00F31340" w14:paraId="071D1EB9" w14:textId="77777777" w:rsidTr="000A2074">
        <w:trPr>
          <w:trHeight w:val="103"/>
          <w:jc w:val="center"/>
        </w:trPr>
        <w:tc>
          <w:tcPr>
            <w:tcW w:w="3332" w:type="dxa"/>
          </w:tcPr>
          <w:p w14:paraId="0EBB3C73" w14:textId="722BFF93" w:rsidR="00F31340" w:rsidRDefault="00F31340" w:rsidP="002C5E13">
            <w:pPr>
              <w:pStyle w:val="TAL"/>
              <w:tabs>
                <w:tab w:val="left" w:pos="3012"/>
              </w:tabs>
            </w:pPr>
            <w:r>
              <w:rPr>
                <w:lang w:val="sv-SE"/>
              </w:rPr>
              <w:t>CAG cell selection status tag</w:t>
            </w:r>
          </w:p>
        </w:tc>
        <w:tc>
          <w:tcPr>
            <w:tcW w:w="1296" w:type="dxa"/>
            <w:vMerge/>
          </w:tcPr>
          <w:p w14:paraId="400AD002" w14:textId="77777777" w:rsidR="00F31340" w:rsidRDefault="00F31340" w:rsidP="002C5E13">
            <w:pPr>
              <w:pStyle w:val="TAC"/>
            </w:pPr>
          </w:p>
        </w:tc>
        <w:tc>
          <w:tcPr>
            <w:tcW w:w="1721" w:type="dxa"/>
            <w:vMerge/>
          </w:tcPr>
          <w:p w14:paraId="79DABA75" w14:textId="77777777" w:rsidR="00F31340" w:rsidRDefault="00F31340" w:rsidP="002C5E13">
            <w:pPr>
              <w:pStyle w:val="FootnoteText"/>
              <w:jc w:val="center"/>
              <w:rPr>
                <w:rFonts w:ascii="Arial" w:hAnsi="Arial"/>
                <w:sz w:val="18"/>
              </w:rPr>
            </w:pPr>
          </w:p>
        </w:tc>
        <w:tc>
          <w:tcPr>
            <w:tcW w:w="1787" w:type="dxa"/>
            <w:vMerge/>
          </w:tcPr>
          <w:p w14:paraId="5730239F" w14:textId="77777777" w:rsidR="00F31340" w:rsidRDefault="00F31340" w:rsidP="002C5E13">
            <w:pPr>
              <w:pStyle w:val="FootnoteText"/>
              <w:jc w:val="center"/>
              <w:rPr>
                <w:rFonts w:ascii="Arial" w:hAnsi="Arial"/>
                <w:sz w:val="18"/>
              </w:rPr>
            </w:pPr>
          </w:p>
        </w:tc>
        <w:tc>
          <w:tcPr>
            <w:tcW w:w="1220" w:type="dxa"/>
            <w:vMerge/>
          </w:tcPr>
          <w:p w14:paraId="6CD3742F" w14:textId="77777777" w:rsidR="00F31340" w:rsidRDefault="00F31340" w:rsidP="002C5E13">
            <w:pPr>
              <w:pStyle w:val="TAC"/>
            </w:pPr>
          </w:p>
        </w:tc>
      </w:tr>
      <w:tr w:rsidR="00F31340" w14:paraId="48F26935" w14:textId="77777777" w:rsidTr="000A2074">
        <w:trPr>
          <w:jc w:val="center"/>
        </w:trPr>
        <w:tc>
          <w:tcPr>
            <w:tcW w:w="3332" w:type="dxa"/>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Pr>
          <w:p w14:paraId="2EF1981C" w14:textId="77777777" w:rsidR="00F31340" w:rsidRPr="00816C4A" w:rsidRDefault="00F31340" w:rsidP="002C5E13">
            <w:pPr>
              <w:pStyle w:val="TAC"/>
              <w:rPr>
                <w:lang w:eastAsia="en-GB"/>
              </w:rPr>
            </w:pPr>
          </w:p>
        </w:tc>
        <w:tc>
          <w:tcPr>
            <w:tcW w:w="1721" w:type="dxa"/>
            <w:vMerge/>
          </w:tcPr>
          <w:p w14:paraId="05652CF0" w14:textId="77777777" w:rsidR="00F31340" w:rsidRPr="00816C4A" w:rsidRDefault="00F31340" w:rsidP="002C5E13">
            <w:pPr>
              <w:pStyle w:val="FootnoteText"/>
              <w:jc w:val="center"/>
              <w:rPr>
                <w:rFonts w:ascii="Arial" w:hAnsi="Arial"/>
                <w:sz w:val="18"/>
              </w:rPr>
            </w:pPr>
          </w:p>
        </w:tc>
        <w:tc>
          <w:tcPr>
            <w:tcW w:w="1787" w:type="dxa"/>
            <w:vMerge/>
          </w:tcPr>
          <w:p w14:paraId="1579A099" w14:textId="77777777" w:rsidR="00F31340" w:rsidRPr="00816C4A" w:rsidRDefault="00F31340" w:rsidP="002C5E13">
            <w:pPr>
              <w:pStyle w:val="FootnoteText"/>
              <w:jc w:val="center"/>
              <w:rPr>
                <w:rFonts w:ascii="Arial" w:hAnsi="Arial"/>
                <w:sz w:val="18"/>
              </w:rPr>
            </w:pPr>
          </w:p>
        </w:tc>
        <w:tc>
          <w:tcPr>
            <w:tcW w:w="1220" w:type="dxa"/>
            <w:vMerge/>
          </w:tcPr>
          <w:p w14:paraId="7612C3E7" w14:textId="77777777" w:rsidR="00F31340" w:rsidRPr="00816C4A" w:rsidRDefault="00F31340" w:rsidP="002C5E13">
            <w:pPr>
              <w:pStyle w:val="TAC"/>
              <w:rPr>
                <w:lang w:eastAsia="en-GB"/>
              </w:rPr>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lastRenderedPageBreak/>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F31340" w14:paraId="3B2DEBD9" w14:textId="77777777" w:rsidTr="000A2074">
        <w:trPr>
          <w:jc w:val="center"/>
        </w:trPr>
        <w:tc>
          <w:tcPr>
            <w:tcW w:w="3332" w:type="dxa"/>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Pr>
          <w:p w14:paraId="50479B10" w14:textId="77777777" w:rsidR="00F31340" w:rsidRDefault="00F31340" w:rsidP="002C5E13">
            <w:pPr>
              <w:pStyle w:val="TAC"/>
            </w:pPr>
            <w:r>
              <w:t>1</w:t>
            </w:r>
          </w:p>
        </w:tc>
        <w:tc>
          <w:tcPr>
            <w:tcW w:w="1721" w:type="dxa"/>
            <w:vMerge w:val="restart"/>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F31340" w:rsidRDefault="00F31340" w:rsidP="002C5E13">
            <w:pPr>
              <w:pStyle w:val="TAC"/>
            </w:pPr>
            <w:r>
              <w:t>yes</w:t>
            </w:r>
          </w:p>
        </w:tc>
      </w:tr>
      <w:tr w:rsidR="00F31340" w:rsidRPr="00F424E6" w14:paraId="5849760B" w14:textId="77777777" w:rsidTr="000A2074">
        <w:trPr>
          <w:jc w:val="center"/>
        </w:trPr>
        <w:tc>
          <w:tcPr>
            <w:tcW w:w="3332" w:type="dxa"/>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F31340" w:rsidRPr="007A3066" w:rsidRDefault="00F31340" w:rsidP="002C5E13">
            <w:pPr>
              <w:pStyle w:val="TAC"/>
              <w:rPr>
                <w:lang w:val="fr-FR"/>
              </w:rPr>
            </w:pPr>
          </w:p>
        </w:tc>
        <w:tc>
          <w:tcPr>
            <w:tcW w:w="1721" w:type="dxa"/>
            <w:vMerge/>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Pr>
          <w:p w14:paraId="3EDA505B" w14:textId="77777777" w:rsidR="00F31340" w:rsidRPr="007A3066" w:rsidRDefault="00F31340" w:rsidP="002C5E13">
            <w:pPr>
              <w:pStyle w:val="TAC"/>
              <w:rPr>
                <w:lang w:val="fr-FR"/>
              </w:rPr>
            </w:pPr>
          </w:p>
        </w:tc>
      </w:tr>
      <w:tr w:rsidR="002C54BD" w:rsidRPr="00F424E6" w14:paraId="2B2F268B" w14:textId="77777777" w:rsidTr="000A2074">
        <w:trPr>
          <w:jc w:val="center"/>
        </w:trPr>
        <w:tc>
          <w:tcPr>
            <w:tcW w:w="3332" w:type="dxa"/>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Pr>
          <w:p w14:paraId="31B6A858" w14:textId="77777777" w:rsidR="002C54BD" w:rsidRPr="007A3066" w:rsidRDefault="002C54BD" w:rsidP="002C54BD">
            <w:pPr>
              <w:pStyle w:val="TAC"/>
              <w:rPr>
                <w:lang w:val="fr-FR"/>
              </w:rPr>
            </w:pPr>
          </w:p>
        </w:tc>
        <w:tc>
          <w:tcPr>
            <w:tcW w:w="1721" w:type="dxa"/>
            <w:vMerge/>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Pr>
          <w:p w14:paraId="62CB4551" w14:textId="77777777" w:rsidR="002C54BD" w:rsidRPr="007A3066" w:rsidRDefault="002C54BD" w:rsidP="002C54BD">
            <w:pPr>
              <w:pStyle w:val="TAC"/>
              <w:rPr>
                <w:lang w:val="fr-FR"/>
              </w:rPr>
            </w:pPr>
          </w:p>
        </w:tc>
      </w:tr>
      <w:tr w:rsidR="00F31340" w:rsidRPr="00F424E6" w14:paraId="56C9898C" w14:textId="77777777" w:rsidTr="000A2074">
        <w:trPr>
          <w:jc w:val="center"/>
        </w:trPr>
        <w:tc>
          <w:tcPr>
            <w:tcW w:w="3332" w:type="dxa"/>
          </w:tcPr>
          <w:p w14:paraId="6F880629" w14:textId="223C7DB1" w:rsidR="00F31340" w:rsidRDefault="00F31340" w:rsidP="00AD764D">
            <w:pPr>
              <w:pStyle w:val="TAL"/>
              <w:tabs>
                <w:tab w:val="left" w:pos="3012"/>
              </w:tabs>
            </w:pPr>
            <w:r>
              <w:t>NG-RAN Tracking Area Identification (TAC) list Identifier tag</w:t>
            </w:r>
          </w:p>
        </w:tc>
        <w:tc>
          <w:tcPr>
            <w:tcW w:w="1296" w:type="dxa"/>
            <w:vMerge/>
          </w:tcPr>
          <w:p w14:paraId="50615665" w14:textId="77777777" w:rsidR="00F31340" w:rsidRPr="007A3066" w:rsidRDefault="00F31340" w:rsidP="00AD764D">
            <w:pPr>
              <w:pStyle w:val="TAC"/>
              <w:rPr>
                <w:lang w:val="fr-FR"/>
              </w:rPr>
            </w:pPr>
          </w:p>
        </w:tc>
        <w:tc>
          <w:tcPr>
            <w:tcW w:w="1721" w:type="dxa"/>
            <w:vMerge/>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Pr>
          <w:p w14:paraId="19FE95E7" w14:textId="77777777" w:rsidR="00F31340" w:rsidRPr="007A3066" w:rsidRDefault="00F31340" w:rsidP="00AD764D">
            <w:pPr>
              <w:pStyle w:val="TAC"/>
              <w:rPr>
                <w:lang w:val="fr-FR"/>
              </w:rPr>
            </w:pPr>
          </w:p>
        </w:tc>
      </w:tr>
      <w:tr w:rsidR="00F31340" w:rsidRPr="00F424E6" w14:paraId="696CE1D8" w14:textId="77777777" w:rsidTr="000A2074">
        <w:trPr>
          <w:jc w:val="center"/>
        </w:trPr>
        <w:tc>
          <w:tcPr>
            <w:tcW w:w="3332" w:type="dxa"/>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20ACF21E" w14:textId="77777777" w:rsidR="00F31340" w:rsidRPr="007A3066" w:rsidRDefault="00F31340" w:rsidP="00F31340">
            <w:pPr>
              <w:pStyle w:val="TAC"/>
              <w:rPr>
                <w:lang w:val="fr-FR"/>
              </w:rPr>
            </w:pPr>
          </w:p>
        </w:tc>
        <w:tc>
          <w:tcPr>
            <w:tcW w:w="1721" w:type="dxa"/>
            <w:vMerge/>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Pr>
          <w:p w14:paraId="350DB1DB" w14:textId="77777777" w:rsidR="00F31340" w:rsidRPr="007A3066" w:rsidRDefault="00F31340" w:rsidP="00F31340">
            <w:pPr>
              <w:pStyle w:val="TAC"/>
              <w:rPr>
                <w:lang w:val="fr-FR"/>
              </w:rPr>
            </w:pPr>
          </w:p>
        </w:tc>
      </w:tr>
      <w:tr w:rsidR="00F31340"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F31340" w:rsidRDefault="00F31340" w:rsidP="00F31340">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F31340" w:rsidRDefault="00F31340" w:rsidP="00F31340">
            <w:pPr>
              <w:pStyle w:val="TAC"/>
            </w:pPr>
            <w:r>
              <w:t>yes</w:t>
            </w:r>
          </w:p>
        </w:tc>
      </w:tr>
      <w:tr w:rsidR="00157DA3" w14:paraId="147B3D1B"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F31340"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5AAD63F3" w:rsidR="00F31340" w:rsidRDefault="00F31340" w:rsidP="00F31340">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rsidR="007F083D">
              <w:t xml:space="preserve"> tag</w:t>
            </w:r>
          </w:p>
        </w:tc>
        <w:tc>
          <w:tcPr>
            <w:tcW w:w="1296" w:type="dxa"/>
            <w:vMerge/>
            <w:tcBorders>
              <w:left w:val="single" w:sz="6" w:space="0" w:color="auto"/>
              <w:bottom w:val="single" w:sz="6" w:space="0" w:color="auto"/>
              <w:right w:val="single" w:sz="6" w:space="0" w:color="auto"/>
            </w:tcBorders>
          </w:tcPr>
          <w:p w14:paraId="6ACAC056" w14:textId="77777777" w:rsidR="00F31340" w:rsidRDefault="00F31340" w:rsidP="00F31340">
            <w:pPr>
              <w:pStyle w:val="TAC"/>
            </w:pPr>
          </w:p>
        </w:tc>
        <w:tc>
          <w:tcPr>
            <w:tcW w:w="1721" w:type="dxa"/>
            <w:vMerge/>
            <w:tcBorders>
              <w:left w:val="single" w:sz="6" w:space="0" w:color="auto"/>
              <w:bottom w:val="single" w:sz="6" w:space="0" w:color="auto"/>
              <w:right w:val="single" w:sz="6" w:space="0" w:color="auto"/>
            </w:tcBorders>
          </w:tcPr>
          <w:p w14:paraId="7F419415" w14:textId="77777777" w:rsidR="00F31340" w:rsidRDefault="00F31340"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F31340" w:rsidRDefault="00F31340"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F31340" w:rsidRDefault="00F31340" w:rsidP="00F31340">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44"/>
    </w:tbl>
    <w:p w14:paraId="38121BE6" w14:textId="77777777" w:rsidR="005355DD" w:rsidRDefault="005355DD" w:rsidP="005355DD"/>
    <w:p w14:paraId="3CB46DE3" w14:textId="29C50DBD" w:rsidR="00E86E7B" w:rsidRPr="00816C4A" w:rsidRDefault="00E86E7B" w:rsidP="005355DD">
      <w:pPr>
        <w:pStyle w:val="Heading2"/>
      </w:pPr>
      <w:bookmarkStart w:id="4045" w:name="_Toc170293640"/>
      <w:r w:rsidRPr="00816C4A">
        <w:t>9.4</w:t>
      </w:r>
      <w:r>
        <w:tab/>
      </w:r>
      <w:r w:rsidRPr="00816C4A">
        <w:t>Type of Command and Next Action Indicator</w:t>
      </w:r>
      <w:bookmarkEnd w:id="4036"/>
      <w:bookmarkEnd w:id="4037"/>
      <w:bookmarkEnd w:id="4038"/>
      <w:bookmarkEnd w:id="4039"/>
      <w:bookmarkEnd w:id="4040"/>
      <w:bookmarkEnd w:id="4041"/>
      <w:bookmarkEnd w:id="4042"/>
      <w:bookmarkEnd w:id="4043"/>
      <w:bookmarkEnd w:id="4045"/>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46" w:name="_Toc3201104"/>
    </w:p>
    <w:p w14:paraId="62D9A7FC" w14:textId="77777777" w:rsidR="00E86E7B" w:rsidRPr="00816C4A" w:rsidRDefault="00E86E7B" w:rsidP="00E86E7B">
      <w:pPr>
        <w:pStyle w:val="Heading1"/>
      </w:pPr>
      <w:bookmarkStart w:id="4047" w:name="_Toc20392847"/>
      <w:bookmarkStart w:id="4048" w:name="_Toc27774494"/>
      <w:bookmarkStart w:id="4049" w:name="_Toc36482954"/>
      <w:bookmarkStart w:id="4050" w:name="_Toc36484616"/>
      <w:bookmarkStart w:id="4051" w:name="_Toc44933546"/>
      <w:bookmarkStart w:id="4052" w:name="_Toc50972499"/>
      <w:bookmarkStart w:id="4053" w:name="_Toc57105253"/>
      <w:bookmarkStart w:id="4054" w:name="_Toc170293641"/>
      <w:r w:rsidRPr="00816C4A">
        <w:t>10</w:t>
      </w:r>
      <w:r w:rsidRPr="00816C4A">
        <w:tab/>
        <w:t>Allowed Type of command and Device identity combinations</w:t>
      </w:r>
      <w:bookmarkEnd w:id="4046"/>
      <w:bookmarkEnd w:id="4047"/>
      <w:bookmarkEnd w:id="4048"/>
      <w:bookmarkEnd w:id="4049"/>
      <w:bookmarkEnd w:id="4050"/>
      <w:bookmarkEnd w:id="4051"/>
      <w:bookmarkEnd w:id="4052"/>
      <w:bookmarkEnd w:id="4053"/>
      <w:bookmarkEnd w:id="4054"/>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55" w:name="_Toc3201105"/>
      <w:bookmarkStart w:id="4056" w:name="_Toc20392848"/>
      <w:bookmarkStart w:id="4057" w:name="_Toc27774495"/>
      <w:bookmarkStart w:id="4058" w:name="_Toc36482955"/>
      <w:bookmarkStart w:id="4059" w:name="_Toc36484617"/>
      <w:bookmarkStart w:id="4060" w:name="_Toc44933547"/>
      <w:bookmarkStart w:id="4061" w:name="_Toc50972500"/>
      <w:bookmarkStart w:id="4062" w:name="_Toc57105254"/>
      <w:bookmarkStart w:id="4063" w:name="_Toc170293642"/>
      <w:r w:rsidRPr="00816C4A">
        <w:lastRenderedPageBreak/>
        <w:t>11</w:t>
      </w:r>
      <w:r w:rsidRPr="00816C4A">
        <w:tab/>
        <w:t>Security requirements</w:t>
      </w:r>
      <w:bookmarkEnd w:id="4055"/>
      <w:bookmarkEnd w:id="4056"/>
      <w:bookmarkEnd w:id="4057"/>
      <w:bookmarkEnd w:id="4058"/>
      <w:bookmarkEnd w:id="4059"/>
      <w:bookmarkEnd w:id="4060"/>
      <w:bookmarkEnd w:id="4061"/>
      <w:bookmarkEnd w:id="4062"/>
      <w:bookmarkEnd w:id="4063"/>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4" w:name="_Toc3201106"/>
      <w:bookmarkStart w:id="4065" w:name="_Toc20392849"/>
      <w:bookmarkStart w:id="4066" w:name="_Toc27774496"/>
      <w:bookmarkStart w:id="4067" w:name="_Toc36482956"/>
      <w:bookmarkStart w:id="4068" w:name="_Toc36484618"/>
      <w:bookmarkStart w:id="4069" w:name="_Toc44933548"/>
      <w:bookmarkStart w:id="4070" w:name="_Toc50972501"/>
      <w:bookmarkStart w:id="4071" w:name="_Toc57105255"/>
      <w:bookmarkStart w:id="4072" w:name="_Toc170293643"/>
      <w:r w:rsidRPr="00816C4A">
        <w:lastRenderedPageBreak/>
        <w:t>Annex A (normative):</w:t>
      </w:r>
      <w:r w:rsidRPr="00816C4A">
        <w:br/>
        <w:t>Support of USAT by Mobile Equipment</w:t>
      </w:r>
      <w:bookmarkEnd w:id="4064"/>
      <w:bookmarkEnd w:id="4065"/>
      <w:bookmarkEnd w:id="4066"/>
      <w:bookmarkEnd w:id="4067"/>
      <w:bookmarkEnd w:id="4068"/>
      <w:bookmarkEnd w:id="4069"/>
      <w:bookmarkEnd w:id="4070"/>
      <w:bookmarkEnd w:id="4071"/>
      <w:bookmarkEnd w:id="4072"/>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eUICC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3" w:name="_Toc3201107"/>
      <w:bookmarkStart w:id="4074" w:name="_Toc20392850"/>
      <w:bookmarkStart w:id="4075" w:name="_Toc27774497"/>
      <w:bookmarkStart w:id="4076" w:name="_Toc36482957"/>
      <w:bookmarkStart w:id="4077" w:name="_Toc36484619"/>
      <w:bookmarkStart w:id="4078" w:name="_Toc44933549"/>
      <w:bookmarkStart w:id="4079" w:name="_Toc50972502"/>
      <w:bookmarkStart w:id="4080" w:name="_Toc57105256"/>
      <w:bookmarkStart w:id="4081" w:name="_Toc170293644"/>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73"/>
      <w:bookmarkEnd w:id="4074"/>
      <w:bookmarkEnd w:id="4075"/>
      <w:bookmarkEnd w:id="4076"/>
      <w:bookmarkEnd w:id="4077"/>
      <w:bookmarkEnd w:id="4078"/>
      <w:bookmarkEnd w:id="4079"/>
      <w:bookmarkEnd w:id="4080"/>
      <w:bookmarkEnd w:id="4081"/>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2" w:name="_Toc3201108"/>
      <w:bookmarkStart w:id="4083" w:name="_Toc20392851"/>
      <w:bookmarkStart w:id="4084" w:name="_Toc27774498"/>
      <w:bookmarkStart w:id="4085" w:name="_Toc36482958"/>
      <w:bookmarkStart w:id="4086" w:name="_Toc36484620"/>
      <w:bookmarkStart w:id="4087" w:name="_Toc44933550"/>
      <w:bookmarkStart w:id="4088" w:name="_Toc50972503"/>
      <w:bookmarkStart w:id="4089" w:name="_Toc57105257"/>
      <w:bookmarkStart w:id="4090" w:name="_Toc170293645"/>
      <w:r w:rsidRPr="00816C4A">
        <w:lastRenderedPageBreak/>
        <w:t>Annex C (normative):</w:t>
      </w:r>
      <w:r w:rsidRPr="00816C4A">
        <w:br/>
        <w:t>Structure of USAT communications</w:t>
      </w:r>
      <w:bookmarkEnd w:id="4082"/>
      <w:bookmarkEnd w:id="4083"/>
      <w:bookmarkEnd w:id="4084"/>
      <w:bookmarkEnd w:id="4085"/>
      <w:bookmarkEnd w:id="4086"/>
      <w:bookmarkEnd w:id="4087"/>
      <w:bookmarkEnd w:id="4088"/>
      <w:bookmarkEnd w:id="4089"/>
      <w:bookmarkEnd w:id="4090"/>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1" w:name="_Toc3201109"/>
      <w:bookmarkStart w:id="4092" w:name="_Toc20392852"/>
      <w:bookmarkStart w:id="4093" w:name="_Toc27774499"/>
      <w:bookmarkStart w:id="4094" w:name="_Toc36482959"/>
      <w:bookmarkStart w:id="4095" w:name="_Toc36484621"/>
      <w:bookmarkStart w:id="4096" w:name="_Toc44933551"/>
      <w:bookmarkStart w:id="4097" w:name="_Toc50972504"/>
      <w:bookmarkStart w:id="4098" w:name="_Toc57105258"/>
      <w:bookmarkStart w:id="4099" w:name="_Toc170293646"/>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91"/>
      <w:bookmarkEnd w:id="4092"/>
      <w:bookmarkEnd w:id="4093"/>
      <w:bookmarkEnd w:id="4094"/>
      <w:bookmarkEnd w:id="4095"/>
      <w:bookmarkEnd w:id="4096"/>
      <w:bookmarkEnd w:id="4097"/>
      <w:bookmarkEnd w:id="4098"/>
      <w:bookmarkEnd w:id="4099"/>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0" w:name="_Toc3201110"/>
      <w:bookmarkStart w:id="4101" w:name="_Toc20392853"/>
      <w:bookmarkStart w:id="4102" w:name="_Toc27774500"/>
      <w:bookmarkStart w:id="4103" w:name="_Toc36482960"/>
      <w:bookmarkStart w:id="4104" w:name="_Toc36484622"/>
      <w:bookmarkStart w:id="4105" w:name="_Toc44933552"/>
      <w:bookmarkStart w:id="4106" w:name="_Toc50972505"/>
      <w:bookmarkStart w:id="4107" w:name="_Toc57105259"/>
      <w:bookmarkStart w:id="4108" w:name="_Toc170293647"/>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0"/>
      <w:bookmarkEnd w:id="4101"/>
      <w:bookmarkEnd w:id="4102"/>
      <w:bookmarkEnd w:id="4103"/>
      <w:bookmarkEnd w:id="4104"/>
      <w:bookmarkEnd w:id="4105"/>
      <w:bookmarkEnd w:id="4106"/>
      <w:bookmarkEnd w:id="4107"/>
      <w:bookmarkEnd w:id="4108"/>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09" w:name="_Toc3201111"/>
      <w:bookmarkStart w:id="4110" w:name="_Toc20392854"/>
      <w:bookmarkStart w:id="4111" w:name="_Toc27774501"/>
      <w:bookmarkStart w:id="4112" w:name="_Toc36482961"/>
      <w:bookmarkStart w:id="4113" w:name="_Toc36484623"/>
      <w:bookmarkStart w:id="4114" w:name="_Toc44933553"/>
      <w:bookmarkStart w:id="4115" w:name="_Toc50972506"/>
      <w:bookmarkStart w:id="4116" w:name="_Toc57105260"/>
      <w:bookmarkStart w:id="4117" w:name="_Toc170293648"/>
      <w:r w:rsidRPr="00816C4A">
        <w:lastRenderedPageBreak/>
        <w:t>Annex F (</w:t>
      </w:r>
      <w:smartTag w:uri="urn:schemas-microsoft-com:office:smarttags" w:element="PersonName">
        <w:r w:rsidRPr="00816C4A">
          <w:t>info</w:t>
        </w:r>
      </w:smartTag>
      <w:r w:rsidRPr="00816C4A">
        <w:t>rmative):</w:t>
      </w:r>
      <w:r w:rsidRPr="00816C4A">
        <w:br/>
        <w:t>Monitoring of events</w:t>
      </w:r>
      <w:bookmarkEnd w:id="4109"/>
      <w:bookmarkEnd w:id="4110"/>
      <w:bookmarkEnd w:id="4111"/>
      <w:bookmarkEnd w:id="4112"/>
      <w:bookmarkEnd w:id="4113"/>
      <w:bookmarkEnd w:id="4114"/>
      <w:bookmarkEnd w:id="4115"/>
      <w:bookmarkEnd w:id="4116"/>
      <w:bookmarkEnd w:id="4117"/>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18" w:name="_Toc3201112"/>
      <w:bookmarkStart w:id="4119" w:name="_Toc20392855"/>
      <w:bookmarkStart w:id="4120" w:name="_Toc27774502"/>
      <w:bookmarkStart w:id="4121" w:name="_Toc36482962"/>
      <w:bookmarkStart w:id="4122" w:name="_Toc36484624"/>
      <w:bookmarkStart w:id="4123" w:name="_Toc44933554"/>
      <w:bookmarkStart w:id="4124" w:name="_Toc50972507"/>
      <w:bookmarkStart w:id="4125" w:name="_Toc57105261"/>
      <w:bookmarkStart w:id="4126" w:name="_Toc170293649"/>
      <w:r w:rsidRPr="00816C4A">
        <w:lastRenderedPageBreak/>
        <w:t>Annex G (normative):</w:t>
      </w:r>
      <w:r w:rsidRPr="00816C4A">
        <w:br/>
        <w:t>Support of Multiple Card Operation</w:t>
      </w:r>
      <w:bookmarkEnd w:id="4118"/>
      <w:bookmarkEnd w:id="4119"/>
      <w:bookmarkEnd w:id="4120"/>
      <w:bookmarkEnd w:id="4121"/>
      <w:bookmarkEnd w:id="4122"/>
      <w:bookmarkEnd w:id="4123"/>
      <w:bookmarkEnd w:id="4124"/>
      <w:bookmarkEnd w:id="4125"/>
      <w:bookmarkEnd w:id="4126"/>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27" w:name="_Toc3201113"/>
      <w:bookmarkStart w:id="4128" w:name="_Toc20392856"/>
      <w:bookmarkStart w:id="4129" w:name="_Toc27774503"/>
      <w:bookmarkStart w:id="4130" w:name="_Toc36482963"/>
      <w:bookmarkStart w:id="4131" w:name="_Toc36484625"/>
      <w:bookmarkStart w:id="4132" w:name="_Toc44933555"/>
      <w:bookmarkStart w:id="4133" w:name="_Toc50972508"/>
      <w:bookmarkStart w:id="4134" w:name="_Toc57105262"/>
      <w:bookmarkStart w:id="4135" w:name="_Toc170293650"/>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27"/>
      <w:bookmarkEnd w:id="4128"/>
      <w:bookmarkEnd w:id="4129"/>
      <w:bookmarkEnd w:id="4130"/>
      <w:bookmarkEnd w:id="4131"/>
      <w:bookmarkEnd w:id="4132"/>
      <w:bookmarkEnd w:id="4133"/>
      <w:bookmarkEnd w:id="4134"/>
      <w:bookmarkEnd w:id="4135"/>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36" w:name="_Toc3201114"/>
      <w:bookmarkStart w:id="4137" w:name="_Toc20392857"/>
      <w:bookmarkStart w:id="4138" w:name="_Toc27774504"/>
      <w:bookmarkStart w:id="4139" w:name="_Toc36482964"/>
      <w:bookmarkStart w:id="4140" w:name="_Toc36484626"/>
      <w:bookmarkStart w:id="4141" w:name="_Toc44933556"/>
      <w:bookmarkStart w:id="4142" w:name="_Toc50972509"/>
      <w:bookmarkStart w:id="4143" w:name="_Toc57105263"/>
      <w:bookmarkStart w:id="4144" w:name="_Toc170293651"/>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36"/>
      <w:bookmarkEnd w:id="4137"/>
      <w:bookmarkEnd w:id="4138"/>
      <w:bookmarkEnd w:id="4139"/>
      <w:bookmarkEnd w:id="4140"/>
      <w:bookmarkEnd w:id="4141"/>
      <w:bookmarkEnd w:id="4142"/>
      <w:bookmarkEnd w:id="4143"/>
      <w:bookmarkEnd w:id="4144"/>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45" w:name="_Toc3201115"/>
      <w:bookmarkStart w:id="4146" w:name="_Toc20392858"/>
      <w:bookmarkStart w:id="4147" w:name="_Toc27774505"/>
      <w:bookmarkStart w:id="4148" w:name="_Toc36482965"/>
      <w:bookmarkStart w:id="4149" w:name="_Toc36484627"/>
      <w:bookmarkStart w:id="4150" w:name="_Toc44933557"/>
      <w:bookmarkStart w:id="4151" w:name="_Toc50972510"/>
      <w:bookmarkStart w:id="4152" w:name="_Toc57105264"/>
      <w:bookmarkStart w:id="4153" w:name="_Toc170293652"/>
      <w:r w:rsidRPr="00816C4A">
        <w:lastRenderedPageBreak/>
        <w:t>Annex J (</w:t>
      </w:r>
      <w:smartTag w:uri="urn:schemas-microsoft-com:office:smarttags" w:element="PersonName">
        <w:r w:rsidRPr="00816C4A">
          <w:t>info</w:t>
        </w:r>
      </w:smartTag>
      <w:r w:rsidRPr="00816C4A">
        <w:t>rmative):</w:t>
      </w:r>
      <w:r w:rsidRPr="00816C4A">
        <w:br/>
        <w:t>WAP References</w:t>
      </w:r>
      <w:bookmarkEnd w:id="4145"/>
      <w:bookmarkEnd w:id="4146"/>
      <w:bookmarkEnd w:id="4147"/>
      <w:bookmarkEnd w:id="4148"/>
      <w:bookmarkEnd w:id="4149"/>
      <w:bookmarkEnd w:id="4150"/>
      <w:bookmarkEnd w:id="4151"/>
      <w:bookmarkEnd w:id="4152"/>
      <w:bookmarkEnd w:id="4153"/>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4" w:name="_Toc3201116"/>
      <w:bookmarkStart w:id="4155" w:name="_Toc20392859"/>
      <w:bookmarkStart w:id="4156" w:name="_Toc27774506"/>
      <w:bookmarkStart w:id="4157" w:name="_Toc36482966"/>
      <w:bookmarkStart w:id="4158" w:name="_Toc36484628"/>
      <w:bookmarkStart w:id="4159" w:name="_Toc44933558"/>
      <w:bookmarkStart w:id="4160" w:name="_Toc50972511"/>
      <w:bookmarkStart w:id="4161" w:name="_Toc57105265"/>
      <w:bookmarkStart w:id="4162" w:name="_Toc170293653"/>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4"/>
      <w:bookmarkEnd w:id="4155"/>
      <w:bookmarkEnd w:id="4156"/>
      <w:bookmarkEnd w:id="4157"/>
      <w:bookmarkEnd w:id="4158"/>
      <w:bookmarkEnd w:id="4159"/>
      <w:bookmarkEnd w:id="4160"/>
      <w:bookmarkEnd w:id="4161"/>
      <w:bookmarkEnd w:id="4162"/>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3" w:name="_Toc3201117"/>
      <w:bookmarkStart w:id="4164" w:name="_Toc20392860"/>
      <w:bookmarkStart w:id="4165" w:name="_Toc27774507"/>
      <w:bookmarkStart w:id="4166" w:name="_Toc36482967"/>
      <w:bookmarkStart w:id="4167" w:name="_Toc36484629"/>
      <w:bookmarkStart w:id="4168" w:name="_Toc44933559"/>
      <w:bookmarkStart w:id="4169" w:name="_Toc50972512"/>
      <w:bookmarkStart w:id="4170" w:name="_Toc57105266"/>
      <w:bookmarkStart w:id="4171" w:name="_Toc170293654"/>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63"/>
      <w:bookmarkEnd w:id="4164"/>
      <w:bookmarkEnd w:id="4165"/>
      <w:bookmarkEnd w:id="4166"/>
      <w:bookmarkEnd w:id="4167"/>
      <w:bookmarkEnd w:id="4168"/>
      <w:bookmarkEnd w:id="4169"/>
      <w:bookmarkEnd w:id="4170"/>
      <w:bookmarkEnd w:id="4171"/>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2" w:name="_Toc3201118"/>
      <w:bookmarkStart w:id="4173" w:name="_Toc20392861"/>
      <w:bookmarkStart w:id="4174" w:name="_Toc27774508"/>
      <w:bookmarkStart w:id="4175" w:name="_Toc36482968"/>
      <w:bookmarkStart w:id="4176" w:name="_Toc36484630"/>
      <w:bookmarkStart w:id="4177" w:name="_Toc44933560"/>
      <w:bookmarkStart w:id="4178" w:name="_Toc50972513"/>
      <w:bookmarkStart w:id="4179" w:name="_Toc57105267"/>
      <w:bookmarkStart w:id="4180" w:name="_Toc170293655"/>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2"/>
      <w:bookmarkEnd w:id="4173"/>
      <w:bookmarkEnd w:id="4174"/>
      <w:bookmarkEnd w:id="4175"/>
      <w:bookmarkEnd w:id="4176"/>
      <w:bookmarkEnd w:id="4177"/>
      <w:bookmarkEnd w:id="4178"/>
      <w:bookmarkEnd w:id="4179"/>
      <w:bookmarkEnd w:id="4180"/>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1" w:name="_Toc3201119"/>
      <w:bookmarkStart w:id="4182" w:name="_Toc20392862"/>
      <w:bookmarkStart w:id="4183" w:name="_Toc27774509"/>
      <w:bookmarkStart w:id="4184" w:name="_Toc36482969"/>
      <w:bookmarkStart w:id="4185" w:name="_Toc36484631"/>
      <w:bookmarkStart w:id="4186" w:name="_Toc44933561"/>
      <w:bookmarkStart w:id="4187" w:name="_Toc50972514"/>
      <w:bookmarkStart w:id="4188" w:name="_Toc57105268"/>
      <w:bookmarkStart w:id="4189" w:name="_Toc170293656"/>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1"/>
      <w:bookmarkEnd w:id="4182"/>
      <w:bookmarkEnd w:id="4183"/>
      <w:bookmarkEnd w:id="4184"/>
      <w:bookmarkEnd w:id="4185"/>
      <w:bookmarkEnd w:id="4186"/>
      <w:bookmarkEnd w:id="4187"/>
      <w:bookmarkEnd w:id="4188"/>
      <w:bookmarkEnd w:id="4189"/>
    </w:p>
    <w:p w14:paraId="489DDE04" w14:textId="77777777" w:rsidR="00E86E7B" w:rsidRPr="00816C4A" w:rsidRDefault="00E86E7B" w:rsidP="00E86E7B">
      <w:pPr>
        <w:pStyle w:val="Heading1"/>
      </w:pPr>
      <w:bookmarkStart w:id="4190" w:name="_Toc3201120"/>
      <w:bookmarkStart w:id="4191" w:name="_Toc20392863"/>
      <w:bookmarkStart w:id="4192" w:name="_Toc27774510"/>
      <w:bookmarkStart w:id="4193" w:name="_Toc36482970"/>
      <w:bookmarkStart w:id="4194" w:name="_Toc36484632"/>
      <w:bookmarkStart w:id="4195" w:name="_Toc44933562"/>
      <w:bookmarkStart w:id="4196" w:name="_Toc50972515"/>
      <w:bookmarkStart w:id="4197" w:name="_Toc57105269"/>
      <w:bookmarkStart w:id="4198" w:name="_Toc170293657"/>
      <w:r w:rsidRPr="00816C4A">
        <w:t>N.1</w:t>
      </w:r>
      <w:r w:rsidRPr="00816C4A">
        <w:tab/>
        <w:t>MMI Mode</w:t>
      </w:r>
      <w:bookmarkEnd w:id="4190"/>
      <w:bookmarkEnd w:id="4191"/>
      <w:bookmarkEnd w:id="4192"/>
      <w:bookmarkEnd w:id="4193"/>
      <w:bookmarkEnd w:id="4194"/>
      <w:bookmarkEnd w:id="4195"/>
      <w:bookmarkEnd w:id="4196"/>
      <w:bookmarkEnd w:id="4197"/>
      <w:bookmarkEnd w:id="4198"/>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199"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199"/>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200"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201" w:name="MCCQCTEMPBM_00000027"/>
            <w:bookmarkEnd w:id="4200"/>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202" w:name="MCCQCTEMPBM_00000028"/>
            <w:bookmarkEnd w:id="4201"/>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202"/>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203"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204" w:name="MCCQCTEMPBM_00000030"/>
            <w:bookmarkEnd w:id="4203"/>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205" w:name="MCCQCTEMPBM_00000031"/>
            <w:bookmarkEnd w:id="4204"/>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205"/>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206"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206"/>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207"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207"/>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08" w:name="_Toc3201121"/>
      <w:bookmarkStart w:id="4209" w:name="_Toc20392864"/>
      <w:bookmarkStart w:id="4210" w:name="_Toc27774511"/>
      <w:bookmarkStart w:id="4211" w:name="_Toc36482971"/>
      <w:bookmarkStart w:id="4212" w:name="_Toc36484633"/>
      <w:bookmarkStart w:id="4213" w:name="_Toc44933563"/>
      <w:bookmarkStart w:id="4214" w:name="_Toc50972516"/>
      <w:bookmarkStart w:id="4215" w:name="_Toc57105270"/>
      <w:bookmarkStart w:id="4216" w:name="_Toc170293658"/>
      <w:r w:rsidRPr="00816C4A">
        <w:lastRenderedPageBreak/>
        <w:t>N.2</w:t>
      </w:r>
      <w:r w:rsidRPr="00816C4A">
        <w:tab/>
        <w:t>Application Mode</w:t>
      </w:r>
      <w:bookmarkEnd w:id="4208"/>
      <w:bookmarkEnd w:id="4209"/>
      <w:bookmarkEnd w:id="4210"/>
      <w:bookmarkEnd w:id="4211"/>
      <w:bookmarkEnd w:id="4212"/>
      <w:bookmarkEnd w:id="4213"/>
      <w:bookmarkEnd w:id="4214"/>
      <w:bookmarkEnd w:id="4215"/>
      <w:bookmarkEnd w:id="4216"/>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17"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17"/>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18"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18"/>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19"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19"/>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20"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20"/>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21"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21"/>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22"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23" w:name="MCCQCTEMPBM_00000040"/>
            <w:bookmarkEnd w:id="4222"/>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24" w:name="MCCQCTEMPBM_00000041"/>
            <w:bookmarkEnd w:id="4223"/>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24"/>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25"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25"/>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26"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26"/>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27" w:name="_Toc3201122"/>
      <w:bookmarkStart w:id="4228" w:name="_Toc20392865"/>
      <w:bookmarkStart w:id="4229" w:name="_Toc27774512"/>
      <w:bookmarkStart w:id="4230" w:name="_Toc36482972"/>
      <w:bookmarkStart w:id="4231" w:name="_Toc36484634"/>
      <w:bookmarkStart w:id="4232" w:name="_Toc44933564"/>
      <w:bookmarkStart w:id="4233" w:name="_Toc50972517"/>
      <w:bookmarkStart w:id="4234" w:name="_Toc57105271"/>
      <w:bookmarkStart w:id="4235" w:name="_Toc170293659"/>
      <w:r w:rsidRPr="00816C4A">
        <w:lastRenderedPageBreak/>
        <w:t>N.3</w:t>
      </w:r>
      <w:r w:rsidRPr="00816C4A">
        <w:tab/>
        <w:t>USSD Data Download</w:t>
      </w:r>
      <w:bookmarkEnd w:id="4227"/>
      <w:bookmarkEnd w:id="4228"/>
      <w:bookmarkEnd w:id="4229"/>
      <w:bookmarkEnd w:id="4230"/>
      <w:bookmarkEnd w:id="4231"/>
      <w:bookmarkEnd w:id="4232"/>
      <w:bookmarkEnd w:id="4233"/>
      <w:bookmarkEnd w:id="4234"/>
      <w:bookmarkEnd w:id="4235"/>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36"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37" w:name="MCCQCTEMPBM_00000045"/>
            <w:bookmarkEnd w:id="4236"/>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38" w:name="MCCQCTEMPBM_00000046"/>
            <w:bookmarkEnd w:id="4237"/>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38"/>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39"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40" w:name="MCCQCTEMPBM_00000048"/>
            <w:bookmarkEnd w:id="4239"/>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41" w:name="MCCQCTEMPBM_00000049"/>
            <w:bookmarkEnd w:id="4240"/>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41"/>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42"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43" w:name="MCCQCTEMPBM_00000051"/>
            <w:bookmarkEnd w:id="4242"/>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44" w:name="MCCQCTEMPBM_00000052"/>
            <w:bookmarkEnd w:id="4243"/>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44"/>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45"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45"/>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46"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47" w:name="MCCQCTEMPBM_00000055"/>
            <w:bookmarkEnd w:id="4246"/>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48" w:name="MCCQCTEMPBM_00000056"/>
            <w:bookmarkEnd w:id="4247"/>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48"/>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49"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50" w:name="MCCQCTEMPBM_00000058"/>
            <w:bookmarkEnd w:id="4249"/>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51" w:name="MCCQCTEMPBM_00000059"/>
            <w:bookmarkEnd w:id="4250"/>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51"/>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52"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52"/>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53" w:name="_Toc3201123"/>
      <w:bookmarkStart w:id="4254" w:name="_Toc20392866"/>
      <w:bookmarkStart w:id="4255" w:name="_Toc27774513"/>
      <w:bookmarkStart w:id="4256" w:name="_Toc36482973"/>
      <w:bookmarkStart w:id="4257" w:name="_Toc36484635"/>
      <w:bookmarkStart w:id="4258" w:name="_Toc44933565"/>
      <w:bookmarkStart w:id="4259" w:name="_Toc50972518"/>
      <w:bookmarkStart w:id="4260" w:name="_Toc57105272"/>
      <w:bookmarkStart w:id="4261" w:name="_Toc170293660"/>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53"/>
      <w:bookmarkEnd w:id="4254"/>
      <w:bookmarkEnd w:id="4255"/>
      <w:bookmarkEnd w:id="4256"/>
      <w:bookmarkEnd w:id="4257"/>
      <w:bookmarkEnd w:id="4258"/>
      <w:bookmarkEnd w:id="4259"/>
      <w:bookmarkEnd w:id="4260"/>
      <w:bookmarkEnd w:id="4261"/>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62"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62"/>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63"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64" w:name="MCCQCTEMPBM_00000063"/>
            <w:bookmarkEnd w:id="4263"/>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65" w:name="MCCQCTEMPBM_00000064"/>
            <w:bookmarkEnd w:id="4264"/>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65"/>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66"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66"/>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67" w:name="_Toc3201124"/>
      <w:bookmarkStart w:id="4268" w:name="_Toc20392867"/>
      <w:bookmarkStart w:id="4269" w:name="_Toc27774514"/>
      <w:bookmarkStart w:id="4270" w:name="_Toc36482974"/>
      <w:bookmarkStart w:id="4271" w:name="_Toc36484636"/>
      <w:bookmarkStart w:id="4272" w:name="_Toc44933566"/>
      <w:bookmarkStart w:id="4273" w:name="_Toc50972519"/>
      <w:bookmarkStart w:id="4274" w:name="_Toc57105273"/>
      <w:bookmarkStart w:id="4275" w:name="_Toc170293661"/>
      <w:r w:rsidRPr="00816C4A">
        <w:lastRenderedPageBreak/>
        <w:t>Annex P (normative):</w:t>
      </w:r>
      <w:r w:rsidRPr="00816C4A">
        <w:br/>
        <w:t>Support of USAT by Terminals with reduced feature capabilities.</w:t>
      </w:r>
      <w:bookmarkEnd w:id="4267"/>
      <w:bookmarkEnd w:id="4268"/>
      <w:bookmarkEnd w:id="4269"/>
      <w:bookmarkEnd w:id="4270"/>
      <w:bookmarkEnd w:id="4271"/>
      <w:bookmarkEnd w:id="4272"/>
      <w:bookmarkEnd w:id="4273"/>
      <w:bookmarkEnd w:id="4274"/>
      <w:bookmarkEnd w:id="4275"/>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76" w:name="_Toc3201125"/>
      <w:bookmarkStart w:id="4277" w:name="_Toc20392868"/>
      <w:bookmarkStart w:id="4278" w:name="_Toc27774515"/>
      <w:bookmarkStart w:id="4279" w:name="_Toc36482975"/>
      <w:bookmarkStart w:id="4280" w:name="_Toc36484637"/>
      <w:bookmarkStart w:id="4281" w:name="_Toc44933567"/>
      <w:bookmarkStart w:id="4282" w:name="_Toc50972520"/>
      <w:bookmarkStart w:id="4283" w:name="_Toc57105274"/>
      <w:bookmarkStart w:id="4284" w:name="_Toc170293662"/>
      <w:r w:rsidRPr="00816C4A">
        <w:lastRenderedPageBreak/>
        <w:t>Annex Q (normative):</w:t>
      </w:r>
      <w:r w:rsidRPr="00816C4A">
        <w:br/>
        <w:t>Default routing for USAT over AT interface</w:t>
      </w:r>
      <w:bookmarkEnd w:id="4276"/>
      <w:bookmarkEnd w:id="4277"/>
      <w:bookmarkEnd w:id="4278"/>
      <w:bookmarkEnd w:id="4279"/>
      <w:bookmarkEnd w:id="4280"/>
      <w:bookmarkEnd w:id="4281"/>
      <w:bookmarkEnd w:id="4282"/>
      <w:bookmarkEnd w:id="4283"/>
      <w:bookmarkEnd w:id="4284"/>
    </w:p>
    <w:p w14:paraId="4F288603" w14:textId="77777777" w:rsidR="00E86E7B" w:rsidRPr="00816C4A" w:rsidRDefault="00E86E7B" w:rsidP="00401CA8">
      <w:pPr>
        <w:pStyle w:val="Heading1"/>
      </w:pPr>
      <w:bookmarkStart w:id="4285" w:name="_Toc3201126"/>
      <w:bookmarkStart w:id="4286" w:name="_Toc20392869"/>
      <w:bookmarkStart w:id="4287" w:name="_Toc27774516"/>
      <w:bookmarkStart w:id="4288" w:name="_Toc36482976"/>
      <w:bookmarkStart w:id="4289" w:name="_Toc36484638"/>
      <w:bookmarkStart w:id="4290" w:name="_Toc44933568"/>
      <w:bookmarkStart w:id="4291" w:name="_Toc50972521"/>
      <w:bookmarkStart w:id="4292" w:name="_Toc57105275"/>
      <w:bookmarkStart w:id="4293" w:name="_Toc170293663"/>
      <w:r w:rsidRPr="00816C4A">
        <w:t>Q.0</w:t>
      </w:r>
      <w:r w:rsidRPr="00816C4A">
        <w:tab/>
        <w:t>3GPP-specific facilities</w:t>
      </w:r>
      <w:bookmarkEnd w:id="4285"/>
      <w:bookmarkEnd w:id="4286"/>
      <w:bookmarkEnd w:id="4287"/>
      <w:bookmarkEnd w:id="4288"/>
      <w:bookmarkEnd w:id="4289"/>
      <w:bookmarkEnd w:id="4290"/>
      <w:bookmarkEnd w:id="4291"/>
      <w:bookmarkEnd w:id="4292"/>
      <w:bookmarkEnd w:id="4293"/>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94" w:name="_Toc3201127"/>
      <w:bookmarkStart w:id="4295" w:name="_Toc20392870"/>
      <w:bookmarkStart w:id="4296" w:name="_Toc27774517"/>
      <w:bookmarkStart w:id="4297" w:name="_Toc36482977"/>
      <w:bookmarkStart w:id="4298" w:name="_Toc36484639"/>
      <w:bookmarkStart w:id="4299" w:name="_Toc44933569"/>
      <w:bookmarkStart w:id="4300" w:name="_Toc50972522"/>
      <w:bookmarkStart w:id="4301"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302" w:name="_Toc170293664"/>
      <w:r w:rsidRPr="00816C4A">
        <w:t>Q.1</w:t>
      </w:r>
      <w:r w:rsidRPr="00816C4A">
        <w:tab/>
        <w:t>Default routing mechanism</w:t>
      </w:r>
      <w:bookmarkEnd w:id="4294"/>
      <w:bookmarkEnd w:id="4295"/>
      <w:bookmarkEnd w:id="4296"/>
      <w:bookmarkEnd w:id="4297"/>
      <w:bookmarkEnd w:id="4298"/>
      <w:bookmarkEnd w:id="4299"/>
      <w:bookmarkEnd w:id="4300"/>
      <w:bookmarkEnd w:id="4301"/>
      <w:bookmarkEnd w:id="4302"/>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303" w:name="_Toc3201128"/>
      <w:bookmarkStart w:id="4304" w:name="_Toc20392871"/>
      <w:bookmarkStart w:id="4305" w:name="_Toc27774518"/>
      <w:bookmarkStart w:id="4306" w:name="_Toc36482978"/>
      <w:bookmarkStart w:id="4307" w:name="_Toc36484640"/>
      <w:bookmarkStart w:id="4308" w:name="_Toc44933570"/>
      <w:bookmarkStart w:id="4309" w:name="_Toc50972523"/>
      <w:bookmarkStart w:id="4310" w:name="_Toc57105277"/>
      <w:bookmarkStart w:id="4311" w:name="_Toc170293665"/>
      <w:r w:rsidRPr="00816C4A">
        <w:t>Q.2</w:t>
      </w:r>
      <w:r w:rsidRPr="00816C4A">
        <w:tab/>
        <w:t>Combination rules for terminal profiles</w:t>
      </w:r>
      <w:bookmarkEnd w:id="4303"/>
      <w:bookmarkEnd w:id="4304"/>
      <w:bookmarkEnd w:id="4305"/>
      <w:bookmarkEnd w:id="4306"/>
      <w:bookmarkEnd w:id="4307"/>
      <w:bookmarkEnd w:id="4308"/>
      <w:bookmarkEnd w:id="4309"/>
      <w:bookmarkEnd w:id="4310"/>
      <w:bookmarkEnd w:id="4311"/>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312" w:name="_Toc3201129"/>
      <w:bookmarkStart w:id="4313" w:name="_Toc20392872"/>
      <w:bookmarkStart w:id="4314" w:name="_Toc27774519"/>
      <w:bookmarkStart w:id="4315" w:name="_Toc36482979"/>
      <w:bookmarkStart w:id="4316" w:name="_Toc36484641"/>
      <w:bookmarkStart w:id="4317" w:name="_Toc44933571"/>
      <w:bookmarkStart w:id="4318" w:name="_Toc50972524"/>
      <w:bookmarkStart w:id="4319" w:name="_Toc57105278"/>
      <w:bookmarkStart w:id="4320" w:name="_Toc170293666"/>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312"/>
      <w:bookmarkEnd w:id="4313"/>
      <w:bookmarkEnd w:id="4314"/>
      <w:bookmarkEnd w:id="4315"/>
      <w:bookmarkEnd w:id="4316"/>
      <w:bookmarkEnd w:id="4317"/>
      <w:bookmarkEnd w:id="4318"/>
      <w:bookmarkEnd w:id="4319"/>
      <w:bookmarkEnd w:id="4320"/>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21" w:name="_Toc3201130"/>
      <w:bookmarkStart w:id="4322" w:name="_Toc20392873"/>
      <w:bookmarkStart w:id="4323" w:name="_Toc27774520"/>
      <w:bookmarkStart w:id="4324" w:name="_Toc36482980"/>
      <w:bookmarkStart w:id="4325" w:name="_Toc36484642"/>
      <w:bookmarkStart w:id="4326" w:name="_Toc44933572"/>
      <w:bookmarkStart w:id="4327" w:name="_Toc50972525"/>
      <w:bookmarkStart w:id="4328" w:name="_Toc57105279"/>
      <w:bookmarkStart w:id="4329" w:name="_Toc170293667"/>
      <w:r w:rsidRPr="00816C4A">
        <w:t>R.1</w:t>
      </w:r>
      <w:r w:rsidRPr="00816C4A">
        <w:tab/>
        <w:t>Discovery of the UICC's IARI and IMS Registration</w:t>
      </w:r>
      <w:bookmarkEnd w:id="4321"/>
      <w:bookmarkEnd w:id="4322"/>
      <w:bookmarkEnd w:id="4323"/>
      <w:bookmarkEnd w:id="4324"/>
      <w:bookmarkEnd w:id="4325"/>
      <w:bookmarkEnd w:id="4326"/>
      <w:bookmarkEnd w:id="4327"/>
      <w:bookmarkEnd w:id="4328"/>
      <w:bookmarkEnd w:id="432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30"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30"/>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31"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31"/>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32"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32"/>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33"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33"/>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34"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34"/>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35"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35"/>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36"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36"/>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37"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37"/>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38"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39" w:name="MCCQCTEMPBM_00000075"/>
            <w:bookmarkEnd w:id="4338"/>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39"/>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40" w:name="_Toc3201131"/>
      <w:bookmarkStart w:id="4341" w:name="_Toc20392874"/>
      <w:bookmarkStart w:id="4342" w:name="_Toc27774521"/>
      <w:bookmarkStart w:id="4343" w:name="_Toc36482981"/>
      <w:bookmarkStart w:id="4344" w:name="_Toc36484643"/>
      <w:bookmarkStart w:id="4345" w:name="_Toc44933573"/>
      <w:bookmarkStart w:id="4346" w:name="_Toc50972526"/>
      <w:bookmarkStart w:id="4347" w:name="_Toc57105280"/>
      <w:bookmarkStart w:id="4348" w:name="_Toc170293668"/>
      <w:r w:rsidRPr="00816C4A">
        <w:lastRenderedPageBreak/>
        <w:t>R.2</w:t>
      </w:r>
      <w:r w:rsidRPr="00816C4A">
        <w:tab/>
        <w:t>Notification of Incoming IMS data</w:t>
      </w:r>
      <w:bookmarkEnd w:id="4340"/>
      <w:bookmarkEnd w:id="4341"/>
      <w:bookmarkEnd w:id="4342"/>
      <w:bookmarkEnd w:id="4343"/>
      <w:bookmarkEnd w:id="4344"/>
      <w:bookmarkEnd w:id="4345"/>
      <w:bookmarkEnd w:id="4346"/>
      <w:bookmarkEnd w:id="4347"/>
      <w:bookmarkEnd w:id="434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49"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49"/>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50" w:name="_Toc3201132"/>
      <w:bookmarkStart w:id="4351" w:name="_Toc20392875"/>
      <w:bookmarkStart w:id="4352" w:name="_Toc27774522"/>
      <w:bookmarkStart w:id="4353" w:name="_Toc36482982"/>
      <w:bookmarkStart w:id="4354" w:name="_Toc36484644"/>
      <w:bookmarkStart w:id="4355" w:name="_Toc44933574"/>
      <w:bookmarkStart w:id="4356" w:name="_Toc50972527"/>
      <w:bookmarkStart w:id="4357" w:name="_Toc57105281"/>
      <w:bookmarkStart w:id="4358" w:name="_Toc170293669"/>
      <w:r w:rsidRPr="00816C4A">
        <w:rPr>
          <w:noProof/>
        </w:rPr>
        <w:lastRenderedPageBreak/>
        <w:t>R.3</w:t>
      </w:r>
      <w:r w:rsidRPr="00816C4A">
        <w:rPr>
          <w:noProof/>
        </w:rPr>
        <w:tab/>
        <w:t>UICC originating a SIP message</w:t>
      </w:r>
      <w:bookmarkEnd w:id="4350"/>
      <w:bookmarkEnd w:id="4351"/>
      <w:bookmarkEnd w:id="4352"/>
      <w:bookmarkEnd w:id="4353"/>
      <w:bookmarkEnd w:id="4354"/>
      <w:bookmarkEnd w:id="4355"/>
      <w:bookmarkEnd w:id="4356"/>
      <w:bookmarkEnd w:id="4357"/>
      <w:bookmarkEnd w:id="435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59"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59"/>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60"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60"/>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61"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61"/>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62"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62"/>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63"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63"/>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64"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64"/>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65"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65"/>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66"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66"/>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67"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67"/>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68"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68"/>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69"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69"/>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70"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70"/>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71"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71"/>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72"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73" w:name="MCCQCTEMPBM_00000090"/>
            <w:bookmarkEnd w:id="4372"/>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74" w:name="MCCQCTEMPBM_00000091"/>
            <w:bookmarkEnd w:id="4373"/>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75" w:name="MCCQCTEMPBM_00000092"/>
            <w:bookmarkEnd w:id="4374"/>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75"/>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76" w:name="_Toc3201133"/>
      <w:bookmarkStart w:id="4377" w:name="_Toc20392876"/>
      <w:bookmarkStart w:id="4378" w:name="_Toc27774523"/>
      <w:bookmarkStart w:id="4379" w:name="_Toc36482983"/>
      <w:bookmarkStart w:id="4380" w:name="_Toc36484645"/>
      <w:bookmarkStart w:id="4381" w:name="_Toc44933575"/>
      <w:bookmarkStart w:id="4382" w:name="_Toc50972528"/>
      <w:bookmarkStart w:id="4383" w:name="_Toc57105282"/>
      <w:bookmarkStart w:id="4384" w:name="_Toc170293670"/>
      <w:r w:rsidRPr="00816C4A">
        <w:t>Annex S (normative):</w:t>
      </w:r>
      <w:r w:rsidR="0067290F">
        <w:br/>
      </w:r>
      <w:r w:rsidRPr="00816C4A">
        <w:t>3GPP PS data off and Bearer Independent Protocol</w:t>
      </w:r>
      <w:bookmarkEnd w:id="4376"/>
      <w:bookmarkEnd w:id="4377"/>
      <w:bookmarkEnd w:id="4378"/>
      <w:bookmarkEnd w:id="4379"/>
      <w:bookmarkEnd w:id="4380"/>
      <w:bookmarkEnd w:id="4381"/>
      <w:bookmarkEnd w:id="4382"/>
      <w:bookmarkEnd w:id="4383"/>
      <w:bookmarkEnd w:id="4384"/>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lastRenderedPageBreak/>
        <w:t>-</w:t>
      </w:r>
      <w:r>
        <w:tab/>
      </w:r>
      <w:r w:rsidRPr="00816C4A">
        <w:t xml:space="preserve">the 3GPP_PS_data_off/Bearer_independent_protocol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BIP_exempt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85" w:name="_Toc3201134"/>
      <w:bookmarkStart w:id="4386" w:name="_Toc20392877"/>
      <w:bookmarkStart w:id="4387" w:name="_Toc27774524"/>
      <w:bookmarkStart w:id="4388" w:name="_Toc36482984"/>
      <w:bookmarkStart w:id="4389" w:name="_Toc36484646"/>
      <w:bookmarkStart w:id="4390" w:name="_Toc44933576"/>
      <w:bookmarkStart w:id="4391" w:name="_Toc50972529"/>
      <w:bookmarkStart w:id="4392" w:name="_Toc57105283"/>
      <w:bookmarkStart w:id="4393" w:name="_Toc170293671"/>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85"/>
      <w:bookmarkEnd w:id="4386"/>
      <w:bookmarkEnd w:id="4387"/>
      <w:bookmarkEnd w:id="4388"/>
      <w:bookmarkEnd w:id="4389"/>
      <w:bookmarkEnd w:id="4390"/>
      <w:bookmarkEnd w:id="4391"/>
      <w:bookmarkEnd w:id="4392"/>
      <w:bookmarkEnd w:id="4393"/>
    </w:p>
    <w:p w14:paraId="1927ACF7" w14:textId="77777777" w:rsidR="00E86E7B" w:rsidRPr="00816C4A" w:rsidRDefault="00E86E7B" w:rsidP="00401CA8">
      <w:pPr>
        <w:pStyle w:val="Heading1"/>
      </w:pPr>
      <w:bookmarkStart w:id="4394" w:name="_Toc3201135"/>
      <w:bookmarkStart w:id="4395" w:name="_Toc20392878"/>
      <w:bookmarkStart w:id="4396" w:name="_Toc27774525"/>
      <w:bookmarkStart w:id="4397" w:name="_Toc36482985"/>
      <w:bookmarkStart w:id="4398" w:name="_Toc36484647"/>
      <w:bookmarkStart w:id="4399" w:name="_Toc44933577"/>
      <w:bookmarkStart w:id="4400" w:name="_Toc50972530"/>
      <w:bookmarkStart w:id="4401" w:name="_Toc57105284"/>
      <w:bookmarkStart w:id="4402" w:name="_Toc170293672"/>
      <w:r w:rsidRPr="00816C4A">
        <w:t>T.1</w:t>
      </w:r>
      <w:r w:rsidRPr="00816C4A">
        <w:tab/>
        <w:t>Introduction</w:t>
      </w:r>
      <w:bookmarkEnd w:id="4394"/>
      <w:bookmarkEnd w:id="4395"/>
      <w:bookmarkEnd w:id="4396"/>
      <w:bookmarkEnd w:id="4397"/>
      <w:bookmarkEnd w:id="4398"/>
      <w:bookmarkEnd w:id="4399"/>
      <w:bookmarkEnd w:id="4400"/>
      <w:bookmarkEnd w:id="4401"/>
      <w:bookmarkEnd w:id="4402"/>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403" w:name="_Toc3201136"/>
      <w:bookmarkStart w:id="4404" w:name="_Toc20392879"/>
      <w:bookmarkStart w:id="4405" w:name="_Toc27774526"/>
      <w:bookmarkStart w:id="4406" w:name="_Toc36482986"/>
      <w:bookmarkStart w:id="4407" w:name="_Toc36484648"/>
      <w:bookmarkStart w:id="4408" w:name="_Toc44933578"/>
      <w:bookmarkStart w:id="4409" w:name="_Toc50972531"/>
      <w:bookmarkStart w:id="4410" w:name="_Toc57105285"/>
      <w:bookmarkStart w:id="4411" w:name="_Toc170293673"/>
      <w:r w:rsidRPr="00816C4A">
        <w:t>T.2</w:t>
      </w:r>
      <w:r w:rsidRPr="00816C4A">
        <w:tab/>
        <w:t>Success activation of PDP/PDN/PDU request flow example</w:t>
      </w:r>
      <w:bookmarkEnd w:id="4403"/>
      <w:bookmarkEnd w:id="4404"/>
      <w:bookmarkEnd w:id="4405"/>
      <w:bookmarkEnd w:id="4406"/>
      <w:bookmarkEnd w:id="4407"/>
      <w:bookmarkEnd w:id="4408"/>
      <w:bookmarkEnd w:id="4409"/>
      <w:bookmarkEnd w:id="4410"/>
      <w:bookmarkEnd w:id="4411"/>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412"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412"/>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413"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14" w:name="MCCQCTEMPBM_00000095"/>
            <w:bookmarkEnd w:id="4413"/>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14"/>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15"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15"/>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16"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16"/>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17"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17"/>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18"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19" w:name="MCCQCTEMPBM_00000100"/>
            <w:bookmarkEnd w:id="4418"/>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19"/>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20"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20"/>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21"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21"/>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22"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22"/>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23"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24" w:name="MCCQCTEMPBM_00000105"/>
            <w:bookmarkEnd w:id="4423"/>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24"/>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25"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25"/>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26" w:name="_Toc3201137"/>
      <w:bookmarkStart w:id="4427" w:name="_Toc20392880"/>
      <w:bookmarkStart w:id="4428" w:name="_Toc27774527"/>
      <w:bookmarkStart w:id="4429" w:name="_Toc36482987"/>
      <w:bookmarkStart w:id="4430" w:name="_Toc36484649"/>
      <w:bookmarkStart w:id="4431" w:name="_Toc44933579"/>
      <w:bookmarkStart w:id="4432" w:name="_Toc50972532"/>
      <w:bookmarkStart w:id="4433" w:name="_Toc57105286"/>
      <w:bookmarkStart w:id="4434" w:name="_Toc170293674"/>
      <w:r w:rsidRPr="00816C4A">
        <w:t>T.3</w:t>
      </w:r>
      <w:r w:rsidRPr="00816C4A">
        <w:tab/>
        <w:t>Rejected activation of PDP/PDN/PDU request flow example</w:t>
      </w:r>
      <w:bookmarkEnd w:id="4426"/>
      <w:bookmarkEnd w:id="4427"/>
      <w:bookmarkEnd w:id="4428"/>
      <w:bookmarkEnd w:id="4429"/>
      <w:bookmarkEnd w:id="4430"/>
      <w:bookmarkEnd w:id="4431"/>
      <w:bookmarkEnd w:id="4432"/>
      <w:bookmarkEnd w:id="4433"/>
      <w:bookmarkEnd w:id="4434"/>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35"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35"/>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36"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37" w:name="MCCQCTEMPBM_00000109"/>
            <w:bookmarkEnd w:id="4436"/>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37"/>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38"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38"/>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39"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39"/>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40"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40"/>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41"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42" w:name="MCCQCTEMPBM_00000114"/>
            <w:bookmarkEnd w:id="4441"/>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42"/>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43"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43"/>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44"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44"/>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45"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45"/>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46"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47" w:name="MCCQCTEMPBM_00000119"/>
            <w:bookmarkEnd w:id="4446"/>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48" w:name="MCCQCTEMPBM_00000120"/>
            <w:bookmarkEnd w:id="4447"/>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48"/>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49"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49"/>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50" w:name="_Toc3201138"/>
      <w:bookmarkStart w:id="4451" w:name="_Toc20392881"/>
      <w:bookmarkStart w:id="4452" w:name="_Toc27774528"/>
      <w:bookmarkStart w:id="4453" w:name="_Toc36482988"/>
      <w:bookmarkStart w:id="4454" w:name="_Toc36484650"/>
      <w:bookmarkStart w:id="4455" w:name="_Toc44933580"/>
      <w:bookmarkStart w:id="4456" w:name="_Toc50972533"/>
      <w:bookmarkStart w:id="4457" w:name="_Toc57105287"/>
      <w:bookmarkStart w:id="4458" w:name="_Toc170293675"/>
      <w:r w:rsidRPr="00816C4A">
        <w:t>T.4</w:t>
      </w:r>
      <w:r w:rsidRPr="00816C4A">
        <w:tab/>
        <w:t>PDP/PDN/PDU Data connection deactivated flow example</w:t>
      </w:r>
      <w:bookmarkEnd w:id="4450"/>
      <w:bookmarkEnd w:id="4451"/>
      <w:bookmarkEnd w:id="4452"/>
      <w:bookmarkEnd w:id="4453"/>
      <w:bookmarkEnd w:id="4454"/>
      <w:bookmarkEnd w:id="4455"/>
      <w:bookmarkEnd w:id="4456"/>
      <w:bookmarkEnd w:id="4457"/>
      <w:bookmarkEnd w:id="4458"/>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59"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59"/>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60"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61" w:name="MCCQCTEMPBM_00000124"/>
            <w:bookmarkEnd w:id="4460"/>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61"/>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62"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62"/>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63"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63"/>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64"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64"/>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65"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65"/>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66"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66"/>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67"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67"/>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68"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68"/>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69"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bookmarkEnd w:id="4469"/>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70" w:name="MCCQCTEMPBM_00000136"/>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70"/>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71"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71"/>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lastRenderedPageBreak/>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72"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72"/>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73"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74"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74"/>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75" w:name="MCCQCTEMPBM_00000140"/>
            <w:bookmarkEnd w:id="4473"/>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75"/>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76"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76"/>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477" w:name="_Toc170293676"/>
      <w:r w:rsidRPr="00465137">
        <w:t>Annex U (informative):</w:t>
      </w:r>
      <w:r w:rsidRPr="00465137">
        <w:br/>
        <w:t>Slice status change event</w:t>
      </w:r>
      <w:bookmarkEnd w:id="4477"/>
    </w:p>
    <w:p w14:paraId="04B83F73" w14:textId="77777777" w:rsidR="00465137" w:rsidRPr="00465137" w:rsidRDefault="00465137" w:rsidP="00465137">
      <w:pPr>
        <w:pStyle w:val="Heading1"/>
      </w:pPr>
      <w:bookmarkStart w:id="4478" w:name="_Toc170293677"/>
      <w:r w:rsidRPr="00465137">
        <w:t>U.1</w:t>
      </w:r>
      <w:r w:rsidRPr="00465137">
        <w:tab/>
        <w:t>Introduction</w:t>
      </w:r>
      <w:bookmarkEnd w:id="4478"/>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479" w:name="_Toc170293678"/>
      <w:r w:rsidRPr="00465137">
        <w:t>U.2</w:t>
      </w:r>
      <w:r w:rsidRPr="00465137">
        <w:tab/>
        <w:t>Slice status change event command flow example</w:t>
      </w:r>
      <w:bookmarkEnd w:id="4479"/>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480" w:name="_Toc170293679"/>
      <w:r w:rsidRPr="00465137">
        <w:t>Annex V (informative):</w:t>
      </w:r>
      <w:r w:rsidRPr="00465137">
        <w:br/>
        <w:t>PLI (list of slice(s) information)</w:t>
      </w:r>
      <w:bookmarkEnd w:id="4480"/>
    </w:p>
    <w:p w14:paraId="0AAB0399" w14:textId="77777777" w:rsidR="00465137" w:rsidRPr="00465137" w:rsidRDefault="00465137" w:rsidP="00465137">
      <w:pPr>
        <w:pStyle w:val="Heading1"/>
      </w:pPr>
      <w:bookmarkStart w:id="4481" w:name="_Toc170293680"/>
      <w:r w:rsidRPr="00465137">
        <w:t>V.1</w:t>
      </w:r>
      <w:r w:rsidRPr="00465137">
        <w:tab/>
        <w:t>Introduction</w:t>
      </w:r>
      <w:bookmarkEnd w:id="4481"/>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482" w:name="_Toc170293681"/>
      <w:r w:rsidRPr="00465137">
        <w:t>V.2</w:t>
      </w:r>
      <w:r w:rsidRPr="00465137">
        <w:tab/>
        <w:t>PLI (list of slice(s) information</w:t>
      </w:r>
      <w:r>
        <w:t xml:space="preserve">) </w:t>
      </w:r>
      <w:r w:rsidRPr="00816C4A">
        <w:t>flow example</w:t>
      </w:r>
      <w:bookmarkEnd w:id="4482"/>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p>
        </w:tc>
      </w:tr>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lastRenderedPageBreak/>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483" w:name="historyclause"/>
      <w:r w:rsidRPr="00816C4A">
        <w:br w:type="page"/>
      </w:r>
      <w:bookmarkStart w:id="4484" w:name="_Toc3201139"/>
      <w:bookmarkStart w:id="4485" w:name="_Toc20392882"/>
      <w:bookmarkStart w:id="4486" w:name="_Toc27774529"/>
      <w:bookmarkStart w:id="4487" w:name="_Toc36482989"/>
      <w:bookmarkStart w:id="4488" w:name="_Toc36484651"/>
      <w:bookmarkStart w:id="4489" w:name="_Toc44933581"/>
      <w:bookmarkStart w:id="4490" w:name="_Toc50972534"/>
      <w:bookmarkStart w:id="4491" w:name="_Toc57105288"/>
      <w:bookmarkStart w:id="4492" w:name="_Toc170293682"/>
      <w:r w:rsidRPr="00816C4A">
        <w:lastRenderedPageBreak/>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484"/>
      <w:bookmarkEnd w:id="4485"/>
      <w:bookmarkEnd w:id="4486"/>
      <w:bookmarkEnd w:id="4487"/>
      <w:bookmarkEnd w:id="4488"/>
      <w:bookmarkEnd w:id="4489"/>
      <w:bookmarkEnd w:id="4490"/>
      <w:bookmarkEnd w:id="4491"/>
      <w:bookmarkEnd w:id="4492"/>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83"/>
          <w:p w14:paraId="428B966F" w14:textId="26032D9F" w:rsidR="00157DA3" w:rsidRPr="00816C4A" w:rsidRDefault="00157DA3" w:rsidP="00157DA3">
            <w:pPr>
              <w:pStyle w:val="TAH"/>
              <w:rPr>
                <w:sz w:val="16"/>
                <w:szCs w:val="16"/>
                <w:lang w:eastAsia="en-GB"/>
              </w:rPr>
            </w:pPr>
            <w:r>
              <w:rPr>
                <w:sz w:val="16"/>
                <w:szCs w:val="16"/>
                <w:lang w:eastAsia="en-GB"/>
              </w:rPr>
              <w:lastRenderedPageBreak/>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lastRenderedPageBreak/>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lastRenderedPageBreak/>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CAG-ID corrections essential on PLI CAG information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000000" w:rsidP="007F083D">
            <w:pPr>
              <w:pStyle w:val="TAL"/>
              <w:rPr>
                <w:rFonts w:cs="Arial"/>
                <w:color w:val="000000"/>
                <w:sz w:val="16"/>
                <w:szCs w:val="16"/>
              </w:rPr>
            </w:pPr>
            <w:fldSimple w:instr=" DOCPROPERTY  CrTitle  \* MERGEFORMAT ">
              <w:r w:rsidR="007F083D">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000000" w:rsidP="007F083D">
            <w:pPr>
              <w:pStyle w:val="TAL"/>
              <w:rPr>
                <w:rFonts w:cs="Arial"/>
                <w:color w:val="000000"/>
                <w:sz w:val="16"/>
                <w:szCs w:val="16"/>
              </w:rPr>
            </w:pPr>
            <w:fldSimple w:instr=" DOCPROPERTY  CrTitle  \* MERGEFORMAT ">
              <w:r w:rsidR="007F083D">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000000" w:rsidP="007F083D">
            <w:pPr>
              <w:pStyle w:val="TAL"/>
              <w:rPr>
                <w:rFonts w:cs="Arial"/>
                <w:color w:val="000000"/>
                <w:sz w:val="16"/>
                <w:szCs w:val="16"/>
              </w:rPr>
            </w:pPr>
            <w:fldSimple w:instr=" DOCPROPERTY  CrTitle  \* MERGEFORMAT ">
              <w:r w:rsidR="007F083D">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000000" w:rsidP="007F083D">
            <w:pPr>
              <w:pStyle w:val="TAL"/>
              <w:rPr>
                <w:rFonts w:cs="Arial"/>
                <w:color w:val="000000"/>
                <w:sz w:val="16"/>
                <w:szCs w:val="16"/>
              </w:rPr>
            </w:pPr>
            <w:fldSimple w:instr=" DOCPROPERTY  CrTitle  \* MERGEFORMAT ">
              <w:r w:rsidR="007F083D">
                <w:t>Required Rel 18 update to PLI - Slice Information, and Slice status change event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37E9B" w14:textId="77777777" w:rsidR="00411D15" w:rsidRDefault="00411D15">
      <w:r>
        <w:separator/>
      </w:r>
    </w:p>
  </w:endnote>
  <w:endnote w:type="continuationSeparator" w:id="0">
    <w:p w14:paraId="03C3B56D" w14:textId="77777777" w:rsidR="00411D15" w:rsidRDefault="0041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92C93" w14:textId="77777777" w:rsidR="00411D15" w:rsidRDefault="00411D15">
      <w:r>
        <w:separator/>
      </w:r>
    </w:p>
  </w:footnote>
  <w:footnote w:type="continuationSeparator" w:id="0">
    <w:p w14:paraId="46DFCEE5" w14:textId="77777777" w:rsidR="00411D15" w:rsidRDefault="00411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9095C" w14:textId="75822217"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D55">
      <w:rPr>
        <w:rFonts w:ascii="Arial" w:hAnsi="Arial" w:cs="Arial"/>
        <w:b/>
        <w:noProof/>
        <w:sz w:val="18"/>
        <w:szCs w:val="18"/>
      </w:rPr>
      <w:t>3GPP TS 31.111 V18.6.0 (2024-06)</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16680F06"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D55">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D02C2"/>
    <w:rsid w:val="001F0C1D"/>
    <w:rsid w:val="001F1132"/>
    <w:rsid w:val="001F168B"/>
    <w:rsid w:val="001F7A51"/>
    <w:rsid w:val="00205B5F"/>
    <w:rsid w:val="00224077"/>
    <w:rsid w:val="002347A2"/>
    <w:rsid w:val="0024638B"/>
    <w:rsid w:val="002601BD"/>
    <w:rsid w:val="002675F0"/>
    <w:rsid w:val="002B30E8"/>
    <w:rsid w:val="002B6339"/>
    <w:rsid w:val="002C54BD"/>
    <w:rsid w:val="002C5E13"/>
    <w:rsid w:val="002C7D68"/>
    <w:rsid w:val="002E00EE"/>
    <w:rsid w:val="003172DC"/>
    <w:rsid w:val="003413FE"/>
    <w:rsid w:val="0035462D"/>
    <w:rsid w:val="00366D38"/>
    <w:rsid w:val="003765B8"/>
    <w:rsid w:val="003B453F"/>
    <w:rsid w:val="003C3971"/>
    <w:rsid w:val="003E3061"/>
    <w:rsid w:val="003F5A7C"/>
    <w:rsid w:val="00401CA8"/>
    <w:rsid w:val="004024EE"/>
    <w:rsid w:val="00411D15"/>
    <w:rsid w:val="00423334"/>
    <w:rsid w:val="004345EC"/>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B600E"/>
    <w:rsid w:val="007E21F7"/>
    <w:rsid w:val="007F083D"/>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83865"/>
    <w:rsid w:val="009934D1"/>
    <w:rsid w:val="009F37B7"/>
    <w:rsid w:val="00A0407F"/>
    <w:rsid w:val="00A10F02"/>
    <w:rsid w:val="00A164B4"/>
    <w:rsid w:val="00A20508"/>
    <w:rsid w:val="00A26956"/>
    <w:rsid w:val="00A27486"/>
    <w:rsid w:val="00A53724"/>
    <w:rsid w:val="00A56066"/>
    <w:rsid w:val="00A60D55"/>
    <w:rsid w:val="00A725FB"/>
    <w:rsid w:val="00A73129"/>
    <w:rsid w:val="00A82346"/>
    <w:rsid w:val="00A92BA1"/>
    <w:rsid w:val="00AB0C00"/>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BF3186"/>
    <w:rsid w:val="00C074DD"/>
    <w:rsid w:val="00C110AD"/>
    <w:rsid w:val="00C1496A"/>
    <w:rsid w:val="00C26031"/>
    <w:rsid w:val="00C33079"/>
    <w:rsid w:val="00C45231"/>
    <w:rsid w:val="00C72833"/>
    <w:rsid w:val="00C77B2E"/>
    <w:rsid w:val="00C80F1D"/>
    <w:rsid w:val="00C93F40"/>
    <w:rsid w:val="00CA3D0C"/>
    <w:rsid w:val="00CB1322"/>
    <w:rsid w:val="00CB4585"/>
    <w:rsid w:val="00CD4ED2"/>
    <w:rsid w:val="00CE3360"/>
    <w:rsid w:val="00CF05D8"/>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Pages>
  <Words>65935</Words>
  <Characters>325063</Characters>
  <Application>Microsoft Office Word</Application>
  <DocSecurity>0</DocSecurity>
  <Lines>15479</Lines>
  <Paragraphs>11171</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379827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26.114_CR0565R1_(Rel-18)_5G_MEDIA_MTSI_ext, TEI18</cp:lastModifiedBy>
  <cp:revision>8</cp:revision>
  <cp:lastPrinted>2019-02-25T14:05:00Z</cp:lastPrinted>
  <dcterms:created xsi:type="dcterms:W3CDTF">2024-04-23T11:16:00Z</dcterms:created>
  <dcterms:modified xsi:type="dcterms:W3CDTF">2024-06-28T08:38:00Z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