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11FCD75E" w:rsidR="004F0988" w:rsidRPr="00C12AA7" w:rsidRDefault="008A6D4A" w:rsidP="002D31BE">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55423F" w:rsidRPr="00C12AA7">
              <w:t>8</w:t>
            </w:r>
            <w:r w:rsidRPr="00C12AA7">
              <w:t>.</w:t>
            </w:r>
            <w:r w:rsidR="002D31BE">
              <w:t>6</w:t>
            </w:r>
            <w:r w:rsidRPr="00C12AA7">
              <w:t>.</w:t>
            </w:r>
            <w:r w:rsidR="00A92ED0" w:rsidRPr="00C12AA7">
              <w:t>0</w:t>
            </w:r>
            <w:r w:rsidRPr="00C12AA7">
              <w:t xml:space="preserve"> </w:t>
            </w:r>
            <w:r w:rsidRPr="00C12AA7">
              <w:rPr>
                <w:sz w:val="32"/>
              </w:rPr>
              <w:t>(202</w:t>
            </w:r>
            <w:r w:rsidR="005626DD">
              <w:rPr>
                <w:sz w:val="32"/>
              </w:rPr>
              <w:t>4</w:t>
            </w:r>
            <w:r w:rsidRPr="00C12AA7">
              <w:rPr>
                <w:sz w:val="32"/>
              </w:rPr>
              <w:t>-</w:t>
            </w:r>
            <w:r w:rsidR="005626DD">
              <w:rPr>
                <w:sz w:val="32"/>
              </w:rPr>
              <w:t>0</w:t>
            </w:r>
            <w:r w:rsidR="002D31BE">
              <w:rPr>
                <w:sz w:val="32"/>
              </w:rPr>
              <w:t>6</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649C6801" w:rsidR="008A6D4A" w:rsidRPr="00C12AA7" w:rsidRDefault="008A6D4A" w:rsidP="008A6D4A">
            <w:pPr>
              <w:pStyle w:val="ZT"/>
              <w:framePr w:wrap="auto" w:hAnchor="text" w:yAlign="inline"/>
              <w:rPr>
                <w:i/>
                <w:sz w:val="28"/>
              </w:rPr>
            </w:pPr>
            <w:r w:rsidRPr="00C12AA7">
              <w:t>(</w:t>
            </w:r>
            <w:r w:rsidRPr="00C12AA7">
              <w:rPr>
                <w:rStyle w:val="ZGSM"/>
              </w:rPr>
              <w:t>Release 1</w:t>
            </w:r>
            <w:r w:rsidR="00F651E7" w:rsidRPr="00C12AA7">
              <w:rPr>
                <w:rStyle w:val="ZGSM"/>
              </w:rPr>
              <w:t>8</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559009"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9.05pt;height:74.7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22C36AC"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5626DD">
              <w:rPr>
                <w:noProof/>
                <w:sz w:val="18"/>
              </w:rPr>
              <w:t>4</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7C56D487" w14:textId="0E10E802" w:rsidR="00BE430A" w:rsidRDefault="001F2CDD">
      <w:pPr>
        <w:pStyle w:val="TOC1"/>
        <w:rPr>
          <w:rFonts w:asciiTheme="minorHAnsi" w:eastAsiaTheme="minorEastAsia" w:hAnsiTheme="minorHAnsi" w:cstheme="minorBidi"/>
          <w:noProof/>
          <w:kern w:val="2"/>
          <w:sz w:val="24"/>
          <w:szCs w:val="24"/>
          <w:lang w:eastAsia="en-GB"/>
          <w14:ligatures w14:val="standardContextual"/>
        </w:rPr>
      </w:pPr>
      <w:r w:rsidRPr="00C12AA7">
        <w:fldChar w:fldCharType="begin" w:fldLock="1"/>
      </w:r>
      <w:r w:rsidR="006857B7" w:rsidRPr="00C12AA7">
        <w:instrText xml:space="preserve"> TOC \o "1-9" </w:instrText>
      </w:r>
      <w:r w:rsidRPr="00C12AA7">
        <w:fldChar w:fldCharType="separate"/>
      </w:r>
      <w:r w:rsidR="00BE430A">
        <w:rPr>
          <w:noProof/>
        </w:rPr>
        <w:t>Foreword</w:t>
      </w:r>
      <w:r w:rsidR="00BE430A">
        <w:rPr>
          <w:noProof/>
        </w:rPr>
        <w:tab/>
      </w:r>
      <w:r w:rsidR="00BE430A">
        <w:rPr>
          <w:noProof/>
        </w:rPr>
        <w:fldChar w:fldCharType="begin" w:fldLock="1"/>
      </w:r>
      <w:r w:rsidR="00BE430A">
        <w:rPr>
          <w:noProof/>
        </w:rPr>
        <w:instrText xml:space="preserve"> PAGEREF _Toc169938267 \h </w:instrText>
      </w:r>
      <w:r w:rsidR="00BE430A">
        <w:rPr>
          <w:noProof/>
        </w:rPr>
      </w:r>
      <w:r w:rsidR="00BE430A">
        <w:rPr>
          <w:noProof/>
        </w:rPr>
        <w:fldChar w:fldCharType="separate"/>
      </w:r>
      <w:r w:rsidR="00BE430A">
        <w:rPr>
          <w:noProof/>
        </w:rPr>
        <w:t>7</w:t>
      </w:r>
      <w:r w:rsidR="00BE430A">
        <w:rPr>
          <w:noProof/>
        </w:rPr>
        <w:fldChar w:fldCharType="end"/>
      </w:r>
    </w:p>
    <w:p w14:paraId="2A24352B" w14:textId="4FAF332F"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_Toc169938268 \h </w:instrText>
      </w:r>
      <w:r>
        <w:rPr>
          <w:noProof/>
        </w:rPr>
      </w:r>
      <w:r>
        <w:rPr>
          <w:noProof/>
        </w:rPr>
        <w:fldChar w:fldCharType="separate"/>
      </w:r>
      <w:r>
        <w:rPr>
          <w:noProof/>
        </w:rPr>
        <w:t>9</w:t>
      </w:r>
      <w:r>
        <w:rPr>
          <w:noProof/>
        </w:rPr>
        <w:fldChar w:fldCharType="end"/>
      </w:r>
    </w:p>
    <w:p w14:paraId="4A188711" w14:textId="3E188BF8"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_Toc169938269 \h </w:instrText>
      </w:r>
      <w:r>
        <w:rPr>
          <w:noProof/>
        </w:rPr>
      </w:r>
      <w:r>
        <w:rPr>
          <w:noProof/>
        </w:rPr>
        <w:fldChar w:fldCharType="separate"/>
      </w:r>
      <w:r>
        <w:rPr>
          <w:noProof/>
        </w:rPr>
        <w:t>9</w:t>
      </w:r>
      <w:r>
        <w:rPr>
          <w:noProof/>
        </w:rPr>
        <w:fldChar w:fldCharType="end"/>
      </w:r>
    </w:p>
    <w:p w14:paraId="2A0265DA" w14:textId="295ECC5B"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_Toc169938270 \h </w:instrText>
      </w:r>
      <w:r>
        <w:rPr>
          <w:noProof/>
        </w:rPr>
      </w:r>
      <w:r>
        <w:rPr>
          <w:noProof/>
        </w:rPr>
        <w:fldChar w:fldCharType="separate"/>
      </w:r>
      <w:r>
        <w:rPr>
          <w:noProof/>
        </w:rPr>
        <w:t>10</w:t>
      </w:r>
      <w:r>
        <w:rPr>
          <w:noProof/>
        </w:rPr>
        <w:fldChar w:fldCharType="end"/>
      </w:r>
    </w:p>
    <w:p w14:paraId="390A2B65" w14:textId="69771855"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_Toc169938271 \h </w:instrText>
      </w:r>
      <w:r>
        <w:rPr>
          <w:noProof/>
        </w:rPr>
      </w:r>
      <w:r>
        <w:rPr>
          <w:noProof/>
        </w:rPr>
        <w:fldChar w:fldCharType="separate"/>
      </w:r>
      <w:r>
        <w:rPr>
          <w:noProof/>
        </w:rPr>
        <w:t>10</w:t>
      </w:r>
      <w:r>
        <w:rPr>
          <w:noProof/>
        </w:rPr>
        <w:fldChar w:fldCharType="end"/>
      </w:r>
    </w:p>
    <w:p w14:paraId="562F9B4E" w14:textId="7BBE52AE"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_Toc169938272 \h </w:instrText>
      </w:r>
      <w:r>
        <w:rPr>
          <w:noProof/>
        </w:rPr>
      </w:r>
      <w:r>
        <w:rPr>
          <w:noProof/>
        </w:rPr>
        <w:fldChar w:fldCharType="separate"/>
      </w:r>
      <w:r>
        <w:rPr>
          <w:noProof/>
        </w:rPr>
        <w:t>10</w:t>
      </w:r>
      <w:r>
        <w:rPr>
          <w:noProof/>
        </w:rPr>
        <w:fldChar w:fldCharType="end"/>
      </w:r>
    </w:p>
    <w:p w14:paraId="7B65E276" w14:textId="1690AE90"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_Toc169938273 \h </w:instrText>
      </w:r>
      <w:r>
        <w:rPr>
          <w:noProof/>
        </w:rPr>
      </w:r>
      <w:r>
        <w:rPr>
          <w:noProof/>
        </w:rPr>
        <w:fldChar w:fldCharType="separate"/>
      </w:r>
      <w:r>
        <w:rPr>
          <w:noProof/>
        </w:rPr>
        <w:t>10</w:t>
      </w:r>
      <w:r>
        <w:rPr>
          <w:noProof/>
        </w:rPr>
        <w:fldChar w:fldCharType="end"/>
      </w:r>
    </w:p>
    <w:p w14:paraId="0EADD4FD" w14:textId="2D55EB6D"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_Toc169938274 \h </w:instrText>
      </w:r>
      <w:r>
        <w:rPr>
          <w:noProof/>
        </w:rPr>
      </w:r>
      <w:r>
        <w:rPr>
          <w:noProof/>
        </w:rPr>
        <w:fldChar w:fldCharType="separate"/>
      </w:r>
      <w:r>
        <w:rPr>
          <w:noProof/>
        </w:rPr>
        <w:t>10</w:t>
      </w:r>
      <w:r>
        <w:rPr>
          <w:noProof/>
        </w:rPr>
        <w:fldChar w:fldCharType="end"/>
      </w:r>
    </w:p>
    <w:p w14:paraId="3DD094CC" w14:textId="370FFA71"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_Toc169938275 \h </w:instrText>
      </w:r>
      <w:r>
        <w:rPr>
          <w:noProof/>
        </w:rPr>
      </w:r>
      <w:r>
        <w:rPr>
          <w:noProof/>
        </w:rPr>
        <w:fldChar w:fldCharType="separate"/>
      </w:r>
      <w:r>
        <w:rPr>
          <w:noProof/>
        </w:rPr>
        <w:t>11</w:t>
      </w:r>
      <w:r>
        <w:rPr>
          <w:noProof/>
        </w:rPr>
        <w:fldChar w:fldCharType="end"/>
      </w:r>
    </w:p>
    <w:p w14:paraId="05E93A5E" w14:textId="436A3F0C"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_Toc169938276 \h </w:instrText>
      </w:r>
      <w:r>
        <w:rPr>
          <w:noProof/>
        </w:rPr>
      </w:r>
      <w:r>
        <w:rPr>
          <w:noProof/>
        </w:rPr>
        <w:fldChar w:fldCharType="separate"/>
      </w:r>
      <w:r>
        <w:rPr>
          <w:noProof/>
        </w:rPr>
        <w:t>12</w:t>
      </w:r>
      <w:r>
        <w:rPr>
          <w:noProof/>
        </w:rPr>
        <w:fldChar w:fldCharType="end"/>
      </w:r>
    </w:p>
    <w:p w14:paraId="5F70DCF9" w14:textId="4CC6FF8A"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_Toc169938277 \h </w:instrText>
      </w:r>
      <w:r>
        <w:rPr>
          <w:noProof/>
        </w:rPr>
      </w:r>
      <w:r>
        <w:rPr>
          <w:noProof/>
        </w:rPr>
        <w:fldChar w:fldCharType="separate"/>
      </w:r>
      <w:r>
        <w:rPr>
          <w:noProof/>
        </w:rPr>
        <w:t>12</w:t>
      </w:r>
      <w:r>
        <w:rPr>
          <w:noProof/>
        </w:rPr>
        <w:fldChar w:fldCharType="end"/>
      </w:r>
    </w:p>
    <w:p w14:paraId="07DA1879" w14:textId="5DE3915B"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_Toc169938278 \h </w:instrText>
      </w:r>
      <w:r>
        <w:rPr>
          <w:noProof/>
        </w:rPr>
      </w:r>
      <w:r>
        <w:rPr>
          <w:noProof/>
        </w:rPr>
        <w:fldChar w:fldCharType="separate"/>
      </w:r>
      <w:r>
        <w:rPr>
          <w:noProof/>
        </w:rPr>
        <w:t>12</w:t>
      </w:r>
      <w:r>
        <w:rPr>
          <w:noProof/>
        </w:rPr>
        <w:fldChar w:fldCharType="end"/>
      </w:r>
    </w:p>
    <w:p w14:paraId="54E98F88" w14:textId="3830CD55"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_Toc169938279 \h </w:instrText>
      </w:r>
      <w:r>
        <w:rPr>
          <w:noProof/>
        </w:rPr>
      </w:r>
      <w:r>
        <w:rPr>
          <w:noProof/>
        </w:rPr>
        <w:fldChar w:fldCharType="separate"/>
      </w:r>
      <w:r>
        <w:rPr>
          <w:noProof/>
        </w:rPr>
        <w:t>12</w:t>
      </w:r>
      <w:r>
        <w:rPr>
          <w:noProof/>
        </w:rPr>
        <w:fldChar w:fldCharType="end"/>
      </w:r>
    </w:p>
    <w:p w14:paraId="1F342961" w14:textId="38A8D71C"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_Toc169938280 \h </w:instrText>
      </w:r>
      <w:r>
        <w:rPr>
          <w:noProof/>
        </w:rPr>
      </w:r>
      <w:r>
        <w:rPr>
          <w:noProof/>
        </w:rPr>
        <w:fldChar w:fldCharType="separate"/>
      </w:r>
      <w:r>
        <w:rPr>
          <w:noProof/>
        </w:rPr>
        <w:t>13</w:t>
      </w:r>
      <w:r>
        <w:rPr>
          <w:noProof/>
        </w:rPr>
        <w:fldChar w:fldCharType="end"/>
      </w:r>
    </w:p>
    <w:p w14:paraId="2F2420F7" w14:textId="1153CE02"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_Toc169938281 \h </w:instrText>
      </w:r>
      <w:r>
        <w:rPr>
          <w:noProof/>
        </w:rPr>
      </w:r>
      <w:r>
        <w:rPr>
          <w:noProof/>
        </w:rPr>
        <w:fldChar w:fldCharType="separate"/>
      </w:r>
      <w:r>
        <w:rPr>
          <w:noProof/>
        </w:rPr>
        <w:t>13</w:t>
      </w:r>
      <w:r>
        <w:rPr>
          <w:noProof/>
        </w:rPr>
        <w:fldChar w:fldCharType="end"/>
      </w:r>
    </w:p>
    <w:p w14:paraId="18117C73" w14:textId="0FBA16DC"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_Toc169938282 \h </w:instrText>
      </w:r>
      <w:r>
        <w:rPr>
          <w:noProof/>
        </w:rPr>
      </w:r>
      <w:r>
        <w:rPr>
          <w:noProof/>
        </w:rPr>
        <w:fldChar w:fldCharType="separate"/>
      </w:r>
      <w:r>
        <w:rPr>
          <w:noProof/>
        </w:rPr>
        <w:t>14</w:t>
      </w:r>
      <w:r>
        <w:rPr>
          <w:noProof/>
        </w:rPr>
        <w:fldChar w:fldCharType="end"/>
      </w:r>
    </w:p>
    <w:p w14:paraId="71DFFDA6" w14:textId="24F98E15"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_Toc169938283 \h </w:instrText>
      </w:r>
      <w:r>
        <w:rPr>
          <w:noProof/>
        </w:rPr>
      </w:r>
      <w:r>
        <w:rPr>
          <w:noProof/>
        </w:rPr>
        <w:fldChar w:fldCharType="separate"/>
      </w:r>
      <w:r>
        <w:rPr>
          <w:noProof/>
        </w:rPr>
        <w:t>14</w:t>
      </w:r>
      <w:r>
        <w:rPr>
          <w:noProof/>
        </w:rPr>
        <w:fldChar w:fldCharType="end"/>
      </w:r>
    </w:p>
    <w:p w14:paraId="3912BA26" w14:textId="2B67551A"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fldLock="1"/>
      </w:r>
      <w:r>
        <w:rPr>
          <w:noProof/>
        </w:rPr>
        <w:instrText xml:space="preserve"> PAGEREF _Toc169938284 \h </w:instrText>
      </w:r>
      <w:r>
        <w:rPr>
          <w:noProof/>
        </w:rPr>
      </w:r>
      <w:r>
        <w:rPr>
          <w:noProof/>
        </w:rPr>
        <w:fldChar w:fldCharType="separate"/>
      </w:r>
      <w:r>
        <w:rPr>
          <w:noProof/>
        </w:rPr>
        <w:t>14</w:t>
      </w:r>
      <w:r>
        <w:rPr>
          <w:noProof/>
        </w:rPr>
        <w:fldChar w:fldCharType="end"/>
      </w:r>
    </w:p>
    <w:p w14:paraId="1E7C0C90" w14:textId="116BE73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_Toc169938285 \h </w:instrText>
      </w:r>
      <w:r>
        <w:rPr>
          <w:noProof/>
        </w:rPr>
      </w:r>
      <w:r>
        <w:rPr>
          <w:noProof/>
        </w:rPr>
        <w:fldChar w:fldCharType="separate"/>
      </w:r>
      <w:r>
        <w:rPr>
          <w:noProof/>
        </w:rPr>
        <w:t>14</w:t>
      </w:r>
      <w:r>
        <w:rPr>
          <w:noProof/>
        </w:rPr>
        <w:fldChar w:fldCharType="end"/>
      </w:r>
    </w:p>
    <w:p w14:paraId="17FAB21A" w14:textId="1DE84CE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_Toc169938286 \h </w:instrText>
      </w:r>
      <w:r>
        <w:rPr>
          <w:noProof/>
        </w:rPr>
      </w:r>
      <w:r>
        <w:rPr>
          <w:noProof/>
        </w:rPr>
        <w:fldChar w:fldCharType="separate"/>
      </w:r>
      <w:r>
        <w:rPr>
          <w:noProof/>
        </w:rPr>
        <w:t>15</w:t>
      </w:r>
      <w:r>
        <w:rPr>
          <w:noProof/>
        </w:rPr>
        <w:fldChar w:fldCharType="end"/>
      </w:r>
    </w:p>
    <w:p w14:paraId="078F555B" w14:textId="0DC1F09C"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_Toc169938287 \h </w:instrText>
      </w:r>
      <w:r>
        <w:rPr>
          <w:noProof/>
        </w:rPr>
      </w:r>
      <w:r>
        <w:rPr>
          <w:noProof/>
        </w:rPr>
        <w:fldChar w:fldCharType="separate"/>
      </w:r>
      <w:r>
        <w:rPr>
          <w:noProof/>
        </w:rPr>
        <w:t>17</w:t>
      </w:r>
      <w:r>
        <w:rPr>
          <w:noProof/>
        </w:rPr>
        <w:fldChar w:fldCharType="end"/>
      </w:r>
    </w:p>
    <w:p w14:paraId="20CA4998" w14:textId="41E8272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_Toc169938288 \h </w:instrText>
      </w:r>
      <w:r>
        <w:rPr>
          <w:noProof/>
        </w:rPr>
      </w:r>
      <w:r>
        <w:rPr>
          <w:noProof/>
        </w:rPr>
        <w:fldChar w:fldCharType="separate"/>
      </w:r>
      <w:r>
        <w:rPr>
          <w:noProof/>
        </w:rPr>
        <w:t>19</w:t>
      </w:r>
      <w:r>
        <w:rPr>
          <w:noProof/>
        </w:rPr>
        <w:fldChar w:fldCharType="end"/>
      </w:r>
    </w:p>
    <w:p w14:paraId="0B761547" w14:textId="0ED3BC7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case of VPLMN with HPLMN assistance NSAC mode</w:t>
      </w:r>
      <w:r>
        <w:rPr>
          <w:noProof/>
        </w:rPr>
        <w:tab/>
      </w:r>
      <w:r>
        <w:rPr>
          <w:noProof/>
        </w:rPr>
        <w:fldChar w:fldCharType="begin" w:fldLock="1"/>
      </w:r>
      <w:r>
        <w:rPr>
          <w:noProof/>
        </w:rPr>
        <w:instrText xml:space="preserve"> PAGEREF _Toc169938289 \h </w:instrText>
      </w:r>
      <w:r>
        <w:rPr>
          <w:noProof/>
        </w:rPr>
      </w:r>
      <w:r>
        <w:rPr>
          <w:noProof/>
        </w:rPr>
        <w:fldChar w:fldCharType="separate"/>
      </w:r>
      <w:r>
        <w:rPr>
          <w:noProof/>
        </w:rPr>
        <w:t>20</w:t>
      </w:r>
      <w:r>
        <w:rPr>
          <w:noProof/>
        </w:rPr>
        <w:fldChar w:fldCharType="end"/>
      </w:r>
    </w:p>
    <w:p w14:paraId="4C1AFC17" w14:textId="01895AB9"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fldLock="1"/>
      </w:r>
      <w:r>
        <w:rPr>
          <w:noProof/>
        </w:rPr>
        <w:instrText xml:space="preserve"> PAGEREF _Toc169938290 \h </w:instrText>
      </w:r>
      <w:r>
        <w:rPr>
          <w:noProof/>
        </w:rPr>
      </w:r>
      <w:r>
        <w:rPr>
          <w:noProof/>
        </w:rPr>
        <w:fldChar w:fldCharType="separate"/>
      </w:r>
      <w:r>
        <w:rPr>
          <w:noProof/>
        </w:rPr>
        <w:t>21</w:t>
      </w:r>
      <w:r>
        <w:rPr>
          <w:noProof/>
        </w:rPr>
        <w:fldChar w:fldCharType="end"/>
      </w:r>
    </w:p>
    <w:p w14:paraId="4245DA25" w14:textId="72FCA2D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_Toc169938291 \h </w:instrText>
      </w:r>
      <w:r>
        <w:rPr>
          <w:noProof/>
        </w:rPr>
      </w:r>
      <w:r>
        <w:rPr>
          <w:noProof/>
        </w:rPr>
        <w:fldChar w:fldCharType="separate"/>
      </w:r>
      <w:r>
        <w:rPr>
          <w:noProof/>
        </w:rPr>
        <w:t>21</w:t>
      </w:r>
      <w:r>
        <w:rPr>
          <w:noProof/>
        </w:rPr>
        <w:fldChar w:fldCharType="end"/>
      </w:r>
    </w:p>
    <w:p w14:paraId="0CCE847A" w14:textId="5A50635F"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_Toc169938292 \h </w:instrText>
      </w:r>
      <w:r>
        <w:rPr>
          <w:noProof/>
        </w:rPr>
      </w:r>
      <w:r>
        <w:rPr>
          <w:noProof/>
        </w:rPr>
        <w:fldChar w:fldCharType="separate"/>
      </w:r>
      <w:r>
        <w:rPr>
          <w:noProof/>
        </w:rPr>
        <w:t>21</w:t>
      </w:r>
      <w:r>
        <w:rPr>
          <w:noProof/>
        </w:rPr>
        <w:fldChar w:fldCharType="end"/>
      </w:r>
    </w:p>
    <w:p w14:paraId="69BCF749" w14:textId="45A260D6"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fldLock="1"/>
      </w:r>
      <w:r>
        <w:rPr>
          <w:noProof/>
        </w:rPr>
        <w:instrText xml:space="preserve"> PAGEREF _Toc169938293 \h </w:instrText>
      </w:r>
      <w:r>
        <w:rPr>
          <w:noProof/>
        </w:rPr>
      </w:r>
      <w:r>
        <w:rPr>
          <w:noProof/>
        </w:rPr>
        <w:fldChar w:fldCharType="separate"/>
      </w:r>
      <w:r>
        <w:rPr>
          <w:noProof/>
        </w:rPr>
        <w:t>22</w:t>
      </w:r>
      <w:r>
        <w:rPr>
          <w:noProof/>
        </w:rPr>
        <w:fldChar w:fldCharType="end"/>
      </w:r>
    </w:p>
    <w:p w14:paraId="1167A9DA" w14:textId="2D48A83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_Toc169938294 \h </w:instrText>
      </w:r>
      <w:r>
        <w:rPr>
          <w:noProof/>
        </w:rPr>
      </w:r>
      <w:r>
        <w:rPr>
          <w:noProof/>
        </w:rPr>
        <w:fldChar w:fldCharType="separate"/>
      </w:r>
      <w:r>
        <w:rPr>
          <w:noProof/>
        </w:rPr>
        <w:t>22</w:t>
      </w:r>
      <w:r>
        <w:rPr>
          <w:noProof/>
        </w:rPr>
        <w:fldChar w:fldCharType="end"/>
      </w:r>
    </w:p>
    <w:p w14:paraId="50EBCD1C" w14:textId="05069ACB"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_Toc169938295 \h </w:instrText>
      </w:r>
      <w:r>
        <w:rPr>
          <w:noProof/>
        </w:rPr>
      </w:r>
      <w:r>
        <w:rPr>
          <w:noProof/>
        </w:rPr>
        <w:fldChar w:fldCharType="separate"/>
      </w:r>
      <w:r>
        <w:rPr>
          <w:noProof/>
        </w:rPr>
        <w:t>22</w:t>
      </w:r>
      <w:r>
        <w:rPr>
          <w:noProof/>
        </w:rPr>
        <w:fldChar w:fldCharType="end"/>
      </w:r>
    </w:p>
    <w:p w14:paraId="01289EDE" w14:textId="6B4312A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_Toc169938296 \h </w:instrText>
      </w:r>
      <w:r>
        <w:rPr>
          <w:noProof/>
        </w:rPr>
      </w:r>
      <w:r>
        <w:rPr>
          <w:noProof/>
        </w:rPr>
        <w:fldChar w:fldCharType="separate"/>
      </w:r>
      <w:r>
        <w:rPr>
          <w:noProof/>
        </w:rPr>
        <w:t>25</w:t>
      </w:r>
      <w:r>
        <w:rPr>
          <w:noProof/>
        </w:rPr>
        <w:fldChar w:fldCharType="end"/>
      </w:r>
    </w:p>
    <w:p w14:paraId="0E634926" w14:textId="6E7FF0D7"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_Toc169938297 \h </w:instrText>
      </w:r>
      <w:r>
        <w:rPr>
          <w:noProof/>
        </w:rPr>
      </w:r>
      <w:r>
        <w:rPr>
          <w:noProof/>
        </w:rPr>
        <w:fldChar w:fldCharType="separate"/>
      </w:r>
      <w:r>
        <w:rPr>
          <w:noProof/>
        </w:rPr>
        <w:t>26</w:t>
      </w:r>
      <w:r>
        <w:rPr>
          <w:noProof/>
        </w:rPr>
        <w:fldChar w:fldCharType="end"/>
      </w:r>
    </w:p>
    <w:p w14:paraId="11F9E783" w14:textId="0101DB4F"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fldLock="1"/>
      </w:r>
      <w:r>
        <w:rPr>
          <w:noProof/>
        </w:rPr>
        <w:instrText xml:space="preserve"> PAGEREF _Toc169938298 \h </w:instrText>
      </w:r>
      <w:r>
        <w:rPr>
          <w:noProof/>
        </w:rPr>
      </w:r>
      <w:r>
        <w:rPr>
          <w:noProof/>
        </w:rPr>
        <w:fldChar w:fldCharType="separate"/>
      </w:r>
      <w:r>
        <w:rPr>
          <w:noProof/>
        </w:rPr>
        <w:t>27</w:t>
      </w:r>
      <w:r>
        <w:rPr>
          <w:noProof/>
        </w:rPr>
        <w:fldChar w:fldCharType="end"/>
      </w:r>
    </w:p>
    <w:p w14:paraId="3B334E1E" w14:textId="0ECCC44A"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LocalNumberUpdate</w:t>
      </w:r>
      <w:r>
        <w:rPr>
          <w:noProof/>
        </w:rPr>
        <w:tab/>
      </w:r>
      <w:r>
        <w:rPr>
          <w:noProof/>
        </w:rPr>
        <w:fldChar w:fldCharType="begin" w:fldLock="1"/>
      </w:r>
      <w:r>
        <w:rPr>
          <w:noProof/>
        </w:rPr>
        <w:instrText xml:space="preserve"> PAGEREF _Toc169938299 \h </w:instrText>
      </w:r>
      <w:r>
        <w:rPr>
          <w:noProof/>
        </w:rPr>
      </w:r>
      <w:r>
        <w:rPr>
          <w:noProof/>
        </w:rPr>
        <w:fldChar w:fldCharType="separate"/>
      </w:r>
      <w:r>
        <w:rPr>
          <w:noProof/>
        </w:rPr>
        <w:t>28</w:t>
      </w:r>
      <w:r>
        <w:rPr>
          <w:noProof/>
        </w:rPr>
        <w:fldChar w:fldCharType="end"/>
      </w:r>
    </w:p>
    <w:p w14:paraId="3A48959A" w14:textId="7B0410E2"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_Toc169938300 \h </w:instrText>
      </w:r>
      <w:r>
        <w:rPr>
          <w:noProof/>
        </w:rPr>
      </w:r>
      <w:r>
        <w:rPr>
          <w:noProof/>
        </w:rPr>
        <w:fldChar w:fldCharType="separate"/>
      </w:r>
      <w:r>
        <w:rPr>
          <w:noProof/>
        </w:rPr>
        <w:t>28</w:t>
      </w:r>
      <w:r>
        <w:rPr>
          <w:noProof/>
        </w:rPr>
        <w:fldChar w:fldCharType="end"/>
      </w:r>
    </w:p>
    <w:p w14:paraId="0D9FF5B0" w14:textId="562ABE0C"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_Toc169938301 \h </w:instrText>
      </w:r>
      <w:r>
        <w:rPr>
          <w:noProof/>
        </w:rPr>
      </w:r>
      <w:r>
        <w:rPr>
          <w:noProof/>
        </w:rPr>
        <w:fldChar w:fldCharType="separate"/>
      </w:r>
      <w:r>
        <w:rPr>
          <w:noProof/>
        </w:rPr>
        <w:t>29</w:t>
      </w:r>
      <w:r>
        <w:rPr>
          <w:noProof/>
        </w:rPr>
        <w:fldChar w:fldCharType="end"/>
      </w:r>
    </w:p>
    <w:p w14:paraId="4CA11204" w14:textId="1EABA45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QuotaUpdate</w:t>
      </w:r>
      <w:r>
        <w:rPr>
          <w:noProof/>
        </w:rPr>
        <w:tab/>
      </w:r>
      <w:r>
        <w:rPr>
          <w:noProof/>
        </w:rPr>
        <w:fldChar w:fldCharType="begin" w:fldLock="1"/>
      </w:r>
      <w:r>
        <w:rPr>
          <w:noProof/>
        </w:rPr>
        <w:instrText xml:space="preserve"> PAGEREF _Toc169938302 \h </w:instrText>
      </w:r>
      <w:r>
        <w:rPr>
          <w:noProof/>
        </w:rPr>
      </w:r>
      <w:r>
        <w:rPr>
          <w:noProof/>
        </w:rPr>
        <w:fldChar w:fldCharType="separate"/>
      </w:r>
      <w:r>
        <w:rPr>
          <w:noProof/>
        </w:rPr>
        <w:t>29</w:t>
      </w:r>
      <w:r>
        <w:rPr>
          <w:noProof/>
        </w:rPr>
        <w:fldChar w:fldCharType="end"/>
      </w:r>
    </w:p>
    <w:p w14:paraId="5A3CFC51" w14:textId="34D9B0A5"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_Toc169938303 \h </w:instrText>
      </w:r>
      <w:r>
        <w:rPr>
          <w:noProof/>
        </w:rPr>
      </w:r>
      <w:r>
        <w:rPr>
          <w:noProof/>
        </w:rPr>
        <w:fldChar w:fldCharType="separate"/>
      </w:r>
      <w:r>
        <w:rPr>
          <w:noProof/>
        </w:rPr>
        <w:t>29</w:t>
      </w:r>
      <w:r>
        <w:rPr>
          <w:noProof/>
        </w:rPr>
        <w:fldChar w:fldCharType="end"/>
      </w:r>
    </w:p>
    <w:p w14:paraId="70A89999" w14:textId="5C584D8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_Toc169938304 \h </w:instrText>
      </w:r>
      <w:r>
        <w:rPr>
          <w:noProof/>
        </w:rPr>
      </w:r>
      <w:r>
        <w:rPr>
          <w:noProof/>
        </w:rPr>
        <w:fldChar w:fldCharType="separate"/>
      </w:r>
      <w:r>
        <w:rPr>
          <w:noProof/>
        </w:rPr>
        <w:t>30</w:t>
      </w:r>
      <w:r>
        <w:rPr>
          <w:noProof/>
        </w:rPr>
        <w:fldChar w:fldCharType="end"/>
      </w:r>
    </w:p>
    <w:p w14:paraId="0F196B2F" w14:textId="31365BAD"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_Toc169938305 \h </w:instrText>
      </w:r>
      <w:r>
        <w:rPr>
          <w:noProof/>
        </w:rPr>
      </w:r>
      <w:r>
        <w:rPr>
          <w:noProof/>
        </w:rPr>
        <w:fldChar w:fldCharType="separate"/>
      </w:r>
      <w:r>
        <w:rPr>
          <w:noProof/>
        </w:rPr>
        <w:t>30</w:t>
      </w:r>
      <w:r>
        <w:rPr>
          <w:noProof/>
        </w:rPr>
        <w:fldChar w:fldCharType="end"/>
      </w:r>
    </w:p>
    <w:p w14:paraId="5D31B36D" w14:textId="7D9D362C"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_Toc169938306 \h </w:instrText>
      </w:r>
      <w:r>
        <w:rPr>
          <w:noProof/>
        </w:rPr>
      </w:r>
      <w:r>
        <w:rPr>
          <w:noProof/>
        </w:rPr>
        <w:fldChar w:fldCharType="separate"/>
      </w:r>
      <w:r>
        <w:rPr>
          <w:noProof/>
        </w:rPr>
        <w:t>30</w:t>
      </w:r>
      <w:r>
        <w:rPr>
          <w:noProof/>
        </w:rPr>
        <w:fldChar w:fldCharType="end"/>
      </w:r>
    </w:p>
    <w:p w14:paraId="56BD5621" w14:textId="38687E22"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_Toc169938307 \h </w:instrText>
      </w:r>
      <w:r>
        <w:rPr>
          <w:noProof/>
        </w:rPr>
      </w:r>
      <w:r>
        <w:rPr>
          <w:noProof/>
        </w:rPr>
        <w:fldChar w:fldCharType="separate"/>
      </w:r>
      <w:r>
        <w:rPr>
          <w:noProof/>
        </w:rPr>
        <w:t>31</w:t>
      </w:r>
      <w:r>
        <w:rPr>
          <w:noProof/>
        </w:rPr>
        <w:fldChar w:fldCharType="end"/>
      </w:r>
    </w:p>
    <w:p w14:paraId="389E21A8" w14:textId="619C9730"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_Toc169938308 \h </w:instrText>
      </w:r>
      <w:r>
        <w:rPr>
          <w:noProof/>
        </w:rPr>
      </w:r>
      <w:r>
        <w:rPr>
          <w:noProof/>
        </w:rPr>
        <w:fldChar w:fldCharType="separate"/>
      </w:r>
      <w:r>
        <w:rPr>
          <w:noProof/>
        </w:rPr>
        <w:t>31</w:t>
      </w:r>
      <w:r>
        <w:rPr>
          <w:noProof/>
        </w:rPr>
        <w:fldChar w:fldCharType="end"/>
      </w:r>
    </w:p>
    <w:p w14:paraId="257DF290" w14:textId="2D54AACD"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_Toc169938309 \h </w:instrText>
      </w:r>
      <w:r>
        <w:rPr>
          <w:noProof/>
        </w:rPr>
      </w:r>
      <w:r>
        <w:rPr>
          <w:noProof/>
        </w:rPr>
        <w:fldChar w:fldCharType="separate"/>
      </w:r>
      <w:r>
        <w:rPr>
          <w:noProof/>
        </w:rPr>
        <w:t>31</w:t>
      </w:r>
      <w:r>
        <w:rPr>
          <w:noProof/>
        </w:rPr>
        <w:fldChar w:fldCharType="end"/>
      </w:r>
    </w:p>
    <w:p w14:paraId="6BCF518E" w14:textId="411C9C7F"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_Toc169938310 \h </w:instrText>
      </w:r>
      <w:r>
        <w:rPr>
          <w:noProof/>
        </w:rPr>
      </w:r>
      <w:r>
        <w:rPr>
          <w:noProof/>
        </w:rPr>
        <w:fldChar w:fldCharType="separate"/>
      </w:r>
      <w:r>
        <w:rPr>
          <w:noProof/>
        </w:rPr>
        <w:t>31</w:t>
      </w:r>
      <w:r>
        <w:rPr>
          <w:noProof/>
        </w:rPr>
        <w:fldChar w:fldCharType="end"/>
      </w:r>
    </w:p>
    <w:p w14:paraId="0B78AD39" w14:textId="5E56432F"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_Toc169938311 \h </w:instrText>
      </w:r>
      <w:r>
        <w:rPr>
          <w:noProof/>
        </w:rPr>
      </w:r>
      <w:r>
        <w:rPr>
          <w:noProof/>
        </w:rPr>
        <w:fldChar w:fldCharType="separate"/>
      </w:r>
      <w:r>
        <w:rPr>
          <w:noProof/>
        </w:rPr>
        <w:t>31</w:t>
      </w:r>
      <w:r>
        <w:rPr>
          <w:noProof/>
        </w:rPr>
        <w:fldChar w:fldCharType="end"/>
      </w:r>
    </w:p>
    <w:p w14:paraId="2F9A2845" w14:textId="1975C812"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_Toc169938312 \h </w:instrText>
      </w:r>
      <w:r>
        <w:rPr>
          <w:noProof/>
        </w:rPr>
      </w:r>
      <w:r>
        <w:rPr>
          <w:noProof/>
        </w:rPr>
        <w:fldChar w:fldCharType="separate"/>
      </w:r>
      <w:r>
        <w:rPr>
          <w:noProof/>
        </w:rPr>
        <w:t>33</w:t>
      </w:r>
      <w:r>
        <w:rPr>
          <w:noProof/>
        </w:rPr>
        <w:fldChar w:fldCharType="end"/>
      </w:r>
    </w:p>
    <w:p w14:paraId="48079A42" w14:textId="119E353C"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_Toc169938313 \h </w:instrText>
      </w:r>
      <w:r>
        <w:rPr>
          <w:noProof/>
        </w:rPr>
      </w:r>
      <w:r>
        <w:rPr>
          <w:noProof/>
        </w:rPr>
        <w:fldChar w:fldCharType="separate"/>
      </w:r>
      <w:r>
        <w:rPr>
          <w:noProof/>
        </w:rPr>
        <w:t>34</w:t>
      </w:r>
      <w:r>
        <w:rPr>
          <w:noProof/>
        </w:rPr>
        <w:fldChar w:fldCharType="end"/>
      </w:r>
    </w:p>
    <w:p w14:paraId="66B5C2D8" w14:textId="00E39EF6"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_Toc169938314 \h </w:instrText>
      </w:r>
      <w:r>
        <w:rPr>
          <w:noProof/>
        </w:rPr>
      </w:r>
      <w:r>
        <w:rPr>
          <w:noProof/>
        </w:rPr>
        <w:fldChar w:fldCharType="separate"/>
      </w:r>
      <w:r>
        <w:rPr>
          <w:noProof/>
        </w:rPr>
        <w:t>35</w:t>
      </w:r>
      <w:r>
        <w:rPr>
          <w:noProof/>
        </w:rPr>
        <w:fldChar w:fldCharType="end"/>
      </w:r>
    </w:p>
    <w:p w14:paraId="6600D5BF" w14:textId="14CD11F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_Toc169938315 \h </w:instrText>
      </w:r>
      <w:r>
        <w:rPr>
          <w:noProof/>
        </w:rPr>
      </w:r>
      <w:r>
        <w:rPr>
          <w:noProof/>
        </w:rPr>
        <w:fldChar w:fldCharType="separate"/>
      </w:r>
      <w:r>
        <w:rPr>
          <w:noProof/>
        </w:rPr>
        <w:t>35</w:t>
      </w:r>
      <w:r>
        <w:rPr>
          <w:noProof/>
        </w:rPr>
        <w:fldChar w:fldCharType="end"/>
      </w:r>
    </w:p>
    <w:p w14:paraId="4914F533" w14:textId="6413880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_Toc169938316 \h </w:instrText>
      </w:r>
      <w:r>
        <w:rPr>
          <w:noProof/>
        </w:rPr>
      </w:r>
      <w:r>
        <w:rPr>
          <w:noProof/>
        </w:rPr>
        <w:fldChar w:fldCharType="separate"/>
      </w:r>
      <w:r>
        <w:rPr>
          <w:noProof/>
        </w:rPr>
        <w:t>35</w:t>
      </w:r>
      <w:r>
        <w:rPr>
          <w:noProof/>
        </w:rPr>
        <w:fldChar w:fldCharType="end"/>
      </w:r>
    </w:p>
    <w:p w14:paraId="440F862F" w14:textId="06C3E40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_Toc169938317 \h </w:instrText>
      </w:r>
      <w:r>
        <w:rPr>
          <w:noProof/>
        </w:rPr>
      </w:r>
      <w:r>
        <w:rPr>
          <w:noProof/>
        </w:rPr>
        <w:fldChar w:fldCharType="separate"/>
      </w:r>
      <w:r>
        <w:rPr>
          <w:noProof/>
        </w:rPr>
        <w:t>35</w:t>
      </w:r>
      <w:r>
        <w:rPr>
          <w:noProof/>
        </w:rPr>
        <w:fldChar w:fldCharType="end"/>
      </w:r>
    </w:p>
    <w:p w14:paraId="229B9F0E" w14:textId="34E49344"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_Toc169938318 \h </w:instrText>
      </w:r>
      <w:r>
        <w:rPr>
          <w:noProof/>
        </w:rPr>
      </w:r>
      <w:r>
        <w:rPr>
          <w:noProof/>
        </w:rPr>
        <w:fldChar w:fldCharType="separate"/>
      </w:r>
      <w:r>
        <w:rPr>
          <w:noProof/>
        </w:rPr>
        <w:t>37</w:t>
      </w:r>
      <w:r>
        <w:rPr>
          <w:noProof/>
        </w:rPr>
        <w:fldChar w:fldCharType="end"/>
      </w:r>
    </w:p>
    <w:p w14:paraId="473197BB" w14:textId="418B8FAF"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_Toc169938319 \h </w:instrText>
      </w:r>
      <w:r>
        <w:rPr>
          <w:noProof/>
        </w:rPr>
      </w:r>
      <w:r>
        <w:rPr>
          <w:noProof/>
        </w:rPr>
        <w:fldChar w:fldCharType="separate"/>
      </w:r>
      <w:r>
        <w:rPr>
          <w:noProof/>
        </w:rPr>
        <w:t>37</w:t>
      </w:r>
      <w:r>
        <w:rPr>
          <w:noProof/>
        </w:rPr>
        <w:fldChar w:fldCharType="end"/>
      </w:r>
    </w:p>
    <w:p w14:paraId="5496AAE3" w14:textId="6CDDEF68"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_Toc169938320 \h </w:instrText>
      </w:r>
      <w:r>
        <w:rPr>
          <w:noProof/>
        </w:rPr>
      </w:r>
      <w:r>
        <w:rPr>
          <w:noProof/>
        </w:rPr>
        <w:fldChar w:fldCharType="separate"/>
      </w:r>
      <w:r>
        <w:rPr>
          <w:noProof/>
        </w:rPr>
        <w:t>37</w:t>
      </w:r>
      <w:r>
        <w:rPr>
          <w:noProof/>
        </w:rPr>
        <w:fldChar w:fldCharType="end"/>
      </w:r>
    </w:p>
    <w:p w14:paraId="3326AB05" w14:textId="3B046FFF"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_Toc169938321 \h </w:instrText>
      </w:r>
      <w:r>
        <w:rPr>
          <w:noProof/>
        </w:rPr>
      </w:r>
      <w:r>
        <w:rPr>
          <w:noProof/>
        </w:rPr>
        <w:fldChar w:fldCharType="separate"/>
      </w:r>
      <w:r>
        <w:rPr>
          <w:noProof/>
        </w:rPr>
        <w:t>37</w:t>
      </w:r>
      <w:r>
        <w:rPr>
          <w:noProof/>
        </w:rPr>
        <w:fldChar w:fldCharType="end"/>
      </w:r>
    </w:p>
    <w:p w14:paraId="6D7BAF83" w14:textId="4F1FABAB"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_Toc169938322 \h </w:instrText>
      </w:r>
      <w:r>
        <w:rPr>
          <w:noProof/>
        </w:rPr>
      </w:r>
      <w:r>
        <w:rPr>
          <w:noProof/>
        </w:rPr>
        <w:fldChar w:fldCharType="separate"/>
      </w:r>
      <w:r>
        <w:rPr>
          <w:noProof/>
        </w:rPr>
        <w:t>37</w:t>
      </w:r>
      <w:r>
        <w:rPr>
          <w:noProof/>
        </w:rPr>
        <w:fldChar w:fldCharType="end"/>
      </w:r>
    </w:p>
    <w:p w14:paraId="3D09267B" w14:textId="62AE82DD"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_Toc169938323 \h </w:instrText>
      </w:r>
      <w:r>
        <w:rPr>
          <w:noProof/>
        </w:rPr>
      </w:r>
      <w:r>
        <w:rPr>
          <w:noProof/>
        </w:rPr>
        <w:fldChar w:fldCharType="separate"/>
      </w:r>
      <w:r>
        <w:rPr>
          <w:noProof/>
        </w:rPr>
        <w:t>37</w:t>
      </w:r>
      <w:r>
        <w:rPr>
          <w:noProof/>
        </w:rPr>
        <w:fldChar w:fldCharType="end"/>
      </w:r>
    </w:p>
    <w:p w14:paraId="23161A1F" w14:textId="0E646D2F"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_Toc169938324 \h </w:instrText>
      </w:r>
      <w:r>
        <w:rPr>
          <w:noProof/>
        </w:rPr>
      </w:r>
      <w:r>
        <w:rPr>
          <w:noProof/>
        </w:rPr>
        <w:fldChar w:fldCharType="separate"/>
      </w:r>
      <w:r>
        <w:rPr>
          <w:noProof/>
        </w:rPr>
        <w:t>37</w:t>
      </w:r>
      <w:r>
        <w:rPr>
          <w:noProof/>
        </w:rPr>
        <w:fldChar w:fldCharType="end"/>
      </w:r>
    </w:p>
    <w:p w14:paraId="21F4DE25" w14:textId="383A306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_Toc169938325 \h </w:instrText>
      </w:r>
      <w:r>
        <w:rPr>
          <w:noProof/>
        </w:rPr>
      </w:r>
      <w:r>
        <w:rPr>
          <w:noProof/>
        </w:rPr>
        <w:fldChar w:fldCharType="separate"/>
      </w:r>
      <w:r>
        <w:rPr>
          <w:noProof/>
        </w:rPr>
        <w:t>37</w:t>
      </w:r>
      <w:r>
        <w:rPr>
          <w:noProof/>
        </w:rPr>
        <w:fldChar w:fldCharType="end"/>
      </w:r>
    </w:p>
    <w:p w14:paraId="49FB04D6" w14:textId="6F340EA7"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_Toc169938326 \h </w:instrText>
      </w:r>
      <w:r>
        <w:rPr>
          <w:noProof/>
        </w:rPr>
      </w:r>
      <w:r>
        <w:rPr>
          <w:noProof/>
        </w:rPr>
        <w:fldChar w:fldCharType="separate"/>
      </w:r>
      <w:r>
        <w:rPr>
          <w:noProof/>
        </w:rPr>
        <w:t>37</w:t>
      </w:r>
      <w:r>
        <w:rPr>
          <w:noProof/>
        </w:rPr>
        <w:fldChar w:fldCharType="end"/>
      </w:r>
    </w:p>
    <w:p w14:paraId="3DF565F3" w14:textId="5A7DC54B"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_Toc169938327 \h </w:instrText>
      </w:r>
      <w:r>
        <w:rPr>
          <w:noProof/>
        </w:rPr>
      </w:r>
      <w:r>
        <w:rPr>
          <w:noProof/>
        </w:rPr>
        <w:fldChar w:fldCharType="separate"/>
      </w:r>
      <w:r>
        <w:rPr>
          <w:noProof/>
        </w:rPr>
        <w:t>38</w:t>
      </w:r>
      <w:r>
        <w:rPr>
          <w:noProof/>
        </w:rPr>
        <w:fldChar w:fldCharType="end"/>
      </w:r>
    </w:p>
    <w:p w14:paraId="0A54FDD0" w14:textId="2EB66E0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_Toc169938328 \h </w:instrText>
      </w:r>
      <w:r>
        <w:rPr>
          <w:noProof/>
        </w:rPr>
      </w:r>
      <w:r>
        <w:rPr>
          <w:noProof/>
        </w:rPr>
        <w:fldChar w:fldCharType="separate"/>
      </w:r>
      <w:r>
        <w:rPr>
          <w:noProof/>
        </w:rPr>
        <w:t>38</w:t>
      </w:r>
      <w:r>
        <w:rPr>
          <w:noProof/>
        </w:rPr>
        <w:fldChar w:fldCharType="end"/>
      </w:r>
    </w:p>
    <w:p w14:paraId="7999C291" w14:textId="04579C6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_Toc169938329 \h </w:instrText>
      </w:r>
      <w:r>
        <w:rPr>
          <w:noProof/>
        </w:rPr>
      </w:r>
      <w:r>
        <w:rPr>
          <w:noProof/>
        </w:rPr>
        <w:fldChar w:fldCharType="separate"/>
      </w:r>
      <w:r>
        <w:rPr>
          <w:noProof/>
        </w:rPr>
        <w:t>39</w:t>
      </w:r>
      <w:r>
        <w:rPr>
          <w:noProof/>
        </w:rPr>
        <w:fldChar w:fldCharType="end"/>
      </w:r>
    </w:p>
    <w:p w14:paraId="1ACA22BF" w14:textId="6C1A912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_Toc169938330 \h </w:instrText>
      </w:r>
      <w:r>
        <w:rPr>
          <w:noProof/>
        </w:rPr>
      </w:r>
      <w:r>
        <w:rPr>
          <w:noProof/>
        </w:rPr>
        <w:fldChar w:fldCharType="separate"/>
      </w:r>
      <w:r>
        <w:rPr>
          <w:noProof/>
        </w:rPr>
        <w:t>39</w:t>
      </w:r>
      <w:r>
        <w:rPr>
          <w:noProof/>
        </w:rPr>
        <w:fldChar w:fldCharType="end"/>
      </w:r>
    </w:p>
    <w:p w14:paraId="57A3CCC8" w14:textId="1EF8B96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_Toc169938331 \h </w:instrText>
      </w:r>
      <w:r>
        <w:rPr>
          <w:noProof/>
        </w:rPr>
      </w:r>
      <w:r>
        <w:rPr>
          <w:noProof/>
        </w:rPr>
        <w:fldChar w:fldCharType="separate"/>
      </w:r>
      <w:r>
        <w:rPr>
          <w:noProof/>
        </w:rPr>
        <w:t>39</w:t>
      </w:r>
      <w:r>
        <w:rPr>
          <w:noProof/>
        </w:rPr>
        <w:fldChar w:fldCharType="end"/>
      </w:r>
    </w:p>
    <w:p w14:paraId="41F3F4DD" w14:textId="6C9304C3"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_Toc169938332 \h </w:instrText>
      </w:r>
      <w:r>
        <w:rPr>
          <w:noProof/>
        </w:rPr>
      </w:r>
      <w:r>
        <w:rPr>
          <w:noProof/>
        </w:rPr>
        <w:fldChar w:fldCharType="separate"/>
      </w:r>
      <w:r>
        <w:rPr>
          <w:noProof/>
        </w:rPr>
        <w:t>39</w:t>
      </w:r>
      <w:r>
        <w:rPr>
          <w:noProof/>
        </w:rPr>
        <w:fldChar w:fldCharType="end"/>
      </w:r>
    </w:p>
    <w:p w14:paraId="4705A4D1" w14:textId="48BEE8AC"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_Toc169938333 \h </w:instrText>
      </w:r>
      <w:r>
        <w:rPr>
          <w:noProof/>
        </w:rPr>
      </w:r>
      <w:r>
        <w:rPr>
          <w:noProof/>
        </w:rPr>
        <w:fldChar w:fldCharType="separate"/>
      </w:r>
      <w:r>
        <w:rPr>
          <w:noProof/>
        </w:rPr>
        <w:t>41</w:t>
      </w:r>
      <w:r>
        <w:rPr>
          <w:noProof/>
        </w:rPr>
        <w:fldChar w:fldCharType="end"/>
      </w:r>
    </w:p>
    <w:p w14:paraId="3E90BA4C" w14:textId="1AEEFD71"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_Toc169938334 \h </w:instrText>
      </w:r>
      <w:r>
        <w:rPr>
          <w:noProof/>
        </w:rPr>
      </w:r>
      <w:r>
        <w:rPr>
          <w:noProof/>
        </w:rPr>
        <w:fldChar w:fldCharType="separate"/>
      </w:r>
      <w:r>
        <w:rPr>
          <w:noProof/>
        </w:rPr>
        <w:t>41</w:t>
      </w:r>
      <w:r>
        <w:rPr>
          <w:noProof/>
        </w:rPr>
        <w:fldChar w:fldCharType="end"/>
      </w:r>
    </w:p>
    <w:p w14:paraId="5147BD51" w14:textId="13FFD51A"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_Toc169938335 \h </w:instrText>
      </w:r>
      <w:r>
        <w:rPr>
          <w:noProof/>
        </w:rPr>
      </w:r>
      <w:r>
        <w:rPr>
          <w:noProof/>
        </w:rPr>
        <w:fldChar w:fldCharType="separate"/>
      </w:r>
      <w:r>
        <w:rPr>
          <w:noProof/>
        </w:rPr>
        <w:t>41</w:t>
      </w:r>
      <w:r>
        <w:rPr>
          <w:noProof/>
        </w:rPr>
        <w:fldChar w:fldCharType="end"/>
      </w:r>
    </w:p>
    <w:p w14:paraId="48369FBF" w14:textId="0F45A73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_Toc169938336 \h </w:instrText>
      </w:r>
      <w:r>
        <w:rPr>
          <w:noProof/>
        </w:rPr>
      </w:r>
      <w:r>
        <w:rPr>
          <w:noProof/>
        </w:rPr>
        <w:fldChar w:fldCharType="separate"/>
      </w:r>
      <w:r>
        <w:rPr>
          <w:noProof/>
        </w:rPr>
        <w:t>41</w:t>
      </w:r>
      <w:r>
        <w:rPr>
          <w:noProof/>
        </w:rPr>
        <w:fldChar w:fldCharType="end"/>
      </w:r>
    </w:p>
    <w:p w14:paraId="729B3BA0" w14:textId="2ED46D20"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_Toc169938337 \h </w:instrText>
      </w:r>
      <w:r>
        <w:rPr>
          <w:noProof/>
        </w:rPr>
      </w:r>
      <w:r>
        <w:rPr>
          <w:noProof/>
        </w:rPr>
        <w:fldChar w:fldCharType="separate"/>
      </w:r>
      <w:r>
        <w:rPr>
          <w:noProof/>
        </w:rPr>
        <w:t>41</w:t>
      </w:r>
      <w:r>
        <w:rPr>
          <w:noProof/>
        </w:rPr>
        <w:fldChar w:fldCharType="end"/>
      </w:r>
    </w:p>
    <w:p w14:paraId="484B4FC7" w14:textId="738F61DA"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_Toc169938338 \h </w:instrText>
      </w:r>
      <w:r>
        <w:rPr>
          <w:noProof/>
        </w:rPr>
      </w:r>
      <w:r>
        <w:rPr>
          <w:noProof/>
        </w:rPr>
        <w:fldChar w:fldCharType="separate"/>
      </w:r>
      <w:r>
        <w:rPr>
          <w:noProof/>
        </w:rPr>
        <w:t>42</w:t>
      </w:r>
      <w:r>
        <w:rPr>
          <w:noProof/>
        </w:rPr>
        <w:fldChar w:fldCharType="end"/>
      </w:r>
    </w:p>
    <w:p w14:paraId="0C405971" w14:textId="7269BE82"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Slice Collection Configurations</w:t>
      </w:r>
      <w:r>
        <w:rPr>
          <w:noProof/>
        </w:rPr>
        <w:tab/>
      </w:r>
      <w:r>
        <w:rPr>
          <w:noProof/>
        </w:rPr>
        <w:fldChar w:fldCharType="begin" w:fldLock="1"/>
      </w:r>
      <w:r>
        <w:rPr>
          <w:noProof/>
        </w:rPr>
        <w:instrText xml:space="preserve"> PAGEREF _Toc169938339 \h </w:instrText>
      </w:r>
      <w:r>
        <w:rPr>
          <w:noProof/>
        </w:rPr>
      </w:r>
      <w:r>
        <w:rPr>
          <w:noProof/>
        </w:rPr>
        <w:fldChar w:fldCharType="separate"/>
      </w:r>
      <w:r>
        <w:rPr>
          <w:noProof/>
        </w:rPr>
        <w:t>43</w:t>
      </w:r>
      <w:r>
        <w:rPr>
          <w:noProof/>
        </w:rPr>
        <w:fldChar w:fldCharType="end"/>
      </w:r>
    </w:p>
    <w:p w14:paraId="1BB3F6DB" w14:textId="4163AF8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_Toc169938340 \h </w:instrText>
      </w:r>
      <w:r>
        <w:rPr>
          <w:noProof/>
        </w:rPr>
      </w:r>
      <w:r>
        <w:rPr>
          <w:noProof/>
        </w:rPr>
        <w:fldChar w:fldCharType="separate"/>
      </w:r>
      <w:r>
        <w:rPr>
          <w:noProof/>
        </w:rPr>
        <w:t>43</w:t>
      </w:r>
      <w:r>
        <w:rPr>
          <w:noProof/>
        </w:rPr>
        <w:fldChar w:fldCharType="end"/>
      </w:r>
    </w:p>
    <w:p w14:paraId="6211E8E1" w14:textId="28D0ED42"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_Toc169938341 \h </w:instrText>
      </w:r>
      <w:r>
        <w:rPr>
          <w:noProof/>
        </w:rPr>
      </w:r>
      <w:r>
        <w:rPr>
          <w:noProof/>
        </w:rPr>
        <w:fldChar w:fldCharType="separate"/>
      </w:r>
      <w:r>
        <w:rPr>
          <w:noProof/>
        </w:rPr>
        <w:t>43</w:t>
      </w:r>
      <w:r>
        <w:rPr>
          <w:noProof/>
        </w:rPr>
        <w:fldChar w:fldCharType="end"/>
      </w:r>
    </w:p>
    <w:p w14:paraId="641FD7DA" w14:textId="0D2774FE"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_Toc169938342 \h </w:instrText>
      </w:r>
      <w:r>
        <w:rPr>
          <w:noProof/>
        </w:rPr>
      </w:r>
      <w:r>
        <w:rPr>
          <w:noProof/>
        </w:rPr>
        <w:fldChar w:fldCharType="separate"/>
      </w:r>
      <w:r>
        <w:rPr>
          <w:noProof/>
        </w:rPr>
        <w:t>43</w:t>
      </w:r>
      <w:r>
        <w:rPr>
          <w:noProof/>
        </w:rPr>
        <w:fldChar w:fldCharType="end"/>
      </w:r>
    </w:p>
    <w:p w14:paraId="34A8B76A" w14:textId="005B141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_Toc169938343 \h </w:instrText>
      </w:r>
      <w:r>
        <w:rPr>
          <w:noProof/>
        </w:rPr>
      </w:r>
      <w:r>
        <w:rPr>
          <w:noProof/>
        </w:rPr>
        <w:fldChar w:fldCharType="separate"/>
      </w:r>
      <w:r>
        <w:rPr>
          <w:noProof/>
        </w:rPr>
        <w:t>43</w:t>
      </w:r>
      <w:r>
        <w:rPr>
          <w:noProof/>
        </w:rPr>
        <w:fldChar w:fldCharType="end"/>
      </w:r>
    </w:p>
    <w:p w14:paraId="47912297" w14:textId="32AE3E87" w:rsidR="00BE430A" w:rsidRDefault="00BE430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_Toc169938344 \h </w:instrText>
      </w:r>
      <w:r>
        <w:rPr>
          <w:noProof/>
        </w:rPr>
      </w:r>
      <w:r>
        <w:rPr>
          <w:noProof/>
        </w:rPr>
        <w:fldChar w:fldCharType="separate"/>
      </w:r>
      <w:r>
        <w:rPr>
          <w:noProof/>
        </w:rPr>
        <w:t>43</w:t>
      </w:r>
      <w:r>
        <w:rPr>
          <w:noProof/>
        </w:rPr>
        <w:fldChar w:fldCharType="end"/>
      </w:r>
    </w:p>
    <w:p w14:paraId="25E8E6D4" w14:textId="300786FA" w:rsidR="00BE430A" w:rsidRDefault="00BE430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_Toc169938345 \h </w:instrText>
      </w:r>
      <w:r>
        <w:rPr>
          <w:noProof/>
        </w:rPr>
      </w:r>
      <w:r>
        <w:rPr>
          <w:noProof/>
        </w:rPr>
        <w:fldChar w:fldCharType="separate"/>
      </w:r>
      <w:r>
        <w:rPr>
          <w:noProof/>
        </w:rPr>
        <w:t>43</w:t>
      </w:r>
      <w:r>
        <w:rPr>
          <w:noProof/>
        </w:rPr>
        <w:fldChar w:fldCharType="end"/>
      </w:r>
    </w:p>
    <w:p w14:paraId="72EC2309" w14:textId="62ECBECA"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_Toc169938346 \h </w:instrText>
      </w:r>
      <w:r>
        <w:rPr>
          <w:noProof/>
        </w:rPr>
      </w:r>
      <w:r>
        <w:rPr>
          <w:noProof/>
        </w:rPr>
        <w:fldChar w:fldCharType="separate"/>
      </w:r>
      <w:r>
        <w:rPr>
          <w:noProof/>
        </w:rPr>
        <w:t>44</w:t>
      </w:r>
      <w:r>
        <w:rPr>
          <w:noProof/>
        </w:rPr>
        <w:fldChar w:fldCharType="end"/>
      </w:r>
    </w:p>
    <w:p w14:paraId="6809102C" w14:textId="53C079C5"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_Toc169938347 \h </w:instrText>
      </w:r>
      <w:r>
        <w:rPr>
          <w:noProof/>
        </w:rPr>
      </w:r>
      <w:r>
        <w:rPr>
          <w:noProof/>
        </w:rPr>
        <w:fldChar w:fldCharType="separate"/>
      </w:r>
      <w:r>
        <w:rPr>
          <w:noProof/>
        </w:rPr>
        <w:t>44</w:t>
      </w:r>
      <w:r>
        <w:rPr>
          <w:noProof/>
        </w:rPr>
        <w:fldChar w:fldCharType="end"/>
      </w:r>
    </w:p>
    <w:p w14:paraId="3EBE4439" w14:textId="1099741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_Toc169938348 \h </w:instrText>
      </w:r>
      <w:r>
        <w:rPr>
          <w:noProof/>
        </w:rPr>
      </w:r>
      <w:r>
        <w:rPr>
          <w:noProof/>
        </w:rPr>
        <w:fldChar w:fldCharType="separate"/>
      </w:r>
      <w:r>
        <w:rPr>
          <w:noProof/>
        </w:rPr>
        <w:t>44</w:t>
      </w:r>
      <w:r>
        <w:rPr>
          <w:noProof/>
        </w:rPr>
        <w:fldChar w:fldCharType="end"/>
      </w:r>
    </w:p>
    <w:p w14:paraId="244C0930" w14:textId="1634991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_Toc169938349 \h </w:instrText>
      </w:r>
      <w:r>
        <w:rPr>
          <w:noProof/>
        </w:rPr>
      </w:r>
      <w:r>
        <w:rPr>
          <w:noProof/>
        </w:rPr>
        <w:fldChar w:fldCharType="separate"/>
      </w:r>
      <w:r>
        <w:rPr>
          <w:noProof/>
        </w:rPr>
        <w:t>45</w:t>
      </w:r>
      <w:r>
        <w:rPr>
          <w:noProof/>
        </w:rPr>
        <w:fldChar w:fldCharType="end"/>
      </w:r>
    </w:p>
    <w:p w14:paraId="14093F0C" w14:textId="7B1CB85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_Toc169938350 \h </w:instrText>
      </w:r>
      <w:r>
        <w:rPr>
          <w:noProof/>
        </w:rPr>
      </w:r>
      <w:r>
        <w:rPr>
          <w:noProof/>
        </w:rPr>
        <w:fldChar w:fldCharType="separate"/>
      </w:r>
      <w:r>
        <w:rPr>
          <w:noProof/>
        </w:rPr>
        <w:t>45</w:t>
      </w:r>
      <w:r>
        <w:rPr>
          <w:noProof/>
        </w:rPr>
        <w:fldChar w:fldCharType="end"/>
      </w:r>
    </w:p>
    <w:p w14:paraId="41C46336" w14:textId="7A814403" w:rsidR="00BE430A" w:rsidRDefault="00BE430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_Toc169938351 \h </w:instrText>
      </w:r>
      <w:r>
        <w:rPr>
          <w:noProof/>
        </w:rPr>
      </w:r>
      <w:r>
        <w:rPr>
          <w:noProof/>
        </w:rPr>
        <w:fldChar w:fldCharType="separate"/>
      </w:r>
      <w:r>
        <w:rPr>
          <w:noProof/>
        </w:rPr>
        <w:t>45</w:t>
      </w:r>
      <w:r>
        <w:rPr>
          <w:noProof/>
        </w:rPr>
        <w:fldChar w:fldCharType="end"/>
      </w:r>
    </w:p>
    <w:p w14:paraId="261EDCC5" w14:textId="4604CF90" w:rsidR="00BE430A" w:rsidRDefault="00BE430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_Toc169938352 \h </w:instrText>
      </w:r>
      <w:r>
        <w:rPr>
          <w:noProof/>
        </w:rPr>
      </w:r>
      <w:r>
        <w:rPr>
          <w:noProof/>
        </w:rPr>
        <w:fldChar w:fldCharType="separate"/>
      </w:r>
      <w:r>
        <w:rPr>
          <w:noProof/>
        </w:rPr>
        <w:t>45</w:t>
      </w:r>
      <w:r>
        <w:rPr>
          <w:noProof/>
        </w:rPr>
        <w:fldChar w:fldCharType="end"/>
      </w:r>
    </w:p>
    <w:p w14:paraId="0908365B" w14:textId="28726427"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_Toc169938353 \h </w:instrText>
      </w:r>
      <w:r>
        <w:rPr>
          <w:noProof/>
        </w:rPr>
      </w:r>
      <w:r>
        <w:rPr>
          <w:noProof/>
        </w:rPr>
        <w:fldChar w:fldCharType="separate"/>
      </w:r>
      <w:r>
        <w:rPr>
          <w:noProof/>
        </w:rPr>
        <w:t>46</w:t>
      </w:r>
      <w:r>
        <w:rPr>
          <w:noProof/>
        </w:rPr>
        <w:fldChar w:fldCharType="end"/>
      </w:r>
    </w:p>
    <w:p w14:paraId="1B19EACC" w14:textId="21E538AC"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_Toc169938354 \h </w:instrText>
      </w:r>
      <w:r>
        <w:rPr>
          <w:noProof/>
        </w:rPr>
      </w:r>
      <w:r>
        <w:rPr>
          <w:noProof/>
        </w:rPr>
        <w:fldChar w:fldCharType="separate"/>
      </w:r>
      <w:r>
        <w:rPr>
          <w:noProof/>
        </w:rPr>
        <w:t>46</w:t>
      </w:r>
      <w:r>
        <w:rPr>
          <w:noProof/>
        </w:rPr>
        <w:fldChar w:fldCharType="end"/>
      </w:r>
    </w:p>
    <w:p w14:paraId="4C514E41" w14:textId="2E45A351"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_Toc169938355 \h </w:instrText>
      </w:r>
      <w:r>
        <w:rPr>
          <w:noProof/>
        </w:rPr>
      </w:r>
      <w:r>
        <w:rPr>
          <w:noProof/>
        </w:rPr>
        <w:fldChar w:fldCharType="separate"/>
      </w:r>
      <w:r>
        <w:rPr>
          <w:noProof/>
        </w:rPr>
        <w:t>46</w:t>
      </w:r>
      <w:r>
        <w:rPr>
          <w:noProof/>
        </w:rPr>
        <w:fldChar w:fldCharType="end"/>
      </w:r>
    </w:p>
    <w:p w14:paraId="6633EBA7" w14:textId="3E61CB7D"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fldLock="1"/>
      </w:r>
      <w:r>
        <w:rPr>
          <w:noProof/>
        </w:rPr>
        <w:instrText xml:space="preserve"> PAGEREF _Toc169938356 \h </w:instrText>
      </w:r>
      <w:r>
        <w:rPr>
          <w:noProof/>
        </w:rPr>
      </w:r>
      <w:r>
        <w:rPr>
          <w:noProof/>
        </w:rPr>
        <w:fldChar w:fldCharType="separate"/>
      </w:r>
      <w:r>
        <w:rPr>
          <w:noProof/>
        </w:rPr>
        <w:t>47</w:t>
      </w:r>
      <w:r>
        <w:rPr>
          <w:noProof/>
        </w:rPr>
        <w:fldChar w:fldCharType="end"/>
      </w:r>
    </w:p>
    <w:p w14:paraId="70E44FEA" w14:textId="1432007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_Toc169938357 \h </w:instrText>
      </w:r>
      <w:r>
        <w:rPr>
          <w:noProof/>
        </w:rPr>
      </w:r>
      <w:r>
        <w:rPr>
          <w:noProof/>
        </w:rPr>
        <w:fldChar w:fldCharType="separate"/>
      </w:r>
      <w:r>
        <w:rPr>
          <w:noProof/>
        </w:rPr>
        <w:t>47</w:t>
      </w:r>
      <w:r>
        <w:rPr>
          <w:noProof/>
        </w:rPr>
        <w:fldChar w:fldCharType="end"/>
      </w:r>
    </w:p>
    <w:p w14:paraId="01DAB395" w14:textId="4CA536F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_Toc169938358 \h </w:instrText>
      </w:r>
      <w:r>
        <w:rPr>
          <w:noProof/>
        </w:rPr>
      </w:r>
      <w:r>
        <w:rPr>
          <w:noProof/>
        </w:rPr>
        <w:fldChar w:fldCharType="separate"/>
      </w:r>
      <w:r>
        <w:rPr>
          <w:noProof/>
        </w:rPr>
        <w:t>47</w:t>
      </w:r>
      <w:r>
        <w:rPr>
          <w:noProof/>
        </w:rPr>
        <w:fldChar w:fldCharType="end"/>
      </w:r>
    </w:p>
    <w:p w14:paraId="3E27FA13" w14:textId="13162E7E"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_Toc169938359 \h </w:instrText>
      </w:r>
      <w:r>
        <w:rPr>
          <w:noProof/>
        </w:rPr>
      </w:r>
      <w:r>
        <w:rPr>
          <w:noProof/>
        </w:rPr>
        <w:fldChar w:fldCharType="separate"/>
      </w:r>
      <w:r>
        <w:rPr>
          <w:noProof/>
        </w:rPr>
        <w:t>47</w:t>
      </w:r>
      <w:r>
        <w:rPr>
          <w:noProof/>
        </w:rPr>
        <w:fldChar w:fldCharType="end"/>
      </w:r>
    </w:p>
    <w:p w14:paraId="1EB1856C" w14:textId="26E3DFC9"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_Toc169938360 \h </w:instrText>
      </w:r>
      <w:r>
        <w:rPr>
          <w:noProof/>
        </w:rPr>
      </w:r>
      <w:r>
        <w:rPr>
          <w:noProof/>
        </w:rPr>
        <w:fldChar w:fldCharType="separate"/>
      </w:r>
      <w:r>
        <w:rPr>
          <w:noProof/>
        </w:rPr>
        <w:t>47</w:t>
      </w:r>
      <w:r>
        <w:rPr>
          <w:noProof/>
        </w:rPr>
        <w:fldChar w:fldCharType="end"/>
      </w:r>
    </w:p>
    <w:p w14:paraId="1B583489" w14:textId="0C69C7D5"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_Toc169938361 \h </w:instrText>
      </w:r>
      <w:r>
        <w:rPr>
          <w:noProof/>
        </w:rPr>
      </w:r>
      <w:r>
        <w:rPr>
          <w:noProof/>
        </w:rPr>
        <w:fldChar w:fldCharType="separate"/>
      </w:r>
      <w:r>
        <w:rPr>
          <w:noProof/>
        </w:rPr>
        <w:t>47</w:t>
      </w:r>
      <w:r>
        <w:rPr>
          <w:noProof/>
        </w:rPr>
        <w:fldChar w:fldCharType="end"/>
      </w:r>
    </w:p>
    <w:p w14:paraId="21E43D5E" w14:textId="424627F3"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sidRPr="005B646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B646E">
        <w:rPr>
          <w:noProof/>
          <w:lang w:val="en-US"/>
        </w:rPr>
        <w:t>Structured data types</w:t>
      </w:r>
      <w:r>
        <w:rPr>
          <w:noProof/>
        </w:rPr>
        <w:tab/>
      </w:r>
      <w:r>
        <w:rPr>
          <w:noProof/>
        </w:rPr>
        <w:fldChar w:fldCharType="begin" w:fldLock="1"/>
      </w:r>
      <w:r>
        <w:rPr>
          <w:noProof/>
        </w:rPr>
        <w:instrText xml:space="preserve"> PAGEREF _Toc169938362 \h </w:instrText>
      </w:r>
      <w:r>
        <w:rPr>
          <w:noProof/>
        </w:rPr>
      </w:r>
      <w:r>
        <w:rPr>
          <w:noProof/>
        </w:rPr>
        <w:fldChar w:fldCharType="separate"/>
      </w:r>
      <w:r>
        <w:rPr>
          <w:noProof/>
        </w:rPr>
        <w:t>49</w:t>
      </w:r>
      <w:r>
        <w:rPr>
          <w:noProof/>
        </w:rPr>
        <w:fldChar w:fldCharType="end"/>
      </w:r>
    </w:p>
    <w:p w14:paraId="4C131192" w14:textId="2C64600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_Toc169938363 \h </w:instrText>
      </w:r>
      <w:r>
        <w:rPr>
          <w:noProof/>
        </w:rPr>
      </w:r>
      <w:r>
        <w:rPr>
          <w:noProof/>
        </w:rPr>
        <w:fldChar w:fldCharType="separate"/>
      </w:r>
      <w:r>
        <w:rPr>
          <w:noProof/>
        </w:rPr>
        <w:t>49</w:t>
      </w:r>
      <w:r>
        <w:rPr>
          <w:noProof/>
        </w:rPr>
        <w:fldChar w:fldCharType="end"/>
      </w:r>
    </w:p>
    <w:p w14:paraId="1295E063" w14:textId="57FBCD8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fldLock="1"/>
      </w:r>
      <w:r>
        <w:rPr>
          <w:noProof/>
        </w:rPr>
        <w:instrText xml:space="preserve"> PAGEREF _Toc169938364 \h </w:instrText>
      </w:r>
      <w:r>
        <w:rPr>
          <w:noProof/>
        </w:rPr>
      </w:r>
      <w:r>
        <w:rPr>
          <w:noProof/>
        </w:rPr>
        <w:fldChar w:fldCharType="separate"/>
      </w:r>
      <w:r>
        <w:rPr>
          <w:noProof/>
        </w:rPr>
        <w:t>49</w:t>
      </w:r>
      <w:r>
        <w:rPr>
          <w:noProof/>
        </w:rPr>
        <w:fldChar w:fldCharType="end"/>
      </w:r>
    </w:p>
    <w:p w14:paraId="1ACE0158" w14:textId="56E22595"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fldLock="1"/>
      </w:r>
      <w:r>
        <w:rPr>
          <w:noProof/>
        </w:rPr>
        <w:instrText xml:space="preserve"> PAGEREF _Toc169938365 \h </w:instrText>
      </w:r>
      <w:r>
        <w:rPr>
          <w:noProof/>
        </w:rPr>
      </w:r>
      <w:r>
        <w:rPr>
          <w:noProof/>
        </w:rPr>
        <w:fldChar w:fldCharType="separate"/>
      </w:r>
      <w:r>
        <w:rPr>
          <w:noProof/>
        </w:rPr>
        <w:t>50</w:t>
      </w:r>
      <w:r>
        <w:rPr>
          <w:noProof/>
        </w:rPr>
        <w:fldChar w:fldCharType="end"/>
      </w:r>
    </w:p>
    <w:p w14:paraId="6C165C77" w14:textId="3D5DD883"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fldLock="1"/>
      </w:r>
      <w:r>
        <w:rPr>
          <w:noProof/>
        </w:rPr>
        <w:instrText xml:space="preserve"> PAGEREF _Toc169938366 \h </w:instrText>
      </w:r>
      <w:r>
        <w:rPr>
          <w:noProof/>
        </w:rPr>
      </w:r>
      <w:r>
        <w:rPr>
          <w:noProof/>
        </w:rPr>
        <w:fldChar w:fldCharType="separate"/>
      </w:r>
      <w:r>
        <w:rPr>
          <w:noProof/>
        </w:rPr>
        <w:t>50</w:t>
      </w:r>
      <w:r>
        <w:rPr>
          <w:noProof/>
        </w:rPr>
        <w:fldChar w:fldCharType="end"/>
      </w:r>
    </w:p>
    <w:p w14:paraId="30E636B8" w14:textId="426B7DCF"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fldLock="1"/>
      </w:r>
      <w:r>
        <w:rPr>
          <w:noProof/>
        </w:rPr>
        <w:instrText xml:space="preserve"> PAGEREF _Toc169938367 \h </w:instrText>
      </w:r>
      <w:r>
        <w:rPr>
          <w:noProof/>
        </w:rPr>
      </w:r>
      <w:r>
        <w:rPr>
          <w:noProof/>
        </w:rPr>
        <w:fldChar w:fldCharType="separate"/>
      </w:r>
      <w:r>
        <w:rPr>
          <w:noProof/>
        </w:rPr>
        <w:t>51</w:t>
      </w:r>
      <w:r>
        <w:rPr>
          <w:noProof/>
        </w:rPr>
        <w:fldChar w:fldCharType="end"/>
      </w:r>
    </w:p>
    <w:p w14:paraId="0ACE037E" w14:textId="723B997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fldLock="1"/>
      </w:r>
      <w:r>
        <w:rPr>
          <w:noProof/>
        </w:rPr>
        <w:instrText xml:space="preserve"> PAGEREF _Toc169938368 \h </w:instrText>
      </w:r>
      <w:r>
        <w:rPr>
          <w:noProof/>
        </w:rPr>
      </w:r>
      <w:r>
        <w:rPr>
          <w:noProof/>
        </w:rPr>
        <w:fldChar w:fldCharType="separate"/>
      </w:r>
      <w:r>
        <w:rPr>
          <w:noProof/>
        </w:rPr>
        <w:t>52</w:t>
      </w:r>
      <w:r>
        <w:rPr>
          <w:noProof/>
        </w:rPr>
        <w:fldChar w:fldCharType="end"/>
      </w:r>
    </w:p>
    <w:p w14:paraId="1C68B9AA" w14:textId="27D709DD"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fldLock="1"/>
      </w:r>
      <w:r>
        <w:rPr>
          <w:noProof/>
        </w:rPr>
        <w:instrText xml:space="preserve"> PAGEREF _Toc169938369 \h </w:instrText>
      </w:r>
      <w:r>
        <w:rPr>
          <w:noProof/>
        </w:rPr>
      </w:r>
      <w:r>
        <w:rPr>
          <w:noProof/>
        </w:rPr>
        <w:fldChar w:fldCharType="separate"/>
      </w:r>
      <w:r>
        <w:rPr>
          <w:noProof/>
        </w:rPr>
        <w:t>52</w:t>
      </w:r>
      <w:r>
        <w:rPr>
          <w:noProof/>
        </w:rPr>
        <w:fldChar w:fldCharType="end"/>
      </w:r>
    </w:p>
    <w:p w14:paraId="78A76DC5" w14:textId="0A1C9DF7"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fldLock="1"/>
      </w:r>
      <w:r>
        <w:rPr>
          <w:noProof/>
        </w:rPr>
        <w:instrText xml:space="preserve"> PAGEREF _Toc169938370 \h </w:instrText>
      </w:r>
      <w:r>
        <w:rPr>
          <w:noProof/>
        </w:rPr>
      </w:r>
      <w:r>
        <w:rPr>
          <w:noProof/>
        </w:rPr>
        <w:fldChar w:fldCharType="separate"/>
      </w:r>
      <w:r>
        <w:rPr>
          <w:noProof/>
        </w:rPr>
        <w:t>53</w:t>
      </w:r>
      <w:r>
        <w:rPr>
          <w:noProof/>
        </w:rPr>
        <w:fldChar w:fldCharType="end"/>
      </w:r>
    </w:p>
    <w:p w14:paraId="4A2B158D" w14:textId="6C686A1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fldLock="1"/>
      </w:r>
      <w:r>
        <w:rPr>
          <w:noProof/>
        </w:rPr>
        <w:instrText xml:space="preserve"> PAGEREF _Toc169938371 \h </w:instrText>
      </w:r>
      <w:r>
        <w:rPr>
          <w:noProof/>
        </w:rPr>
      </w:r>
      <w:r>
        <w:rPr>
          <w:noProof/>
        </w:rPr>
        <w:fldChar w:fldCharType="separate"/>
      </w:r>
      <w:r>
        <w:rPr>
          <w:noProof/>
        </w:rPr>
        <w:t>53</w:t>
      </w:r>
      <w:r>
        <w:rPr>
          <w:noProof/>
        </w:rPr>
        <w:fldChar w:fldCharType="end"/>
      </w:r>
    </w:p>
    <w:p w14:paraId="71E6AD25" w14:textId="19B3CC1E"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fldLock="1"/>
      </w:r>
      <w:r>
        <w:rPr>
          <w:noProof/>
        </w:rPr>
        <w:instrText xml:space="preserve"> PAGEREF _Toc169938372 \h </w:instrText>
      </w:r>
      <w:r>
        <w:rPr>
          <w:noProof/>
        </w:rPr>
      </w:r>
      <w:r>
        <w:rPr>
          <w:noProof/>
        </w:rPr>
        <w:fldChar w:fldCharType="separate"/>
      </w:r>
      <w:r>
        <w:rPr>
          <w:noProof/>
        </w:rPr>
        <w:t>54</w:t>
      </w:r>
      <w:r>
        <w:rPr>
          <w:noProof/>
        </w:rPr>
        <w:fldChar w:fldCharType="end"/>
      </w:r>
    </w:p>
    <w:p w14:paraId="398D4600" w14:textId="00AE591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UeAdmissionValue</w:t>
      </w:r>
      <w:r>
        <w:rPr>
          <w:noProof/>
        </w:rPr>
        <w:tab/>
      </w:r>
      <w:r>
        <w:rPr>
          <w:noProof/>
        </w:rPr>
        <w:fldChar w:fldCharType="begin" w:fldLock="1"/>
      </w:r>
      <w:r>
        <w:rPr>
          <w:noProof/>
        </w:rPr>
        <w:instrText xml:space="preserve"> PAGEREF _Toc169938373 \h </w:instrText>
      </w:r>
      <w:r>
        <w:rPr>
          <w:noProof/>
        </w:rPr>
      </w:r>
      <w:r>
        <w:rPr>
          <w:noProof/>
        </w:rPr>
        <w:fldChar w:fldCharType="separate"/>
      </w:r>
      <w:r>
        <w:rPr>
          <w:noProof/>
        </w:rPr>
        <w:t>54</w:t>
      </w:r>
      <w:r>
        <w:rPr>
          <w:noProof/>
        </w:rPr>
        <w:fldChar w:fldCharType="end"/>
      </w:r>
    </w:p>
    <w:p w14:paraId="7BC334A7" w14:textId="749E4B63"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PduAdmissionValue</w:t>
      </w:r>
      <w:r>
        <w:rPr>
          <w:noProof/>
        </w:rPr>
        <w:tab/>
      </w:r>
      <w:r>
        <w:rPr>
          <w:noProof/>
        </w:rPr>
        <w:fldChar w:fldCharType="begin" w:fldLock="1"/>
      </w:r>
      <w:r>
        <w:rPr>
          <w:noProof/>
        </w:rPr>
        <w:instrText xml:space="preserve"> PAGEREF _Toc169938374 \h </w:instrText>
      </w:r>
      <w:r>
        <w:rPr>
          <w:noProof/>
        </w:rPr>
      </w:r>
      <w:r>
        <w:rPr>
          <w:noProof/>
        </w:rPr>
        <w:fldChar w:fldCharType="separate"/>
      </w:r>
      <w:r>
        <w:rPr>
          <w:noProof/>
        </w:rPr>
        <w:t>55</w:t>
      </w:r>
      <w:r>
        <w:rPr>
          <w:noProof/>
        </w:rPr>
        <w:fldChar w:fldCharType="end"/>
      </w:r>
    </w:p>
    <w:p w14:paraId="0AC7F5E3" w14:textId="3B9C6FE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ACUpdateData</w:t>
      </w:r>
      <w:r>
        <w:rPr>
          <w:noProof/>
        </w:rPr>
        <w:tab/>
      </w:r>
      <w:r>
        <w:rPr>
          <w:noProof/>
        </w:rPr>
        <w:fldChar w:fldCharType="begin" w:fldLock="1"/>
      </w:r>
      <w:r>
        <w:rPr>
          <w:noProof/>
        </w:rPr>
        <w:instrText xml:space="preserve"> PAGEREF _Toc169938375 \h </w:instrText>
      </w:r>
      <w:r>
        <w:rPr>
          <w:noProof/>
        </w:rPr>
      </w:r>
      <w:r>
        <w:rPr>
          <w:noProof/>
        </w:rPr>
        <w:fldChar w:fldCharType="separate"/>
      </w:r>
      <w:r>
        <w:rPr>
          <w:noProof/>
        </w:rPr>
        <w:t>55</w:t>
      </w:r>
      <w:r>
        <w:rPr>
          <w:noProof/>
        </w:rPr>
        <w:fldChar w:fldCharType="end"/>
      </w:r>
    </w:p>
    <w:p w14:paraId="3430CBD3" w14:textId="6C3CE8A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_Toc169938376 \h </w:instrText>
      </w:r>
      <w:r>
        <w:rPr>
          <w:noProof/>
        </w:rPr>
      </w:r>
      <w:r>
        <w:rPr>
          <w:noProof/>
        </w:rPr>
        <w:fldChar w:fldCharType="separate"/>
      </w:r>
      <w:r>
        <w:rPr>
          <w:noProof/>
        </w:rPr>
        <w:t>55</w:t>
      </w:r>
      <w:r>
        <w:rPr>
          <w:noProof/>
        </w:rPr>
        <w:fldChar w:fldCharType="end"/>
      </w:r>
    </w:p>
    <w:p w14:paraId="4F0826A2" w14:textId="1D6B7CB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_Toc169938377 \h </w:instrText>
      </w:r>
      <w:r>
        <w:rPr>
          <w:noProof/>
        </w:rPr>
      </w:r>
      <w:r>
        <w:rPr>
          <w:noProof/>
        </w:rPr>
        <w:fldChar w:fldCharType="separate"/>
      </w:r>
      <w:r>
        <w:rPr>
          <w:noProof/>
        </w:rPr>
        <w:t>55</w:t>
      </w:r>
      <w:r>
        <w:rPr>
          <w:noProof/>
        </w:rPr>
        <w:fldChar w:fldCharType="end"/>
      </w:r>
    </w:p>
    <w:p w14:paraId="06BEEB8C" w14:textId="3A0FDBDC"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sidRPr="005B646E">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5B646E">
        <w:rPr>
          <w:noProof/>
          <w:lang w:val="en-US"/>
        </w:rPr>
        <w:t>Simple data types and enumerations</w:t>
      </w:r>
      <w:r>
        <w:rPr>
          <w:noProof/>
        </w:rPr>
        <w:tab/>
      </w:r>
      <w:r>
        <w:rPr>
          <w:noProof/>
        </w:rPr>
        <w:fldChar w:fldCharType="begin" w:fldLock="1"/>
      </w:r>
      <w:r>
        <w:rPr>
          <w:noProof/>
        </w:rPr>
        <w:instrText xml:space="preserve"> PAGEREF _Toc169938378 \h </w:instrText>
      </w:r>
      <w:r>
        <w:rPr>
          <w:noProof/>
        </w:rPr>
      </w:r>
      <w:r>
        <w:rPr>
          <w:noProof/>
        </w:rPr>
        <w:fldChar w:fldCharType="separate"/>
      </w:r>
      <w:r>
        <w:rPr>
          <w:noProof/>
        </w:rPr>
        <w:t>56</w:t>
      </w:r>
      <w:r>
        <w:rPr>
          <w:noProof/>
        </w:rPr>
        <w:fldChar w:fldCharType="end"/>
      </w:r>
    </w:p>
    <w:p w14:paraId="655F1367" w14:textId="5CC09D9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_Toc169938379 \h </w:instrText>
      </w:r>
      <w:r>
        <w:rPr>
          <w:noProof/>
        </w:rPr>
      </w:r>
      <w:r>
        <w:rPr>
          <w:noProof/>
        </w:rPr>
        <w:fldChar w:fldCharType="separate"/>
      </w:r>
      <w:r>
        <w:rPr>
          <w:noProof/>
        </w:rPr>
        <w:t>56</w:t>
      </w:r>
      <w:r>
        <w:rPr>
          <w:noProof/>
        </w:rPr>
        <w:fldChar w:fldCharType="end"/>
      </w:r>
    </w:p>
    <w:p w14:paraId="0B784371" w14:textId="08676DA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_Toc169938380 \h </w:instrText>
      </w:r>
      <w:r>
        <w:rPr>
          <w:noProof/>
        </w:rPr>
      </w:r>
      <w:r>
        <w:rPr>
          <w:noProof/>
        </w:rPr>
        <w:fldChar w:fldCharType="separate"/>
      </w:r>
      <w:r>
        <w:rPr>
          <w:noProof/>
        </w:rPr>
        <w:t>56</w:t>
      </w:r>
      <w:r>
        <w:rPr>
          <w:noProof/>
        </w:rPr>
        <w:fldChar w:fldCharType="end"/>
      </w:r>
    </w:p>
    <w:p w14:paraId="1FC0048B" w14:textId="64ED6297"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fldLock="1"/>
      </w:r>
      <w:r>
        <w:rPr>
          <w:noProof/>
        </w:rPr>
        <w:instrText xml:space="preserve"> PAGEREF _Toc169938381 \h </w:instrText>
      </w:r>
      <w:r>
        <w:rPr>
          <w:noProof/>
        </w:rPr>
      </w:r>
      <w:r>
        <w:rPr>
          <w:noProof/>
        </w:rPr>
        <w:fldChar w:fldCharType="separate"/>
      </w:r>
      <w:r>
        <w:rPr>
          <w:noProof/>
        </w:rPr>
        <w:t>56</w:t>
      </w:r>
      <w:r>
        <w:rPr>
          <w:noProof/>
        </w:rPr>
        <w:fldChar w:fldCharType="end"/>
      </w:r>
    </w:p>
    <w:p w14:paraId="247B0EB5" w14:textId="3D60F573"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fldLock="1"/>
      </w:r>
      <w:r>
        <w:rPr>
          <w:noProof/>
        </w:rPr>
        <w:instrText xml:space="preserve"> PAGEREF _Toc169938382 \h </w:instrText>
      </w:r>
      <w:r>
        <w:rPr>
          <w:noProof/>
        </w:rPr>
      </w:r>
      <w:r>
        <w:rPr>
          <w:noProof/>
        </w:rPr>
        <w:fldChar w:fldCharType="separate"/>
      </w:r>
      <w:r>
        <w:rPr>
          <w:noProof/>
        </w:rPr>
        <w:t>56</w:t>
      </w:r>
      <w:r>
        <w:rPr>
          <w:noProof/>
        </w:rPr>
        <w:fldChar w:fldCharType="end"/>
      </w:r>
    </w:p>
    <w:p w14:paraId="1FEFF0CD" w14:textId="4718C65E"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_Toc169938383 \h </w:instrText>
      </w:r>
      <w:r>
        <w:rPr>
          <w:noProof/>
        </w:rPr>
      </w:r>
      <w:r>
        <w:rPr>
          <w:noProof/>
        </w:rPr>
        <w:fldChar w:fldCharType="separate"/>
      </w:r>
      <w:r>
        <w:rPr>
          <w:noProof/>
        </w:rPr>
        <w:t>56</w:t>
      </w:r>
      <w:r>
        <w:rPr>
          <w:noProof/>
        </w:rPr>
        <w:fldChar w:fldCharType="end"/>
      </w:r>
    </w:p>
    <w:p w14:paraId="52F5A10B" w14:textId="5440058E"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_Toc169938384 \h </w:instrText>
      </w:r>
      <w:r>
        <w:rPr>
          <w:noProof/>
        </w:rPr>
      </w:r>
      <w:r>
        <w:rPr>
          <w:noProof/>
        </w:rPr>
        <w:fldChar w:fldCharType="separate"/>
      </w:r>
      <w:r>
        <w:rPr>
          <w:noProof/>
        </w:rPr>
        <w:t>57</w:t>
      </w:r>
      <w:r>
        <w:rPr>
          <w:noProof/>
        </w:rPr>
        <w:fldChar w:fldCharType="end"/>
      </w:r>
    </w:p>
    <w:p w14:paraId="34300228" w14:textId="531D6C9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_Toc169938385 \h </w:instrText>
      </w:r>
      <w:r>
        <w:rPr>
          <w:noProof/>
        </w:rPr>
      </w:r>
      <w:r>
        <w:rPr>
          <w:noProof/>
        </w:rPr>
        <w:fldChar w:fldCharType="separate"/>
      </w:r>
      <w:r>
        <w:rPr>
          <w:noProof/>
        </w:rPr>
        <w:t>57</w:t>
      </w:r>
      <w:r>
        <w:rPr>
          <w:noProof/>
        </w:rPr>
        <w:fldChar w:fldCharType="end"/>
      </w:r>
    </w:p>
    <w:p w14:paraId="30CF863C" w14:textId="1A11E706"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sidRPr="005B646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_Toc169938386 \h </w:instrText>
      </w:r>
      <w:r>
        <w:rPr>
          <w:noProof/>
        </w:rPr>
      </w:r>
      <w:r>
        <w:rPr>
          <w:noProof/>
        </w:rPr>
        <w:fldChar w:fldCharType="separate"/>
      </w:r>
      <w:r>
        <w:rPr>
          <w:noProof/>
        </w:rPr>
        <w:t>58</w:t>
      </w:r>
      <w:r>
        <w:rPr>
          <w:noProof/>
        </w:rPr>
        <w:fldChar w:fldCharType="end"/>
      </w:r>
    </w:p>
    <w:p w14:paraId="245D6D23" w14:textId="38B1C03D"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_Toc169938387 \h </w:instrText>
      </w:r>
      <w:r>
        <w:rPr>
          <w:noProof/>
        </w:rPr>
      </w:r>
      <w:r>
        <w:rPr>
          <w:noProof/>
        </w:rPr>
        <w:fldChar w:fldCharType="separate"/>
      </w:r>
      <w:r>
        <w:rPr>
          <w:noProof/>
        </w:rPr>
        <w:t>58</w:t>
      </w:r>
      <w:r>
        <w:rPr>
          <w:noProof/>
        </w:rPr>
        <w:fldChar w:fldCharType="end"/>
      </w:r>
    </w:p>
    <w:p w14:paraId="2F309A2D" w14:textId="1217BAE1"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_Toc169938388 \h </w:instrText>
      </w:r>
      <w:r>
        <w:rPr>
          <w:noProof/>
        </w:rPr>
      </w:r>
      <w:r>
        <w:rPr>
          <w:noProof/>
        </w:rPr>
        <w:fldChar w:fldCharType="separate"/>
      </w:r>
      <w:r>
        <w:rPr>
          <w:noProof/>
        </w:rPr>
        <w:t>58</w:t>
      </w:r>
      <w:r>
        <w:rPr>
          <w:noProof/>
        </w:rPr>
        <w:fldChar w:fldCharType="end"/>
      </w:r>
    </w:p>
    <w:p w14:paraId="76978E9B" w14:textId="709BDB01"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_Toc169938389 \h </w:instrText>
      </w:r>
      <w:r>
        <w:rPr>
          <w:noProof/>
        </w:rPr>
      </w:r>
      <w:r>
        <w:rPr>
          <w:noProof/>
        </w:rPr>
        <w:fldChar w:fldCharType="separate"/>
      </w:r>
      <w:r>
        <w:rPr>
          <w:noProof/>
        </w:rPr>
        <w:t>58</w:t>
      </w:r>
      <w:r>
        <w:rPr>
          <w:noProof/>
        </w:rPr>
        <w:fldChar w:fldCharType="end"/>
      </w:r>
    </w:p>
    <w:p w14:paraId="2F46BD7B" w14:textId="4BFD224B"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_Toc169938390 \h </w:instrText>
      </w:r>
      <w:r>
        <w:rPr>
          <w:noProof/>
        </w:rPr>
      </w:r>
      <w:r>
        <w:rPr>
          <w:noProof/>
        </w:rPr>
        <w:fldChar w:fldCharType="separate"/>
      </w:r>
      <w:r>
        <w:rPr>
          <w:noProof/>
        </w:rPr>
        <w:t>58</w:t>
      </w:r>
      <w:r>
        <w:rPr>
          <w:noProof/>
        </w:rPr>
        <w:fldChar w:fldCharType="end"/>
      </w:r>
    </w:p>
    <w:p w14:paraId="47DFE42F" w14:textId="503920B8"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_Toc169938391 \h </w:instrText>
      </w:r>
      <w:r>
        <w:rPr>
          <w:noProof/>
        </w:rPr>
      </w:r>
      <w:r>
        <w:rPr>
          <w:noProof/>
        </w:rPr>
        <w:fldChar w:fldCharType="separate"/>
      </w:r>
      <w:r>
        <w:rPr>
          <w:noProof/>
        </w:rPr>
        <w:t>58</w:t>
      </w:r>
      <w:r>
        <w:rPr>
          <w:noProof/>
        </w:rPr>
        <w:fldChar w:fldCharType="end"/>
      </w:r>
    </w:p>
    <w:p w14:paraId="7341CA5E" w14:textId="220C2BF0"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_Toc169938392 \h </w:instrText>
      </w:r>
      <w:r>
        <w:rPr>
          <w:noProof/>
        </w:rPr>
      </w:r>
      <w:r>
        <w:rPr>
          <w:noProof/>
        </w:rPr>
        <w:fldChar w:fldCharType="separate"/>
      </w:r>
      <w:r>
        <w:rPr>
          <w:noProof/>
        </w:rPr>
        <w:t>59</w:t>
      </w:r>
      <w:r>
        <w:rPr>
          <w:noProof/>
        </w:rPr>
        <w:fldChar w:fldCharType="end"/>
      </w:r>
    </w:p>
    <w:p w14:paraId="3DFD7C8C" w14:textId="5FDB199A"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_Toc169938393 \h </w:instrText>
      </w:r>
      <w:r>
        <w:rPr>
          <w:noProof/>
        </w:rPr>
      </w:r>
      <w:r>
        <w:rPr>
          <w:noProof/>
        </w:rPr>
        <w:fldChar w:fldCharType="separate"/>
      </w:r>
      <w:r>
        <w:rPr>
          <w:noProof/>
        </w:rPr>
        <w:t>59</w:t>
      </w:r>
      <w:r>
        <w:rPr>
          <w:noProof/>
        </w:rPr>
        <w:fldChar w:fldCharType="end"/>
      </w:r>
    </w:p>
    <w:p w14:paraId="409FDF33" w14:textId="2B2BE9F8"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sidRPr="005B646E">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5B646E">
        <w:rPr>
          <w:noProof/>
          <w:lang w:val="en-US"/>
        </w:rPr>
        <w:t>HTTP redirection</w:t>
      </w:r>
      <w:r>
        <w:rPr>
          <w:noProof/>
        </w:rPr>
        <w:tab/>
      </w:r>
      <w:r>
        <w:rPr>
          <w:noProof/>
        </w:rPr>
        <w:fldChar w:fldCharType="begin" w:fldLock="1"/>
      </w:r>
      <w:r>
        <w:rPr>
          <w:noProof/>
        </w:rPr>
        <w:instrText xml:space="preserve"> PAGEREF _Toc169938394 \h </w:instrText>
      </w:r>
      <w:r>
        <w:rPr>
          <w:noProof/>
        </w:rPr>
      </w:r>
      <w:r>
        <w:rPr>
          <w:noProof/>
        </w:rPr>
        <w:fldChar w:fldCharType="separate"/>
      </w:r>
      <w:r>
        <w:rPr>
          <w:noProof/>
        </w:rPr>
        <w:t>60</w:t>
      </w:r>
      <w:r>
        <w:rPr>
          <w:noProof/>
        </w:rPr>
        <w:fldChar w:fldCharType="end"/>
      </w:r>
    </w:p>
    <w:p w14:paraId="50428749" w14:textId="373400A6" w:rsidR="00BE430A" w:rsidRDefault="00BE430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_Toc169938395 \h </w:instrText>
      </w:r>
      <w:r>
        <w:rPr>
          <w:noProof/>
        </w:rPr>
      </w:r>
      <w:r>
        <w:rPr>
          <w:noProof/>
        </w:rPr>
        <w:fldChar w:fldCharType="separate"/>
      </w:r>
      <w:r>
        <w:rPr>
          <w:noProof/>
        </w:rPr>
        <w:t>60</w:t>
      </w:r>
      <w:r>
        <w:rPr>
          <w:noProof/>
        </w:rPr>
        <w:fldChar w:fldCharType="end"/>
      </w:r>
    </w:p>
    <w:p w14:paraId="234CDA9B" w14:textId="22A9817F"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_Toc169938396 \h </w:instrText>
      </w:r>
      <w:r>
        <w:rPr>
          <w:noProof/>
        </w:rPr>
      </w:r>
      <w:r>
        <w:rPr>
          <w:noProof/>
        </w:rPr>
        <w:fldChar w:fldCharType="separate"/>
      </w:r>
      <w:r>
        <w:rPr>
          <w:noProof/>
        </w:rPr>
        <w:t>60</w:t>
      </w:r>
      <w:r>
        <w:rPr>
          <w:noProof/>
        </w:rPr>
        <w:fldChar w:fldCharType="end"/>
      </w:r>
    </w:p>
    <w:p w14:paraId="566B330A" w14:textId="0924F2FF"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_Toc169938397 \h </w:instrText>
      </w:r>
      <w:r>
        <w:rPr>
          <w:noProof/>
        </w:rPr>
      </w:r>
      <w:r>
        <w:rPr>
          <w:noProof/>
        </w:rPr>
        <w:fldChar w:fldCharType="separate"/>
      </w:r>
      <w:r>
        <w:rPr>
          <w:noProof/>
        </w:rPr>
        <w:t>60</w:t>
      </w:r>
      <w:r>
        <w:rPr>
          <w:noProof/>
        </w:rPr>
        <w:fldChar w:fldCharType="end"/>
      </w:r>
    </w:p>
    <w:p w14:paraId="6991F274" w14:textId="3BE6ECD2"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_Toc169938398 \h </w:instrText>
      </w:r>
      <w:r>
        <w:rPr>
          <w:noProof/>
        </w:rPr>
      </w:r>
      <w:r>
        <w:rPr>
          <w:noProof/>
        </w:rPr>
        <w:fldChar w:fldCharType="separate"/>
      </w:r>
      <w:r>
        <w:rPr>
          <w:noProof/>
        </w:rPr>
        <w:t>60</w:t>
      </w:r>
      <w:r>
        <w:rPr>
          <w:noProof/>
        </w:rPr>
        <w:fldChar w:fldCharType="end"/>
      </w:r>
    </w:p>
    <w:p w14:paraId="1F0F3498" w14:textId="287A399B"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_Toc169938399 \h </w:instrText>
      </w:r>
      <w:r>
        <w:rPr>
          <w:noProof/>
        </w:rPr>
      </w:r>
      <w:r>
        <w:rPr>
          <w:noProof/>
        </w:rPr>
        <w:fldChar w:fldCharType="separate"/>
      </w:r>
      <w:r>
        <w:rPr>
          <w:noProof/>
        </w:rPr>
        <w:t>60</w:t>
      </w:r>
      <w:r>
        <w:rPr>
          <w:noProof/>
        </w:rPr>
        <w:fldChar w:fldCharType="end"/>
      </w:r>
    </w:p>
    <w:p w14:paraId="256166A4" w14:textId="358DF3C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_Toc169938400 \h </w:instrText>
      </w:r>
      <w:r>
        <w:rPr>
          <w:noProof/>
        </w:rPr>
      </w:r>
      <w:r>
        <w:rPr>
          <w:noProof/>
        </w:rPr>
        <w:fldChar w:fldCharType="separate"/>
      </w:r>
      <w:r>
        <w:rPr>
          <w:noProof/>
        </w:rPr>
        <w:t>60</w:t>
      </w:r>
      <w:r>
        <w:rPr>
          <w:noProof/>
        </w:rPr>
        <w:fldChar w:fldCharType="end"/>
      </w:r>
    </w:p>
    <w:p w14:paraId="24AB56A1" w14:textId="0F91A97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_Toc169938401 \h </w:instrText>
      </w:r>
      <w:r>
        <w:rPr>
          <w:noProof/>
        </w:rPr>
      </w:r>
      <w:r>
        <w:rPr>
          <w:noProof/>
        </w:rPr>
        <w:fldChar w:fldCharType="separate"/>
      </w:r>
      <w:r>
        <w:rPr>
          <w:noProof/>
        </w:rPr>
        <w:t>61</w:t>
      </w:r>
      <w:r>
        <w:rPr>
          <w:noProof/>
        </w:rPr>
        <w:fldChar w:fldCharType="end"/>
      </w:r>
    </w:p>
    <w:p w14:paraId="5C27290A" w14:textId="483E043B"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_Toc169938402 \h </w:instrText>
      </w:r>
      <w:r>
        <w:rPr>
          <w:noProof/>
        </w:rPr>
      </w:r>
      <w:r>
        <w:rPr>
          <w:noProof/>
        </w:rPr>
        <w:fldChar w:fldCharType="separate"/>
      </w:r>
      <w:r>
        <w:rPr>
          <w:noProof/>
        </w:rPr>
        <w:t>61</w:t>
      </w:r>
      <w:r>
        <w:rPr>
          <w:noProof/>
        </w:rPr>
        <w:fldChar w:fldCharType="end"/>
      </w:r>
    </w:p>
    <w:p w14:paraId="655E5A91" w14:textId="2A46F20A"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_Toc169938403 \h </w:instrText>
      </w:r>
      <w:r>
        <w:rPr>
          <w:noProof/>
        </w:rPr>
      </w:r>
      <w:r>
        <w:rPr>
          <w:noProof/>
        </w:rPr>
        <w:fldChar w:fldCharType="separate"/>
      </w:r>
      <w:r>
        <w:rPr>
          <w:noProof/>
        </w:rPr>
        <w:t>61</w:t>
      </w:r>
      <w:r>
        <w:rPr>
          <w:noProof/>
        </w:rPr>
        <w:fldChar w:fldCharType="end"/>
      </w:r>
    </w:p>
    <w:p w14:paraId="6FC56921" w14:textId="0B1DFED8"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_Toc169938404 \h </w:instrText>
      </w:r>
      <w:r>
        <w:rPr>
          <w:noProof/>
        </w:rPr>
      </w:r>
      <w:r>
        <w:rPr>
          <w:noProof/>
        </w:rPr>
        <w:fldChar w:fldCharType="separate"/>
      </w:r>
      <w:r>
        <w:rPr>
          <w:noProof/>
        </w:rPr>
        <w:t>61</w:t>
      </w:r>
      <w:r>
        <w:rPr>
          <w:noProof/>
        </w:rPr>
        <w:fldChar w:fldCharType="end"/>
      </w:r>
    </w:p>
    <w:p w14:paraId="035F0BE1" w14:textId="184265AD"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_Toc169938405 \h </w:instrText>
      </w:r>
      <w:r>
        <w:rPr>
          <w:noProof/>
        </w:rPr>
      </w:r>
      <w:r>
        <w:rPr>
          <w:noProof/>
        </w:rPr>
        <w:fldChar w:fldCharType="separate"/>
      </w:r>
      <w:r>
        <w:rPr>
          <w:noProof/>
        </w:rPr>
        <w:t>61</w:t>
      </w:r>
      <w:r>
        <w:rPr>
          <w:noProof/>
        </w:rPr>
        <w:fldChar w:fldCharType="end"/>
      </w:r>
    </w:p>
    <w:p w14:paraId="70577800" w14:textId="7DBFC9F9"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_Toc169938406 \h </w:instrText>
      </w:r>
      <w:r>
        <w:rPr>
          <w:noProof/>
        </w:rPr>
      </w:r>
      <w:r>
        <w:rPr>
          <w:noProof/>
        </w:rPr>
        <w:fldChar w:fldCharType="separate"/>
      </w:r>
      <w:r>
        <w:rPr>
          <w:noProof/>
        </w:rPr>
        <w:t>61</w:t>
      </w:r>
      <w:r>
        <w:rPr>
          <w:noProof/>
        </w:rPr>
        <w:fldChar w:fldCharType="end"/>
      </w:r>
    </w:p>
    <w:p w14:paraId="66A379DB" w14:textId="046FCA37"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_Toc169938407 \h </w:instrText>
      </w:r>
      <w:r>
        <w:rPr>
          <w:noProof/>
        </w:rPr>
      </w:r>
      <w:r>
        <w:rPr>
          <w:noProof/>
        </w:rPr>
        <w:fldChar w:fldCharType="separate"/>
      </w:r>
      <w:r>
        <w:rPr>
          <w:noProof/>
        </w:rPr>
        <w:t>62</w:t>
      </w:r>
      <w:r>
        <w:rPr>
          <w:noProof/>
        </w:rPr>
        <w:fldChar w:fldCharType="end"/>
      </w:r>
    </w:p>
    <w:p w14:paraId="2886A917" w14:textId="50C9A0E7"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_Toc169938408 \h </w:instrText>
      </w:r>
      <w:r>
        <w:rPr>
          <w:noProof/>
        </w:rPr>
      </w:r>
      <w:r>
        <w:rPr>
          <w:noProof/>
        </w:rPr>
        <w:fldChar w:fldCharType="separate"/>
      </w:r>
      <w:r>
        <w:rPr>
          <w:noProof/>
        </w:rPr>
        <w:t>62</w:t>
      </w:r>
      <w:r>
        <w:rPr>
          <w:noProof/>
        </w:rPr>
        <w:fldChar w:fldCharType="end"/>
      </w:r>
    </w:p>
    <w:p w14:paraId="5111ABB9" w14:textId="7FB71DEC"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_Toc169938409 \h </w:instrText>
      </w:r>
      <w:r>
        <w:rPr>
          <w:noProof/>
        </w:rPr>
      </w:r>
      <w:r>
        <w:rPr>
          <w:noProof/>
        </w:rPr>
        <w:fldChar w:fldCharType="separate"/>
      </w:r>
      <w:r>
        <w:rPr>
          <w:noProof/>
        </w:rPr>
        <w:t>63</w:t>
      </w:r>
      <w:r>
        <w:rPr>
          <w:noProof/>
        </w:rPr>
        <w:fldChar w:fldCharType="end"/>
      </w:r>
    </w:p>
    <w:p w14:paraId="2DF5C647" w14:textId="364288C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_Toc169938410 \h </w:instrText>
      </w:r>
      <w:r>
        <w:rPr>
          <w:noProof/>
        </w:rPr>
      </w:r>
      <w:r>
        <w:rPr>
          <w:noProof/>
        </w:rPr>
        <w:fldChar w:fldCharType="separate"/>
      </w:r>
      <w:r>
        <w:rPr>
          <w:noProof/>
        </w:rPr>
        <w:t>63</w:t>
      </w:r>
      <w:r>
        <w:rPr>
          <w:noProof/>
        </w:rPr>
        <w:fldChar w:fldCharType="end"/>
      </w:r>
    </w:p>
    <w:p w14:paraId="48C4651D" w14:textId="4C2AD8CB"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_Toc169938411 \h </w:instrText>
      </w:r>
      <w:r>
        <w:rPr>
          <w:noProof/>
        </w:rPr>
      </w:r>
      <w:r>
        <w:rPr>
          <w:noProof/>
        </w:rPr>
        <w:fldChar w:fldCharType="separate"/>
      </w:r>
      <w:r>
        <w:rPr>
          <w:noProof/>
        </w:rPr>
        <w:t>63</w:t>
      </w:r>
      <w:r>
        <w:rPr>
          <w:noProof/>
        </w:rPr>
        <w:fldChar w:fldCharType="end"/>
      </w:r>
    </w:p>
    <w:p w14:paraId="3167E2C7" w14:textId="0EEA301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_Toc169938412 \h </w:instrText>
      </w:r>
      <w:r>
        <w:rPr>
          <w:noProof/>
        </w:rPr>
      </w:r>
      <w:r>
        <w:rPr>
          <w:noProof/>
        </w:rPr>
        <w:fldChar w:fldCharType="separate"/>
      </w:r>
      <w:r>
        <w:rPr>
          <w:noProof/>
        </w:rPr>
        <w:t>63</w:t>
      </w:r>
      <w:r>
        <w:rPr>
          <w:noProof/>
        </w:rPr>
        <w:fldChar w:fldCharType="end"/>
      </w:r>
    </w:p>
    <w:p w14:paraId="7973AC94" w14:textId="44A96920"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_Toc169938413 \h </w:instrText>
      </w:r>
      <w:r>
        <w:rPr>
          <w:noProof/>
        </w:rPr>
      </w:r>
      <w:r>
        <w:rPr>
          <w:noProof/>
        </w:rPr>
        <w:fldChar w:fldCharType="separate"/>
      </w:r>
      <w:r>
        <w:rPr>
          <w:noProof/>
        </w:rPr>
        <w:t>64</w:t>
      </w:r>
      <w:r>
        <w:rPr>
          <w:noProof/>
        </w:rPr>
        <w:fldChar w:fldCharType="end"/>
      </w:r>
    </w:p>
    <w:p w14:paraId="65B0A41F" w14:textId="543E3D92"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_Toc169938414 \h </w:instrText>
      </w:r>
      <w:r>
        <w:rPr>
          <w:noProof/>
        </w:rPr>
      </w:r>
      <w:r>
        <w:rPr>
          <w:noProof/>
        </w:rPr>
        <w:fldChar w:fldCharType="separate"/>
      </w:r>
      <w:r>
        <w:rPr>
          <w:noProof/>
        </w:rPr>
        <w:t>67</w:t>
      </w:r>
      <w:r>
        <w:rPr>
          <w:noProof/>
        </w:rPr>
        <w:fldChar w:fldCharType="end"/>
      </w:r>
    </w:p>
    <w:p w14:paraId="44952AEE" w14:textId="6F5E97D2"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_Toc169938415 \h </w:instrText>
      </w:r>
      <w:r>
        <w:rPr>
          <w:noProof/>
        </w:rPr>
      </w:r>
      <w:r>
        <w:rPr>
          <w:noProof/>
        </w:rPr>
        <w:fldChar w:fldCharType="separate"/>
      </w:r>
      <w:r>
        <w:rPr>
          <w:noProof/>
        </w:rPr>
        <w:t>68</w:t>
      </w:r>
      <w:r>
        <w:rPr>
          <w:noProof/>
        </w:rPr>
        <w:fldChar w:fldCharType="end"/>
      </w:r>
    </w:p>
    <w:p w14:paraId="299CB4FE" w14:textId="710E3EE3"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_Toc169938416 \h </w:instrText>
      </w:r>
      <w:r>
        <w:rPr>
          <w:noProof/>
        </w:rPr>
      </w:r>
      <w:r>
        <w:rPr>
          <w:noProof/>
        </w:rPr>
        <w:fldChar w:fldCharType="separate"/>
      </w:r>
      <w:r>
        <w:rPr>
          <w:noProof/>
        </w:rPr>
        <w:t>68</w:t>
      </w:r>
      <w:r>
        <w:rPr>
          <w:noProof/>
        </w:rPr>
        <w:fldChar w:fldCharType="end"/>
      </w:r>
    </w:p>
    <w:p w14:paraId="7BD84784" w14:textId="4DFFBA91"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_Toc169938417 \h </w:instrText>
      </w:r>
      <w:r>
        <w:rPr>
          <w:noProof/>
        </w:rPr>
      </w:r>
      <w:r>
        <w:rPr>
          <w:noProof/>
        </w:rPr>
        <w:fldChar w:fldCharType="separate"/>
      </w:r>
      <w:r>
        <w:rPr>
          <w:noProof/>
        </w:rPr>
        <w:t>68</w:t>
      </w:r>
      <w:r>
        <w:rPr>
          <w:noProof/>
        </w:rPr>
        <w:fldChar w:fldCharType="end"/>
      </w:r>
    </w:p>
    <w:p w14:paraId="333C8B97" w14:textId="6484E613"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_Toc169938418 \h </w:instrText>
      </w:r>
      <w:r>
        <w:rPr>
          <w:noProof/>
        </w:rPr>
      </w:r>
      <w:r>
        <w:rPr>
          <w:noProof/>
        </w:rPr>
        <w:fldChar w:fldCharType="separate"/>
      </w:r>
      <w:r>
        <w:rPr>
          <w:noProof/>
        </w:rPr>
        <w:t>68</w:t>
      </w:r>
      <w:r>
        <w:rPr>
          <w:noProof/>
        </w:rPr>
        <w:fldChar w:fldCharType="end"/>
      </w:r>
    </w:p>
    <w:p w14:paraId="34C3E46A" w14:textId="7FDA98D4"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_Toc169938419 \h </w:instrText>
      </w:r>
      <w:r>
        <w:rPr>
          <w:noProof/>
        </w:rPr>
      </w:r>
      <w:r>
        <w:rPr>
          <w:noProof/>
        </w:rPr>
        <w:fldChar w:fldCharType="separate"/>
      </w:r>
      <w:r>
        <w:rPr>
          <w:noProof/>
        </w:rPr>
        <w:t>68</w:t>
      </w:r>
      <w:r>
        <w:rPr>
          <w:noProof/>
        </w:rPr>
        <w:fldChar w:fldCharType="end"/>
      </w:r>
    </w:p>
    <w:p w14:paraId="5A1E9810" w14:textId="724EA84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_Toc169938420 \h </w:instrText>
      </w:r>
      <w:r>
        <w:rPr>
          <w:noProof/>
        </w:rPr>
      </w:r>
      <w:r>
        <w:rPr>
          <w:noProof/>
        </w:rPr>
        <w:fldChar w:fldCharType="separate"/>
      </w:r>
      <w:r>
        <w:rPr>
          <w:noProof/>
        </w:rPr>
        <w:t>68</w:t>
      </w:r>
      <w:r>
        <w:rPr>
          <w:noProof/>
        </w:rPr>
        <w:fldChar w:fldCharType="end"/>
      </w:r>
    </w:p>
    <w:p w14:paraId="62BC8AAE" w14:textId="644ADDC2"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_Toc169938421 \h </w:instrText>
      </w:r>
      <w:r>
        <w:rPr>
          <w:noProof/>
        </w:rPr>
      </w:r>
      <w:r>
        <w:rPr>
          <w:noProof/>
        </w:rPr>
        <w:fldChar w:fldCharType="separate"/>
      </w:r>
      <w:r>
        <w:rPr>
          <w:noProof/>
        </w:rPr>
        <w:t>69</w:t>
      </w:r>
      <w:r>
        <w:rPr>
          <w:noProof/>
        </w:rPr>
        <w:fldChar w:fldCharType="end"/>
      </w:r>
    </w:p>
    <w:p w14:paraId="7621327D" w14:textId="2990E759"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_Toc169938422 \h </w:instrText>
      </w:r>
      <w:r>
        <w:rPr>
          <w:noProof/>
        </w:rPr>
      </w:r>
      <w:r>
        <w:rPr>
          <w:noProof/>
        </w:rPr>
        <w:fldChar w:fldCharType="separate"/>
      </w:r>
      <w:r>
        <w:rPr>
          <w:noProof/>
        </w:rPr>
        <w:t>69</w:t>
      </w:r>
      <w:r>
        <w:rPr>
          <w:noProof/>
        </w:rPr>
        <w:fldChar w:fldCharType="end"/>
      </w:r>
    </w:p>
    <w:p w14:paraId="729ADA38" w14:textId="2972B5B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sidRPr="005B646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B646E">
        <w:rPr>
          <w:noProof/>
          <w:lang w:val="en-US"/>
        </w:rPr>
        <w:t>Structured data types</w:t>
      </w:r>
      <w:r>
        <w:rPr>
          <w:noProof/>
        </w:rPr>
        <w:tab/>
      </w:r>
      <w:r>
        <w:rPr>
          <w:noProof/>
        </w:rPr>
        <w:fldChar w:fldCharType="begin" w:fldLock="1"/>
      </w:r>
      <w:r>
        <w:rPr>
          <w:noProof/>
        </w:rPr>
        <w:instrText xml:space="preserve"> PAGEREF _Toc169938423 \h </w:instrText>
      </w:r>
      <w:r>
        <w:rPr>
          <w:noProof/>
        </w:rPr>
      </w:r>
      <w:r>
        <w:rPr>
          <w:noProof/>
        </w:rPr>
        <w:fldChar w:fldCharType="separate"/>
      </w:r>
      <w:r>
        <w:rPr>
          <w:noProof/>
        </w:rPr>
        <w:t>70</w:t>
      </w:r>
      <w:r>
        <w:rPr>
          <w:noProof/>
        </w:rPr>
        <w:fldChar w:fldCharType="end"/>
      </w:r>
    </w:p>
    <w:p w14:paraId="39B29D71" w14:textId="41D475FC"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_Toc169938424 \h </w:instrText>
      </w:r>
      <w:r>
        <w:rPr>
          <w:noProof/>
        </w:rPr>
      </w:r>
      <w:r>
        <w:rPr>
          <w:noProof/>
        </w:rPr>
        <w:fldChar w:fldCharType="separate"/>
      </w:r>
      <w:r>
        <w:rPr>
          <w:noProof/>
        </w:rPr>
        <w:t>70</w:t>
      </w:r>
      <w:r>
        <w:rPr>
          <w:noProof/>
        </w:rPr>
        <w:fldChar w:fldCharType="end"/>
      </w:r>
    </w:p>
    <w:p w14:paraId="144EBEB6" w14:textId="1899F08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_Toc169938425 \h </w:instrText>
      </w:r>
      <w:r>
        <w:rPr>
          <w:noProof/>
        </w:rPr>
      </w:r>
      <w:r>
        <w:rPr>
          <w:noProof/>
        </w:rPr>
        <w:fldChar w:fldCharType="separate"/>
      </w:r>
      <w:r>
        <w:rPr>
          <w:noProof/>
        </w:rPr>
        <w:t>71</w:t>
      </w:r>
      <w:r>
        <w:rPr>
          <w:noProof/>
        </w:rPr>
        <w:fldChar w:fldCharType="end"/>
      </w:r>
    </w:p>
    <w:p w14:paraId="2BF70A9C" w14:textId="3BCA93D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_Toc169938426 \h </w:instrText>
      </w:r>
      <w:r>
        <w:rPr>
          <w:noProof/>
        </w:rPr>
      </w:r>
      <w:r>
        <w:rPr>
          <w:noProof/>
        </w:rPr>
        <w:fldChar w:fldCharType="separate"/>
      </w:r>
      <w:r>
        <w:rPr>
          <w:noProof/>
        </w:rPr>
        <w:t>72</w:t>
      </w:r>
      <w:r>
        <w:rPr>
          <w:noProof/>
        </w:rPr>
        <w:fldChar w:fldCharType="end"/>
      </w:r>
    </w:p>
    <w:p w14:paraId="3F5EC8E1" w14:textId="0C841DAA"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fldLock="1"/>
      </w:r>
      <w:r>
        <w:rPr>
          <w:noProof/>
        </w:rPr>
        <w:instrText xml:space="preserve"> PAGEREF _Toc169938427 \h </w:instrText>
      </w:r>
      <w:r>
        <w:rPr>
          <w:noProof/>
        </w:rPr>
      </w:r>
      <w:r>
        <w:rPr>
          <w:noProof/>
        </w:rPr>
        <w:fldChar w:fldCharType="separate"/>
      </w:r>
      <w:r>
        <w:rPr>
          <w:noProof/>
        </w:rPr>
        <w:t>72</w:t>
      </w:r>
      <w:r>
        <w:rPr>
          <w:noProof/>
        </w:rPr>
        <w:fldChar w:fldCharType="end"/>
      </w:r>
    </w:p>
    <w:p w14:paraId="324D4125" w14:textId="2F902CC6"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fldLock="1"/>
      </w:r>
      <w:r>
        <w:rPr>
          <w:noProof/>
        </w:rPr>
        <w:instrText xml:space="preserve"> PAGEREF _Toc169938428 \h </w:instrText>
      </w:r>
      <w:r>
        <w:rPr>
          <w:noProof/>
        </w:rPr>
      </w:r>
      <w:r>
        <w:rPr>
          <w:noProof/>
        </w:rPr>
        <w:fldChar w:fldCharType="separate"/>
      </w:r>
      <w:r>
        <w:rPr>
          <w:noProof/>
        </w:rPr>
        <w:t>73</w:t>
      </w:r>
      <w:r>
        <w:rPr>
          <w:noProof/>
        </w:rPr>
        <w:fldChar w:fldCharType="end"/>
      </w:r>
    </w:p>
    <w:p w14:paraId="58C90760" w14:textId="02A96E6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_Toc169938429 \h </w:instrText>
      </w:r>
      <w:r>
        <w:rPr>
          <w:noProof/>
        </w:rPr>
      </w:r>
      <w:r>
        <w:rPr>
          <w:noProof/>
        </w:rPr>
        <w:fldChar w:fldCharType="separate"/>
      </w:r>
      <w:r>
        <w:rPr>
          <w:noProof/>
        </w:rPr>
        <w:t>73</w:t>
      </w:r>
      <w:r>
        <w:rPr>
          <w:noProof/>
        </w:rPr>
        <w:fldChar w:fldCharType="end"/>
      </w:r>
    </w:p>
    <w:p w14:paraId="332CCD09" w14:textId="38343BF1"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fldLock="1"/>
      </w:r>
      <w:r>
        <w:rPr>
          <w:noProof/>
        </w:rPr>
        <w:instrText xml:space="preserve"> PAGEREF _Toc169938430 \h </w:instrText>
      </w:r>
      <w:r>
        <w:rPr>
          <w:noProof/>
        </w:rPr>
      </w:r>
      <w:r>
        <w:rPr>
          <w:noProof/>
        </w:rPr>
        <w:fldChar w:fldCharType="separate"/>
      </w:r>
      <w:r>
        <w:rPr>
          <w:noProof/>
        </w:rPr>
        <w:t>74</w:t>
      </w:r>
      <w:r>
        <w:rPr>
          <w:noProof/>
        </w:rPr>
        <w:fldChar w:fldCharType="end"/>
      </w:r>
    </w:p>
    <w:p w14:paraId="58C29FF8" w14:textId="09562BD3"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sidRPr="005B646E">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B646E">
        <w:rPr>
          <w:noProof/>
          <w:lang w:val="en-US"/>
        </w:rPr>
        <w:t>Simple data types and enumerations</w:t>
      </w:r>
      <w:r>
        <w:rPr>
          <w:noProof/>
        </w:rPr>
        <w:tab/>
      </w:r>
      <w:r>
        <w:rPr>
          <w:noProof/>
        </w:rPr>
        <w:fldChar w:fldCharType="begin" w:fldLock="1"/>
      </w:r>
      <w:r>
        <w:rPr>
          <w:noProof/>
        </w:rPr>
        <w:instrText xml:space="preserve"> PAGEREF _Toc169938431 \h </w:instrText>
      </w:r>
      <w:r>
        <w:rPr>
          <w:noProof/>
        </w:rPr>
      </w:r>
      <w:r>
        <w:rPr>
          <w:noProof/>
        </w:rPr>
        <w:fldChar w:fldCharType="separate"/>
      </w:r>
      <w:r>
        <w:rPr>
          <w:noProof/>
        </w:rPr>
        <w:t>74</w:t>
      </w:r>
      <w:r>
        <w:rPr>
          <w:noProof/>
        </w:rPr>
        <w:fldChar w:fldCharType="end"/>
      </w:r>
    </w:p>
    <w:p w14:paraId="3D7FD4CC" w14:textId="36EC19D3"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_Toc169938432 \h </w:instrText>
      </w:r>
      <w:r>
        <w:rPr>
          <w:noProof/>
        </w:rPr>
      </w:r>
      <w:r>
        <w:rPr>
          <w:noProof/>
        </w:rPr>
        <w:fldChar w:fldCharType="separate"/>
      </w:r>
      <w:r>
        <w:rPr>
          <w:noProof/>
        </w:rPr>
        <w:t>74</w:t>
      </w:r>
      <w:r>
        <w:rPr>
          <w:noProof/>
        </w:rPr>
        <w:fldChar w:fldCharType="end"/>
      </w:r>
    </w:p>
    <w:p w14:paraId="6C135892" w14:textId="6C5F4EE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_Toc169938433 \h </w:instrText>
      </w:r>
      <w:r>
        <w:rPr>
          <w:noProof/>
        </w:rPr>
      </w:r>
      <w:r>
        <w:rPr>
          <w:noProof/>
        </w:rPr>
        <w:fldChar w:fldCharType="separate"/>
      </w:r>
      <w:r>
        <w:rPr>
          <w:noProof/>
        </w:rPr>
        <w:t>74</w:t>
      </w:r>
      <w:r>
        <w:rPr>
          <w:noProof/>
        </w:rPr>
        <w:fldChar w:fldCharType="end"/>
      </w:r>
    </w:p>
    <w:p w14:paraId="3D39B74D" w14:textId="4481A398"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_Toc169938434 \h </w:instrText>
      </w:r>
      <w:r>
        <w:rPr>
          <w:noProof/>
        </w:rPr>
      </w:r>
      <w:r>
        <w:rPr>
          <w:noProof/>
        </w:rPr>
        <w:fldChar w:fldCharType="separate"/>
      </w:r>
      <w:r>
        <w:rPr>
          <w:noProof/>
        </w:rPr>
        <w:t>74</w:t>
      </w:r>
      <w:r>
        <w:rPr>
          <w:noProof/>
        </w:rPr>
        <w:fldChar w:fldCharType="end"/>
      </w:r>
    </w:p>
    <w:p w14:paraId="6A39CBED" w14:textId="436C1C1E" w:rsidR="00BE430A" w:rsidRDefault="00BE430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_Toc169938435 \h </w:instrText>
      </w:r>
      <w:r>
        <w:rPr>
          <w:noProof/>
        </w:rPr>
      </w:r>
      <w:r>
        <w:rPr>
          <w:noProof/>
        </w:rPr>
        <w:fldChar w:fldCharType="separate"/>
      </w:r>
      <w:r>
        <w:rPr>
          <w:noProof/>
        </w:rPr>
        <w:t>74</w:t>
      </w:r>
      <w:r>
        <w:rPr>
          <w:noProof/>
        </w:rPr>
        <w:fldChar w:fldCharType="end"/>
      </w:r>
    </w:p>
    <w:p w14:paraId="465143D3" w14:textId="6560338E"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sidRPr="005B646E">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_Toc169938436 \h </w:instrText>
      </w:r>
      <w:r>
        <w:rPr>
          <w:noProof/>
        </w:rPr>
      </w:r>
      <w:r>
        <w:rPr>
          <w:noProof/>
        </w:rPr>
        <w:fldChar w:fldCharType="separate"/>
      </w:r>
      <w:r>
        <w:rPr>
          <w:noProof/>
        </w:rPr>
        <w:t>75</w:t>
      </w:r>
      <w:r>
        <w:rPr>
          <w:noProof/>
        </w:rPr>
        <w:fldChar w:fldCharType="end"/>
      </w:r>
    </w:p>
    <w:p w14:paraId="36A3D1BD" w14:textId="3244F8E8"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_Toc169938437 \h </w:instrText>
      </w:r>
      <w:r>
        <w:rPr>
          <w:noProof/>
        </w:rPr>
      </w:r>
      <w:r>
        <w:rPr>
          <w:noProof/>
        </w:rPr>
        <w:fldChar w:fldCharType="separate"/>
      </w:r>
      <w:r>
        <w:rPr>
          <w:noProof/>
        </w:rPr>
        <w:t>75</w:t>
      </w:r>
      <w:r>
        <w:rPr>
          <w:noProof/>
        </w:rPr>
        <w:fldChar w:fldCharType="end"/>
      </w:r>
    </w:p>
    <w:p w14:paraId="45B22291" w14:textId="5EA68459"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_Toc169938438 \h </w:instrText>
      </w:r>
      <w:r>
        <w:rPr>
          <w:noProof/>
        </w:rPr>
      </w:r>
      <w:r>
        <w:rPr>
          <w:noProof/>
        </w:rPr>
        <w:fldChar w:fldCharType="separate"/>
      </w:r>
      <w:r>
        <w:rPr>
          <w:noProof/>
        </w:rPr>
        <w:t>75</w:t>
      </w:r>
      <w:r>
        <w:rPr>
          <w:noProof/>
        </w:rPr>
        <w:fldChar w:fldCharType="end"/>
      </w:r>
    </w:p>
    <w:p w14:paraId="5DE4E586" w14:textId="1B1424DF"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_Toc169938439 \h </w:instrText>
      </w:r>
      <w:r>
        <w:rPr>
          <w:noProof/>
        </w:rPr>
      </w:r>
      <w:r>
        <w:rPr>
          <w:noProof/>
        </w:rPr>
        <w:fldChar w:fldCharType="separate"/>
      </w:r>
      <w:r>
        <w:rPr>
          <w:noProof/>
        </w:rPr>
        <w:t>75</w:t>
      </w:r>
      <w:r>
        <w:rPr>
          <w:noProof/>
        </w:rPr>
        <w:fldChar w:fldCharType="end"/>
      </w:r>
    </w:p>
    <w:p w14:paraId="31461F25" w14:textId="15A05841"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_Toc169938440 \h </w:instrText>
      </w:r>
      <w:r>
        <w:rPr>
          <w:noProof/>
        </w:rPr>
      </w:r>
      <w:r>
        <w:rPr>
          <w:noProof/>
        </w:rPr>
        <w:fldChar w:fldCharType="separate"/>
      </w:r>
      <w:r>
        <w:rPr>
          <w:noProof/>
        </w:rPr>
        <w:t>75</w:t>
      </w:r>
      <w:r>
        <w:rPr>
          <w:noProof/>
        </w:rPr>
        <w:fldChar w:fldCharType="end"/>
      </w:r>
    </w:p>
    <w:p w14:paraId="6A25A3A2" w14:textId="7D1A9C69" w:rsidR="00BE430A" w:rsidRDefault="00BE430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_Toc169938441 \h </w:instrText>
      </w:r>
      <w:r>
        <w:rPr>
          <w:noProof/>
        </w:rPr>
      </w:r>
      <w:r>
        <w:rPr>
          <w:noProof/>
        </w:rPr>
        <w:fldChar w:fldCharType="separate"/>
      </w:r>
      <w:r>
        <w:rPr>
          <w:noProof/>
        </w:rPr>
        <w:t>75</w:t>
      </w:r>
      <w:r>
        <w:rPr>
          <w:noProof/>
        </w:rPr>
        <w:fldChar w:fldCharType="end"/>
      </w:r>
    </w:p>
    <w:p w14:paraId="41036BD9" w14:textId="0B0B91FF"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_Toc169938442 \h </w:instrText>
      </w:r>
      <w:r>
        <w:rPr>
          <w:noProof/>
        </w:rPr>
      </w:r>
      <w:r>
        <w:rPr>
          <w:noProof/>
        </w:rPr>
        <w:fldChar w:fldCharType="separate"/>
      </w:r>
      <w:r>
        <w:rPr>
          <w:noProof/>
        </w:rPr>
        <w:t>75</w:t>
      </w:r>
      <w:r>
        <w:rPr>
          <w:noProof/>
        </w:rPr>
        <w:fldChar w:fldCharType="end"/>
      </w:r>
    </w:p>
    <w:p w14:paraId="3B4D302F" w14:textId="6AFF8DA5"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_Toc169938443 \h </w:instrText>
      </w:r>
      <w:r>
        <w:rPr>
          <w:noProof/>
        </w:rPr>
      </w:r>
      <w:r>
        <w:rPr>
          <w:noProof/>
        </w:rPr>
        <w:fldChar w:fldCharType="separate"/>
      </w:r>
      <w:r>
        <w:rPr>
          <w:noProof/>
        </w:rPr>
        <w:t>76</w:t>
      </w:r>
      <w:r>
        <w:rPr>
          <w:noProof/>
        </w:rPr>
        <w:fldChar w:fldCharType="end"/>
      </w:r>
    </w:p>
    <w:p w14:paraId="1B3E5870" w14:textId="5C7DE4A3" w:rsidR="00BE430A" w:rsidRDefault="00BE430A">
      <w:pPr>
        <w:pStyle w:val="TOC3"/>
        <w:rPr>
          <w:rFonts w:asciiTheme="minorHAnsi" w:eastAsiaTheme="minorEastAsia" w:hAnsiTheme="minorHAnsi" w:cstheme="minorBidi"/>
          <w:noProof/>
          <w:kern w:val="2"/>
          <w:sz w:val="24"/>
          <w:szCs w:val="24"/>
          <w:lang w:eastAsia="en-GB"/>
          <w14:ligatures w14:val="standardContextual"/>
        </w:rPr>
      </w:pPr>
      <w:r w:rsidRPr="005B646E">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5B646E">
        <w:rPr>
          <w:noProof/>
          <w:lang w:val="en-US"/>
        </w:rPr>
        <w:t>HTTP redirection</w:t>
      </w:r>
      <w:r>
        <w:rPr>
          <w:noProof/>
        </w:rPr>
        <w:tab/>
      </w:r>
      <w:r>
        <w:rPr>
          <w:noProof/>
        </w:rPr>
        <w:fldChar w:fldCharType="begin" w:fldLock="1"/>
      </w:r>
      <w:r>
        <w:rPr>
          <w:noProof/>
        </w:rPr>
        <w:instrText xml:space="preserve"> PAGEREF _Toc169938444 \h </w:instrText>
      </w:r>
      <w:r>
        <w:rPr>
          <w:noProof/>
        </w:rPr>
      </w:r>
      <w:r>
        <w:rPr>
          <w:noProof/>
        </w:rPr>
        <w:fldChar w:fldCharType="separate"/>
      </w:r>
      <w:r>
        <w:rPr>
          <w:noProof/>
        </w:rPr>
        <w:t>76</w:t>
      </w:r>
      <w:r>
        <w:rPr>
          <w:noProof/>
        </w:rPr>
        <w:fldChar w:fldCharType="end"/>
      </w:r>
    </w:p>
    <w:p w14:paraId="41D3809A" w14:textId="7CEEF10B" w:rsidR="00BE430A" w:rsidRDefault="00BE430A" w:rsidP="00BE43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_Toc169938445 \h </w:instrText>
      </w:r>
      <w:r>
        <w:rPr>
          <w:noProof/>
        </w:rPr>
      </w:r>
      <w:r>
        <w:rPr>
          <w:noProof/>
        </w:rPr>
        <w:fldChar w:fldCharType="separate"/>
      </w:r>
      <w:r>
        <w:rPr>
          <w:noProof/>
        </w:rPr>
        <w:t>77</w:t>
      </w:r>
      <w:r>
        <w:rPr>
          <w:noProof/>
        </w:rPr>
        <w:fldChar w:fldCharType="end"/>
      </w:r>
    </w:p>
    <w:p w14:paraId="69F96B76" w14:textId="22D13CE0"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_Toc169938446 \h </w:instrText>
      </w:r>
      <w:r>
        <w:rPr>
          <w:noProof/>
        </w:rPr>
      </w:r>
      <w:r>
        <w:rPr>
          <w:noProof/>
        </w:rPr>
        <w:fldChar w:fldCharType="separate"/>
      </w:r>
      <w:r>
        <w:rPr>
          <w:noProof/>
        </w:rPr>
        <w:t>77</w:t>
      </w:r>
      <w:r>
        <w:rPr>
          <w:noProof/>
        </w:rPr>
        <w:fldChar w:fldCharType="end"/>
      </w:r>
    </w:p>
    <w:p w14:paraId="209C6DB4" w14:textId="710375C0"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fldLock="1"/>
      </w:r>
      <w:r>
        <w:rPr>
          <w:noProof/>
        </w:rPr>
        <w:instrText xml:space="preserve"> PAGEREF _Toc169938447 \h </w:instrText>
      </w:r>
      <w:r>
        <w:rPr>
          <w:noProof/>
        </w:rPr>
      </w:r>
      <w:r>
        <w:rPr>
          <w:noProof/>
        </w:rPr>
        <w:fldChar w:fldCharType="separate"/>
      </w:r>
      <w:r>
        <w:rPr>
          <w:noProof/>
        </w:rPr>
        <w:t>77</w:t>
      </w:r>
      <w:r>
        <w:rPr>
          <w:noProof/>
        </w:rPr>
        <w:fldChar w:fldCharType="end"/>
      </w:r>
    </w:p>
    <w:p w14:paraId="2C295215" w14:textId="519882E1" w:rsidR="00BE430A" w:rsidRDefault="00BE430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_Toc169938448 \h </w:instrText>
      </w:r>
      <w:r>
        <w:rPr>
          <w:noProof/>
        </w:rPr>
      </w:r>
      <w:r>
        <w:rPr>
          <w:noProof/>
        </w:rPr>
        <w:fldChar w:fldCharType="separate"/>
      </w:r>
      <w:r>
        <w:rPr>
          <w:noProof/>
        </w:rPr>
        <w:t>85</w:t>
      </w:r>
      <w:r>
        <w:rPr>
          <w:noProof/>
        </w:rPr>
        <w:fldChar w:fldCharType="end"/>
      </w:r>
    </w:p>
    <w:p w14:paraId="483EB23D" w14:textId="6AACDC08" w:rsidR="00BE430A" w:rsidRDefault="00BE430A" w:rsidP="00BE43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_Toc169938449 \h </w:instrText>
      </w:r>
      <w:r>
        <w:rPr>
          <w:noProof/>
        </w:rPr>
      </w:r>
      <w:r>
        <w:rPr>
          <w:noProof/>
        </w:rPr>
        <w:fldChar w:fldCharType="separate"/>
      </w:r>
      <w:r>
        <w:rPr>
          <w:noProof/>
        </w:rPr>
        <w:t>92</w:t>
      </w:r>
      <w:r>
        <w:rPr>
          <w:noProof/>
        </w:rPr>
        <w:fldChar w:fldCharType="end"/>
      </w:r>
    </w:p>
    <w:p w14:paraId="09B22CB4" w14:textId="2848BA5C"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69938267"/>
      <w:bookmarkEnd w:id="10"/>
      <w:r w:rsidRPr="00C12AA7">
        <w:lastRenderedPageBreak/>
        <w:t>Foreword</w:t>
      </w:r>
      <w:bookmarkEnd w:id="11"/>
      <w:bookmarkEnd w:id="12"/>
      <w:bookmarkEnd w:id="13"/>
      <w:bookmarkEnd w:id="14"/>
      <w:bookmarkEnd w:id="15"/>
      <w:bookmarkEnd w:id="16"/>
      <w:bookmarkEnd w:id="17"/>
    </w:p>
    <w:p w14:paraId="5618CE7C" w14:textId="77777777" w:rsidR="00080512" w:rsidRPr="00C12AA7" w:rsidRDefault="00080512">
      <w:r w:rsidRPr="00C12AA7">
        <w:t xml:space="preserve">This Technical </w:t>
      </w:r>
      <w:bookmarkStart w:id="18" w:name="spectype3"/>
      <w:r w:rsidRPr="00C12AA7">
        <w:t>Specification</w:t>
      </w:r>
      <w:bookmarkEnd w:id="1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9" w:name="introduction"/>
      <w:bookmarkEnd w:id="19"/>
      <w:r w:rsidRPr="00C12AA7">
        <w:br w:type="page"/>
      </w:r>
      <w:bookmarkStart w:id="20" w:name="_Toc510696578"/>
      <w:bookmarkStart w:id="21" w:name="_Toc35971370"/>
      <w:bookmarkStart w:id="22" w:name="_Toc70325087"/>
      <w:bookmarkStart w:id="23" w:name="_Toc81226645"/>
      <w:bookmarkStart w:id="24" w:name="_Toc93868934"/>
      <w:bookmarkStart w:id="25" w:name="_Toc148445622"/>
      <w:bookmarkStart w:id="26" w:name="_Toc169938268"/>
      <w:r w:rsidRPr="00C12AA7">
        <w:lastRenderedPageBreak/>
        <w:t>1</w:t>
      </w:r>
      <w:r w:rsidRPr="00C12AA7">
        <w:tab/>
        <w:t>Scope</w:t>
      </w:r>
      <w:bookmarkEnd w:id="20"/>
      <w:bookmarkEnd w:id="21"/>
      <w:bookmarkEnd w:id="22"/>
      <w:bookmarkEnd w:id="23"/>
      <w:bookmarkEnd w:id="24"/>
      <w:bookmarkEnd w:id="25"/>
      <w:bookmarkEnd w:id="26"/>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7" w:name="_Toc510696579"/>
      <w:bookmarkStart w:id="28" w:name="_Toc35971371"/>
      <w:bookmarkStart w:id="29" w:name="_Toc70325088"/>
      <w:bookmarkStart w:id="30" w:name="_Toc81226646"/>
      <w:bookmarkStart w:id="31" w:name="_Toc93868935"/>
      <w:bookmarkStart w:id="32" w:name="_Toc148445623"/>
      <w:bookmarkStart w:id="33" w:name="_Toc169938269"/>
      <w:r w:rsidRPr="00C12AA7">
        <w:t>2</w:t>
      </w:r>
      <w:r w:rsidRPr="00C12AA7">
        <w:tab/>
        <w:t>References</w:t>
      </w:r>
      <w:bookmarkEnd w:id="27"/>
      <w:bookmarkEnd w:id="28"/>
      <w:bookmarkEnd w:id="29"/>
      <w:bookmarkEnd w:id="30"/>
      <w:bookmarkEnd w:id="31"/>
      <w:bookmarkEnd w:id="32"/>
      <w:bookmarkEnd w:id="33"/>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4"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4"/>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5" w:name="_Toc510696580"/>
      <w:bookmarkStart w:id="36" w:name="_Toc35971372"/>
      <w:bookmarkStart w:id="37"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38" w:name="_Toc81226647"/>
      <w:bookmarkStart w:id="39" w:name="_Toc93868936"/>
      <w:bookmarkStart w:id="40" w:name="_Toc148445624"/>
      <w:bookmarkStart w:id="41" w:name="_Toc169938270"/>
      <w:r w:rsidRPr="00C12AA7">
        <w:lastRenderedPageBreak/>
        <w:t>3</w:t>
      </w:r>
      <w:r w:rsidRPr="00C12AA7">
        <w:tab/>
        <w:t>Definitions, abbreviations</w:t>
      </w:r>
      <w:bookmarkEnd w:id="35"/>
      <w:bookmarkEnd w:id="36"/>
      <w:bookmarkEnd w:id="37"/>
      <w:bookmarkEnd w:id="38"/>
      <w:bookmarkEnd w:id="39"/>
      <w:bookmarkEnd w:id="40"/>
      <w:bookmarkEnd w:id="41"/>
    </w:p>
    <w:p w14:paraId="53753FD6" w14:textId="77777777" w:rsidR="008A6D4A" w:rsidRPr="00C12AA7" w:rsidRDefault="008A6D4A" w:rsidP="001773FF">
      <w:pPr>
        <w:pStyle w:val="Heading2"/>
      </w:pPr>
      <w:bookmarkStart w:id="42" w:name="_Toc510696581"/>
      <w:bookmarkStart w:id="43" w:name="_Toc35971373"/>
      <w:bookmarkStart w:id="44" w:name="_Toc70325090"/>
      <w:bookmarkStart w:id="45" w:name="_Toc81226648"/>
      <w:bookmarkStart w:id="46" w:name="_Toc93868937"/>
      <w:bookmarkStart w:id="47" w:name="_Toc148445625"/>
      <w:bookmarkStart w:id="48" w:name="_Toc169938271"/>
      <w:r w:rsidRPr="00C12AA7">
        <w:t>3.1</w:t>
      </w:r>
      <w:r w:rsidRPr="00C12AA7">
        <w:tab/>
        <w:t>Definitions</w:t>
      </w:r>
      <w:bookmarkEnd w:id="42"/>
      <w:bookmarkEnd w:id="43"/>
      <w:bookmarkEnd w:id="44"/>
      <w:bookmarkEnd w:id="45"/>
      <w:bookmarkEnd w:id="46"/>
      <w:bookmarkEnd w:id="47"/>
      <w:bookmarkEnd w:id="48"/>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49" w:name="_Toc510696583"/>
      <w:bookmarkStart w:id="50" w:name="_Toc35971375"/>
      <w:bookmarkStart w:id="51" w:name="_Toc70325091"/>
      <w:bookmarkStart w:id="52" w:name="_Toc81226649"/>
      <w:bookmarkStart w:id="53" w:name="_Toc93868938"/>
      <w:bookmarkStart w:id="54" w:name="_Toc148445626"/>
      <w:bookmarkStart w:id="55" w:name="_Toc169938272"/>
      <w:r w:rsidRPr="00C12AA7">
        <w:t>3.</w:t>
      </w:r>
      <w:r w:rsidR="00DC3503" w:rsidRPr="00C12AA7">
        <w:t>2</w:t>
      </w:r>
      <w:r w:rsidRPr="00C12AA7">
        <w:tab/>
        <w:t>Abbreviations</w:t>
      </w:r>
      <w:bookmarkEnd w:id="49"/>
      <w:bookmarkEnd w:id="50"/>
      <w:bookmarkEnd w:id="51"/>
      <w:bookmarkEnd w:id="52"/>
      <w:bookmarkEnd w:id="53"/>
      <w:bookmarkEnd w:id="54"/>
      <w:bookmarkEnd w:id="5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56" w:name="_Toc510696584"/>
      <w:bookmarkStart w:id="57" w:name="_Toc35971376"/>
      <w:bookmarkStart w:id="58" w:name="_Toc70325092"/>
      <w:bookmarkStart w:id="59"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0" w:name="_Toc93868939"/>
      <w:bookmarkStart w:id="61"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2" w:name="_Toc169938273"/>
      <w:r w:rsidRPr="00C12AA7">
        <w:t>4</w:t>
      </w:r>
      <w:r w:rsidRPr="00C12AA7">
        <w:tab/>
        <w:t>Overview</w:t>
      </w:r>
      <w:bookmarkEnd w:id="56"/>
      <w:bookmarkEnd w:id="57"/>
      <w:bookmarkEnd w:id="58"/>
      <w:bookmarkEnd w:id="59"/>
      <w:bookmarkEnd w:id="60"/>
      <w:bookmarkEnd w:id="61"/>
      <w:bookmarkEnd w:id="62"/>
    </w:p>
    <w:p w14:paraId="121421BE" w14:textId="77777777" w:rsidR="00487F40" w:rsidRPr="00C12AA7" w:rsidRDefault="00487F40" w:rsidP="001773FF">
      <w:pPr>
        <w:pStyle w:val="Heading2"/>
        <w:rPr>
          <w:lang w:eastAsia="zh-CN"/>
        </w:rPr>
      </w:pPr>
      <w:bookmarkStart w:id="63" w:name="_Toc93868940"/>
      <w:bookmarkStart w:id="64" w:name="_Toc148445628"/>
      <w:bookmarkStart w:id="65" w:name="_Toc169938274"/>
      <w:r w:rsidRPr="00C12AA7">
        <w:rPr>
          <w:rFonts w:hint="eastAsia"/>
          <w:lang w:eastAsia="zh-CN"/>
        </w:rPr>
        <w:t>4</w:t>
      </w:r>
      <w:r w:rsidRPr="00C12AA7">
        <w:t>.1</w:t>
      </w:r>
      <w:r w:rsidRPr="00C12AA7">
        <w:tab/>
      </w:r>
      <w:r w:rsidRPr="00C12AA7">
        <w:rPr>
          <w:lang w:eastAsia="zh-CN"/>
        </w:rPr>
        <w:t>General</w:t>
      </w:r>
      <w:bookmarkEnd w:id="63"/>
      <w:bookmarkEnd w:id="64"/>
      <w:bookmarkEnd w:id="65"/>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9pt;height:203.75pt" o:ole="">
            <v:imagedata r:id="rId13" o:title=""/>
          </v:shape>
          <o:OLEObject Type="Embed" ProgID="Visio.Drawing.15" ShapeID="_x0000_i1027" DrawAspect="Content" ObjectID="_1780559010"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66" w:name="_Toc148445629"/>
      <w:bookmarkStart w:id="67" w:name="_Toc169938275"/>
      <w:bookmarkStart w:id="68" w:name="_Toc93868941"/>
      <w:r w:rsidRPr="00C12AA7">
        <w:rPr>
          <w:rFonts w:hint="eastAsia"/>
          <w:lang w:eastAsia="zh-CN"/>
        </w:rPr>
        <w:t>4</w:t>
      </w:r>
      <w:r w:rsidRPr="00C12AA7">
        <w:t>.1A</w:t>
      </w:r>
      <w:r w:rsidRPr="00C12AA7">
        <w:tab/>
        <w:t>NSAC Architecture Options</w:t>
      </w:r>
      <w:bookmarkEnd w:id="66"/>
      <w:bookmarkEnd w:id="6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6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0" w:name="_Toc169938276"/>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68"/>
      <w:bookmarkEnd w:id="69"/>
      <w:bookmarkEnd w:id="7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71" w:name="_Toc148445631"/>
      <w:bookmarkStart w:id="72" w:name="_Toc169938277"/>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71"/>
      <w:bookmarkEnd w:id="72"/>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1BACE29C" w14:textId="77777777" w:rsidR="008A6D4A" w:rsidRPr="00C12AA7" w:rsidRDefault="008A6D4A" w:rsidP="008A6D4A"/>
    <w:p w14:paraId="527E47D9" w14:textId="71A6F484" w:rsidR="008A6D4A" w:rsidRPr="00C12AA7" w:rsidRDefault="008A6D4A" w:rsidP="001773FF">
      <w:pPr>
        <w:pStyle w:val="Heading1"/>
      </w:pPr>
      <w:bookmarkStart w:id="73" w:name="_Toc510696585"/>
      <w:bookmarkStart w:id="74" w:name="_Toc35971377"/>
      <w:bookmarkStart w:id="75" w:name="_Toc70325093"/>
      <w:bookmarkStart w:id="76" w:name="_Toc81226651"/>
      <w:bookmarkStart w:id="77" w:name="_Toc93868942"/>
      <w:bookmarkStart w:id="78" w:name="_Toc148445632"/>
      <w:bookmarkStart w:id="79" w:name="_Toc169938278"/>
      <w:r w:rsidRPr="00C12AA7">
        <w:t>5</w:t>
      </w:r>
      <w:r w:rsidRPr="00C12AA7">
        <w:tab/>
        <w:t xml:space="preserve">Services offered by the </w:t>
      </w:r>
      <w:bookmarkEnd w:id="73"/>
      <w:bookmarkEnd w:id="74"/>
      <w:r w:rsidR="00997B58" w:rsidRPr="00C12AA7">
        <w:t>NSACF</w:t>
      </w:r>
      <w:bookmarkEnd w:id="75"/>
      <w:bookmarkEnd w:id="76"/>
      <w:bookmarkEnd w:id="77"/>
      <w:bookmarkEnd w:id="78"/>
      <w:bookmarkEnd w:id="79"/>
    </w:p>
    <w:p w14:paraId="2FAAB735" w14:textId="77777777" w:rsidR="008A6D4A" w:rsidRPr="00C12AA7" w:rsidRDefault="008A6D4A" w:rsidP="001773FF">
      <w:pPr>
        <w:pStyle w:val="Heading2"/>
      </w:pPr>
      <w:bookmarkStart w:id="80" w:name="_Toc510696586"/>
      <w:bookmarkStart w:id="81" w:name="_Toc35971378"/>
      <w:bookmarkStart w:id="82" w:name="_Toc70325094"/>
      <w:bookmarkStart w:id="83" w:name="_Toc81226652"/>
      <w:bookmarkStart w:id="84" w:name="_Toc93868943"/>
      <w:bookmarkStart w:id="85" w:name="_Toc148445633"/>
      <w:bookmarkStart w:id="86" w:name="_Toc169938279"/>
      <w:r w:rsidRPr="00C12AA7">
        <w:t>5.1</w:t>
      </w:r>
      <w:r w:rsidRPr="00C12AA7">
        <w:tab/>
        <w:t>Introduction</w:t>
      </w:r>
      <w:bookmarkEnd w:id="80"/>
      <w:bookmarkEnd w:id="81"/>
      <w:bookmarkEnd w:id="82"/>
      <w:bookmarkEnd w:id="83"/>
      <w:bookmarkEnd w:id="84"/>
      <w:bookmarkEnd w:id="85"/>
      <w:bookmarkEnd w:id="86"/>
    </w:p>
    <w:p w14:paraId="676309B3" w14:textId="77777777" w:rsidR="00FC45B5" w:rsidRPr="00C12AA7" w:rsidRDefault="00FC45B5" w:rsidP="00FC45B5">
      <w:pPr>
        <w:rPr>
          <w:lang w:val="en-US"/>
        </w:rPr>
      </w:pPr>
      <w:bookmarkStart w:id="87" w:name="_Toc510696587"/>
      <w:bookmarkStart w:id="88"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89" w:name="_Toc70325095"/>
      <w:bookmarkStart w:id="90" w:name="_Toc81226653"/>
      <w:bookmarkStart w:id="91" w:name="_Toc93868944"/>
      <w:bookmarkStart w:id="92" w:name="_Toc148445634"/>
      <w:bookmarkStart w:id="93" w:name="_Toc169938280"/>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87"/>
      <w:bookmarkEnd w:id="88"/>
      <w:bookmarkEnd w:id="89"/>
      <w:bookmarkEnd w:id="90"/>
      <w:bookmarkEnd w:id="91"/>
      <w:bookmarkEnd w:id="92"/>
      <w:bookmarkEnd w:id="93"/>
    </w:p>
    <w:p w14:paraId="273A6649" w14:textId="77777777" w:rsidR="008A6D4A" w:rsidRPr="00C12AA7" w:rsidRDefault="008A6D4A" w:rsidP="001773FF">
      <w:pPr>
        <w:pStyle w:val="Heading3"/>
      </w:pPr>
      <w:bookmarkStart w:id="94" w:name="_Toc510696588"/>
      <w:bookmarkStart w:id="95" w:name="_Toc35971380"/>
      <w:bookmarkStart w:id="96" w:name="_Toc70325096"/>
      <w:bookmarkStart w:id="97" w:name="_Toc81226654"/>
      <w:bookmarkStart w:id="98" w:name="_Toc93868945"/>
      <w:bookmarkStart w:id="99" w:name="_Toc148445635"/>
      <w:bookmarkStart w:id="100" w:name="_Toc169938281"/>
      <w:r w:rsidRPr="00C12AA7">
        <w:t>5.2.1</w:t>
      </w:r>
      <w:r w:rsidRPr="00C12AA7">
        <w:tab/>
        <w:t>Service Description</w:t>
      </w:r>
      <w:bookmarkEnd w:id="94"/>
      <w:bookmarkEnd w:id="95"/>
      <w:bookmarkEnd w:id="96"/>
      <w:bookmarkEnd w:id="97"/>
      <w:bookmarkEnd w:id="98"/>
      <w:bookmarkEnd w:id="99"/>
      <w:bookmarkEnd w:id="100"/>
    </w:p>
    <w:p w14:paraId="3B6AD0E9" w14:textId="78B73FEA" w:rsidR="00401587" w:rsidRPr="00C12AA7" w:rsidRDefault="00401587" w:rsidP="00401587">
      <w:bookmarkStart w:id="101" w:name="_Toc510696589"/>
      <w:bookmarkStart w:id="10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3" w:name="_Toc70325097"/>
      <w:bookmarkStart w:id="104" w:name="_Toc81226655"/>
      <w:bookmarkStart w:id="10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6" w:name="_Toc148445636"/>
      <w:bookmarkStart w:id="107" w:name="_Toc169938282"/>
      <w:r w:rsidRPr="00C12AA7">
        <w:t>5.2.2</w:t>
      </w:r>
      <w:r w:rsidRPr="00C12AA7">
        <w:tab/>
        <w:t>Service Operations</w:t>
      </w:r>
      <w:bookmarkEnd w:id="101"/>
      <w:bookmarkEnd w:id="102"/>
      <w:bookmarkEnd w:id="103"/>
      <w:bookmarkEnd w:id="104"/>
      <w:bookmarkEnd w:id="105"/>
      <w:bookmarkEnd w:id="106"/>
      <w:bookmarkEnd w:id="107"/>
    </w:p>
    <w:p w14:paraId="28DEDDB0" w14:textId="77777777" w:rsidR="008A6D4A" w:rsidRPr="00C12AA7" w:rsidRDefault="008A6D4A" w:rsidP="001773FF">
      <w:pPr>
        <w:pStyle w:val="Heading4"/>
      </w:pPr>
      <w:bookmarkStart w:id="108" w:name="_Toc510696590"/>
      <w:bookmarkStart w:id="109" w:name="_Toc35971382"/>
      <w:bookmarkStart w:id="110" w:name="_Toc70325098"/>
      <w:bookmarkStart w:id="111" w:name="_Toc81226656"/>
      <w:bookmarkStart w:id="112" w:name="_Toc93868947"/>
      <w:bookmarkStart w:id="113" w:name="_Toc148445637"/>
      <w:bookmarkStart w:id="114" w:name="_Toc169938283"/>
      <w:r w:rsidRPr="00C12AA7">
        <w:t>5.2.2.1</w:t>
      </w:r>
      <w:r w:rsidRPr="00C12AA7">
        <w:tab/>
        <w:t>Introduction</w:t>
      </w:r>
      <w:bookmarkEnd w:id="108"/>
      <w:bookmarkEnd w:id="109"/>
      <w:bookmarkEnd w:id="110"/>
      <w:bookmarkEnd w:id="111"/>
      <w:bookmarkEnd w:id="112"/>
      <w:bookmarkEnd w:id="113"/>
      <w:bookmarkEnd w:id="114"/>
    </w:p>
    <w:p w14:paraId="3CD288D8" w14:textId="10DA55D2" w:rsidR="00EC7932" w:rsidRPr="00C12AA7" w:rsidRDefault="00EC7932" w:rsidP="00EC7932">
      <w:pPr>
        <w:rPr>
          <w:lang w:val="en-US"/>
        </w:rPr>
      </w:pPr>
      <w:bookmarkStart w:id="115" w:name="_Toc510696591"/>
      <w:bookmarkStart w:id="11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17" w:name="_Toc70325099"/>
      <w:bookmarkStart w:id="118" w:name="_Toc81226657"/>
      <w:bookmarkStart w:id="119" w:name="_Toc93868948"/>
      <w:bookmarkStart w:id="120" w:name="_Toc148445638"/>
      <w:bookmarkStart w:id="121" w:name="_Toc169938284"/>
      <w:r w:rsidRPr="00C12AA7">
        <w:t>5.2.2.2</w:t>
      </w:r>
      <w:r w:rsidRPr="00C12AA7">
        <w:tab/>
      </w:r>
      <w:bookmarkEnd w:id="115"/>
      <w:bookmarkEnd w:id="116"/>
      <w:r w:rsidR="00577306" w:rsidRPr="00C12AA7">
        <w:t>NumOfUEsUpdate</w:t>
      </w:r>
      <w:bookmarkEnd w:id="117"/>
      <w:bookmarkEnd w:id="118"/>
      <w:bookmarkEnd w:id="119"/>
      <w:bookmarkEnd w:id="120"/>
      <w:bookmarkEnd w:id="121"/>
    </w:p>
    <w:p w14:paraId="0C9B3676" w14:textId="77777777" w:rsidR="008A6D4A" w:rsidRPr="00C12AA7" w:rsidRDefault="008A6D4A" w:rsidP="001773FF">
      <w:pPr>
        <w:pStyle w:val="Heading5"/>
      </w:pPr>
      <w:bookmarkStart w:id="122" w:name="_Toc510696592"/>
      <w:bookmarkStart w:id="123" w:name="_Toc35971384"/>
      <w:bookmarkStart w:id="124" w:name="_Toc70325100"/>
      <w:bookmarkStart w:id="125" w:name="_Toc81226658"/>
      <w:bookmarkStart w:id="126" w:name="_Toc93868949"/>
      <w:bookmarkStart w:id="127" w:name="_Toc148445639"/>
      <w:bookmarkStart w:id="128" w:name="_Toc169938285"/>
      <w:r w:rsidRPr="00C12AA7">
        <w:t>5.2.2.2.1</w:t>
      </w:r>
      <w:r w:rsidRPr="00C12AA7">
        <w:tab/>
        <w:t>General</w:t>
      </w:r>
      <w:bookmarkEnd w:id="122"/>
      <w:bookmarkEnd w:id="123"/>
      <w:bookmarkEnd w:id="124"/>
      <w:bookmarkEnd w:id="125"/>
      <w:bookmarkEnd w:id="126"/>
      <w:bookmarkEnd w:id="127"/>
      <w:bookmarkEnd w:id="128"/>
    </w:p>
    <w:p w14:paraId="49F18BAE" w14:textId="2D1385E3" w:rsidR="00582752" w:rsidRPr="00C12AA7" w:rsidRDefault="00582752" w:rsidP="00582752">
      <w:pPr>
        <w:rPr>
          <w:lang w:eastAsia="zh-CN"/>
        </w:rPr>
      </w:pPr>
      <w:bookmarkStart w:id="129" w:name="_Toc510696593"/>
      <w:bookmarkStart w:id="130"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31" w:name="_Toc70325101"/>
      <w:bookmarkStart w:id="132"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33" w:name="_Toc93868950"/>
      <w:bookmarkStart w:id="134" w:name="_Toc148445640"/>
      <w:bookmarkStart w:id="135" w:name="_Toc169938286"/>
      <w:r w:rsidRPr="00C12AA7">
        <w:t>5.2.2.2.2</w:t>
      </w:r>
      <w:bookmarkEnd w:id="129"/>
      <w:bookmarkEnd w:id="130"/>
      <w:r w:rsidR="001A6C9E" w:rsidRPr="00C12AA7">
        <w:tab/>
      </w:r>
      <w:bookmarkEnd w:id="131"/>
      <w:bookmarkEnd w:id="132"/>
      <w:r w:rsidR="008D2537" w:rsidRPr="00C12AA7">
        <w:t>NSAC</w:t>
      </w:r>
      <w:r w:rsidR="00A310C0" w:rsidRPr="00C12AA7">
        <w:t xml:space="preserve"> for controlling the number of UEs</w:t>
      </w:r>
      <w:bookmarkEnd w:id="133"/>
      <w:bookmarkEnd w:id="134"/>
      <w:bookmarkEnd w:id="135"/>
    </w:p>
    <w:p w14:paraId="7DC9E8EA" w14:textId="658DB884" w:rsidR="008F3070" w:rsidRPr="00C12AA7" w:rsidRDefault="008F3070" w:rsidP="008F3070">
      <w:bookmarkStart w:id="136" w:name="_Toc510696594"/>
      <w:bookmarkStart w:id="137"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0.7pt;height:173.2pt" o:ole="">
            <v:imagedata r:id="rId15" o:title=""/>
          </v:shape>
          <o:OLEObject Type="Embed" ProgID="Visio.Drawing.11" ShapeID="_x0000_i1028" DrawAspect="Content" ObjectID="_1780559011"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lastRenderedPageBreak/>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lastRenderedPageBreak/>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38" w:name="_Toc510696595"/>
      <w:bookmarkStart w:id="139" w:name="_Toc35971387"/>
      <w:bookmarkStart w:id="140" w:name="_Toc70325102"/>
      <w:bookmarkEnd w:id="136"/>
      <w:bookmarkEnd w:id="137"/>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1"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2" w:name="_Toc148445641"/>
      <w:bookmarkStart w:id="143" w:name="_Toc169938287"/>
      <w:bookmarkStart w:id="144" w:name="_Toc93868951"/>
      <w:r w:rsidRPr="00C12AA7">
        <w:t>5.2.2.2.3</w:t>
      </w:r>
      <w:r w:rsidRPr="00C12AA7">
        <w:tab/>
      </w:r>
      <w:r w:rsidR="008D2537" w:rsidRPr="00C12AA7">
        <w:t>NSAC</w:t>
      </w:r>
      <w:r w:rsidRPr="00C12AA7">
        <w:t xml:space="preserve"> for controlling the number of UEs in hierarchical NSACF architecture</w:t>
      </w:r>
      <w:bookmarkEnd w:id="142"/>
      <w:bookmarkEnd w:id="143"/>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1.6pt;height:198.35pt" o:ole="">
            <v:imagedata r:id="rId17" o:title=""/>
          </v:shape>
          <o:OLEObject Type="Embed" ProgID="Visio.Drawing.15" ShapeID="_x0000_i1029" DrawAspect="Content" ObjectID="_1780559012"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5" w:name="_Toc148445642"/>
      <w:bookmarkStart w:id="146" w:name="_Toc169938288"/>
      <w:r w:rsidRPr="00C12AA7">
        <w:t>5.2.2.2.4</w:t>
      </w:r>
      <w:r w:rsidRPr="00C12AA7">
        <w:tab/>
        <w:t>NSAC for controlling the number of UEs</w:t>
      </w:r>
      <w:r w:rsidRPr="00C12AA7">
        <w:rPr>
          <w:lang w:eastAsia="zh-CN"/>
        </w:rPr>
        <w:t xml:space="preserve"> with at least one PDU session/PDN connection</w:t>
      </w:r>
      <w:bookmarkEnd w:id="145"/>
      <w:bookmarkEnd w:id="146"/>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7" w:name="_Toc144111596"/>
      <w:bookmarkStart w:id="148"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49" w:name="_Toc169938289"/>
      <w:r w:rsidRPr="00C12AA7">
        <w:lastRenderedPageBreak/>
        <w:t>5.2.2.2.5</w:t>
      </w:r>
      <w:r w:rsidRPr="00C12AA7">
        <w:tab/>
      </w:r>
      <w:bookmarkEnd w:id="147"/>
      <w:r w:rsidRPr="00C12AA7">
        <w:t>NSAC for controlling the number of UEs in case of VPLMN with HPLMN assistance NSAC mode</w:t>
      </w:r>
      <w:bookmarkEnd w:id="148"/>
      <w:bookmarkEnd w:id="149"/>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2pt;height:198.35pt" o:ole="">
            <v:imagedata r:id="rId19" o:title=""/>
          </v:shape>
          <o:OLEObject Type="Embed" ProgID="Visio.Drawing.15" ShapeID="_x0000_i1030" DrawAspect="Content" ObjectID="_1780559013"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50" w:name="_Toc148445644"/>
      <w:bookmarkStart w:id="151" w:name="_Toc169938290"/>
      <w:r w:rsidRPr="00C12AA7">
        <w:t>5.2.2.3</w:t>
      </w:r>
      <w:bookmarkEnd w:id="138"/>
      <w:bookmarkEnd w:id="139"/>
      <w:r w:rsidR="001A6C9E" w:rsidRPr="00C12AA7">
        <w:tab/>
      </w:r>
      <w:r w:rsidR="00101294" w:rsidRPr="00C12AA7">
        <w:t>EACNotify</w:t>
      </w:r>
      <w:bookmarkEnd w:id="140"/>
      <w:bookmarkEnd w:id="141"/>
      <w:bookmarkEnd w:id="144"/>
      <w:bookmarkEnd w:id="150"/>
      <w:bookmarkEnd w:id="151"/>
    </w:p>
    <w:p w14:paraId="72D91E6B" w14:textId="77777777" w:rsidR="00101294" w:rsidRPr="00C12AA7" w:rsidRDefault="00101294" w:rsidP="001773FF">
      <w:pPr>
        <w:pStyle w:val="Heading5"/>
      </w:pPr>
      <w:bookmarkStart w:id="152" w:name="_Toc70325103"/>
      <w:bookmarkStart w:id="153" w:name="_Toc81226661"/>
      <w:bookmarkStart w:id="154" w:name="_Toc93868952"/>
      <w:bookmarkStart w:id="155" w:name="_Toc148445645"/>
      <w:bookmarkStart w:id="156" w:name="_Toc169938291"/>
      <w:bookmarkStart w:id="157" w:name="_Toc510696596"/>
      <w:bookmarkStart w:id="158" w:name="_Toc35971388"/>
      <w:r w:rsidRPr="00C12AA7">
        <w:t>5.2.2.3.1</w:t>
      </w:r>
      <w:r w:rsidRPr="00C12AA7">
        <w:tab/>
        <w:t>General</w:t>
      </w:r>
      <w:bookmarkEnd w:id="152"/>
      <w:bookmarkEnd w:id="153"/>
      <w:bookmarkEnd w:id="154"/>
      <w:bookmarkEnd w:id="155"/>
      <w:bookmarkEnd w:id="156"/>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59" w:name="_Toc70325104"/>
      <w:bookmarkStart w:id="160" w:name="_Toc81226662"/>
      <w:bookmarkStart w:id="161" w:name="_Toc93868953"/>
      <w:bookmarkStart w:id="162" w:name="_Toc148445646"/>
      <w:bookmarkStart w:id="163" w:name="_Toc169938292"/>
      <w:r w:rsidRPr="00C12AA7">
        <w:t>5.2.2.3.2</w:t>
      </w:r>
      <w:r w:rsidRPr="00C12AA7">
        <w:tab/>
        <w:t>NSACF initiated EAC mode configuration</w:t>
      </w:r>
      <w:bookmarkEnd w:id="159"/>
      <w:bookmarkEnd w:id="160"/>
      <w:bookmarkEnd w:id="161"/>
      <w:bookmarkEnd w:id="162"/>
      <w:bookmarkEnd w:id="163"/>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1E5ACB4F" w:rsidR="00101294" w:rsidRPr="00C12AA7" w:rsidRDefault="00F60C4E" w:rsidP="00101294">
      <w:pPr>
        <w:pStyle w:val="TH"/>
      </w:pPr>
      <w:r w:rsidRPr="00C12AA7">
        <w:rPr>
          <w:lang w:val="fr-FR"/>
        </w:rPr>
        <w:object w:dxaOrig="9435" w:dyaOrig="3037" w14:anchorId="325681C5">
          <v:shape id="_x0000_i1031" type="#_x0000_t75" style="width:472.75pt;height:145.35pt" o:ole="">
            <v:imagedata r:id="rId21" o:title=""/>
          </v:shape>
          <o:OLEObject Type="Embed" ProgID="Visio.Drawing.11" ShapeID="_x0000_i1031" DrawAspect="Content" ObjectID="_1780559014"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22BC6A64"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EACNotification),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57"/>
    <w:bookmarkEnd w:id="158"/>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64" w:name="_Toc73369634"/>
      <w:bookmarkStart w:id="165"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66" w:name="_Toc93868954"/>
      <w:bookmarkStart w:id="167" w:name="_Toc148445647"/>
      <w:bookmarkStart w:id="168" w:name="_Toc169938293"/>
      <w:r w:rsidRPr="00C12AA7">
        <w:t>5.</w:t>
      </w:r>
      <w:r w:rsidR="00302F5A" w:rsidRPr="00C12AA7">
        <w:t>2</w:t>
      </w:r>
      <w:r w:rsidRPr="00C12AA7">
        <w:t>.2.</w:t>
      </w:r>
      <w:r w:rsidR="00302F5A" w:rsidRPr="00C12AA7">
        <w:t>4</w:t>
      </w:r>
      <w:r w:rsidRPr="00C12AA7">
        <w:tab/>
      </w:r>
      <w:r w:rsidR="00302F5A" w:rsidRPr="00C12AA7">
        <w:t>NumOfPDUsUpdate</w:t>
      </w:r>
      <w:bookmarkEnd w:id="164"/>
      <w:bookmarkEnd w:id="165"/>
      <w:bookmarkEnd w:id="166"/>
      <w:bookmarkEnd w:id="167"/>
      <w:bookmarkEnd w:id="168"/>
    </w:p>
    <w:p w14:paraId="3BFE0BE6" w14:textId="5695353C" w:rsidR="00DB1200" w:rsidRPr="00C12AA7" w:rsidRDefault="00DB1200" w:rsidP="001773FF">
      <w:pPr>
        <w:pStyle w:val="Heading5"/>
      </w:pPr>
      <w:bookmarkStart w:id="169" w:name="_Toc73369635"/>
      <w:bookmarkStart w:id="170" w:name="_Toc81226664"/>
      <w:bookmarkStart w:id="171" w:name="_Toc93868955"/>
      <w:bookmarkStart w:id="172" w:name="_Toc148445648"/>
      <w:bookmarkStart w:id="173" w:name="_Toc169938294"/>
      <w:r w:rsidRPr="00C12AA7">
        <w:t>5.</w:t>
      </w:r>
      <w:r w:rsidR="00302F5A" w:rsidRPr="00C12AA7">
        <w:t>2</w:t>
      </w:r>
      <w:r w:rsidRPr="00C12AA7">
        <w:t>.2.</w:t>
      </w:r>
      <w:r w:rsidR="00302F5A" w:rsidRPr="00C12AA7">
        <w:t>4</w:t>
      </w:r>
      <w:r w:rsidRPr="00C12AA7">
        <w:t>.1</w:t>
      </w:r>
      <w:r w:rsidRPr="00C12AA7">
        <w:tab/>
        <w:t>General</w:t>
      </w:r>
      <w:bookmarkEnd w:id="169"/>
      <w:bookmarkEnd w:id="170"/>
      <w:bookmarkEnd w:id="171"/>
      <w:bookmarkEnd w:id="172"/>
      <w:bookmarkEnd w:id="17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74" w:name="_Toc73369636"/>
      <w:bookmarkStart w:id="17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76" w:name="_Toc93868956"/>
      <w:bookmarkStart w:id="177" w:name="_Toc148445649"/>
      <w:bookmarkStart w:id="178" w:name="_Toc169938295"/>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74"/>
      <w:bookmarkEnd w:id="175"/>
      <w:bookmarkEnd w:id="176"/>
      <w:bookmarkEnd w:id="177"/>
      <w:bookmarkEnd w:id="178"/>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1.15pt" o:ole="">
            <v:imagedata r:id="rId23" o:title=""/>
          </v:shape>
          <o:OLEObject Type="Embed" ProgID="Visio.Drawing.11" ShapeID="_x0000_i1032" DrawAspect="Content" ObjectID="_1780559015"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25E546EE" w14:textId="73614EE9" w:rsidR="006C2A36" w:rsidRPr="00C56E30"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t>. If</w:t>
      </w:r>
      <w:r w:rsidRPr="009166BC">
        <w:t xml:space="preserve"> the replaced </w:t>
      </w:r>
      <w:r>
        <w:t xml:space="preserve">S-NSSAI </w:t>
      </w:r>
      <w:r w:rsidRPr="009166BC">
        <w:t>and alternative S-NSSAI are served by the same NSACF,</w:t>
      </w:r>
      <w:r>
        <w:t xml:space="preserve"> both the replaced S-NSSAI and the alternative S-NSSAI </w:t>
      </w:r>
      <w:r w:rsidR="00223A4F">
        <w:t>may</w:t>
      </w:r>
      <w:r>
        <w:t xml:space="preserve"> be sent in the </w:t>
      </w:r>
      <w:r w:rsidRPr="00C12AA7">
        <w:t>acuOperationLis</w:t>
      </w:r>
      <w:r>
        <w:t>t (i.e.</w:t>
      </w:r>
      <w:r w:rsidRPr="00A87901">
        <w:t xml:space="preserve"> </w:t>
      </w:r>
      <w:r>
        <w:t xml:space="preserve">At the beginning of the Network Slice Replacement, one </w:t>
      </w:r>
      <w:r w:rsidRPr="00A87901">
        <w:t>AcuOperationItem indicate</w:t>
      </w:r>
      <w:r>
        <w:t>s</w:t>
      </w:r>
      <w:r w:rsidRPr="00A87901">
        <w:t xml:space="preserve"> the replaced S-NSSAI </w:t>
      </w:r>
      <w:r>
        <w:t xml:space="preserve">with </w:t>
      </w:r>
      <w:r w:rsidRPr="00A87901">
        <w:t>the updateFlag set to "DECREASE", and</w:t>
      </w:r>
      <w:r>
        <w:t xml:space="preserve"> another AcuOperationItem indicates</w:t>
      </w:r>
      <w:r w:rsidRPr="00A87901">
        <w:t xml:space="preserve"> the alternative S-NSSAI </w:t>
      </w:r>
      <w:r>
        <w:t xml:space="preserve">with </w:t>
      </w:r>
      <w:r w:rsidRPr="00A87901">
        <w:t xml:space="preserve">the </w:t>
      </w:r>
      <w:r>
        <w:t>u</w:t>
      </w:r>
      <w:r w:rsidRPr="00A87901">
        <w:t xml:space="preserve">pdateFlag set to "INCREASE". At the end of the Network Slice Replacement, </w:t>
      </w:r>
      <w:r w:rsidRPr="00F8537F">
        <w:t>one AcuOperationItem indicate</w:t>
      </w:r>
      <w:r>
        <w:t>s</w:t>
      </w:r>
      <w:r w:rsidRPr="00F8537F">
        <w:t xml:space="preserve"> the replaced S-NSSAI</w:t>
      </w:r>
      <w:r w:rsidRPr="00A87901">
        <w:t xml:space="preserve"> </w:t>
      </w:r>
      <w:r>
        <w:t xml:space="preserve">with </w:t>
      </w:r>
      <w:r w:rsidRPr="00A87901">
        <w:t xml:space="preserve">the updateFlag set to "INCREASE" and </w:t>
      </w:r>
      <w:r>
        <w:t>another AcuOperationItem indicates</w:t>
      </w:r>
      <w:r w:rsidRPr="00A87901">
        <w:t xml:space="preserve"> the alternative S-NSSAI </w:t>
      </w:r>
      <w:r>
        <w:t>with</w:t>
      </w:r>
      <w:r w:rsidRPr="00A87901">
        <w:t xml:space="preserve"> the </w:t>
      </w:r>
      <w:r>
        <w:t>u</w:t>
      </w:r>
      <w:r w:rsidRPr="00A87901">
        <w:t>pdateFlag set to "DECREASE"</w:t>
      </w:r>
      <w:r>
        <w:t>)</w:t>
      </w:r>
      <w:r w:rsidRPr="00A87901">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w:t>
      </w:r>
      <w:r w:rsidR="00CE184E" w:rsidRPr="00C12AA7">
        <w:lastRenderedPageBreak/>
        <w:t>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79" w:name="_Toc148445650"/>
      <w:bookmarkStart w:id="180" w:name="_Toc169938296"/>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79"/>
      <w:bookmarkEnd w:id="180"/>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75pt" o:ole="">
            <v:imagedata r:id="rId25" o:title=""/>
          </v:shape>
          <o:OLEObject Type="Embed" ProgID="Visio.Drawing.15" ShapeID="_x0000_i1033" DrawAspect="Content" ObjectID="_1780559016"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lastRenderedPageBreak/>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81" w:name="_Toc148445651"/>
      <w:bookmarkStart w:id="182" w:name="_Toc169938297"/>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81"/>
      <w:bookmarkEnd w:id="182"/>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lastRenderedPageBreak/>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77777777" w:rsidR="00D829D2" w:rsidRPr="00C12AA7" w:rsidRDefault="00D829D2" w:rsidP="00D829D2">
      <w:pPr>
        <w:pStyle w:val="B3"/>
      </w:pPr>
      <w:r w:rsidRPr="00C12AA7">
        <w:t>-</w:t>
      </w:r>
      <w:r w:rsidRPr="00C12AA7">
        <w:tab/>
        <w:t>For the hierarchical NSAC architecture, the NSACF shall behave as specified in clause 5.2.2.4.3.</w:t>
      </w:r>
    </w:p>
    <w:p w14:paraId="6D5C52D6" w14:textId="2DE49559" w:rsidR="00D829D2" w:rsidRPr="00C12AA7" w:rsidRDefault="00D829D2" w:rsidP="00802A8E">
      <w:pPr>
        <w:pStyle w:val="B4"/>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4.2.11.4a of 3GPP TS 23.502 [3].</w:t>
      </w:r>
    </w:p>
    <w:p w14:paraId="1034B138" w14:textId="07E02BA6" w:rsidR="009C23F3" w:rsidRPr="00C12AA7" w:rsidRDefault="009C23F3" w:rsidP="009C23F3">
      <w:pPr>
        <w:pStyle w:val="Heading5"/>
      </w:pPr>
      <w:bookmarkStart w:id="183" w:name="_Toc144111604"/>
      <w:bookmarkStart w:id="184" w:name="_Toc148445652"/>
      <w:bookmarkStart w:id="185" w:name="_Toc169938298"/>
      <w:r w:rsidRPr="00C12AA7">
        <w:t>5.2.2.4.5</w:t>
      </w:r>
      <w:r w:rsidRPr="00C12AA7">
        <w:tab/>
      </w:r>
      <w:bookmarkEnd w:id="183"/>
      <w:r w:rsidRPr="00C12AA7">
        <w:t xml:space="preserve">NSAC for controlling the number of LBO PDU Sessions in case of VPLMN with HPLMN assistance </w:t>
      </w:r>
      <w:bookmarkStart w:id="186" w:name="_Hlk147997610"/>
      <w:r w:rsidRPr="00C12AA7">
        <w:t>NSAC mode</w:t>
      </w:r>
      <w:bookmarkEnd w:id="184"/>
      <w:bookmarkEnd w:id="185"/>
      <w:bookmarkEnd w:id="186"/>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9pt;height:165.05pt" o:ole="">
            <v:imagedata r:id="rId27" o:title=""/>
          </v:shape>
          <o:OLEObject Type="Embed" ProgID="Visio.Drawing.15" ShapeID="_x0000_i1034" DrawAspect="Content" ObjectID="_1780559017"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lastRenderedPageBreak/>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87" w:name="_Toc148445653"/>
      <w:bookmarkStart w:id="188" w:name="_Toc169938299"/>
      <w:r w:rsidRPr="00C12AA7">
        <w:t>5.2.2.5</w:t>
      </w:r>
      <w:r w:rsidRPr="00C12AA7">
        <w:tab/>
        <w:t>LocalNumberUpdate</w:t>
      </w:r>
      <w:bookmarkEnd w:id="187"/>
      <w:bookmarkEnd w:id="188"/>
    </w:p>
    <w:p w14:paraId="3D365CD1" w14:textId="41665C5D" w:rsidR="00276FFF" w:rsidRPr="00C12AA7" w:rsidRDefault="00276FFF" w:rsidP="00276FFF">
      <w:pPr>
        <w:pStyle w:val="Heading5"/>
      </w:pPr>
      <w:bookmarkStart w:id="189" w:name="_Toc148445654"/>
      <w:bookmarkStart w:id="190" w:name="_Toc169938300"/>
      <w:r w:rsidRPr="00C12AA7">
        <w:t>5.2.2.5.1</w:t>
      </w:r>
      <w:r w:rsidRPr="00C12AA7">
        <w:tab/>
        <w:t>General</w:t>
      </w:r>
      <w:bookmarkEnd w:id="189"/>
      <w:bookmarkEnd w:id="19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91" w:name="_Toc148445655"/>
      <w:bookmarkStart w:id="192" w:name="_Toc169938301"/>
      <w:r w:rsidRPr="00C12AA7">
        <w:lastRenderedPageBreak/>
        <w:t>5.2.2.5.2</w:t>
      </w:r>
      <w:r w:rsidRPr="00C12AA7">
        <w:tab/>
        <w:t>Update of local maximum number of UEs or PDU sessions</w:t>
      </w:r>
      <w:bookmarkEnd w:id="191"/>
      <w:bookmarkEnd w:id="19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55pt;height:158.25pt" o:ole="">
            <v:imagedata r:id="rId29" o:title=""/>
          </v:shape>
          <o:OLEObject Type="Embed" ProgID="Visio.Drawing.11" ShapeID="_x0000_i1035" DrawAspect="Content" ObjectID="_1780559018"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051F406C"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93" w:name="_Toc148445656"/>
      <w:bookmarkStart w:id="194" w:name="_Toc169938302"/>
      <w:bookmarkStart w:id="195" w:name="_Hlk141110694"/>
      <w:bookmarkStart w:id="196" w:name="_Toc510696597"/>
      <w:bookmarkStart w:id="197" w:name="_Toc35971389"/>
      <w:bookmarkStart w:id="198" w:name="_Toc70325106"/>
      <w:r w:rsidRPr="00C12AA7">
        <w:t>5.2.2.6</w:t>
      </w:r>
      <w:r w:rsidRPr="00C12AA7">
        <w:tab/>
        <w:t>QuotaUpdate</w:t>
      </w:r>
      <w:bookmarkEnd w:id="193"/>
      <w:bookmarkEnd w:id="194"/>
    </w:p>
    <w:p w14:paraId="2594EF78" w14:textId="12378432" w:rsidR="00006B6D" w:rsidRPr="00C12AA7" w:rsidRDefault="00006B6D" w:rsidP="00006B6D">
      <w:pPr>
        <w:pStyle w:val="Heading5"/>
      </w:pPr>
      <w:bookmarkStart w:id="199" w:name="_Toc148445657"/>
      <w:bookmarkStart w:id="200" w:name="_Toc169938303"/>
      <w:r w:rsidRPr="00C12AA7">
        <w:t>5.2.2.6.1</w:t>
      </w:r>
      <w:r w:rsidRPr="00C12AA7">
        <w:tab/>
        <w:t>General</w:t>
      </w:r>
      <w:bookmarkEnd w:id="199"/>
      <w:bookmarkEnd w:id="20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lastRenderedPageBreak/>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01" w:name="_Toc148445658"/>
      <w:bookmarkStart w:id="202" w:name="_Toc169938304"/>
      <w:r w:rsidRPr="00C12AA7">
        <w:t>5.2.2.6.2</w:t>
      </w:r>
      <w:r w:rsidRPr="00C12AA7">
        <w:tab/>
        <w:t>Update of maximum number of UEs and/or PDU sessions</w:t>
      </w:r>
      <w:bookmarkEnd w:id="201"/>
      <w:bookmarkEnd w:id="20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9pt;height:156.25pt" o:ole="">
            <v:imagedata r:id="rId31" o:title=""/>
          </v:shape>
          <o:OLEObject Type="Embed" ProgID="Visio.Drawing.11" ShapeID="_x0000_i1036" DrawAspect="Content" ObjectID="_1780559019"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95"/>
    </w:p>
    <w:p w14:paraId="3E1453B3" w14:textId="14C5C568" w:rsidR="00E51031" w:rsidRPr="00C12AA7" w:rsidRDefault="00E51031" w:rsidP="001773FF">
      <w:pPr>
        <w:pStyle w:val="Heading2"/>
      </w:pPr>
      <w:bookmarkStart w:id="203" w:name="_Toc148445659"/>
      <w:bookmarkStart w:id="204" w:name="_Toc169938305"/>
      <w:r w:rsidRPr="00C12AA7">
        <w:t>5.</w:t>
      </w:r>
      <w:r w:rsidR="000757AC" w:rsidRPr="00C12AA7">
        <w:rPr>
          <w:lang w:eastAsia="zh-CN"/>
        </w:rPr>
        <w:t>3</w:t>
      </w:r>
      <w:r w:rsidRPr="00C12AA7">
        <w:tab/>
        <w:t>Nnsacf_SliceEventExposure Service</w:t>
      </w:r>
      <w:bookmarkEnd w:id="203"/>
      <w:bookmarkEnd w:id="204"/>
    </w:p>
    <w:p w14:paraId="2CDBD4EB" w14:textId="0232F0AA" w:rsidR="00E51031" w:rsidRPr="00C12AA7" w:rsidRDefault="00E51031" w:rsidP="001773FF">
      <w:pPr>
        <w:pStyle w:val="Heading3"/>
      </w:pPr>
      <w:bookmarkStart w:id="205" w:name="_Toc148445660"/>
      <w:bookmarkStart w:id="206" w:name="_Toc169938306"/>
      <w:r w:rsidRPr="00C12AA7">
        <w:t>5.</w:t>
      </w:r>
      <w:r w:rsidR="000757AC" w:rsidRPr="00C12AA7">
        <w:rPr>
          <w:lang w:eastAsia="zh-CN"/>
        </w:rPr>
        <w:t>3</w:t>
      </w:r>
      <w:r w:rsidRPr="00C12AA7">
        <w:t>.1</w:t>
      </w:r>
      <w:r w:rsidRPr="00C12AA7">
        <w:tab/>
        <w:t>Service Description</w:t>
      </w:r>
      <w:bookmarkEnd w:id="205"/>
      <w:bookmarkEnd w:id="206"/>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w:t>
      </w:r>
      <w:r w:rsidRPr="00C12AA7">
        <w:lastRenderedPageBreak/>
        <w:t xml:space="preserve">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07" w:name="_Toc148445661"/>
      <w:bookmarkStart w:id="208" w:name="_Toc169938307"/>
      <w:r w:rsidRPr="00C12AA7">
        <w:t>5.</w:t>
      </w:r>
      <w:r w:rsidR="000757AC" w:rsidRPr="00C12AA7">
        <w:t>3</w:t>
      </w:r>
      <w:r w:rsidRPr="00C12AA7">
        <w:t>.2</w:t>
      </w:r>
      <w:r w:rsidRPr="00C12AA7">
        <w:tab/>
        <w:t>Service Operations</w:t>
      </w:r>
      <w:bookmarkEnd w:id="207"/>
      <w:bookmarkEnd w:id="208"/>
    </w:p>
    <w:p w14:paraId="2A2431C7" w14:textId="08605202" w:rsidR="00E51031" w:rsidRPr="00C12AA7" w:rsidRDefault="00E51031" w:rsidP="001773FF">
      <w:pPr>
        <w:pStyle w:val="Heading4"/>
      </w:pPr>
      <w:bookmarkStart w:id="209" w:name="_Toc148445662"/>
      <w:bookmarkStart w:id="210" w:name="_Toc169938308"/>
      <w:r w:rsidRPr="00C12AA7">
        <w:t>5.</w:t>
      </w:r>
      <w:r w:rsidR="000757AC" w:rsidRPr="00C12AA7">
        <w:rPr>
          <w:lang w:eastAsia="zh-CN"/>
        </w:rPr>
        <w:t>3</w:t>
      </w:r>
      <w:r w:rsidRPr="00C12AA7">
        <w:t>.2.1</w:t>
      </w:r>
      <w:r w:rsidRPr="00C12AA7">
        <w:tab/>
        <w:t>Introduction</w:t>
      </w:r>
      <w:bookmarkEnd w:id="209"/>
      <w:bookmarkEnd w:id="210"/>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11" w:name="_Toc148445663"/>
      <w:bookmarkStart w:id="212" w:name="_Toc169938309"/>
      <w:r w:rsidRPr="00C12AA7">
        <w:t>5.</w:t>
      </w:r>
      <w:r w:rsidR="000757AC" w:rsidRPr="00C12AA7">
        <w:rPr>
          <w:lang w:eastAsia="zh-CN"/>
        </w:rPr>
        <w:t>3</w:t>
      </w:r>
      <w:r w:rsidRPr="00C12AA7">
        <w:t>.2.2</w:t>
      </w:r>
      <w:r w:rsidRPr="00C12AA7">
        <w:tab/>
        <w:t>Subscribe</w:t>
      </w:r>
      <w:bookmarkEnd w:id="211"/>
      <w:bookmarkEnd w:id="212"/>
    </w:p>
    <w:p w14:paraId="004FC6CF" w14:textId="3C343056" w:rsidR="00E51031" w:rsidRPr="00C12AA7" w:rsidRDefault="00E51031" w:rsidP="001773FF">
      <w:pPr>
        <w:pStyle w:val="Heading5"/>
      </w:pPr>
      <w:bookmarkStart w:id="213" w:name="_Toc148445664"/>
      <w:bookmarkStart w:id="214" w:name="_Toc169938310"/>
      <w:r w:rsidRPr="00C12AA7">
        <w:t>5.</w:t>
      </w:r>
      <w:r w:rsidR="000757AC" w:rsidRPr="00C12AA7">
        <w:rPr>
          <w:lang w:eastAsia="zh-CN"/>
        </w:rPr>
        <w:t>3</w:t>
      </w:r>
      <w:r w:rsidRPr="00C12AA7">
        <w:t>.2.2.1</w:t>
      </w:r>
      <w:r w:rsidRPr="00C12AA7">
        <w:tab/>
        <w:t>General</w:t>
      </w:r>
      <w:bookmarkEnd w:id="213"/>
      <w:bookmarkEnd w:id="21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15" w:name="_Toc148445665"/>
      <w:bookmarkStart w:id="216" w:name="_Toc169938311"/>
      <w:r w:rsidRPr="00C12AA7">
        <w:t>5.</w:t>
      </w:r>
      <w:r w:rsidR="000757AC" w:rsidRPr="00C12AA7">
        <w:rPr>
          <w:lang w:eastAsia="zh-CN"/>
        </w:rPr>
        <w:t>3</w:t>
      </w:r>
      <w:r w:rsidRPr="00C12AA7">
        <w:t>.2.2.2</w:t>
      </w:r>
      <w:r w:rsidRPr="00C12AA7">
        <w:tab/>
        <w:t>Creation of a subscription</w:t>
      </w:r>
      <w:bookmarkEnd w:id="215"/>
      <w:bookmarkEnd w:id="216"/>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lastRenderedPageBreak/>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1pt;height:107.3pt" o:ole="">
            <v:imagedata r:id="rId33" o:title=""/>
          </v:shape>
          <o:OLEObject Type="Embed" ProgID="Visio.Drawing.11" ShapeID="_x0000_i1037" DrawAspect="Content" ObjectID="_1780559020"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259FA39B"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17" w:name="_Toc148445666"/>
      <w:bookmarkStart w:id="218" w:name="_Toc169938312"/>
      <w:r w:rsidRPr="00C12AA7">
        <w:lastRenderedPageBreak/>
        <w:t>5.</w:t>
      </w:r>
      <w:r w:rsidR="00026AE9" w:rsidRPr="00C12AA7">
        <w:rPr>
          <w:lang w:eastAsia="zh-CN"/>
        </w:rPr>
        <w:t>3</w:t>
      </w:r>
      <w:r w:rsidRPr="00C12AA7">
        <w:t>.2.2.3</w:t>
      </w:r>
      <w:r w:rsidRPr="00C12AA7">
        <w:tab/>
        <w:t>Modification of a subscription</w:t>
      </w:r>
      <w:bookmarkEnd w:id="217"/>
      <w:bookmarkEnd w:id="218"/>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75pt;height:145.35pt" o:ole="">
            <v:imagedata r:id="rId35" o:title=""/>
          </v:shape>
          <o:OLEObject Type="Embed" ProgID="Visio.Drawing.11" ShapeID="_x0000_i1038" DrawAspect="Content" ObjectID="_1780559021"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19"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19"/>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75pt;height:145.35pt" o:ole="">
            <v:imagedata r:id="rId37" o:title=""/>
          </v:shape>
          <o:OLEObject Type="Embed" ProgID="Visio.Drawing.11" ShapeID="_x0000_i1039" DrawAspect="Content" ObjectID="_1780559022"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20" w:name="_Toc148445667"/>
      <w:bookmarkStart w:id="221" w:name="_Toc169938313"/>
      <w:r w:rsidRPr="00C12AA7">
        <w:t>5.3.2.2.4</w:t>
      </w:r>
      <w:r w:rsidRPr="00C12AA7">
        <w:tab/>
        <w:t>Creation of a one time and immediate reporting subscription</w:t>
      </w:r>
      <w:bookmarkEnd w:id="220"/>
      <w:bookmarkEnd w:id="22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22" w:name="_Toc148445668"/>
      <w:bookmarkStart w:id="223" w:name="_Toc169938314"/>
      <w:r w:rsidRPr="00C12AA7">
        <w:lastRenderedPageBreak/>
        <w:t>5.</w:t>
      </w:r>
      <w:r w:rsidR="002B72EE" w:rsidRPr="00C12AA7">
        <w:rPr>
          <w:lang w:eastAsia="zh-CN"/>
        </w:rPr>
        <w:t>3</w:t>
      </w:r>
      <w:r w:rsidRPr="00C12AA7">
        <w:t>.2.3</w:t>
      </w:r>
      <w:r w:rsidR="001A6C9E" w:rsidRPr="00C12AA7">
        <w:tab/>
      </w:r>
      <w:r w:rsidRPr="00C12AA7">
        <w:t>Unsubscribe</w:t>
      </w:r>
      <w:bookmarkEnd w:id="222"/>
      <w:bookmarkEnd w:id="223"/>
    </w:p>
    <w:p w14:paraId="09089825" w14:textId="5D2119C4" w:rsidR="00E51031" w:rsidRPr="00C12AA7" w:rsidRDefault="00E51031" w:rsidP="001773FF">
      <w:pPr>
        <w:pStyle w:val="Heading5"/>
      </w:pPr>
      <w:bookmarkStart w:id="224" w:name="_Toc148445669"/>
      <w:bookmarkStart w:id="225" w:name="_Toc169938315"/>
      <w:r w:rsidRPr="00C12AA7">
        <w:t>5.</w:t>
      </w:r>
      <w:r w:rsidR="002B72EE" w:rsidRPr="00C12AA7">
        <w:rPr>
          <w:lang w:eastAsia="zh-CN"/>
        </w:rPr>
        <w:t>3</w:t>
      </w:r>
      <w:r w:rsidRPr="00C12AA7">
        <w:t>.2.3.1</w:t>
      </w:r>
      <w:r w:rsidRPr="00C12AA7">
        <w:tab/>
        <w:t>General</w:t>
      </w:r>
      <w:bookmarkEnd w:id="224"/>
      <w:bookmarkEnd w:id="225"/>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75pt;height:2in" o:ole="">
            <v:imagedata r:id="rId39" o:title=""/>
          </v:shape>
          <o:OLEObject Type="Embed" ProgID="Visio.Drawing.11" ShapeID="_x0000_i1040" DrawAspect="Content" ObjectID="_1780559023"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26" w:name="_Toc148445670"/>
      <w:bookmarkStart w:id="227" w:name="_Toc169938316"/>
      <w:r w:rsidRPr="00C12AA7">
        <w:t>5.</w:t>
      </w:r>
      <w:r w:rsidR="002B72EE" w:rsidRPr="00C12AA7">
        <w:t>3</w:t>
      </w:r>
      <w:r w:rsidRPr="00C12AA7">
        <w:t>.2.4</w:t>
      </w:r>
      <w:r w:rsidR="001A6C9E" w:rsidRPr="00C12AA7">
        <w:tab/>
      </w:r>
      <w:r w:rsidRPr="00C12AA7">
        <w:t>Notify</w:t>
      </w:r>
      <w:bookmarkEnd w:id="226"/>
      <w:bookmarkEnd w:id="227"/>
    </w:p>
    <w:p w14:paraId="2D1187F5" w14:textId="17A1B3AC" w:rsidR="00E51031" w:rsidRPr="00C12AA7" w:rsidRDefault="00E51031" w:rsidP="001773FF">
      <w:pPr>
        <w:pStyle w:val="Heading5"/>
      </w:pPr>
      <w:bookmarkStart w:id="228" w:name="_Toc148445671"/>
      <w:bookmarkStart w:id="229" w:name="_Toc169938317"/>
      <w:r w:rsidRPr="00C12AA7">
        <w:t>5.</w:t>
      </w:r>
      <w:r w:rsidR="002B72EE" w:rsidRPr="00C12AA7">
        <w:t>3</w:t>
      </w:r>
      <w:r w:rsidRPr="00C12AA7">
        <w:t>.2.4.1</w:t>
      </w:r>
      <w:r w:rsidRPr="00C12AA7">
        <w:tab/>
        <w:t>General</w:t>
      </w:r>
      <w:bookmarkEnd w:id="228"/>
      <w:bookmarkEnd w:id="229"/>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75pt;height:145.35pt" o:ole="">
            <v:imagedata r:id="rId41" o:title=""/>
          </v:shape>
          <o:OLEObject Type="Embed" ProgID="Visio.Drawing.11" ShapeID="_x0000_i1041" DrawAspect="Content" ObjectID="_1780559024"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30" w:name="_Toc81226666"/>
      <w:bookmarkStart w:id="231" w:name="_Toc93868957"/>
      <w:bookmarkStart w:id="232" w:name="_Toc148445672"/>
      <w:bookmarkStart w:id="233" w:name="_Toc169938318"/>
      <w:r w:rsidRPr="00C12AA7">
        <w:lastRenderedPageBreak/>
        <w:t>6</w:t>
      </w:r>
      <w:r w:rsidRPr="00C12AA7">
        <w:tab/>
        <w:t>API Definitions</w:t>
      </w:r>
      <w:bookmarkEnd w:id="196"/>
      <w:bookmarkEnd w:id="197"/>
      <w:bookmarkEnd w:id="198"/>
      <w:bookmarkEnd w:id="230"/>
      <w:bookmarkEnd w:id="231"/>
      <w:bookmarkEnd w:id="232"/>
      <w:bookmarkEnd w:id="233"/>
    </w:p>
    <w:p w14:paraId="49A90AEE" w14:textId="29F93225" w:rsidR="008A6D4A" w:rsidRPr="00C12AA7" w:rsidRDefault="008A6D4A" w:rsidP="001773FF">
      <w:pPr>
        <w:pStyle w:val="Heading2"/>
      </w:pPr>
      <w:bookmarkStart w:id="234" w:name="_Toc510696598"/>
      <w:bookmarkStart w:id="235" w:name="_Toc35971390"/>
      <w:bookmarkStart w:id="236" w:name="_Toc70325107"/>
      <w:bookmarkStart w:id="237" w:name="_Toc81226667"/>
      <w:bookmarkStart w:id="238" w:name="_Toc93868958"/>
      <w:bookmarkStart w:id="239" w:name="_Toc148445673"/>
      <w:bookmarkStart w:id="240" w:name="_Toc169938319"/>
      <w:r w:rsidRPr="00C12AA7">
        <w:t>6.1</w:t>
      </w:r>
      <w:r w:rsidRPr="00C12AA7">
        <w:tab/>
      </w:r>
      <w:r w:rsidR="009427A2" w:rsidRPr="00C12AA7">
        <w:t>Nnsacf_</w:t>
      </w:r>
      <w:r w:rsidR="00F6320F" w:rsidRPr="00C12AA7">
        <w:t>NSAC</w:t>
      </w:r>
      <w:r w:rsidRPr="00C12AA7">
        <w:t xml:space="preserve"> Service API</w:t>
      </w:r>
      <w:bookmarkEnd w:id="234"/>
      <w:bookmarkEnd w:id="235"/>
      <w:bookmarkEnd w:id="236"/>
      <w:bookmarkEnd w:id="237"/>
      <w:bookmarkEnd w:id="238"/>
      <w:bookmarkEnd w:id="239"/>
      <w:bookmarkEnd w:id="240"/>
    </w:p>
    <w:p w14:paraId="49F4CC6B" w14:textId="77777777" w:rsidR="008A6D4A" w:rsidRPr="00C12AA7" w:rsidRDefault="008A6D4A" w:rsidP="001773FF">
      <w:pPr>
        <w:pStyle w:val="Heading3"/>
      </w:pPr>
      <w:bookmarkStart w:id="241" w:name="_Toc510696599"/>
      <w:bookmarkStart w:id="242" w:name="_Toc35971391"/>
      <w:bookmarkStart w:id="243" w:name="_Toc70325108"/>
      <w:bookmarkStart w:id="244" w:name="_Toc81226668"/>
      <w:bookmarkStart w:id="245" w:name="_Toc93868959"/>
      <w:bookmarkStart w:id="246" w:name="_Toc148445674"/>
      <w:bookmarkStart w:id="247" w:name="_Toc169938320"/>
      <w:r w:rsidRPr="00C12AA7">
        <w:t>6.1.1</w:t>
      </w:r>
      <w:r w:rsidRPr="00C12AA7">
        <w:tab/>
        <w:t>Introduction</w:t>
      </w:r>
      <w:bookmarkEnd w:id="241"/>
      <w:bookmarkEnd w:id="242"/>
      <w:bookmarkEnd w:id="243"/>
      <w:bookmarkEnd w:id="244"/>
      <w:bookmarkEnd w:id="245"/>
      <w:bookmarkEnd w:id="246"/>
      <w:bookmarkEnd w:id="247"/>
    </w:p>
    <w:p w14:paraId="735FC1C1" w14:textId="65D86B89" w:rsidR="00DB0D4A" w:rsidRPr="00C12AA7" w:rsidRDefault="00DB0D4A" w:rsidP="00DB0D4A">
      <w:pPr>
        <w:rPr>
          <w:noProof/>
          <w:lang w:eastAsia="zh-CN"/>
        </w:rPr>
      </w:pPr>
      <w:bookmarkStart w:id="248" w:name="_Toc510696600"/>
      <w:bookmarkStart w:id="24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7777777"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Pr="00C12AA7">
        <w:rPr>
          <w:noProof/>
        </w:rPr>
        <w:t>5.3.</w:t>
      </w:r>
    </w:p>
    <w:p w14:paraId="5DE9C2C6" w14:textId="77777777" w:rsidR="008A6D4A" w:rsidRPr="00C12AA7" w:rsidRDefault="008A6D4A" w:rsidP="001773FF">
      <w:pPr>
        <w:pStyle w:val="Heading3"/>
      </w:pPr>
      <w:bookmarkStart w:id="250" w:name="_Toc70325109"/>
      <w:bookmarkStart w:id="251" w:name="_Toc81226669"/>
      <w:bookmarkStart w:id="252" w:name="_Toc93868960"/>
      <w:bookmarkStart w:id="253" w:name="_Toc148445675"/>
      <w:bookmarkStart w:id="254" w:name="_Toc169938321"/>
      <w:r w:rsidRPr="00C12AA7">
        <w:t>6.1.2</w:t>
      </w:r>
      <w:r w:rsidRPr="00C12AA7">
        <w:tab/>
        <w:t>Usage of HTTP</w:t>
      </w:r>
      <w:bookmarkEnd w:id="248"/>
      <w:bookmarkEnd w:id="249"/>
      <w:bookmarkEnd w:id="250"/>
      <w:bookmarkEnd w:id="251"/>
      <w:bookmarkEnd w:id="252"/>
      <w:bookmarkEnd w:id="253"/>
      <w:bookmarkEnd w:id="254"/>
    </w:p>
    <w:p w14:paraId="6BE20AEE" w14:textId="77777777" w:rsidR="008A6D4A" w:rsidRPr="00C12AA7" w:rsidRDefault="008A6D4A" w:rsidP="001773FF">
      <w:pPr>
        <w:pStyle w:val="Heading4"/>
      </w:pPr>
      <w:bookmarkStart w:id="255" w:name="_Toc510696601"/>
      <w:bookmarkStart w:id="256" w:name="_Toc35971393"/>
      <w:bookmarkStart w:id="257" w:name="_Toc70325110"/>
      <w:bookmarkStart w:id="258" w:name="_Toc81226670"/>
      <w:bookmarkStart w:id="259" w:name="_Toc93868961"/>
      <w:bookmarkStart w:id="260" w:name="_Toc148445676"/>
      <w:bookmarkStart w:id="261" w:name="_Toc169938322"/>
      <w:r w:rsidRPr="00C12AA7">
        <w:t>6.1.2.1</w:t>
      </w:r>
      <w:r w:rsidRPr="00C12AA7">
        <w:tab/>
        <w:t>General</w:t>
      </w:r>
      <w:bookmarkEnd w:id="255"/>
      <w:bookmarkEnd w:id="256"/>
      <w:bookmarkEnd w:id="257"/>
      <w:bookmarkEnd w:id="258"/>
      <w:bookmarkEnd w:id="259"/>
      <w:bookmarkEnd w:id="260"/>
      <w:bookmarkEnd w:id="261"/>
    </w:p>
    <w:p w14:paraId="40117155" w14:textId="77777777" w:rsidR="008A6D4A" w:rsidRPr="00C12AA7" w:rsidRDefault="008A6D4A" w:rsidP="008A6D4A">
      <w:pPr>
        <w:rPr>
          <w:noProof/>
        </w:rPr>
      </w:pPr>
      <w:bookmarkStart w:id="262" w:name="_Toc510696602"/>
      <w:r w:rsidRPr="00C12AA7">
        <w:rPr>
          <w:noProof/>
        </w:rPr>
        <w:t>HTTP</w:t>
      </w:r>
      <w:r w:rsidRPr="00C12AA7">
        <w:rPr>
          <w:noProof/>
          <w:lang w:eastAsia="zh-CN"/>
        </w:rPr>
        <w:t xml:space="preserve">/2, IETF RFC 7540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263" w:name="_Toc35971394"/>
      <w:bookmarkStart w:id="264" w:name="_Toc70325111"/>
      <w:bookmarkStart w:id="265" w:name="_Toc81226671"/>
      <w:bookmarkStart w:id="266" w:name="_Toc93868962"/>
      <w:bookmarkStart w:id="267" w:name="_Toc148445677"/>
      <w:bookmarkStart w:id="268" w:name="_Toc169938323"/>
      <w:r w:rsidRPr="00C12AA7">
        <w:t>6.1.2.2</w:t>
      </w:r>
      <w:r w:rsidRPr="00C12AA7">
        <w:tab/>
        <w:t>HTTP standard headers</w:t>
      </w:r>
      <w:bookmarkEnd w:id="262"/>
      <w:bookmarkEnd w:id="263"/>
      <w:bookmarkEnd w:id="264"/>
      <w:bookmarkEnd w:id="265"/>
      <w:bookmarkEnd w:id="266"/>
      <w:bookmarkEnd w:id="267"/>
      <w:bookmarkEnd w:id="268"/>
    </w:p>
    <w:p w14:paraId="5BC5A0BC" w14:textId="77777777" w:rsidR="008A6D4A" w:rsidRPr="00C12AA7" w:rsidRDefault="008A6D4A" w:rsidP="001773FF">
      <w:pPr>
        <w:pStyle w:val="Heading5"/>
        <w:rPr>
          <w:lang w:eastAsia="zh-CN"/>
        </w:rPr>
      </w:pPr>
      <w:bookmarkStart w:id="269" w:name="_Toc510696603"/>
      <w:bookmarkStart w:id="270" w:name="_Toc35971395"/>
      <w:bookmarkStart w:id="271" w:name="_Toc70325112"/>
      <w:bookmarkStart w:id="272" w:name="_Toc81226672"/>
      <w:bookmarkStart w:id="273" w:name="_Toc93868963"/>
      <w:bookmarkStart w:id="274" w:name="_Toc148445678"/>
      <w:bookmarkStart w:id="275" w:name="_Toc169938324"/>
      <w:r w:rsidRPr="00C12AA7">
        <w:t>6.1.2.2.1</w:t>
      </w:r>
      <w:r w:rsidRPr="00C12AA7">
        <w:rPr>
          <w:rFonts w:hint="eastAsia"/>
          <w:lang w:eastAsia="zh-CN"/>
        </w:rPr>
        <w:tab/>
      </w:r>
      <w:r w:rsidRPr="00C12AA7">
        <w:rPr>
          <w:lang w:eastAsia="zh-CN"/>
        </w:rPr>
        <w:t>General</w:t>
      </w:r>
      <w:bookmarkEnd w:id="269"/>
      <w:bookmarkEnd w:id="270"/>
      <w:bookmarkEnd w:id="271"/>
      <w:bookmarkEnd w:id="272"/>
      <w:bookmarkEnd w:id="273"/>
      <w:bookmarkEnd w:id="274"/>
      <w:bookmarkEnd w:id="275"/>
    </w:p>
    <w:p w14:paraId="47B445E8" w14:textId="77777777" w:rsidR="008A6D4A" w:rsidRPr="00C12AA7" w:rsidRDefault="008A6D4A" w:rsidP="008A6D4A">
      <w:pPr>
        <w:rPr>
          <w:noProof/>
        </w:rPr>
      </w:pPr>
      <w:bookmarkStart w:id="27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277" w:name="_Toc35971396"/>
      <w:bookmarkStart w:id="278" w:name="_Toc70325113"/>
      <w:bookmarkStart w:id="279" w:name="_Toc81226673"/>
      <w:bookmarkStart w:id="280" w:name="_Toc93868964"/>
      <w:bookmarkStart w:id="281" w:name="_Toc148445679"/>
      <w:bookmarkStart w:id="282" w:name="_Toc169938325"/>
      <w:r w:rsidRPr="00C12AA7">
        <w:t>6.1.2.2.2</w:t>
      </w:r>
      <w:r w:rsidRPr="00C12AA7">
        <w:tab/>
        <w:t>Content type</w:t>
      </w:r>
      <w:bookmarkEnd w:id="276"/>
      <w:bookmarkEnd w:id="277"/>
      <w:bookmarkEnd w:id="278"/>
      <w:bookmarkEnd w:id="279"/>
      <w:bookmarkEnd w:id="280"/>
      <w:bookmarkEnd w:id="281"/>
      <w:bookmarkEnd w:id="282"/>
    </w:p>
    <w:p w14:paraId="3E043ABA" w14:textId="77777777" w:rsidR="008A6D4A" w:rsidRPr="00C12AA7" w:rsidRDefault="008A6D4A" w:rsidP="008A6D4A">
      <w:bookmarkStart w:id="283"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284" w:name="_Toc35971397"/>
      <w:bookmarkStart w:id="285" w:name="_Toc70325114"/>
      <w:bookmarkStart w:id="286" w:name="_Toc81226674"/>
      <w:bookmarkStart w:id="287" w:name="_Toc93868965"/>
      <w:bookmarkStart w:id="288" w:name="_Toc148445680"/>
      <w:bookmarkStart w:id="289" w:name="_Toc169938326"/>
      <w:r w:rsidRPr="00C12AA7">
        <w:t>6.1.2.3</w:t>
      </w:r>
      <w:r w:rsidRPr="00C12AA7">
        <w:tab/>
        <w:t>HTTP custom headers</w:t>
      </w:r>
      <w:bookmarkEnd w:id="283"/>
      <w:bookmarkEnd w:id="284"/>
      <w:bookmarkEnd w:id="285"/>
      <w:bookmarkEnd w:id="286"/>
      <w:bookmarkEnd w:id="287"/>
      <w:bookmarkEnd w:id="288"/>
      <w:bookmarkEnd w:id="289"/>
    </w:p>
    <w:p w14:paraId="51F282AC" w14:textId="2AF5ACC7" w:rsidR="008A6D4A" w:rsidRPr="00C12AA7" w:rsidRDefault="008A6D4A" w:rsidP="008A6D4A">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298" w:name="_Toc510696607"/>
      <w:bookmarkStart w:id="299" w:name="_Toc35971398"/>
      <w:bookmarkStart w:id="300" w:name="_Toc70325115"/>
      <w:bookmarkStart w:id="301" w:name="_Toc81226675"/>
      <w:bookmarkStart w:id="302" w:name="_Toc93868966"/>
      <w:bookmarkStart w:id="303" w:name="_Toc148445681"/>
      <w:bookmarkStart w:id="304" w:name="_Toc169938327"/>
      <w:bookmarkEnd w:id="290"/>
      <w:bookmarkEnd w:id="291"/>
      <w:bookmarkEnd w:id="292"/>
      <w:bookmarkEnd w:id="293"/>
      <w:bookmarkEnd w:id="294"/>
      <w:bookmarkEnd w:id="295"/>
      <w:bookmarkEnd w:id="296"/>
      <w:bookmarkEnd w:id="297"/>
      <w:r w:rsidRPr="00C12AA7">
        <w:lastRenderedPageBreak/>
        <w:t>6.1.3</w:t>
      </w:r>
      <w:r w:rsidRPr="00C12AA7">
        <w:tab/>
        <w:t>Resources</w:t>
      </w:r>
      <w:bookmarkEnd w:id="298"/>
      <w:bookmarkEnd w:id="299"/>
      <w:bookmarkEnd w:id="300"/>
      <w:bookmarkEnd w:id="301"/>
      <w:bookmarkEnd w:id="302"/>
      <w:bookmarkEnd w:id="303"/>
      <w:bookmarkEnd w:id="304"/>
    </w:p>
    <w:p w14:paraId="5C8D92CB" w14:textId="77777777" w:rsidR="008A6D4A" w:rsidRPr="00C12AA7" w:rsidRDefault="008A6D4A" w:rsidP="001773FF">
      <w:pPr>
        <w:pStyle w:val="Heading4"/>
      </w:pPr>
      <w:bookmarkStart w:id="305" w:name="_Toc510696608"/>
      <w:bookmarkStart w:id="306" w:name="_Toc35971399"/>
      <w:bookmarkStart w:id="307" w:name="_Toc70325116"/>
      <w:bookmarkStart w:id="308" w:name="_Toc81226676"/>
      <w:bookmarkStart w:id="309" w:name="_Toc93868967"/>
      <w:bookmarkStart w:id="310" w:name="_Toc148445682"/>
      <w:bookmarkStart w:id="311" w:name="_Toc169938328"/>
      <w:r w:rsidRPr="00C12AA7">
        <w:t>6.1.3.1</w:t>
      </w:r>
      <w:r w:rsidRPr="00C12AA7">
        <w:tab/>
        <w:t>Overview</w:t>
      </w:r>
      <w:bookmarkEnd w:id="305"/>
      <w:bookmarkEnd w:id="306"/>
      <w:bookmarkEnd w:id="307"/>
      <w:bookmarkEnd w:id="308"/>
      <w:bookmarkEnd w:id="309"/>
      <w:bookmarkEnd w:id="310"/>
      <w:bookmarkEnd w:id="311"/>
    </w:p>
    <w:p w14:paraId="1B33AB09" w14:textId="77777777" w:rsidR="00471A11" w:rsidRPr="00C12AA7" w:rsidRDefault="00471A11" w:rsidP="00471A11">
      <w:pPr>
        <w:rPr>
          <w:lang w:eastAsia="zh-CN"/>
        </w:rPr>
      </w:pPr>
      <w:bookmarkStart w:id="312" w:name="_Toc510696609"/>
      <w:bookmarkStart w:id="313" w:name="_Toc35971400"/>
      <w:r w:rsidRPr="00C12AA7">
        <w:rPr>
          <w:lang w:eastAsia="zh-CN"/>
        </w:rPr>
        <w:t>This clause describes the structure for the Resource URIs and the resources and methods used for the service.</w:t>
      </w:r>
    </w:p>
    <w:p w14:paraId="75668E3F" w14:textId="51FC756F"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Pr="00C12AA7">
        <w:rPr>
          <w:rFonts w:hint="eastAsia"/>
          <w:lang w:eastAsia="zh-CN"/>
        </w:rPr>
        <w:t>-</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3pt;height:222.1pt" o:ole="">
            <v:imagedata r:id="rId43" o:title=""/>
          </v:shape>
          <o:OLEObject Type="Embed" ProgID="Visio.Drawing.11" ShapeID="_x0000_i1042" DrawAspect="Content" ObjectID="_1780559025"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14" w:name="_Toc70325117"/>
      <w:bookmarkStart w:id="315" w:name="_Toc81226677"/>
      <w:bookmarkStart w:id="316" w:name="_Toc93868968"/>
      <w:bookmarkStart w:id="317" w:name="_Toc148445683"/>
      <w:bookmarkStart w:id="318" w:name="_Toc169938329"/>
      <w:r w:rsidRPr="00C12AA7">
        <w:t>6.1.3.2</w:t>
      </w:r>
      <w:r w:rsidRPr="00C12AA7">
        <w:tab/>
        <w:t xml:space="preserve">Resource: </w:t>
      </w:r>
      <w:bookmarkEnd w:id="312"/>
      <w:bookmarkEnd w:id="313"/>
      <w:r w:rsidR="006E742F" w:rsidRPr="00C12AA7">
        <w:t>Slice Collection Subject to NSAC</w:t>
      </w:r>
      <w:bookmarkEnd w:id="314"/>
      <w:r w:rsidR="0059485B" w:rsidRPr="00C12AA7">
        <w:t xml:space="preserve"> for UEs</w:t>
      </w:r>
      <w:bookmarkEnd w:id="315"/>
      <w:bookmarkEnd w:id="316"/>
      <w:bookmarkEnd w:id="317"/>
      <w:bookmarkEnd w:id="318"/>
    </w:p>
    <w:p w14:paraId="4ED0F1B2" w14:textId="77777777" w:rsidR="008A6D4A" w:rsidRPr="00C12AA7" w:rsidRDefault="008A6D4A" w:rsidP="001773FF">
      <w:pPr>
        <w:pStyle w:val="Heading5"/>
      </w:pPr>
      <w:bookmarkStart w:id="319" w:name="_Toc510696610"/>
      <w:bookmarkStart w:id="320" w:name="_Toc35971401"/>
      <w:bookmarkStart w:id="321" w:name="_Toc70325118"/>
      <w:bookmarkStart w:id="322" w:name="_Toc81226678"/>
      <w:bookmarkStart w:id="323" w:name="_Toc93868969"/>
      <w:bookmarkStart w:id="324" w:name="_Toc148445684"/>
      <w:bookmarkStart w:id="325" w:name="_Toc169938330"/>
      <w:r w:rsidRPr="00C12AA7">
        <w:t>6.1.3.2.1</w:t>
      </w:r>
      <w:r w:rsidRPr="00C12AA7">
        <w:tab/>
        <w:t>Description</w:t>
      </w:r>
      <w:bookmarkEnd w:id="319"/>
      <w:bookmarkEnd w:id="320"/>
      <w:bookmarkEnd w:id="321"/>
      <w:bookmarkEnd w:id="322"/>
      <w:bookmarkEnd w:id="323"/>
      <w:bookmarkEnd w:id="324"/>
      <w:bookmarkEnd w:id="325"/>
    </w:p>
    <w:p w14:paraId="4F526B3F" w14:textId="4A8F16EC" w:rsidR="00907A16" w:rsidRPr="00C12AA7" w:rsidRDefault="00907A16" w:rsidP="00907A16">
      <w:pPr>
        <w:rPr>
          <w:lang w:eastAsia="zh-CN"/>
        </w:rPr>
      </w:pPr>
      <w:bookmarkStart w:id="326" w:name="_Toc35971402"/>
      <w:bookmarkStart w:id="32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28" w:name="_Toc70325119"/>
      <w:bookmarkStart w:id="329" w:name="_Toc81226679"/>
      <w:bookmarkStart w:id="330" w:name="_Toc93868970"/>
      <w:bookmarkStart w:id="331" w:name="_Toc148445685"/>
      <w:bookmarkStart w:id="332" w:name="_Toc169938331"/>
      <w:r w:rsidRPr="00C12AA7">
        <w:t>6.1.3.2.2</w:t>
      </w:r>
      <w:r w:rsidRPr="00C12AA7">
        <w:tab/>
        <w:t>Resource Definition</w:t>
      </w:r>
      <w:bookmarkEnd w:id="326"/>
      <w:bookmarkEnd w:id="328"/>
      <w:bookmarkEnd w:id="329"/>
      <w:bookmarkEnd w:id="330"/>
      <w:bookmarkEnd w:id="331"/>
      <w:bookmarkEnd w:id="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333" w:name="_Toc35971403"/>
      <w:bookmarkStart w:id="334" w:name="_Toc70325120"/>
      <w:bookmarkStart w:id="335" w:name="_Toc81226680"/>
      <w:bookmarkStart w:id="336" w:name="_Toc93868971"/>
      <w:bookmarkStart w:id="337" w:name="_Toc148445686"/>
      <w:bookmarkStart w:id="338" w:name="_Toc169938332"/>
      <w:r w:rsidRPr="00C12AA7">
        <w:t>6.1.3.2.3</w:t>
      </w:r>
      <w:r w:rsidRPr="00C12AA7">
        <w:tab/>
        <w:t>Resource Standard Methods</w:t>
      </w:r>
      <w:bookmarkEnd w:id="327"/>
      <w:bookmarkEnd w:id="333"/>
      <w:bookmarkEnd w:id="334"/>
      <w:bookmarkEnd w:id="335"/>
      <w:bookmarkEnd w:id="336"/>
      <w:bookmarkEnd w:id="337"/>
      <w:bookmarkEnd w:id="338"/>
    </w:p>
    <w:p w14:paraId="1753A67F" w14:textId="394D08EE" w:rsidR="008A6D4A" w:rsidRPr="00C12AA7" w:rsidRDefault="008A6D4A" w:rsidP="001773FF">
      <w:pPr>
        <w:pStyle w:val="H6"/>
      </w:pPr>
      <w:bookmarkStart w:id="339" w:name="_Toc510696613"/>
      <w:bookmarkStart w:id="340" w:name="_Toc35971404"/>
      <w:bookmarkStart w:id="341" w:name="_Toc70325121"/>
      <w:bookmarkStart w:id="342" w:name="_Toc81226681"/>
      <w:bookmarkStart w:id="343" w:name="_Toc93868972"/>
      <w:r w:rsidRPr="00C12AA7">
        <w:t>6.1.3.2.3.1</w:t>
      </w:r>
      <w:r w:rsidRPr="00C12AA7">
        <w:tab/>
      </w:r>
      <w:bookmarkEnd w:id="339"/>
      <w:bookmarkEnd w:id="340"/>
      <w:r w:rsidR="006623A9" w:rsidRPr="00C12AA7">
        <w:t>POST</w:t>
      </w:r>
      <w:bookmarkEnd w:id="341"/>
      <w:bookmarkEnd w:id="342"/>
      <w:bookmarkEnd w:id="343"/>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344" w:name="_Toc510696615"/>
      <w:bookmarkStart w:id="345" w:name="_Toc35971406"/>
      <w:bookmarkStart w:id="346" w:name="_Toc70325122"/>
      <w:bookmarkStart w:id="347" w:name="_Toc81226682"/>
      <w:bookmarkStart w:id="348" w:name="_Toc93868973"/>
      <w:bookmarkStart w:id="349" w:name="_Toc148445687"/>
      <w:bookmarkStart w:id="350" w:name="_Toc169938333"/>
      <w:r w:rsidRPr="00C12AA7">
        <w:t>6.1.3.2.4</w:t>
      </w:r>
      <w:r w:rsidRPr="00C12AA7">
        <w:tab/>
        <w:t>Resource Custom Operations</w:t>
      </w:r>
      <w:bookmarkEnd w:id="344"/>
      <w:bookmarkEnd w:id="345"/>
      <w:bookmarkEnd w:id="346"/>
      <w:bookmarkEnd w:id="347"/>
      <w:bookmarkEnd w:id="348"/>
      <w:bookmarkEnd w:id="349"/>
      <w:bookmarkEnd w:id="350"/>
    </w:p>
    <w:p w14:paraId="3971D13F" w14:textId="77777777" w:rsidR="00001FCC" w:rsidRPr="00C12AA7" w:rsidRDefault="00001FCC" w:rsidP="00001FCC">
      <w:bookmarkStart w:id="351" w:name="_Toc510696616"/>
      <w:bookmarkStart w:id="35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353" w:name="_Toc81226683"/>
      <w:bookmarkStart w:id="354" w:name="_Toc93868974"/>
      <w:bookmarkStart w:id="355" w:name="_Toc148445688"/>
      <w:bookmarkStart w:id="356" w:name="_Toc169938334"/>
      <w:bookmarkStart w:id="357" w:name="_Toc510696622"/>
      <w:bookmarkStart w:id="358" w:name="_Toc35971413"/>
      <w:bookmarkStart w:id="359" w:name="_Toc70325123"/>
      <w:bookmarkEnd w:id="351"/>
      <w:bookmarkEnd w:id="35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353"/>
      <w:bookmarkEnd w:id="354"/>
      <w:bookmarkEnd w:id="355"/>
      <w:bookmarkEnd w:id="356"/>
    </w:p>
    <w:p w14:paraId="7347A7D8" w14:textId="3A635115" w:rsidR="00A40E99" w:rsidRPr="00C12AA7" w:rsidRDefault="00A40E99" w:rsidP="001773FF">
      <w:pPr>
        <w:pStyle w:val="Heading5"/>
      </w:pPr>
      <w:bookmarkStart w:id="360" w:name="_Toc73369696"/>
      <w:bookmarkStart w:id="361" w:name="_Toc81226684"/>
      <w:bookmarkStart w:id="362" w:name="_Toc93868975"/>
      <w:bookmarkStart w:id="363" w:name="_Toc148445689"/>
      <w:bookmarkStart w:id="364" w:name="_Toc169938335"/>
      <w:r w:rsidRPr="00C12AA7">
        <w:t>6.</w:t>
      </w:r>
      <w:r w:rsidR="004F39E9" w:rsidRPr="00C12AA7">
        <w:t>1</w:t>
      </w:r>
      <w:r w:rsidRPr="00C12AA7">
        <w:t>.3.</w:t>
      </w:r>
      <w:r w:rsidR="004F39E9" w:rsidRPr="00C12AA7">
        <w:t>3</w:t>
      </w:r>
      <w:r w:rsidRPr="00C12AA7">
        <w:t>.1</w:t>
      </w:r>
      <w:r w:rsidRPr="00C12AA7">
        <w:tab/>
        <w:t>Description</w:t>
      </w:r>
      <w:bookmarkEnd w:id="360"/>
      <w:bookmarkEnd w:id="361"/>
      <w:bookmarkEnd w:id="362"/>
      <w:bookmarkEnd w:id="363"/>
      <w:bookmarkEnd w:id="364"/>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365" w:name="_Toc73369697"/>
      <w:bookmarkStart w:id="366" w:name="_Toc81226685"/>
      <w:bookmarkStart w:id="367" w:name="_Toc93868976"/>
      <w:bookmarkStart w:id="368" w:name="_Toc148445690"/>
      <w:bookmarkStart w:id="369" w:name="_Toc169938336"/>
      <w:r w:rsidRPr="00C12AA7">
        <w:t>6.</w:t>
      </w:r>
      <w:r w:rsidR="0049794F" w:rsidRPr="00C12AA7">
        <w:t>1</w:t>
      </w:r>
      <w:r w:rsidRPr="00C12AA7">
        <w:t>.3.</w:t>
      </w:r>
      <w:r w:rsidR="0049794F" w:rsidRPr="00C12AA7">
        <w:t>3</w:t>
      </w:r>
      <w:r w:rsidRPr="00C12AA7">
        <w:t>.2</w:t>
      </w:r>
      <w:r w:rsidRPr="00C12AA7">
        <w:tab/>
        <w:t>Resource Definition</w:t>
      </w:r>
      <w:bookmarkEnd w:id="365"/>
      <w:bookmarkEnd w:id="366"/>
      <w:bookmarkEnd w:id="367"/>
      <w:bookmarkEnd w:id="368"/>
      <w:bookmarkEnd w:id="369"/>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370" w:name="_Toc73369698"/>
      <w:bookmarkStart w:id="371" w:name="_Toc81226686"/>
      <w:bookmarkStart w:id="372" w:name="_Toc93868977"/>
      <w:bookmarkStart w:id="373" w:name="_Toc148445691"/>
      <w:bookmarkStart w:id="374" w:name="_Toc169938337"/>
      <w:r w:rsidRPr="00C12AA7">
        <w:t>6.</w:t>
      </w:r>
      <w:r w:rsidR="00EE1ECD" w:rsidRPr="00C12AA7">
        <w:t>1</w:t>
      </w:r>
      <w:r w:rsidRPr="00C12AA7">
        <w:t>.3.</w:t>
      </w:r>
      <w:r w:rsidR="00EE1ECD" w:rsidRPr="00C12AA7">
        <w:t>3</w:t>
      </w:r>
      <w:r w:rsidRPr="00C12AA7">
        <w:t>.3</w:t>
      </w:r>
      <w:r w:rsidRPr="00C12AA7">
        <w:tab/>
        <w:t>Resource Standard Methods</w:t>
      </w:r>
      <w:bookmarkEnd w:id="370"/>
      <w:bookmarkEnd w:id="371"/>
      <w:bookmarkEnd w:id="372"/>
      <w:bookmarkEnd w:id="373"/>
      <w:bookmarkEnd w:id="374"/>
    </w:p>
    <w:p w14:paraId="70C68EA5" w14:textId="20C9C03F" w:rsidR="00A40E99" w:rsidRPr="00C12AA7" w:rsidRDefault="00A40E99" w:rsidP="001773FF">
      <w:pPr>
        <w:pStyle w:val="H6"/>
      </w:pPr>
      <w:bookmarkStart w:id="375" w:name="_Toc73369699"/>
      <w:bookmarkStart w:id="376" w:name="_Toc81226687"/>
      <w:bookmarkStart w:id="377" w:name="_Toc93868978"/>
      <w:r w:rsidRPr="00C12AA7">
        <w:t>6.</w:t>
      </w:r>
      <w:r w:rsidR="00EE1ECD" w:rsidRPr="00C12AA7">
        <w:t>1</w:t>
      </w:r>
      <w:r w:rsidRPr="00C12AA7">
        <w:t>.3.</w:t>
      </w:r>
      <w:r w:rsidR="00EE1ECD" w:rsidRPr="00C12AA7">
        <w:t>3</w:t>
      </w:r>
      <w:r w:rsidRPr="00C12AA7">
        <w:t>.3.1</w:t>
      </w:r>
      <w:r w:rsidRPr="00C12AA7">
        <w:tab/>
        <w:t>POST</w:t>
      </w:r>
      <w:bookmarkEnd w:id="375"/>
      <w:bookmarkEnd w:id="376"/>
      <w:bookmarkEnd w:id="377"/>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378" w:name="_Toc73369700"/>
      <w:bookmarkStart w:id="379" w:name="_Toc81226688"/>
      <w:bookmarkStart w:id="380" w:name="_Toc93868979"/>
      <w:bookmarkStart w:id="381" w:name="_Toc148445692"/>
      <w:bookmarkStart w:id="382" w:name="_Toc169938338"/>
      <w:r w:rsidRPr="00C12AA7">
        <w:t>6.</w:t>
      </w:r>
      <w:r w:rsidR="00D23CC8" w:rsidRPr="00C12AA7">
        <w:t>1</w:t>
      </w:r>
      <w:r w:rsidRPr="00C12AA7">
        <w:t>.3.</w:t>
      </w:r>
      <w:r w:rsidR="00D23CC8" w:rsidRPr="00C12AA7">
        <w:t>3</w:t>
      </w:r>
      <w:r w:rsidRPr="00C12AA7">
        <w:t>.4</w:t>
      </w:r>
      <w:r w:rsidRPr="00C12AA7">
        <w:tab/>
        <w:t>Resource Custom Operations</w:t>
      </w:r>
      <w:bookmarkEnd w:id="378"/>
      <w:bookmarkEnd w:id="379"/>
      <w:bookmarkEnd w:id="380"/>
      <w:bookmarkEnd w:id="381"/>
      <w:bookmarkEnd w:id="382"/>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383" w:name="_Toc148445693"/>
      <w:bookmarkStart w:id="384" w:name="_Toc169938339"/>
      <w:bookmarkStart w:id="385" w:name="_Toc81226689"/>
      <w:bookmarkStart w:id="386"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383"/>
      <w:bookmarkEnd w:id="384"/>
    </w:p>
    <w:p w14:paraId="45A4EAD7" w14:textId="16E563E7" w:rsidR="009C5A91" w:rsidRPr="00C12AA7" w:rsidRDefault="009C5A91" w:rsidP="009C5A91">
      <w:pPr>
        <w:pStyle w:val="Heading5"/>
      </w:pPr>
      <w:bookmarkStart w:id="387" w:name="_Toc148445694"/>
      <w:bookmarkStart w:id="388" w:name="_Toc169938340"/>
      <w:r w:rsidRPr="00C12AA7">
        <w:t>6.1.3.4.1</w:t>
      </w:r>
      <w:r w:rsidRPr="00C12AA7">
        <w:tab/>
        <w:t>Description</w:t>
      </w:r>
      <w:bookmarkEnd w:id="387"/>
      <w:bookmarkEnd w:id="38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389" w:name="_Toc148445695"/>
      <w:bookmarkStart w:id="390" w:name="_Toc169938341"/>
      <w:r w:rsidRPr="00C12AA7">
        <w:t>6.1.3.4.2</w:t>
      </w:r>
      <w:r w:rsidRPr="00C12AA7">
        <w:tab/>
        <w:t>Resource Definition</w:t>
      </w:r>
      <w:bookmarkEnd w:id="389"/>
      <w:bookmarkEnd w:id="390"/>
    </w:p>
    <w:p w14:paraId="46870D45" w14:textId="77777777" w:rsidR="009C5A91" w:rsidRPr="00C12AA7" w:rsidRDefault="009C5A91" w:rsidP="009C5A91">
      <w:r w:rsidRPr="00C12AA7">
        <w:t xml:space="preserve">Resource URI: </w:t>
      </w:r>
      <w:r w:rsidRPr="00C12AA7">
        <w:rPr>
          <w:b/>
          <w:noProof/>
        </w:rPr>
        <w:t>{apiRoot}/&lt;apiName&gt;/&lt;apiVersion&gt;/slices/configs</w:t>
      </w:r>
    </w:p>
    <w:p w14:paraId="4614F90A" w14:textId="77777777" w:rsidR="009C5A91" w:rsidRPr="00C12AA7" w:rsidRDefault="009C5A91" w:rsidP="009C5A91">
      <w:pPr>
        <w:rPr>
          <w:rFonts w:ascii="Arial" w:hAnsi="Arial" w:cs="Arial"/>
        </w:rPr>
      </w:pPr>
      <w:r w:rsidRPr="00C12AA7">
        <w:t>This resource shall support the resource URI variables defined in table 6.1.3.w.2-1.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391" w:name="_Toc148445696"/>
      <w:bookmarkStart w:id="392" w:name="_Toc169938342"/>
      <w:r w:rsidRPr="00C12AA7">
        <w:t>6.1.3.4.3</w:t>
      </w:r>
      <w:r w:rsidRPr="00C12AA7">
        <w:tab/>
        <w:t>Resource Standard Methods</w:t>
      </w:r>
      <w:bookmarkEnd w:id="391"/>
      <w:bookmarkEnd w:id="39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393" w:name="_Toc148445697"/>
      <w:bookmarkStart w:id="394" w:name="_Toc169938343"/>
      <w:r w:rsidRPr="00C12AA7">
        <w:t>6.1.3.4.4</w:t>
      </w:r>
      <w:r w:rsidRPr="00C12AA7">
        <w:tab/>
        <w:t>Resource Custom Operations</w:t>
      </w:r>
      <w:bookmarkEnd w:id="393"/>
      <w:bookmarkEnd w:id="39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395" w:name="_Toc148445698"/>
      <w:bookmarkStart w:id="396" w:name="_Toc169938344"/>
      <w:r w:rsidRPr="00C12AA7">
        <w:t>6.1.3.4.4.2.1</w:t>
      </w:r>
      <w:r w:rsidR="007B3044" w:rsidRPr="00C12AA7">
        <w:tab/>
      </w:r>
      <w:r w:rsidRPr="00C12AA7">
        <w:t>Description</w:t>
      </w:r>
      <w:bookmarkEnd w:id="395"/>
      <w:bookmarkEnd w:id="39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397" w:name="_Toc148445699"/>
      <w:bookmarkStart w:id="398" w:name="_Toc169938345"/>
      <w:r w:rsidRPr="00C12AA7">
        <w:t>6.1.3.4.4.2.2</w:t>
      </w:r>
      <w:r w:rsidRPr="00C12AA7">
        <w:tab/>
        <w:t>Operation Definition</w:t>
      </w:r>
      <w:bookmarkEnd w:id="397"/>
      <w:bookmarkEnd w:id="398"/>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399" w:name="_Toc148445700"/>
      <w:bookmarkStart w:id="400" w:name="_Toc169938346"/>
      <w:r w:rsidRPr="00C12AA7">
        <w:t>6.1.3.5</w:t>
      </w:r>
      <w:r w:rsidRPr="00C12AA7">
        <w:tab/>
        <w:t>Resource: Slice Collection Roaming Quotas</w:t>
      </w:r>
      <w:bookmarkEnd w:id="399"/>
      <w:bookmarkEnd w:id="400"/>
    </w:p>
    <w:p w14:paraId="25708262" w14:textId="5108FAD8" w:rsidR="00555F15" w:rsidRPr="00C12AA7" w:rsidRDefault="00555F15" w:rsidP="00555F15">
      <w:pPr>
        <w:pStyle w:val="Heading5"/>
      </w:pPr>
      <w:bookmarkStart w:id="401" w:name="_Toc148445701"/>
      <w:bookmarkStart w:id="402" w:name="_Toc169938347"/>
      <w:r w:rsidRPr="00C12AA7">
        <w:t>6.1.3.5.1</w:t>
      </w:r>
      <w:r w:rsidRPr="00C12AA7">
        <w:tab/>
        <w:t>Description</w:t>
      </w:r>
      <w:bookmarkEnd w:id="401"/>
      <w:bookmarkEnd w:id="402"/>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03" w:name="_Toc148445702"/>
      <w:bookmarkStart w:id="404" w:name="_Toc169938348"/>
      <w:r w:rsidRPr="00C12AA7">
        <w:t>6.1.3.5.2</w:t>
      </w:r>
      <w:r w:rsidRPr="00C12AA7">
        <w:tab/>
        <w:t>Resource Definition</w:t>
      </w:r>
      <w:bookmarkEnd w:id="403"/>
      <w:bookmarkEnd w:id="404"/>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05" w:name="_Toc148445703"/>
      <w:bookmarkStart w:id="406" w:name="_Toc169938349"/>
      <w:r w:rsidRPr="00C12AA7">
        <w:t>6.1.3.5.3</w:t>
      </w:r>
      <w:r w:rsidRPr="00C12AA7">
        <w:tab/>
        <w:t>Resource Standard Methods</w:t>
      </w:r>
      <w:bookmarkEnd w:id="405"/>
      <w:bookmarkEnd w:id="406"/>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07" w:name="_Toc148445704"/>
      <w:bookmarkStart w:id="408" w:name="_Toc169938350"/>
      <w:r w:rsidRPr="00C12AA7">
        <w:t>6.1.3.5.4</w:t>
      </w:r>
      <w:r w:rsidRPr="00C12AA7">
        <w:tab/>
        <w:t>Resource Custom Operations</w:t>
      </w:r>
      <w:bookmarkEnd w:id="407"/>
      <w:bookmarkEnd w:id="40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09" w:name="_Toc25073879"/>
      <w:bookmarkStart w:id="410" w:name="_Toc34063055"/>
      <w:bookmarkStart w:id="411" w:name="_Toc43120029"/>
      <w:bookmarkStart w:id="412" w:name="_Toc49768084"/>
      <w:bookmarkStart w:id="413" w:name="_Toc56434257"/>
      <w:bookmarkStart w:id="414" w:name="_Toc138323166"/>
      <w:r w:rsidRPr="00C12AA7">
        <w:t>6.1.3.5.4.2</w:t>
      </w:r>
      <w:r w:rsidRPr="00C12AA7">
        <w:tab/>
        <w:t xml:space="preserve">Operation: </w:t>
      </w:r>
      <w:bookmarkEnd w:id="409"/>
      <w:bookmarkEnd w:id="410"/>
      <w:bookmarkEnd w:id="411"/>
      <w:bookmarkEnd w:id="412"/>
      <w:bookmarkEnd w:id="413"/>
      <w:bookmarkEnd w:id="414"/>
      <w:r w:rsidRPr="00C12AA7">
        <w:t>query</w:t>
      </w:r>
    </w:p>
    <w:p w14:paraId="2DBD914D" w14:textId="5741EE27" w:rsidR="00555F15" w:rsidRPr="00C12AA7" w:rsidRDefault="00555F15" w:rsidP="008050A5">
      <w:pPr>
        <w:pStyle w:val="Heading7"/>
        <w:numPr>
          <w:ilvl w:val="0"/>
          <w:numId w:val="0"/>
        </w:numPr>
      </w:pPr>
      <w:bookmarkStart w:id="415" w:name="_Toc25073880"/>
      <w:bookmarkStart w:id="416" w:name="_Toc34063056"/>
      <w:bookmarkStart w:id="417" w:name="_Toc43120030"/>
      <w:bookmarkStart w:id="418" w:name="_Toc49768085"/>
      <w:bookmarkStart w:id="419" w:name="_Toc56434258"/>
      <w:bookmarkStart w:id="420" w:name="_Toc138323167"/>
      <w:bookmarkStart w:id="421" w:name="_Toc148445705"/>
      <w:bookmarkStart w:id="422" w:name="_Toc169938351"/>
      <w:r w:rsidRPr="00C12AA7">
        <w:t>6.1.3.5.4.2.1</w:t>
      </w:r>
      <w:r w:rsidRPr="00C12AA7">
        <w:tab/>
        <w:t>Description</w:t>
      </w:r>
      <w:bookmarkEnd w:id="415"/>
      <w:bookmarkEnd w:id="416"/>
      <w:bookmarkEnd w:id="417"/>
      <w:bookmarkEnd w:id="418"/>
      <w:bookmarkEnd w:id="419"/>
      <w:bookmarkEnd w:id="420"/>
      <w:bookmarkEnd w:id="421"/>
      <w:bookmarkEnd w:id="422"/>
    </w:p>
    <w:p w14:paraId="7D6BF085" w14:textId="30F70B1D" w:rsidR="004B6E2A" w:rsidRPr="00C12AA7" w:rsidRDefault="00351D1C" w:rsidP="00802A8E">
      <w:bookmarkStart w:id="423" w:name="_Toc25073881"/>
      <w:bookmarkStart w:id="424" w:name="_Toc34063057"/>
      <w:bookmarkStart w:id="425" w:name="_Toc43120031"/>
      <w:bookmarkStart w:id="426" w:name="_Toc49768086"/>
      <w:bookmarkStart w:id="427" w:name="_Toc56434259"/>
      <w:bookmarkStart w:id="42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429" w:name="_Toc148445706"/>
    </w:p>
    <w:p w14:paraId="5C7BF9BB" w14:textId="7E5224E0" w:rsidR="00555F15" w:rsidRPr="00C12AA7" w:rsidRDefault="00555F15" w:rsidP="008050A5">
      <w:pPr>
        <w:pStyle w:val="Heading7"/>
        <w:numPr>
          <w:ilvl w:val="0"/>
          <w:numId w:val="0"/>
        </w:numPr>
      </w:pPr>
      <w:bookmarkStart w:id="430" w:name="_Toc169938352"/>
      <w:r w:rsidRPr="00C12AA7">
        <w:t>6.1.3.5.4.2.2</w:t>
      </w:r>
      <w:r w:rsidRPr="00C12AA7">
        <w:tab/>
        <w:t>Operation Definition</w:t>
      </w:r>
      <w:bookmarkEnd w:id="423"/>
      <w:bookmarkEnd w:id="424"/>
      <w:bookmarkEnd w:id="425"/>
      <w:bookmarkEnd w:id="426"/>
      <w:bookmarkEnd w:id="427"/>
      <w:bookmarkEnd w:id="428"/>
      <w:bookmarkEnd w:id="429"/>
      <w:bookmarkEnd w:id="43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431" w:name="_Toc148445707"/>
      <w:bookmarkStart w:id="432" w:name="_Toc169938353"/>
      <w:r w:rsidRPr="00C12AA7">
        <w:t>6.1.4</w:t>
      </w:r>
      <w:r w:rsidRPr="00C12AA7">
        <w:tab/>
        <w:t>Custom Operations without associated resources</w:t>
      </w:r>
      <w:bookmarkEnd w:id="357"/>
      <w:bookmarkEnd w:id="358"/>
      <w:bookmarkEnd w:id="359"/>
      <w:bookmarkEnd w:id="385"/>
      <w:bookmarkEnd w:id="386"/>
      <w:bookmarkEnd w:id="431"/>
      <w:bookmarkEnd w:id="432"/>
    </w:p>
    <w:p w14:paraId="4DA24AC8" w14:textId="77777777" w:rsidR="00E86298" w:rsidRPr="00C12AA7" w:rsidRDefault="00E86298" w:rsidP="00E86298">
      <w:bookmarkStart w:id="433" w:name="_Toc510696623"/>
      <w:bookmarkStart w:id="43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435" w:name="_Toc510696628"/>
      <w:bookmarkStart w:id="436" w:name="_Toc35971419"/>
      <w:bookmarkStart w:id="437" w:name="_Toc70325124"/>
      <w:bookmarkStart w:id="438" w:name="_Toc81226690"/>
      <w:bookmarkStart w:id="439" w:name="_Toc93868981"/>
      <w:bookmarkStart w:id="440" w:name="_Toc148445708"/>
      <w:bookmarkStart w:id="441" w:name="_Toc169938354"/>
      <w:bookmarkEnd w:id="433"/>
      <w:bookmarkEnd w:id="434"/>
      <w:r w:rsidRPr="00C12AA7">
        <w:t>6.1.5</w:t>
      </w:r>
      <w:r w:rsidRPr="00C12AA7">
        <w:tab/>
        <w:t>Notifications</w:t>
      </w:r>
      <w:bookmarkEnd w:id="435"/>
      <w:bookmarkEnd w:id="436"/>
      <w:bookmarkEnd w:id="437"/>
      <w:bookmarkEnd w:id="438"/>
      <w:bookmarkEnd w:id="439"/>
      <w:bookmarkEnd w:id="440"/>
      <w:bookmarkEnd w:id="441"/>
    </w:p>
    <w:p w14:paraId="329C7304" w14:textId="77777777" w:rsidR="008A6D4A" w:rsidRPr="00C12AA7" w:rsidRDefault="008A6D4A" w:rsidP="001773FF">
      <w:pPr>
        <w:pStyle w:val="Heading4"/>
      </w:pPr>
      <w:bookmarkStart w:id="442" w:name="_Toc510696629"/>
      <w:bookmarkStart w:id="443" w:name="_Toc35971420"/>
      <w:bookmarkStart w:id="444" w:name="_Toc70325125"/>
      <w:bookmarkStart w:id="445" w:name="_Toc81226691"/>
      <w:bookmarkStart w:id="446" w:name="_Toc93868982"/>
      <w:bookmarkStart w:id="447" w:name="_Toc148445709"/>
      <w:bookmarkStart w:id="448" w:name="_Toc169938355"/>
      <w:r w:rsidRPr="00C12AA7">
        <w:t>6.1.5.1</w:t>
      </w:r>
      <w:r w:rsidRPr="00C12AA7">
        <w:tab/>
        <w:t>General</w:t>
      </w:r>
      <w:bookmarkEnd w:id="442"/>
      <w:bookmarkEnd w:id="443"/>
      <w:bookmarkEnd w:id="444"/>
      <w:bookmarkEnd w:id="445"/>
      <w:bookmarkEnd w:id="446"/>
      <w:bookmarkEnd w:id="447"/>
      <w:bookmarkEnd w:id="448"/>
    </w:p>
    <w:p w14:paraId="76885AE9" w14:textId="77777777" w:rsidR="00E105F0" w:rsidRPr="00C12AA7" w:rsidRDefault="00E105F0" w:rsidP="00E105F0">
      <w:pPr>
        <w:rPr>
          <w:noProof/>
        </w:rPr>
      </w:pPr>
      <w:bookmarkStart w:id="449" w:name="_Toc510696630"/>
      <w:bookmarkStart w:id="450"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451" w:name="_Toc35971421"/>
      <w:bookmarkStart w:id="452" w:name="_Toc70325126"/>
      <w:bookmarkStart w:id="453" w:name="_Toc81226692"/>
      <w:bookmarkStart w:id="454" w:name="_Toc93868983"/>
      <w:bookmarkStart w:id="455" w:name="_Toc148445710"/>
      <w:bookmarkStart w:id="456" w:name="_Toc169938356"/>
      <w:r w:rsidRPr="00C12AA7">
        <w:t>6.1.5.2</w:t>
      </w:r>
      <w:bookmarkEnd w:id="449"/>
      <w:bookmarkEnd w:id="451"/>
      <w:r w:rsidR="001A6C9E" w:rsidRPr="00C12AA7">
        <w:tab/>
      </w:r>
      <w:r w:rsidR="00DF5B60" w:rsidRPr="00C12AA7">
        <w:t>EAC Mode Notification</w:t>
      </w:r>
      <w:bookmarkEnd w:id="452"/>
      <w:bookmarkEnd w:id="453"/>
      <w:bookmarkEnd w:id="454"/>
      <w:bookmarkEnd w:id="455"/>
      <w:bookmarkEnd w:id="456"/>
    </w:p>
    <w:p w14:paraId="3E017F8A" w14:textId="77777777" w:rsidR="00E105F0" w:rsidRPr="00C12AA7" w:rsidRDefault="00E105F0" w:rsidP="001773FF">
      <w:pPr>
        <w:pStyle w:val="Heading5"/>
        <w:rPr>
          <w:noProof/>
        </w:rPr>
      </w:pPr>
      <w:bookmarkStart w:id="457" w:name="_Toc532994455"/>
      <w:bookmarkStart w:id="458" w:name="_Toc35971422"/>
      <w:bookmarkStart w:id="459" w:name="_Toc70325127"/>
      <w:bookmarkStart w:id="460" w:name="_Toc81226693"/>
      <w:bookmarkStart w:id="461" w:name="_Toc93868984"/>
      <w:bookmarkStart w:id="462" w:name="_Toc148445711"/>
      <w:bookmarkStart w:id="463" w:name="_Toc169938357"/>
      <w:bookmarkStart w:id="464" w:name="_Toc510696631"/>
      <w:r w:rsidRPr="00C12AA7">
        <w:t>6.1.5.2</w:t>
      </w:r>
      <w:r w:rsidRPr="00C12AA7">
        <w:rPr>
          <w:noProof/>
        </w:rPr>
        <w:t>.1</w:t>
      </w:r>
      <w:r w:rsidRPr="00C12AA7">
        <w:rPr>
          <w:noProof/>
        </w:rPr>
        <w:tab/>
        <w:t>Description</w:t>
      </w:r>
      <w:bookmarkEnd w:id="457"/>
      <w:bookmarkEnd w:id="458"/>
      <w:bookmarkEnd w:id="459"/>
      <w:bookmarkEnd w:id="460"/>
      <w:bookmarkEnd w:id="461"/>
      <w:bookmarkEnd w:id="462"/>
      <w:bookmarkEnd w:id="463"/>
    </w:p>
    <w:p w14:paraId="481ACB7B" w14:textId="77777777" w:rsidR="00DF4E92" w:rsidRPr="00C12AA7" w:rsidRDefault="00DF4E92" w:rsidP="00DF4E92">
      <w:pPr>
        <w:rPr>
          <w:noProof/>
        </w:rPr>
      </w:pPr>
      <w:bookmarkStart w:id="465" w:name="_Toc532994456"/>
      <w:bookmarkStart w:id="466"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467" w:name="_Toc70325128"/>
      <w:bookmarkStart w:id="468" w:name="_Toc81226694"/>
      <w:bookmarkStart w:id="469" w:name="_Toc93868985"/>
      <w:bookmarkStart w:id="470" w:name="_Toc148445712"/>
      <w:bookmarkStart w:id="471" w:name="_Toc169938358"/>
      <w:r w:rsidRPr="00C12AA7">
        <w:t>6.1.5.2</w:t>
      </w:r>
      <w:r w:rsidRPr="00C12AA7">
        <w:rPr>
          <w:noProof/>
        </w:rPr>
        <w:t>.2</w:t>
      </w:r>
      <w:r w:rsidRPr="00C12AA7">
        <w:rPr>
          <w:noProof/>
        </w:rPr>
        <w:tab/>
        <w:t>Target URI</w:t>
      </w:r>
      <w:bookmarkEnd w:id="465"/>
      <w:bookmarkEnd w:id="466"/>
      <w:bookmarkEnd w:id="467"/>
      <w:bookmarkEnd w:id="468"/>
      <w:bookmarkEnd w:id="469"/>
      <w:bookmarkEnd w:id="470"/>
      <w:bookmarkEnd w:id="471"/>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472" w:name="_Toc532994457"/>
      <w:bookmarkStart w:id="473" w:name="_Toc35971424"/>
      <w:bookmarkStart w:id="474" w:name="_Toc70325129"/>
      <w:bookmarkStart w:id="475" w:name="_Toc81226695"/>
      <w:bookmarkStart w:id="476" w:name="_Toc93868986"/>
      <w:bookmarkStart w:id="477" w:name="_Toc148445713"/>
      <w:bookmarkStart w:id="478" w:name="_Toc169938359"/>
      <w:r w:rsidRPr="00C12AA7">
        <w:t>6.1.5.2</w:t>
      </w:r>
      <w:r w:rsidRPr="00C12AA7">
        <w:rPr>
          <w:noProof/>
        </w:rPr>
        <w:t>.3</w:t>
      </w:r>
      <w:r w:rsidRPr="00C12AA7">
        <w:rPr>
          <w:noProof/>
        </w:rPr>
        <w:tab/>
        <w:t>Standard Methods</w:t>
      </w:r>
      <w:bookmarkEnd w:id="472"/>
      <w:bookmarkEnd w:id="473"/>
      <w:bookmarkEnd w:id="474"/>
      <w:bookmarkEnd w:id="475"/>
      <w:bookmarkEnd w:id="476"/>
      <w:bookmarkEnd w:id="477"/>
      <w:bookmarkEnd w:id="478"/>
    </w:p>
    <w:p w14:paraId="647EA268" w14:textId="77777777" w:rsidR="00E105F0" w:rsidRPr="00C12AA7" w:rsidRDefault="00E105F0" w:rsidP="001773FF">
      <w:pPr>
        <w:pStyle w:val="H6"/>
        <w:rPr>
          <w:noProof/>
        </w:rPr>
      </w:pPr>
      <w:bookmarkStart w:id="479" w:name="_Toc532994458"/>
      <w:bookmarkStart w:id="480" w:name="_Toc35971425"/>
      <w:bookmarkStart w:id="481" w:name="_Toc70325130"/>
      <w:bookmarkStart w:id="482" w:name="_Toc81226696"/>
      <w:bookmarkStart w:id="483" w:name="_Toc93868987"/>
      <w:r w:rsidRPr="00C12AA7">
        <w:t>6.1.5.2.3</w:t>
      </w:r>
      <w:r w:rsidRPr="00C12AA7">
        <w:rPr>
          <w:noProof/>
        </w:rPr>
        <w:t>.1</w:t>
      </w:r>
      <w:r w:rsidRPr="00C12AA7">
        <w:rPr>
          <w:noProof/>
        </w:rPr>
        <w:tab/>
        <w:t>POST</w:t>
      </w:r>
      <w:bookmarkEnd w:id="479"/>
      <w:bookmarkEnd w:id="480"/>
      <w:bookmarkEnd w:id="481"/>
      <w:bookmarkEnd w:id="482"/>
      <w:bookmarkEnd w:id="483"/>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C12AA7" w:rsidRDefault="00B22C82" w:rsidP="002D02AF">
            <w:pPr>
              <w:pStyle w:val="TAL"/>
            </w:pPr>
            <w:r w:rsidRPr="00C12AA7">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484" w:name="_Toc35971427"/>
      <w:bookmarkStart w:id="485" w:name="_Toc70325131"/>
      <w:bookmarkStart w:id="486" w:name="_Toc81226697"/>
      <w:bookmarkStart w:id="487" w:name="_Toc93868988"/>
      <w:bookmarkStart w:id="488" w:name="_Toc148445714"/>
      <w:bookmarkStart w:id="489" w:name="_Toc169938360"/>
      <w:bookmarkEnd w:id="464"/>
      <w:r w:rsidRPr="00C12AA7">
        <w:t>6.1.6</w:t>
      </w:r>
      <w:r w:rsidRPr="00C12AA7">
        <w:tab/>
        <w:t>Data Model</w:t>
      </w:r>
      <w:bookmarkEnd w:id="450"/>
      <w:bookmarkEnd w:id="484"/>
      <w:bookmarkEnd w:id="485"/>
      <w:bookmarkEnd w:id="486"/>
      <w:bookmarkEnd w:id="487"/>
      <w:bookmarkEnd w:id="488"/>
      <w:bookmarkEnd w:id="489"/>
    </w:p>
    <w:p w14:paraId="719BE7CB" w14:textId="77777777" w:rsidR="008A6D4A" w:rsidRPr="00C12AA7" w:rsidRDefault="008A6D4A" w:rsidP="001773FF">
      <w:pPr>
        <w:pStyle w:val="Heading4"/>
      </w:pPr>
      <w:bookmarkStart w:id="490" w:name="_Toc510696633"/>
      <w:bookmarkStart w:id="491" w:name="_Toc35971428"/>
      <w:bookmarkStart w:id="492" w:name="_Toc70325132"/>
      <w:bookmarkStart w:id="493" w:name="_Toc81226698"/>
      <w:bookmarkStart w:id="494" w:name="_Toc93868989"/>
      <w:bookmarkStart w:id="495" w:name="_Toc148445715"/>
      <w:bookmarkStart w:id="496" w:name="_Toc169938361"/>
      <w:r w:rsidRPr="00C12AA7">
        <w:t>6.1.6.1</w:t>
      </w:r>
      <w:r w:rsidRPr="00C12AA7">
        <w:tab/>
        <w:t>General</w:t>
      </w:r>
      <w:bookmarkEnd w:id="490"/>
      <w:bookmarkEnd w:id="491"/>
      <w:bookmarkEnd w:id="492"/>
      <w:bookmarkEnd w:id="493"/>
      <w:bookmarkEnd w:id="494"/>
      <w:bookmarkEnd w:id="495"/>
      <w:bookmarkEnd w:id="496"/>
    </w:p>
    <w:p w14:paraId="7433BDDB" w14:textId="77777777" w:rsidR="008B1BEC" w:rsidRPr="00C12AA7" w:rsidRDefault="008B1BEC" w:rsidP="008B1BEC">
      <w:bookmarkStart w:id="497" w:name="_Toc510696634"/>
      <w:bookmarkStart w:id="4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77777777" w:rsidR="00B43A4F" w:rsidRPr="00C12AA7" w:rsidRDefault="00B43A4F" w:rsidP="00E51031">
            <w:pPr>
              <w:pStyle w:val="TAL"/>
              <w:rPr>
                <w:lang w:eastAsia="zh-CN"/>
              </w:rPr>
            </w:pPr>
            <w:r w:rsidRPr="00C12AA7">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499" w:name="_Toc70325133"/>
      <w:bookmarkStart w:id="500" w:name="_Toc81226699"/>
      <w:bookmarkStart w:id="501" w:name="_Toc93868990"/>
      <w:bookmarkStart w:id="502" w:name="_Toc148445716"/>
      <w:bookmarkStart w:id="503" w:name="_Toc169938362"/>
      <w:r w:rsidRPr="00C12AA7">
        <w:rPr>
          <w:lang w:val="en-US"/>
        </w:rPr>
        <w:lastRenderedPageBreak/>
        <w:t>6.1.6.2</w:t>
      </w:r>
      <w:r w:rsidRPr="00C12AA7">
        <w:rPr>
          <w:lang w:val="en-US"/>
        </w:rPr>
        <w:tab/>
        <w:t>Structured data types</w:t>
      </w:r>
      <w:bookmarkEnd w:id="497"/>
      <w:bookmarkEnd w:id="498"/>
      <w:bookmarkEnd w:id="499"/>
      <w:bookmarkEnd w:id="500"/>
      <w:bookmarkEnd w:id="501"/>
      <w:bookmarkEnd w:id="502"/>
      <w:bookmarkEnd w:id="503"/>
    </w:p>
    <w:p w14:paraId="7363E81C" w14:textId="77777777" w:rsidR="008A6D4A" w:rsidRPr="00C12AA7" w:rsidRDefault="008A6D4A" w:rsidP="001773FF">
      <w:pPr>
        <w:pStyle w:val="Heading5"/>
      </w:pPr>
      <w:bookmarkStart w:id="504" w:name="_Toc510696635"/>
      <w:bookmarkStart w:id="505" w:name="_Toc35971430"/>
      <w:bookmarkStart w:id="506" w:name="_Toc70325134"/>
      <w:bookmarkStart w:id="507" w:name="_Toc81226700"/>
      <w:bookmarkStart w:id="508" w:name="_Toc93868991"/>
      <w:bookmarkStart w:id="509" w:name="_Toc148445717"/>
      <w:bookmarkStart w:id="510" w:name="_Toc169938363"/>
      <w:r w:rsidRPr="00C12AA7">
        <w:t>6.1.6.2.1</w:t>
      </w:r>
      <w:r w:rsidRPr="00C12AA7">
        <w:tab/>
        <w:t>Introduction</w:t>
      </w:r>
      <w:bookmarkEnd w:id="504"/>
      <w:bookmarkEnd w:id="505"/>
      <w:bookmarkEnd w:id="506"/>
      <w:bookmarkEnd w:id="507"/>
      <w:bookmarkEnd w:id="508"/>
      <w:bookmarkEnd w:id="509"/>
      <w:bookmarkEnd w:id="5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511" w:name="_Toc510696636"/>
      <w:bookmarkStart w:id="512" w:name="_Toc35971431"/>
      <w:bookmarkStart w:id="513" w:name="_Toc70325135"/>
      <w:bookmarkStart w:id="514" w:name="_Toc81226701"/>
      <w:bookmarkStart w:id="515" w:name="_Toc93868992"/>
      <w:bookmarkStart w:id="516" w:name="_Toc148445718"/>
      <w:bookmarkStart w:id="517" w:name="_Toc169938364"/>
      <w:r w:rsidRPr="00C12AA7">
        <w:t>6.1.6.2.2</w:t>
      </w:r>
      <w:r w:rsidRPr="00C12AA7">
        <w:tab/>
        <w:t xml:space="preserve">Type: </w:t>
      </w:r>
      <w:bookmarkEnd w:id="511"/>
      <w:bookmarkEnd w:id="512"/>
      <w:r w:rsidR="008B1BEC" w:rsidRPr="00C12AA7">
        <w:t>UeACRequestData</w:t>
      </w:r>
      <w:bookmarkEnd w:id="513"/>
      <w:bookmarkEnd w:id="514"/>
      <w:bookmarkEnd w:id="515"/>
      <w:bookmarkEnd w:id="516"/>
      <w:bookmarkEnd w:id="5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518" w:name="_PERM_MCCTEMPBM_CRPT75500034___1" w:colFirst="4" w:colLast="4"/>
            <w:bookmarkStart w:id="5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520" w:name="_PERM_MCCTEMPBM_CRPT75500035___1" w:colFirst="4" w:colLast="4"/>
            <w:bookmarkStart w:id="521" w:name="_PERM_MCCTEMPBM_CRPT92130006___1" w:colFirst="4" w:colLast="4"/>
            <w:bookmarkEnd w:id="518"/>
            <w:bookmarkEnd w:id="5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520"/>
      <w:bookmarkEnd w:id="5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522" w:name="_Toc510696637"/>
      <w:bookmarkStart w:id="523" w:name="_Toc35971432"/>
      <w:bookmarkStart w:id="524" w:name="_Toc70325136"/>
      <w:bookmarkStart w:id="525" w:name="_Toc81226702"/>
      <w:bookmarkStart w:id="526" w:name="_Toc93868993"/>
      <w:bookmarkStart w:id="527" w:name="_Toc148445719"/>
      <w:bookmarkStart w:id="528" w:name="_Toc169938365"/>
      <w:r w:rsidRPr="00C12AA7">
        <w:lastRenderedPageBreak/>
        <w:t>6.1.6.2.3</w:t>
      </w:r>
      <w:r w:rsidRPr="00C12AA7">
        <w:tab/>
        <w:t xml:space="preserve">Type: </w:t>
      </w:r>
      <w:bookmarkEnd w:id="522"/>
      <w:bookmarkEnd w:id="523"/>
      <w:r w:rsidR="00E53ED0" w:rsidRPr="00C12AA7">
        <w:t>UeACResponseData</w:t>
      </w:r>
      <w:bookmarkEnd w:id="524"/>
      <w:bookmarkEnd w:id="525"/>
      <w:bookmarkEnd w:id="526"/>
      <w:bookmarkEnd w:id="527"/>
      <w:bookmarkEnd w:id="528"/>
    </w:p>
    <w:p w14:paraId="7720F8B2" w14:textId="77777777" w:rsidR="005E185F" w:rsidRPr="00C12AA7" w:rsidRDefault="005E185F" w:rsidP="005E185F">
      <w:pPr>
        <w:pStyle w:val="TH"/>
      </w:pPr>
      <w:bookmarkStart w:id="529" w:name="_Toc510696638"/>
      <w:bookmarkStart w:id="530"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77777777" w:rsidR="005E185F" w:rsidRPr="00C12AA7" w:rsidRDefault="005E185F" w:rsidP="001773FF">
      <w:pPr>
        <w:pStyle w:val="Heading5"/>
      </w:pPr>
      <w:bookmarkStart w:id="531" w:name="_Toc70325137"/>
      <w:bookmarkStart w:id="532" w:name="_Toc81226703"/>
      <w:bookmarkStart w:id="533" w:name="_Toc93868994"/>
      <w:bookmarkStart w:id="534" w:name="_Toc148445720"/>
      <w:bookmarkStart w:id="535" w:name="_Toc169938366"/>
      <w:r w:rsidRPr="00C12AA7">
        <w:t>6.1.6.2.4</w:t>
      </w:r>
      <w:r w:rsidRPr="00C12AA7">
        <w:tab/>
        <w:t>Type: EACNotification</w:t>
      </w:r>
      <w:bookmarkEnd w:id="531"/>
      <w:bookmarkEnd w:id="532"/>
      <w:bookmarkEnd w:id="533"/>
      <w:bookmarkEnd w:id="534"/>
      <w:bookmarkEnd w:id="535"/>
    </w:p>
    <w:p w14:paraId="3588A3F2" w14:textId="77777777"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536" w:name="_Toc81226704"/>
      <w:bookmarkStart w:id="537" w:name="_Toc93868995"/>
      <w:bookmarkStart w:id="538" w:name="_Toc148445721"/>
      <w:bookmarkStart w:id="539" w:name="_Toc169938367"/>
      <w:bookmarkStart w:id="540" w:name="_Toc70325138"/>
      <w:r w:rsidRPr="00C12AA7">
        <w:lastRenderedPageBreak/>
        <w:t>6.1.6.2.5</w:t>
      </w:r>
      <w:r w:rsidRPr="00C12AA7">
        <w:tab/>
        <w:t>Type: AcuOperationItem</w:t>
      </w:r>
      <w:bookmarkEnd w:id="536"/>
      <w:bookmarkEnd w:id="537"/>
      <w:bookmarkEnd w:id="538"/>
      <w:bookmarkEnd w:id="539"/>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541" w:name="_Toc81226705"/>
      <w:bookmarkStart w:id="542" w:name="_Toc93868996"/>
      <w:bookmarkStart w:id="543" w:name="_Toc148445722"/>
      <w:bookmarkStart w:id="544" w:name="_Toc169938368"/>
      <w:r w:rsidRPr="00C12AA7">
        <w:lastRenderedPageBreak/>
        <w:t>6.1.6.2.6</w:t>
      </w:r>
      <w:r w:rsidRPr="00C12AA7">
        <w:tab/>
        <w:t>Type: AcuFailureItem</w:t>
      </w:r>
      <w:bookmarkEnd w:id="541"/>
      <w:bookmarkEnd w:id="542"/>
      <w:bookmarkEnd w:id="543"/>
      <w:bookmarkEnd w:id="544"/>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545" w:name="_Toc73369707"/>
      <w:bookmarkStart w:id="546" w:name="_Toc81226706"/>
      <w:bookmarkStart w:id="547" w:name="_Toc93868997"/>
      <w:bookmarkStart w:id="548" w:name="_Toc148445723"/>
      <w:bookmarkStart w:id="549" w:name="_Toc169938369"/>
      <w:r w:rsidRPr="00C12AA7">
        <w:t>6.1.6.2.</w:t>
      </w:r>
      <w:r w:rsidR="000A2FAB" w:rsidRPr="00C12AA7">
        <w:t>7</w:t>
      </w:r>
      <w:r w:rsidRPr="00C12AA7">
        <w:tab/>
        <w:t>Type: PduACRequestData</w:t>
      </w:r>
      <w:bookmarkEnd w:id="545"/>
      <w:bookmarkEnd w:id="546"/>
      <w:bookmarkEnd w:id="547"/>
      <w:bookmarkEnd w:id="548"/>
      <w:bookmarkEnd w:id="54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550" w:name="_Toc73369708"/>
      <w:bookmarkStart w:id="551" w:name="_Toc81226707"/>
      <w:bookmarkStart w:id="552" w:name="_Toc93868998"/>
      <w:bookmarkStart w:id="553" w:name="_Toc148445724"/>
      <w:bookmarkStart w:id="554" w:name="_Toc169938370"/>
      <w:r w:rsidRPr="00C12AA7">
        <w:lastRenderedPageBreak/>
        <w:t>6.1.6.2.</w:t>
      </w:r>
      <w:r w:rsidR="000A2FAB" w:rsidRPr="00C12AA7">
        <w:t>8</w:t>
      </w:r>
      <w:r w:rsidRPr="00C12AA7">
        <w:tab/>
        <w:t>Type: PduACResponseData</w:t>
      </w:r>
      <w:bookmarkEnd w:id="550"/>
      <w:bookmarkEnd w:id="551"/>
      <w:bookmarkEnd w:id="552"/>
      <w:bookmarkEnd w:id="553"/>
      <w:bookmarkEnd w:id="554"/>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A93727"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A93727" w:rsidRPr="00C12AA7" w:rsidRDefault="00A93727" w:rsidP="00A93727">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555" w:name="_Toc93868999"/>
      <w:bookmarkStart w:id="556" w:name="_Toc148445725"/>
      <w:bookmarkStart w:id="557" w:name="_Toc169938371"/>
      <w:bookmarkStart w:id="558" w:name="_Toc81226708"/>
      <w:r w:rsidRPr="00C12AA7">
        <w:t>6.1.6.2.</w:t>
      </w:r>
      <w:r w:rsidR="009953BB" w:rsidRPr="00C12AA7">
        <w:t>9</w:t>
      </w:r>
      <w:r w:rsidRPr="00C12AA7">
        <w:tab/>
        <w:t>Type: UeACRequestInfo</w:t>
      </w:r>
      <w:bookmarkEnd w:id="555"/>
      <w:bookmarkEnd w:id="556"/>
      <w:bookmarkEnd w:id="557"/>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559" w:name="_Toc93869000"/>
      <w:bookmarkStart w:id="560" w:name="_Toc148445726"/>
      <w:bookmarkStart w:id="561" w:name="_Toc169938372"/>
      <w:r w:rsidRPr="00C12AA7">
        <w:lastRenderedPageBreak/>
        <w:t>6.1.6.2.</w:t>
      </w:r>
      <w:r w:rsidR="009953BB" w:rsidRPr="00C12AA7">
        <w:t>10</w:t>
      </w:r>
      <w:r w:rsidRPr="00C12AA7">
        <w:tab/>
        <w:t>Type: PduACRequestInfo</w:t>
      </w:r>
      <w:bookmarkEnd w:id="559"/>
      <w:bookmarkEnd w:id="560"/>
      <w:bookmarkEnd w:id="561"/>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562" w:name="_Toc148445727"/>
      <w:bookmarkStart w:id="563" w:name="_Toc169938373"/>
      <w:bookmarkStart w:id="564" w:name="_Toc93869001"/>
      <w:r w:rsidRPr="00C12AA7">
        <w:t>6.1.6.2.11</w:t>
      </w:r>
      <w:r w:rsidRPr="00C12AA7">
        <w:tab/>
        <w:t>Type: UeAdmissionValue</w:t>
      </w:r>
      <w:bookmarkEnd w:id="562"/>
      <w:bookmarkEnd w:id="56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565" w:name="_Toc148445728"/>
      <w:bookmarkStart w:id="566" w:name="_Toc169938374"/>
      <w:r w:rsidRPr="00C12AA7">
        <w:lastRenderedPageBreak/>
        <w:t>6.1.6.2.12</w:t>
      </w:r>
      <w:r w:rsidRPr="00C12AA7">
        <w:tab/>
        <w:t>Type: PduAdmissionValue</w:t>
      </w:r>
      <w:bookmarkEnd w:id="565"/>
      <w:bookmarkEnd w:id="56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567" w:name="_Toc148445729"/>
      <w:bookmarkStart w:id="568" w:name="_Toc169938375"/>
      <w:r w:rsidRPr="00C12AA7">
        <w:t>6.1.6.2.13</w:t>
      </w:r>
      <w:r w:rsidRPr="00C12AA7">
        <w:tab/>
        <w:t xml:space="preserve">Type: </w:t>
      </w:r>
      <w:bookmarkStart w:id="569" w:name="_Hlk134026571"/>
      <w:r w:rsidRPr="00C12AA7">
        <w:t>ACUpdateData</w:t>
      </w:r>
      <w:bookmarkEnd w:id="567"/>
      <w:bookmarkEnd w:id="568"/>
      <w:bookmarkEnd w:id="569"/>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570" w:name="_Hlk134086863"/>
            <w:r w:rsidRPr="00C12AA7">
              <w:rPr>
                <w:rFonts w:ascii="Arial" w:hAnsi="Arial"/>
                <w:sz w:val="18"/>
              </w:rPr>
              <w:t>maxUesNumber</w:t>
            </w:r>
            <w:bookmarkEnd w:id="570"/>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571" w:name="_Hlk134086880"/>
            <w:r w:rsidRPr="00C12AA7">
              <w:rPr>
                <w:rFonts w:ascii="Arial" w:hAnsi="Arial"/>
                <w:sz w:val="18"/>
              </w:rPr>
              <w:t>maxPdusNumber</w:t>
            </w:r>
            <w:bookmarkEnd w:id="571"/>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572" w:name="_Toc148445730"/>
      <w:bookmarkStart w:id="573" w:name="_Toc169938376"/>
      <w:r w:rsidRPr="00C12AA7">
        <w:t>6.1.6.2.</w:t>
      </w:r>
      <w:r w:rsidR="00507FF9" w:rsidRPr="00C12AA7">
        <w:t>14</w:t>
      </w:r>
      <w:r w:rsidRPr="00C12AA7">
        <w:tab/>
        <w:t>Type: QuotaUpdateRequestData</w:t>
      </w:r>
      <w:bookmarkEnd w:id="572"/>
      <w:bookmarkEnd w:id="57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574" w:name="_Toc148445731"/>
      <w:bookmarkStart w:id="575" w:name="_Toc169938377"/>
      <w:r w:rsidRPr="00C12AA7">
        <w:t>6.1.6.2.</w:t>
      </w:r>
      <w:r w:rsidR="00507FF9" w:rsidRPr="00C12AA7">
        <w:t>15</w:t>
      </w:r>
      <w:r w:rsidRPr="00C12AA7">
        <w:tab/>
        <w:t>Type: QuotaUpdateResponseData</w:t>
      </w:r>
      <w:bookmarkEnd w:id="574"/>
      <w:bookmarkEnd w:id="575"/>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576" w:name="_Toc148445732"/>
      <w:bookmarkStart w:id="577" w:name="_Toc169938378"/>
      <w:r w:rsidRPr="00C12AA7">
        <w:rPr>
          <w:lang w:val="en-US"/>
        </w:rPr>
        <w:t>6.1.6.3</w:t>
      </w:r>
      <w:r w:rsidRPr="00C12AA7">
        <w:rPr>
          <w:lang w:val="en-US"/>
        </w:rPr>
        <w:tab/>
        <w:t>Simple data types and enumerations</w:t>
      </w:r>
      <w:bookmarkEnd w:id="529"/>
      <w:bookmarkEnd w:id="530"/>
      <w:bookmarkEnd w:id="540"/>
      <w:bookmarkEnd w:id="558"/>
      <w:bookmarkEnd w:id="564"/>
      <w:bookmarkEnd w:id="576"/>
      <w:bookmarkEnd w:id="577"/>
    </w:p>
    <w:p w14:paraId="0B8DD26B" w14:textId="77777777" w:rsidR="008A6D4A" w:rsidRPr="00C12AA7" w:rsidRDefault="008A6D4A" w:rsidP="001773FF">
      <w:pPr>
        <w:pStyle w:val="Heading5"/>
      </w:pPr>
      <w:bookmarkStart w:id="578" w:name="_Toc510696639"/>
      <w:bookmarkStart w:id="579" w:name="_Toc35971434"/>
      <w:bookmarkStart w:id="580" w:name="_Toc70325139"/>
      <w:bookmarkStart w:id="581" w:name="_Toc81226709"/>
      <w:bookmarkStart w:id="582" w:name="_Toc93869002"/>
      <w:bookmarkStart w:id="583" w:name="_Toc148445733"/>
      <w:bookmarkStart w:id="584" w:name="_Toc169938379"/>
      <w:r w:rsidRPr="00C12AA7">
        <w:t>6.1.6.3.1</w:t>
      </w:r>
      <w:r w:rsidRPr="00C12AA7">
        <w:tab/>
        <w:t>Introduction</w:t>
      </w:r>
      <w:bookmarkEnd w:id="578"/>
      <w:bookmarkEnd w:id="579"/>
      <w:bookmarkEnd w:id="580"/>
      <w:bookmarkEnd w:id="581"/>
      <w:bookmarkEnd w:id="582"/>
      <w:bookmarkEnd w:id="583"/>
      <w:bookmarkEnd w:id="58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585" w:name="_Toc510696640"/>
      <w:bookmarkStart w:id="586" w:name="_Toc35971435"/>
      <w:bookmarkStart w:id="587" w:name="_Toc70325140"/>
      <w:bookmarkStart w:id="588" w:name="_Toc81226710"/>
      <w:bookmarkStart w:id="589" w:name="_Toc93869003"/>
      <w:bookmarkStart w:id="590" w:name="_Toc148445734"/>
      <w:bookmarkStart w:id="591" w:name="_Toc169938380"/>
      <w:r w:rsidRPr="00C12AA7">
        <w:t>6.1.6.3.2</w:t>
      </w:r>
      <w:r w:rsidRPr="00C12AA7">
        <w:tab/>
        <w:t>Simple data types</w:t>
      </w:r>
      <w:bookmarkEnd w:id="585"/>
      <w:bookmarkEnd w:id="586"/>
      <w:bookmarkEnd w:id="587"/>
      <w:bookmarkEnd w:id="588"/>
      <w:bookmarkEnd w:id="589"/>
      <w:bookmarkEnd w:id="590"/>
      <w:bookmarkEnd w:id="591"/>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592" w:name="_Toc510696641"/>
      <w:bookmarkStart w:id="593" w:name="_Toc35971436"/>
      <w:bookmarkStart w:id="594" w:name="_Toc70325141"/>
      <w:bookmarkStart w:id="595" w:name="_Toc81226711"/>
      <w:bookmarkStart w:id="596" w:name="_Toc93869004"/>
      <w:bookmarkStart w:id="597" w:name="_Toc148445735"/>
      <w:bookmarkStart w:id="598" w:name="_Toc169938381"/>
      <w:r w:rsidRPr="00C12AA7">
        <w:t>6.1.6.3.3</w:t>
      </w:r>
      <w:r w:rsidRPr="00C12AA7">
        <w:tab/>
        <w:t xml:space="preserve">Enumeration: </w:t>
      </w:r>
      <w:bookmarkEnd w:id="592"/>
      <w:bookmarkEnd w:id="593"/>
      <w:r w:rsidR="0084288F" w:rsidRPr="00C12AA7">
        <w:t>EACMode</w:t>
      </w:r>
      <w:bookmarkEnd w:id="594"/>
      <w:bookmarkEnd w:id="595"/>
      <w:bookmarkEnd w:id="596"/>
      <w:bookmarkEnd w:id="597"/>
      <w:bookmarkEnd w:id="598"/>
    </w:p>
    <w:p w14:paraId="67850D4A" w14:textId="77777777" w:rsidR="001C4ECF" w:rsidRPr="00C12AA7" w:rsidRDefault="001C4ECF" w:rsidP="001C4ECF">
      <w:bookmarkStart w:id="599" w:name="_Toc510696642"/>
      <w:bookmarkStart w:id="600"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601" w:name="_Toc81226712"/>
      <w:bookmarkStart w:id="602" w:name="_Toc93869005"/>
      <w:bookmarkStart w:id="603" w:name="_Toc148445736"/>
      <w:bookmarkStart w:id="604" w:name="_Toc169938382"/>
      <w:bookmarkStart w:id="605" w:name="_Toc510696643"/>
      <w:bookmarkStart w:id="606" w:name="_Toc35971438"/>
      <w:bookmarkStart w:id="607" w:name="_Toc70325142"/>
      <w:bookmarkEnd w:id="599"/>
      <w:bookmarkEnd w:id="600"/>
      <w:r w:rsidRPr="00C12AA7">
        <w:t>6.1.6.3.4</w:t>
      </w:r>
      <w:r w:rsidRPr="00C12AA7">
        <w:tab/>
        <w:t>Enumeration: AcuFlag</w:t>
      </w:r>
      <w:bookmarkEnd w:id="601"/>
      <w:bookmarkEnd w:id="602"/>
      <w:bookmarkEnd w:id="603"/>
      <w:bookmarkEnd w:id="604"/>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608" w:name="_Toc81226713"/>
      <w:bookmarkStart w:id="609" w:name="_Toc93869006"/>
      <w:bookmarkStart w:id="610" w:name="_Toc148445737"/>
      <w:bookmarkStart w:id="611" w:name="_Toc169938383"/>
      <w:r w:rsidRPr="00C12AA7">
        <w:t>6.1.6.3.5</w:t>
      </w:r>
      <w:r w:rsidRPr="00C12AA7">
        <w:tab/>
        <w:t>Enumeration: AcuFailureReason</w:t>
      </w:r>
      <w:bookmarkEnd w:id="608"/>
      <w:bookmarkEnd w:id="609"/>
      <w:bookmarkEnd w:id="610"/>
      <w:bookmarkEnd w:id="61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612" w:name="_Toc148445738"/>
      <w:bookmarkStart w:id="613" w:name="_Toc169938384"/>
      <w:bookmarkStart w:id="614" w:name="_Toc81226714"/>
      <w:bookmarkStart w:id="615" w:name="_Toc93869007"/>
      <w:r w:rsidRPr="00C12AA7">
        <w:t>6.1.6.3.6</w:t>
      </w:r>
      <w:r w:rsidRPr="00C12AA7">
        <w:tab/>
        <w:t>Enumeration: SliceQuotaType</w:t>
      </w:r>
      <w:bookmarkEnd w:id="612"/>
      <w:bookmarkEnd w:id="613"/>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616" w:name="_Toc148445739"/>
      <w:bookmarkStart w:id="617" w:name="_Toc169938385"/>
      <w:r w:rsidRPr="00C12AA7">
        <w:t>6.1.6.3.7</w:t>
      </w:r>
      <w:r w:rsidRPr="00C12AA7">
        <w:tab/>
        <w:t>Enumeration: NsacAdmissionMode</w:t>
      </w:r>
      <w:bookmarkEnd w:id="616"/>
      <w:bookmarkEnd w:id="617"/>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3EFE9266" w14:textId="77777777" w:rsidR="008A6D4A" w:rsidRPr="00C12AA7" w:rsidRDefault="008A6D4A" w:rsidP="001773FF">
      <w:pPr>
        <w:pStyle w:val="Heading4"/>
        <w:rPr>
          <w:lang w:val="en-US"/>
        </w:rPr>
      </w:pPr>
      <w:bookmarkStart w:id="618" w:name="_Toc148445740"/>
      <w:bookmarkStart w:id="619" w:name="_Toc169938386"/>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605"/>
      <w:bookmarkEnd w:id="606"/>
      <w:bookmarkEnd w:id="607"/>
      <w:bookmarkEnd w:id="614"/>
      <w:bookmarkEnd w:id="615"/>
      <w:bookmarkEnd w:id="618"/>
      <w:bookmarkEnd w:id="619"/>
    </w:p>
    <w:p w14:paraId="67F4FDF3" w14:textId="77777777" w:rsidR="00F82546" w:rsidRPr="00C12AA7" w:rsidRDefault="00F82546" w:rsidP="00F82546">
      <w:bookmarkStart w:id="620" w:name="_Toc510696644"/>
      <w:bookmarkStart w:id="621"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622" w:name="_Toc510696646"/>
      <w:bookmarkStart w:id="623" w:name="_Toc35971441"/>
      <w:bookmarkStart w:id="624" w:name="_Toc70325143"/>
      <w:bookmarkStart w:id="625" w:name="_Toc81226715"/>
      <w:bookmarkStart w:id="626" w:name="_Toc93869008"/>
      <w:bookmarkStart w:id="627" w:name="_Toc148445741"/>
      <w:bookmarkStart w:id="628" w:name="_Toc169938387"/>
      <w:bookmarkEnd w:id="620"/>
      <w:bookmarkEnd w:id="621"/>
      <w:r w:rsidRPr="00C12AA7">
        <w:t>6.1.6.5</w:t>
      </w:r>
      <w:r w:rsidRPr="00C12AA7">
        <w:tab/>
        <w:t>Binary data</w:t>
      </w:r>
      <w:bookmarkEnd w:id="622"/>
      <w:bookmarkEnd w:id="623"/>
      <w:bookmarkEnd w:id="624"/>
      <w:bookmarkEnd w:id="625"/>
      <w:bookmarkEnd w:id="626"/>
      <w:bookmarkEnd w:id="627"/>
      <w:bookmarkEnd w:id="628"/>
    </w:p>
    <w:p w14:paraId="5346C281" w14:textId="77777777" w:rsidR="00345FE0" w:rsidRPr="00C12AA7" w:rsidRDefault="00345FE0" w:rsidP="00345FE0">
      <w:bookmarkStart w:id="629" w:name="_Toc35971442"/>
      <w:r w:rsidRPr="00C12AA7">
        <w:t>In this release, no binary data types are defined in this specification.</w:t>
      </w:r>
    </w:p>
    <w:p w14:paraId="606FBD1A" w14:textId="77777777" w:rsidR="008A6D4A" w:rsidRPr="00C12AA7" w:rsidRDefault="008A6D4A" w:rsidP="001773FF">
      <w:pPr>
        <w:pStyle w:val="Heading3"/>
      </w:pPr>
      <w:bookmarkStart w:id="630" w:name="_Toc510696647"/>
      <w:bookmarkStart w:id="631" w:name="_Toc35971443"/>
      <w:bookmarkStart w:id="632" w:name="_Toc70325144"/>
      <w:bookmarkStart w:id="633" w:name="_Toc81226716"/>
      <w:bookmarkStart w:id="634" w:name="_Toc93869009"/>
      <w:bookmarkStart w:id="635" w:name="_Toc148445742"/>
      <w:bookmarkStart w:id="636" w:name="_Toc169938388"/>
      <w:bookmarkEnd w:id="629"/>
      <w:r w:rsidRPr="00C12AA7">
        <w:t>6.1.7</w:t>
      </w:r>
      <w:r w:rsidRPr="00C12AA7">
        <w:tab/>
        <w:t>Error Handling</w:t>
      </w:r>
      <w:bookmarkEnd w:id="630"/>
      <w:bookmarkEnd w:id="631"/>
      <w:bookmarkEnd w:id="632"/>
      <w:bookmarkEnd w:id="633"/>
      <w:bookmarkEnd w:id="634"/>
      <w:bookmarkEnd w:id="635"/>
      <w:bookmarkEnd w:id="636"/>
    </w:p>
    <w:p w14:paraId="292423A7" w14:textId="77777777" w:rsidR="008A6D4A" w:rsidRPr="00C12AA7" w:rsidRDefault="008A6D4A" w:rsidP="001773FF">
      <w:pPr>
        <w:pStyle w:val="Heading4"/>
      </w:pPr>
      <w:bookmarkStart w:id="637" w:name="_Toc35971444"/>
      <w:bookmarkStart w:id="638" w:name="_Toc70325145"/>
      <w:bookmarkStart w:id="639" w:name="_Toc81226717"/>
      <w:bookmarkStart w:id="640" w:name="_Toc93869010"/>
      <w:bookmarkStart w:id="641" w:name="_Toc148445743"/>
      <w:bookmarkStart w:id="642" w:name="_Toc169938389"/>
      <w:r w:rsidRPr="00C12AA7">
        <w:t>6.1.7.1</w:t>
      </w:r>
      <w:r w:rsidRPr="00C12AA7">
        <w:tab/>
        <w:t>General</w:t>
      </w:r>
      <w:bookmarkEnd w:id="637"/>
      <w:bookmarkEnd w:id="638"/>
      <w:bookmarkEnd w:id="639"/>
      <w:bookmarkEnd w:id="640"/>
      <w:bookmarkEnd w:id="641"/>
      <w:bookmarkEnd w:id="642"/>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643" w:name="_Toc35971445"/>
      <w:bookmarkStart w:id="644" w:name="_Toc70325146"/>
      <w:bookmarkStart w:id="645" w:name="_Toc81226718"/>
      <w:bookmarkStart w:id="646" w:name="_Toc93869011"/>
      <w:bookmarkStart w:id="647" w:name="_Toc148445744"/>
      <w:bookmarkStart w:id="648" w:name="_Toc169938390"/>
      <w:r w:rsidRPr="00C12AA7">
        <w:t>6.1.7.2</w:t>
      </w:r>
      <w:r w:rsidRPr="00C12AA7">
        <w:tab/>
        <w:t>Protocol Errors</w:t>
      </w:r>
      <w:bookmarkEnd w:id="643"/>
      <w:bookmarkEnd w:id="644"/>
      <w:bookmarkEnd w:id="645"/>
      <w:bookmarkEnd w:id="646"/>
      <w:bookmarkEnd w:id="647"/>
      <w:bookmarkEnd w:id="648"/>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649" w:name="_Toc35971446"/>
      <w:bookmarkStart w:id="650" w:name="_Toc70325147"/>
      <w:bookmarkStart w:id="651" w:name="_Toc81226719"/>
      <w:bookmarkStart w:id="652" w:name="_Toc93869012"/>
      <w:bookmarkStart w:id="653" w:name="_Toc148445745"/>
      <w:bookmarkStart w:id="654" w:name="_Toc169938391"/>
      <w:r w:rsidRPr="00C12AA7">
        <w:t>6.1.7.3</w:t>
      </w:r>
      <w:r w:rsidRPr="00C12AA7">
        <w:tab/>
        <w:t>Application Errors</w:t>
      </w:r>
      <w:bookmarkEnd w:id="649"/>
      <w:bookmarkEnd w:id="650"/>
      <w:bookmarkEnd w:id="651"/>
      <w:bookmarkEnd w:id="652"/>
      <w:bookmarkEnd w:id="653"/>
      <w:bookmarkEnd w:id="65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655" w:name="_Toc492899751"/>
      <w:bookmarkStart w:id="656" w:name="_Toc492900030"/>
      <w:bookmarkStart w:id="657" w:name="_Toc492967832"/>
      <w:bookmarkStart w:id="658" w:name="_Toc492972920"/>
      <w:bookmarkStart w:id="659" w:name="_Toc492973140"/>
      <w:bookmarkStart w:id="660" w:name="_Toc493774060"/>
      <w:bookmarkStart w:id="661" w:name="_Toc508285804"/>
      <w:bookmarkStart w:id="662" w:name="_Toc508287269"/>
      <w:bookmarkStart w:id="663" w:name="_Toc510696648"/>
      <w:bookmarkStart w:id="664" w:name="_Toc35971447"/>
    </w:p>
    <w:p w14:paraId="28E6B42E" w14:textId="77777777" w:rsidR="008A6D4A" w:rsidRPr="00C12AA7" w:rsidRDefault="008A6D4A" w:rsidP="001773FF">
      <w:pPr>
        <w:pStyle w:val="Heading3"/>
      </w:pPr>
      <w:bookmarkStart w:id="665" w:name="_Toc70325148"/>
      <w:bookmarkStart w:id="666" w:name="_Toc81226720"/>
      <w:bookmarkStart w:id="667" w:name="_Toc93869013"/>
      <w:bookmarkStart w:id="668" w:name="_Toc148445746"/>
      <w:bookmarkStart w:id="669" w:name="_Toc169938392"/>
      <w:r w:rsidRPr="00C12AA7">
        <w:lastRenderedPageBreak/>
        <w:t>6.1.8</w:t>
      </w:r>
      <w:r w:rsidRPr="00C12AA7">
        <w:tab/>
        <w:t>Feature negotiation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670" w:name="_Toc532994477"/>
      <w:bookmarkStart w:id="671" w:name="_Toc35971448"/>
      <w:bookmarkStart w:id="672" w:name="_Toc70325149"/>
      <w:bookmarkStart w:id="673" w:name="_Toc81226721"/>
      <w:bookmarkStart w:id="674" w:name="_Toc93869014"/>
      <w:bookmarkStart w:id="675" w:name="_Toc148445747"/>
      <w:bookmarkStart w:id="676" w:name="_Toc169938393"/>
      <w:bookmarkStart w:id="677" w:name="_Toc510696649"/>
      <w:r w:rsidRPr="00C12AA7">
        <w:t>6.1.9</w:t>
      </w:r>
      <w:r w:rsidRPr="00C12AA7">
        <w:tab/>
        <w:t>Security</w:t>
      </w:r>
      <w:bookmarkEnd w:id="670"/>
      <w:bookmarkEnd w:id="671"/>
      <w:bookmarkEnd w:id="672"/>
      <w:bookmarkEnd w:id="673"/>
      <w:bookmarkEnd w:id="674"/>
      <w:bookmarkEnd w:id="675"/>
      <w:bookmarkEnd w:id="676"/>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77777777" w:rsidR="003820CB" w:rsidRPr="00C12AA7" w:rsidRDefault="003820CB" w:rsidP="003820CB">
      <w:pPr>
        <w:pStyle w:val="TH"/>
      </w:pPr>
      <w:r w:rsidRPr="00C12AA7">
        <w:t>Table 6.1.9-X: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678" w:name="_Toc148445748"/>
      <w:bookmarkStart w:id="679" w:name="_Toc169938394"/>
      <w:r w:rsidRPr="00C12AA7">
        <w:rPr>
          <w:lang w:val="en-US"/>
        </w:rPr>
        <w:lastRenderedPageBreak/>
        <w:t>6.1.10</w:t>
      </w:r>
      <w:r w:rsidRPr="00C12AA7">
        <w:rPr>
          <w:lang w:val="en-US"/>
        </w:rPr>
        <w:tab/>
        <w:t>HTTP redirection</w:t>
      </w:r>
      <w:bookmarkEnd w:id="678"/>
      <w:bookmarkEnd w:id="679"/>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680" w:name="_Toc70928041"/>
      <w:bookmarkStart w:id="681" w:name="_Toc81226722"/>
      <w:bookmarkStart w:id="682" w:name="_Toc93869015"/>
      <w:bookmarkStart w:id="683" w:name="_Toc148445749"/>
      <w:bookmarkStart w:id="684" w:name="_Toc169938395"/>
      <w:r w:rsidRPr="00C12AA7">
        <w:t>6.</w:t>
      </w:r>
      <w:r w:rsidR="004A575E" w:rsidRPr="00C12AA7">
        <w:t>2</w:t>
      </w:r>
      <w:r w:rsidRPr="00C12AA7">
        <w:tab/>
        <w:t>Nnsacf_SliceEventExposure Service API</w:t>
      </w:r>
      <w:bookmarkEnd w:id="680"/>
      <w:bookmarkEnd w:id="681"/>
      <w:bookmarkEnd w:id="682"/>
      <w:bookmarkEnd w:id="683"/>
      <w:bookmarkEnd w:id="684"/>
    </w:p>
    <w:p w14:paraId="094BD2A4" w14:textId="49F73640" w:rsidR="003F1FCA" w:rsidRPr="00C12AA7" w:rsidRDefault="003F1FCA" w:rsidP="001773FF">
      <w:pPr>
        <w:pStyle w:val="Heading3"/>
      </w:pPr>
      <w:bookmarkStart w:id="685" w:name="_Toc70928042"/>
      <w:bookmarkStart w:id="686" w:name="_Toc81226723"/>
      <w:bookmarkStart w:id="687" w:name="_Toc93869016"/>
      <w:bookmarkStart w:id="688" w:name="_Toc148445750"/>
      <w:bookmarkStart w:id="689" w:name="_Toc169938396"/>
      <w:r w:rsidRPr="00C12AA7">
        <w:t>6.</w:t>
      </w:r>
      <w:r w:rsidR="004A575E" w:rsidRPr="00C12AA7">
        <w:t>2</w:t>
      </w:r>
      <w:r w:rsidRPr="00C12AA7">
        <w:t>.1</w:t>
      </w:r>
      <w:r w:rsidRPr="00C12AA7">
        <w:tab/>
        <w:t>Introduction</w:t>
      </w:r>
      <w:bookmarkEnd w:id="685"/>
      <w:bookmarkEnd w:id="686"/>
      <w:bookmarkEnd w:id="687"/>
      <w:bookmarkEnd w:id="688"/>
      <w:bookmarkEnd w:id="689"/>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690" w:name="_Toc70928043"/>
      <w:bookmarkStart w:id="691" w:name="_Toc81226724"/>
      <w:bookmarkStart w:id="692" w:name="_Toc93869017"/>
      <w:bookmarkStart w:id="693" w:name="_Toc148445751"/>
      <w:bookmarkStart w:id="694" w:name="_Toc169938397"/>
      <w:r w:rsidRPr="00C12AA7">
        <w:t>6.</w:t>
      </w:r>
      <w:r w:rsidR="004A575E" w:rsidRPr="00C12AA7">
        <w:t>2</w:t>
      </w:r>
      <w:r w:rsidRPr="00C12AA7">
        <w:t>.2</w:t>
      </w:r>
      <w:r w:rsidRPr="00C12AA7">
        <w:tab/>
        <w:t>Usage of HTTP</w:t>
      </w:r>
      <w:bookmarkEnd w:id="690"/>
      <w:bookmarkEnd w:id="691"/>
      <w:bookmarkEnd w:id="692"/>
      <w:bookmarkEnd w:id="693"/>
      <w:bookmarkEnd w:id="694"/>
    </w:p>
    <w:p w14:paraId="6EF51046" w14:textId="258D6732" w:rsidR="003F1FCA" w:rsidRPr="00C12AA7" w:rsidRDefault="003F1FCA" w:rsidP="001773FF">
      <w:pPr>
        <w:pStyle w:val="Heading4"/>
      </w:pPr>
      <w:bookmarkStart w:id="695" w:name="_Toc70928044"/>
      <w:bookmarkStart w:id="696" w:name="_Toc81226725"/>
      <w:bookmarkStart w:id="697" w:name="_Toc93869018"/>
      <w:bookmarkStart w:id="698" w:name="_Toc148445752"/>
      <w:bookmarkStart w:id="699" w:name="_Toc169938398"/>
      <w:r w:rsidRPr="00C12AA7">
        <w:t>6.</w:t>
      </w:r>
      <w:r w:rsidR="004A575E" w:rsidRPr="00C12AA7">
        <w:t>2</w:t>
      </w:r>
      <w:r w:rsidRPr="00C12AA7">
        <w:t>.2.1</w:t>
      </w:r>
      <w:r w:rsidRPr="00C12AA7">
        <w:tab/>
        <w:t>General</w:t>
      </w:r>
      <w:bookmarkEnd w:id="695"/>
      <w:bookmarkEnd w:id="696"/>
      <w:bookmarkEnd w:id="697"/>
      <w:bookmarkEnd w:id="698"/>
      <w:bookmarkEnd w:id="699"/>
    </w:p>
    <w:p w14:paraId="4A7E4205" w14:textId="77777777" w:rsidR="003F1FCA" w:rsidRPr="00C12AA7" w:rsidRDefault="003F1FCA" w:rsidP="003F1FCA">
      <w:pPr>
        <w:rPr>
          <w:noProof/>
        </w:rPr>
      </w:pPr>
      <w:r w:rsidRPr="00C12AA7">
        <w:rPr>
          <w:noProof/>
        </w:rPr>
        <w:t>HTTP</w:t>
      </w:r>
      <w:r w:rsidRPr="00C12AA7">
        <w:rPr>
          <w:noProof/>
          <w:lang w:eastAsia="zh-CN"/>
        </w:rPr>
        <w:t xml:space="preserve">/2, IETF RFC 7540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700" w:name="_Toc70928045"/>
      <w:bookmarkStart w:id="701" w:name="_Toc81226726"/>
      <w:bookmarkStart w:id="702" w:name="_Toc93869019"/>
      <w:bookmarkStart w:id="703" w:name="_Toc148445753"/>
      <w:bookmarkStart w:id="704" w:name="_Toc169938399"/>
      <w:r w:rsidRPr="00C12AA7">
        <w:t>6.</w:t>
      </w:r>
      <w:r w:rsidR="00E36E13" w:rsidRPr="00C12AA7">
        <w:t>2</w:t>
      </w:r>
      <w:r w:rsidRPr="00C12AA7">
        <w:t>.2.2</w:t>
      </w:r>
      <w:r w:rsidRPr="00C12AA7">
        <w:tab/>
        <w:t>HTTP standard headers</w:t>
      </w:r>
      <w:bookmarkEnd w:id="700"/>
      <w:bookmarkEnd w:id="701"/>
      <w:bookmarkEnd w:id="702"/>
      <w:bookmarkEnd w:id="703"/>
      <w:bookmarkEnd w:id="704"/>
    </w:p>
    <w:p w14:paraId="748B77C2" w14:textId="2D3655B4" w:rsidR="003F1FCA" w:rsidRPr="00C12AA7" w:rsidRDefault="003F1FCA" w:rsidP="001773FF">
      <w:pPr>
        <w:pStyle w:val="Heading5"/>
        <w:rPr>
          <w:lang w:eastAsia="zh-CN"/>
        </w:rPr>
      </w:pPr>
      <w:bookmarkStart w:id="705" w:name="_Toc70928046"/>
      <w:bookmarkStart w:id="706" w:name="_Toc81226727"/>
      <w:bookmarkStart w:id="707" w:name="_Toc93869020"/>
      <w:bookmarkStart w:id="708" w:name="_Toc148445754"/>
      <w:bookmarkStart w:id="709" w:name="_Toc169938400"/>
      <w:r w:rsidRPr="00C12AA7">
        <w:t>6.</w:t>
      </w:r>
      <w:r w:rsidR="00E36E13" w:rsidRPr="00C12AA7">
        <w:t>2</w:t>
      </w:r>
      <w:r w:rsidRPr="00C12AA7">
        <w:t>.2.2.1</w:t>
      </w:r>
      <w:r w:rsidRPr="00C12AA7">
        <w:rPr>
          <w:rFonts w:hint="eastAsia"/>
          <w:lang w:eastAsia="zh-CN"/>
        </w:rPr>
        <w:tab/>
      </w:r>
      <w:r w:rsidRPr="00C12AA7">
        <w:rPr>
          <w:lang w:eastAsia="zh-CN"/>
        </w:rPr>
        <w:t>General</w:t>
      </w:r>
      <w:bookmarkEnd w:id="705"/>
      <w:bookmarkEnd w:id="706"/>
      <w:bookmarkEnd w:id="707"/>
      <w:bookmarkEnd w:id="708"/>
      <w:bookmarkEnd w:id="709"/>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710" w:name="_Toc70928047"/>
      <w:bookmarkStart w:id="711" w:name="_Toc81226728"/>
      <w:bookmarkStart w:id="712" w:name="_Toc93869021"/>
      <w:bookmarkStart w:id="713" w:name="_Toc148445755"/>
      <w:bookmarkStart w:id="714" w:name="_Toc169938401"/>
      <w:r w:rsidRPr="00C12AA7">
        <w:lastRenderedPageBreak/>
        <w:t>6.</w:t>
      </w:r>
      <w:r w:rsidR="00E36E13" w:rsidRPr="00C12AA7">
        <w:t>2</w:t>
      </w:r>
      <w:r w:rsidRPr="00C12AA7">
        <w:t>.2.2.2</w:t>
      </w:r>
      <w:r w:rsidRPr="00C12AA7">
        <w:tab/>
        <w:t>Content type</w:t>
      </w:r>
      <w:bookmarkEnd w:id="710"/>
      <w:bookmarkEnd w:id="711"/>
      <w:bookmarkEnd w:id="712"/>
      <w:bookmarkEnd w:id="713"/>
      <w:bookmarkEnd w:id="71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715" w:name="_Toc70928048"/>
      <w:bookmarkStart w:id="716" w:name="_Toc81226729"/>
      <w:bookmarkStart w:id="717" w:name="_Toc93869022"/>
      <w:bookmarkStart w:id="718" w:name="_Toc148445756"/>
      <w:bookmarkStart w:id="719" w:name="_Toc169938402"/>
      <w:r w:rsidRPr="00C12AA7">
        <w:t>6.</w:t>
      </w:r>
      <w:r w:rsidR="00E36E13" w:rsidRPr="00C12AA7">
        <w:t>2</w:t>
      </w:r>
      <w:r w:rsidRPr="00C12AA7">
        <w:t>.2.3</w:t>
      </w:r>
      <w:r w:rsidRPr="00C12AA7">
        <w:tab/>
        <w:t>HTTP custom headers</w:t>
      </w:r>
      <w:bookmarkEnd w:id="715"/>
      <w:bookmarkEnd w:id="716"/>
      <w:bookmarkEnd w:id="717"/>
      <w:bookmarkEnd w:id="718"/>
      <w:bookmarkEnd w:id="71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720" w:name="_Toc70928049"/>
      <w:bookmarkStart w:id="721" w:name="_Toc81226730"/>
      <w:bookmarkStart w:id="722" w:name="_Toc93869023"/>
      <w:bookmarkStart w:id="723" w:name="_Toc148445757"/>
      <w:bookmarkStart w:id="724" w:name="_Toc169938403"/>
      <w:r w:rsidRPr="00C12AA7">
        <w:t>6.</w:t>
      </w:r>
      <w:r w:rsidR="00E36E13" w:rsidRPr="00C12AA7">
        <w:t>2</w:t>
      </w:r>
      <w:r w:rsidRPr="00C12AA7">
        <w:t>.3</w:t>
      </w:r>
      <w:r w:rsidRPr="00C12AA7">
        <w:tab/>
        <w:t>Resources</w:t>
      </w:r>
      <w:bookmarkEnd w:id="720"/>
      <w:bookmarkEnd w:id="721"/>
      <w:bookmarkEnd w:id="722"/>
      <w:bookmarkEnd w:id="723"/>
      <w:bookmarkEnd w:id="724"/>
    </w:p>
    <w:p w14:paraId="2BEF0B16" w14:textId="738F13E7" w:rsidR="003F1FCA" w:rsidRPr="00C12AA7" w:rsidRDefault="003F1FCA" w:rsidP="001773FF">
      <w:pPr>
        <w:pStyle w:val="Heading4"/>
      </w:pPr>
      <w:bookmarkStart w:id="725" w:name="_Toc70928050"/>
      <w:bookmarkStart w:id="726" w:name="_Toc81226731"/>
      <w:bookmarkStart w:id="727" w:name="_Toc93869024"/>
      <w:bookmarkStart w:id="728" w:name="_Toc148445758"/>
      <w:bookmarkStart w:id="729" w:name="_Toc169938404"/>
      <w:r w:rsidRPr="00C12AA7">
        <w:t>6.</w:t>
      </w:r>
      <w:r w:rsidR="00E36E13" w:rsidRPr="00C12AA7">
        <w:t>2</w:t>
      </w:r>
      <w:r w:rsidRPr="00C12AA7">
        <w:t>.3.1</w:t>
      </w:r>
      <w:r w:rsidRPr="00C12AA7">
        <w:tab/>
        <w:t>Overview</w:t>
      </w:r>
      <w:bookmarkEnd w:id="725"/>
      <w:bookmarkEnd w:id="726"/>
      <w:bookmarkEnd w:id="727"/>
      <w:bookmarkEnd w:id="728"/>
      <w:bookmarkEnd w:id="729"/>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pt;height:108pt" o:ole="">
            <v:imagedata r:id="rId45" o:title=""/>
          </v:shape>
          <o:OLEObject Type="Embed" ProgID="Visio.Drawing.15" ShapeID="_x0000_i1043" DrawAspect="Content" ObjectID="_1780559026"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730" w:name="_Toc25156459"/>
      <w:bookmarkStart w:id="731" w:name="_Toc34124763"/>
      <w:bookmarkStart w:id="732" w:name="_Toc43207889"/>
      <w:bookmarkStart w:id="733" w:name="_Toc49857362"/>
      <w:bookmarkStart w:id="734" w:name="_Toc56677203"/>
      <w:bookmarkStart w:id="735" w:name="_Toc56691726"/>
      <w:bookmarkStart w:id="736" w:name="_Toc56698990"/>
      <w:bookmarkStart w:id="737" w:name="_Toc67680959"/>
      <w:bookmarkStart w:id="738" w:name="_Toc148445759"/>
      <w:bookmarkStart w:id="739" w:name="_Toc169938405"/>
      <w:r w:rsidRPr="00C12AA7">
        <w:t>6.</w:t>
      </w:r>
      <w:r w:rsidR="00E36E13" w:rsidRPr="00C12AA7">
        <w:t>2</w:t>
      </w:r>
      <w:r w:rsidRPr="00C12AA7">
        <w:t>.3.2</w:t>
      </w:r>
      <w:r w:rsidRPr="00C12AA7">
        <w:tab/>
        <w:t>Resource: Subscriptions collection</w:t>
      </w:r>
      <w:bookmarkEnd w:id="730"/>
      <w:bookmarkEnd w:id="731"/>
      <w:bookmarkEnd w:id="732"/>
      <w:bookmarkEnd w:id="733"/>
      <w:bookmarkEnd w:id="734"/>
      <w:bookmarkEnd w:id="735"/>
      <w:bookmarkEnd w:id="736"/>
      <w:bookmarkEnd w:id="737"/>
      <w:bookmarkEnd w:id="738"/>
      <w:bookmarkEnd w:id="739"/>
    </w:p>
    <w:p w14:paraId="1FA5293E" w14:textId="02F54BA3" w:rsidR="003F1FCA" w:rsidRPr="00C12AA7" w:rsidRDefault="003F1FCA" w:rsidP="001773FF">
      <w:pPr>
        <w:pStyle w:val="Heading5"/>
      </w:pPr>
      <w:bookmarkStart w:id="740" w:name="_Toc25156460"/>
      <w:bookmarkStart w:id="741" w:name="_Toc34124764"/>
      <w:bookmarkStart w:id="742" w:name="_Toc43207890"/>
      <w:bookmarkStart w:id="743" w:name="_Toc49857363"/>
      <w:bookmarkStart w:id="744" w:name="_Toc56677204"/>
      <w:bookmarkStart w:id="745" w:name="_Toc56691727"/>
      <w:bookmarkStart w:id="746" w:name="_Toc56698991"/>
      <w:bookmarkStart w:id="747" w:name="_Toc67680960"/>
      <w:bookmarkStart w:id="748" w:name="_Toc148445760"/>
      <w:bookmarkStart w:id="749" w:name="_Toc169938406"/>
      <w:r w:rsidRPr="00C12AA7">
        <w:t>6.</w:t>
      </w:r>
      <w:r w:rsidR="00E36E13" w:rsidRPr="00C12AA7">
        <w:t>2</w:t>
      </w:r>
      <w:r w:rsidRPr="00C12AA7">
        <w:t>.3.2.1</w:t>
      </w:r>
      <w:r w:rsidRPr="00C12AA7">
        <w:tab/>
        <w:t>Description</w:t>
      </w:r>
      <w:bookmarkEnd w:id="740"/>
      <w:bookmarkEnd w:id="741"/>
      <w:bookmarkEnd w:id="742"/>
      <w:bookmarkEnd w:id="743"/>
      <w:bookmarkEnd w:id="744"/>
      <w:bookmarkEnd w:id="745"/>
      <w:bookmarkEnd w:id="746"/>
      <w:bookmarkEnd w:id="747"/>
      <w:bookmarkEnd w:id="748"/>
      <w:bookmarkEnd w:id="749"/>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lastRenderedPageBreak/>
        <w:t>This resource is modelled as the Collection resource archetype (see clause C.2 of 3GPP TS 29.501 [5]).</w:t>
      </w:r>
    </w:p>
    <w:p w14:paraId="4D5138AE" w14:textId="17635760" w:rsidR="003F1FCA" w:rsidRPr="00C12AA7" w:rsidRDefault="003F1FCA" w:rsidP="001773FF">
      <w:pPr>
        <w:pStyle w:val="Heading5"/>
      </w:pPr>
      <w:bookmarkStart w:id="750" w:name="_Toc25156461"/>
      <w:bookmarkStart w:id="751" w:name="_Toc34124765"/>
      <w:bookmarkStart w:id="752" w:name="_Toc43207891"/>
      <w:bookmarkStart w:id="753" w:name="_Toc49857364"/>
      <w:bookmarkStart w:id="754" w:name="_Toc56677205"/>
      <w:bookmarkStart w:id="755" w:name="_Toc56691728"/>
      <w:bookmarkStart w:id="756" w:name="_Toc56698992"/>
      <w:bookmarkStart w:id="757" w:name="_Toc67680961"/>
      <w:bookmarkStart w:id="758" w:name="_Toc148445761"/>
      <w:bookmarkStart w:id="759" w:name="_Toc169938407"/>
      <w:r w:rsidRPr="00C12AA7">
        <w:t>6.</w:t>
      </w:r>
      <w:r w:rsidR="00E36E13" w:rsidRPr="00C12AA7">
        <w:t>2</w:t>
      </w:r>
      <w:r w:rsidRPr="00C12AA7">
        <w:t>.3.2.2</w:t>
      </w:r>
      <w:r w:rsidRPr="00C12AA7">
        <w:tab/>
        <w:t>Resource Definition</w:t>
      </w:r>
      <w:bookmarkEnd w:id="750"/>
      <w:bookmarkEnd w:id="751"/>
      <w:bookmarkEnd w:id="752"/>
      <w:bookmarkEnd w:id="753"/>
      <w:bookmarkEnd w:id="754"/>
      <w:bookmarkEnd w:id="755"/>
      <w:bookmarkEnd w:id="756"/>
      <w:bookmarkEnd w:id="757"/>
      <w:bookmarkEnd w:id="758"/>
      <w:bookmarkEnd w:id="759"/>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760" w:name="_Toc70928054"/>
    </w:p>
    <w:p w14:paraId="32169BD0" w14:textId="2E1F13D9" w:rsidR="003F1FCA" w:rsidRPr="00C12AA7" w:rsidRDefault="003F1FCA" w:rsidP="001773FF">
      <w:pPr>
        <w:pStyle w:val="Heading5"/>
      </w:pPr>
      <w:bookmarkStart w:id="761" w:name="_Toc81226732"/>
      <w:bookmarkStart w:id="762" w:name="_Toc93869025"/>
      <w:bookmarkStart w:id="763" w:name="_Toc148445762"/>
      <w:bookmarkStart w:id="764" w:name="_Toc169938408"/>
      <w:r w:rsidRPr="00C12AA7">
        <w:t>6.</w:t>
      </w:r>
      <w:r w:rsidR="00E36E13" w:rsidRPr="00C12AA7">
        <w:t>2</w:t>
      </w:r>
      <w:r w:rsidRPr="00C12AA7">
        <w:t>.3.2.3</w:t>
      </w:r>
      <w:r w:rsidRPr="00C12AA7">
        <w:tab/>
        <w:t>Resource Standard Methods</w:t>
      </w:r>
      <w:bookmarkEnd w:id="760"/>
      <w:bookmarkEnd w:id="761"/>
      <w:bookmarkEnd w:id="762"/>
      <w:bookmarkEnd w:id="763"/>
      <w:bookmarkEnd w:id="764"/>
    </w:p>
    <w:p w14:paraId="28645813" w14:textId="79493FAC" w:rsidR="003F1FCA" w:rsidRPr="00C12AA7" w:rsidRDefault="003F1FCA" w:rsidP="001773FF">
      <w:pPr>
        <w:pStyle w:val="H6"/>
      </w:pPr>
      <w:bookmarkStart w:id="765" w:name="_Toc25156463"/>
      <w:bookmarkStart w:id="766" w:name="_Toc34124767"/>
      <w:bookmarkStart w:id="767" w:name="_Toc43207893"/>
      <w:bookmarkStart w:id="768" w:name="_Toc49857366"/>
      <w:bookmarkStart w:id="769" w:name="_Toc56677207"/>
      <w:bookmarkStart w:id="770" w:name="_Toc56691730"/>
      <w:bookmarkStart w:id="771" w:name="_Toc56698994"/>
      <w:bookmarkStart w:id="772" w:name="_Toc67680963"/>
      <w:bookmarkStart w:id="773" w:name="_Toc70928055"/>
      <w:r w:rsidRPr="00C12AA7">
        <w:t>6.</w:t>
      </w:r>
      <w:r w:rsidR="00E36E13" w:rsidRPr="00C12AA7">
        <w:t>2</w:t>
      </w:r>
      <w:r w:rsidRPr="00C12AA7">
        <w:t>.3.2.3.1</w:t>
      </w:r>
      <w:r w:rsidRPr="00C12AA7">
        <w:tab/>
        <w:t>POST</w:t>
      </w:r>
      <w:bookmarkEnd w:id="765"/>
      <w:bookmarkEnd w:id="766"/>
      <w:bookmarkEnd w:id="767"/>
      <w:bookmarkEnd w:id="768"/>
      <w:bookmarkEnd w:id="769"/>
      <w:bookmarkEnd w:id="770"/>
      <w:bookmarkEnd w:id="771"/>
      <w:bookmarkEnd w:id="772"/>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lastRenderedPageBreak/>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774" w:name="_Toc25156464"/>
      <w:bookmarkStart w:id="775" w:name="_Toc34124768"/>
      <w:bookmarkStart w:id="776" w:name="_Toc43207894"/>
      <w:bookmarkStart w:id="777" w:name="_Toc49857367"/>
      <w:bookmarkStart w:id="778" w:name="_Toc56677208"/>
      <w:bookmarkStart w:id="779" w:name="_Toc56691731"/>
      <w:bookmarkStart w:id="780" w:name="_Toc56698995"/>
      <w:bookmarkStart w:id="781" w:name="_Toc67680964"/>
      <w:bookmarkStart w:id="782" w:name="_Toc148445763"/>
      <w:bookmarkStart w:id="783" w:name="_Toc169938409"/>
      <w:r w:rsidRPr="00C12AA7">
        <w:t>6.</w:t>
      </w:r>
      <w:r w:rsidR="00E36E13" w:rsidRPr="00C12AA7">
        <w:t>2</w:t>
      </w:r>
      <w:r w:rsidRPr="00C12AA7">
        <w:t>.3.2.4</w:t>
      </w:r>
      <w:r w:rsidRPr="00C12AA7">
        <w:tab/>
        <w:t>Resource Custom Operations</w:t>
      </w:r>
      <w:bookmarkEnd w:id="774"/>
      <w:bookmarkEnd w:id="775"/>
      <w:bookmarkEnd w:id="776"/>
      <w:bookmarkEnd w:id="777"/>
      <w:bookmarkEnd w:id="778"/>
      <w:bookmarkEnd w:id="779"/>
      <w:bookmarkEnd w:id="780"/>
      <w:bookmarkEnd w:id="781"/>
      <w:bookmarkEnd w:id="782"/>
      <w:bookmarkEnd w:id="783"/>
    </w:p>
    <w:p w14:paraId="2DBAD92E" w14:textId="77777777" w:rsidR="003F1FCA" w:rsidRPr="00C12AA7" w:rsidRDefault="003F1FCA" w:rsidP="003F1FCA">
      <w:bookmarkStart w:id="784" w:name="_Toc25156465"/>
      <w:bookmarkStart w:id="785" w:name="_Toc34124769"/>
      <w:bookmarkStart w:id="786" w:name="_Toc43207895"/>
      <w:bookmarkStart w:id="787" w:name="_Toc49857368"/>
      <w:bookmarkStart w:id="788" w:name="_Toc56677209"/>
      <w:bookmarkStart w:id="789" w:name="_Toc56691732"/>
      <w:bookmarkStart w:id="790" w:name="_Toc56698996"/>
      <w:bookmarkStart w:id="791"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792" w:name="_Toc148445764"/>
      <w:bookmarkStart w:id="793" w:name="_Toc169938410"/>
      <w:r w:rsidRPr="00C12AA7">
        <w:t>6.</w:t>
      </w:r>
      <w:r w:rsidR="00E36E13" w:rsidRPr="00C12AA7">
        <w:t>2</w:t>
      </w:r>
      <w:r w:rsidRPr="00C12AA7">
        <w:t>.3.3</w:t>
      </w:r>
      <w:r w:rsidRPr="00C12AA7">
        <w:tab/>
        <w:t>Resource: Individual subscription</w:t>
      </w:r>
      <w:bookmarkEnd w:id="784"/>
      <w:bookmarkEnd w:id="785"/>
      <w:bookmarkEnd w:id="786"/>
      <w:bookmarkEnd w:id="787"/>
      <w:bookmarkEnd w:id="788"/>
      <w:bookmarkEnd w:id="789"/>
      <w:bookmarkEnd w:id="790"/>
      <w:bookmarkEnd w:id="791"/>
      <w:bookmarkEnd w:id="792"/>
      <w:bookmarkEnd w:id="793"/>
    </w:p>
    <w:p w14:paraId="2062BA49" w14:textId="6D5DC659" w:rsidR="003F1FCA" w:rsidRPr="00C12AA7" w:rsidRDefault="003F1FCA" w:rsidP="001773FF">
      <w:pPr>
        <w:pStyle w:val="Heading5"/>
      </w:pPr>
      <w:bookmarkStart w:id="794" w:name="_Toc25156466"/>
      <w:bookmarkStart w:id="795" w:name="_Toc34124770"/>
      <w:bookmarkStart w:id="796" w:name="_Toc43207896"/>
      <w:bookmarkStart w:id="797" w:name="_Toc49857369"/>
      <w:bookmarkStart w:id="798" w:name="_Toc56677210"/>
      <w:bookmarkStart w:id="799" w:name="_Toc56691733"/>
      <w:bookmarkStart w:id="800" w:name="_Toc56698997"/>
      <w:bookmarkStart w:id="801" w:name="_Toc67680966"/>
      <w:bookmarkStart w:id="802" w:name="_Toc148445765"/>
      <w:bookmarkStart w:id="803" w:name="_Toc169938411"/>
      <w:r w:rsidRPr="00C12AA7">
        <w:t>6.</w:t>
      </w:r>
      <w:r w:rsidR="00E36E13" w:rsidRPr="00C12AA7">
        <w:t>2</w:t>
      </w:r>
      <w:r w:rsidRPr="00C12AA7">
        <w:t>.3.3.1</w:t>
      </w:r>
      <w:r w:rsidRPr="00C12AA7">
        <w:tab/>
        <w:t>Description</w:t>
      </w:r>
      <w:bookmarkEnd w:id="794"/>
      <w:bookmarkEnd w:id="795"/>
      <w:bookmarkEnd w:id="796"/>
      <w:bookmarkEnd w:id="797"/>
      <w:bookmarkEnd w:id="798"/>
      <w:bookmarkEnd w:id="799"/>
      <w:bookmarkEnd w:id="800"/>
      <w:bookmarkEnd w:id="801"/>
      <w:bookmarkEnd w:id="802"/>
      <w:bookmarkEnd w:id="803"/>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804" w:name="_Toc25156467"/>
      <w:bookmarkStart w:id="805" w:name="_Toc34124771"/>
      <w:bookmarkStart w:id="806" w:name="_Toc43207897"/>
      <w:bookmarkStart w:id="807" w:name="_Toc49857370"/>
      <w:bookmarkStart w:id="808" w:name="_Toc56677211"/>
      <w:bookmarkStart w:id="809" w:name="_Toc56691734"/>
      <w:bookmarkStart w:id="810" w:name="_Toc56698998"/>
      <w:bookmarkStart w:id="811" w:name="_Toc67680967"/>
      <w:bookmarkStart w:id="812" w:name="_Toc148445766"/>
      <w:bookmarkStart w:id="813" w:name="_Toc169938412"/>
      <w:r w:rsidRPr="00C12AA7">
        <w:t>6.</w:t>
      </w:r>
      <w:r w:rsidR="00E36E13" w:rsidRPr="00C12AA7">
        <w:t>2</w:t>
      </w:r>
      <w:r w:rsidRPr="00C12AA7">
        <w:t>.3.3.2</w:t>
      </w:r>
      <w:r w:rsidRPr="00C12AA7">
        <w:tab/>
        <w:t>Resource Definition</w:t>
      </w:r>
      <w:bookmarkEnd w:id="804"/>
      <w:bookmarkEnd w:id="805"/>
      <w:bookmarkEnd w:id="806"/>
      <w:bookmarkEnd w:id="807"/>
      <w:bookmarkEnd w:id="808"/>
      <w:bookmarkEnd w:id="809"/>
      <w:bookmarkEnd w:id="810"/>
      <w:bookmarkEnd w:id="811"/>
      <w:bookmarkEnd w:id="812"/>
      <w:bookmarkEnd w:id="81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814" w:name="_Toc25156468"/>
      <w:bookmarkStart w:id="815" w:name="_Toc34124772"/>
      <w:bookmarkStart w:id="816" w:name="_Toc43207898"/>
      <w:bookmarkStart w:id="817" w:name="_Toc49857371"/>
      <w:bookmarkStart w:id="818" w:name="_Toc56677212"/>
      <w:bookmarkStart w:id="819" w:name="_Toc56691735"/>
      <w:bookmarkStart w:id="820" w:name="_Toc56698999"/>
      <w:bookmarkStart w:id="821" w:name="_Toc67680968"/>
    </w:p>
    <w:p w14:paraId="6658539F" w14:textId="2E77A7FC" w:rsidR="003F1FCA" w:rsidRPr="00C12AA7" w:rsidRDefault="003F1FCA" w:rsidP="001773FF">
      <w:pPr>
        <w:pStyle w:val="Heading5"/>
      </w:pPr>
      <w:bookmarkStart w:id="822" w:name="_Toc148445767"/>
      <w:bookmarkStart w:id="823" w:name="_Toc169938413"/>
      <w:r w:rsidRPr="00C12AA7">
        <w:lastRenderedPageBreak/>
        <w:t>6.</w:t>
      </w:r>
      <w:r w:rsidR="00E36E13" w:rsidRPr="00C12AA7">
        <w:t>2</w:t>
      </w:r>
      <w:r w:rsidRPr="00C12AA7">
        <w:t>.3.3.3</w:t>
      </w:r>
      <w:r w:rsidRPr="00C12AA7">
        <w:tab/>
        <w:t>Resource Standard Methods</w:t>
      </w:r>
      <w:bookmarkEnd w:id="814"/>
      <w:bookmarkEnd w:id="815"/>
      <w:bookmarkEnd w:id="816"/>
      <w:bookmarkEnd w:id="817"/>
      <w:bookmarkEnd w:id="818"/>
      <w:bookmarkEnd w:id="819"/>
      <w:bookmarkEnd w:id="820"/>
      <w:bookmarkEnd w:id="821"/>
      <w:bookmarkEnd w:id="822"/>
      <w:bookmarkEnd w:id="823"/>
    </w:p>
    <w:p w14:paraId="658CDECA" w14:textId="4D56EF23" w:rsidR="003F1FCA" w:rsidRPr="00C12AA7" w:rsidRDefault="003F1FCA" w:rsidP="001773FF">
      <w:pPr>
        <w:pStyle w:val="H6"/>
      </w:pPr>
      <w:bookmarkStart w:id="824" w:name="_Toc25156469"/>
      <w:bookmarkStart w:id="825" w:name="_Toc34124773"/>
      <w:bookmarkStart w:id="826" w:name="_Toc43207899"/>
      <w:bookmarkStart w:id="827" w:name="_Toc49857372"/>
      <w:bookmarkStart w:id="828" w:name="_Toc56677213"/>
      <w:bookmarkStart w:id="829" w:name="_Toc56691736"/>
      <w:bookmarkStart w:id="830" w:name="_Toc56699000"/>
      <w:bookmarkStart w:id="831" w:name="_Toc67680969"/>
      <w:r w:rsidRPr="00C12AA7">
        <w:t>6.</w:t>
      </w:r>
      <w:r w:rsidR="00E36E13" w:rsidRPr="00C12AA7">
        <w:t>2</w:t>
      </w:r>
      <w:r w:rsidRPr="00C12AA7">
        <w:t>.3.3.3.1</w:t>
      </w:r>
      <w:r w:rsidRPr="00C12AA7">
        <w:tab/>
        <w:t>PATCH</w:t>
      </w:r>
      <w:bookmarkEnd w:id="824"/>
      <w:bookmarkEnd w:id="825"/>
      <w:bookmarkEnd w:id="826"/>
      <w:bookmarkEnd w:id="827"/>
      <w:bookmarkEnd w:id="828"/>
      <w:bookmarkEnd w:id="829"/>
      <w:bookmarkEnd w:id="830"/>
      <w:bookmarkEnd w:id="831"/>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lastRenderedPageBreak/>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lastRenderedPageBreak/>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832" w:name="_Toc25156470"/>
      <w:bookmarkStart w:id="833" w:name="_Toc34124774"/>
      <w:bookmarkStart w:id="834" w:name="_Toc43207900"/>
      <w:bookmarkStart w:id="835" w:name="_Toc49857373"/>
      <w:bookmarkStart w:id="836" w:name="_Toc56677214"/>
      <w:bookmarkStart w:id="837" w:name="_Toc56691737"/>
      <w:bookmarkStart w:id="838" w:name="_Toc56699001"/>
      <w:bookmarkStart w:id="839" w:name="_Toc67680970"/>
      <w:r w:rsidRPr="00C12AA7">
        <w:t>6.</w:t>
      </w:r>
      <w:r w:rsidR="00E36E13" w:rsidRPr="00C12AA7">
        <w:t>2</w:t>
      </w:r>
      <w:r w:rsidRPr="00C12AA7">
        <w:t>.3.3.3.3</w:t>
      </w:r>
      <w:r w:rsidRPr="00C12AA7">
        <w:tab/>
        <w:t>DELETE</w:t>
      </w:r>
      <w:bookmarkEnd w:id="832"/>
      <w:bookmarkEnd w:id="833"/>
      <w:bookmarkEnd w:id="834"/>
      <w:bookmarkEnd w:id="835"/>
      <w:bookmarkEnd w:id="836"/>
      <w:bookmarkEnd w:id="837"/>
      <w:bookmarkEnd w:id="838"/>
      <w:bookmarkEnd w:id="839"/>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lastRenderedPageBreak/>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840" w:name="_Toc25156471"/>
      <w:bookmarkStart w:id="841" w:name="_Toc34124775"/>
      <w:bookmarkStart w:id="842" w:name="_Toc43207901"/>
      <w:bookmarkStart w:id="843" w:name="_Toc49857374"/>
      <w:bookmarkStart w:id="844" w:name="_Toc56677215"/>
      <w:bookmarkStart w:id="845" w:name="_Toc56691738"/>
      <w:bookmarkStart w:id="846" w:name="_Toc56699002"/>
      <w:bookmarkStart w:id="847" w:name="_Toc67680971"/>
      <w:bookmarkStart w:id="848" w:name="_Toc148445768"/>
      <w:bookmarkStart w:id="849" w:name="_Toc169938414"/>
      <w:r w:rsidRPr="00C12AA7">
        <w:t>6.</w:t>
      </w:r>
      <w:r w:rsidR="00E36E13" w:rsidRPr="00C12AA7">
        <w:t>2</w:t>
      </w:r>
      <w:r w:rsidRPr="00C12AA7">
        <w:t>.3.3.4</w:t>
      </w:r>
      <w:r w:rsidRPr="00C12AA7">
        <w:tab/>
        <w:t>Resource Custom Operations</w:t>
      </w:r>
      <w:bookmarkEnd w:id="840"/>
      <w:bookmarkEnd w:id="841"/>
      <w:bookmarkEnd w:id="842"/>
      <w:bookmarkEnd w:id="843"/>
      <w:bookmarkEnd w:id="844"/>
      <w:bookmarkEnd w:id="845"/>
      <w:bookmarkEnd w:id="846"/>
      <w:bookmarkEnd w:id="847"/>
      <w:bookmarkEnd w:id="848"/>
      <w:bookmarkEnd w:id="849"/>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850" w:name="_Toc70928057"/>
      <w:bookmarkStart w:id="851" w:name="_Toc81226733"/>
      <w:bookmarkStart w:id="852" w:name="_Toc93869026"/>
      <w:bookmarkStart w:id="853" w:name="_Toc148445769"/>
      <w:bookmarkStart w:id="854" w:name="_Toc169938415"/>
      <w:bookmarkEnd w:id="773"/>
      <w:r w:rsidRPr="00C12AA7">
        <w:lastRenderedPageBreak/>
        <w:t>6.</w:t>
      </w:r>
      <w:r w:rsidR="00E36E13" w:rsidRPr="00C12AA7">
        <w:t>2</w:t>
      </w:r>
      <w:r w:rsidRPr="00C12AA7">
        <w:t>.4</w:t>
      </w:r>
      <w:r w:rsidRPr="00C12AA7">
        <w:tab/>
        <w:t>Custom Operations without associated resources</w:t>
      </w:r>
      <w:bookmarkEnd w:id="850"/>
      <w:bookmarkEnd w:id="851"/>
      <w:bookmarkEnd w:id="852"/>
      <w:bookmarkEnd w:id="853"/>
      <w:bookmarkEnd w:id="854"/>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855" w:name="_Toc25156473"/>
      <w:bookmarkStart w:id="856" w:name="_Toc34124777"/>
      <w:bookmarkStart w:id="857" w:name="_Toc43207903"/>
      <w:bookmarkStart w:id="858" w:name="_Toc49857376"/>
      <w:bookmarkStart w:id="859" w:name="_Toc56677217"/>
      <w:bookmarkStart w:id="860" w:name="_Toc56691740"/>
      <w:bookmarkStart w:id="861" w:name="_Toc56699004"/>
      <w:bookmarkStart w:id="862" w:name="_Toc67680973"/>
      <w:bookmarkStart w:id="863" w:name="_Toc148445770"/>
      <w:bookmarkStart w:id="864" w:name="_Toc169938416"/>
      <w:r w:rsidRPr="00C12AA7">
        <w:t>6.</w:t>
      </w:r>
      <w:r w:rsidR="00E36E13" w:rsidRPr="00C12AA7">
        <w:t>2</w:t>
      </w:r>
      <w:r w:rsidRPr="00C12AA7">
        <w:t>.5</w:t>
      </w:r>
      <w:r w:rsidRPr="00C12AA7">
        <w:tab/>
        <w:t>Notifications</w:t>
      </w:r>
      <w:bookmarkEnd w:id="855"/>
      <w:bookmarkEnd w:id="856"/>
      <w:bookmarkEnd w:id="857"/>
      <w:bookmarkEnd w:id="858"/>
      <w:bookmarkEnd w:id="859"/>
      <w:bookmarkEnd w:id="860"/>
      <w:bookmarkEnd w:id="861"/>
      <w:bookmarkEnd w:id="862"/>
      <w:bookmarkEnd w:id="863"/>
      <w:bookmarkEnd w:id="864"/>
    </w:p>
    <w:p w14:paraId="3F5E1C21" w14:textId="3A6A2D36" w:rsidR="003F1FCA" w:rsidRPr="00C12AA7" w:rsidRDefault="003F1FCA" w:rsidP="001773FF">
      <w:pPr>
        <w:pStyle w:val="Heading4"/>
      </w:pPr>
      <w:bookmarkStart w:id="865" w:name="_Toc25156474"/>
      <w:bookmarkStart w:id="866" w:name="_Toc34124778"/>
      <w:bookmarkStart w:id="867" w:name="_Toc43207904"/>
      <w:bookmarkStart w:id="868" w:name="_Toc49857377"/>
      <w:bookmarkStart w:id="869" w:name="_Toc56677218"/>
      <w:bookmarkStart w:id="870" w:name="_Toc56691741"/>
      <w:bookmarkStart w:id="871" w:name="_Toc56699005"/>
      <w:bookmarkStart w:id="872" w:name="_Toc67680974"/>
      <w:bookmarkStart w:id="873" w:name="_Toc148445771"/>
      <w:bookmarkStart w:id="874" w:name="_Toc169938417"/>
      <w:r w:rsidRPr="00C12AA7">
        <w:t>6.</w:t>
      </w:r>
      <w:r w:rsidR="00E36E13" w:rsidRPr="00C12AA7">
        <w:t>2</w:t>
      </w:r>
      <w:r w:rsidRPr="00C12AA7">
        <w:t>.5.1</w:t>
      </w:r>
      <w:r w:rsidRPr="00C12AA7">
        <w:tab/>
      </w:r>
      <w:bookmarkEnd w:id="865"/>
      <w:bookmarkEnd w:id="866"/>
      <w:bookmarkEnd w:id="867"/>
      <w:bookmarkEnd w:id="868"/>
      <w:bookmarkEnd w:id="869"/>
      <w:bookmarkEnd w:id="870"/>
      <w:bookmarkEnd w:id="871"/>
      <w:bookmarkEnd w:id="872"/>
      <w:r w:rsidRPr="00C12AA7">
        <w:t>General</w:t>
      </w:r>
      <w:bookmarkEnd w:id="873"/>
      <w:bookmarkEnd w:id="874"/>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875" w:name="_Toc25156475"/>
      <w:bookmarkStart w:id="876" w:name="_Toc34124779"/>
      <w:bookmarkStart w:id="877" w:name="_Toc43207905"/>
      <w:bookmarkStart w:id="878" w:name="_Toc49857378"/>
      <w:bookmarkStart w:id="879" w:name="_Toc56677219"/>
      <w:bookmarkStart w:id="880" w:name="_Toc56691742"/>
      <w:bookmarkStart w:id="881" w:name="_Toc56699006"/>
      <w:bookmarkStart w:id="882" w:name="_Toc67680975"/>
      <w:bookmarkStart w:id="883" w:name="_Toc148445772"/>
      <w:bookmarkStart w:id="884" w:name="_Toc169938418"/>
      <w:r w:rsidRPr="00C12AA7">
        <w:t>6.</w:t>
      </w:r>
      <w:r w:rsidR="00E36E13" w:rsidRPr="00C12AA7">
        <w:t>2</w:t>
      </w:r>
      <w:r w:rsidRPr="00C12AA7">
        <w:t>.5.2</w:t>
      </w:r>
      <w:r w:rsidRPr="00C12AA7">
        <w:tab/>
        <w:t>NSACF Event Notification</w:t>
      </w:r>
      <w:bookmarkEnd w:id="875"/>
      <w:bookmarkEnd w:id="876"/>
      <w:bookmarkEnd w:id="877"/>
      <w:bookmarkEnd w:id="878"/>
      <w:bookmarkEnd w:id="879"/>
      <w:bookmarkEnd w:id="880"/>
      <w:bookmarkEnd w:id="881"/>
      <w:bookmarkEnd w:id="882"/>
      <w:bookmarkEnd w:id="883"/>
      <w:bookmarkEnd w:id="884"/>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885" w:name="_Toc25156476"/>
      <w:bookmarkStart w:id="886" w:name="_Toc34124780"/>
      <w:bookmarkStart w:id="887" w:name="_Toc43207906"/>
      <w:bookmarkStart w:id="888" w:name="_Toc49857379"/>
      <w:bookmarkStart w:id="889" w:name="_Toc56677220"/>
      <w:bookmarkStart w:id="890" w:name="_Toc56691743"/>
      <w:bookmarkStart w:id="891" w:name="_Toc56699007"/>
      <w:bookmarkStart w:id="892" w:name="_Toc67680976"/>
      <w:bookmarkStart w:id="893" w:name="_Toc148445773"/>
      <w:bookmarkStart w:id="894" w:name="_Toc169938419"/>
      <w:r w:rsidRPr="00C12AA7">
        <w:t>6.</w:t>
      </w:r>
      <w:r w:rsidR="00E36E13" w:rsidRPr="00C12AA7">
        <w:t>2</w:t>
      </w:r>
      <w:r w:rsidRPr="00C12AA7">
        <w:t>.5.2.1</w:t>
      </w:r>
      <w:r w:rsidRPr="00C12AA7">
        <w:tab/>
        <w:t>Notification Definition</w:t>
      </w:r>
      <w:bookmarkEnd w:id="885"/>
      <w:bookmarkEnd w:id="886"/>
      <w:bookmarkEnd w:id="887"/>
      <w:bookmarkEnd w:id="888"/>
      <w:bookmarkEnd w:id="889"/>
      <w:bookmarkEnd w:id="890"/>
      <w:bookmarkEnd w:id="891"/>
      <w:bookmarkEnd w:id="892"/>
      <w:bookmarkEnd w:id="893"/>
      <w:bookmarkEnd w:id="894"/>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895" w:name="_Toc25156477"/>
      <w:bookmarkStart w:id="896" w:name="_Toc34124781"/>
      <w:bookmarkStart w:id="897" w:name="_Toc43207907"/>
      <w:bookmarkStart w:id="898" w:name="_Toc49857380"/>
      <w:bookmarkStart w:id="899" w:name="_Toc56677221"/>
      <w:bookmarkStart w:id="900" w:name="_Toc56691744"/>
      <w:bookmarkStart w:id="901" w:name="_Toc56699008"/>
      <w:bookmarkStart w:id="902" w:name="_Toc67680977"/>
      <w:bookmarkStart w:id="903" w:name="_Toc148445774"/>
      <w:bookmarkStart w:id="904" w:name="_Toc169938420"/>
      <w:r w:rsidRPr="00C12AA7">
        <w:t>6.</w:t>
      </w:r>
      <w:r w:rsidR="00E36E13" w:rsidRPr="00C12AA7">
        <w:t>2</w:t>
      </w:r>
      <w:r w:rsidRPr="00C12AA7">
        <w:t>.5.2.2</w:t>
      </w:r>
      <w:r w:rsidRPr="00C12AA7">
        <w:tab/>
        <w:t>Notification Standard Methods</w:t>
      </w:r>
      <w:bookmarkEnd w:id="895"/>
      <w:bookmarkEnd w:id="896"/>
      <w:bookmarkEnd w:id="897"/>
      <w:bookmarkEnd w:id="898"/>
      <w:bookmarkEnd w:id="899"/>
      <w:bookmarkEnd w:id="900"/>
      <w:bookmarkEnd w:id="901"/>
      <w:bookmarkEnd w:id="902"/>
      <w:bookmarkEnd w:id="903"/>
      <w:bookmarkEnd w:id="904"/>
    </w:p>
    <w:p w14:paraId="28EB4A3A" w14:textId="63CF8807" w:rsidR="003F1FCA" w:rsidRPr="00C12AA7" w:rsidRDefault="003F1FCA" w:rsidP="001773FF">
      <w:pPr>
        <w:pStyle w:val="H6"/>
      </w:pPr>
      <w:bookmarkStart w:id="905" w:name="_Toc25156478"/>
      <w:bookmarkStart w:id="906" w:name="_Toc34124782"/>
      <w:bookmarkStart w:id="907" w:name="_Toc43207908"/>
      <w:bookmarkStart w:id="908" w:name="_Toc49857381"/>
      <w:bookmarkStart w:id="909" w:name="_Toc56677222"/>
      <w:bookmarkStart w:id="910" w:name="_Toc56691745"/>
      <w:bookmarkStart w:id="911" w:name="_Toc56699009"/>
      <w:bookmarkStart w:id="912" w:name="_Toc67680978"/>
      <w:r w:rsidRPr="00C12AA7">
        <w:t>6.</w:t>
      </w:r>
      <w:r w:rsidR="00E36E13" w:rsidRPr="00C12AA7">
        <w:t>2</w:t>
      </w:r>
      <w:r w:rsidRPr="00C12AA7">
        <w:t>.5.2.2.1</w:t>
      </w:r>
      <w:r w:rsidRPr="00C12AA7">
        <w:tab/>
        <w:t>POST</w:t>
      </w:r>
      <w:bookmarkEnd w:id="905"/>
      <w:bookmarkEnd w:id="906"/>
      <w:bookmarkEnd w:id="907"/>
      <w:bookmarkEnd w:id="908"/>
      <w:bookmarkEnd w:id="909"/>
      <w:bookmarkEnd w:id="910"/>
      <w:bookmarkEnd w:id="911"/>
      <w:bookmarkEnd w:id="912"/>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lastRenderedPageBreak/>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913" w:name="_Toc70928065"/>
      <w:bookmarkStart w:id="914" w:name="_Toc81226734"/>
      <w:bookmarkStart w:id="915" w:name="_Toc93869027"/>
      <w:bookmarkStart w:id="916" w:name="_Toc148445775"/>
      <w:bookmarkStart w:id="917" w:name="_Toc169938421"/>
      <w:r w:rsidRPr="00C12AA7">
        <w:t>6.</w:t>
      </w:r>
      <w:r w:rsidR="00E36E13" w:rsidRPr="00C12AA7">
        <w:t>2</w:t>
      </w:r>
      <w:r w:rsidRPr="00C12AA7">
        <w:t>.6</w:t>
      </w:r>
      <w:r w:rsidRPr="00C12AA7">
        <w:tab/>
        <w:t>Data Model</w:t>
      </w:r>
      <w:bookmarkEnd w:id="913"/>
      <w:bookmarkEnd w:id="914"/>
      <w:bookmarkEnd w:id="915"/>
      <w:bookmarkEnd w:id="916"/>
      <w:bookmarkEnd w:id="917"/>
    </w:p>
    <w:p w14:paraId="7AF58CEE" w14:textId="42420524" w:rsidR="003F1FCA" w:rsidRPr="00C12AA7" w:rsidRDefault="003F1FCA" w:rsidP="001773FF">
      <w:pPr>
        <w:pStyle w:val="Heading4"/>
      </w:pPr>
      <w:bookmarkStart w:id="918" w:name="_Toc70928066"/>
      <w:bookmarkStart w:id="919" w:name="_Toc81226735"/>
      <w:bookmarkStart w:id="920" w:name="_Toc93869028"/>
      <w:bookmarkStart w:id="921" w:name="_Toc148445776"/>
      <w:bookmarkStart w:id="922" w:name="_Toc169938422"/>
      <w:r w:rsidRPr="00C12AA7">
        <w:t>6.</w:t>
      </w:r>
      <w:r w:rsidR="00E36E13" w:rsidRPr="00C12AA7">
        <w:t>2</w:t>
      </w:r>
      <w:r w:rsidRPr="00C12AA7">
        <w:t>.6.1</w:t>
      </w:r>
      <w:r w:rsidRPr="00C12AA7">
        <w:tab/>
        <w:t>General</w:t>
      </w:r>
      <w:bookmarkEnd w:id="918"/>
      <w:bookmarkEnd w:id="919"/>
      <w:bookmarkEnd w:id="920"/>
      <w:bookmarkEnd w:id="921"/>
      <w:bookmarkEnd w:id="92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C12AA7" w:rsidRDefault="003F1FCA" w:rsidP="00F360F4">
            <w:pPr>
              <w:pStyle w:val="TAL"/>
              <w:rPr>
                <w:rFonts w:cs="Arial"/>
                <w:szCs w:val="18"/>
                <w:lang w:eastAsia="zh-CN"/>
              </w:rPr>
            </w:pPr>
            <w:r w:rsidRPr="00C12AA7">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C12AA7" w:rsidRDefault="003F1FCA" w:rsidP="00F360F4">
            <w:pPr>
              <w:pStyle w:val="TAL"/>
              <w:rPr>
                <w:rFonts w:cs="Arial"/>
                <w:szCs w:val="18"/>
                <w:lang w:eastAsia="zh-CN"/>
              </w:rPr>
            </w:pPr>
            <w:r w:rsidRPr="00C12AA7">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C12AA7" w:rsidRDefault="00C74E07" w:rsidP="00F360F4">
            <w:pPr>
              <w:pStyle w:val="TAL"/>
              <w:rPr>
                <w:rFonts w:cs="Arial"/>
                <w:szCs w:val="18"/>
                <w:lang w:eastAsia="zh-CN"/>
              </w:rPr>
            </w:pPr>
            <w:r w:rsidRPr="00C12AA7">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C12AA7" w:rsidRDefault="00C74E07" w:rsidP="00F360F4">
            <w:pPr>
              <w:pStyle w:val="TAL"/>
              <w:rPr>
                <w:rFonts w:cs="Arial"/>
                <w:szCs w:val="18"/>
                <w:lang w:eastAsia="zh-CN"/>
              </w:rPr>
            </w:pPr>
            <w:r w:rsidRPr="00C12AA7">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C12AA7" w:rsidRDefault="00C74E07" w:rsidP="00F360F4">
            <w:pPr>
              <w:pStyle w:val="TAL"/>
              <w:rPr>
                <w:rFonts w:cs="Arial"/>
                <w:szCs w:val="18"/>
                <w:lang w:eastAsia="zh-CN"/>
              </w:rPr>
            </w:pPr>
            <w:r w:rsidRPr="00C12AA7">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C12AA7" w:rsidRDefault="00C74E07" w:rsidP="00F360F4">
            <w:pPr>
              <w:pStyle w:val="TAL"/>
              <w:rPr>
                <w:rFonts w:cs="Arial"/>
                <w:szCs w:val="18"/>
                <w:lang w:eastAsia="zh-CN"/>
              </w:rPr>
            </w:pPr>
            <w:r w:rsidRPr="00C12AA7">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C12AA7" w:rsidRDefault="00C74E07" w:rsidP="00F360F4">
            <w:pPr>
              <w:pStyle w:val="TAL"/>
              <w:rPr>
                <w:rFonts w:cs="Arial"/>
                <w:szCs w:val="18"/>
                <w:lang w:eastAsia="zh-CN"/>
              </w:rPr>
            </w:pPr>
            <w:r w:rsidRPr="00C12AA7">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lastRenderedPageBreak/>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923" w:name="_Toc70928067"/>
      <w:bookmarkStart w:id="924" w:name="_Toc81226736"/>
      <w:bookmarkStart w:id="925" w:name="_Toc93869029"/>
      <w:bookmarkStart w:id="926" w:name="_Toc148445777"/>
      <w:bookmarkStart w:id="927" w:name="_Toc169938423"/>
      <w:r w:rsidRPr="00C12AA7">
        <w:rPr>
          <w:lang w:val="en-US"/>
        </w:rPr>
        <w:t>6.</w:t>
      </w:r>
      <w:r w:rsidR="00E36E13" w:rsidRPr="00C12AA7">
        <w:rPr>
          <w:lang w:val="en-US"/>
        </w:rPr>
        <w:t>2</w:t>
      </w:r>
      <w:r w:rsidRPr="00C12AA7">
        <w:rPr>
          <w:lang w:val="en-US"/>
        </w:rPr>
        <w:t>.6.2</w:t>
      </w:r>
      <w:r w:rsidRPr="00C12AA7">
        <w:rPr>
          <w:lang w:val="en-US"/>
        </w:rPr>
        <w:tab/>
        <w:t>Structured data types</w:t>
      </w:r>
      <w:bookmarkEnd w:id="923"/>
      <w:bookmarkEnd w:id="924"/>
      <w:bookmarkEnd w:id="925"/>
      <w:bookmarkEnd w:id="926"/>
      <w:bookmarkEnd w:id="927"/>
    </w:p>
    <w:p w14:paraId="17BBFF4B" w14:textId="42A7F616" w:rsidR="003F1FCA" w:rsidRPr="00C12AA7" w:rsidRDefault="003F1FCA" w:rsidP="001773FF">
      <w:pPr>
        <w:pStyle w:val="Heading5"/>
      </w:pPr>
      <w:bookmarkStart w:id="928" w:name="_Toc70928068"/>
      <w:bookmarkStart w:id="929" w:name="_Toc81226737"/>
      <w:bookmarkStart w:id="930" w:name="_Toc93869030"/>
      <w:bookmarkStart w:id="931" w:name="_Toc148445778"/>
      <w:bookmarkStart w:id="932" w:name="_Toc169938424"/>
      <w:r w:rsidRPr="00C12AA7">
        <w:t>6.</w:t>
      </w:r>
      <w:r w:rsidR="00E36E13" w:rsidRPr="00C12AA7">
        <w:t>2</w:t>
      </w:r>
      <w:r w:rsidRPr="00C12AA7">
        <w:t>.6.2.1</w:t>
      </w:r>
      <w:r w:rsidRPr="00C12AA7">
        <w:tab/>
        <w:t>Introduction</w:t>
      </w:r>
      <w:bookmarkEnd w:id="928"/>
      <w:bookmarkEnd w:id="929"/>
      <w:bookmarkEnd w:id="930"/>
      <w:bookmarkEnd w:id="931"/>
      <w:bookmarkEnd w:id="932"/>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933" w:name="_Toc70928069"/>
      <w:bookmarkStart w:id="934" w:name="_Toc81226738"/>
      <w:bookmarkStart w:id="935" w:name="_Toc93869031"/>
      <w:bookmarkStart w:id="936" w:name="_Toc148445779"/>
      <w:bookmarkStart w:id="937" w:name="_Toc169938425"/>
      <w:r w:rsidRPr="00C12AA7">
        <w:lastRenderedPageBreak/>
        <w:t>6.</w:t>
      </w:r>
      <w:r w:rsidR="00E36E13" w:rsidRPr="00C12AA7">
        <w:t>2</w:t>
      </w:r>
      <w:r w:rsidRPr="00C12AA7">
        <w:t>.6.2.2</w:t>
      </w:r>
      <w:r w:rsidRPr="00C12AA7">
        <w:tab/>
        <w:t xml:space="preserve">Type: </w:t>
      </w:r>
      <w:bookmarkEnd w:id="933"/>
      <w:r w:rsidRPr="00C12AA7">
        <w:t>SACEventSubscription</w:t>
      </w:r>
      <w:bookmarkEnd w:id="934"/>
      <w:bookmarkEnd w:id="935"/>
      <w:bookmarkEnd w:id="936"/>
      <w:bookmarkEnd w:id="937"/>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938" w:name="_Toc70928070"/>
      <w:bookmarkStart w:id="939" w:name="_Toc81226739"/>
      <w:bookmarkStart w:id="940" w:name="_Toc93869032"/>
      <w:bookmarkStart w:id="941" w:name="_Toc148445780"/>
      <w:bookmarkStart w:id="942" w:name="_Toc169938426"/>
      <w:r w:rsidRPr="00C12AA7">
        <w:t>6.</w:t>
      </w:r>
      <w:r w:rsidR="00E36E13" w:rsidRPr="00C12AA7">
        <w:t>2</w:t>
      </w:r>
      <w:r w:rsidRPr="00C12AA7">
        <w:t>.6.2.3</w:t>
      </w:r>
      <w:r w:rsidRPr="00C12AA7">
        <w:tab/>
        <w:t xml:space="preserve">Type: </w:t>
      </w:r>
      <w:bookmarkEnd w:id="938"/>
      <w:r w:rsidRPr="00C12AA7">
        <w:t>CreatedSACEventSubscription</w:t>
      </w:r>
      <w:bookmarkEnd w:id="939"/>
      <w:bookmarkEnd w:id="940"/>
      <w:bookmarkEnd w:id="941"/>
      <w:bookmarkEnd w:id="942"/>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943" w:name="_Toc81226740"/>
      <w:bookmarkStart w:id="944" w:name="_Toc93869033"/>
      <w:bookmarkStart w:id="945" w:name="_Toc148445781"/>
      <w:bookmarkStart w:id="946" w:name="_Toc169938427"/>
      <w:r w:rsidRPr="00C12AA7">
        <w:t>6.</w:t>
      </w:r>
      <w:r w:rsidR="00E36E13" w:rsidRPr="00C12AA7">
        <w:t>2</w:t>
      </w:r>
      <w:r w:rsidRPr="00C12AA7">
        <w:t>.6.2.4</w:t>
      </w:r>
      <w:r w:rsidRPr="00C12AA7">
        <w:tab/>
        <w:t>Type: SACEventReport</w:t>
      </w:r>
      <w:bookmarkEnd w:id="943"/>
      <w:bookmarkEnd w:id="944"/>
      <w:bookmarkEnd w:id="945"/>
      <w:bookmarkEnd w:id="946"/>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F07070"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C12AA7" w:rsidRDefault="00F07070" w:rsidP="00F360F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C12AA7" w:rsidRDefault="00F07070"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C12AA7" w:rsidRDefault="00F07070"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C12AA7" w:rsidRDefault="00F07070"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C12AA7" w:rsidRDefault="00F07070" w:rsidP="009E4F65">
            <w:pPr>
              <w:pStyle w:val="TAL"/>
              <w:rPr>
                <w:lang w:eastAsia="zh-CN"/>
              </w:rPr>
            </w:pPr>
            <w:r w:rsidRPr="00C12AA7">
              <w:rPr>
                <w:lang w:eastAsia="zh-CN"/>
              </w:rPr>
              <w:t>This IE shall be present if available.</w:t>
            </w:r>
          </w:p>
          <w:p w14:paraId="66B03E54" w14:textId="77777777" w:rsidR="00F07070" w:rsidRPr="00C12AA7" w:rsidRDefault="00F07070" w:rsidP="009E4F65">
            <w:pPr>
              <w:pStyle w:val="TAL"/>
            </w:pPr>
          </w:p>
          <w:p w14:paraId="424475D0" w14:textId="1254100F" w:rsidR="00F07070" w:rsidRPr="00C12AA7" w:rsidRDefault="00F07070" w:rsidP="00F360F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C12AA7" w:rsidRDefault="00F07070" w:rsidP="00F360F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947" w:name="_Toc81226741"/>
      <w:bookmarkStart w:id="948" w:name="_Toc93869034"/>
      <w:bookmarkStart w:id="949" w:name="_Toc148445782"/>
      <w:bookmarkStart w:id="950" w:name="_Toc169938428"/>
      <w:bookmarkStart w:id="951"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947"/>
      <w:bookmarkEnd w:id="948"/>
      <w:bookmarkEnd w:id="949"/>
      <w:bookmarkEnd w:id="950"/>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2E05E3"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Pr="00C12AA7" w:rsidRDefault="002E05E3" w:rsidP="002E05E3">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2E05E3" w:rsidRPr="00C12AA7" w:rsidRDefault="002E05E3" w:rsidP="002E05E3">
            <w:pPr>
              <w:pStyle w:val="TAN"/>
            </w:pPr>
            <w:r w:rsidRPr="00C12AA7">
              <w:rPr>
                <w:lang w:eastAsia="zh-CN"/>
              </w:rPr>
              <w:t>NOTE 2:</w:t>
            </w:r>
            <w:r w:rsidRPr="00C12AA7">
              <w:tab/>
              <w:t>If the immediateFlag flag is absent or set to "false", then the immediate reporting shall not be done.</w:t>
            </w:r>
          </w:p>
          <w:p w14:paraId="38E976F6" w14:textId="4690854D" w:rsidR="002E05E3" w:rsidRPr="00C12AA7" w:rsidRDefault="002E05E3" w:rsidP="002E05E3">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952" w:name="_Toc81226742"/>
      <w:bookmarkStart w:id="953" w:name="_Toc93869035"/>
      <w:bookmarkStart w:id="954" w:name="_Toc148445783"/>
      <w:bookmarkStart w:id="955" w:name="_Toc169938429"/>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952"/>
      <w:bookmarkEnd w:id="953"/>
      <w:bookmarkEnd w:id="954"/>
      <w:bookmarkEnd w:id="955"/>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B42E13"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C12AA7" w:rsidRDefault="00B42E13" w:rsidP="009E4F65">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C12AA7" w:rsidRDefault="00B42E13" w:rsidP="009E4F65">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C12AA7" w:rsidRDefault="00B42E13"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C12AA7" w:rsidRDefault="00B42E13"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Pr="00C12AA7" w:rsidRDefault="00B42E13" w:rsidP="009E4F65">
            <w:pPr>
              <w:pStyle w:val="TAL"/>
            </w:pPr>
            <w:r w:rsidRPr="00C12AA7">
              <w:rPr>
                <w:rFonts w:cs="Arial"/>
                <w:szCs w:val="18"/>
                <w:lang w:eastAsia="zh-CN"/>
              </w:rPr>
              <w:t>If the "</w:t>
            </w:r>
            <w:r w:rsidR="00023EBD" w:rsidRPr="00C12AA7">
              <w:rPr>
                <w:rFonts w:cs="Arial"/>
                <w:szCs w:val="18"/>
                <w:lang w:eastAsia="zh-CN"/>
              </w:rPr>
              <w:t>even</w:t>
            </w:r>
            <w:r w:rsidRPr="00C12AA7">
              <w:t>t</w:t>
            </w:r>
            <w:r w:rsidR="00023EBD" w:rsidRPr="00C12AA7">
              <w:t>T</w:t>
            </w:r>
            <w:r w:rsidRPr="00C12AA7">
              <w: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F4BDB" w:rsidRPr="00C12AA7" w:rsidRDefault="00EF4BDB" w:rsidP="009E4F65">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C12AA7" w:rsidRDefault="00B42E13" w:rsidP="009E4F65">
            <w:pPr>
              <w:pStyle w:val="TAL"/>
              <w:rPr>
                <w:rFonts w:cs="Arial"/>
                <w:szCs w:val="18"/>
              </w:rPr>
            </w:pPr>
          </w:p>
        </w:tc>
      </w:tr>
      <w:tr w:rsidR="00EF4BDB"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C12AA7" w:rsidRDefault="00EF4BDB" w:rsidP="00E60E5B">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956" w:name="_Toc25156488"/>
      <w:bookmarkStart w:id="957" w:name="_Toc34124792"/>
      <w:bookmarkStart w:id="958" w:name="_Toc43207918"/>
      <w:bookmarkStart w:id="959" w:name="_Toc49857391"/>
      <w:bookmarkStart w:id="960" w:name="_Toc56677232"/>
      <w:bookmarkStart w:id="961" w:name="_Toc56691755"/>
      <w:bookmarkStart w:id="962" w:name="_Toc56699019"/>
      <w:bookmarkStart w:id="963" w:name="_Toc75850116"/>
      <w:bookmarkStart w:id="964" w:name="_Toc81226743"/>
      <w:bookmarkStart w:id="965" w:name="_Toc93869036"/>
      <w:bookmarkStart w:id="966" w:name="_Toc148445784"/>
      <w:bookmarkStart w:id="967" w:name="_Toc169938430"/>
      <w:r w:rsidRPr="00C12AA7">
        <w:lastRenderedPageBreak/>
        <w:t>6.</w:t>
      </w:r>
      <w:r w:rsidR="00E36E13" w:rsidRPr="00C12AA7">
        <w:t>2</w:t>
      </w:r>
      <w:r w:rsidRPr="00C12AA7">
        <w:t>.6.2.</w:t>
      </w:r>
      <w:r w:rsidRPr="00C12AA7">
        <w:rPr>
          <w:rFonts w:hint="eastAsia"/>
          <w:lang w:eastAsia="zh-CN"/>
        </w:rPr>
        <w:t>7</w:t>
      </w:r>
      <w:r w:rsidRPr="00C12AA7">
        <w:tab/>
        <w:t>Type: SACEventState</w:t>
      </w:r>
      <w:bookmarkEnd w:id="956"/>
      <w:bookmarkEnd w:id="957"/>
      <w:bookmarkEnd w:id="958"/>
      <w:bookmarkEnd w:id="959"/>
      <w:bookmarkEnd w:id="960"/>
      <w:bookmarkEnd w:id="961"/>
      <w:bookmarkEnd w:id="962"/>
      <w:bookmarkEnd w:id="963"/>
      <w:bookmarkEnd w:id="964"/>
      <w:bookmarkEnd w:id="965"/>
      <w:bookmarkEnd w:id="966"/>
      <w:bookmarkEnd w:id="967"/>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968" w:name="_Toc81226744"/>
      <w:bookmarkStart w:id="969" w:name="_Toc93869037"/>
      <w:bookmarkStart w:id="970" w:name="_Toc148445785"/>
      <w:bookmarkStart w:id="971" w:name="_Toc169938431"/>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951"/>
      <w:bookmarkEnd w:id="968"/>
      <w:bookmarkEnd w:id="969"/>
      <w:bookmarkEnd w:id="970"/>
      <w:bookmarkEnd w:id="971"/>
    </w:p>
    <w:p w14:paraId="31106546" w14:textId="544BD6AE" w:rsidR="003F1FCA" w:rsidRPr="00C12AA7" w:rsidRDefault="003F1FCA" w:rsidP="001773FF">
      <w:pPr>
        <w:pStyle w:val="Heading5"/>
      </w:pPr>
      <w:bookmarkStart w:id="972" w:name="_Toc70928073"/>
      <w:bookmarkStart w:id="973" w:name="_Toc81226745"/>
      <w:bookmarkStart w:id="974" w:name="_Toc93869038"/>
      <w:bookmarkStart w:id="975" w:name="_Toc148445786"/>
      <w:bookmarkStart w:id="976" w:name="_Toc169938432"/>
      <w:r w:rsidRPr="00C12AA7">
        <w:t>6.</w:t>
      </w:r>
      <w:r w:rsidR="00E36E13" w:rsidRPr="00C12AA7">
        <w:t>2</w:t>
      </w:r>
      <w:r w:rsidRPr="00C12AA7">
        <w:t>.6.3.1</w:t>
      </w:r>
      <w:r w:rsidRPr="00C12AA7">
        <w:tab/>
        <w:t>Introduction</w:t>
      </w:r>
      <w:bookmarkEnd w:id="972"/>
      <w:bookmarkEnd w:id="973"/>
      <w:bookmarkEnd w:id="974"/>
      <w:bookmarkEnd w:id="975"/>
      <w:bookmarkEnd w:id="97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977" w:name="_Toc70928074"/>
      <w:bookmarkStart w:id="978" w:name="_Toc81226746"/>
      <w:bookmarkStart w:id="979" w:name="_Toc93869039"/>
      <w:bookmarkStart w:id="980" w:name="_Toc148445787"/>
      <w:bookmarkStart w:id="981" w:name="_Toc169938433"/>
      <w:r w:rsidRPr="00C12AA7">
        <w:t>6.</w:t>
      </w:r>
      <w:r w:rsidR="00E36E13" w:rsidRPr="00C12AA7">
        <w:t>2</w:t>
      </w:r>
      <w:r w:rsidRPr="00C12AA7">
        <w:t>.6.3.2</w:t>
      </w:r>
      <w:r w:rsidRPr="00C12AA7">
        <w:tab/>
        <w:t>Simple data types</w:t>
      </w:r>
      <w:bookmarkEnd w:id="977"/>
      <w:bookmarkEnd w:id="978"/>
      <w:bookmarkEnd w:id="979"/>
      <w:bookmarkEnd w:id="980"/>
      <w:bookmarkEnd w:id="981"/>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982" w:name="_Toc81226747"/>
      <w:bookmarkStart w:id="983" w:name="_Toc93869040"/>
      <w:bookmarkStart w:id="984" w:name="_Toc148445788"/>
      <w:bookmarkStart w:id="985" w:name="_Toc169938434"/>
      <w:bookmarkStart w:id="986" w:name="_Toc70928076"/>
      <w:r w:rsidRPr="00C12AA7">
        <w:t>6.</w:t>
      </w:r>
      <w:r w:rsidR="00E36E13" w:rsidRPr="00C12AA7">
        <w:t>2</w:t>
      </w:r>
      <w:r w:rsidRPr="00C12AA7">
        <w:t>.6.3.3</w:t>
      </w:r>
      <w:r w:rsidRPr="00C12AA7">
        <w:tab/>
        <w:t>Enumeration: SACEventType</w:t>
      </w:r>
      <w:bookmarkEnd w:id="982"/>
      <w:bookmarkEnd w:id="983"/>
      <w:bookmarkEnd w:id="984"/>
      <w:bookmarkEnd w:id="985"/>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987" w:name="_Toc81226748"/>
      <w:bookmarkStart w:id="988" w:name="_Toc93869041"/>
      <w:bookmarkStart w:id="989" w:name="_Toc148445789"/>
      <w:bookmarkStart w:id="990" w:name="_Toc169938435"/>
      <w:r w:rsidRPr="00C12AA7">
        <w:t>6.</w:t>
      </w:r>
      <w:r w:rsidR="00E36E13" w:rsidRPr="00C12AA7">
        <w:t>2</w:t>
      </w:r>
      <w:r w:rsidRPr="00C12AA7">
        <w:t>.6.3.4</w:t>
      </w:r>
      <w:r w:rsidRPr="00C12AA7">
        <w:tab/>
        <w:t>Enumeration: SACEventTrigger</w:t>
      </w:r>
      <w:bookmarkEnd w:id="987"/>
      <w:bookmarkEnd w:id="988"/>
      <w:bookmarkEnd w:id="989"/>
      <w:bookmarkEnd w:id="990"/>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991" w:name="_Toc81226749"/>
      <w:bookmarkStart w:id="992" w:name="_Toc93869042"/>
      <w:bookmarkStart w:id="993" w:name="_Toc148445790"/>
      <w:bookmarkStart w:id="994" w:name="_Toc169938436"/>
      <w:r w:rsidRPr="00C12AA7">
        <w:rPr>
          <w:lang w:val="en-US"/>
        </w:rPr>
        <w:lastRenderedPageBreak/>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986"/>
      <w:bookmarkEnd w:id="991"/>
      <w:bookmarkEnd w:id="992"/>
      <w:bookmarkEnd w:id="993"/>
      <w:bookmarkEnd w:id="994"/>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995" w:name="_Toc70928077"/>
      <w:bookmarkStart w:id="996" w:name="_Toc81226750"/>
      <w:bookmarkStart w:id="997" w:name="_Toc93869043"/>
      <w:bookmarkStart w:id="998" w:name="_Toc148445791"/>
      <w:bookmarkStart w:id="999" w:name="_Toc169938437"/>
      <w:r w:rsidRPr="00C12AA7">
        <w:t>6.</w:t>
      </w:r>
      <w:r w:rsidR="00E36E13" w:rsidRPr="00C12AA7">
        <w:t>2</w:t>
      </w:r>
      <w:r w:rsidRPr="00C12AA7">
        <w:t>.6.5</w:t>
      </w:r>
      <w:r w:rsidRPr="00C12AA7">
        <w:tab/>
        <w:t>Binary data</w:t>
      </w:r>
      <w:bookmarkEnd w:id="995"/>
      <w:bookmarkEnd w:id="996"/>
      <w:bookmarkEnd w:id="997"/>
      <w:bookmarkEnd w:id="998"/>
      <w:bookmarkEnd w:id="999"/>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000" w:name="_Toc70928078"/>
      <w:bookmarkStart w:id="1001" w:name="_Toc81226751"/>
      <w:bookmarkStart w:id="1002" w:name="_Toc93869044"/>
      <w:bookmarkStart w:id="1003" w:name="_Toc148445792"/>
      <w:bookmarkStart w:id="1004" w:name="_Toc169938438"/>
      <w:r w:rsidRPr="00C12AA7">
        <w:t>6.</w:t>
      </w:r>
      <w:r w:rsidR="00E36E13" w:rsidRPr="00C12AA7">
        <w:t>2</w:t>
      </w:r>
      <w:r w:rsidRPr="00C12AA7">
        <w:t>.7</w:t>
      </w:r>
      <w:r w:rsidRPr="00C12AA7">
        <w:tab/>
        <w:t>Error Handling</w:t>
      </w:r>
      <w:bookmarkEnd w:id="1000"/>
      <w:bookmarkEnd w:id="1001"/>
      <w:bookmarkEnd w:id="1002"/>
      <w:bookmarkEnd w:id="1003"/>
      <w:bookmarkEnd w:id="1004"/>
    </w:p>
    <w:p w14:paraId="2559194B" w14:textId="7763DF2D" w:rsidR="003F1FCA" w:rsidRPr="00C12AA7" w:rsidRDefault="003F1FCA" w:rsidP="001773FF">
      <w:pPr>
        <w:pStyle w:val="Heading4"/>
      </w:pPr>
      <w:bookmarkStart w:id="1005" w:name="_Toc70928079"/>
      <w:bookmarkStart w:id="1006" w:name="_Toc81226752"/>
      <w:bookmarkStart w:id="1007" w:name="_Toc93869045"/>
      <w:bookmarkStart w:id="1008" w:name="_Toc148445793"/>
      <w:bookmarkStart w:id="1009" w:name="_Toc169938439"/>
      <w:r w:rsidRPr="00C12AA7">
        <w:t>6.</w:t>
      </w:r>
      <w:r w:rsidR="00E36E13" w:rsidRPr="00C12AA7">
        <w:t>2</w:t>
      </w:r>
      <w:r w:rsidRPr="00C12AA7">
        <w:t>.7.1</w:t>
      </w:r>
      <w:r w:rsidRPr="00C12AA7">
        <w:tab/>
        <w:t>General</w:t>
      </w:r>
      <w:bookmarkEnd w:id="1005"/>
      <w:bookmarkEnd w:id="1006"/>
      <w:bookmarkEnd w:id="1007"/>
      <w:bookmarkEnd w:id="1008"/>
      <w:bookmarkEnd w:id="1009"/>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010" w:name="_Toc70928080"/>
      <w:bookmarkStart w:id="1011" w:name="_Toc81226753"/>
      <w:bookmarkStart w:id="1012" w:name="_Toc93869046"/>
      <w:bookmarkStart w:id="1013" w:name="_Toc148445794"/>
      <w:bookmarkStart w:id="1014" w:name="_Toc169938440"/>
      <w:r w:rsidRPr="00C12AA7">
        <w:t>6.</w:t>
      </w:r>
      <w:r w:rsidR="00E36E13" w:rsidRPr="00C12AA7">
        <w:t>2</w:t>
      </w:r>
      <w:r w:rsidRPr="00C12AA7">
        <w:t>.7.2</w:t>
      </w:r>
      <w:r w:rsidRPr="00C12AA7">
        <w:tab/>
        <w:t>Protocol Errors</w:t>
      </w:r>
      <w:bookmarkEnd w:id="1010"/>
      <w:bookmarkEnd w:id="1011"/>
      <w:bookmarkEnd w:id="1012"/>
      <w:bookmarkEnd w:id="1013"/>
      <w:bookmarkEnd w:id="1014"/>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015" w:name="_Toc70928081"/>
      <w:bookmarkStart w:id="1016" w:name="_Toc81226754"/>
      <w:bookmarkStart w:id="1017" w:name="_Toc93869047"/>
      <w:bookmarkStart w:id="1018" w:name="_Toc148445795"/>
      <w:bookmarkStart w:id="1019" w:name="_Toc169938441"/>
      <w:r w:rsidRPr="00C12AA7">
        <w:t>6.</w:t>
      </w:r>
      <w:r w:rsidR="00E36E13" w:rsidRPr="00C12AA7">
        <w:t>2</w:t>
      </w:r>
      <w:r w:rsidRPr="00C12AA7">
        <w:t>.7.3</w:t>
      </w:r>
      <w:r w:rsidRPr="00C12AA7">
        <w:tab/>
        <w:t>Application Errors</w:t>
      </w:r>
      <w:bookmarkEnd w:id="1015"/>
      <w:bookmarkEnd w:id="1016"/>
      <w:bookmarkEnd w:id="1017"/>
      <w:bookmarkEnd w:id="1018"/>
      <w:bookmarkEnd w:id="101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020" w:name="_Toc70928082"/>
      <w:bookmarkStart w:id="1021" w:name="_Toc81226755"/>
      <w:bookmarkStart w:id="1022" w:name="_Toc93869048"/>
      <w:bookmarkStart w:id="1023" w:name="_Toc148445796"/>
      <w:bookmarkStart w:id="1024" w:name="_Toc169938442"/>
      <w:r w:rsidRPr="00C12AA7">
        <w:t>6.</w:t>
      </w:r>
      <w:r w:rsidR="00E36E13" w:rsidRPr="00C12AA7">
        <w:t>2</w:t>
      </w:r>
      <w:r w:rsidRPr="00C12AA7">
        <w:t>.8</w:t>
      </w:r>
      <w:r w:rsidRPr="00C12AA7">
        <w:tab/>
        <w:t>Feature negotiation</w:t>
      </w:r>
      <w:bookmarkEnd w:id="1020"/>
      <w:bookmarkEnd w:id="1021"/>
      <w:bookmarkEnd w:id="1022"/>
      <w:bookmarkEnd w:id="1023"/>
      <w:bookmarkEnd w:id="1024"/>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lastRenderedPageBreak/>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BA02AD"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BA02AD" w:rsidRPr="00C12AA7" w:rsidRDefault="00BA02AD" w:rsidP="00BA02AD">
            <w:pPr>
              <w:pStyle w:val="TAL"/>
              <w:rPr>
                <w:bCs/>
              </w:rPr>
            </w:pPr>
            <w:r w:rsidRPr="00C12AA7">
              <w:t>Feature number: The order number of the feature within the s</w:t>
            </w:r>
            <w:r w:rsidRPr="00C12AA7">
              <w:rPr>
                <w:bCs/>
              </w:rPr>
              <w:t>upportedFeatures attribute (starting with 1).</w:t>
            </w:r>
          </w:p>
          <w:p w14:paraId="6F51CE84" w14:textId="77777777" w:rsidR="00BA02AD" w:rsidRPr="00C12AA7" w:rsidRDefault="00BA02AD" w:rsidP="00BA02AD">
            <w:pPr>
              <w:pStyle w:val="TAL"/>
              <w:rPr>
                <w:bCs/>
              </w:rPr>
            </w:pPr>
            <w:r w:rsidRPr="00C12AA7">
              <w:rPr>
                <w:bCs/>
              </w:rPr>
              <w:t>Feature: A short name that can be used to refer to the bit and to the feature.</w:t>
            </w:r>
          </w:p>
          <w:p w14:paraId="306C8D39" w14:textId="77777777" w:rsidR="00BA02AD" w:rsidRPr="00C12AA7" w:rsidRDefault="00BA02AD" w:rsidP="00BA02AD">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BA02AD" w:rsidRPr="00C12AA7" w:rsidRDefault="00BA02AD" w:rsidP="00BA02AD">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025" w:name="_Toc70928083"/>
      <w:bookmarkStart w:id="1026" w:name="_Toc81226756"/>
      <w:bookmarkStart w:id="1027" w:name="_Toc93869049"/>
      <w:bookmarkStart w:id="1028" w:name="_Toc148445797"/>
      <w:bookmarkStart w:id="1029" w:name="_Toc169938443"/>
      <w:r w:rsidRPr="00C12AA7">
        <w:t>6.</w:t>
      </w:r>
      <w:r w:rsidR="00E36E13" w:rsidRPr="00C12AA7">
        <w:t>2</w:t>
      </w:r>
      <w:r w:rsidRPr="00C12AA7">
        <w:t>.9</w:t>
      </w:r>
      <w:r w:rsidRPr="00C12AA7">
        <w:tab/>
        <w:t>Security</w:t>
      </w:r>
      <w:bookmarkEnd w:id="1025"/>
      <w:bookmarkEnd w:id="1026"/>
      <w:bookmarkEnd w:id="1027"/>
      <w:bookmarkEnd w:id="1028"/>
      <w:bookmarkEnd w:id="1029"/>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030" w:name="_Toc148445798"/>
      <w:bookmarkStart w:id="1031" w:name="_Toc169938444"/>
      <w:bookmarkEnd w:id="677"/>
      <w:r w:rsidRPr="00C12AA7">
        <w:rPr>
          <w:lang w:val="en-US"/>
        </w:rPr>
        <w:t>6.2.10</w:t>
      </w:r>
      <w:r w:rsidRPr="00C12AA7">
        <w:rPr>
          <w:lang w:val="en-US"/>
        </w:rPr>
        <w:tab/>
        <w:t>HTTP redirection</w:t>
      </w:r>
      <w:bookmarkEnd w:id="1030"/>
      <w:bookmarkEnd w:id="1031"/>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032" w:name="_Toc510696650"/>
      <w:bookmarkStart w:id="1033" w:name="_Toc35971450"/>
      <w:bookmarkStart w:id="1034" w:name="_Toc70325151"/>
      <w:bookmarkStart w:id="1035" w:name="_Toc81226757"/>
      <w:bookmarkStart w:id="1036" w:name="_Toc93869050"/>
      <w:bookmarkStart w:id="1037" w:name="_Toc148445799"/>
      <w:bookmarkStart w:id="1038" w:name="_Toc169938445"/>
      <w:r w:rsidRPr="00C12AA7">
        <w:lastRenderedPageBreak/>
        <w:t>Annex A (normative):</w:t>
      </w:r>
      <w:r w:rsidRPr="00C12AA7">
        <w:br/>
        <w:t>OpenAPI specification</w:t>
      </w:r>
      <w:bookmarkEnd w:id="1032"/>
      <w:bookmarkEnd w:id="1033"/>
      <w:bookmarkEnd w:id="1034"/>
      <w:bookmarkEnd w:id="1035"/>
      <w:bookmarkEnd w:id="1036"/>
      <w:bookmarkEnd w:id="1037"/>
      <w:bookmarkEnd w:id="1038"/>
    </w:p>
    <w:p w14:paraId="617E9779" w14:textId="77777777" w:rsidR="008A6D4A" w:rsidRPr="00C12AA7" w:rsidRDefault="008A6D4A" w:rsidP="007B0D79">
      <w:pPr>
        <w:pStyle w:val="Heading1"/>
      </w:pPr>
      <w:bookmarkStart w:id="1039" w:name="_Toc510696651"/>
      <w:bookmarkStart w:id="1040" w:name="_Toc35971451"/>
      <w:bookmarkStart w:id="1041" w:name="_Toc70325152"/>
      <w:bookmarkStart w:id="1042" w:name="_Toc81226758"/>
      <w:bookmarkStart w:id="1043" w:name="_Toc93869051"/>
      <w:bookmarkStart w:id="1044" w:name="_Toc148445800"/>
      <w:bookmarkStart w:id="1045" w:name="_Toc169938446"/>
      <w:r w:rsidRPr="00C12AA7">
        <w:t>A.1</w:t>
      </w:r>
      <w:r w:rsidRPr="00C12AA7">
        <w:tab/>
        <w:t>General</w:t>
      </w:r>
      <w:bookmarkEnd w:id="1039"/>
      <w:bookmarkEnd w:id="1040"/>
      <w:bookmarkEnd w:id="1041"/>
      <w:bookmarkEnd w:id="1042"/>
      <w:bookmarkEnd w:id="1043"/>
      <w:bookmarkEnd w:id="1044"/>
      <w:bookmarkEnd w:id="1045"/>
    </w:p>
    <w:p w14:paraId="5085D825" w14:textId="2DF21E2B" w:rsidR="008A6D4A" w:rsidRPr="00C12AA7" w:rsidRDefault="008A6D4A" w:rsidP="008A6D4A">
      <w:bookmarkStart w:id="1046"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047"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048" w:name="_Toc70325153"/>
      <w:bookmarkStart w:id="1049" w:name="_Toc81226759"/>
      <w:bookmarkStart w:id="1050" w:name="_Toc93869052"/>
      <w:bookmarkStart w:id="1051" w:name="_Toc148445801"/>
      <w:bookmarkStart w:id="1052" w:name="_Toc169938447"/>
      <w:r w:rsidRPr="00C12AA7">
        <w:t>A.2</w:t>
      </w:r>
      <w:r w:rsidRPr="00C12AA7">
        <w:tab/>
      </w:r>
      <w:r w:rsidR="004432AA" w:rsidRPr="00C12AA7">
        <w:t>Nnsacf_</w:t>
      </w:r>
      <w:r w:rsidR="001E7415" w:rsidRPr="00C12AA7">
        <w:t>NSAC</w:t>
      </w:r>
      <w:r w:rsidRPr="00C12AA7">
        <w:t xml:space="preserve"> API</w:t>
      </w:r>
      <w:bookmarkEnd w:id="1046"/>
      <w:bookmarkEnd w:id="1047"/>
      <w:bookmarkEnd w:id="1048"/>
      <w:bookmarkEnd w:id="1049"/>
      <w:bookmarkEnd w:id="1050"/>
      <w:bookmarkEnd w:id="1051"/>
      <w:bookmarkEnd w:id="1052"/>
    </w:p>
    <w:p w14:paraId="1B4DE8C2" w14:textId="77777777" w:rsidR="008A6D4A" w:rsidRPr="00C12AA7" w:rsidRDefault="008A6D4A" w:rsidP="008A6D4A">
      <w:pPr>
        <w:pStyle w:val="PL"/>
      </w:pPr>
      <w:bookmarkStart w:id="1053"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309D21C6" w:rsidR="008A6D4A" w:rsidRPr="00C12AA7" w:rsidRDefault="008A6D4A" w:rsidP="008A6D4A">
      <w:pPr>
        <w:pStyle w:val="PL"/>
        <w:rPr>
          <w:lang w:val="fr-FR"/>
        </w:rPr>
      </w:pPr>
      <w:r w:rsidRPr="00C12AA7">
        <w:rPr>
          <w:lang w:val="fr-FR"/>
        </w:rPr>
        <w:t xml:space="preserve">  version: 1.</w:t>
      </w:r>
      <w:r w:rsidR="00D53541" w:rsidRPr="00C12AA7">
        <w:rPr>
          <w:lang w:val="fr-FR"/>
        </w:rPr>
        <w:t>1</w:t>
      </w:r>
      <w:r w:rsidRPr="00C12AA7">
        <w:rPr>
          <w:lang w:val="fr-FR"/>
        </w:rPr>
        <w:t>.0</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D3FCC74" w:rsidR="008A6D4A" w:rsidRPr="00C12AA7" w:rsidRDefault="008A6D4A" w:rsidP="008A6D4A">
      <w:pPr>
        <w:pStyle w:val="PL"/>
      </w:pPr>
      <w:r w:rsidRPr="00C12AA7">
        <w:t xml:space="preserve">    © 20</w:t>
      </w:r>
      <w:r w:rsidR="009305C3" w:rsidRPr="00C12AA7">
        <w:t>2</w:t>
      </w:r>
      <w:r w:rsidR="00254FE5">
        <w:t>4</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17256DA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27298D" w:rsidRPr="00C12AA7">
        <w:rPr>
          <w:lang w:val="fr-FR"/>
        </w:rPr>
        <w:t>1</w:t>
      </w:r>
      <w:r w:rsidR="00D53541" w:rsidRPr="00C12AA7">
        <w:rPr>
          <w:lang w:val="fr-FR"/>
        </w:rPr>
        <w:t>8</w:t>
      </w:r>
      <w:r w:rsidR="00C96156" w:rsidRPr="00C12AA7">
        <w:rPr>
          <w:lang w:val="fr-FR"/>
        </w:rPr>
        <w:t>.</w:t>
      </w:r>
      <w:r w:rsidR="00DA2CC9">
        <w:rPr>
          <w:lang w:val="fr-FR"/>
        </w:rPr>
        <w:t>6</w:t>
      </w:r>
      <w:r w:rsidR="00C96156" w:rsidRPr="00C12AA7">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505A73">
      <w:pPr>
        <w:pStyle w:val="PL"/>
      </w:pPr>
    </w:p>
    <w:p w14:paraId="2159A61A" w14:textId="443C3F1C"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/slices/</w:t>
      </w:r>
      <w:r w:rsidR="004052C8" w:rsidRPr="00C12AA7">
        <w:rPr>
          <w:rFonts w:ascii="Courier New" w:hAnsi="Courier New"/>
          <w:sz w:val="16"/>
        </w:rPr>
        <w:t>local-</w:t>
      </w:r>
      <w:r w:rsidRPr="00C12AA7">
        <w:rPr>
          <w:rFonts w:ascii="Courier New" w:hAnsi="Courier New"/>
          <w:sz w:val="16"/>
        </w:rPr>
        <w:t>configs</w:t>
      </w:r>
      <w:r w:rsidR="004052C8" w:rsidRPr="00C12AA7">
        <w:rPr>
          <w:rFonts w:ascii="Courier New" w:hAnsi="Courier New"/>
          <w:sz w:val="16"/>
        </w:rPr>
        <w:t>/update</w:t>
      </w:r>
      <w:r w:rsidRPr="00C12AA7">
        <w:rPr>
          <w:rFonts w:ascii="Courier New" w:hAnsi="Courier New"/>
          <w:sz w:val="16"/>
        </w:rPr>
        <w:t>:</w:t>
      </w:r>
    </w:p>
    <w:p w14:paraId="0745EC5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post:</w:t>
      </w:r>
    </w:p>
    <w:p w14:paraId="2087B41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summary: &gt;</w:t>
      </w:r>
    </w:p>
    <w:p w14:paraId="1114E04D"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Network Slice Admission Control update of the local maximum number of registered UEs and/or </w:t>
      </w:r>
    </w:p>
    <w:p w14:paraId="68EDACCE" w14:textId="3EAC773D"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PDU sessions of the network slice at NSACF.</w:t>
      </w:r>
    </w:p>
    <w:p w14:paraId="010B5BF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operationId: LocalNumberUpdate</w:t>
      </w:r>
    </w:p>
    <w:p w14:paraId="2BD2DEC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tags:</w:t>
      </w:r>
    </w:p>
    <w:p w14:paraId="53B8606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 slice collection</w:t>
      </w:r>
    </w:p>
    <w:p w14:paraId="6357A0B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security:</w:t>
      </w:r>
    </w:p>
    <w:p w14:paraId="33BDFC67"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w:t>
      </w:r>
    </w:p>
    <w:p w14:paraId="1A88C66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oAuth2ClientCredentials:</w:t>
      </w:r>
    </w:p>
    <w:p w14:paraId="0C30F04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p>
    <w:p w14:paraId="4C7DD15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oAuth2ClientCredentials:</w:t>
      </w:r>
    </w:p>
    <w:p w14:paraId="11D4EDBF"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p>
    <w:p w14:paraId="30B16485" w14:textId="65D45446"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r w:rsidR="004052C8" w:rsidRPr="00C12AA7">
        <w:rPr>
          <w:rFonts w:ascii="Courier New" w:hAnsi="Courier New"/>
          <w:noProof/>
          <w:sz w:val="16"/>
        </w:rPr>
        <w:t>local-configs-update</w:t>
      </w:r>
    </w:p>
    <w:p w14:paraId="206A1BA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requestBody:</w:t>
      </w:r>
    </w:p>
    <w:p w14:paraId="21B2DD1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content:</w:t>
      </w:r>
    </w:p>
    <w:p w14:paraId="65D94B0B"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application/json:</w:t>
      </w:r>
    </w:p>
    <w:p w14:paraId="5C20D6F6"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schema:</w:t>
      </w:r>
    </w:p>
    <w:p w14:paraId="72E37FC5"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'#/components/schemas/ACUpdateData'</w:t>
      </w:r>
    </w:p>
    <w:p w14:paraId="1CA991B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required: true</w:t>
      </w:r>
    </w:p>
    <w:p w14:paraId="30470726"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rPr>
        <w:t xml:space="preserve">      </w:t>
      </w:r>
      <w:r w:rsidRPr="00C12AA7">
        <w:rPr>
          <w:rFonts w:ascii="Courier New" w:hAnsi="Courier New"/>
          <w:sz w:val="16"/>
          <w:lang w:val="en-US"/>
        </w:rPr>
        <w:t>responses:</w:t>
      </w:r>
    </w:p>
    <w:p w14:paraId="2FE9FA1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lang w:val="en-US"/>
        </w:rPr>
        <w:t xml:space="preserve">        '204':</w:t>
      </w:r>
    </w:p>
    <w:p w14:paraId="3E2C5AE3"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lang w:val="en-US"/>
        </w:rPr>
        <w:t xml:space="preserve">          description: Successful ACU operation</w:t>
      </w:r>
    </w:p>
    <w:p w14:paraId="46A78D15"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hint="eastAsia"/>
          <w:sz w:val="16"/>
          <w:lang w:eastAsia="zh-CN"/>
        </w:rPr>
        <w:t>307</w:t>
      </w:r>
      <w:r w:rsidRPr="00C12AA7">
        <w:rPr>
          <w:rFonts w:ascii="Courier New" w:hAnsi="Courier New"/>
          <w:sz w:val="16"/>
        </w:rPr>
        <w:t>':</w:t>
      </w:r>
    </w:p>
    <w:p w14:paraId="24DC379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lastRenderedPageBreak/>
        <w:t xml:space="preserve">          $ref: 'TS29571_CommonData.yaml#/components/responses/307'</w:t>
      </w:r>
    </w:p>
    <w:p w14:paraId="2F4CA6D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hint="eastAsia"/>
          <w:sz w:val="16"/>
          <w:lang w:eastAsia="zh-CN"/>
        </w:rPr>
        <w:t>30</w:t>
      </w:r>
      <w:r w:rsidRPr="00C12AA7">
        <w:rPr>
          <w:rFonts w:ascii="Courier New" w:hAnsi="Courier New"/>
          <w:sz w:val="16"/>
          <w:lang w:eastAsia="zh-CN"/>
        </w:rPr>
        <w:t>8</w:t>
      </w:r>
      <w:r w:rsidRPr="00C12AA7">
        <w:rPr>
          <w:rFonts w:ascii="Courier New" w:hAnsi="Courier New"/>
          <w:sz w:val="16"/>
        </w:rPr>
        <w:t>':</w:t>
      </w:r>
    </w:p>
    <w:p w14:paraId="2AA8846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'TS29571_CommonData.yaml#/components/responses/308'</w:t>
      </w:r>
    </w:p>
    <w:p w14:paraId="1DEC5383"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'400':</w:t>
      </w:r>
    </w:p>
    <w:p w14:paraId="0E4C983E"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'TS29571_CommonData.yaml#/components/responses/400'</w:t>
      </w:r>
    </w:p>
    <w:p w14:paraId="2B79393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401</w:t>
      </w:r>
      <w:r w:rsidRPr="00C12AA7">
        <w:rPr>
          <w:rFonts w:ascii="Courier New" w:hAnsi="Courier New"/>
          <w:sz w:val="16"/>
        </w:rPr>
        <w:t>':</w:t>
      </w:r>
    </w:p>
    <w:p w14:paraId="64950A1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'TS29571_CommonData.yaml#/components/responses/401'</w:t>
      </w:r>
    </w:p>
    <w:p w14:paraId="44B1BC2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'403':</w:t>
      </w:r>
    </w:p>
    <w:p w14:paraId="718CC25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'TS29571_CommonData.yaml#/components/responses/403'</w:t>
      </w:r>
    </w:p>
    <w:p w14:paraId="4007919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'404':</w:t>
      </w:r>
    </w:p>
    <w:p w14:paraId="7D68302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'TS29571_CommonData.yaml#/components/responses/404'</w:t>
      </w:r>
    </w:p>
    <w:p w14:paraId="210B54A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500</w:t>
      </w:r>
      <w:r w:rsidRPr="00C12AA7">
        <w:rPr>
          <w:rFonts w:ascii="Courier New" w:hAnsi="Courier New"/>
          <w:sz w:val="16"/>
        </w:rPr>
        <w:t>':</w:t>
      </w:r>
    </w:p>
    <w:p w14:paraId="4ABA7B0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'TS29571_CommonData.yaml#/components/responses/500'</w:t>
      </w:r>
    </w:p>
    <w:p w14:paraId="6F0EB3E0"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502</w:t>
      </w:r>
      <w:r w:rsidRPr="00C12AA7">
        <w:rPr>
          <w:rFonts w:ascii="Courier New" w:hAnsi="Courier New"/>
          <w:sz w:val="16"/>
        </w:rPr>
        <w:t>':</w:t>
      </w:r>
    </w:p>
    <w:p w14:paraId="22178DA4"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'TS29571_CommonData.yaml#/components/responses/502'</w:t>
      </w:r>
    </w:p>
    <w:p w14:paraId="7CA18A64"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503</w:t>
      </w:r>
      <w:r w:rsidRPr="00C12AA7">
        <w:rPr>
          <w:rFonts w:ascii="Courier New" w:hAnsi="Courier New"/>
          <w:sz w:val="16"/>
        </w:rPr>
        <w:t>':</w:t>
      </w:r>
    </w:p>
    <w:p w14:paraId="5C4718E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'TS29571_CommonData.yaml#/components/responses/503'</w:t>
      </w:r>
    </w:p>
    <w:p w14:paraId="2E9382C7"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504</w:t>
      </w:r>
      <w:r w:rsidRPr="00C12AA7">
        <w:rPr>
          <w:rFonts w:ascii="Courier New" w:hAnsi="Courier New"/>
          <w:sz w:val="16"/>
        </w:rPr>
        <w:t>':</w:t>
      </w:r>
    </w:p>
    <w:p w14:paraId="6C0CE7D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'TS29571_CommonData.yaml#/components/responses/504'</w:t>
      </w:r>
    </w:p>
    <w:p w14:paraId="1C7DCE22" w14:textId="77777777" w:rsidR="004000F2" w:rsidRPr="00C12AA7" w:rsidRDefault="004000F2" w:rsidP="00505A73">
      <w:pPr>
        <w:pStyle w:val="PL"/>
      </w:pPr>
    </w:p>
    <w:p w14:paraId="710BDC43" w14:textId="77777777" w:rsidR="003B7FA4" w:rsidRPr="00C12AA7" w:rsidRDefault="003B7FA4" w:rsidP="003B7FA4">
      <w:pPr>
        <w:pStyle w:val="PL"/>
      </w:pPr>
      <w:r w:rsidRPr="00C12AA7">
        <w:t xml:space="preserve">  /slices/roaming-quotas/query:</w:t>
      </w:r>
    </w:p>
    <w:p w14:paraId="6F0DDEB6" w14:textId="77777777" w:rsidR="003B7FA4" w:rsidRPr="00C12AA7" w:rsidRDefault="003B7FA4" w:rsidP="003B7FA4">
      <w:pPr>
        <w:pStyle w:val="PL"/>
      </w:pPr>
      <w:r w:rsidRPr="00C12AA7">
        <w:t xml:space="preserve">    post:</w:t>
      </w:r>
    </w:p>
    <w:p w14:paraId="0225ED5F" w14:textId="77777777" w:rsidR="003B7FA4" w:rsidRPr="00C12AA7" w:rsidRDefault="003B7FA4" w:rsidP="003B7FA4">
      <w:pPr>
        <w:pStyle w:val="PL"/>
      </w:pPr>
      <w:r w:rsidRPr="00C12AA7">
        <w:t xml:space="preserve">      summary: &gt;</w:t>
      </w:r>
    </w:p>
    <w:p w14:paraId="041015BB" w14:textId="77777777" w:rsidR="003B7FA4" w:rsidRPr="00C12AA7" w:rsidRDefault="003B7FA4" w:rsidP="003B7FA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0E2E03">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0E2E03">
      <w:pPr>
        <w:pStyle w:val="PL"/>
      </w:pPr>
      <w:r w:rsidRPr="00C12AA7">
        <w:rPr>
          <w:lang w:eastAsia="zh-CN"/>
        </w:rPr>
        <w:t xml:space="preserve">              PDU sessions</w:t>
      </w:r>
    </w:p>
    <w:p w14:paraId="710B502E" w14:textId="1DB1F19A" w:rsidR="00505A08" w:rsidRPr="00C12AA7" w:rsidRDefault="007D49A3" w:rsidP="00505A08">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Access to the NSAC update of the local maximum number of registered UEs and/or </w:t>
      </w:r>
    </w:p>
    <w:p w14:paraId="191D4E18" w14:textId="1D0EF597" w:rsidR="007D49A3" w:rsidRPr="00C12AA7"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PDU sessions of the network slice at NSACF</w:t>
      </w:r>
    </w:p>
    <w:p w14:paraId="63A3C27B" w14:textId="77777777" w:rsidR="00875AFA" w:rsidRPr="00C12AA7" w:rsidRDefault="00875AFA" w:rsidP="008A6D4A">
      <w:pPr>
        <w:pStyle w:val="PL"/>
      </w:pPr>
    </w:p>
    <w:p w14:paraId="11FA222C" w14:textId="77777777" w:rsidR="008A6D4A" w:rsidRPr="00C12AA7" w:rsidRDefault="008A6D4A" w:rsidP="008A6D4A">
      <w:pPr>
        <w:pStyle w:val="PL"/>
      </w:pPr>
      <w:r w:rsidRPr="00C12AA7">
        <w:t xml:space="preserve">  schemas:</w:t>
      </w:r>
    </w:p>
    <w:p w14:paraId="0A5E4732" w14:textId="77777777" w:rsidR="00875AFA" w:rsidRPr="00C12AA7" w:rsidRDefault="00875AFA" w:rsidP="00875AFA">
      <w:pPr>
        <w:pStyle w:val="PL"/>
      </w:pPr>
    </w:p>
    <w:p w14:paraId="5DDDFEF6" w14:textId="77777777" w:rsidR="00875AFA" w:rsidRPr="00C12AA7" w:rsidRDefault="00875AFA" w:rsidP="00875AFA">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9DD4EB0" w14:textId="77777777" w:rsidR="005C7F1F" w:rsidRPr="00C12AA7" w:rsidRDefault="005C7F1F" w:rsidP="005C7F1F">
      <w:pPr>
        <w:pStyle w:val="PL"/>
      </w:pPr>
      <w:r w:rsidRPr="00C12AA7">
        <w:t xml:space="preserve">      description: A map (list of key-value pairs) where Snssai converted to a string serves as key</w:t>
      </w:r>
    </w:p>
    <w:p w14:paraId="24860510" w14:textId="77777777" w:rsidR="00875AFA" w:rsidRPr="00C12AA7" w:rsidRDefault="00875AFA" w:rsidP="00875AFA">
      <w:pPr>
        <w:pStyle w:val="PL"/>
      </w:pPr>
      <w:r w:rsidRPr="00C12AA7">
        <w:t xml:space="preserve">      type: object</w:t>
      </w:r>
    </w:p>
    <w:p w14:paraId="09E6CB85" w14:textId="77777777" w:rsidR="00875AFA" w:rsidRPr="00C12AA7" w:rsidRDefault="00875AFA" w:rsidP="00875AFA">
      <w:pPr>
        <w:pStyle w:val="PL"/>
      </w:pPr>
      <w:r w:rsidRPr="00C12AA7">
        <w:t xml:space="preserve">      additionalProperties:</w:t>
      </w:r>
    </w:p>
    <w:p w14:paraId="761A68BB" w14:textId="20014B0D" w:rsidR="00875AFA" w:rsidRPr="00C12AA7" w:rsidRDefault="00875AFA" w:rsidP="00875AFA">
      <w:pPr>
        <w:pStyle w:val="PL"/>
      </w:pPr>
      <w:r w:rsidRPr="00C12AA7">
        <w:t xml:space="preserve">        $ref: '#/components/schemas/</w:t>
      </w:r>
      <w:r w:rsidR="00567481" w:rsidRPr="00C12AA7">
        <w:t>EACMode</w:t>
      </w:r>
      <w:r w:rsidRPr="00C12AA7">
        <w:t>'</w:t>
      </w:r>
    </w:p>
    <w:p w14:paraId="6E30CFB5" w14:textId="77777777" w:rsidR="00875AFA" w:rsidRPr="00C12AA7" w:rsidRDefault="00875AFA" w:rsidP="00875AFA">
      <w:pPr>
        <w:pStyle w:val="PL"/>
      </w:pPr>
      <w:r w:rsidRPr="00C12AA7">
        <w:t xml:space="preserve">      minProperties: 1</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lastRenderedPageBreak/>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75AFA">
      <w:pPr>
        <w:pStyle w:val="PL"/>
      </w:pPr>
    </w:p>
    <w:p w14:paraId="06637664"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ACUpdateData:</w:t>
      </w:r>
    </w:p>
    <w:p w14:paraId="30C18BB5"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type: object</w:t>
      </w:r>
    </w:p>
    <w:p w14:paraId="0C196D22"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properties:</w:t>
      </w:r>
    </w:p>
    <w:p w14:paraId="467C64AD"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snssai:</w:t>
      </w:r>
    </w:p>
    <w:p w14:paraId="2D2F2AF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'TS29571_CommonData.yaml#/components/schemas/Snssai'</w:t>
      </w:r>
    </w:p>
    <w:p w14:paraId="058F678D"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maxUesNumber:</w:t>
      </w:r>
    </w:p>
    <w:p w14:paraId="69843355" w14:textId="77777777" w:rsidR="00CF3C48" w:rsidRPr="00C12AA7" w:rsidRDefault="00CF3C48" w:rsidP="00CF3C48">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maxPdusNumber:</w:t>
      </w:r>
    </w:p>
    <w:p w14:paraId="43DC7775"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type: integer</w:t>
      </w:r>
    </w:p>
    <w:p w14:paraId="7BDFA0A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required:</w:t>
      </w:r>
    </w:p>
    <w:p w14:paraId="4D2284F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 snssai</w:t>
      </w:r>
    </w:p>
    <w:p w14:paraId="07AC2DDB" w14:textId="77777777" w:rsidR="00A329B8" w:rsidRPr="00C12AA7" w:rsidRDefault="00A329B8" w:rsidP="00875AFA">
      <w:pPr>
        <w:pStyle w:val="PL"/>
      </w:pPr>
    </w:p>
    <w:p w14:paraId="6EAC50B9" w14:textId="77777777" w:rsidR="00130257" w:rsidRPr="00C12AA7" w:rsidRDefault="00130257" w:rsidP="00130257">
      <w:pPr>
        <w:pStyle w:val="PL"/>
      </w:pPr>
      <w:r w:rsidRPr="00C12AA7">
        <w:t xml:space="preserve">    QuotaUpdateRequestData:</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lastRenderedPageBreak/>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lastRenderedPageBreak/>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684E01EA" w:rsidR="00DF3BB1" w:rsidRPr="00C12AA7" w:rsidRDefault="00DF3BB1" w:rsidP="00DF3BB1">
      <w:pPr>
        <w:pStyle w:val="PL"/>
      </w:pPr>
      <w:r w:rsidRPr="00C12AA7">
        <w:t xml:space="preserve">          - VPLMN_ADMISSION</w:t>
      </w:r>
    </w:p>
    <w:p w14:paraId="3942A8FB" w14:textId="5435F707" w:rsidR="00DF3BB1" w:rsidRPr="00C12AA7" w:rsidRDefault="00DF3BB1" w:rsidP="00DF3BB1">
      <w:pPr>
        <w:pStyle w:val="PL"/>
        <w:rPr>
          <w:lang w:eastAsia="ja-JP"/>
        </w:rPr>
      </w:pPr>
      <w:r w:rsidRPr="00C12AA7">
        <w:t xml:space="preserve">          -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054" w:name="_Toc70928086"/>
      <w:bookmarkStart w:id="1055" w:name="_Toc81226760"/>
      <w:bookmarkStart w:id="1056" w:name="_Toc93869053"/>
      <w:bookmarkStart w:id="1057" w:name="_Toc148445802"/>
      <w:bookmarkStart w:id="1058" w:name="_Toc169938448"/>
      <w:bookmarkEnd w:id="1053"/>
      <w:r w:rsidRPr="00C12AA7">
        <w:t>A.</w:t>
      </w:r>
      <w:r w:rsidR="004A5628" w:rsidRPr="00C12AA7">
        <w:t>3</w:t>
      </w:r>
      <w:r w:rsidRPr="00C12AA7">
        <w:tab/>
        <w:t>Nnsacf_SliceEventExposure API</w:t>
      </w:r>
      <w:bookmarkEnd w:id="1054"/>
      <w:bookmarkEnd w:id="1055"/>
      <w:bookmarkEnd w:id="1056"/>
      <w:bookmarkEnd w:id="1057"/>
      <w:bookmarkEnd w:id="1058"/>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7F53AD2" w:rsidR="009E4CEF" w:rsidRPr="00C12AA7" w:rsidRDefault="009E4CEF" w:rsidP="009E4CEF">
      <w:pPr>
        <w:pStyle w:val="PL"/>
        <w:rPr>
          <w:lang w:val="fr-FR"/>
        </w:rPr>
      </w:pPr>
      <w:r w:rsidRPr="00C12AA7">
        <w:rPr>
          <w:lang w:val="fr-FR"/>
        </w:rPr>
        <w:t xml:space="preserve">  version: 1.</w:t>
      </w:r>
      <w:r w:rsidR="00FD5D1C" w:rsidRPr="00C12AA7">
        <w:rPr>
          <w:lang w:val="fr-FR"/>
        </w:rPr>
        <w:t>1</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7394AF2E" w:rsidR="009E4CEF" w:rsidRPr="00C12AA7" w:rsidRDefault="009E4CEF" w:rsidP="009E4CEF">
      <w:pPr>
        <w:pStyle w:val="PL"/>
      </w:pPr>
      <w:r w:rsidRPr="00C12AA7">
        <w:t xml:space="preserve">    © 202</w:t>
      </w:r>
      <w:r w:rsidR="00254FE5">
        <w:t>4</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65DE2DCE" w:rsidR="009E4CEF" w:rsidRPr="00C12AA7" w:rsidRDefault="009E4CEF" w:rsidP="009E4CEF">
      <w:pPr>
        <w:pStyle w:val="PL"/>
        <w:rPr>
          <w:lang w:val="fr-FR"/>
        </w:rPr>
      </w:pPr>
      <w:r w:rsidRPr="00C12AA7">
        <w:rPr>
          <w:lang w:val="fr-FR"/>
        </w:rPr>
        <w:t xml:space="preserve">  description: 3GPP TS 29.536 V</w:t>
      </w:r>
      <w:r w:rsidR="0027298D" w:rsidRPr="00C12AA7">
        <w:rPr>
          <w:lang w:val="fr-FR"/>
        </w:rPr>
        <w:t>1</w:t>
      </w:r>
      <w:r w:rsidR="00FD5D1C" w:rsidRPr="00C12AA7">
        <w:rPr>
          <w:lang w:val="fr-FR"/>
        </w:rPr>
        <w:t>8</w:t>
      </w:r>
      <w:r w:rsidRPr="00C12AA7">
        <w:rPr>
          <w:lang w:val="fr-FR"/>
        </w:rPr>
        <w:t>.</w:t>
      </w:r>
      <w:r w:rsidR="00DA2CC9">
        <w:rPr>
          <w:lang w:val="fr-FR"/>
        </w:rPr>
        <w:t>6</w:t>
      </w:r>
      <w:r w:rsidRPr="00C12AA7">
        <w:rPr>
          <w:lang w:val="fr-FR"/>
        </w:rPr>
        <w:t xml:space="preserve">.0;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059" w:name="_PERM_MCCTEMPBM_CRPT75500243___5"/>
      <w:r w:rsidRPr="00C12AA7">
        <w:rPr>
          <w:lang w:val="fr-FR"/>
        </w:rPr>
        <w:t xml:space="preserve">  url: </w:t>
      </w:r>
      <w:r w:rsidR="004B5480" w:rsidRPr="00C12AA7">
        <w:rPr>
          <w:lang w:val="fr-FR"/>
        </w:rPr>
        <w:t>https://www.3gpp.org/ftp/Specs/archive/29_series/29.536/</w:t>
      </w:r>
    </w:p>
    <w:bookmarkEnd w:id="105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lastRenderedPageBreak/>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lastRenderedPageBreak/>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lastRenderedPageBreak/>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lastRenderedPageBreak/>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7777777" w:rsidR="00626ACB" w:rsidRPr="00C12AA7" w:rsidRDefault="00626ACB" w:rsidP="00A43789">
      <w:pPr>
        <w:pStyle w:val="PL"/>
      </w:pPr>
      <w:r w:rsidRPr="00C12AA7">
        <w:t xml:space="preserve">      description: Request data to create the 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77777777"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esponse data on created 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lastRenderedPageBreak/>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77777777" w:rsidR="00626ACB" w:rsidRPr="00C12AA7" w:rsidRDefault="00626ACB" w:rsidP="00A43789">
      <w:pPr>
        <w:pStyle w:val="PL"/>
      </w:pPr>
      <w:r w:rsidRPr="00C12AA7">
        <w:t xml:space="preserve">      description: </w:t>
      </w:r>
      <w:r w:rsidRPr="00C12AA7">
        <w:rPr>
          <w:rFonts w:cs="Arial"/>
          <w:szCs w:val="18"/>
          <w:lang w:eastAsia="zh-CN"/>
        </w:rPr>
        <w:t>Event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77777777" w:rsidR="00626ACB" w:rsidRPr="00C12AA7" w:rsidRDefault="00626ACB" w:rsidP="00A43789">
      <w:pPr>
        <w:pStyle w:val="PL"/>
      </w:pPr>
      <w:r w:rsidRPr="00C12AA7">
        <w:t xml:space="preserve">      description: </w:t>
      </w:r>
      <w:r w:rsidRPr="00C12AA7">
        <w:rPr>
          <w:rFonts w:cs="Arial"/>
          <w:szCs w:val="18"/>
        </w:rPr>
        <w:t>Describes an 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77777777" w:rsidR="00626ACB" w:rsidRPr="00C12AA7" w:rsidRDefault="00626ACB" w:rsidP="00A43789">
      <w:pPr>
        <w:pStyle w:val="PL"/>
      </w:pPr>
      <w:r w:rsidRPr="00C12AA7">
        <w:t xml:space="preserve">      description: </w:t>
      </w:r>
      <w:r w:rsidRPr="00C12AA7">
        <w:rPr>
          <w:rFonts w:cs="Arial"/>
          <w:szCs w:val="18"/>
        </w:rPr>
        <w:t>Represents a report triggered by a subscribed 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77777777" w:rsidR="00626ACB" w:rsidRPr="00C12AA7" w:rsidRDefault="00626ACB" w:rsidP="00A43789">
      <w:pPr>
        <w:pStyle w:val="PL"/>
      </w:pPr>
      <w:r w:rsidRPr="00C12AA7">
        <w:t xml:space="preserve">      description: </w:t>
      </w:r>
      <w:r w:rsidRPr="00C12AA7">
        <w:rPr>
          <w:rFonts w:cs="Arial"/>
          <w:szCs w:val="18"/>
        </w:rPr>
        <w:t>Represents the state of a subscribed 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lastRenderedPageBreak/>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77777777" w:rsidR="00626ACB" w:rsidRPr="00C12AA7" w:rsidRDefault="00626ACB" w:rsidP="00626ACB">
      <w:pPr>
        <w:pStyle w:val="PL"/>
      </w:pPr>
      <w:r w:rsidRPr="00C12AA7">
        <w:t xml:space="preserve">      description: </w:t>
      </w:r>
      <w:r w:rsidRPr="00C12AA7">
        <w:rPr>
          <w:rFonts w:cs="Arial"/>
          <w:szCs w:val="18"/>
        </w:rPr>
        <w:t>Describes the supported 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77777777" w:rsidR="00626ACB" w:rsidRPr="00C12AA7" w:rsidRDefault="00626ACB" w:rsidP="00626ACB">
      <w:pPr>
        <w:pStyle w:val="PL"/>
      </w:pPr>
      <w:r w:rsidRPr="00C12AA7">
        <w:t xml:space="preserve">      description: </w:t>
      </w:r>
      <w:r w:rsidRPr="00C12AA7">
        <w:rPr>
          <w:rFonts w:cs="Arial"/>
          <w:szCs w:val="18"/>
        </w:rPr>
        <w:t>Describes how NSACF should generate the report for the 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060" w:name="historyclause"/>
      <w:r w:rsidRPr="00C12AA7">
        <w:br w:type="page"/>
      </w:r>
      <w:bookmarkStart w:id="1061" w:name="_Toc2086459"/>
      <w:bookmarkStart w:id="1062" w:name="_Toc70325155"/>
      <w:bookmarkStart w:id="1063" w:name="_Toc81226761"/>
      <w:bookmarkStart w:id="1064" w:name="_Toc93869054"/>
      <w:bookmarkStart w:id="1065" w:name="_Toc148445803"/>
      <w:bookmarkStart w:id="1066" w:name="_Toc169938449"/>
      <w:bookmarkEnd w:id="1060"/>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061"/>
      <w:bookmarkEnd w:id="1062"/>
      <w:bookmarkEnd w:id="1063"/>
      <w:bookmarkEnd w:id="1064"/>
      <w:bookmarkEnd w:id="1065"/>
      <w:bookmarkEnd w:id="1066"/>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bl>
    <w:p w14:paraId="03280022" w14:textId="77777777" w:rsidR="00D66618" w:rsidRPr="006C2BF8" w:rsidRDefault="00D66618" w:rsidP="00484CBB">
      <w:pPr>
        <w:rPr>
          <w:rFonts w:eastAsiaTheme="minorEastAsia"/>
          <w:lang w:eastAsia="zh-CN"/>
        </w:rPr>
      </w:pPr>
    </w:p>
    <w:sectPr w:rsidR="00D6661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DA781" w14:textId="77777777" w:rsidR="00C41D6A" w:rsidRDefault="00C41D6A">
      <w:r>
        <w:separator/>
      </w:r>
    </w:p>
  </w:endnote>
  <w:endnote w:type="continuationSeparator" w:id="0">
    <w:p w14:paraId="03E43123" w14:textId="77777777" w:rsidR="00C41D6A" w:rsidRDefault="00C4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80556" w14:textId="77777777" w:rsidR="00C41D6A" w:rsidRDefault="00C41D6A">
      <w:r>
        <w:separator/>
      </w:r>
    </w:p>
  </w:footnote>
  <w:footnote w:type="continuationSeparator" w:id="0">
    <w:p w14:paraId="0785B7B9" w14:textId="77777777" w:rsidR="00C41D6A" w:rsidRDefault="00C4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9DC" w14:textId="1D491199"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263">
      <w:rPr>
        <w:rFonts w:ascii="Arial" w:hAnsi="Arial" w:cs="Arial"/>
        <w:b/>
        <w:noProof/>
        <w:sz w:val="18"/>
        <w:szCs w:val="18"/>
      </w:rPr>
      <w:t>3GPP TS 29.536 V18.6.0 (2024-06)</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22C1">
      <w:rPr>
        <w:rFonts w:ascii="Arial" w:hAnsi="Arial" w:cs="Arial"/>
        <w:b/>
        <w:noProof/>
        <w:sz w:val="18"/>
        <w:szCs w:val="18"/>
      </w:rPr>
      <w:t>5</w:t>
    </w:r>
    <w:r>
      <w:rPr>
        <w:rFonts w:ascii="Arial" w:hAnsi="Arial" w:cs="Arial"/>
        <w:b/>
        <w:sz w:val="18"/>
        <w:szCs w:val="18"/>
      </w:rPr>
      <w:fldChar w:fldCharType="end"/>
    </w:r>
  </w:p>
  <w:p w14:paraId="38A117B3" w14:textId="5F8A0A5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263">
      <w:rPr>
        <w:rFonts w:ascii="Arial" w:hAnsi="Arial" w:cs="Arial"/>
        <w:b/>
        <w:noProof/>
        <w:sz w:val="18"/>
        <w:szCs w:val="18"/>
      </w:rPr>
      <w:t>Release 18</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08094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92425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19693">
    <w:abstractNumId w:val="11"/>
  </w:num>
  <w:num w:numId="4" w16cid:durableId="1433361542">
    <w:abstractNumId w:val="26"/>
  </w:num>
  <w:num w:numId="5" w16cid:durableId="904493806">
    <w:abstractNumId w:val="23"/>
  </w:num>
  <w:num w:numId="6" w16cid:durableId="25644189">
    <w:abstractNumId w:val="27"/>
  </w:num>
  <w:num w:numId="7" w16cid:durableId="1819570175">
    <w:abstractNumId w:val="14"/>
  </w:num>
  <w:num w:numId="8" w16cid:durableId="629435976">
    <w:abstractNumId w:val="28"/>
  </w:num>
  <w:num w:numId="9" w16cid:durableId="2073966942">
    <w:abstractNumId w:val="20"/>
  </w:num>
  <w:num w:numId="10" w16cid:durableId="1540825599">
    <w:abstractNumId w:val="15"/>
  </w:num>
  <w:num w:numId="11" w16cid:durableId="1911769626">
    <w:abstractNumId w:val="24"/>
  </w:num>
  <w:num w:numId="12" w16cid:durableId="886917900">
    <w:abstractNumId w:val="17"/>
  </w:num>
  <w:num w:numId="13" w16cid:durableId="2082943908">
    <w:abstractNumId w:val="13"/>
  </w:num>
  <w:num w:numId="14" w16cid:durableId="850031413">
    <w:abstractNumId w:val="25"/>
  </w:num>
  <w:num w:numId="15" w16cid:durableId="943028850">
    <w:abstractNumId w:val="9"/>
  </w:num>
  <w:num w:numId="16" w16cid:durableId="1404181617">
    <w:abstractNumId w:val="7"/>
  </w:num>
  <w:num w:numId="17" w16cid:durableId="33625431">
    <w:abstractNumId w:val="6"/>
  </w:num>
  <w:num w:numId="18" w16cid:durableId="1964924489">
    <w:abstractNumId w:val="5"/>
  </w:num>
  <w:num w:numId="19" w16cid:durableId="1180239044">
    <w:abstractNumId w:val="4"/>
  </w:num>
  <w:num w:numId="20" w16cid:durableId="2035882056">
    <w:abstractNumId w:val="8"/>
  </w:num>
  <w:num w:numId="21" w16cid:durableId="213007198">
    <w:abstractNumId w:val="3"/>
  </w:num>
  <w:num w:numId="22" w16cid:durableId="1417166800">
    <w:abstractNumId w:val="2"/>
  </w:num>
  <w:num w:numId="23" w16cid:durableId="162087052">
    <w:abstractNumId w:val="1"/>
  </w:num>
  <w:num w:numId="24" w16cid:durableId="237402303">
    <w:abstractNumId w:val="0"/>
  </w:num>
  <w:num w:numId="25" w16cid:durableId="1979872535">
    <w:abstractNumId w:val="21"/>
  </w:num>
  <w:num w:numId="26" w16cid:durableId="923883155">
    <w:abstractNumId w:val="22"/>
  </w:num>
  <w:num w:numId="27" w16cid:durableId="1733459142">
    <w:abstractNumId w:val="29"/>
  </w:num>
  <w:num w:numId="28" w16cid:durableId="1172261765">
    <w:abstractNumId w:val="12"/>
  </w:num>
  <w:num w:numId="29" w16cid:durableId="1483306696">
    <w:abstractNumId w:val="16"/>
  </w:num>
  <w:num w:numId="30" w16cid:durableId="1543177788">
    <w:abstractNumId w:val="18"/>
  </w:num>
  <w:num w:numId="31" w16cid:durableId="19830735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557B"/>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3C7E"/>
    <w:rsid w:val="00034F8B"/>
    <w:rsid w:val="00035E4C"/>
    <w:rsid w:val="00037932"/>
    <w:rsid w:val="00040095"/>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49E9"/>
    <w:rsid w:val="00115234"/>
    <w:rsid w:val="00116F4F"/>
    <w:rsid w:val="0011754E"/>
    <w:rsid w:val="00117D4C"/>
    <w:rsid w:val="00117F3E"/>
    <w:rsid w:val="001204C7"/>
    <w:rsid w:val="00121683"/>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EE8"/>
    <w:rsid w:val="00204EDE"/>
    <w:rsid w:val="00205EBC"/>
    <w:rsid w:val="002065E5"/>
    <w:rsid w:val="002107FC"/>
    <w:rsid w:val="00212E94"/>
    <w:rsid w:val="00212EC9"/>
    <w:rsid w:val="00215A6D"/>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CD1"/>
    <w:rsid w:val="00247EF2"/>
    <w:rsid w:val="0025017D"/>
    <w:rsid w:val="002502B4"/>
    <w:rsid w:val="00252A37"/>
    <w:rsid w:val="002540F5"/>
    <w:rsid w:val="0025495D"/>
    <w:rsid w:val="00254FE5"/>
    <w:rsid w:val="002571D8"/>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7B9A"/>
    <w:rsid w:val="00360D51"/>
    <w:rsid w:val="003624B8"/>
    <w:rsid w:val="00363AF0"/>
    <w:rsid w:val="00363CAB"/>
    <w:rsid w:val="0036401D"/>
    <w:rsid w:val="003652C3"/>
    <w:rsid w:val="00366BD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13F3"/>
    <w:rsid w:val="0048428E"/>
    <w:rsid w:val="00484CBB"/>
    <w:rsid w:val="00485217"/>
    <w:rsid w:val="0048691B"/>
    <w:rsid w:val="00487677"/>
    <w:rsid w:val="0048773A"/>
    <w:rsid w:val="00487F40"/>
    <w:rsid w:val="00490815"/>
    <w:rsid w:val="00490D92"/>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263"/>
    <w:rsid w:val="005055B8"/>
    <w:rsid w:val="00505A08"/>
    <w:rsid w:val="00505A73"/>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A82"/>
    <w:rsid w:val="00887761"/>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0F46"/>
    <w:rsid w:val="00984A8E"/>
    <w:rsid w:val="0098753A"/>
    <w:rsid w:val="0099212A"/>
    <w:rsid w:val="00992364"/>
    <w:rsid w:val="00994064"/>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26FF"/>
    <w:rsid w:val="009E3A9D"/>
    <w:rsid w:val="009E44D4"/>
    <w:rsid w:val="009E4CEF"/>
    <w:rsid w:val="009E4F65"/>
    <w:rsid w:val="009E61FD"/>
    <w:rsid w:val="009E72F7"/>
    <w:rsid w:val="009F03FB"/>
    <w:rsid w:val="009F205D"/>
    <w:rsid w:val="009F2E1D"/>
    <w:rsid w:val="009F32E9"/>
    <w:rsid w:val="009F37B7"/>
    <w:rsid w:val="009F4A2D"/>
    <w:rsid w:val="009F5041"/>
    <w:rsid w:val="009F5985"/>
    <w:rsid w:val="009F700A"/>
    <w:rsid w:val="009F75E1"/>
    <w:rsid w:val="00A01C78"/>
    <w:rsid w:val="00A0236E"/>
    <w:rsid w:val="00A026C6"/>
    <w:rsid w:val="00A036E3"/>
    <w:rsid w:val="00A0385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3724"/>
    <w:rsid w:val="00A56066"/>
    <w:rsid w:val="00A56CCB"/>
    <w:rsid w:val="00A574D9"/>
    <w:rsid w:val="00A605D9"/>
    <w:rsid w:val="00A607D3"/>
    <w:rsid w:val="00A60813"/>
    <w:rsid w:val="00A60856"/>
    <w:rsid w:val="00A60DBC"/>
    <w:rsid w:val="00A61975"/>
    <w:rsid w:val="00A619BC"/>
    <w:rsid w:val="00A61C0F"/>
    <w:rsid w:val="00A649FA"/>
    <w:rsid w:val="00A654C3"/>
    <w:rsid w:val="00A6656B"/>
    <w:rsid w:val="00A70179"/>
    <w:rsid w:val="00A70F1B"/>
    <w:rsid w:val="00A71015"/>
    <w:rsid w:val="00A71334"/>
    <w:rsid w:val="00A715A9"/>
    <w:rsid w:val="00A71E3F"/>
    <w:rsid w:val="00A73129"/>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05AE"/>
    <w:rsid w:val="00AD22C1"/>
    <w:rsid w:val="00AD6DDA"/>
    <w:rsid w:val="00AE0A31"/>
    <w:rsid w:val="00AE23DC"/>
    <w:rsid w:val="00AE3385"/>
    <w:rsid w:val="00AE3B2D"/>
    <w:rsid w:val="00AE4531"/>
    <w:rsid w:val="00AE5405"/>
    <w:rsid w:val="00AE65E2"/>
    <w:rsid w:val="00AE7B91"/>
    <w:rsid w:val="00AF05E1"/>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20C1"/>
    <w:rsid w:val="00B32C7B"/>
    <w:rsid w:val="00B332D0"/>
    <w:rsid w:val="00B33F5D"/>
    <w:rsid w:val="00B342DA"/>
    <w:rsid w:val="00B34815"/>
    <w:rsid w:val="00B36489"/>
    <w:rsid w:val="00B4032E"/>
    <w:rsid w:val="00B4086B"/>
    <w:rsid w:val="00B4174E"/>
    <w:rsid w:val="00B42A1C"/>
    <w:rsid w:val="00B42E13"/>
    <w:rsid w:val="00B43853"/>
    <w:rsid w:val="00B439BB"/>
    <w:rsid w:val="00B43A4F"/>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70CB"/>
    <w:rsid w:val="00B857C2"/>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3255"/>
    <w:rsid w:val="00BE341F"/>
    <w:rsid w:val="00BE430A"/>
    <w:rsid w:val="00BE544C"/>
    <w:rsid w:val="00BE7142"/>
    <w:rsid w:val="00BE72A4"/>
    <w:rsid w:val="00BF0FAC"/>
    <w:rsid w:val="00BF128E"/>
    <w:rsid w:val="00BF2150"/>
    <w:rsid w:val="00BF523A"/>
    <w:rsid w:val="00BF7A8B"/>
    <w:rsid w:val="00C00E25"/>
    <w:rsid w:val="00C02F44"/>
    <w:rsid w:val="00C03054"/>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6EE"/>
    <w:rsid w:val="00C42BAA"/>
    <w:rsid w:val="00C43091"/>
    <w:rsid w:val="00C435AE"/>
    <w:rsid w:val="00C438C1"/>
    <w:rsid w:val="00C446D0"/>
    <w:rsid w:val="00C45231"/>
    <w:rsid w:val="00C45535"/>
    <w:rsid w:val="00C45A61"/>
    <w:rsid w:val="00C476F1"/>
    <w:rsid w:val="00C47756"/>
    <w:rsid w:val="00C501B4"/>
    <w:rsid w:val="00C519B3"/>
    <w:rsid w:val="00C51CAF"/>
    <w:rsid w:val="00C530BB"/>
    <w:rsid w:val="00C535E4"/>
    <w:rsid w:val="00C54D44"/>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24F1"/>
    <w:rsid w:val="00DE2C2A"/>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2BD3"/>
    <w:rsid w:val="00F6320F"/>
    <w:rsid w:val="00F651E7"/>
    <w:rsid w:val="00F653B8"/>
    <w:rsid w:val="00F669D0"/>
    <w:rsid w:val="00F67E54"/>
    <w:rsid w:val="00F720BB"/>
    <w:rsid w:val="00F72E35"/>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21701-D135-431A-8619-26E25DE4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1</Pages>
  <Words>32973</Words>
  <Characters>192565</Characters>
  <Application>Microsoft Office Word</Application>
  <DocSecurity>0</DocSecurity>
  <Lines>7132</Lines>
  <Paragraphs>5935</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219603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MCC</cp:lastModifiedBy>
  <cp:revision>366</cp:revision>
  <cp:lastPrinted>2019-02-25T14:05:00Z</cp:lastPrinted>
  <dcterms:created xsi:type="dcterms:W3CDTF">2022-03-04T13:27:00Z</dcterms:created>
  <dcterms:modified xsi:type="dcterms:W3CDTF">2024-06-22T08:56:00Z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