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C57F0D"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ED1255">
              <w:t>18.1.0</w:t>
            </w:r>
            <w:r w:rsidRPr="00C70B0E">
              <w:t xml:space="preserve"> </w:t>
            </w:r>
            <w:r w:rsidRPr="00C70B0E">
              <w:rPr>
                <w:sz w:val="32"/>
              </w:rPr>
              <w:t>(</w:t>
            </w:r>
            <w:bookmarkStart w:id="3" w:name="issueDate"/>
            <w:r w:rsidR="00ED1255">
              <w:rPr>
                <w:sz w:val="32"/>
              </w:rPr>
              <w:t>2024-06</w:t>
            </w:r>
            <w:bookmarkEnd w:id="3"/>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A1A8D7E"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D82E6F" w:rsidRPr="00C70B0E">
              <w:rPr>
                <w:rStyle w:val="ZGSM"/>
              </w:rPr>
              <w:t>8</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18738369"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3B2CC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3B2CC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3B2CC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3B2CC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3B2CC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m:t>
                      </m:r>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4E1EF83C" w:rsidR="004D6DB4" w:rsidRPr="00555F8E" w:rsidRDefault="004D6DB4" w:rsidP="004D6DB4">
      <w:pPr>
        <w:pStyle w:val="B1"/>
        <w:rPr>
          <w:color w:val="000000"/>
          <w:lang w:eastAsia="zh-CN"/>
        </w:rPr>
      </w:pPr>
      <w:r w:rsidRPr="00555F8E">
        <w:rPr>
          <w:color w:val="000000"/>
        </w:rPr>
        <w:t>f)</w:t>
      </w:r>
      <w:r w:rsidRPr="00555F8E">
        <w:rPr>
          <w:color w:val="000000"/>
        </w:rPr>
        <w:tab/>
      </w:r>
      <w:r w:rsidR="00ED1255">
        <w:t>NRCellDU</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10AF8E7A" w:rsidR="004D6DB4" w:rsidRPr="00336207" w:rsidRDefault="004D6DB4" w:rsidP="004D6DB4">
      <w:pPr>
        <w:pStyle w:val="B1"/>
      </w:pPr>
      <w:r w:rsidRPr="00336207">
        <w:t>f)</w:t>
      </w:r>
      <w:r w:rsidRPr="00336207">
        <w:tab/>
      </w:r>
      <w:r w:rsidR="00ED1255">
        <w:t>NRCellDU</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29.5pt" o:ole="">
            <v:imagedata r:id="rId19" o:title=""/>
          </v:shape>
          <o:OLEObject Type="Embed" ProgID="Word.Document.12" ShapeID="_x0000_i1025" DrawAspect="Content" ObjectID="_1782289285"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4157550C"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3936BB10"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NR option 3)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C203914"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t>6</w:t>
      </w:r>
      <w:r w:rsidRPr="00B102D2">
        <w:t>.</w:t>
      </w:r>
      <w:r>
        <w:t>3.1.3.</w:t>
      </w:r>
      <w:r w:rsidRPr="007C3C8D">
        <w:t>2</w:t>
      </w:r>
      <w:r w:rsidRPr="007C3C8D">
        <w:tab/>
        <w:t>UL F1-U Packet Loss Rate</w:t>
      </w:r>
      <w:bookmarkEnd w:id="113"/>
    </w:p>
    <w:p w14:paraId="04553496" w14:textId="03AB981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5E3C0A75"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51D88B51"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4pt;height:13.25pt" o:ole="">
            <v:imagedata r:id="rId27" o:title=""/>
          </v:shape>
          <o:OLEObject Type="Embed" ProgID="Equation.3" ShapeID="_x0000_i1026" DrawAspect="Content" ObjectID="_1782289286" r:id="rId28"/>
        </w:object>
      </w:r>
      <w:r>
        <w:t xml:space="preserve">, otherwise </w:t>
      </w:r>
      <w:r w:rsidR="005D4B78">
        <w:rPr>
          <w:position w:val="-10"/>
        </w:rPr>
        <w:object w:dxaOrig="2550" w:dyaOrig="330" w14:anchorId="16A83D74">
          <v:shape id="_x0000_i1027" type="#_x0000_t75" style="width:111.4pt;height:14.5pt" o:ole="">
            <v:imagedata r:id="rId29" o:title=""/>
          </v:shape>
          <o:OLEObject Type="Embed" ProgID="Equation.3" ShapeID="_x0000_i1027" DrawAspect="Content" ObjectID="_1782289287"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t>6</w:t>
      </w:r>
      <w:r w:rsidRPr="00B102D2">
        <w:t>.</w:t>
      </w:r>
      <w:r>
        <w:t>3.1.4</w:t>
      </w:r>
      <w:r w:rsidR="00F526DE" w:rsidRPr="00F526DE">
        <w:t>.2</w:t>
      </w:r>
      <w:r w:rsidR="00F526DE" w:rsidRPr="00F526DE">
        <w:tab/>
        <w:t>Average UL UE throughput in gNB</w:t>
      </w:r>
      <w:bookmarkEnd w:id="117"/>
    </w:p>
    <w:p w14:paraId="1305F671" w14:textId="29CBDBC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Rel-18 CR TS 28.558 Correct the description of the reference for gNB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AB244" w14:textId="77777777" w:rsidR="00F8270A" w:rsidRDefault="00F8270A">
      <w:r>
        <w:separator/>
      </w:r>
    </w:p>
  </w:endnote>
  <w:endnote w:type="continuationSeparator" w:id="0">
    <w:p w14:paraId="1749C7C9" w14:textId="77777777" w:rsidR="00F8270A" w:rsidRDefault="00F8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A6C6" w14:textId="77777777" w:rsidR="00F8270A" w:rsidRDefault="00F8270A">
      <w:r>
        <w:separator/>
      </w:r>
    </w:p>
  </w:footnote>
  <w:footnote w:type="continuationSeparator" w:id="0">
    <w:p w14:paraId="6C80F816" w14:textId="77777777" w:rsidR="00F8270A" w:rsidRDefault="00F8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838A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CC0">
      <w:rPr>
        <w:rFonts w:ascii="Arial" w:hAnsi="Arial" w:cs="Arial"/>
        <w:b/>
        <w:noProof/>
        <w:sz w:val="18"/>
        <w:szCs w:val="18"/>
      </w:rPr>
      <w:t>3GPP TS 28.558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F4F4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C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qwUAQFkJ0iwAAAA="/>
  </w:docVars>
  <w:rsids>
    <w:rsidRoot w:val="004E213A"/>
    <w:rsid w:val="00000BA1"/>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970B1"/>
    <w:rsid w:val="002B6339"/>
    <w:rsid w:val="002E00EE"/>
    <w:rsid w:val="002E3703"/>
    <w:rsid w:val="002F55DE"/>
    <w:rsid w:val="003172DC"/>
    <w:rsid w:val="0035462D"/>
    <w:rsid w:val="00356555"/>
    <w:rsid w:val="003671E0"/>
    <w:rsid w:val="003765B8"/>
    <w:rsid w:val="003911A7"/>
    <w:rsid w:val="00391C53"/>
    <w:rsid w:val="003B2CC0"/>
    <w:rsid w:val="003C3971"/>
    <w:rsid w:val="003E07A8"/>
    <w:rsid w:val="003E0D7E"/>
    <w:rsid w:val="003F60C9"/>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B11"/>
    <w:rsid w:val="005A5592"/>
    <w:rsid w:val="005C0439"/>
    <w:rsid w:val="005C1659"/>
    <w:rsid w:val="005C6A42"/>
    <w:rsid w:val="005D2E01"/>
    <w:rsid w:val="005D36B3"/>
    <w:rsid w:val="005D4B78"/>
    <w:rsid w:val="005D7526"/>
    <w:rsid w:val="005E4BB2"/>
    <w:rsid w:val="005E4FD7"/>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581"/>
    <w:rsid w:val="00A10F02"/>
    <w:rsid w:val="00A164B4"/>
    <w:rsid w:val="00A26956"/>
    <w:rsid w:val="00A27486"/>
    <w:rsid w:val="00A34BD3"/>
    <w:rsid w:val="00A4624D"/>
    <w:rsid w:val="00A53724"/>
    <w:rsid w:val="00A56066"/>
    <w:rsid w:val="00A57765"/>
    <w:rsid w:val="00A73129"/>
    <w:rsid w:val="00A81A58"/>
    <w:rsid w:val="00A82346"/>
    <w:rsid w:val="00A8442B"/>
    <w:rsid w:val="00A92BA1"/>
    <w:rsid w:val="00A95A32"/>
    <w:rsid w:val="00AB4A5D"/>
    <w:rsid w:val="00AC6BC6"/>
    <w:rsid w:val="00AD3947"/>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D125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8370</Words>
  <Characters>47712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