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25pt;height:229.15pt" o:ole="">
            <v:imagedata r:id="rId9" o:title=""/>
          </v:shape>
          <o:OLEObject Type="Embed" ProgID="Visio.Drawing.15" ShapeID="_x0000_i1025" DrawAspect="Content" ObjectID="_1782890371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25pt;height:323.65pt" o:ole="">
            <v:imagedata r:id="rId11" o:title=""/>
          </v:shape>
          <o:OLEObject Type="Embed" ProgID="Word.Picture.8" ShapeID="_x0000_i1026" DrawAspect="Content" ObjectID="_1782890372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 xml:space="preserve"> and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4D405A" w:rsidRPr="004D405A">
        <w:t>etworkSlice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4D405A" w:rsidRPr="004D405A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4.5pt;height:265.5pt" o:ole="">
            <v:imagedata r:id="rId13" o:title=""/>
          </v:shape>
          <o:OLEObject Type="Embed" ProgID="Word.Document.8" ShapeID="_x0000_i1027" DrawAspect="Content" ObjectID="_1782890373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r w:rsidR="004D405A" w:rsidRPr="004D405A">
        <w:t>NetworkSlice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NetworkSlice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r w:rsidR="004D405A" w:rsidRPr="004D405A">
        <w:t>NetworkSlice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 xml:space="preserve">lice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>Operation deallocateNsi results in the deletion of 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4D405A" w:rsidRPr="004D405A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4.5pt;height:265.5pt" o:ole="">
            <v:imagedata r:id="rId15" o:title=""/>
          </v:shape>
          <o:OLEObject Type="Embed" ProgID="Word.Document.8" ShapeID="_x0000_i1028" DrawAspect="Content" ObjectID="_1782890374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r w:rsidR="004D405A" w:rsidRPr="004D405A">
        <w:t>NetworkSliceSubnet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"N</w:t>
      </w:r>
      <w:r w:rsidR="004D405A" w:rsidRPr="004D405A">
        <w:t>NetworkSliceSubnet instance</w:t>
      </w:r>
      <w:r>
        <w:t>SSI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r w:rsidR="004D405A" w:rsidRPr="004D405A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 xml:space="preserve">NetworkSliceSubnet instance </w:t>
            </w:r>
            <w:r w:rsidRPr="0041693A">
              <w:t xml:space="preserve">stops using the </w:t>
            </w:r>
            <w:r w:rsidR="004D405A" w:rsidRPr="004D405A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4D405A" w:rsidRPr="004D405A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Pr="007C1992" w:rsidRDefault="00A04BE6" w:rsidP="00A04BE6">
      <w:pPr>
        <w:pStyle w:val="Heading8"/>
        <w:rPr>
          <w:lang w:val="fr-FR"/>
        </w:rPr>
      </w:pPr>
      <w:r w:rsidRPr="00CA66F6">
        <w:rPr>
          <w:lang w:val="fr-FR"/>
        </w:rPr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7C1992">
        <w:rPr>
          <w:lang w:val="fr-FR"/>
        </w:rPr>
        <w:lastRenderedPageBreak/>
        <w:t>Annex C (normative):</w:t>
      </w:r>
      <w:r w:rsidRPr="007C1992">
        <w:rPr>
          <w:lang w:val="fr-FR"/>
        </w:rPr>
        <w:br/>
      </w:r>
      <w:bookmarkEnd w:id="33"/>
      <w:bookmarkEnd w:id="34"/>
      <w:bookmarkEnd w:id="35"/>
      <w:bookmarkEnd w:id="36"/>
      <w:r w:rsidRPr="007C1992">
        <w:rPr>
          <w:lang w:val="fr-FR"/>
        </w:rPr>
        <w:t>Void</w:t>
      </w:r>
      <w:bookmarkEnd w:id="37"/>
    </w:p>
    <w:p w14:paraId="5D129D6F" w14:textId="77777777" w:rsidR="00A04BE6" w:rsidRPr="007C1992" w:rsidRDefault="00A04BE6" w:rsidP="00A04BE6">
      <w:pPr>
        <w:rPr>
          <w:lang w:val="fr-FR"/>
        </w:rPr>
      </w:pPr>
    </w:p>
    <w:p w14:paraId="2CE615FD" w14:textId="31516E9B" w:rsidR="00A04BE6" w:rsidRPr="007C1992" w:rsidRDefault="00A04BE6" w:rsidP="00A04BE6">
      <w:pPr>
        <w:pStyle w:val="Heading8"/>
        <w:rPr>
          <w:lang w:val="fr-FR"/>
        </w:rPr>
      </w:pPr>
      <w:r w:rsidRPr="007C1992">
        <w:rPr>
          <w:rFonts w:ascii="Courier New" w:hAnsi="Courier New"/>
          <w:sz w:val="16"/>
          <w:szCs w:val="16"/>
          <w:lang w:val="fr-FR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7C1992">
        <w:rPr>
          <w:lang w:val="fr-FR"/>
        </w:rPr>
        <w:lastRenderedPageBreak/>
        <w:t>Annex D (normative):</w:t>
      </w:r>
      <w:r w:rsidRPr="007C1992">
        <w:rPr>
          <w:lang w:val="fr-FR"/>
        </w:rPr>
        <w:br/>
      </w:r>
      <w:bookmarkEnd w:id="38"/>
      <w:bookmarkEnd w:id="39"/>
      <w:bookmarkEnd w:id="40"/>
      <w:bookmarkEnd w:id="41"/>
      <w:bookmarkEnd w:id="42"/>
      <w:r w:rsidR="007C1992" w:rsidRPr="007C1992">
        <w:rPr>
          <w:lang w:val="fr-FR"/>
        </w:rPr>
        <w:t>Voi</w:t>
      </w:r>
      <w:r w:rsidR="007C1992">
        <w:rPr>
          <w:lang w:val="fr-FR"/>
        </w:rPr>
        <w:t>d</w:t>
      </w:r>
    </w:p>
    <w:p w14:paraId="0379B56C" w14:textId="7FE5B47D" w:rsidR="00B01DAD" w:rsidRDefault="00B01DAD">
      <w:pPr>
        <w:spacing w:after="0"/>
        <w:rPr>
          <w:rFonts w:ascii="Courier New" w:hAnsi="Courier New"/>
          <w:sz w:val="16"/>
          <w:lang w:val="fr-FR"/>
        </w:rPr>
      </w:pPr>
      <w:r>
        <w:rPr>
          <w:lang w:val="fr-FR"/>
        </w:rPr>
        <w:br w:type="page"/>
      </w:r>
    </w:p>
    <w:p w14:paraId="4973CADD" w14:textId="77777777" w:rsidR="00B01DAD" w:rsidRPr="00EF7973" w:rsidRDefault="00B01DAD" w:rsidP="00B01DAD">
      <w:pPr>
        <w:pStyle w:val="Heading8"/>
        <w:rPr>
          <w:lang w:val="fr-FR"/>
        </w:rPr>
      </w:pPr>
      <w:bookmarkStart w:id="43" w:name="_Toc59183322"/>
      <w:bookmarkStart w:id="44" w:name="_Toc59184788"/>
      <w:bookmarkStart w:id="45" w:name="_Toc59195723"/>
      <w:bookmarkStart w:id="46" w:name="_Toc59440152"/>
      <w:bookmarkStart w:id="47" w:name="_Toc67990601"/>
      <w:r w:rsidRPr="00EF7973">
        <w:rPr>
          <w:lang w:val="fr-FR"/>
        </w:rPr>
        <w:lastRenderedPageBreak/>
        <w:t>Annex E (normative):</w:t>
      </w:r>
      <w:r w:rsidRPr="00EF7973">
        <w:rPr>
          <w:lang w:val="fr-FR"/>
        </w:rPr>
        <w:br/>
      </w:r>
      <w:bookmarkEnd w:id="43"/>
      <w:bookmarkEnd w:id="44"/>
      <w:bookmarkEnd w:id="45"/>
      <w:bookmarkEnd w:id="46"/>
      <w:bookmarkEnd w:id="47"/>
      <w:r w:rsidRPr="00EF7973">
        <w:rPr>
          <w:lang w:val="fr-FR"/>
        </w:rPr>
        <w:t>Void</w:t>
      </w:r>
    </w:p>
    <w:p w14:paraId="7A3A649C" w14:textId="77777777" w:rsidR="00B01DAD" w:rsidRPr="00EF7973" w:rsidRDefault="00B01DAD" w:rsidP="00B01DAD">
      <w:pPr>
        <w:rPr>
          <w:lang w:val="fr-FR" w:eastAsia="zh-CN"/>
        </w:rPr>
      </w:pPr>
    </w:p>
    <w:p w14:paraId="2D32BD31" w14:textId="77777777" w:rsidR="00B01DAD" w:rsidRPr="00EF7973" w:rsidRDefault="00B01DAD" w:rsidP="00B01DAD">
      <w:pPr>
        <w:pStyle w:val="Heading8"/>
        <w:rPr>
          <w:lang w:val="fr-FR"/>
        </w:rPr>
      </w:pPr>
      <w:r w:rsidRPr="00EF7973">
        <w:rPr>
          <w:lang w:val="fr-FR"/>
        </w:rPr>
        <w:br w:type="page"/>
      </w:r>
      <w:bookmarkStart w:id="48" w:name="_Toc59183366"/>
      <w:bookmarkStart w:id="49" w:name="_Toc59184832"/>
      <w:bookmarkStart w:id="50" w:name="_Toc59195767"/>
      <w:bookmarkStart w:id="51" w:name="_Toc59440196"/>
      <w:bookmarkStart w:id="52" w:name="_Toc67990645"/>
      <w:r w:rsidRPr="00EF7973">
        <w:rPr>
          <w:lang w:val="fr-FR"/>
        </w:rPr>
        <w:lastRenderedPageBreak/>
        <w:t>Annex F (normative):</w:t>
      </w:r>
      <w:r w:rsidRPr="00EF7973">
        <w:rPr>
          <w:lang w:val="fr-FR"/>
        </w:rPr>
        <w:br/>
      </w:r>
      <w:bookmarkEnd w:id="48"/>
      <w:bookmarkEnd w:id="49"/>
      <w:bookmarkEnd w:id="50"/>
      <w:bookmarkEnd w:id="51"/>
      <w:r w:rsidRPr="00EF7973">
        <w:rPr>
          <w:lang w:val="fr-FR"/>
        </w:rPr>
        <w:t>Void</w:t>
      </w:r>
      <w:bookmarkEnd w:id="52"/>
    </w:p>
    <w:p w14:paraId="0E90D8D8" w14:textId="77777777" w:rsidR="00B01DAD" w:rsidRPr="00EF7973" w:rsidRDefault="00B01DAD" w:rsidP="00B01DAD">
      <w:pPr>
        <w:rPr>
          <w:lang w:val="fr-FR"/>
        </w:rPr>
      </w:pPr>
    </w:p>
    <w:p w14:paraId="65DB9A5A" w14:textId="77777777" w:rsidR="00B01DAD" w:rsidRPr="0041693A" w:rsidRDefault="00B01DAD" w:rsidP="00B01DAD">
      <w:pPr>
        <w:pStyle w:val="Heading8"/>
      </w:pPr>
      <w:r w:rsidRPr="00EF7973">
        <w:rPr>
          <w:lang w:val="fr-FR"/>
        </w:rPr>
        <w:br w:type="page"/>
      </w:r>
      <w:bookmarkStart w:id="53" w:name="_Toc59183376"/>
      <w:bookmarkStart w:id="54" w:name="_Toc59184842"/>
      <w:bookmarkStart w:id="55" w:name="_Toc59195777"/>
      <w:bookmarkStart w:id="56" w:name="_Toc59440206"/>
      <w:bookmarkStart w:id="57" w:name="_Toc67990646"/>
      <w:r w:rsidRPr="0041693A">
        <w:lastRenderedPageBreak/>
        <w:t>Annex G (normative):</w:t>
      </w:r>
      <w:r w:rsidRPr="0041693A">
        <w:br/>
      </w:r>
      <w:bookmarkEnd w:id="53"/>
      <w:bookmarkEnd w:id="54"/>
      <w:bookmarkEnd w:id="55"/>
      <w:bookmarkEnd w:id="56"/>
      <w:bookmarkEnd w:id="57"/>
      <w:r>
        <w:t>Void</w:t>
      </w:r>
    </w:p>
    <w:p w14:paraId="2A4A1F9E" w14:textId="77777777" w:rsidR="00A04BE6" w:rsidRPr="00D47D02" w:rsidRDefault="00A04BE6" w:rsidP="00B01DAD">
      <w:pPr>
        <w:rPr>
          <w:lang w:val="fr-FR"/>
        </w:rPr>
      </w:pPr>
    </w:p>
    <w:sectPr w:rsidR="00A04BE6" w:rsidRPr="00D47D02" w:rsidSect="000550C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2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3FD19" w14:textId="77777777" w:rsidR="00E83118" w:rsidRDefault="00E83118">
      <w:r>
        <w:separator/>
      </w:r>
    </w:p>
  </w:endnote>
  <w:endnote w:type="continuationSeparator" w:id="0">
    <w:p w14:paraId="034B6477" w14:textId="77777777" w:rsidR="00E83118" w:rsidRDefault="00E83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35567" w14:textId="77777777" w:rsidR="000550C7" w:rsidRDefault="000550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F859C7F" w:rsidR="00F17312" w:rsidRDefault="00DE6F57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0855F" w14:textId="77777777" w:rsidR="000550C7" w:rsidRDefault="000550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025DE" w14:textId="77777777" w:rsidR="00E83118" w:rsidRDefault="00E83118">
      <w:r>
        <w:separator/>
      </w:r>
    </w:p>
  </w:footnote>
  <w:footnote w:type="continuationSeparator" w:id="0">
    <w:p w14:paraId="444C759F" w14:textId="77777777" w:rsidR="00E83118" w:rsidRDefault="00E83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C3E0E" w14:textId="77777777" w:rsidR="000550C7" w:rsidRDefault="000550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51744C73" w:rsidR="00F17312" w:rsidRDefault="00DE6F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CA66F6">
      <w:rPr>
        <w:rFonts w:ascii="Arial" w:hAnsi="Arial" w:cs="Arial"/>
        <w:b/>
        <w:sz w:val="18"/>
        <w:szCs w:val="18"/>
      </w:rPr>
      <w:t>8</w:t>
    </w:r>
    <w:r w:rsidR="00803104">
      <w:rPr>
        <w:rFonts w:ascii="Arial" w:hAnsi="Arial" w:cs="Arial"/>
        <w:b/>
        <w:sz w:val="18"/>
        <w:szCs w:val="18"/>
      </w:rPr>
      <w:t>.0</w:t>
    </w:r>
    <w:r>
      <w:rPr>
        <w:rFonts w:ascii="Arial" w:hAnsi="Arial" w:cs="Arial"/>
        <w:b/>
        <w:sz w:val="18"/>
        <w:szCs w:val="18"/>
      </w:rPr>
      <w:t xml:space="preserve"> (202</w:t>
    </w:r>
    <w:r w:rsidR="00033D56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CA66F6">
      <w:rPr>
        <w:rFonts w:ascii="Arial" w:hAnsi="Arial" w:cs="Arial"/>
        <w:b/>
        <w:sz w:val="18"/>
        <w:szCs w:val="18"/>
      </w:rPr>
      <w:t>06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0206165" w:rsidR="00F17312" w:rsidRDefault="00DE6F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25B45" w14:textId="77777777" w:rsidR="000550C7" w:rsidRDefault="000550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4FAJQF7cMtAAAA"/>
  </w:docVars>
  <w:rsids>
    <w:rsidRoot w:val="004E213A"/>
    <w:rsid w:val="00006F67"/>
    <w:rsid w:val="00033397"/>
    <w:rsid w:val="00033D56"/>
    <w:rsid w:val="00035304"/>
    <w:rsid w:val="00040095"/>
    <w:rsid w:val="00046581"/>
    <w:rsid w:val="00047034"/>
    <w:rsid w:val="00051834"/>
    <w:rsid w:val="00054A22"/>
    <w:rsid w:val="000550C7"/>
    <w:rsid w:val="00055278"/>
    <w:rsid w:val="00055FAD"/>
    <w:rsid w:val="00062023"/>
    <w:rsid w:val="000655A6"/>
    <w:rsid w:val="0007038C"/>
    <w:rsid w:val="00076D17"/>
    <w:rsid w:val="00080512"/>
    <w:rsid w:val="00094DF0"/>
    <w:rsid w:val="000C47C3"/>
    <w:rsid w:val="000C78EA"/>
    <w:rsid w:val="000D4B41"/>
    <w:rsid w:val="000D58AB"/>
    <w:rsid w:val="000F053A"/>
    <w:rsid w:val="001011B1"/>
    <w:rsid w:val="001121FC"/>
    <w:rsid w:val="00130456"/>
    <w:rsid w:val="00133525"/>
    <w:rsid w:val="0013557D"/>
    <w:rsid w:val="00140092"/>
    <w:rsid w:val="001448D8"/>
    <w:rsid w:val="00157558"/>
    <w:rsid w:val="001606AC"/>
    <w:rsid w:val="00187E22"/>
    <w:rsid w:val="001963B2"/>
    <w:rsid w:val="001A4C42"/>
    <w:rsid w:val="001A7420"/>
    <w:rsid w:val="001B6637"/>
    <w:rsid w:val="001C088D"/>
    <w:rsid w:val="001C21C3"/>
    <w:rsid w:val="001D02C2"/>
    <w:rsid w:val="001D4EBE"/>
    <w:rsid w:val="001E6560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C36ED"/>
    <w:rsid w:val="002D58DD"/>
    <w:rsid w:val="002E00EE"/>
    <w:rsid w:val="002E5C49"/>
    <w:rsid w:val="002F35FA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4858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3D73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2E53"/>
    <w:rsid w:val="00504D95"/>
    <w:rsid w:val="00516DAB"/>
    <w:rsid w:val="00524A86"/>
    <w:rsid w:val="00526D81"/>
    <w:rsid w:val="0053388B"/>
    <w:rsid w:val="00535773"/>
    <w:rsid w:val="00543E6C"/>
    <w:rsid w:val="00545F79"/>
    <w:rsid w:val="00565087"/>
    <w:rsid w:val="0056770B"/>
    <w:rsid w:val="00582DB0"/>
    <w:rsid w:val="00597B11"/>
    <w:rsid w:val="005A6CB0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0F1F"/>
    <w:rsid w:val="00644A1F"/>
    <w:rsid w:val="00647114"/>
    <w:rsid w:val="00657114"/>
    <w:rsid w:val="006667CE"/>
    <w:rsid w:val="00691033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A3162"/>
    <w:rsid w:val="007B600E"/>
    <w:rsid w:val="007C1992"/>
    <w:rsid w:val="007C2A16"/>
    <w:rsid w:val="007F0F4A"/>
    <w:rsid w:val="008028A4"/>
    <w:rsid w:val="00803104"/>
    <w:rsid w:val="00806CC9"/>
    <w:rsid w:val="00814501"/>
    <w:rsid w:val="00830747"/>
    <w:rsid w:val="00841CCB"/>
    <w:rsid w:val="00847E43"/>
    <w:rsid w:val="0085106C"/>
    <w:rsid w:val="008611EE"/>
    <w:rsid w:val="00866F44"/>
    <w:rsid w:val="0087294F"/>
    <w:rsid w:val="00873712"/>
    <w:rsid w:val="008768CA"/>
    <w:rsid w:val="00892189"/>
    <w:rsid w:val="008A0FD7"/>
    <w:rsid w:val="008C0AF2"/>
    <w:rsid w:val="008C384C"/>
    <w:rsid w:val="008D2C47"/>
    <w:rsid w:val="008D2E1D"/>
    <w:rsid w:val="008E332B"/>
    <w:rsid w:val="0090271F"/>
    <w:rsid w:val="00902E23"/>
    <w:rsid w:val="0090377D"/>
    <w:rsid w:val="009053FA"/>
    <w:rsid w:val="00910A6D"/>
    <w:rsid w:val="009114D7"/>
    <w:rsid w:val="0091348E"/>
    <w:rsid w:val="00917CCB"/>
    <w:rsid w:val="00940B21"/>
    <w:rsid w:val="00942EC2"/>
    <w:rsid w:val="00960BFC"/>
    <w:rsid w:val="00962148"/>
    <w:rsid w:val="00971959"/>
    <w:rsid w:val="009870F2"/>
    <w:rsid w:val="00997D95"/>
    <w:rsid w:val="009A5611"/>
    <w:rsid w:val="009B20B7"/>
    <w:rsid w:val="009C3C07"/>
    <w:rsid w:val="009D37BB"/>
    <w:rsid w:val="009D6E0C"/>
    <w:rsid w:val="009E6235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32DB7"/>
    <w:rsid w:val="00A375BC"/>
    <w:rsid w:val="00A52668"/>
    <w:rsid w:val="00A53724"/>
    <w:rsid w:val="00A56066"/>
    <w:rsid w:val="00A57B37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01DAD"/>
    <w:rsid w:val="00B13690"/>
    <w:rsid w:val="00B15449"/>
    <w:rsid w:val="00B15EF2"/>
    <w:rsid w:val="00B16D0A"/>
    <w:rsid w:val="00B237FA"/>
    <w:rsid w:val="00B434CA"/>
    <w:rsid w:val="00B66397"/>
    <w:rsid w:val="00B93086"/>
    <w:rsid w:val="00BA19ED"/>
    <w:rsid w:val="00BA233F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60A73"/>
    <w:rsid w:val="00C72833"/>
    <w:rsid w:val="00C77270"/>
    <w:rsid w:val="00C80F1D"/>
    <w:rsid w:val="00C93F40"/>
    <w:rsid w:val="00C94DC0"/>
    <w:rsid w:val="00CA3D0C"/>
    <w:rsid w:val="00CA66F6"/>
    <w:rsid w:val="00CB1B8A"/>
    <w:rsid w:val="00CB7407"/>
    <w:rsid w:val="00CC502D"/>
    <w:rsid w:val="00CD0B85"/>
    <w:rsid w:val="00CE6BBF"/>
    <w:rsid w:val="00D04854"/>
    <w:rsid w:val="00D070B3"/>
    <w:rsid w:val="00D47D02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600"/>
    <w:rsid w:val="00DB696F"/>
    <w:rsid w:val="00DC309B"/>
    <w:rsid w:val="00DC4DA2"/>
    <w:rsid w:val="00DD4C17"/>
    <w:rsid w:val="00DD5B96"/>
    <w:rsid w:val="00DD74A5"/>
    <w:rsid w:val="00DE6F57"/>
    <w:rsid w:val="00DE7364"/>
    <w:rsid w:val="00DF2B1F"/>
    <w:rsid w:val="00DF4CD7"/>
    <w:rsid w:val="00DF62CD"/>
    <w:rsid w:val="00E01D43"/>
    <w:rsid w:val="00E152D4"/>
    <w:rsid w:val="00E16509"/>
    <w:rsid w:val="00E23B63"/>
    <w:rsid w:val="00E23FFB"/>
    <w:rsid w:val="00E32107"/>
    <w:rsid w:val="00E37F3C"/>
    <w:rsid w:val="00E44582"/>
    <w:rsid w:val="00E52384"/>
    <w:rsid w:val="00E77645"/>
    <w:rsid w:val="00E83118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1CDB"/>
    <w:rsid w:val="00FD3CFA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8834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</cp:revision>
  <cp:lastPrinted>2019-02-25T14:05:00Z</cp:lastPrinted>
  <dcterms:created xsi:type="dcterms:W3CDTF">2024-04-03T13:21:00Z</dcterms:created>
  <dcterms:modified xsi:type="dcterms:W3CDTF">2024-07-19T08:33:00Z</dcterms:modified>
</cp:coreProperties>
</file>