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258E0D7E"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728A9">
        <w:rPr>
          <w:noProof w:val="0"/>
        </w:rPr>
        <w:t>18.</w:t>
      </w:r>
      <w:r w:rsidR="000506E6">
        <w:rPr>
          <w:noProof w:val="0"/>
        </w:rPr>
        <w:t>6</w:t>
      </w:r>
      <w:r w:rsidR="002728A9">
        <w:rPr>
          <w:noProof w:val="0"/>
        </w:rPr>
        <w:t>.</w:t>
      </w:r>
      <w:r w:rsidR="00B758D7">
        <w:rPr>
          <w:noProof w:val="0"/>
        </w:rPr>
        <w:t>1</w:t>
      </w:r>
      <w:r w:rsidR="008F3792" w:rsidRPr="00343FC5">
        <w:rPr>
          <w:noProof w:val="0"/>
        </w:rPr>
        <w:t xml:space="preserve"> </w:t>
      </w:r>
      <w:r w:rsidR="00693211" w:rsidRPr="00343FC5">
        <w:rPr>
          <w:noProof w:val="0"/>
          <w:sz w:val="32"/>
        </w:rPr>
        <w:t>(</w:t>
      </w:r>
      <w:r w:rsidR="002728A9">
        <w:rPr>
          <w:noProof w:val="0"/>
          <w:sz w:val="32"/>
        </w:rPr>
        <w:t>202</w:t>
      </w:r>
      <w:r w:rsidR="00BF1192">
        <w:rPr>
          <w:noProof w:val="0"/>
          <w:sz w:val="32"/>
        </w:rPr>
        <w:t>4</w:t>
      </w:r>
      <w:r w:rsidR="002728A9">
        <w:rPr>
          <w:noProof w:val="0"/>
          <w:sz w:val="32"/>
        </w:rPr>
        <w:t>-</w:t>
      </w:r>
      <w:r w:rsidR="00BF1192">
        <w:rPr>
          <w:noProof w:val="0"/>
          <w:sz w:val="32"/>
        </w:rPr>
        <w:t>0</w:t>
      </w:r>
      <w:r w:rsidR="00B758D7">
        <w:rPr>
          <w:noProof w:val="0"/>
          <w:sz w:val="32"/>
        </w:rPr>
        <w:t>7</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pt;height:62.2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5pt;height:74.6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792DEA89" w14:textId="746291B4" w:rsidR="007C7C1C"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7C7C1C">
        <w:rPr>
          <w:noProof/>
        </w:rPr>
        <w:t>Foreword</w:t>
      </w:r>
      <w:r w:rsidR="007C7C1C">
        <w:rPr>
          <w:noProof/>
        </w:rPr>
        <w:tab/>
      </w:r>
      <w:r w:rsidR="007C7C1C">
        <w:rPr>
          <w:noProof/>
        </w:rPr>
        <w:fldChar w:fldCharType="begin" w:fldLock="1"/>
      </w:r>
      <w:r w:rsidR="007C7C1C">
        <w:rPr>
          <w:noProof/>
        </w:rPr>
        <w:instrText xml:space="preserve"> PAGEREF _Toc171930483 \h </w:instrText>
      </w:r>
      <w:r w:rsidR="007C7C1C">
        <w:rPr>
          <w:noProof/>
        </w:rPr>
      </w:r>
      <w:r w:rsidR="007C7C1C">
        <w:rPr>
          <w:noProof/>
        </w:rPr>
        <w:fldChar w:fldCharType="separate"/>
      </w:r>
      <w:r w:rsidR="007C7C1C">
        <w:rPr>
          <w:noProof/>
        </w:rPr>
        <w:t>6</w:t>
      </w:r>
      <w:r w:rsidR="007C7C1C">
        <w:rPr>
          <w:noProof/>
        </w:rPr>
        <w:fldChar w:fldCharType="end"/>
      </w:r>
    </w:p>
    <w:p w14:paraId="718B7870" w14:textId="190A6FDC" w:rsidR="007C7C1C" w:rsidRDefault="007C7C1C">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_Toc171930484 \h </w:instrText>
      </w:r>
      <w:r>
        <w:rPr>
          <w:noProof/>
        </w:rPr>
      </w:r>
      <w:r>
        <w:rPr>
          <w:noProof/>
        </w:rPr>
        <w:fldChar w:fldCharType="separate"/>
      </w:r>
      <w:r>
        <w:rPr>
          <w:noProof/>
        </w:rPr>
        <w:t>7</w:t>
      </w:r>
      <w:r>
        <w:rPr>
          <w:noProof/>
        </w:rPr>
        <w:fldChar w:fldCharType="end"/>
      </w:r>
    </w:p>
    <w:p w14:paraId="0E984578" w14:textId="6072D0D5" w:rsidR="007C7C1C" w:rsidRDefault="007C7C1C">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_Toc171930485 \h </w:instrText>
      </w:r>
      <w:r>
        <w:rPr>
          <w:noProof/>
        </w:rPr>
      </w:r>
      <w:r>
        <w:rPr>
          <w:noProof/>
        </w:rPr>
        <w:fldChar w:fldCharType="separate"/>
      </w:r>
      <w:r>
        <w:rPr>
          <w:noProof/>
        </w:rPr>
        <w:t>7</w:t>
      </w:r>
      <w:r>
        <w:rPr>
          <w:noProof/>
        </w:rPr>
        <w:fldChar w:fldCharType="end"/>
      </w:r>
    </w:p>
    <w:p w14:paraId="02ADCBEA" w14:textId="1E8EFA10" w:rsidR="007C7C1C" w:rsidRDefault="007C7C1C">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_Toc171930486 \h </w:instrText>
      </w:r>
      <w:r>
        <w:rPr>
          <w:noProof/>
        </w:rPr>
      </w:r>
      <w:r>
        <w:rPr>
          <w:noProof/>
        </w:rPr>
        <w:fldChar w:fldCharType="separate"/>
      </w:r>
      <w:r>
        <w:rPr>
          <w:noProof/>
        </w:rPr>
        <w:t>8</w:t>
      </w:r>
      <w:r>
        <w:rPr>
          <w:noProof/>
        </w:rPr>
        <w:fldChar w:fldCharType="end"/>
      </w:r>
    </w:p>
    <w:p w14:paraId="60746FC7" w14:textId="5E1D741C" w:rsidR="007C7C1C" w:rsidRDefault="007C7C1C">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_Toc171930487 \h </w:instrText>
      </w:r>
      <w:r>
        <w:rPr>
          <w:noProof/>
        </w:rPr>
      </w:r>
      <w:r>
        <w:rPr>
          <w:noProof/>
        </w:rPr>
        <w:fldChar w:fldCharType="separate"/>
      </w:r>
      <w:r>
        <w:rPr>
          <w:noProof/>
        </w:rPr>
        <w:t>8</w:t>
      </w:r>
      <w:r>
        <w:rPr>
          <w:noProof/>
        </w:rPr>
        <w:fldChar w:fldCharType="end"/>
      </w:r>
    </w:p>
    <w:p w14:paraId="6DF0FFBB" w14:textId="2A342140" w:rsidR="007C7C1C" w:rsidRDefault="007C7C1C">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_Toc171930488 \h </w:instrText>
      </w:r>
      <w:r>
        <w:rPr>
          <w:noProof/>
        </w:rPr>
      </w:r>
      <w:r>
        <w:rPr>
          <w:noProof/>
        </w:rPr>
        <w:fldChar w:fldCharType="separate"/>
      </w:r>
      <w:r>
        <w:rPr>
          <w:noProof/>
        </w:rPr>
        <w:t>8</w:t>
      </w:r>
      <w:r>
        <w:rPr>
          <w:noProof/>
        </w:rPr>
        <w:fldChar w:fldCharType="end"/>
      </w:r>
    </w:p>
    <w:p w14:paraId="518FA2FE" w14:textId="7FDA69F6" w:rsidR="007C7C1C" w:rsidRDefault="007C7C1C">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_Toc171930489 \h </w:instrText>
      </w:r>
      <w:r>
        <w:rPr>
          <w:noProof/>
        </w:rPr>
      </w:r>
      <w:r>
        <w:rPr>
          <w:noProof/>
        </w:rPr>
        <w:fldChar w:fldCharType="separate"/>
      </w:r>
      <w:r>
        <w:rPr>
          <w:noProof/>
        </w:rPr>
        <w:t>8</w:t>
      </w:r>
      <w:r>
        <w:rPr>
          <w:noProof/>
        </w:rPr>
        <w:fldChar w:fldCharType="end"/>
      </w:r>
    </w:p>
    <w:p w14:paraId="0E6CC012" w14:textId="56EF386E" w:rsidR="007C7C1C" w:rsidRDefault="007C7C1C">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_Toc171930490 \h </w:instrText>
      </w:r>
      <w:r>
        <w:rPr>
          <w:noProof/>
        </w:rPr>
      </w:r>
      <w:r>
        <w:rPr>
          <w:noProof/>
        </w:rPr>
        <w:fldChar w:fldCharType="separate"/>
      </w:r>
      <w:r>
        <w:rPr>
          <w:noProof/>
        </w:rPr>
        <w:t>8</w:t>
      </w:r>
      <w:r>
        <w:rPr>
          <w:noProof/>
        </w:rPr>
        <w:fldChar w:fldCharType="end"/>
      </w:r>
    </w:p>
    <w:p w14:paraId="7D112530" w14:textId="01B49032" w:rsidR="007C7C1C" w:rsidRDefault="007C7C1C">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_Toc171930491 \h </w:instrText>
      </w:r>
      <w:r>
        <w:rPr>
          <w:noProof/>
        </w:rPr>
      </w:r>
      <w:r>
        <w:rPr>
          <w:noProof/>
        </w:rPr>
        <w:fldChar w:fldCharType="separate"/>
      </w:r>
      <w:r>
        <w:rPr>
          <w:noProof/>
        </w:rPr>
        <w:t>10</w:t>
      </w:r>
      <w:r>
        <w:rPr>
          <w:noProof/>
        </w:rPr>
        <w:fldChar w:fldCharType="end"/>
      </w:r>
    </w:p>
    <w:p w14:paraId="15CC9A8D" w14:textId="11B76A62" w:rsidR="007C7C1C" w:rsidRDefault="007C7C1C">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_Toc171930492 \h </w:instrText>
      </w:r>
      <w:r>
        <w:rPr>
          <w:noProof/>
        </w:rPr>
      </w:r>
      <w:r>
        <w:rPr>
          <w:noProof/>
        </w:rPr>
        <w:fldChar w:fldCharType="separate"/>
      </w:r>
      <w:r>
        <w:rPr>
          <w:noProof/>
        </w:rPr>
        <w:t>10</w:t>
      </w:r>
      <w:r>
        <w:rPr>
          <w:noProof/>
        </w:rPr>
        <w:fldChar w:fldCharType="end"/>
      </w:r>
    </w:p>
    <w:p w14:paraId="6551CD4A" w14:textId="58C28186" w:rsidR="007C7C1C" w:rsidRDefault="007C7C1C">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_Toc171930493 \h </w:instrText>
      </w:r>
      <w:r>
        <w:rPr>
          <w:noProof/>
        </w:rPr>
      </w:r>
      <w:r>
        <w:rPr>
          <w:noProof/>
        </w:rPr>
        <w:fldChar w:fldCharType="separate"/>
      </w:r>
      <w:r>
        <w:rPr>
          <w:noProof/>
        </w:rPr>
        <w:t>10</w:t>
      </w:r>
      <w:r>
        <w:rPr>
          <w:noProof/>
        </w:rPr>
        <w:fldChar w:fldCharType="end"/>
      </w:r>
    </w:p>
    <w:p w14:paraId="0E3D8752" w14:textId="669ACF0F" w:rsidR="007C7C1C" w:rsidRDefault="007C7C1C">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_Toc171930494 \h </w:instrText>
      </w:r>
      <w:r>
        <w:rPr>
          <w:noProof/>
        </w:rPr>
      </w:r>
      <w:r>
        <w:rPr>
          <w:noProof/>
        </w:rPr>
        <w:fldChar w:fldCharType="separate"/>
      </w:r>
      <w:r>
        <w:rPr>
          <w:noProof/>
        </w:rPr>
        <w:t>11</w:t>
      </w:r>
      <w:r>
        <w:rPr>
          <w:noProof/>
        </w:rPr>
        <w:fldChar w:fldCharType="end"/>
      </w:r>
    </w:p>
    <w:p w14:paraId="697D1CCB" w14:textId="2615C4AE" w:rsidR="007C7C1C" w:rsidRDefault="007C7C1C">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_Toc171930495 \h </w:instrText>
      </w:r>
      <w:r>
        <w:rPr>
          <w:noProof/>
        </w:rPr>
      </w:r>
      <w:r>
        <w:rPr>
          <w:noProof/>
        </w:rPr>
        <w:fldChar w:fldCharType="separate"/>
      </w:r>
      <w:r>
        <w:rPr>
          <w:noProof/>
        </w:rPr>
        <w:t>11</w:t>
      </w:r>
      <w:r>
        <w:rPr>
          <w:noProof/>
        </w:rPr>
        <w:fldChar w:fldCharType="end"/>
      </w:r>
    </w:p>
    <w:p w14:paraId="7FC686F0" w14:textId="20733E55" w:rsidR="007C7C1C" w:rsidRDefault="007C7C1C">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_Toc171930496 \h </w:instrText>
      </w:r>
      <w:r>
        <w:rPr>
          <w:noProof/>
        </w:rPr>
      </w:r>
      <w:r>
        <w:rPr>
          <w:noProof/>
        </w:rPr>
        <w:fldChar w:fldCharType="separate"/>
      </w:r>
      <w:r>
        <w:rPr>
          <w:noProof/>
        </w:rPr>
        <w:t>12</w:t>
      </w:r>
      <w:r>
        <w:rPr>
          <w:noProof/>
        </w:rPr>
        <w:fldChar w:fldCharType="end"/>
      </w:r>
    </w:p>
    <w:p w14:paraId="7E33944D" w14:textId="18CAF86D" w:rsidR="007C7C1C" w:rsidRDefault="007C7C1C">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_Toc171930497 \h </w:instrText>
      </w:r>
      <w:r>
        <w:rPr>
          <w:noProof/>
        </w:rPr>
      </w:r>
      <w:r>
        <w:rPr>
          <w:noProof/>
        </w:rPr>
        <w:fldChar w:fldCharType="separate"/>
      </w:r>
      <w:r>
        <w:rPr>
          <w:noProof/>
        </w:rPr>
        <w:t>12</w:t>
      </w:r>
      <w:r>
        <w:rPr>
          <w:noProof/>
        </w:rPr>
        <w:fldChar w:fldCharType="end"/>
      </w:r>
    </w:p>
    <w:p w14:paraId="1BCD5C90" w14:textId="2510ABEE" w:rsidR="007C7C1C" w:rsidRDefault="007C7C1C">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_Toc171930498 \h </w:instrText>
      </w:r>
      <w:r>
        <w:rPr>
          <w:noProof/>
        </w:rPr>
      </w:r>
      <w:r>
        <w:rPr>
          <w:noProof/>
        </w:rPr>
        <w:fldChar w:fldCharType="separate"/>
      </w:r>
      <w:r>
        <w:rPr>
          <w:noProof/>
        </w:rPr>
        <w:t>12</w:t>
      </w:r>
      <w:r>
        <w:rPr>
          <w:noProof/>
        </w:rPr>
        <w:fldChar w:fldCharType="end"/>
      </w:r>
    </w:p>
    <w:p w14:paraId="3064CD44" w14:textId="7134C04A" w:rsidR="007C7C1C" w:rsidRDefault="007C7C1C">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_Toc171930499 \h </w:instrText>
      </w:r>
      <w:r>
        <w:rPr>
          <w:noProof/>
        </w:rPr>
      </w:r>
      <w:r>
        <w:rPr>
          <w:noProof/>
        </w:rPr>
        <w:fldChar w:fldCharType="separate"/>
      </w:r>
      <w:r>
        <w:rPr>
          <w:noProof/>
        </w:rPr>
        <w:t>14</w:t>
      </w:r>
      <w:r>
        <w:rPr>
          <w:noProof/>
        </w:rPr>
        <w:fldChar w:fldCharType="end"/>
      </w:r>
    </w:p>
    <w:p w14:paraId="26237216" w14:textId="40788CAE" w:rsidR="007C7C1C" w:rsidRDefault="007C7C1C">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_Toc171930500 \h </w:instrText>
      </w:r>
      <w:r>
        <w:rPr>
          <w:noProof/>
        </w:rPr>
      </w:r>
      <w:r>
        <w:rPr>
          <w:noProof/>
        </w:rPr>
        <w:fldChar w:fldCharType="separate"/>
      </w:r>
      <w:r>
        <w:rPr>
          <w:noProof/>
        </w:rPr>
        <w:t>15</w:t>
      </w:r>
      <w:r>
        <w:rPr>
          <w:noProof/>
        </w:rPr>
        <w:fldChar w:fldCharType="end"/>
      </w:r>
    </w:p>
    <w:p w14:paraId="38DC7B4D" w14:textId="71AC9D0B" w:rsidR="007C7C1C" w:rsidRDefault="007C7C1C">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_Toc171930501 \h </w:instrText>
      </w:r>
      <w:r>
        <w:rPr>
          <w:noProof/>
        </w:rPr>
      </w:r>
      <w:r>
        <w:rPr>
          <w:noProof/>
        </w:rPr>
        <w:fldChar w:fldCharType="separate"/>
      </w:r>
      <w:r>
        <w:rPr>
          <w:noProof/>
        </w:rPr>
        <w:t>16</w:t>
      </w:r>
      <w:r>
        <w:rPr>
          <w:noProof/>
        </w:rPr>
        <w:fldChar w:fldCharType="end"/>
      </w:r>
    </w:p>
    <w:p w14:paraId="7D73137C" w14:textId="318A3971" w:rsidR="007C7C1C" w:rsidRDefault="007C7C1C">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_Toc171930502 \h </w:instrText>
      </w:r>
      <w:r>
        <w:rPr>
          <w:noProof/>
        </w:rPr>
      </w:r>
      <w:r>
        <w:rPr>
          <w:noProof/>
        </w:rPr>
        <w:fldChar w:fldCharType="separate"/>
      </w:r>
      <w:r>
        <w:rPr>
          <w:noProof/>
        </w:rPr>
        <w:t>17</w:t>
      </w:r>
      <w:r>
        <w:rPr>
          <w:noProof/>
        </w:rPr>
        <w:fldChar w:fldCharType="end"/>
      </w:r>
    </w:p>
    <w:p w14:paraId="42BF6612" w14:textId="6CDDA1A2" w:rsidR="007C7C1C" w:rsidRDefault="007C7C1C">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_Toc171930503 \h </w:instrText>
      </w:r>
      <w:r>
        <w:rPr>
          <w:noProof/>
        </w:rPr>
      </w:r>
      <w:r>
        <w:rPr>
          <w:noProof/>
        </w:rPr>
        <w:fldChar w:fldCharType="separate"/>
      </w:r>
      <w:r>
        <w:rPr>
          <w:noProof/>
        </w:rPr>
        <w:t>18</w:t>
      </w:r>
      <w:r>
        <w:rPr>
          <w:noProof/>
        </w:rPr>
        <w:fldChar w:fldCharType="end"/>
      </w:r>
    </w:p>
    <w:p w14:paraId="43BB9B47" w14:textId="68490891" w:rsidR="007C7C1C" w:rsidRDefault="007C7C1C">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_Toc171930504 \h </w:instrText>
      </w:r>
      <w:r>
        <w:rPr>
          <w:noProof/>
        </w:rPr>
      </w:r>
      <w:r>
        <w:rPr>
          <w:noProof/>
        </w:rPr>
        <w:fldChar w:fldCharType="separate"/>
      </w:r>
      <w:r>
        <w:rPr>
          <w:noProof/>
        </w:rPr>
        <w:t>19</w:t>
      </w:r>
      <w:r>
        <w:rPr>
          <w:noProof/>
        </w:rPr>
        <w:fldChar w:fldCharType="end"/>
      </w:r>
    </w:p>
    <w:p w14:paraId="0F40CB5D" w14:textId="68D880FD" w:rsidR="007C7C1C" w:rsidRDefault="007C7C1C">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_Toc171930505 \h </w:instrText>
      </w:r>
      <w:r>
        <w:rPr>
          <w:noProof/>
        </w:rPr>
      </w:r>
      <w:r>
        <w:rPr>
          <w:noProof/>
        </w:rPr>
        <w:fldChar w:fldCharType="separate"/>
      </w:r>
      <w:r>
        <w:rPr>
          <w:noProof/>
        </w:rPr>
        <w:t>20</w:t>
      </w:r>
      <w:r>
        <w:rPr>
          <w:noProof/>
        </w:rPr>
        <w:fldChar w:fldCharType="end"/>
      </w:r>
    </w:p>
    <w:p w14:paraId="43C656B9" w14:textId="2D8347EC" w:rsidR="007C7C1C" w:rsidRDefault="007C7C1C">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_Toc171930506 \h </w:instrText>
      </w:r>
      <w:r>
        <w:rPr>
          <w:noProof/>
        </w:rPr>
      </w:r>
      <w:r>
        <w:rPr>
          <w:noProof/>
        </w:rPr>
        <w:fldChar w:fldCharType="separate"/>
      </w:r>
      <w:r>
        <w:rPr>
          <w:noProof/>
        </w:rPr>
        <w:t>21</w:t>
      </w:r>
      <w:r>
        <w:rPr>
          <w:noProof/>
        </w:rPr>
        <w:fldChar w:fldCharType="end"/>
      </w:r>
    </w:p>
    <w:p w14:paraId="2AF9C9EE" w14:textId="6DEDEABB" w:rsidR="007C7C1C" w:rsidRDefault="007C7C1C">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_Toc171930507 \h </w:instrText>
      </w:r>
      <w:r>
        <w:rPr>
          <w:noProof/>
        </w:rPr>
      </w:r>
      <w:r>
        <w:rPr>
          <w:noProof/>
        </w:rPr>
        <w:fldChar w:fldCharType="separate"/>
      </w:r>
      <w:r>
        <w:rPr>
          <w:noProof/>
        </w:rPr>
        <w:t>22</w:t>
      </w:r>
      <w:r>
        <w:rPr>
          <w:noProof/>
        </w:rPr>
        <w:fldChar w:fldCharType="end"/>
      </w:r>
    </w:p>
    <w:p w14:paraId="4BC47751" w14:textId="0132F97C" w:rsidR="007C7C1C" w:rsidRDefault="007C7C1C">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_Toc171930508 \h </w:instrText>
      </w:r>
      <w:r>
        <w:rPr>
          <w:noProof/>
        </w:rPr>
      </w:r>
      <w:r>
        <w:rPr>
          <w:noProof/>
        </w:rPr>
        <w:fldChar w:fldCharType="separate"/>
      </w:r>
      <w:r>
        <w:rPr>
          <w:noProof/>
        </w:rPr>
        <w:t>23</w:t>
      </w:r>
      <w:r>
        <w:rPr>
          <w:noProof/>
        </w:rPr>
        <w:fldChar w:fldCharType="end"/>
      </w:r>
    </w:p>
    <w:p w14:paraId="4B223FAF" w14:textId="03645240" w:rsidR="007C7C1C" w:rsidRDefault="007C7C1C">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_Toc171930509 \h </w:instrText>
      </w:r>
      <w:r>
        <w:rPr>
          <w:noProof/>
        </w:rPr>
      </w:r>
      <w:r>
        <w:rPr>
          <w:noProof/>
        </w:rPr>
        <w:fldChar w:fldCharType="separate"/>
      </w:r>
      <w:r>
        <w:rPr>
          <w:noProof/>
        </w:rPr>
        <w:t>24</w:t>
      </w:r>
      <w:r>
        <w:rPr>
          <w:noProof/>
        </w:rPr>
        <w:fldChar w:fldCharType="end"/>
      </w:r>
    </w:p>
    <w:p w14:paraId="7BF1ED92" w14:textId="6FC9B097" w:rsidR="007C7C1C" w:rsidRDefault="007C7C1C">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_Toc171930510 \h </w:instrText>
      </w:r>
      <w:r>
        <w:rPr>
          <w:noProof/>
        </w:rPr>
      </w:r>
      <w:r>
        <w:rPr>
          <w:noProof/>
        </w:rPr>
        <w:fldChar w:fldCharType="separate"/>
      </w:r>
      <w:r>
        <w:rPr>
          <w:noProof/>
        </w:rPr>
        <w:t>25</w:t>
      </w:r>
      <w:r>
        <w:rPr>
          <w:noProof/>
        </w:rPr>
        <w:fldChar w:fldCharType="end"/>
      </w:r>
    </w:p>
    <w:p w14:paraId="0B33E172" w14:textId="5DD0B20A" w:rsidR="007C7C1C" w:rsidRDefault="007C7C1C">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_Toc171930511 \h </w:instrText>
      </w:r>
      <w:r>
        <w:rPr>
          <w:noProof/>
        </w:rPr>
      </w:r>
      <w:r>
        <w:rPr>
          <w:noProof/>
        </w:rPr>
        <w:fldChar w:fldCharType="separate"/>
      </w:r>
      <w:r>
        <w:rPr>
          <w:noProof/>
        </w:rPr>
        <w:t>26</w:t>
      </w:r>
      <w:r>
        <w:rPr>
          <w:noProof/>
        </w:rPr>
        <w:fldChar w:fldCharType="end"/>
      </w:r>
    </w:p>
    <w:p w14:paraId="605C7900" w14:textId="642129CA" w:rsidR="007C7C1C" w:rsidRDefault="007C7C1C">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_Toc171930512 \h </w:instrText>
      </w:r>
      <w:r>
        <w:rPr>
          <w:noProof/>
        </w:rPr>
      </w:r>
      <w:r>
        <w:rPr>
          <w:noProof/>
        </w:rPr>
        <w:fldChar w:fldCharType="separate"/>
      </w:r>
      <w:r>
        <w:rPr>
          <w:noProof/>
        </w:rPr>
        <w:t>27</w:t>
      </w:r>
      <w:r>
        <w:rPr>
          <w:noProof/>
        </w:rPr>
        <w:fldChar w:fldCharType="end"/>
      </w:r>
    </w:p>
    <w:p w14:paraId="569AE3BE" w14:textId="5149D320" w:rsidR="007C7C1C" w:rsidRDefault="007C7C1C">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_Toc171930513 \h </w:instrText>
      </w:r>
      <w:r>
        <w:rPr>
          <w:noProof/>
        </w:rPr>
      </w:r>
      <w:r>
        <w:rPr>
          <w:noProof/>
        </w:rPr>
        <w:fldChar w:fldCharType="separate"/>
      </w:r>
      <w:r>
        <w:rPr>
          <w:noProof/>
        </w:rPr>
        <w:t>27</w:t>
      </w:r>
      <w:r>
        <w:rPr>
          <w:noProof/>
        </w:rPr>
        <w:fldChar w:fldCharType="end"/>
      </w:r>
    </w:p>
    <w:p w14:paraId="0F1FDBB3" w14:textId="67845EAE" w:rsidR="007C7C1C" w:rsidRDefault="007C7C1C">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_Toc171930514 \h </w:instrText>
      </w:r>
      <w:r>
        <w:rPr>
          <w:noProof/>
        </w:rPr>
      </w:r>
      <w:r>
        <w:rPr>
          <w:noProof/>
        </w:rPr>
        <w:fldChar w:fldCharType="separate"/>
      </w:r>
      <w:r>
        <w:rPr>
          <w:noProof/>
        </w:rPr>
        <w:t>27</w:t>
      </w:r>
      <w:r>
        <w:rPr>
          <w:noProof/>
        </w:rPr>
        <w:fldChar w:fldCharType="end"/>
      </w:r>
    </w:p>
    <w:p w14:paraId="543C162D" w14:textId="645368ED" w:rsidR="007C7C1C" w:rsidRDefault="007C7C1C">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_Toc171930515 \h </w:instrText>
      </w:r>
      <w:r>
        <w:rPr>
          <w:noProof/>
        </w:rPr>
      </w:r>
      <w:r>
        <w:rPr>
          <w:noProof/>
        </w:rPr>
        <w:fldChar w:fldCharType="separate"/>
      </w:r>
      <w:r>
        <w:rPr>
          <w:noProof/>
        </w:rPr>
        <w:t>28</w:t>
      </w:r>
      <w:r>
        <w:rPr>
          <w:noProof/>
        </w:rPr>
        <w:fldChar w:fldCharType="end"/>
      </w:r>
    </w:p>
    <w:p w14:paraId="202BA660" w14:textId="6728CE69" w:rsidR="007C7C1C" w:rsidRDefault="007C7C1C">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_Toc171930516 \h </w:instrText>
      </w:r>
      <w:r>
        <w:rPr>
          <w:noProof/>
        </w:rPr>
      </w:r>
      <w:r>
        <w:rPr>
          <w:noProof/>
        </w:rPr>
        <w:fldChar w:fldCharType="separate"/>
      </w:r>
      <w:r>
        <w:rPr>
          <w:noProof/>
        </w:rPr>
        <w:t>29</w:t>
      </w:r>
      <w:r>
        <w:rPr>
          <w:noProof/>
        </w:rPr>
        <w:fldChar w:fldCharType="end"/>
      </w:r>
    </w:p>
    <w:p w14:paraId="459A652D" w14:textId="6897E52A" w:rsidR="007C7C1C" w:rsidRDefault="007C7C1C">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_Toc171930517 \h </w:instrText>
      </w:r>
      <w:r>
        <w:rPr>
          <w:noProof/>
        </w:rPr>
      </w:r>
      <w:r>
        <w:rPr>
          <w:noProof/>
        </w:rPr>
        <w:fldChar w:fldCharType="separate"/>
      </w:r>
      <w:r>
        <w:rPr>
          <w:noProof/>
        </w:rPr>
        <w:t>30</w:t>
      </w:r>
      <w:r>
        <w:rPr>
          <w:noProof/>
        </w:rPr>
        <w:fldChar w:fldCharType="end"/>
      </w:r>
    </w:p>
    <w:p w14:paraId="4F2840F2" w14:textId="5BAD7F91" w:rsidR="007C7C1C" w:rsidRDefault="007C7C1C">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_Toc171930518 \h </w:instrText>
      </w:r>
      <w:r>
        <w:rPr>
          <w:noProof/>
        </w:rPr>
      </w:r>
      <w:r>
        <w:rPr>
          <w:noProof/>
        </w:rPr>
        <w:fldChar w:fldCharType="separate"/>
      </w:r>
      <w:r>
        <w:rPr>
          <w:noProof/>
        </w:rPr>
        <w:t>31</w:t>
      </w:r>
      <w:r>
        <w:rPr>
          <w:noProof/>
        </w:rPr>
        <w:fldChar w:fldCharType="end"/>
      </w:r>
    </w:p>
    <w:p w14:paraId="56505656" w14:textId="55986EC8" w:rsidR="007C7C1C" w:rsidRDefault="007C7C1C">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_Toc171930519 \h </w:instrText>
      </w:r>
      <w:r>
        <w:rPr>
          <w:noProof/>
        </w:rPr>
      </w:r>
      <w:r>
        <w:rPr>
          <w:noProof/>
        </w:rPr>
        <w:fldChar w:fldCharType="separate"/>
      </w:r>
      <w:r>
        <w:rPr>
          <w:noProof/>
        </w:rPr>
        <w:t>32</w:t>
      </w:r>
      <w:r>
        <w:rPr>
          <w:noProof/>
        </w:rPr>
        <w:fldChar w:fldCharType="end"/>
      </w:r>
    </w:p>
    <w:p w14:paraId="630CF396" w14:textId="2BD326A7" w:rsidR="007C7C1C" w:rsidRDefault="007C7C1C">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_Toc171930520 \h </w:instrText>
      </w:r>
      <w:r>
        <w:rPr>
          <w:noProof/>
        </w:rPr>
      </w:r>
      <w:r>
        <w:rPr>
          <w:noProof/>
        </w:rPr>
        <w:fldChar w:fldCharType="separate"/>
      </w:r>
      <w:r>
        <w:rPr>
          <w:noProof/>
        </w:rPr>
        <w:t>32</w:t>
      </w:r>
      <w:r>
        <w:rPr>
          <w:noProof/>
        </w:rPr>
        <w:fldChar w:fldCharType="end"/>
      </w:r>
    </w:p>
    <w:p w14:paraId="02E9B33D" w14:textId="37FB8533" w:rsidR="007C7C1C" w:rsidRDefault="007C7C1C">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_Toc171930521 \h </w:instrText>
      </w:r>
      <w:r>
        <w:rPr>
          <w:noProof/>
        </w:rPr>
      </w:r>
      <w:r>
        <w:rPr>
          <w:noProof/>
        </w:rPr>
        <w:fldChar w:fldCharType="separate"/>
      </w:r>
      <w:r>
        <w:rPr>
          <w:noProof/>
        </w:rPr>
        <w:t>32</w:t>
      </w:r>
      <w:r>
        <w:rPr>
          <w:noProof/>
        </w:rPr>
        <w:fldChar w:fldCharType="end"/>
      </w:r>
    </w:p>
    <w:p w14:paraId="5A8DD44B" w14:textId="114FE1F6" w:rsidR="007C7C1C" w:rsidRDefault="007C7C1C">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_Toc171930522 \h </w:instrText>
      </w:r>
      <w:r>
        <w:rPr>
          <w:noProof/>
        </w:rPr>
      </w:r>
      <w:r>
        <w:rPr>
          <w:noProof/>
        </w:rPr>
        <w:fldChar w:fldCharType="separate"/>
      </w:r>
      <w:r>
        <w:rPr>
          <w:noProof/>
        </w:rPr>
        <w:t>33</w:t>
      </w:r>
      <w:r>
        <w:rPr>
          <w:noProof/>
        </w:rPr>
        <w:fldChar w:fldCharType="end"/>
      </w:r>
    </w:p>
    <w:p w14:paraId="0E1636BD" w14:textId="151965D3" w:rsidR="007C7C1C" w:rsidRDefault="007C7C1C">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_Toc171930523 \h </w:instrText>
      </w:r>
      <w:r>
        <w:rPr>
          <w:noProof/>
        </w:rPr>
      </w:r>
      <w:r>
        <w:rPr>
          <w:noProof/>
        </w:rPr>
        <w:fldChar w:fldCharType="separate"/>
      </w:r>
      <w:r>
        <w:rPr>
          <w:noProof/>
        </w:rPr>
        <w:t>33</w:t>
      </w:r>
      <w:r>
        <w:rPr>
          <w:noProof/>
        </w:rPr>
        <w:fldChar w:fldCharType="end"/>
      </w:r>
    </w:p>
    <w:p w14:paraId="053EB3F3" w14:textId="42E71D8C" w:rsidR="007C7C1C" w:rsidRDefault="007C7C1C">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_Toc171930524 \h </w:instrText>
      </w:r>
      <w:r>
        <w:rPr>
          <w:noProof/>
        </w:rPr>
      </w:r>
      <w:r>
        <w:rPr>
          <w:noProof/>
        </w:rPr>
        <w:fldChar w:fldCharType="separate"/>
      </w:r>
      <w:r>
        <w:rPr>
          <w:noProof/>
        </w:rPr>
        <w:t>33</w:t>
      </w:r>
      <w:r>
        <w:rPr>
          <w:noProof/>
        </w:rPr>
        <w:fldChar w:fldCharType="end"/>
      </w:r>
    </w:p>
    <w:p w14:paraId="518A2919" w14:textId="691C8A1C" w:rsidR="007C7C1C" w:rsidRDefault="007C7C1C">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_Toc171930525 \h </w:instrText>
      </w:r>
      <w:r>
        <w:rPr>
          <w:noProof/>
        </w:rPr>
      </w:r>
      <w:r>
        <w:rPr>
          <w:noProof/>
        </w:rPr>
        <w:fldChar w:fldCharType="separate"/>
      </w:r>
      <w:r>
        <w:rPr>
          <w:noProof/>
        </w:rPr>
        <w:t>33</w:t>
      </w:r>
      <w:r>
        <w:rPr>
          <w:noProof/>
        </w:rPr>
        <w:fldChar w:fldCharType="end"/>
      </w:r>
    </w:p>
    <w:p w14:paraId="3C578A49" w14:textId="5D5E76B7" w:rsidR="007C7C1C" w:rsidRDefault="007C7C1C">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_Toc171930526 \h </w:instrText>
      </w:r>
      <w:r>
        <w:rPr>
          <w:noProof/>
        </w:rPr>
      </w:r>
      <w:r>
        <w:rPr>
          <w:noProof/>
        </w:rPr>
        <w:fldChar w:fldCharType="separate"/>
      </w:r>
      <w:r>
        <w:rPr>
          <w:noProof/>
        </w:rPr>
        <w:t>34</w:t>
      </w:r>
      <w:r>
        <w:rPr>
          <w:noProof/>
        </w:rPr>
        <w:fldChar w:fldCharType="end"/>
      </w:r>
    </w:p>
    <w:p w14:paraId="0560E312" w14:textId="46073A92" w:rsidR="007C7C1C" w:rsidRDefault="007C7C1C">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_Toc171930527 \h </w:instrText>
      </w:r>
      <w:r>
        <w:rPr>
          <w:noProof/>
        </w:rPr>
      </w:r>
      <w:r>
        <w:rPr>
          <w:noProof/>
        </w:rPr>
        <w:fldChar w:fldCharType="separate"/>
      </w:r>
      <w:r>
        <w:rPr>
          <w:noProof/>
        </w:rPr>
        <w:t>35</w:t>
      </w:r>
      <w:r>
        <w:rPr>
          <w:noProof/>
        </w:rPr>
        <w:fldChar w:fldCharType="end"/>
      </w:r>
    </w:p>
    <w:p w14:paraId="70F3E721" w14:textId="21B065F9" w:rsidR="007C7C1C" w:rsidRDefault="007C7C1C">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_Toc171930528 \h </w:instrText>
      </w:r>
      <w:r>
        <w:rPr>
          <w:noProof/>
        </w:rPr>
      </w:r>
      <w:r>
        <w:rPr>
          <w:noProof/>
        </w:rPr>
        <w:fldChar w:fldCharType="separate"/>
      </w:r>
      <w:r>
        <w:rPr>
          <w:noProof/>
        </w:rPr>
        <w:t>35</w:t>
      </w:r>
      <w:r>
        <w:rPr>
          <w:noProof/>
        </w:rPr>
        <w:fldChar w:fldCharType="end"/>
      </w:r>
    </w:p>
    <w:p w14:paraId="57F6C2AA" w14:textId="405917AB" w:rsidR="007C7C1C" w:rsidRDefault="007C7C1C">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_Toc171930529 \h </w:instrText>
      </w:r>
      <w:r>
        <w:rPr>
          <w:noProof/>
        </w:rPr>
      </w:r>
      <w:r>
        <w:rPr>
          <w:noProof/>
        </w:rPr>
        <w:fldChar w:fldCharType="separate"/>
      </w:r>
      <w:r>
        <w:rPr>
          <w:noProof/>
        </w:rPr>
        <w:t>35</w:t>
      </w:r>
      <w:r>
        <w:rPr>
          <w:noProof/>
        </w:rPr>
        <w:fldChar w:fldCharType="end"/>
      </w:r>
    </w:p>
    <w:p w14:paraId="3096E055" w14:textId="61A03F75" w:rsidR="007C7C1C" w:rsidRDefault="007C7C1C">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_Toc171930530 \h </w:instrText>
      </w:r>
      <w:r>
        <w:rPr>
          <w:noProof/>
        </w:rPr>
      </w:r>
      <w:r>
        <w:rPr>
          <w:noProof/>
        </w:rPr>
        <w:fldChar w:fldCharType="separate"/>
      </w:r>
      <w:r>
        <w:rPr>
          <w:noProof/>
        </w:rPr>
        <w:t>35</w:t>
      </w:r>
      <w:r>
        <w:rPr>
          <w:noProof/>
        </w:rPr>
        <w:fldChar w:fldCharType="end"/>
      </w:r>
    </w:p>
    <w:p w14:paraId="2728D7ED" w14:textId="7FF8FF1B" w:rsidR="007C7C1C" w:rsidRDefault="007C7C1C">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_Toc171930531 \h </w:instrText>
      </w:r>
      <w:r>
        <w:rPr>
          <w:noProof/>
        </w:rPr>
      </w:r>
      <w:r>
        <w:rPr>
          <w:noProof/>
        </w:rPr>
        <w:fldChar w:fldCharType="separate"/>
      </w:r>
      <w:r>
        <w:rPr>
          <w:noProof/>
        </w:rPr>
        <w:t>36</w:t>
      </w:r>
      <w:r>
        <w:rPr>
          <w:noProof/>
        </w:rPr>
        <w:fldChar w:fldCharType="end"/>
      </w:r>
    </w:p>
    <w:p w14:paraId="64F057AB" w14:textId="1AB5EC8A" w:rsidR="007C7C1C" w:rsidRDefault="007C7C1C">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_Toc171930532 \h </w:instrText>
      </w:r>
      <w:r>
        <w:rPr>
          <w:noProof/>
        </w:rPr>
      </w:r>
      <w:r>
        <w:rPr>
          <w:noProof/>
        </w:rPr>
        <w:fldChar w:fldCharType="separate"/>
      </w:r>
      <w:r>
        <w:rPr>
          <w:noProof/>
        </w:rPr>
        <w:t>37</w:t>
      </w:r>
      <w:r>
        <w:rPr>
          <w:noProof/>
        </w:rPr>
        <w:fldChar w:fldCharType="end"/>
      </w:r>
    </w:p>
    <w:p w14:paraId="73601A47" w14:textId="72F84083" w:rsidR="007C7C1C" w:rsidRDefault="007C7C1C">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_Toc171930533 \h </w:instrText>
      </w:r>
      <w:r>
        <w:rPr>
          <w:noProof/>
        </w:rPr>
      </w:r>
      <w:r>
        <w:rPr>
          <w:noProof/>
        </w:rPr>
        <w:fldChar w:fldCharType="separate"/>
      </w:r>
      <w:r>
        <w:rPr>
          <w:noProof/>
        </w:rPr>
        <w:t>38</w:t>
      </w:r>
      <w:r>
        <w:rPr>
          <w:noProof/>
        </w:rPr>
        <w:fldChar w:fldCharType="end"/>
      </w:r>
    </w:p>
    <w:p w14:paraId="48DD09DB" w14:textId="3B55BFB9" w:rsidR="007C7C1C" w:rsidRDefault="007C7C1C">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_Toc171930534 \h </w:instrText>
      </w:r>
      <w:r>
        <w:rPr>
          <w:noProof/>
        </w:rPr>
      </w:r>
      <w:r>
        <w:rPr>
          <w:noProof/>
        </w:rPr>
        <w:fldChar w:fldCharType="separate"/>
      </w:r>
      <w:r>
        <w:rPr>
          <w:noProof/>
        </w:rPr>
        <w:t>38</w:t>
      </w:r>
      <w:r>
        <w:rPr>
          <w:noProof/>
        </w:rPr>
        <w:fldChar w:fldCharType="end"/>
      </w:r>
    </w:p>
    <w:p w14:paraId="62CFFE55" w14:textId="1E0C95F5" w:rsidR="007C7C1C" w:rsidRDefault="007C7C1C">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AD4D3E">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_Toc171930535 \h </w:instrText>
      </w:r>
      <w:r>
        <w:rPr>
          <w:noProof/>
        </w:rPr>
      </w:r>
      <w:r>
        <w:rPr>
          <w:noProof/>
        </w:rPr>
        <w:fldChar w:fldCharType="separate"/>
      </w:r>
      <w:r>
        <w:rPr>
          <w:noProof/>
        </w:rPr>
        <w:t>38</w:t>
      </w:r>
      <w:r>
        <w:rPr>
          <w:noProof/>
        </w:rPr>
        <w:fldChar w:fldCharType="end"/>
      </w:r>
    </w:p>
    <w:p w14:paraId="605CF2AC" w14:textId="64CBB6B0" w:rsidR="007C7C1C" w:rsidRDefault="007C7C1C">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_Toc171930536 \h </w:instrText>
      </w:r>
      <w:r>
        <w:rPr>
          <w:noProof/>
        </w:rPr>
      </w:r>
      <w:r>
        <w:rPr>
          <w:noProof/>
        </w:rPr>
        <w:fldChar w:fldCharType="separate"/>
      </w:r>
      <w:r>
        <w:rPr>
          <w:noProof/>
        </w:rPr>
        <w:t>38</w:t>
      </w:r>
      <w:r>
        <w:rPr>
          <w:noProof/>
        </w:rPr>
        <w:fldChar w:fldCharType="end"/>
      </w:r>
    </w:p>
    <w:p w14:paraId="68D68A9F" w14:textId="2E1FB266" w:rsidR="007C7C1C" w:rsidRDefault="007C7C1C">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_Toc171930537 \h </w:instrText>
      </w:r>
      <w:r>
        <w:rPr>
          <w:noProof/>
        </w:rPr>
      </w:r>
      <w:r>
        <w:rPr>
          <w:noProof/>
        </w:rPr>
        <w:fldChar w:fldCharType="separate"/>
      </w:r>
      <w:r>
        <w:rPr>
          <w:noProof/>
        </w:rPr>
        <w:t>39</w:t>
      </w:r>
      <w:r>
        <w:rPr>
          <w:noProof/>
        </w:rPr>
        <w:fldChar w:fldCharType="end"/>
      </w:r>
    </w:p>
    <w:p w14:paraId="0990E34F" w14:textId="4EEC13E4" w:rsidR="007C7C1C" w:rsidRDefault="007C7C1C">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_Toc171930538 \h </w:instrText>
      </w:r>
      <w:r>
        <w:rPr>
          <w:noProof/>
        </w:rPr>
      </w:r>
      <w:r>
        <w:rPr>
          <w:noProof/>
        </w:rPr>
        <w:fldChar w:fldCharType="separate"/>
      </w:r>
      <w:r>
        <w:rPr>
          <w:noProof/>
        </w:rPr>
        <w:t>39</w:t>
      </w:r>
      <w:r>
        <w:rPr>
          <w:noProof/>
        </w:rPr>
        <w:fldChar w:fldCharType="end"/>
      </w:r>
    </w:p>
    <w:p w14:paraId="166D169B" w14:textId="003D8F46" w:rsidR="007C7C1C" w:rsidRDefault="007C7C1C">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AD4D3E">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_Toc171930539 \h </w:instrText>
      </w:r>
      <w:r>
        <w:rPr>
          <w:noProof/>
        </w:rPr>
      </w:r>
      <w:r>
        <w:rPr>
          <w:noProof/>
        </w:rPr>
        <w:fldChar w:fldCharType="separate"/>
      </w:r>
      <w:r>
        <w:rPr>
          <w:noProof/>
        </w:rPr>
        <w:t>39</w:t>
      </w:r>
      <w:r>
        <w:rPr>
          <w:noProof/>
        </w:rPr>
        <w:fldChar w:fldCharType="end"/>
      </w:r>
    </w:p>
    <w:p w14:paraId="72090808" w14:textId="19ED09FE" w:rsidR="007C7C1C" w:rsidRDefault="007C7C1C">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_Toc171930540 \h </w:instrText>
      </w:r>
      <w:r>
        <w:rPr>
          <w:noProof/>
        </w:rPr>
      </w:r>
      <w:r>
        <w:rPr>
          <w:noProof/>
        </w:rPr>
        <w:fldChar w:fldCharType="separate"/>
      </w:r>
      <w:r>
        <w:rPr>
          <w:noProof/>
        </w:rPr>
        <w:t>39</w:t>
      </w:r>
      <w:r>
        <w:rPr>
          <w:noProof/>
        </w:rPr>
        <w:fldChar w:fldCharType="end"/>
      </w:r>
    </w:p>
    <w:p w14:paraId="5F85FEEF" w14:textId="4E5CF177" w:rsidR="007C7C1C" w:rsidRDefault="007C7C1C">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_Toc171930541 \h </w:instrText>
      </w:r>
      <w:r>
        <w:rPr>
          <w:noProof/>
        </w:rPr>
      </w:r>
      <w:r>
        <w:rPr>
          <w:noProof/>
        </w:rPr>
        <w:fldChar w:fldCharType="separate"/>
      </w:r>
      <w:r>
        <w:rPr>
          <w:noProof/>
        </w:rPr>
        <w:t>39</w:t>
      </w:r>
      <w:r>
        <w:rPr>
          <w:noProof/>
        </w:rPr>
        <w:fldChar w:fldCharType="end"/>
      </w:r>
    </w:p>
    <w:p w14:paraId="3292038C" w14:textId="781E892C" w:rsidR="007C7C1C" w:rsidRDefault="007C7C1C">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_Toc171930542 \h </w:instrText>
      </w:r>
      <w:r>
        <w:rPr>
          <w:noProof/>
        </w:rPr>
      </w:r>
      <w:r>
        <w:rPr>
          <w:noProof/>
        </w:rPr>
        <w:fldChar w:fldCharType="separate"/>
      </w:r>
      <w:r>
        <w:rPr>
          <w:noProof/>
        </w:rPr>
        <w:t>39</w:t>
      </w:r>
      <w:r>
        <w:rPr>
          <w:noProof/>
        </w:rPr>
        <w:fldChar w:fldCharType="end"/>
      </w:r>
    </w:p>
    <w:p w14:paraId="269EDAD7" w14:textId="24515B3E" w:rsidR="007C7C1C" w:rsidRDefault="007C7C1C">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AD4D3E">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_Toc171930543 \h </w:instrText>
      </w:r>
      <w:r>
        <w:rPr>
          <w:noProof/>
        </w:rPr>
      </w:r>
      <w:r>
        <w:rPr>
          <w:noProof/>
        </w:rPr>
        <w:fldChar w:fldCharType="separate"/>
      </w:r>
      <w:r>
        <w:rPr>
          <w:noProof/>
        </w:rPr>
        <w:t>39</w:t>
      </w:r>
      <w:r>
        <w:rPr>
          <w:noProof/>
        </w:rPr>
        <w:fldChar w:fldCharType="end"/>
      </w:r>
    </w:p>
    <w:p w14:paraId="373E40CC" w14:textId="25AB17EB" w:rsidR="007C7C1C" w:rsidRDefault="007C7C1C">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_Toc171930544 \h </w:instrText>
      </w:r>
      <w:r>
        <w:rPr>
          <w:noProof/>
        </w:rPr>
      </w:r>
      <w:r>
        <w:rPr>
          <w:noProof/>
        </w:rPr>
        <w:fldChar w:fldCharType="separate"/>
      </w:r>
      <w:r>
        <w:rPr>
          <w:noProof/>
        </w:rPr>
        <w:t>39</w:t>
      </w:r>
      <w:r>
        <w:rPr>
          <w:noProof/>
        </w:rPr>
        <w:fldChar w:fldCharType="end"/>
      </w:r>
    </w:p>
    <w:p w14:paraId="6A48B204" w14:textId="25959A5F" w:rsidR="007C7C1C" w:rsidRDefault="007C7C1C">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_Toc171930545 \h </w:instrText>
      </w:r>
      <w:r>
        <w:rPr>
          <w:noProof/>
        </w:rPr>
      </w:r>
      <w:r>
        <w:rPr>
          <w:noProof/>
        </w:rPr>
        <w:fldChar w:fldCharType="separate"/>
      </w:r>
      <w:r>
        <w:rPr>
          <w:noProof/>
        </w:rPr>
        <w:t>40</w:t>
      </w:r>
      <w:r>
        <w:rPr>
          <w:noProof/>
        </w:rPr>
        <w:fldChar w:fldCharType="end"/>
      </w:r>
    </w:p>
    <w:p w14:paraId="01E2307A" w14:textId="195EE62F" w:rsidR="007C7C1C" w:rsidRDefault="007C7C1C">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_Toc171930546 \h </w:instrText>
      </w:r>
      <w:r>
        <w:rPr>
          <w:noProof/>
        </w:rPr>
      </w:r>
      <w:r>
        <w:rPr>
          <w:noProof/>
        </w:rPr>
        <w:fldChar w:fldCharType="separate"/>
      </w:r>
      <w:r>
        <w:rPr>
          <w:noProof/>
        </w:rPr>
        <w:t>40</w:t>
      </w:r>
      <w:r>
        <w:rPr>
          <w:noProof/>
        </w:rPr>
        <w:fldChar w:fldCharType="end"/>
      </w:r>
    </w:p>
    <w:p w14:paraId="5D6A76CF" w14:textId="4CDFDDB0" w:rsidR="007C7C1C" w:rsidRDefault="007C7C1C">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AD4D3E">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_Toc171930547 \h </w:instrText>
      </w:r>
      <w:r>
        <w:rPr>
          <w:noProof/>
        </w:rPr>
      </w:r>
      <w:r>
        <w:rPr>
          <w:noProof/>
        </w:rPr>
        <w:fldChar w:fldCharType="separate"/>
      </w:r>
      <w:r>
        <w:rPr>
          <w:noProof/>
        </w:rPr>
        <w:t>40</w:t>
      </w:r>
      <w:r>
        <w:rPr>
          <w:noProof/>
        </w:rPr>
        <w:fldChar w:fldCharType="end"/>
      </w:r>
    </w:p>
    <w:p w14:paraId="585CCFC6" w14:textId="7096629E" w:rsidR="007C7C1C" w:rsidRDefault="007C7C1C">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_Toc171930548 \h </w:instrText>
      </w:r>
      <w:r>
        <w:rPr>
          <w:noProof/>
        </w:rPr>
      </w:r>
      <w:r>
        <w:rPr>
          <w:noProof/>
        </w:rPr>
        <w:fldChar w:fldCharType="separate"/>
      </w:r>
      <w:r>
        <w:rPr>
          <w:noProof/>
        </w:rPr>
        <w:t>40</w:t>
      </w:r>
      <w:r>
        <w:rPr>
          <w:noProof/>
        </w:rPr>
        <w:fldChar w:fldCharType="end"/>
      </w:r>
    </w:p>
    <w:p w14:paraId="7B9BB0F9" w14:textId="5E91883D" w:rsidR="007C7C1C" w:rsidRDefault="007C7C1C">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_Toc171930549 \h </w:instrText>
      </w:r>
      <w:r>
        <w:rPr>
          <w:noProof/>
        </w:rPr>
      </w:r>
      <w:r>
        <w:rPr>
          <w:noProof/>
        </w:rPr>
        <w:fldChar w:fldCharType="separate"/>
      </w:r>
      <w:r>
        <w:rPr>
          <w:noProof/>
        </w:rPr>
        <w:t>40</w:t>
      </w:r>
      <w:r>
        <w:rPr>
          <w:noProof/>
        </w:rPr>
        <w:fldChar w:fldCharType="end"/>
      </w:r>
    </w:p>
    <w:p w14:paraId="1EE13CB1" w14:textId="655578E3" w:rsidR="007C7C1C" w:rsidRDefault="007C7C1C">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_Toc171930550 \h </w:instrText>
      </w:r>
      <w:r>
        <w:rPr>
          <w:noProof/>
        </w:rPr>
      </w:r>
      <w:r>
        <w:rPr>
          <w:noProof/>
        </w:rPr>
        <w:fldChar w:fldCharType="separate"/>
      </w:r>
      <w:r>
        <w:rPr>
          <w:noProof/>
        </w:rPr>
        <w:t>40</w:t>
      </w:r>
      <w:r>
        <w:rPr>
          <w:noProof/>
        </w:rPr>
        <w:fldChar w:fldCharType="end"/>
      </w:r>
    </w:p>
    <w:p w14:paraId="41E20C12" w14:textId="775ABF13" w:rsidR="007C7C1C" w:rsidRDefault="007C7C1C">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AD4D3E">
        <w:rPr>
          <w:rFonts w:ascii="Courier New" w:hAnsi="Courier New" w:cs="Courier New"/>
          <w:noProof/>
        </w:rPr>
        <w:t>Void</w:t>
      </w:r>
      <w:r>
        <w:rPr>
          <w:noProof/>
        </w:rPr>
        <w:tab/>
      </w:r>
      <w:r>
        <w:rPr>
          <w:noProof/>
        </w:rPr>
        <w:fldChar w:fldCharType="begin" w:fldLock="1"/>
      </w:r>
      <w:r>
        <w:rPr>
          <w:noProof/>
        </w:rPr>
        <w:instrText xml:space="preserve"> PAGEREF _Toc171930551 \h </w:instrText>
      </w:r>
      <w:r>
        <w:rPr>
          <w:noProof/>
        </w:rPr>
      </w:r>
      <w:r>
        <w:rPr>
          <w:noProof/>
        </w:rPr>
        <w:fldChar w:fldCharType="separate"/>
      </w:r>
      <w:r>
        <w:rPr>
          <w:noProof/>
        </w:rPr>
        <w:t>40</w:t>
      </w:r>
      <w:r>
        <w:rPr>
          <w:noProof/>
        </w:rPr>
        <w:fldChar w:fldCharType="end"/>
      </w:r>
    </w:p>
    <w:p w14:paraId="17F5EA1B" w14:textId="4C5A7CBC" w:rsidR="007C7C1C" w:rsidRDefault="007C7C1C">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_Toc171930552 \h </w:instrText>
      </w:r>
      <w:r>
        <w:rPr>
          <w:noProof/>
        </w:rPr>
      </w:r>
      <w:r>
        <w:rPr>
          <w:noProof/>
        </w:rPr>
        <w:fldChar w:fldCharType="separate"/>
      </w:r>
      <w:r>
        <w:rPr>
          <w:noProof/>
        </w:rPr>
        <w:t>40</w:t>
      </w:r>
      <w:r>
        <w:rPr>
          <w:noProof/>
        </w:rPr>
        <w:fldChar w:fldCharType="end"/>
      </w:r>
    </w:p>
    <w:p w14:paraId="5022BFEF" w14:textId="727D1CA4" w:rsidR="007C7C1C" w:rsidRDefault="007C7C1C">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_Toc171930553 \h </w:instrText>
      </w:r>
      <w:r>
        <w:rPr>
          <w:noProof/>
        </w:rPr>
      </w:r>
      <w:r>
        <w:rPr>
          <w:noProof/>
        </w:rPr>
        <w:fldChar w:fldCharType="separate"/>
      </w:r>
      <w:r>
        <w:rPr>
          <w:noProof/>
        </w:rPr>
        <w:t>40</w:t>
      </w:r>
      <w:r>
        <w:rPr>
          <w:noProof/>
        </w:rPr>
        <w:fldChar w:fldCharType="end"/>
      </w:r>
    </w:p>
    <w:p w14:paraId="602A2185" w14:textId="01854402" w:rsidR="007C7C1C" w:rsidRDefault="007C7C1C">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_Toc171930554 \h </w:instrText>
      </w:r>
      <w:r>
        <w:rPr>
          <w:noProof/>
        </w:rPr>
      </w:r>
      <w:r>
        <w:rPr>
          <w:noProof/>
        </w:rPr>
        <w:fldChar w:fldCharType="separate"/>
      </w:r>
      <w:r>
        <w:rPr>
          <w:noProof/>
        </w:rPr>
        <w:t>41</w:t>
      </w:r>
      <w:r>
        <w:rPr>
          <w:noProof/>
        </w:rPr>
        <w:fldChar w:fldCharType="end"/>
      </w:r>
    </w:p>
    <w:p w14:paraId="4B54C228" w14:textId="64434D05" w:rsidR="007C7C1C" w:rsidRDefault="007C7C1C">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_Toc171930555 \h </w:instrText>
      </w:r>
      <w:r>
        <w:rPr>
          <w:noProof/>
        </w:rPr>
      </w:r>
      <w:r>
        <w:rPr>
          <w:noProof/>
        </w:rPr>
        <w:fldChar w:fldCharType="separate"/>
      </w:r>
      <w:r>
        <w:rPr>
          <w:noProof/>
        </w:rPr>
        <w:t>44</w:t>
      </w:r>
      <w:r>
        <w:rPr>
          <w:noProof/>
        </w:rPr>
        <w:fldChar w:fldCharType="end"/>
      </w:r>
    </w:p>
    <w:p w14:paraId="0DA96661" w14:textId="19DBBE30" w:rsidR="007C7C1C" w:rsidRDefault="007C7C1C">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_Toc171930556 \h </w:instrText>
      </w:r>
      <w:r>
        <w:rPr>
          <w:noProof/>
        </w:rPr>
      </w:r>
      <w:r>
        <w:rPr>
          <w:noProof/>
        </w:rPr>
        <w:fldChar w:fldCharType="separate"/>
      </w:r>
      <w:r>
        <w:rPr>
          <w:noProof/>
        </w:rPr>
        <w:t>48</w:t>
      </w:r>
      <w:r>
        <w:rPr>
          <w:noProof/>
        </w:rPr>
        <w:fldChar w:fldCharType="end"/>
      </w:r>
    </w:p>
    <w:p w14:paraId="36C955A8" w14:textId="4D1F5C82" w:rsidR="007C7C1C" w:rsidRDefault="007C7C1C">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_Toc171930557 \h </w:instrText>
      </w:r>
      <w:r>
        <w:rPr>
          <w:noProof/>
        </w:rPr>
      </w:r>
      <w:r>
        <w:rPr>
          <w:noProof/>
        </w:rPr>
        <w:fldChar w:fldCharType="separate"/>
      </w:r>
      <w:r>
        <w:rPr>
          <w:noProof/>
        </w:rPr>
        <w:t>49</w:t>
      </w:r>
      <w:r>
        <w:rPr>
          <w:noProof/>
        </w:rPr>
        <w:fldChar w:fldCharType="end"/>
      </w:r>
    </w:p>
    <w:p w14:paraId="64E7CD45" w14:textId="40539EB7" w:rsidR="007C7C1C" w:rsidRDefault="007C7C1C">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_Toc171930558 \h </w:instrText>
      </w:r>
      <w:r>
        <w:rPr>
          <w:noProof/>
        </w:rPr>
      </w:r>
      <w:r>
        <w:rPr>
          <w:noProof/>
        </w:rPr>
        <w:fldChar w:fldCharType="separate"/>
      </w:r>
      <w:r>
        <w:rPr>
          <w:noProof/>
        </w:rPr>
        <w:t>52</w:t>
      </w:r>
      <w:r>
        <w:rPr>
          <w:noProof/>
        </w:rPr>
        <w:fldChar w:fldCharType="end"/>
      </w:r>
    </w:p>
    <w:p w14:paraId="2BBAB599" w14:textId="78035EA0" w:rsidR="007C7C1C" w:rsidRDefault="007C7C1C">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_Toc171930559 \h </w:instrText>
      </w:r>
      <w:r>
        <w:rPr>
          <w:noProof/>
        </w:rPr>
      </w:r>
      <w:r>
        <w:rPr>
          <w:noProof/>
        </w:rPr>
        <w:fldChar w:fldCharType="separate"/>
      </w:r>
      <w:r>
        <w:rPr>
          <w:noProof/>
        </w:rPr>
        <w:t>53</w:t>
      </w:r>
      <w:r>
        <w:rPr>
          <w:noProof/>
        </w:rPr>
        <w:fldChar w:fldCharType="end"/>
      </w:r>
    </w:p>
    <w:p w14:paraId="34D566C7" w14:textId="180486A7" w:rsidR="007C7C1C" w:rsidRDefault="007C7C1C">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_Toc171930560 \h </w:instrText>
      </w:r>
      <w:r>
        <w:rPr>
          <w:noProof/>
        </w:rPr>
      </w:r>
      <w:r>
        <w:rPr>
          <w:noProof/>
        </w:rPr>
        <w:fldChar w:fldCharType="separate"/>
      </w:r>
      <w:r>
        <w:rPr>
          <w:noProof/>
        </w:rPr>
        <w:t>56</w:t>
      </w:r>
      <w:r>
        <w:rPr>
          <w:noProof/>
        </w:rPr>
        <w:fldChar w:fldCharType="end"/>
      </w:r>
    </w:p>
    <w:p w14:paraId="79D4C2F8" w14:textId="511CF905" w:rsidR="007C7C1C" w:rsidRDefault="007C7C1C">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_Toc171930561 \h </w:instrText>
      </w:r>
      <w:r>
        <w:rPr>
          <w:noProof/>
        </w:rPr>
      </w:r>
      <w:r>
        <w:rPr>
          <w:noProof/>
        </w:rPr>
        <w:fldChar w:fldCharType="separate"/>
      </w:r>
      <w:r>
        <w:rPr>
          <w:noProof/>
        </w:rPr>
        <w:t>56</w:t>
      </w:r>
      <w:r>
        <w:rPr>
          <w:noProof/>
        </w:rPr>
        <w:fldChar w:fldCharType="end"/>
      </w:r>
    </w:p>
    <w:p w14:paraId="7248ACC3" w14:textId="6F1AF17A" w:rsidR="007C7C1C" w:rsidRDefault="007C7C1C">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_Toc171930562 \h </w:instrText>
      </w:r>
      <w:r>
        <w:rPr>
          <w:noProof/>
        </w:rPr>
      </w:r>
      <w:r>
        <w:rPr>
          <w:noProof/>
        </w:rPr>
        <w:fldChar w:fldCharType="separate"/>
      </w:r>
      <w:r>
        <w:rPr>
          <w:noProof/>
        </w:rPr>
        <w:t>56</w:t>
      </w:r>
      <w:r>
        <w:rPr>
          <w:noProof/>
        </w:rPr>
        <w:fldChar w:fldCharType="end"/>
      </w:r>
    </w:p>
    <w:p w14:paraId="69189AAA" w14:textId="1C2CF18A" w:rsidR="007C7C1C" w:rsidRDefault="007C7C1C">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_Toc171930563 \h </w:instrText>
      </w:r>
      <w:r>
        <w:rPr>
          <w:noProof/>
        </w:rPr>
      </w:r>
      <w:r>
        <w:rPr>
          <w:noProof/>
        </w:rPr>
        <w:fldChar w:fldCharType="separate"/>
      </w:r>
      <w:r>
        <w:rPr>
          <w:noProof/>
        </w:rPr>
        <w:t>56</w:t>
      </w:r>
      <w:r>
        <w:rPr>
          <w:noProof/>
        </w:rPr>
        <w:fldChar w:fldCharType="end"/>
      </w:r>
    </w:p>
    <w:p w14:paraId="6FF26643" w14:textId="75309E1A" w:rsidR="007C7C1C" w:rsidRDefault="007C7C1C">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_Toc171930564 \h </w:instrText>
      </w:r>
      <w:r>
        <w:rPr>
          <w:noProof/>
        </w:rPr>
      </w:r>
      <w:r>
        <w:rPr>
          <w:noProof/>
        </w:rPr>
        <w:fldChar w:fldCharType="separate"/>
      </w:r>
      <w:r>
        <w:rPr>
          <w:noProof/>
        </w:rPr>
        <w:t>56</w:t>
      </w:r>
      <w:r>
        <w:rPr>
          <w:noProof/>
        </w:rPr>
        <w:fldChar w:fldCharType="end"/>
      </w:r>
    </w:p>
    <w:p w14:paraId="414A17DE" w14:textId="7120A5CC" w:rsidR="007C7C1C" w:rsidRDefault="007C7C1C">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_Toc171930565 \h </w:instrText>
      </w:r>
      <w:r>
        <w:rPr>
          <w:noProof/>
        </w:rPr>
      </w:r>
      <w:r>
        <w:rPr>
          <w:noProof/>
        </w:rPr>
        <w:fldChar w:fldCharType="separate"/>
      </w:r>
      <w:r>
        <w:rPr>
          <w:noProof/>
        </w:rPr>
        <w:t>56</w:t>
      </w:r>
      <w:r>
        <w:rPr>
          <w:noProof/>
        </w:rPr>
        <w:fldChar w:fldCharType="end"/>
      </w:r>
    </w:p>
    <w:p w14:paraId="52827F7B" w14:textId="17DB8198" w:rsidR="007C7C1C" w:rsidRDefault="007C7C1C">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_Toc171930566 \h </w:instrText>
      </w:r>
      <w:r>
        <w:rPr>
          <w:noProof/>
        </w:rPr>
      </w:r>
      <w:r>
        <w:rPr>
          <w:noProof/>
        </w:rPr>
        <w:fldChar w:fldCharType="separate"/>
      </w:r>
      <w:r>
        <w:rPr>
          <w:noProof/>
        </w:rPr>
        <w:t>56</w:t>
      </w:r>
      <w:r>
        <w:rPr>
          <w:noProof/>
        </w:rPr>
        <w:fldChar w:fldCharType="end"/>
      </w:r>
    </w:p>
    <w:p w14:paraId="736177BC" w14:textId="49278BC4" w:rsidR="007C7C1C" w:rsidRDefault="007C7C1C">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_Toc171930567 \h </w:instrText>
      </w:r>
      <w:r>
        <w:rPr>
          <w:noProof/>
        </w:rPr>
      </w:r>
      <w:r>
        <w:rPr>
          <w:noProof/>
        </w:rPr>
        <w:fldChar w:fldCharType="separate"/>
      </w:r>
      <w:r>
        <w:rPr>
          <w:noProof/>
        </w:rPr>
        <w:t>57</w:t>
      </w:r>
      <w:r>
        <w:rPr>
          <w:noProof/>
        </w:rPr>
        <w:fldChar w:fldCharType="end"/>
      </w:r>
    </w:p>
    <w:p w14:paraId="7D3B5045" w14:textId="646F2214" w:rsidR="007C7C1C" w:rsidRDefault="007C7C1C">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_Toc171930568 \h </w:instrText>
      </w:r>
      <w:r>
        <w:rPr>
          <w:noProof/>
        </w:rPr>
      </w:r>
      <w:r>
        <w:rPr>
          <w:noProof/>
        </w:rPr>
        <w:fldChar w:fldCharType="separate"/>
      </w:r>
      <w:r>
        <w:rPr>
          <w:noProof/>
        </w:rPr>
        <w:t>59</w:t>
      </w:r>
      <w:r>
        <w:rPr>
          <w:noProof/>
        </w:rPr>
        <w:fldChar w:fldCharType="end"/>
      </w:r>
    </w:p>
    <w:p w14:paraId="67835356" w14:textId="731CA2EF" w:rsidR="007C7C1C" w:rsidRDefault="007C7C1C">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_Toc171930569 \h </w:instrText>
      </w:r>
      <w:r>
        <w:rPr>
          <w:noProof/>
        </w:rPr>
      </w:r>
      <w:r>
        <w:rPr>
          <w:noProof/>
        </w:rPr>
        <w:fldChar w:fldCharType="separate"/>
      </w:r>
      <w:r>
        <w:rPr>
          <w:noProof/>
        </w:rPr>
        <w:t>59</w:t>
      </w:r>
      <w:r>
        <w:rPr>
          <w:noProof/>
        </w:rPr>
        <w:fldChar w:fldCharType="end"/>
      </w:r>
    </w:p>
    <w:p w14:paraId="3420F637" w14:textId="3074DD46" w:rsidR="007C7C1C" w:rsidRDefault="007C7C1C">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_Toc171930570 \h </w:instrText>
      </w:r>
      <w:r>
        <w:rPr>
          <w:noProof/>
        </w:rPr>
      </w:r>
      <w:r>
        <w:rPr>
          <w:noProof/>
        </w:rPr>
        <w:fldChar w:fldCharType="separate"/>
      </w:r>
      <w:r>
        <w:rPr>
          <w:noProof/>
        </w:rPr>
        <w:t>61</w:t>
      </w:r>
      <w:r>
        <w:rPr>
          <w:noProof/>
        </w:rPr>
        <w:fldChar w:fldCharType="end"/>
      </w:r>
    </w:p>
    <w:p w14:paraId="6F926C00" w14:textId="5BA5A0E3" w:rsidR="007C7C1C" w:rsidRDefault="007C7C1C">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_Toc171930571 \h </w:instrText>
      </w:r>
      <w:r>
        <w:rPr>
          <w:noProof/>
        </w:rPr>
      </w:r>
      <w:r>
        <w:rPr>
          <w:noProof/>
        </w:rPr>
        <w:fldChar w:fldCharType="separate"/>
      </w:r>
      <w:r>
        <w:rPr>
          <w:noProof/>
        </w:rPr>
        <w:t>63</w:t>
      </w:r>
      <w:r>
        <w:rPr>
          <w:noProof/>
        </w:rPr>
        <w:fldChar w:fldCharType="end"/>
      </w:r>
    </w:p>
    <w:p w14:paraId="5F463BE7" w14:textId="5E69C15D" w:rsidR="007C7C1C" w:rsidRDefault="007C7C1C">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_Toc171930572 \h </w:instrText>
      </w:r>
      <w:r>
        <w:rPr>
          <w:noProof/>
        </w:rPr>
      </w:r>
      <w:r>
        <w:rPr>
          <w:noProof/>
        </w:rPr>
        <w:fldChar w:fldCharType="separate"/>
      </w:r>
      <w:r>
        <w:rPr>
          <w:noProof/>
        </w:rPr>
        <w:t>64</w:t>
      </w:r>
      <w:r>
        <w:rPr>
          <w:noProof/>
        </w:rPr>
        <w:fldChar w:fldCharType="end"/>
      </w:r>
    </w:p>
    <w:p w14:paraId="2474E928" w14:textId="0209DB29" w:rsidR="007C7C1C" w:rsidRDefault="007C7C1C">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_Toc171930573 \h </w:instrText>
      </w:r>
      <w:r>
        <w:rPr>
          <w:noProof/>
        </w:rPr>
      </w:r>
      <w:r>
        <w:rPr>
          <w:noProof/>
        </w:rPr>
        <w:fldChar w:fldCharType="separate"/>
      </w:r>
      <w:r>
        <w:rPr>
          <w:noProof/>
        </w:rPr>
        <w:t>64</w:t>
      </w:r>
      <w:r>
        <w:rPr>
          <w:noProof/>
        </w:rPr>
        <w:fldChar w:fldCharType="end"/>
      </w:r>
    </w:p>
    <w:p w14:paraId="34216E03" w14:textId="2B1538A0" w:rsidR="007C7C1C" w:rsidRDefault="007C7C1C">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_Toc171930574 \h </w:instrText>
      </w:r>
      <w:r>
        <w:rPr>
          <w:noProof/>
        </w:rPr>
      </w:r>
      <w:r>
        <w:rPr>
          <w:noProof/>
        </w:rPr>
        <w:fldChar w:fldCharType="separate"/>
      </w:r>
      <w:r>
        <w:rPr>
          <w:noProof/>
        </w:rPr>
        <w:t>64</w:t>
      </w:r>
      <w:r>
        <w:rPr>
          <w:noProof/>
        </w:rPr>
        <w:fldChar w:fldCharType="end"/>
      </w:r>
    </w:p>
    <w:p w14:paraId="018631B3" w14:textId="28F5240F" w:rsidR="007C7C1C" w:rsidRDefault="007C7C1C">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_Toc171930575 \h </w:instrText>
      </w:r>
      <w:r>
        <w:rPr>
          <w:noProof/>
        </w:rPr>
      </w:r>
      <w:r>
        <w:rPr>
          <w:noProof/>
        </w:rPr>
        <w:fldChar w:fldCharType="separate"/>
      </w:r>
      <w:r>
        <w:rPr>
          <w:noProof/>
        </w:rPr>
        <w:t>65</w:t>
      </w:r>
      <w:r>
        <w:rPr>
          <w:noProof/>
        </w:rPr>
        <w:fldChar w:fldCharType="end"/>
      </w:r>
    </w:p>
    <w:p w14:paraId="142D53E1" w14:textId="064E888F" w:rsidR="007C7C1C" w:rsidRDefault="007C7C1C">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_Toc171930576 \h </w:instrText>
      </w:r>
      <w:r>
        <w:rPr>
          <w:noProof/>
        </w:rPr>
      </w:r>
      <w:r>
        <w:rPr>
          <w:noProof/>
        </w:rPr>
        <w:fldChar w:fldCharType="separate"/>
      </w:r>
      <w:r>
        <w:rPr>
          <w:noProof/>
        </w:rPr>
        <w:t>66</w:t>
      </w:r>
      <w:r>
        <w:rPr>
          <w:noProof/>
        </w:rPr>
        <w:fldChar w:fldCharType="end"/>
      </w:r>
    </w:p>
    <w:p w14:paraId="29F7ACE4" w14:textId="6239E45E" w:rsidR="007C7C1C" w:rsidRDefault="007C7C1C">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_Toc171930577 \h </w:instrText>
      </w:r>
      <w:r>
        <w:rPr>
          <w:noProof/>
        </w:rPr>
      </w:r>
      <w:r>
        <w:rPr>
          <w:noProof/>
        </w:rPr>
        <w:fldChar w:fldCharType="separate"/>
      </w:r>
      <w:r>
        <w:rPr>
          <w:noProof/>
        </w:rPr>
        <w:t>66</w:t>
      </w:r>
      <w:r>
        <w:rPr>
          <w:noProof/>
        </w:rPr>
        <w:fldChar w:fldCharType="end"/>
      </w:r>
    </w:p>
    <w:p w14:paraId="1DB0771E" w14:textId="7F164A16" w:rsidR="007C7C1C" w:rsidRDefault="007C7C1C">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_Toc171930578 \h </w:instrText>
      </w:r>
      <w:r>
        <w:rPr>
          <w:noProof/>
        </w:rPr>
      </w:r>
      <w:r>
        <w:rPr>
          <w:noProof/>
        </w:rPr>
        <w:fldChar w:fldCharType="separate"/>
      </w:r>
      <w:r>
        <w:rPr>
          <w:noProof/>
        </w:rPr>
        <w:t>67</w:t>
      </w:r>
      <w:r>
        <w:rPr>
          <w:noProof/>
        </w:rPr>
        <w:fldChar w:fldCharType="end"/>
      </w:r>
    </w:p>
    <w:p w14:paraId="15D67249" w14:textId="09FBB5A8" w:rsidR="007C7C1C" w:rsidRDefault="007C7C1C">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_Toc171930579 \h </w:instrText>
      </w:r>
      <w:r>
        <w:rPr>
          <w:noProof/>
        </w:rPr>
      </w:r>
      <w:r>
        <w:rPr>
          <w:noProof/>
        </w:rPr>
        <w:fldChar w:fldCharType="separate"/>
      </w:r>
      <w:r>
        <w:rPr>
          <w:noProof/>
        </w:rPr>
        <w:t>69</w:t>
      </w:r>
      <w:r>
        <w:rPr>
          <w:noProof/>
        </w:rPr>
        <w:fldChar w:fldCharType="end"/>
      </w:r>
    </w:p>
    <w:p w14:paraId="5EEB1513" w14:textId="5E398930" w:rsidR="007C7C1C" w:rsidRDefault="007C7C1C">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_Toc171930580 \h </w:instrText>
      </w:r>
      <w:r>
        <w:rPr>
          <w:noProof/>
        </w:rPr>
      </w:r>
      <w:r>
        <w:rPr>
          <w:noProof/>
        </w:rPr>
        <w:fldChar w:fldCharType="separate"/>
      </w:r>
      <w:r>
        <w:rPr>
          <w:noProof/>
        </w:rPr>
        <w:t>69</w:t>
      </w:r>
      <w:r>
        <w:rPr>
          <w:noProof/>
        </w:rPr>
        <w:fldChar w:fldCharType="end"/>
      </w:r>
    </w:p>
    <w:p w14:paraId="7B946515" w14:textId="29FEF2D3" w:rsidR="007C7C1C" w:rsidRDefault="007C7C1C">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_Toc171930581 \h </w:instrText>
      </w:r>
      <w:r>
        <w:rPr>
          <w:noProof/>
        </w:rPr>
      </w:r>
      <w:r>
        <w:rPr>
          <w:noProof/>
        </w:rPr>
        <w:fldChar w:fldCharType="separate"/>
      </w:r>
      <w:r>
        <w:rPr>
          <w:noProof/>
        </w:rPr>
        <w:t>69</w:t>
      </w:r>
      <w:r>
        <w:rPr>
          <w:noProof/>
        </w:rPr>
        <w:fldChar w:fldCharType="end"/>
      </w:r>
    </w:p>
    <w:p w14:paraId="06F6E3CC" w14:textId="5BFE0AC3" w:rsidR="007C7C1C" w:rsidRDefault="007C7C1C">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_Toc171930582 \h </w:instrText>
      </w:r>
      <w:r>
        <w:rPr>
          <w:noProof/>
        </w:rPr>
      </w:r>
      <w:r>
        <w:rPr>
          <w:noProof/>
        </w:rPr>
        <w:fldChar w:fldCharType="separate"/>
      </w:r>
      <w:r>
        <w:rPr>
          <w:noProof/>
        </w:rPr>
        <w:t>69</w:t>
      </w:r>
      <w:r>
        <w:rPr>
          <w:noProof/>
        </w:rPr>
        <w:fldChar w:fldCharType="end"/>
      </w:r>
    </w:p>
    <w:p w14:paraId="488DC4AD" w14:textId="264AC94D" w:rsidR="007C7C1C" w:rsidRDefault="007C7C1C">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_Toc171930583 \h </w:instrText>
      </w:r>
      <w:r>
        <w:rPr>
          <w:noProof/>
        </w:rPr>
      </w:r>
      <w:r>
        <w:rPr>
          <w:noProof/>
        </w:rPr>
        <w:fldChar w:fldCharType="separate"/>
      </w:r>
      <w:r>
        <w:rPr>
          <w:noProof/>
        </w:rPr>
        <w:t>69</w:t>
      </w:r>
      <w:r>
        <w:rPr>
          <w:noProof/>
        </w:rPr>
        <w:fldChar w:fldCharType="end"/>
      </w:r>
    </w:p>
    <w:p w14:paraId="01BF0A33" w14:textId="7B72841F" w:rsidR="007C7C1C" w:rsidRDefault="007C7C1C">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allocateNsi</w:t>
      </w:r>
      <w:r>
        <w:rPr>
          <w:noProof/>
        </w:rPr>
        <w:tab/>
      </w:r>
      <w:r>
        <w:rPr>
          <w:noProof/>
        </w:rPr>
        <w:fldChar w:fldCharType="begin" w:fldLock="1"/>
      </w:r>
      <w:r>
        <w:rPr>
          <w:noProof/>
        </w:rPr>
        <w:instrText xml:space="preserve"> PAGEREF _Toc171930584 \h </w:instrText>
      </w:r>
      <w:r>
        <w:rPr>
          <w:noProof/>
        </w:rPr>
      </w:r>
      <w:r>
        <w:rPr>
          <w:noProof/>
        </w:rPr>
        <w:fldChar w:fldCharType="separate"/>
      </w:r>
      <w:r>
        <w:rPr>
          <w:noProof/>
        </w:rPr>
        <w:t>69</w:t>
      </w:r>
      <w:r>
        <w:rPr>
          <w:noProof/>
        </w:rPr>
        <w:fldChar w:fldCharType="end"/>
      </w:r>
    </w:p>
    <w:p w14:paraId="18F708D7" w14:textId="42D95503" w:rsidR="007C7C1C" w:rsidRDefault="007C7C1C">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deallocateNsi</w:t>
      </w:r>
      <w:r>
        <w:rPr>
          <w:noProof/>
        </w:rPr>
        <w:tab/>
      </w:r>
      <w:r>
        <w:rPr>
          <w:noProof/>
        </w:rPr>
        <w:fldChar w:fldCharType="begin" w:fldLock="1"/>
      </w:r>
      <w:r>
        <w:rPr>
          <w:noProof/>
        </w:rPr>
        <w:instrText xml:space="preserve"> PAGEREF _Toc171930585 \h </w:instrText>
      </w:r>
      <w:r>
        <w:rPr>
          <w:noProof/>
        </w:rPr>
      </w:r>
      <w:r>
        <w:rPr>
          <w:noProof/>
        </w:rPr>
        <w:fldChar w:fldCharType="separate"/>
      </w:r>
      <w:r>
        <w:rPr>
          <w:noProof/>
        </w:rPr>
        <w:t>70</w:t>
      </w:r>
      <w:r>
        <w:rPr>
          <w:noProof/>
        </w:rPr>
        <w:fldChar w:fldCharType="end"/>
      </w:r>
    </w:p>
    <w:p w14:paraId="581AF06E" w14:textId="7147989B" w:rsidR="007C7C1C" w:rsidRDefault="007C7C1C">
      <w:pPr>
        <w:pStyle w:val="TOC4"/>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Resources9.1.2.0 Resource structure</w:t>
      </w:r>
      <w:r>
        <w:rPr>
          <w:noProof/>
        </w:rPr>
        <w:tab/>
      </w:r>
      <w:r>
        <w:rPr>
          <w:noProof/>
        </w:rPr>
        <w:fldChar w:fldCharType="begin" w:fldLock="1"/>
      </w:r>
      <w:r>
        <w:rPr>
          <w:noProof/>
        </w:rPr>
        <w:instrText xml:space="preserve"> PAGEREF _Toc171930586 \h </w:instrText>
      </w:r>
      <w:r>
        <w:rPr>
          <w:noProof/>
        </w:rPr>
      </w:r>
      <w:r>
        <w:rPr>
          <w:noProof/>
        </w:rPr>
        <w:fldChar w:fldCharType="separate"/>
      </w:r>
      <w:r>
        <w:rPr>
          <w:noProof/>
        </w:rPr>
        <w:t>70</w:t>
      </w:r>
      <w:r>
        <w:rPr>
          <w:noProof/>
        </w:rPr>
        <w:fldChar w:fldCharType="end"/>
      </w:r>
    </w:p>
    <w:p w14:paraId="1C869204" w14:textId="1A53FD0E" w:rsidR="007C7C1C" w:rsidRDefault="007C7C1C">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_Toc171930587 \h </w:instrText>
      </w:r>
      <w:r>
        <w:rPr>
          <w:noProof/>
        </w:rPr>
      </w:r>
      <w:r>
        <w:rPr>
          <w:noProof/>
        </w:rPr>
        <w:fldChar w:fldCharType="separate"/>
      </w:r>
      <w:r>
        <w:rPr>
          <w:noProof/>
        </w:rPr>
        <w:t>71</w:t>
      </w:r>
      <w:r>
        <w:rPr>
          <w:noProof/>
        </w:rPr>
        <w:fldChar w:fldCharType="end"/>
      </w:r>
    </w:p>
    <w:p w14:paraId="719C6610" w14:textId="4811EF8A" w:rsidR="007C7C1C" w:rsidRDefault="007C7C1C">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_Toc171930588 \h </w:instrText>
      </w:r>
      <w:r>
        <w:rPr>
          <w:noProof/>
        </w:rPr>
      </w:r>
      <w:r>
        <w:rPr>
          <w:noProof/>
        </w:rPr>
        <w:fldChar w:fldCharType="separate"/>
      </w:r>
      <w:r>
        <w:rPr>
          <w:noProof/>
        </w:rPr>
        <w:t>71</w:t>
      </w:r>
      <w:r>
        <w:rPr>
          <w:noProof/>
        </w:rPr>
        <w:fldChar w:fldCharType="end"/>
      </w:r>
    </w:p>
    <w:p w14:paraId="18046003" w14:textId="2868B95F" w:rsidR="007C7C1C" w:rsidRDefault="007C7C1C">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_Toc171930589 \h </w:instrText>
      </w:r>
      <w:r>
        <w:rPr>
          <w:noProof/>
        </w:rPr>
      </w:r>
      <w:r>
        <w:rPr>
          <w:noProof/>
        </w:rPr>
        <w:fldChar w:fldCharType="separate"/>
      </w:r>
      <w:r>
        <w:rPr>
          <w:noProof/>
        </w:rPr>
        <w:t>72</w:t>
      </w:r>
      <w:r>
        <w:rPr>
          <w:noProof/>
        </w:rPr>
        <w:fldChar w:fldCharType="end"/>
      </w:r>
    </w:p>
    <w:p w14:paraId="7AE411A7" w14:textId="3631DCED" w:rsidR="007C7C1C" w:rsidRDefault="007C7C1C">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_Toc171930590 \h </w:instrText>
      </w:r>
      <w:r>
        <w:rPr>
          <w:noProof/>
        </w:rPr>
      </w:r>
      <w:r>
        <w:rPr>
          <w:noProof/>
        </w:rPr>
        <w:fldChar w:fldCharType="separate"/>
      </w:r>
      <w:r>
        <w:rPr>
          <w:noProof/>
        </w:rPr>
        <w:t>73</w:t>
      </w:r>
      <w:r>
        <w:rPr>
          <w:noProof/>
        </w:rPr>
        <w:fldChar w:fldCharType="end"/>
      </w:r>
    </w:p>
    <w:p w14:paraId="1A862736" w14:textId="2C9CFB37" w:rsidR="007C7C1C" w:rsidRDefault="007C7C1C">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_Toc171930591 \h </w:instrText>
      </w:r>
      <w:r>
        <w:rPr>
          <w:noProof/>
        </w:rPr>
      </w:r>
      <w:r>
        <w:rPr>
          <w:noProof/>
        </w:rPr>
        <w:fldChar w:fldCharType="separate"/>
      </w:r>
      <w:r>
        <w:rPr>
          <w:noProof/>
        </w:rPr>
        <w:t>73</w:t>
      </w:r>
      <w:r>
        <w:rPr>
          <w:noProof/>
        </w:rPr>
        <w:fldChar w:fldCharType="end"/>
      </w:r>
    </w:p>
    <w:p w14:paraId="279AF9B1" w14:textId="11BAD13C" w:rsidR="007C7C1C" w:rsidRDefault="007C7C1C">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_Toc171930592 \h </w:instrText>
      </w:r>
      <w:r>
        <w:rPr>
          <w:noProof/>
        </w:rPr>
      </w:r>
      <w:r>
        <w:rPr>
          <w:noProof/>
        </w:rPr>
        <w:fldChar w:fldCharType="separate"/>
      </w:r>
      <w:r>
        <w:rPr>
          <w:noProof/>
        </w:rPr>
        <w:t>73</w:t>
      </w:r>
      <w:r>
        <w:rPr>
          <w:noProof/>
        </w:rPr>
        <w:fldChar w:fldCharType="end"/>
      </w:r>
    </w:p>
    <w:p w14:paraId="7F69C22E" w14:textId="594ED837" w:rsidR="007C7C1C" w:rsidRDefault="007C7C1C">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allocateNssi</w:t>
      </w:r>
      <w:r>
        <w:rPr>
          <w:noProof/>
        </w:rPr>
        <w:tab/>
      </w:r>
      <w:r>
        <w:rPr>
          <w:noProof/>
        </w:rPr>
        <w:fldChar w:fldCharType="begin" w:fldLock="1"/>
      </w:r>
      <w:r>
        <w:rPr>
          <w:noProof/>
        </w:rPr>
        <w:instrText xml:space="preserve"> PAGEREF _Toc171930593 \h </w:instrText>
      </w:r>
      <w:r>
        <w:rPr>
          <w:noProof/>
        </w:rPr>
      </w:r>
      <w:r>
        <w:rPr>
          <w:noProof/>
        </w:rPr>
        <w:fldChar w:fldCharType="separate"/>
      </w:r>
      <w:r>
        <w:rPr>
          <w:noProof/>
        </w:rPr>
        <w:t>73</w:t>
      </w:r>
      <w:r>
        <w:rPr>
          <w:noProof/>
        </w:rPr>
        <w:fldChar w:fldCharType="end"/>
      </w:r>
    </w:p>
    <w:p w14:paraId="174B5879" w14:textId="40D1C17E" w:rsidR="007C7C1C" w:rsidRDefault="007C7C1C">
      <w:pPr>
        <w:pStyle w:val="TOC4"/>
        <w:rPr>
          <w:rFonts w:ascii="Calibri" w:hAnsi="Calibri"/>
          <w:noProof/>
          <w:kern w:val="2"/>
          <w:sz w:val="22"/>
          <w:szCs w:val="22"/>
          <w:lang w:eastAsia="en-GB"/>
        </w:rPr>
      </w:pPr>
      <w:r>
        <w:rPr>
          <w:noProof/>
        </w:rPr>
        <w:t>9.2.1.3</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deallocateNssi</w:t>
      </w:r>
      <w:r>
        <w:rPr>
          <w:noProof/>
        </w:rPr>
        <w:tab/>
      </w:r>
      <w:r>
        <w:rPr>
          <w:noProof/>
        </w:rPr>
        <w:fldChar w:fldCharType="begin" w:fldLock="1"/>
      </w:r>
      <w:r>
        <w:rPr>
          <w:noProof/>
        </w:rPr>
        <w:instrText xml:space="preserve"> PAGEREF _Toc171930594 \h </w:instrText>
      </w:r>
      <w:r>
        <w:rPr>
          <w:noProof/>
        </w:rPr>
      </w:r>
      <w:r>
        <w:rPr>
          <w:noProof/>
        </w:rPr>
        <w:fldChar w:fldCharType="separate"/>
      </w:r>
      <w:r>
        <w:rPr>
          <w:noProof/>
        </w:rPr>
        <w:t>74</w:t>
      </w:r>
      <w:r>
        <w:rPr>
          <w:noProof/>
        </w:rPr>
        <w:fldChar w:fldCharType="end"/>
      </w:r>
    </w:p>
    <w:p w14:paraId="408DD3E0" w14:textId="05B085B0" w:rsidR="007C7C1C" w:rsidRDefault="007C7C1C">
      <w:pPr>
        <w:pStyle w:val="TOC3"/>
        <w:rPr>
          <w:rFonts w:ascii="Calibri" w:hAnsi="Calibri"/>
          <w:noProof/>
          <w:kern w:val="2"/>
          <w:sz w:val="22"/>
          <w:szCs w:val="22"/>
          <w:lang w:eastAsia="en-GB"/>
        </w:rPr>
      </w:pPr>
      <w:r>
        <w:rPr>
          <w:noProof/>
        </w:rPr>
        <w:lastRenderedPageBreak/>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_Toc171930595 \h </w:instrText>
      </w:r>
      <w:r>
        <w:rPr>
          <w:noProof/>
        </w:rPr>
      </w:r>
      <w:r>
        <w:rPr>
          <w:noProof/>
        </w:rPr>
        <w:fldChar w:fldCharType="separate"/>
      </w:r>
      <w:r>
        <w:rPr>
          <w:noProof/>
        </w:rPr>
        <w:t>74</w:t>
      </w:r>
      <w:r>
        <w:rPr>
          <w:noProof/>
        </w:rPr>
        <w:fldChar w:fldCharType="end"/>
      </w:r>
    </w:p>
    <w:p w14:paraId="1C0621E0" w14:textId="126507CC" w:rsidR="007C7C1C" w:rsidRDefault="007C7C1C">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_Toc171930596 \h </w:instrText>
      </w:r>
      <w:r>
        <w:rPr>
          <w:noProof/>
        </w:rPr>
      </w:r>
      <w:r>
        <w:rPr>
          <w:noProof/>
        </w:rPr>
        <w:fldChar w:fldCharType="separate"/>
      </w:r>
      <w:r>
        <w:rPr>
          <w:noProof/>
        </w:rPr>
        <w:t>74</w:t>
      </w:r>
      <w:r>
        <w:rPr>
          <w:noProof/>
        </w:rPr>
        <w:fldChar w:fldCharType="end"/>
      </w:r>
    </w:p>
    <w:p w14:paraId="324E5EA0" w14:textId="13A1140E" w:rsidR="007C7C1C" w:rsidRDefault="007C7C1C">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_Toc171930597 \h </w:instrText>
      </w:r>
      <w:r>
        <w:rPr>
          <w:noProof/>
        </w:rPr>
      </w:r>
      <w:r>
        <w:rPr>
          <w:noProof/>
        </w:rPr>
        <w:fldChar w:fldCharType="separate"/>
      </w:r>
      <w:r>
        <w:rPr>
          <w:noProof/>
        </w:rPr>
        <w:t>75</w:t>
      </w:r>
      <w:r>
        <w:rPr>
          <w:noProof/>
        </w:rPr>
        <w:fldChar w:fldCharType="end"/>
      </w:r>
    </w:p>
    <w:p w14:paraId="0390E836" w14:textId="070979D9" w:rsidR="007C7C1C" w:rsidRDefault="007C7C1C">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_Toc171930598 \h </w:instrText>
      </w:r>
      <w:r>
        <w:rPr>
          <w:noProof/>
        </w:rPr>
      </w:r>
      <w:r>
        <w:rPr>
          <w:noProof/>
        </w:rPr>
        <w:fldChar w:fldCharType="separate"/>
      </w:r>
      <w:r>
        <w:rPr>
          <w:noProof/>
        </w:rPr>
        <w:t>75</w:t>
      </w:r>
      <w:r>
        <w:rPr>
          <w:noProof/>
        </w:rPr>
        <w:fldChar w:fldCharType="end"/>
      </w:r>
    </w:p>
    <w:p w14:paraId="6929090D" w14:textId="7EB36164" w:rsidR="007C7C1C" w:rsidRDefault="007C7C1C">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_Toc171930599 \h </w:instrText>
      </w:r>
      <w:r>
        <w:rPr>
          <w:noProof/>
        </w:rPr>
      </w:r>
      <w:r>
        <w:rPr>
          <w:noProof/>
        </w:rPr>
        <w:fldChar w:fldCharType="separate"/>
      </w:r>
      <w:r>
        <w:rPr>
          <w:noProof/>
        </w:rPr>
        <w:t>76</w:t>
      </w:r>
      <w:r>
        <w:rPr>
          <w:noProof/>
        </w:rPr>
        <w:fldChar w:fldCharType="end"/>
      </w:r>
    </w:p>
    <w:p w14:paraId="664D22B8" w14:textId="1D66FBE6" w:rsidR="007C7C1C" w:rsidRDefault="007C7C1C">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_Toc171930600 \h </w:instrText>
      </w:r>
      <w:r>
        <w:rPr>
          <w:noProof/>
        </w:rPr>
      </w:r>
      <w:r>
        <w:rPr>
          <w:noProof/>
        </w:rPr>
        <w:fldChar w:fldCharType="separate"/>
      </w:r>
      <w:r>
        <w:rPr>
          <w:noProof/>
        </w:rPr>
        <w:t>77</w:t>
      </w:r>
      <w:r>
        <w:rPr>
          <w:noProof/>
        </w:rPr>
        <w:fldChar w:fldCharType="end"/>
      </w:r>
    </w:p>
    <w:p w14:paraId="3839D55F" w14:textId="5092C102" w:rsidR="007C7C1C" w:rsidRDefault="007C7C1C">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_Toc171930601 \h </w:instrText>
      </w:r>
      <w:r>
        <w:rPr>
          <w:noProof/>
        </w:rPr>
      </w:r>
      <w:r>
        <w:rPr>
          <w:noProof/>
        </w:rPr>
        <w:fldChar w:fldCharType="separate"/>
      </w:r>
      <w:r>
        <w:rPr>
          <w:noProof/>
        </w:rPr>
        <w:t>77</w:t>
      </w:r>
      <w:r>
        <w:rPr>
          <w:noProof/>
        </w:rPr>
        <w:fldChar w:fldCharType="end"/>
      </w:r>
    </w:p>
    <w:p w14:paraId="1DBB5FE7" w14:textId="0A8004E8" w:rsidR="007C7C1C" w:rsidRDefault="007C7C1C">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_Toc171930602 \h </w:instrText>
      </w:r>
      <w:r>
        <w:rPr>
          <w:noProof/>
        </w:rPr>
      </w:r>
      <w:r>
        <w:rPr>
          <w:noProof/>
        </w:rPr>
        <w:fldChar w:fldCharType="separate"/>
      </w:r>
      <w:r>
        <w:rPr>
          <w:noProof/>
        </w:rPr>
        <w:t>77</w:t>
      </w:r>
      <w:r>
        <w:rPr>
          <w:noProof/>
        </w:rPr>
        <w:fldChar w:fldCharType="end"/>
      </w:r>
    </w:p>
    <w:p w14:paraId="385AD1D9" w14:textId="32E8A407" w:rsidR="007C7C1C" w:rsidRDefault="007C7C1C" w:rsidP="007C7C1C">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_Toc171930603 \h </w:instrText>
      </w:r>
      <w:r>
        <w:rPr>
          <w:noProof/>
        </w:rPr>
      </w:r>
      <w:r>
        <w:rPr>
          <w:noProof/>
        </w:rPr>
        <w:fldChar w:fldCharType="separate"/>
      </w:r>
      <w:r>
        <w:rPr>
          <w:noProof/>
        </w:rPr>
        <w:t>78</w:t>
      </w:r>
      <w:r>
        <w:rPr>
          <w:noProof/>
        </w:rPr>
        <w:fldChar w:fldCharType="end"/>
      </w:r>
    </w:p>
    <w:p w14:paraId="0F313CC3" w14:textId="15F488AC" w:rsidR="007C7C1C" w:rsidRDefault="007C7C1C" w:rsidP="007C7C1C">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_Toc171930604 \h </w:instrText>
      </w:r>
      <w:r>
        <w:rPr>
          <w:noProof/>
        </w:rPr>
      </w:r>
      <w:r>
        <w:rPr>
          <w:noProof/>
        </w:rPr>
        <w:fldChar w:fldCharType="separate"/>
      </w:r>
      <w:r>
        <w:rPr>
          <w:noProof/>
        </w:rPr>
        <w:t>81</w:t>
      </w:r>
      <w:r>
        <w:rPr>
          <w:noProof/>
        </w:rPr>
        <w:fldChar w:fldCharType="end"/>
      </w:r>
    </w:p>
    <w:p w14:paraId="6EF4D0E4" w14:textId="6C90E023" w:rsidR="007C7C1C" w:rsidRDefault="007C7C1C" w:rsidP="007C7C1C">
      <w:pPr>
        <w:pStyle w:val="TOC8"/>
        <w:rPr>
          <w:rFonts w:ascii="Calibri" w:hAnsi="Calibri"/>
          <w:b w:val="0"/>
          <w:noProof/>
          <w:kern w:val="2"/>
          <w:szCs w:val="22"/>
          <w:lang w:eastAsia="en-GB"/>
        </w:rPr>
      </w:pPr>
      <w:r w:rsidRPr="00AD4D3E">
        <w:rPr>
          <w:noProof/>
          <w:lang w:val="fr-FR"/>
        </w:rPr>
        <w:t>Annex C (informative</w:t>
      </w:r>
      <w:r>
        <w:rPr>
          <w:noProof/>
          <w:lang w:val="fr-FR"/>
        </w:rPr>
        <w:t>):</w:t>
      </w:r>
      <w:r>
        <w:rPr>
          <w:noProof/>
          <w:lang w:val="fr-FR"/>
        </w:rPr>
        <w:tab/>
      </w:r>
      <w:r w:rsidRPr="00AD4D3E">
        <w:rPr>
          <w:noProof/>
          <w:lang w:val="fr-FR"/>
        </w:rPr>
        <w:t>Plant UML source code</w:t>
      </w:r>
      <w:r>
        <w:rPr>
          <w:noProof/>
        </w:rPr>
        <w:tab/>
      </w:r>
      <w:r>
        <w:rPr>
          <w:noProof/>
        </w:rPr>
        <w:fldChar w:fldCharType="begin" w:fldLock="1"/>
      </w:r>
      <w:r>
        <w:rPr>
          <w:noProof/>
        </w:rPr>
        <w:instrText xml:space="preserve"> PAGEREF _Toc171930605 \h </w:instrText>
      </w:r>
      <w:r>
        <w:rPr>
          <w:noProof/>
        </w:rPr>
      </w:r>
      <w:r>
        <w:rPr>
          <w:noProof/>
        </w:rPr>
        <w:fldChar w:fldCharType="separate"/>
      </w:r>
      <w:r>
        <w:rPr>
          <w:noProof/>
        </w:rPr>
        <w:t>82</w:t>
      </w:r>
      <w:r>
        <w:rPr>
          <w:noProof/>
        </w:rPr>
        <w:fldChar w:fldCharType="end"/>
      </w:r>
    </w:p>
    <w:p w14:paraId="40FEA2AE" w14:textId="4D70D30F" w:rsidR="007C7C1C" w:rsidRDefault="007C7C1C">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_Toc171930606 \h </w:instrText>
      </w:r>
      <w:r>
        <w:rPr>
          <w:noProof/>
        </w:rPr>
      </w:r>
      <w:r>
        <w:rPr>
          <w:noProof/>
        </w:rPr>
        <w:fldChar w:fldCharType="separate"/>
      </w:r>
      <w:r>
        <w:rPr>
          <w:noProof/>
        </w:rPr>
        <w:t>82</w:t>
      </w:r>
      <w:r>
        <w:rPr>
          <w:noProof/>
        </w:rPr>
        <w:fldChar w:fldCharType="end"/>
      </w:r>
    </w:p>
    <w:p w14:paraId="03B3BDC3" w14:textId="46ABE573" w:rsidR="007C7C1C" w:rsidRDefault="007C7C1C">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_Toc171930607 \h </w:instrText>
      </w:r>
      <w:r>
        <w:rPr>
          <w:noProof/>
        </w:rPr>
      </w:r>
      <w:r>
        <w:rPr>
          <w:noProof/>
        </w:rPr>
        <w:fldChar w:fldCharType="separate"/>
      </w:r>
      <w:r>
        <w:rPr>
          <w:noProof/>
        </w:rPr>
        <w:t>82</w:t>
      </w:r>
      <w:r>
        <w:rPr>
          <w:noProof/>
        </w:rPr>
        <w:fldChar w:fldCharType="end"/>
      </w:r>
    </w:p>
    <w:p w14:paraId="21839F6F" w14:textId="7E626E39" w:rsidR="007C7C1C" w:rsidRDefault="007C7C1C">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_Toc171930608 \h </w:instrText>
      </w:r>
      <w:r>
        <w:rPr>
          <w:noProof/>
        </w:rPr>
      </w:r>
      <w:r>
        <w:rPr>
          <w:noProof/>
        </w:rPr>
        <w:fldChar w:fldCharType="separate"/>
      </w:r>
      <w:r>
        <w:rPr>
          <w:noProof/>
        </w:rPr>
        <w:t>83</w:t>
      </w:r>
      <w:r>
        <w:rPr>
          <w:noProof/>
        </w:rPr>
        <w:fldChar w:fldCharType="end"/>
      </w:r>
    </w:p>
    <w:p w14:paraId="518824A3" w14:textId="12837A21" w:rsidR="007C7C1C" w:rsidRDefault="007C7C1C">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_Toc171930609 \h </w:instrText>
      </w:r>
      <w:r>
        <w:rPr>
          <w:noProof/>
        </w:rPr>
      </w:r>
      <w:r>
        <w:rPr>
          <w:noProof/>
        </w:rPr>
        <w:fldChar w:fldCharType="separate"/>
      </w:r>
      <w:r>
        <w:rPr>
          <w:noProof/>
        </w:rPr>
        <w:t>84</w:t>
      </w:r>
      <w:r>
        <w:rPr>
          <w:noProof/>
        </w:rPr>
        <w:fldChar w:fldCharType="end"/>
      </w:r>
    </w:p>
    <w:p w14:paraId="6EF26DB5" w14:textId="4B43EE77" w:rsidR="007C7C1C" w:rsidRDefault="007C7C1C">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_Toc171930610 \h </w:instrText>
      </w:r>
      <w:r>
        <w:rPr>
          <w:noProof/>
        </w:rPr>
      </w:r>
      <w:r>
        <w:rPr>
          <w:noProof/>
        </w:rPr>
        <w:fldChar w:fldCharType="separate"/>
      </w:r>
      <w:r>
        <w:rPr>
          <w:noProof/>
        </w:rPr>
        <w:t>85</w:t>
      </w:r>
      <w:r>
        <w:rPr>
          <w:noProof/>
        </w:rPr>
        <w:fldChar w:fldCharType="end"/>
      </w:r>
    </w:p>
    <w:p w14:paraId="6567B98E" w14:textId="0801F7C2" w:rsidR="007C7C1C" w:rsidRDefault="007C7C1C">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_Toc171930611 \h </w:instrText>
      </w:r>
      <w:r>
        <w:rPr>
          <w:noProof/>
        </w:rPr>
      </w:r>
      <w:r>
        <w:rPr>
          <w:noProof/>
        </w:rPr>
        <w:fldChar w:fldCharType="separate"/>
      </w:r>
      <w:r>
        <w:rPr>
          <w:noProof/>
        </w:rPr>
        <w:t>86</w:t>
      </w:r>
      <w:r>
        <w:rPr>
          <w:noProof/>
        </w:rPr>
        <w:fldChar w:fldCharType="end"/>
      </w:r>
    </w:p>
    <w:p w14:paraId="57465FB7" w14:textId="306A9812" w:rsidR="007C7C1C" w:rsidRDefault="007C7C1C">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_Toc171930612 \h </w:instrText>
      </w:r>
      <w:r>
        <w:rPr>
          <w:noProof/>
        </w:rPr>
      </w:r>
      <w:r>
        <w:rPr>
          <w:noProof/>
        </w:rPr>
        <w:fldChar w:fldCharType="separate"/>
      </w:r>
      <w:r>
        <w:rPr>
          <w:noProof/>
        </w:rPr>
        <w:t>87</w:t>
      </w:r>
      <w:r>
        <w:rPr>
          <w:noProof/>
        </w:rPr>
        <w:fldChar w:fldCharType="end"/>
      </w:r>
    </w:p>
    <w:p w14:paraId="41D2D53C" w14:textId="79BFA822" w:rsidR="007C7C1C" w:rsidRDefault="007C7C1C" w:rsidP="007C7C1C">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_Toc171930613 \h </w:instrText>
      </w:r>
      <w:r>
        <w:rPr>
          <w:noProof/>
        </w:rPr>
      </w:r>
      <w:r>
        <w:rPr>
          <w:noProof/>
        </w:rPr>
        <w:fldChar w:fldCharType="separate"/>
      </w:r>
      <w:r>
        <w:rPr>
          <w:noProof/>
        </w:rPr>
        <w:t>90</w:t>
      </w:r>
      <w:r>
        <w:rPr>
          <w:noProof/>
        </w:rPr>
        <w:fldChar w:fldCharType="end"/>
      </w:r>
    </w:p>
    <w:p w14:paraId="08D80EDD" w14:textId="504B2BE6"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171930483"/>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171930484"/>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_CR2"/>
      <w:bookmarkStart w:id="15" w:name="OLE_LINK9"/>
      <w:bookmarkStart w:id="16" w:name="_Toc19715472"/>
      <w:bookmarkStart w:id="17" w:name="_Toc51326670"/>
      <w:bookmarkStart w:id="18" w:name="_Toc51326787"/>
      <w:bookmarkEnd w:id="14"/>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5"/>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9" w:name="_Toc171930485"/>
      <w:r w:rsidRPr="00343FC5">
        <w:t>2</w:t>
      </w:r>
      <w:r w:rsidRPr="00343FC5">
        <w:tab/>
      </w:r>
      <w:r w:rsidR="00D120B9" w:rsidRPr="00343FC5">
        <w:t>References</w:t>
      </w:r>
      <w:bookmarkEnd w:id="16"/>
      <w:bookmarkEnd w:id="17"/>
      <w:bookmarkEnd w:id="18"/>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77777777"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Pr="00482F82">
        <w:t>Management and Orchestration</w:t>
      </w:r>
      <w:r>
        <w:t xml:space="preserve"> APIs Stage3 repository,</w:t>
      </w:r>
      <w:r w:rsidRPr="00B3056F">
        <w:t xml:space="preserve"> "</w:t>
      </w:r>
      <w:r w:rsidRPr="005644F4">
        <w:t>https://forge.3gpp.org/rep/sa5/MnS/-/tree/Tag_Rel18_SA10</w:t>
      </w:r>
      <w:r>
        <w:t>4</w:t>
      </w:r>
      <w:r w:rsidRPr="005644F4">
        <w:t>/</w:t>
      </w:r>
      <w:r w:rsidRPr="00B3056F">
        <w:t>".</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171930486"/>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171930487"/>
      <w:bookmarkEnd w:id="25"/>
      <w:r w:rsidRPr="00343FC5">
        <w:t>3.1</w:t>
      </w:r>
      <w:r w:rsidRPr="00343FC5">
        <w:tab/>
      </w:r>
      <w:r w:rsidR="00D120B9" w:rsidRPr="00343FC5">
        <w:t>Definitions</w:t>
      </w:r>
      <w:bookmarkEnd w:id="26"/>
      <w:bookmarkEnd w:id="27"/>
      <w:bookmarkEnd w:id="28"/>
      <w:bookmarkEnd w:id="29"/>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0" w:name="_CR3_2"/>
      <w:bookmarkStart w:id="31" w:name="_Toc19715475"/>
      <w:bookmarkStart w:id="32" w:name="_Toc51326673"/>
      <w:bookmarkStart w:id="33" w:name="_Toc51326790"/>
      <w:bookmarkStart w:id="34" w:name="_Toc171930488"/>
      <w:bookmarkEnd w:id="30"/>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171930489"/>
      <w:bookmarkEnd w:id="36"/>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171930490"/>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171930491"/>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171930492"/>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171930493"/>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171930494"/>
      <w:bookmarkEnd w:id="61"/>
      <w:r w:rsidRPr="00343FC5">
        <w:rPr>
          <w:rFonts w:hint="eastAsia"/>
          <w:lang w:eastAsia="zh-CN"/>
        </w:rPr>
        <w:lastRenderedPageBreak/>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171930495"/>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171930496"/>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171930497"/>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171930498"/>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171930499"/>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171930500"/>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171930501"/>
      <w:bookmarkEnd w:id="96"/>
      <w:r w:rsidRPr="00343FC5">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171930502"/>
      <w:bookmarkEnd w:id="101"/>
      <w:r w:rsidRPr="00343FC5">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171930503"/>
      <w:bookmarkEnd w:id="106"/>
      <w:r w:rsidRPr="00343FC5">
        <w:rPr>
          <w:lang w:eastAsia="zh-CN"/>
        </w:rPr>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171930504"/>
      <w:bookmarkEnd w:id="111"/>
      <w:r w:rsidRPr="00343FC5">
        <w:rPr>
          <w:lang w:eastAsia="zh-CN"/>
        </w:rPr>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171930505"/>
      <w:bookmarkEnd w:id="116"/>
      <w:r w:rsidRPr="00343FC5">
        <w:rPr>
          <w:lang w:eastAsia="zh-CN"/>
        </w:rPr>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171930506"/>
      <w:bookmarkEnd w:id="121"/>
      <w:r w:rsidRPr="00343FC5">
        <w:rPr>
          <w:rFonts w:hint="eastAsia"/>
          <w:lang w:eastAsia="zh-CN"/>
        </w:rPr>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171930507"/>
      <w:bookmarkEnd w:id="126"/>
      <w:r w:rsidRPr="00343FC5">
        <w:rPr>
          <w:lang w:eastAsia="zh-CN"/>
        </w:rPr>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171930508"/>
      <w:bookmarkEnd w:id="131"/>
      <w:r w:rsidRPr="00343FC5">
        <w:rPr>
          <w:lang w:eastAsia="zh-CN"/>
        </w:rPr>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171930509"/>
      <w:bookmarkEnd w:id="136"/>
      <w:r w:rsidRPr="00343FC5">
        <w:rPr>
          <w:lang w:eastAsia="zh-CN"/>
        </w:rPr>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171930510"/>
      <w:bookmarkEnd w:id="141"/>
      <w:r w:rsidRPr="00343FC5">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171930511"/>
      <w:bookmarkEnd w:id="146"/>
      <w:r w:rsidRPr="00343FC5">
        <w:rPr>
          <w:lang w:eastAsia="zh-CN"/>
        </w:rPr>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171930512"/>
      <w:bookmarkEnd w:id="151"/>
      <w:r w:rsidRPr="00343FC5">
        <w:rPr>
          <w:lang w:eastAsia="zh-CN"/>
        </w:rPr>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171930513"/>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171930514"/>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171930515"/>
      <w:bookmarkEnd w:id="166"/>
      <w:r w:rsidRPr="00343FC5">
        <w:rPr>
          <w:lang w:eastAsia="zh-CN"/>
        </w:rPr>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171930516"/>
      <w:bookmarkEnd w:id="171"/>
      <w:r w:rsidRPr="00343FC5">
        <w:rPr>
          <w:lang w:eastAsia="zh-CN"/>
        </w:rPr>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171930517"/>
      <w:bookmarkEnd w:id="176"/>
      <w:r w:rsidRPr="00343FC5">
        <w:rPr>
          <w:lang w:eastAsia="zh-CN"/>
        </w:rPr>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171930518"/>
      <w:bookmarkEnd w:id="181"/>
      <w:r w:rsidRPr="00343FC5">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171930519"/>
      <w:bookmarkEnd w:id="186"/>
      <w:r w:rsidRPr="00343FC5">
        <w:rPr>
          <w:rFonts w:hint="eastAsia"/>
          <w:lang w:eastAsia="zh-CN"/>
        </w:rPr>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171930520"/>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171930521"/>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171930522"/>
      <w:bookmarkEnd w:id="201"/>
      <w:r w:rsidRPr="00343FC5">
        <w:rPr>
          <w:rFonts w:hint="eastAsia"/>
          <w:lang w:eastAsia="zh-CN"/>
        </w:rPr>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171930523"/>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06" w:name="_CR5_2"/>
      <w:bookmarkStart w:id="207" w:name="_Toc19715509"/>
      <w:bookmarkStart w:id="208" w:name="_Toc51326707"/>
      <w:bookmarkStart w:id="209" w:name="_Toc51326824"/>
      <w:bookmarkStart w:id="210" w:name="_Toc171930524"/>
      <w:bookmarkEnd w:id="206"/>
      <w:r w:rsidRPr="00343FC5">
        <w:t>5.2</w:t>
      </w:r>
      <w:r w:rsidRPr="00343FC5">
        <w:tab/>
      </w:r>
      <w:r w:rsidR="00AF1585" w:rsidRPr="00343FC5">
        <w:t>Requirements</w:t>
      </w:r>
      <w:bookmarkEnd w:id="207"/>
      <w:bookmarkEnd w:id="208"/>
      <w:bookmarkEnd w:id="209"/>
      <w:bookmarkEnd w:id="210"/>
    </w:p>
    <w:p w14:paraId="7DA1DCAE" w14:textId="77777777" w:rsidR="004E4053" w:rsidRPr="00343FC5" w:rsidRDefault="00AA614A" w:rsidP="00AA614A">
      <w:pPr>
        <w:pStyle w:val="Heading3"/>
        <w:tabs>
          <w:tab w:val="left" w:pos="1140"/>
        </w:tabs>
      </w:pPr>
      <w:bookmarkStart w:id="211" w:name="_CR5_2_1"/>
      <w:bookmarkStart w:id="212" w:name="_Toc19715510"/>
      <w:bookmarkStart w:id="213" w:name="_Toc51326708"/>
      <w:bookmarkStart w:id="214" w:name="_Toc51326825"/>
      <w:bookmarkStart w:id="215" w:name="_Toc171930525"/>
      <w:bookmarkEnd w:id="21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2"/>
      <w:bookmarkEnd w:id="213"/>
      <w:bookmarkEnd w:id="214"/>
      <w:bookmarkEnd w:id="21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16" w:name="_CR5_2_2"/>
      <w:bookmarkStart w:id="217" w:name="_Toc19715511"/>
      <w:bookmarkStart w:id="218" w:name="_Toc51326709"/>
      <w:bookmarkStart w:id="219" w:name="_Toc51326826"/>
      <w:bookmarkEnd w:id="21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0" w:name="_Hlk20730139"/>
      <w:r>
        <w:rPr>
          <w:lang w:eastAsia="zh-CN"/>
        </w:rPr>
        <w:t xml:space="preserve"> at a particular point of time</w:t>
      </w:r>
      <w:bookmarkEnd w:id="220"/>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1" w:name="_Toc171930526"/>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17"/>
      <w:bookmarkEnd w:id="218"/>
      <w:bookmarkEnd w:id="219"/>
      <w:bookmarkEnd w:id="22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2" w:name="_CR5_2_3"/>
      <w:bookmarkStart w:id="223" w:name="_Toc19715512"/>
      <w:bookmarkStart w:id="224" w:name="_Toc51326710"/>
      <w:bookmarkStart w:id="225" w:name="_Toc51326827"/>
      <w:bookmarkEnd w:id="222"/>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26" w:name="_Toc171930527"/>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3"/>
      <w:bookmarkEnd w:id="224"/>
      <w:bookmarkEnd w:id="225"/>
      <w:bookmarkEnd w:id="22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27" w:name="_CR5_2_4"/>
      <w:bookmarkStart w:id="228" w:name="_Toc19715513"/>
      <w:bookmarkStart w:id="229" w:name="_Toc51326711"/>
      <w:bookmarkStart w:id="230" w:name="_Toc51326828"/>
      <w:bookmarkStart w:id="231" w:name="_Toc171930528"/>
      <w:bookmarkEnd w:id="22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28"/>
      <w:bookmarkEnd w:id="229"/>
      <w:bookmarkEnd w:id="230"/>
      <w:bookmarkEnd w:id="23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2" w:name="_CR6"/>
      <w:bookmarkStart w:id="233" w:name="_Toc19715514"/>
      <w:bookmarkStart w:id="234" w:name="_Toc51326712"/>
      <w:bookmarkStart w:id="235" w:name="_Toc51326829"/>
      <w:bookmarkStart w:id="236" w:name="_Toc171930529"/>
      <w:bookmarkEnd w:id="232"/>
      <w:r w:rsidRPr="00343FC5">
        <w:t>6</w:t>
      </w:r>
      <w:r w:rsidR="00C71A3E" w:rsidRPr="00343FC5">
        <w:tab/>
      </w:r>
      <w:r w:rsidR="002B6D3B" w:rsidRPr="00343FC5">
        <w:t>Management services</w:t>
      </w:r>
      <w:r w:rsidR="00C71A3E" w:rsidRPr="00343FC5">
        <w:t xml:space="preserve"> for provisioning of networks and network slicing</w:t>
      </w:r>
      <w:bookmarkEnd w:id="233"/>
      <w:bookmarkEnd w:id="234"/>
      <w:bookmarkEnd w:id="235"/>
      <w:bookmarkEnd w:id="236"/>
    </w:p>
    <w:p w14:paraId="115CB10F" w14:textId="77777777" w:rsidR="00C71A3E" w:rsidRPr="00343FC5" w:rsidRDefault="00516548" w:rsidP="00C71A3E">
      <w:pPr>
        <w:pStyle w:val="Heading2"/>
      </w:pPr>
      <w:bookmarkStart w:id="237" w:name="_CR6_1"/>
      <w:bookmarkStart w:id="238" w:name="_Toc19715515"/>
      <w:bookmarkStart w:id="239" w:name="_Toc51326713"/>
      <w:bookmarkStart w:id="240" w:name="_Toc51326830"/>
      <w:bookmarkStart w:id="241" w:name="_Toc171930530"/>
      <w:bookmarkEnd w:id="237"/>
      <w:r w:rsidRPr="00343FC5">
        <w:t>6</w:t>
      </w:r>
      <w:r w:rsidR="00C71A3E" w:rsidRPr="00343FC5">
        <w:t>.1</w:t>
      </w:r>
      <w:r w:rsidR="00C71A3E" w:rsidRPr="00343FC5">
        <w:tab/>
        <w:t>Management services for network slice provisioning</w:t>
      </w:r>
      <w:bookmarkEnd w:id="238"/>
      <w:bookmarkEnd w:id="239"/>
      <w:bookmarkEnd w:id="240"/>
      <w:bookmarkEnd w:id="241"/>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2" w:name="_CRTable6_11"/>
      <w:r w:rsidRPr="00343FC5">
        <w:t xml:space="preserve">Table </w:t>
      </w:r>
      <w:bookmarkEnd w:id="242"/>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3" w:name="_CR6_2"/>
      <w:bookmarkStart w:id="244" w:name="_Toc19715516"/>
      <w:bookmarkStart w:id="245" w:name="_Toc51326714"/>
      <w:bookmarkStart w:id="246" w:name="_Toc51326831"/>
      <w:bookmarkStart w:id="247" w:name="_Toc171930531"/>
      <w:bookmarkEnd w:id="243"/>
      <w:r w:rsidRPr="00343FC5">
        <w:t>6</w:t>
      </w:r>
      <w:r w:rsidR="00C71A3E" w:rsidRPr="00343FC5">
        <w:t>.2</w:t>
      </w:r>
      <w:r w:rsidR="00C71A3E" w:rsidRPr="00343FC5">
        <w:tab/>
        <w:t>Management services for network slice subnet provisioning</w:t>
      </w:r>
      <w:bookmarkEnd w:id="244"/>
      <w:bookmarkEnd w:id="245"/>
      <w:bookmarkEnd w:id="246"/>
      <w:bookmarkEnd w:id="247"/>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48" w:name="_CRTable6_21"/>
      <w:r w:rsidRPr="00343FC5">
        <w:t xml:space="preserve">Table </w:t>
      </w:r>
      <w:bookmarkEnd w:id="248"/>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49" w:name="_CR6_3"/>
      <w:bookmarkStart w:id="250" w:name="_Toc19715517"/>
      <w:bookmarkStart w:id="251" w:name="_Toc51326715"/>
      <w:bookmarkStart w:id="252" w:name="_Toc51326832"/>
      <w:bookmarkStart w:id="253" w:name="_Toc171930532"/>
      <w:bookmarkEnd w:id="249"/>
      <w:r w:rsidRPr="00343FC5">
        <w:t>6</w:t>
      </w:r>
      <w:r w:rsidR="00C71A3E" w:rsidRPr="00343FC5">
        <w:t>.3</w:t>
      </w:r>
      <w:r w:rsidR="00C71A3E" w:rsidRPr="00343FC5">
        <w:tab/>
        <w:t>Management services for network function provisioning</w:t>
      </w:r>
      <w:bookmarkEnd w:id="250"/>
      <w:bookmarkEnd w:id="251"/>
      <w:bookmarkEnd w:id="252"/>
      <w:bookmarkEnd w:id="253"/>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4" w:name="_CRTable6_31"/>
      <w:r w:rsidRPr="00343FC5">
        <w:t xml:space="preserve">Table </w:t>
      </w:r>
      <w:bookmarkEnd w:id="254"/>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55" w:name="_CR6_4"/>
      <w:bookmarkStart w:id="256" w:name="_Toc19715518"/>
      <w:bookmarkStart w:id="257" w:name="_Toc51326716"/>
      <w:bookmarkStart w:id="258" w:name="_Toc51326833"/>
      <w:bookmarkStart w:id="259" w:name="_Toc171930533"/>
      <w:bookmarkEnd w:id="255"/>
      <w:r w:rsidRPr="00343FC5">
        <w:t>6</w:t>
      </w:r>
      <w:r w:rsidR="00C71A3E" w:rsidRPr="00343FC5">
        <w:t>.</w:t>
      </w:r>
      <w:r w:rsidRPr="00343FC5">
        <w:t>4</w:t>
      </w:r>
      <w:r w:rsidR="00C71A3E" w:rsidRPr="00343FC5">
        <w:tab/>
      </w:r>
      <w:bookmarkEnd w:id="256"/>
      <w:bookmarkEnd w:id="257"/>
      <w:bookmarkEnd w:id="258"/>
      <w:r w:rsidR="00FE3E40">
        <w:t>Void</w:t>
      </w:r>
      <w:bookmarkEnd w:id="259"/>
    </w:p>
    <w:p w14:paraId="62E7647D" w14:textId="77777777" w:rsidR="00286E03" w:rsidRPr="00343FC5" w:rsidRDefault="00286E03" w:rsidP="00193D82">
      <w:pPr>
        <w:pStyle w:val="Heading2"/>
      </w:pPr>
      <w:bookmarkStart w:id="260" w:name="_CR6_5_"/>
      <w:bookmarkStart w:id="261" w:name="_Toc19715519"/>
      <w:bookmarkStart w:id="262" w:name="_Toc51326717"/>
      <w:bookmarkStart w:id="263" w:name="_Toc51326834"/>
      <w:bookmarkStart w:id="264" w:name="_Toc171930534"/>
      <w:bookmarkEnd w:id="260"/>
      <w:r w:rsidRPr="00343FC5">
        <w:t>6.5.</w:t>
      </w:r>
      <w:r w:rsidRPr="00343FC5">
        <w:tab/>
        <w:t>Operations of provisioning</w:t>
      </w:r>
      <w:bookmarkEnd w:id="261"/>
      <w:bookmarkEnd w:id="262"/>
      <w:bookmarkEnd w:id="263"/>
      <w:bookmarkEnd w:id="264"/>
    </w:p>
    <w:p w14:paraId="6206F682" w14:textId="77777777" w:rsidR="004E4B2F" w:rsidRPr="00660EFC" w:rsidRDefault="004E4B2F" w:rsidP="004E4B2F">
      <w:pPr>
        <w:pStyle w:val="Heading3"/>
      </w:pPr>
      <w:bookmarkStart w:id="265" w:name="_CR6_5_1"/>
      <w:bookmarkStart w:id="266" w:name="_CR6_5_1_1"/>
      <w:bookmarkStart w:id="267" w:name="_Toc171930535"/>
      <w:bookmarkEnd w:id="265"/>
      <w:bookmarkEnd w:id="266"/>
      <w:r w:rsidRPr="00660EFC">
        <w:t>6.5.1</w:t>
      </w:r>
      <w:r w:rsidRPr="00660EFC">
        <w:tab/>
      </w:r>
      <w:r w:rsidRPr="00660EFC">
        <w:rPr>
          <w:rFonts w:ascii="Courier New" w:hAnsi="Courier New" w:cs="Courier New"/>
        </w:rPr>
        <w:t>AllocateNsi</w:t>
      </w:r>
      <w:r w:rsidRPr="00660EFC">
        <w:t xml:space="preserve"> operation</w:t>
      </w:r>
      <w:bookmarkEnd w:id="267"/>
    </w:p>
    <w:p w14:paraId="402BD708" w14:textId="77777777" w:rsidR="004E4B2F" w:rsidRPr="00660EFC" w:rsidRDefault="004E4B2F" w:rsidP="004E4B2F">
      <w:pPr>
        <w:pStyle w:val="Heading4"/>
      </w:pPr>
      <w:bookmarkStart w:id="268" w:name="_Toc171930536"/>
      <w:r w:rsidRPr="00660EFC">
        <w:t>6.5.1.1</w:t>
      </w:r>
      <w:r w:rsidRPr="00660EFC">
        <w:tab/>
        <w:t>Description</w:t>
      </w:r>
      <w:bookmarkEnd w:id="268"/>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69" w:name="_Toc171930537"/>
      <w:r w:rsidRPr="00660EFC">
        <w:t>6.5.1.2</w:t>
      </w:r>
      <w:r w:rsidRPr="00660EFC">
        <w:tab/>
        <w:t>Input parameters</w:t>
      </w:r>
      <w:bookmarkEnd w:id="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0" w:name="_Toc171930538"/>
      <w:r w:rsidRPr="00660EFC">
        <w:t>6.</w:t>
      </w:r>
      <w:r w:rsidRPr="00660EFC">
        <w:rPr>
          <w:lang w:eastAsia="zh-CN"/>
        </w:rPr>
        <w:t>5</w:t>
      </w:r>
      <w:r w:rsidRPr="00660EFC">
        <w:t>.1.3</w:t>
      </w:r>
      <w:r w:rsidRPr="00660EFC">
        <w:tab/>
        <w:t>Output parameters</w:t>
      </w:r>
      <w:bookmarkEnd w:id="270"/>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1" w:name="_CR6_5_1_2"/>
      <w:bookmarkStart w:id="272" w:name="_CR6_5_1_3"/>
      <w:bookmarkStart w:id="273" w:name="_CR6_5_2"/>
      <w:bookmarkStart w:id="274" w:name="_Toc19715524"/>
      <w:bookmarkStart w:id="275" w:name="_Toc51326722"/>
      <w:bookmarkStart w:id="276" w:name="_Toc51326839"/>
      <w:bookmarkStart w:id="277" w:name="_Toc171930539"/>
      <w:bookmarkEnd w:id="271"/>
      <w:bookmarkEnd w:id="272"/>
      <w:bookmarkEnd w:id="273"/>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74"/>
      <w:bookmarkEnd w:id="275"/>
      <w:bookmarkEnd w:id="276"/>
      <w:bookmarkEnd w:id="277"/>
    </w:p>
    <w:p w14:paraId="063A736B" w14:textId="77777777" w:rsidR="00286E03" w:rsidRPr="00343FC5" w:rsidRDefault="00286E03" w:rsidP="00193D82">
      <w:pPr>
        <w:pStyle w:val="Heading4"/>
      </w:pPr>
      <w:bookmarkStart w:id="278" w:name="_CR6_5_2_1"/>
      <w:bookmarkStart w:id="279" w:name="_Toc19715525"/>
      <w:bookmarkStart w:id="280" w:name="_Toc51326723"/>
      <w:bookmarkStart w:id="281" w:name="_Toc51326840"/>
      <w:bookmarkStart w:id="282" w:name="_Toc171930540"/>
      <w:bookmarkEnd w:id="278"/>
      <w:r w:rsidRPr="00343FC5">
        <w:t>6.</w:t>
      </w:r>
      <w:r w:rsidR="00A8438A" w:rsidRPr="00343FC5">
        <w:rPr>
          <w:rFonts w:hint="eastAsia"/>
        </w:rPr>
        <w:t>5</w:t>
      </w:r>
      <w:r w:rsidRPr="00343FC5">
        <w:t>.2.1</w:t>
      </w:r>
      <w:r w:rsidRPr="00343FC5">
        <w:tab/>
        <w:t>Description</w:t>
      </w:r>
      <w:bookmarkEnd w:id="279"/>
      <w:bookmarkEnd w:id="280"/>
      <w:bookmarkEnd w:id="281"/>
      <w:bookmarkEnd w:id="282"/>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3" w:name="_CR6_5_2_2"/>
      <w:bookmarkStart w:id="284" w:name="_Toc171930541"/>
      <w:bookmarkEnd w:id="283"/>
      <w:r>
        <w:t>6.5.2.2</w:t>
      </w:r>
      <w:r>
        <w:tab/>
        <w:t>Input parameters</w:t>
      </w:r>
      <w:bookmarkEnd w:id="28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85" w:name="_CR6_5_2_3"/>
      <w:bookmarkStart w:id="286" w:name="_Toc19715527"/>
      <w:bookmarkStart w:id="287" w:name="_Toc51326725"/>
      <w:bookmarkStart w:id="288" w:name="_Toc51326842"/>
      <w:bookmarkStart w:id="289" w:name="_Toc171930542"/>
      <w:bookmarkEnd w:id="285"/>
      <w:r w:rsidRPr="00343FC5">
        <w:t>6.5</w:t>
      </w:r>
      <w:r w:rsidR="00286E03" w:rsidRPr="00343FC5">
        <w:t>.2.3</w:t>
      </w:r>
      <w:r w:rsidR="00286E03" w:rsidRPr="00343FC5">
        <w:tab/>
        <w:t>Output parameters</w:t>
      </w:r>
      <w:bookmarkEnd w:id="286"/>
      <w:bookmarkEnd w:id="287"/>
      <w:bookmarkEnd w:id="288"/>
      <w:bookmarkEnd w:id="289"/>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0" w:name="_CR6_5_3"/>
      <w:bookmarkStart w:id="291" w:name="_CR6_5_3_1"/>
      <w:bookmarkStart w:id="292" w:name="_CR6_5_3_2"/>
      <w:bookmarkStart w:id="293" w:name="_CR6_5_3_3"/>
      <w:bookmarkStart w:id="294" w:name="_Toc171930543"/>
      <w:bookmarkEnd w:id="290"/>
      <w:bookmarkEnd w:id="291"/>
      <w:bookmarkEnd w:id="292"/>
      <w:bookmarkEnd w:id="293"/>
      <w:r w:rsidRPr="00660EFC">
        <w:t>6.5.3</w:t>
      </w:r>
      <w:r w:rsidRPr="00660EFC">
        <w:tab/>
      </w:r>
      <w:r w:rsidRPr="00660EFC">
        <w:rPr>
          <w:rFonts w:ascii="Courier New" w:hAnsi="Courier New" w:cs="Courier New"/>
        </w:rPr>
        <w:t>DeallocateNsi</w:t>
      </w:r>
      <w:r w:rsidRPr="00660EFC">
        <w:t xml:space="preserve"> operation</w:t>
      </w:r>
      <w:bookmarkEnd w:id="294"/>
    </w:p>
    <w:p w14:paraId="4513A7D4" w14:textId="77777777" w:rsidR="004E4B2F" w:rsidRPr="00660EFC" w:rsidRDefault="004E4B2F" w:rsidP="004E4B2F">
      <w:pPr>
        <w:pStyle w:val="Heading4"/>
      </w:pPr>
      <w:bookmarkStart w:id="295" w:name="_Toc171930544"/>
      <w:r w:rsidRPr="00660EFC">
        <w:t>6.5.3.1</w:t>
      </w:r>
      <w:r w:rsidRPr="00660EFC">
        <w:tab/>
        <w:t>Description</w:t>
      </w:r>
      <w:bookmarkEnd w:id="295"/>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296" w:name="_Toc171930545"/>
      <w:r w:rsidRPr="00660EFC">
        <w:t>6.5.3.2</w:t>
      </w:r>
      <w:r w:rsidRPr="00660EFC">
        <w:tab/>
        <w:t>Input parameters</w:t>
      </w:r>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297" w:name="_Toc171930546"/>
      <w:r w:rsidRPr="00660EFC">
        <w:t>6.5.3.3</w:t>
      </w:r>
      <w:r w:rsidRPr="00660EFC">
        <w:tab/>
        <w:t>Output parameters</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298" w:name="_CR6_5_4"/>
      <w:bookmarkStart w:id="299" w:name="_Toc19715532"/>
      <w:bookmarkStart w:id="300" w:name="_Toc51326730"/>
      <w:bookmarkStart w:id="301" w:name="_Toc51326847"/>
      <w:bookmarkStart w:id="302" w:name="_Toc171930547"/>
      <w:bookmarkEnd w:id="298"/>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299"/>
      <w:bookmarkEnd w:id="300"/>
      <w:bookmarkEnd w:id="301"/>
      <w:bookmarkEnd w:id="302"/>
    </w:p>
    <w:p w14:paraId="22D36741" w14:textId="77777777" w:rsidR="00286E03" w:rsidRPr="00343FC5" w:rsidRDefault="00286E03" w:rsidP="00286E03">
      <w:pPr>
        <w:pStyle w:val="Heading4"/>
      </w:pPr>
      <w:bookmarkStart w:id="303" w:name="_CR6_5_4_1"/>
      <w:bookmarkStart w:id="304" w:name="_Toc19715533"/>
      <w:bookmarkStart w:id="305" w:name="_Toc51326731"/>
      <w:bookmarkStart w:id="306" w:name="_Toc51326848"/>
      <w:bookmarkStart w:id="307" w:name="_Toc171930548"/>
      <w:bookmarkEnd w:id="303"/>
      <w:r w:rsidRPr="00343FC5">
        <w:t>6.</w:t>
      </w:r>
      <w:r w:rsidR="00A8438A" w:rsidRPr="00343FC5">
        <w:rPr>
          <w:rFonts w:hint="eastAsia"/>
        </w:rPr>
        <w:t>5</w:t>
      </w:r>
      <w:r w:rsidRPr="00343FC5">
        <w:t>.4.1</w:t>
      </w:r>
      <w:r w:rsidRPr="00343FC5">
        <w:tab/>
        <w:t>Description</w:t>
      </w:r>
      <w:bookmarkEnd w:id="304"/>
      <w:bookmarkEnd w:id="305"/>
      <w:bookmarkEnd w:id="306"/>
      <w:bookmarkEnd w:id="307"/>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08" w:name="_CR6_5_4_2"/>
      <w:bookmarkStart w:id="309" w:name="_Toc19715534"/>
      <w:bookmarkStart w:id="310" w:name="_Toc51326732"/>
      <w:bookmarkStart w:id="311" w:name="_Toc51326849"/>
      <w:bookmarkStart w:id="312" w:name="_Toc171930549"/>
      <w:bookmarkEnd w:id="308"/>
      <w:r w:rsidRPr="00343FC5">
        <w:t>6.</w:t>
      </w:r>
      <w:r w:rsidR="00A8438A" w:rsidRPr="00343FC5">
        <w:t>5</w:t>
      </w:r>
      <w:r w:rsidRPr="00343FC5">
        <w:t>.4.2</w:t>
      </w:r>
      <w:r w:rsidRPr="00343FC5">
        <w:tab/>
        <w:t>Input parameters</w:t>
      </w:r>
      <w:bookmarkEnd w:id="309"/>
      <w:bookmarkEnd w:id="310"/>
      <w:bookmarkEnd w:id="311"/>
      <w:bookmarkEnd w:id="312"/>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3" w:name="_CR6_5_4_3"/>
      <w:bookmarkStart w:id="314" w:name="_Toc19715535"/>
      <w:bookmarkStart w:id="315" w:name="_Toc51326733"/>
      <w:bookmarkStart w:id="316" w:name="_Toc51326850"/>
      <w:bookmarkStart w:id="317" w:name="_Toc171930550"/>
      <w:bookmarkEnd w:id="313"/>
      <w:r w:rsidRPr="00343FC5">
        <w:t>6.</w:t>
      </w:r>
      <w:r w:rsidR="00A8438A" w:rsidRPr="00343FC5">
        <w:t>5</w:t>
      </w:r>
      <w:r w:rsidRPr="00343FC5">
        <w:t>.4.3</w:t>
      </w:r>
      <w:r w:rsidRPr="00343FC5">
        <w:tab/>
        <w:t>Output parameters</w:t>
      </w:r>
      <w:bookmarkEnd w:id="314"/>
      <w:bookmarkEnd w:id="315"/>
      <w:bookmarkEnd w:id="316"/>
      <w:bookmarkEnd w:id="317"/>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18" w:name="_CR6_5_5"/>
      <w:bookmarkStart w:id="319" w:name="_Toc19715536"/>
      <w:bookmarkStart w:id="320" w:name="_Toc51326734"/>
      <w:bookmarkStart w:id="321" w:name="_Toc51326851"/>
      <w:bookmarkStart w:id="322" w:name="_Toc171930551"/>
      <w:bookmarkEnd w:id="318"/>
      <w:r w:rsidRPr="00343FC5">
        <w:t>6.</w:t>
      </w:r>
      <w:r w:rsidR="00A8438A" w:rsidRPr="00343FC5">
        <w:rPr>
          <w:rFonts w:hint="eastAsia"/>
        </w:rPr>
        <w:t>5</w:t>
      </w:r>
      <w:r w:rsidRPr="00343FC5">
        <w:t>.</w:t>
      </w:r>
      <w:r w:rsidR="00A8438A" w:rsidRPr="00343FC5">
        <w:t>5</w:t>
      </w:r>
      <w:r w:rsidRPr="00343FC5">
        <w:tab/>
      </w:r>
      <w:bookmarkEnd w:id="319"/>
      <w:bookmarkEnd w:id="320"/>
      <w:bookmarkEnd w:id="321"/>
      <w:r w:rsidR="00FE3E40">
        <w:rPr>
          <w:rFonts w:ascii="Courier New" w:hAnsi="Courier New" w:cs="Courier New"/>
        </w:rPr>
        <w:t>Void</w:t>
      </w:r>
      <w:bookmarkEnd w:id="322"/>
    </w:p>
    <w:p w14:paraId="5133E6E6" w14:textId="77777777" w:rsidR="00C71A3E" w:rsidRPr="00343FC5" w:rsidRDefault="00C71A3E" w:rsidP="006844CD">
      <w:pPr>
        <w:pStyle w:val="Heading1"/>
      </w:pPr>
      <w:bookmarkStart w:id="323" w:name="_CR7"/>
      <w:bookmarkStart w:id="324" w:name="_Toc19715540"/>
      <w:bookmarkStart w:id="325" w:name="_Toc51326738"/>
      <w:bookmarkStart w:id="326" w:name="_Toc51326855"/>
      <w:bookmarkStart w:id="327" w:name="_Toc171930552"/>
      <w:bookmarkEnd w:id="323"/>
      <w:r w:rsidRPr="00343FC5">
        <w:t>7</w:t>
      </w:r>
      <w:r w:rsidRPr="00343FC5">
        <w:tab/>
        <w:t>Provisioning procedures of networks and network slicing</w:t>
      </w:r>
      <w:bookmarkEnd w:id="324"/>
      <w:bookmarkEnd w:id="325"/>
      <w:bookmarkEnd w:id="326"/>
      <w:bookmarkEnd w:id="327"/>
    </w:p>
    <w:p w14:paraId="4F2DE53D" w14:textId="77777777" w:rsidR="00875931" w:rsidRPr="00343FC5" w:rsidRDefault="00C71A3E" w:rsidP="00776AC9">
      <w:pPr>
        <w:pStyle w:val="Heading2"/>
      </w:pPr>
      <w:bookmarkStart w:id="328" w:name="_CR7_1"/>
      <w:bookmarkStart w:id="329" w:name="_Toc19715541"/>
      <w:bookmarkStart w:id="330" w:name="_Toc51326739"/>
      <w:bookmarkStart w:id="331" w:name="_Toc51326856"/>
      <w:bookmarkStart w:id="332" w:name="_Toc171930553"/>
      <w:bookmarkEnd w:id="328"/>
      <w:r w:rsidRPr="00343FC5">
        <w:t>7.1</w:t>
      </w:r>
      <w:r w:rsidRPr="00343FC5">
        <w:tab/>
        <w:t>General</w:t>
      </w:r>
      <w:bookmarkEnd w:id="329"/>
      <w:bookmarkEnd w:id="330"/>
      <w:bookmarkEnd w:id="331"/>
      <w:bookmarkEnd w:id="332"/>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3" w:name="_CR7_2"/>
      <w:bookmarkStart w:id="334" w:name="_Toc19715542"/>
      <w:bookmarkStart w:id="335" w:name="_Toc51326740"/>
      <w:bookmarkStart w:id="336" w:name="_Toc51326857"/>
      <w:bookmarkStart w:id="337" w:name="_Toc171930554"/>
      <w:bookmarkEnd w:id="333"/>
      <w:r w:rsidRPr="00343FC5">
        <w:t>7.2</w:t>
      </w:r>
      <w:r w:rsidRPr="00343FC5">
        <w:tab/>
        <w:t>Procedure of Network Slice Instance Allocation</w:t>
      </w:r>
      <w:bookmarkEnd w:id="334"/>
      <w:bookmarkEnd w:id="335"/>
      <w:bookmarkEnd w:id="336"/>
      <w:bookmarkEnd w:id="337"/>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923A32" w:rsidP="002E6F71">
      <w:pPr>
        <w:pStyle w:val="TH"/>
      </w:pPr>
      <w:r>
        <w:rPr>
          <w:noProof/>
          <w:lang w:eastAsia="zh-CN"/>
        </w:rPr>
        <w:pict w14:anchorId="3688B322">
          <v:shape id="图片 3" o:spid="_x0000_i1027" type="#_x0000_t75" style="width:481.9pt;height:678.75pt;visibility:visible">
            <v:imagedata r:id="rId10" o:title="NSI_Allocation"/>
          </v:shape>
        </w:pict>
      </w:r>
    </w:p>
    <w:p w14:paraId="65B05435" w14:textId="77777777" w:rsidR="002E6F71" w:rsidRPr="00343FC5" w:rsidRDefault="002E6F71" w:rsidP="002E6F71">
      <w:pPr>
        <w:pStyle w:val="TF"/>
      </w:pPr>
      <w:r w:rsidRPr="00343FC5">
        <w:t>Figure 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38" w:name="_Toc19715543"/>
      <w:bookmarkStart w:id="339" w:name="_Toc51326741"/>
      <w:bookmarkStart w:id="340"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41" w:name="_Toc171930555"/>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38"/>
      <w:bookmarkEnd w:id="339"/>
      <w:bookmarkEnd w:id="340"/>
      <w:bookmarkEnd w:id="341"/>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t xml:space="preserve"> </w:t>
      </w:r>
      <w:r w:rsidR="00923A32">
        <w:rPr>
          <w:noProof/>
        </w:rPr>
        <w:pict w14:anchorId="354CDED1">
          <v:shape id="Picture 2" o:spid="_x0000_i1028" type="#_x0000_t75" style="width:389.65pt;height:697.5pt;visibility:visible">
            <v:imagedata r:id="rId11" o:title=""/>
          </v:shape>
        </w:pict>
      </w:r>
    </w:p>
    <w:p w14:paraId="1F8674C7" w14:textId="77777777" w:rsidR="00950DF2" w:rsidRPr="00343FC5" w:rsidRDefault="00950DF2" w:rsidP="00950DF2">
      <w:pPr>
        <w:pStyle w:val="TF"/>
      </w:pPr>
      <w:bookmarkStart w:id="342" w:name="_CRFigure7_31"/>
      <w:r w:rsidRPr="00343FC5">
        <w:t xml:space="preserve">Figure </w:t>
      </w:r>
      <w:bookmarkEnd w:id="342"/>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43"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43"/>
      <w:r w:rsidRPr="00C16C36">
        <w:rPr>
          <w:rFonts w:ascii="Courier New" w:hAnsi="Courier New" w:cs="Courier New"/>
          <w:lang w:eastAsia="zh-CN"/>
        </w:rPr>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44" w:name="_CR7_4"/>
      <w:bookmarkStart w:id="345" w:name="_Toc19715544"/>
      <w:bookmarkStart w:id="346" w:name="_Toc51326742"/>
      <w:bookmarkStart w:id="347" w:name="_Toc51326859"/>
      <w:bookmarkEnd w:id="344"/>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48" w:name="_Toc171930556"/>
      <w:r w:rsidRPr="00343FC5">
        <w:t>7.4</w:t>
      </w:r>
      <w:r w:rsidRPr="00343FC5">
        <w:tab/>
        <w:t xml:space="preserve">Procedure of </w:t>
      </w:r>
      <w:r w:rsidRPr="00343FC5">
        <w:rPr>
          <w:lang w:eastAsia="zh-CN"/>
        </w:rPr>
        <w:t>Network Slice Instance Deallocation</w:t>
      </w:r>
      <w:bookmarkEnd w:id="345"/>
      <w:bookmarkEnd w:id="346"/>
      <w:bookmarkEnd w:id="347"/>
      <w:bookmarkEnd w:id="348"/>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923A32" w:rsidP="00B73B06">
      <w:pPr>
        <w:pStyle w:val="FL"/>
        <w:rPr>
          <w:lang w:eastAsia="zh-CN"/>
        </w:rPr>
      </w:pPr>
      <w:r>
        <w:rPr>
          <w:noProof/>
        </w:rPr>
        <w:pict w14:anchorId="610CCBFE">
          <v:shape id="_x0000_i1029" type="#_x0000_t75" style="width:482.25pt;height:504.75pt;visibility:visible">
            <v:imagedata r:id="rId12" o:title=""/>
          </v:shape>
        </w:pict>
      </w:r>
    </w:p>
    <w:p w14:paraId="665C5B0A" w14:textId="77777777" w:rsidR="00C71A3E" w:rsidRPr="00343FC5" w:rsidRDefault="00C71A3E" w:rsidP="00B73B06">
      <w:pPr>
        <w:pStyle w:val="TF"/>
      </w:pPr>
      <w:bookmarkStart w:id="349" w:name="_CRFigure7_41"/>
      <w:r w:rsidRPr="00343FC5">
        <w:rPr>
          <w:rFonts w:hint="eastAsia"/>
        </w:rPr>
        <w:t xml:space="preserve">Figure </w:t>
      </w:r>
      <w:bookmarkEnd w:id="349"/>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50"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0"/>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51" w:name="_CR7_5"/>
      <w:bookmarkStart w:id="352" w:name="_Toc19715545"/>
      <w:bookmarkStart w:id="353" w:name="_Toc51326743"/>
      <w:bookmarkStart w:id="354" w:name="_Toc51326860"/>
      <w:bookmarkStart w:id="355" w:name="_Toc171930557"/>
      <w:bookmarkEnd w:id="351"/>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52"/>
      <w:bookmarkEnd w:id="353"/>
      <w:bookmarkEnd w:id="354"/>
      <w:bookmarkEnd w:id="355"/>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923A32" w:rsidP="00B73B06">
      <w:pPr>
        <w:pStyle w:val="FL"/>
        <w:rPr>
          <w:lang w:eastAsia="zh-CN"/>
        </w:rPr>
      </w:pPr>
      <w:r>
        <w:rPr>
          <w:noProof/>
        </w:rPr>
        <w:pict w14:anchorId="42FAC7D5">
          <v:shape id="_x0000_i1030" type="#_x0000_t75" style="width:481.9pt;height:628.9pt;visibility:visible">
            <v:imagedata r:id="rId13" o:title=""/>
          </v:shape>
        </w:pict>
      </w:r>
    </w:p>
    <w:p w14:paraId="133887A6" w14:textId="77777777" w:rsidR="00C71A3E" w:rsidRPr="00343FC5" w:rsidRDefault="00C71A3E" w:rsidP="00B73B06">
      <w:pPr>
        <w:pStyle w:val="TF"/>
      </w:pPr>
      <w:bookmarkStart w:id="356" w:name="_CRFigure7_51"/>
      <w:r w:rsidRPr="00343FC5">
        <w:rPr>
          <w:rFonts w:hint="eastAsia"/>
        </w:rPr>
        <w:t xml:space="preserve">Figure </w:t>
      </w:r>
      <w:bookmarkEnd w:id="356"/>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57"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7"/>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58" w:name="_CR7_6"/>
      <w:bookmarkStart w:id="359" w:name="_Toc19715546"/>
      <w:bookmarkStart w:id="360" w:name="_Toc51326744"/>
      <w:bookmarkStart w:id="361" w:name="_Toc51326861"/>
      <w:bookmarkStart w:id="362" w:name="_Toc171930558"/>
      <w:bookmarkEnd w:id="358"/>
      <w:r w:rsidRPr="00343FC5">
        <w:t>7.6</w:t>
      </w:r>
      <w:r w:rsidRPr="00343FC5">
        <w:tab/>
        <w:t xml:space="preserve">Procedure of </w:t>
      </w:r>
      <w:r w:rsidRPr="00343FC5">
        <w:rPr>
          <w:lang w:eastAsia="zh-CN"/>
        </w:rPr>
        <w:t>Network Slice Instance Modification</w:t>
      </w:r>
      <w:bookmarkEnd w:id="359"/>
      <w:bookmarkEnd w:id="360"/>
      <w:bookmarkEnd w:id="361"/>
      <w:bookmarkEnd w:id="362"/>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923A32" w:rsidP="00B9331E">
      <w:pPr>
        <w:pStyle w:val="TH"/>
        <w:rPr>
          <w:lang w:eastAsia="zh-CN"/>
        </w:rPr>
      </w:pPr>
      <w:r>
        <w:rPr>
          <w:noProof/>
        </w:rPr>
        <w:pict w14:anchorId="29D11A2F">
          <v:shape id="Picture 3" o:spid="_x0000_i1031" type="#_x0000_t75" style="width:482.25pt;height:416.65pt;visibility:visible">
            <v:imagedata r:id="rId14" o:title=""/>
          </v:shape>
        </w:pict>
      </w:r>
    </w:p>
    <w:p w14:paraId="3476521C" w14:textId="77777777" w:rsidR="00C71A3E" w:rsidRPr="00343FC5" w:rsidRDefault="00C71A3E" w:rsidP="00B73B06">
      <w:pPr>
        <w:pStyle w:val="TF"/>
      </w:pPr>
      <w:bookmarkStart w:id="363" w:name="_CRFigure7_61"/>
      <w:r w:rsidRPr="00343FC5">
        <w:t xml:space="preserve">Figure </w:t>
      </w:r>
      <w:bookmarkEnd w:id="363"/>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64" w:name="_CR7_7"/>
      <w:bookmarkStart w:id="365" w:name="_Toc19715547"/>
      <w:bookmarkStart w:id="366" w:name="_Toc51326745"/>
      <w:bookmarkStart w:id="367" w:name="_Toc51326862"/>
      <w:bookmarkStart w:id="368" w:name="_Toc171930559"/>
      <w:bookmarkEnd w:id="364"/>
      <w:r w:rsidRPr="00343FC5">
        <w:t>7.7</w:t>
      </w:r>
      <w:r w:rsidR="00343FC5">
        <w:tab/>
      </w:r>
      <w:r w:rsidRPr="00343FC5">
        <w:t xml:space="preserve">Procedure of </w:t>
      </w:r>
      <w:r w:rsidRPr="00343FC5">
        <w:rPr>
          <w:lang w:eastAsia="zh-CN"/>
        </w:rPr>
        <w:t>Network Slice Subnet Instance Modification</w:t>
      </w:r>
      <w:bookmarkEnd w:id="365"/>
      <w:bookmarkEnd w:id="366"/>
      <w:bookmarkEnd w:id="367"/>
      <w:bookmarkEnd w:id="368"/>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923A32" w:rsidP="00B9331E">
      <w:pPr>
        <w:pStyle w:val="TH"/>
        <w:rPr>
          <w:lang w:eastAsia="zh-CN"/>
        </w:rPr>
      </w:pPr>
      <w:r>
        <w:rPr>
          <w:noProof/>
        </w:rPr>
        <w:pict w14:anchorId="55E654D0">
          <v:shape id="_x0000_i1032" type="#_x0000_t75" style="width:482.25pt;height:635.25pt;visibility:visible">
            <v:imagedata r:id="rId15" o:title=""/>
          </v:shape>
        </w:pict>
      </w:r>
    </w:p>
    <w:p w14:paraId="6CC73DEE" w14:textId="77777777" w:rsidR="00C71A3E" w:rsidRPr="00343FC5" w:rsidRDefault="00C71A3E" w:rsidP="00B73B06">
      <w:pPr>
        <w:pStyle w:val="TF"/>
      </w:pPr>
      <w:bookmarkStart w:id="369" w:name="_CRFigure7_71"/>
      <w:r w:rsidRPr="00343FC5">
        <w:t xml:space="preserve">Figure </w:t>
      </w:r>
      <w:bookmarkEnd w:id="369"/>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70" w:name="_CR7_8"/>
      <w:bookmarkStart w:id="371" w:name="_Toc19715548"/>
      <w:bookmarkStart w:id="372" w:name="_Toc51326746"/>
      <w:bookmarkStart w:id="373" w:name="_Toc51326863"/>
      <w:bookmarkStart w:id="374" w:name="_Toc171930560"/>
      <w:bookmarkEnd w:id="370"/>
      <w:r w:rsidRPr="00343FC5">
        <w:t>7.8</w:t>
      </w:r>
      <w:r w:rsidRPr="00343FC5">
        <w:tab/>
        <w:t xml:space="preserve">Procedure of Obtaining Network Slice Subnet </w:t>
      </w:r>
      <w:r w:rsidR="00F023BB" w:rsidRPr="00F023BB">
        <w:t xml:space="preserve">Management Service Producer </w:t>
      </w:r>
      <w:r w:rsidRPr="00343FC5">
        <w:t>Capability</w:t>
      </w:r>
      <w:bookmarkEnd w:id="371"/>
      <w:bookmarkEnd w:id="372"/>
      <w:bookmarkEnd w:id="373"/>
      <w:bookmarkEnd w:id="374"/>
    </w:p>
    <w:p w14:paraId="06E67B9E" w14:textId="77777777" w:rsidR="00B032B7" w:rsidRPr="00343FC5" w:rsidRDefault="00B032B7" w:rsidP="00193D82">
      <w:pPr>
        <w:pStyle w:val="Heading3"/>
      </w:pPr>
      <w:bookmarkStart w:id="375" w:name="_CR7_8_1"/>
      <w:bookmarkStart w:id="376" w:name="_Toc19715549"/>
      <w:bookmarkStart w:id="377" w:name="_Toc51326747"/>
      <w:bookmarkStart w:id="378" w:name="_Toc51326864"/>
      <w:bookmarkStart w:id="379" w:name="_Toc171930561"/>
      <w:bookmarkEnd w:id="375"/>
      <w:r w:rsidRPr="00343FC5">
        <w:t>7.8.1</w:t>
      </w:r>
      <w:r w:rsidRPr="00343FC5">
        <w:tab/>
        <w:t>Introduction</w:t>
      </w:r>
      <w:bookmarkEnd w:id="376"/>
      <w:bookmarkEnd w:id="377"/>
      <w:bookmarkEnd w:id="378"/>
      <w:bookmarkEnd w:id="379"/>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0" w:name="_CR7_8_2"/>
      <w:bookmarkStart w:id="381" w:name="_Toc19715550"/>
      <w:bookmarkStart w:id="382" w:name="_Toc51326748"/>
      <w:bookmarkStart w:id="383" w:name="_Toc51326865"/>
      <w:bookmarkStart w:id="384" w:name="_Toc171930562"/>
      <w:bookmarkEnd w:id="380"/>
      <w:r w:rsidRPr="00343FC5">
        <w:t>7.8.</w:t>
      </w:r>
      <w:r w:rsidR="00B032B7" w:rsidRPr="00343FC5">
        <w:t>2</w:t>
      </w:r>
      <w:r w:rsidRPr="00343FC5">
        <w:tab/>
        <w:t>Querying Network Slice Subnet Capability Information</w:t>
      </w:r>
      <w:bookmarkEnd w:id="381"/>
      <w:bookmarkEnd w:id="382"/>
      <w:bookmarkEnd w:id="383"/>
      <w:bookmarkEnd w:id="384"/>
    </w:p>
    <w:p w14:paraId="257F73FB" w14:textId="77777777" w:rsidR="00C71A3E" w:rsidRPr="00343FC5" w:rsidRDefault="00923A32" w:rsidP="001A6F33">
      <w:pPr>
        <w:pStyle w:val="TH"/>
      </w:pPr>
      <w:r>
        <w:rPr>
          <w:lang w:eastAsia="zh-CN"/>
        </w:rPr>
        <w:pict w14:anchorId="0050A44E">
          <v:shape id="_x0000_i1033" type="#_x0000_t75" alt="Generated by PlantUML" style="width:415.5pt;height:159.75pt;visibility:visible">
            <v:imagedata r:id="rId16" o:title="Generated by PlantUML"/>
            <o:lock v:ext="edit" aspectratio="f"/>
          </v:shape>
        </w:pict>
      </w:r>
    </w:p>
    <w:p w14:paraId="25911E7B" w14:textId="77777777" w:rsidR="00C71A3E" w:rsidRPr="00343FC5" w:rsidRDefault="00C71A3E" w:rsidP="00B73B06">
      <w:pPr>
        <w:pStyle w:val="TF"/>
      </w:pPr>
      <w:bookmarkStart w:id="385" w:name="_CRFigure7_82"/>
      <w:r w:rsidRPr="00343FC5">
        <w:t xml:space="preserve">Figure </w:t>
      </w:r>
      <w:bookmarkEnd w:id="385"/>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86" w:name="_CR7_8_3"/>
      <w:bookmarkStart w:id="387" w:name="_Toc19715551"/>
      <w:bookmarkStart w:id="388" w:name="_Toc51326749"/>
      <w:bookmarkStart w:id="389" w:name="_Toc51326866"/>
      <w:bookmarkStart w:id="390" w:name="_Toc171930563"/>
      <w:bookmarkEnd w:id="386"/>
      <w:r w:rsidRPr="00343FC5">
        <w:t>7.8.</w:t>
      </w:r>
      <w:r w:rsidR="00B032B7" w:rsidRPr="00343FC5">
        <w:t>3</w:t>
      </w:r>
      <w:r w:rsidRPr="00343FC5">
        <w:tab/>
      </w:r>
      <w:bookmarkEnd w:id="387"/>
      <w:bookmarkEnd w:id="388"/>
      <w:bookmarkEnd w:id="389"/>
      <w:r w:rsidR="00B14929">
        <w:t>Void</w:t>
      </w:r>
      <w:bookmarkEnd w:id="390"/>
    </w:p>
    <w:p w14:paraId="6C46C0F2" w14:textId="77777777" w:rsidR="00C71A3E" w:rsidRPr="00343FC5" w:rsidRDefault="00C71A3E" w:rsidP="00C71A3E">
      <w:pPr>
        <w:pStyle w:val="Heading2"/>
        <w:rPr>
          <w:lang w:eastAsia="zh-CN"/>
        </w:rPr>
      </w:pPr>
      <w:bookmarkStart w:id="391" w:name="_CR7_9"/>
      <w:bookmarkStart w:id="392" w:name="_Toc19715552"/>
      <w:bookmarkStart w:id="393" w:name="_Toc51326750"/>
      <w:bookmarkStart w:id="394" w:name="_Toc51326867"/>
      <w:bookmarkStart w:id="395" w:name="_Toc171930564"/>
      <w:bookmarkEnd w:id="391"/>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92"/>
      <w:bookmarkEnd w:id="393"/>
      <w:bookmarkEnd w:id="394"/>
      <w:bookmarkEnd w:id="395"/>
    </w:p>
    <w:p w14:paraId="7164F5CD" w14:textId="77777777" w:rsidR="00C71A3E" w:rsidRPr="00343FC5" w:rsidRDefault="00C71A3E" w:rsidP="00C71A3E">
      <w:pPr>
        <w:pStyle w:val="Heading2"/>
        <w:rPr>
          <w:sz w:val="28"/>
          <w:lang w:eastAsia="zh-CN"/>
        </w:rPr>
      </w:pPr>
      <w:bookmarkStart w:id="396" w:name="_CR7_9_1"/>
      <w:bookmarkStart w:id="397" w:name="_Toc19715553"/>
      <w:bookmarkStart w:id="398" w:name="_Toc51326751"/>
      <w:bookmarkStart w:id="399" w:name="_Toc51326868"/>
      <w:bookmarkStart w:id="400" w:name="_Toc171930565"/>
      <w:bookmarkEnd w:id="396"/>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97"/>
      <w:bookmarkEnd w:id="398"/>
      <w:bookmarkEnd w:id="399"/>
      <w:bookmarkEnd w:id="400"/>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1" w:name="_CR7_9_2"/>
      <w:bookmarkStart w:id="402" w:name="_Toc19715554"/>
      <w:bookmarkStart w:id="403" w:name="_Toc51326752"/>
      <w:bookmarkStart w:id="404" w:name="_Toc51326869"/>
      <w:bookmarkStart w:id="405" w:name="_Toc171930566"/>
      <w:bookmarkEnd w:id="401"/>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02"/>
      <w:bookmarkEnd w:id="403"/>
      <w:bookmarkEnd w:id="404"/>
      <w:bookmarkEnd w:id="405"/>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923A32" w:rsidP="00B9331E">
      <w:pPr>
        <w:pStyle w:val="TH"/>
        <w:rPr>
          <w:lang w:eastAsia="zh-CN"/>
        </w:rPr>
      </w:pPr>
      <w:r>
        <w:rPr>
          <w:lang w:eastAsia="zh-CN"/>
        </w:rPr>
        <w:pict w14:anchorId="30BBF7AA">
          <v:shape id="_x0000_i1034" type="#_x0000_t75" style="width:258.75pt;height:150pt">
            <v:imagedata r:id="rId17" o:title="GMSRU3V0"/>
          </v:shape>
        </w:pict>
      </w:r>
    </w:p>
    <w:p w14:paraId="0FC4490C" w14:textId="77777777" w:rsidR="00C71A3E" w:rsidRPr="00343FC5" w:rsidRDefault="00C71A3E" w:rsidP="00B73B06">
      <w:pPr>
        <w:pStyle w:val="TF"/>
      </w:pPr>
      <w:bookmarkStart w:id="406" w:name="_CRFigure7_9_21"/>
      <w:r w:rsidRPr="00343FC5">
        <w:t xml:space="preserve">Figure </w:t>
      </w:r>
      <w:bookmarkEnd w:id="406"/>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07" w:name="_CR7_10"/>
      <w:bookmarkStart w:id="408" w:name="_Toc19715555"/>
      <w:bookmarkStart w:id="409" w:name="_Toc51326753"/>
      <w:bookmarkStart w:id="410" w:name="_Toc51326870"/>
      <w:bookmarkEnd w:id="407"/>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1" w:name="_Toc171930567"/>
      <w:r w:rsidRPr="00343FC5">
        <w:t>7.10</w:t>
      </w:r>
      <w:r w:rsidR="00343FC5">
        <w:tab/>
      </w:r>
      <w:r w:rsidRPr="00343FC5">
        <w:t xml:space="preserve">Procedure of </w:t>
      </w:r>
      <w:r w:rsidRPr="00343FC5">
        <w:rPr>
          <w:lang w:eastAsia="zh-CN"/>
        </w:rPr>
        <w:t>NF instance creation</w:t>
      </w:r>
      <w:bookmarkEnd w:id="408"/>
      <w:bookmarkEnd w:id="409"/>
      <w:bookmarkEnd w:id="410"/>
      <w:bookmarkEnd w:id="411"/>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923A32" w:rsidP="00B9331E">
      <w:pPr>
        <w:pStyle w:val="TH"/>
        <w:rPr>
          <w:lang w:eastAsia="zh-CN"/>
        </w:rPr>
      </w:pPr>
      <w:r>
        <w:rPr>
          <w:noProof/>
        </w:rPr>
        <w:pict w14:anchorId="3618F87F">
          <v:shape id="_x0000_i1035" type="#_x0000_t75" style="width:381pt;height:342pt;visibility:visible">
            <v:imagedata r:id="rId18" o:title=""/>
          </v:shape>
        </w:pict>
      </w:r>
    </w:p>
    <w:p w14:paraId="6565FA0C" w14:textId="77777777" w:rsidR="00C71A3E" w:rsidRPr="00343FC5" w:rsidRDefault="00C71A3E" w:rsidP="00B73B06">
      <w:pPr>
        <w:pStyle w:val="TF"/>
      </w:pPr>
      <w:bookmarkStart w:id="412" w:name="_CRFigure7_101"/>
      <w:r w:rsidRPr="00343FC5">
        <w:t xml:space="preserve">Figure </w:t>
      </w:r>
      <w:bookmarkEnd w:id="412"/>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13" w:name="_CR7_11"/>
      <w:bookmarkStart w:id="414" w:name="_Toc19715556"/>
      <w:bookmarkStart w:id="415" w:name="_Toc51326754"/>
      <w:bookmarkStart w:id="416" w:name="_Toc51326871"/>
      <w:bookmarkStart w:id="417" w:name="_Toc171930568"/>
      <w:bookmarkEnd w:id="413"/>
      <w:r w:rsidRPr="00343FC5">
        <w:t>7.11</w:t>
      </w:r>
      <w:r w:rsidRPr="00343FC5">
        <w:tab/>
        <w:t xml:space="preserve">Procedure of </w:t>
      </w:r>
      <w:r w:rsidRPr="00343FC5">
        <w:rPr>
          <w:lang w:eastAsia="zh-CN"/>
        </w:rPr>
        <w:t>NF instance modification</w:t>
      </w:r>
      <w:bookmarkEnd w:id="414"/>
      <w:bookmarkEnd w:id="415"/>
      <w:bookmarkEnd w:id="416"/>
      <w:bookmarkEnd w:id="417"/>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923A32" w:rsidP="00B9331E">
      <w:pPr>
        <w:pStyle w:val="TH"/>
        <w:rPr>
          <w:lang w:eastAsia="zh-CN"/>
        </w:rPr>
      </w:pPr>
      <w:r>
        <w:rPr>
          <w:noProof/>
        </w:rPr>
        <w:pict w14:anchorId="7701E9CA">
          <v:shape id="_x0000_i1036" type="#_x0000_t75" style="width:417.75pt;height:287.25pt;visibility:visible">
            <v:imagedata r:id="rId19" o:title=""/>
          </v:shape>
        </w:pict>
      </w:r>
    </w:p>
    <w:p w14:paraId="6857BA48" w14:textId="77777777" w:rsidR="00C71A3E" w:rsidRPr="00343FC5" w:rsidRDefault="00C71A3E" w:rsidP="00B73B06">
      <w:pPr>
        <w:pStyle w:val="TF"/>
      </w:pPr>
      <w:bookmarkStart w:id="418" w:name="_CRFigure7_111"/>
      <w:r w:rsidRPr="00343FC5">
        <w:t xml:space="preserve">Figure </w:t>
      </w:r>
      <w:bookmarkEnd w:id="418"/>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19" w:name="_CR7_12"/>
      <w:bookmarkStart w:id="420" w:name="_Toc19715557"/>
      <w:bookmarkStart w:id="421" w:name="_Toc51326755"/>
      <w:bookmarkStart w:id="422" w:name="_Toc51326872"/>
      <w:bookmarkStart w:id="423" w:name="_Toc171930569"/>
      <w:bookmarkEnd w:id="419"/>
      <w:r w:rsidRPr="00343FC5">
        <w:t>7.12</w:t>
      </w:r>
      <w:r w:rsidRPr="00343FC5">
        <w:tab/>
        <w:t xml:space="preserve">Procedure of </w:t>
      </w:r>
      <w:r w:rsidRPr="00343FC5">
        <w:rPr>
          <w:lang w:eastAsia="zh-CN"/>
        </w:rPr>
        <w:t>NF instance deletion</w:t>
      </w:r>
      <w:bookmarkEnd w:id="420"/>
      <w:bookmarkEnd w:id="421"/>
      <w:bookmarkEnd w:id="422"/>
      <w:bookmarkEnd w:id="423"/>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923A32" w:rsidP="00B9331E">
      <w:pPr>
        <w:pStyle w:val="TH"/>
      </w:pPr>
      <w:r>
        <w:rPr>
          <w:noProof/>
        </w:rPr>
        <w:pict w14:anchorId="1F72D96E">
          <v:shape id="_x0000_i1037" type="#_x0000_t75" style="width:334.15pt;height:3in;visibility:visible">
            <v:imagedata r:id="rId20" o:title=""/>
          </v:shape>
        </w:pict>
      </w:r>
    </w:p>
    <w:p w14:paraId="7F93A6F4" w14:textId="77777777" w:rsidR="00C71A3E" w:rsidRPr="00343FC5" w:rsidRDefault="00C71A3E" w:rsidP="00B73B06">
      <w:pPr>
        <w:pStyle w:val="TF"/>
      </w:pPr>
      <w:bookmarkStart w:id="424" w:name="_CRFigure7_121"/>
      <w:r w:rsidRPr="00343FC5">
        <w:t xml:space="preserve">Figure </w:t>
      </w:r>
      <w:bookmarkEnd w:id="424"/>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25" w:name="_CR7_13"/>
      <w:bookmarkStart w:id="426" w:name="_Toc19715558"/>
      <w:bookmarkStart w:id="427" w:name="_Toc51326756"/>
      <w:bookmarkStart w:id="428" w:name="_Toc51326873"/>
      <w:bookmarkStart w:id="429" w:name="_Toc171930570"/>
      <w:bookmarkEnd w:id="425"/>
      <w:r w:rsidRPr="00343FC5">
        <w:rPr>
          <w:rFonts w:hint="eastAsia"/>
          <w:lang w:eastAsia="zh-CN"/>
        </w:rPr>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26"/>
      <w:bookmarkEnd w:id="427"/>
      <w:bookmarkEnd w:id="428"/>
      <w:bookmarkEnd w:id="429"/>
    </w:p>
    <w:p w14:paraId="4C6FEB49" w14:textId="77777777" w:rsidR="00C71A3E" w:rsidRPr="00343FC5" w:rsidRDefault="00923A32" w:rsidP="00025539">
      <w:pPr>
        <w:pStyle w:val="TH"/>
      </w:pPr>
      <w:r>
        <w:rPr>
          <w:noProof/>
        </w:rPr>
        <w:pict w14:anchorId="140C0BEF">
          <v:shape id="_x0000_i1038" type="#_x0000_t75" style="width:482.25pt;height:672.75pt;visibility:visible">
            <v:imagedata r:id="rId21" o:title=""/>
          </v:shape>
        </w:pict>
      </w:r>
    </w:p>
    <w:p w14:paraId="7CA223A9" w14:textId="77777777" w:rsidR="00C71A3E" w:rsidRPr="00343FC5" w:rsidRDefault="00C71A3E" w:rsidP="00B73B06">
      <w:pPr>
        <w:pStyle w:val="TF"/>
      </w:pPr>
      <w:bookmarkStart w:id="430" w:name="_CRFigure7_131Networkslicefeasibilitych"/>
      <w:r w:rsidRPr="00343FC5">
        <w:t xml:space="preserve">Figure </w:t>
      </w:r>
      <w:bookmarkEnd w:id="430"/>
      <w:r w:rsidRPr="00343FC5">
        <w:t>7.13-</w:t>
      </w:r>
      <w:r w:rsidR="00000000">
        <w:fldChar w:fldCharType="begin"/>
      </w:r>
      <w:r w:rsidR="00000000">
        <w:instrText xml:space="preserve"> SEQ Figure \* ARABIC \s 1 </w:instrText>
      </w:r>
      <w:r w:rsidR="00000000">
        <w:fldChar w:fldCharType="separate"/>
      </w:r>
      <w:r w:rsidR="00B73B06" w:rsidRPr="00343FC5">
        <w:t>1</w:t>
      </w:r>
      <w:r w:rsidR="00000000">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1" w:name="_CR7_14"/>
      <w:bookmarkStart w:id="432" w:name="_Toc19715559"/>
      <w:bookmarkStart w:id="433" w:name="_Toc51326757"/>
      <w:bookmarkStart w:id="434" w:name="_Toc51326874"/>
      <w:bookmarkStart w:id="435" w:name="_Toc171930571"/>
      <w:bookmarkEnd w:id="431"/>
      <w:r w:rsidRPr="00343FC5">
        <w:rPr>
          <w:rFonts w:hint="eastAsia"/>
          <w:lang w:eastAsia="zh-CN"/>
        </w:rPr>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32"/>
      <w:bookmarkEnd w:id="433"/>
      <w:bookmarkEnd w:id="434"/>
      <w:bookmarkEnd w:id="435"/>
    </w:p>
    <w:p w14:paraId="62A64940" w14:textId="77777777" w:rsidR="00C71A3E" w:rsidRPr="00343FC5" w:rsidRDefault="00923A32" w:rsidP="00025539">
      <w:pPr>
        <w:pStyle w:val="TH"/>
      </w:pPr>
      <w:r>
        <w:rPr>
          <w:noProof/>
        </w:rPr>
        <w:pict w14:anchorId="2D32816E">
          <v:shape id="_x0000_i1039" type="#_x0000_t75" style="width:481.5pt;height:618.75pt;visibility:visible">
            <v:imagedata r:id="rId22" o:title=""/>
          </v:shape>
        </w:pict>
      </w:r>
    </w:p>
    <w:p w14:paraId="2054FCE9" w14:textId="77777777" w:rsidR="00C71A3E" w:rsidRPr="00343FC5" w:rsidRDefault="00C71A3E" w:rsidP="00B73B06">
      <w:pPr>
        <w:pStyle w:val="TF"/>
      </w:pPr>
      <w:bookmarkStart w:id="436" w:name="_CRFigure7_142Networkslicesubnetfeasibi"/>
      <w:r w:rsidRPr="00343FC5">
        <w:t xml:space="preserve">Figure </w:t>
      </w:r>
      <w:bookmarkEnd w:id="436"/>
      <w:r w:rsidRPr="00343FC5">
        <w:t>7.14-</w:t>
      </w:r>
      <w:r w:rsidR="00000000">
        <w:fldChar w:fldCharType="begin"/>
      </w:r>
      <w:r w:rsidR="00000000">
        <w:instrText xml:space="preserve"> SEQ Figure \* ARABIC \s 1 </w:instrText>
      </w:r>
      <w:r w:rsidR="00000000">
        <w:fldChar w:fldCharType="separate"/>
      </w:r>
      <w:r w:rsidR="00B73B06" w:rsidRPr="00343FC5">
        <w:t>2</w:t>
      </w:r>
      <w:r w:rsidR="00000000">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37" w:name="_CR7_15"/>
      <w:bookmarkStart w:id="438" w:name="_Toc19715560"/>
      <w:bookmarkStart w:id="439" w:name="_Toc51326758"/>
      <w:bookmarkStart w:id="440" w:name="_Toc51326875"/>
      <w:bookmarkStart w:id="441" w:name="_Toc171930572"/>
      <w:bookmarkEnd w:id="437"/>
      <w:r w:rsidRPr="00343FC5">
        <w:t>7.15</w:t>
      </w:r>
      <w:r w:rsidRPr="00343FC5">
        <w:tab/>
      </w:r>
      <w:bookmarkEnd w:id="438"/>
      <w:bookmarkEnd w:id="439"/>
      <w:bookmarkEnd w:id="440"/>
      <w:r w:rsidR="00B14929">
        <w:t>Void</w:t>
      </w:r>
      <w:bookmarkEnd w:id="441"/>
    </w:p>
    <w:p w14:paraId="155EDFD7" w14:textId="77777777" w:rsidR="00E659FD" w:rsidRPr="00343FC5" w:rsidRDefault="00E659FD" w:rsidP="00193D82">
      <w:pPr>
        <w:pStyle w:val="Heading2"/>
      </w:pPr>
      <w:bookmarkStart w:id="442" w:name="_CR7_16"/>
      <w:bookmarkStart w:id="443" w:name="_Toc19715561"/>
      <w:bookmarkStart w:id="444" w:name="_Toc51326759"/>
      <w:bookmarkStart w:id="445" w:name="_Toc51326876"/>
      <w:bookmarkStart w:id="446" w:name="_Toc171930573"/>
      <w:bookmarkEnd w:id="442"/>
      <w:r w:rsidRPr="00343FC5">
        <w:t>7.16</w:t>
      </w:r>
      <w:r w:rsidRPr="00343FC5">
        <w:tab/>
      </w:r>
      <w:bookmarkEnd w:id="443"/>
      <w:bookmarkEnd w:id="444"/>
      <w:bookmarkEnd w:id="445"/>
      <w:r w:rsidR="00FE3E40">
        <w:t>Void</w:t>
      </w:r>
      <w:bookmarkEnd w:id="446"/>
    </w:p>
    <w:p w14:paraId="73BDF0D4" w14:textId="77777777" w:rsidR="00AF394A" w:rsidRDefault="00AF394A" w:rsidP="00AF394A">
      <w:pPr>
        <w:pStyle w:val="Heading2"/>
      </w:pPr>
      <w:bookmarkStart w:id="447" w:name="_CR7_17"/>
      <w:bookmarkStart w:id="448" w:name="_Toc171930574"/>
      <w:bookmarkEnd w:id="447"/>
      <w:r w:rsidRPr="007B342F">
        <w:t>7.</w:t>
      </w:r>
      <w:r>
        <w:t>17</w:t>
      </w:r>
      <w:r w:rsidRPr="007B342F">
        <w:tab/>
        <w:t xml:space="preserve">Procedure </w:t>
      </w:r>
      <w:r>
        <w:t>of management interaction with NFV MANO for network service priority</w:t>
      </w:r>
      <w:bookmarkEnd w:id="448"/>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0.9pt;height:283.9pt" o:ole="">
            <v:imagedata r:id="rId23" o:title=""/>
          </v:shape>
          <o:OLEObject Type="Embed" ProgID="Visio.Drawing.15" ShapeID="_x0000_i1040" DrawAspect="Content" ObjectID="_1782889978" r:id="rId24"/>
        </w:object>
      </w:r>
    </w:p>
    <w:p w14:paraId="7F07B297" w14:textId="77777777" w:rsidR="00AF394A" w:rsidRDefault="00AF394A" w:rsidP="00025539">
      <w:pPr>
        <w:pStyle w:val="TF"/>
      </w:pPr>
      <w:bookmarkStart w:id="449" w:name="_CRFigure17_11"/>
      <w:r>
        <w:t xml:space="preserve">Figure </w:t>
      </w:r>
      <w:bookmarkEnd w:id="449"/>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0" w:name="_CR7_18"/>
      <w:bookmarkStart w:id="451" w:name="_Toc171930575"/>
      <w:bookmarkStart w:id="452" w:name="_Toc105492461"/>
      <w:bookmarkEnd w:id="450"/>
      <w:r w:rsidRPr="007B342F">
        <w:t>7.</w:t>
      </w:r>
      <w:r>
        <w:t>18</w:t>
      </w:r>
      <w:r w:rsidRPr="007B342F">
        <w:tab/>
        <w:t xml:space="preserve">Procedure </w:t>
      </w:r>
      <w:r>
        <w:t xml:space="preserve">for </w:t>
      </w:r>
      <w:r w:rsidRPr="00343FC5">
        <w:rPr>
          <w:lang w:eastAsia="zh-CN"/>
        </w:rPr>
        <w:t>Network slice instance activation</w:t>
      </w:r>
      <w:bookmarkEnd w:id="451"/>
      <w:r>
        <w:t xml:space="preserve"> </w:t>
      </w:r>
      <w:bookmarkEnd w:id="452"/>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923A32" w:rsidP="002E3CB1">
      <w:pPr>
        <w:pStyle w:val="TH"/>
      </w:pPr>
      <w:r>
        <w:rPr>
          <w:noProof/>
        </w:rPr>
        <w:pict w14:anchorId="50002610">
          <v:shape id="_x0000_i1041" type="#_x0000_t75" style="width:481.9pt;height:126.4pt;visibility:visible">
            <v:imagedata r:id="rId25" o:title=""/>
          </v:shape>
        </w:pict>
      </w:r>
    </w:p>
    <w:p w14:paraId="25494353" w14:textId="77777777" w:rsidR="002E3CB1" w:rsidRDefault="002E3CB1" w:rsidP="002E3CB1">
      <w:pPr>
        <w:pStyle w:val="TF"/>
      </w:pPr>
      <w:bookmarkStart w:id="453" w:name="_CRFigure7_181"/>
      <w:r>
        <w:t xml:space="preserve">Figure </w:t>
      </w:r>
      <w:bookmarkEnd w:id="453"/>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54" w:name="_CR7_19"/>
      <w:bookmarkStart w:id="455" w:name="_Toc171930576"/>
      <w:bookmarkEnd w:id="454"/>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55"/>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923A32" w:rsidP="002E3CB1">
      <w:pPr>
        <w:pStyle w:val="TH"/>
      </w:pPr>
      <w:r>
        <w:rPr>
          <w:noProof/>
        </w:rPr>
        <w:pict w14:anchorId="30C11F09">
          <v:shape id="_x0000_i1042" type="#_x0000_t75" style="width:482.25pt;height:128.25pt;visibility:visible">
            <v:imagedata r:id="rId26" o:title=""/>
          </v:shape>
        </w:pict>
      </w:r>
    </w:p>
    <w:p w14:paraId="1E9F5663" w14:textId="77777777" w:rsidR="002E3CB1" w:rsidRDefault="002E3CB1" w:rsidP="002E3CB1">
      <w:pPr>
        <w:pStyle w:val="TF"/>
      </w:pPr>
      <w:bookmarkStart w:id="456" w:name="_CRFigure7_191"/>
      <w:r>
        <w:t xml:space="preserve">Figure </w:t>
      </w:r>
      <w:bookmarkEnd w:id="456"/>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57" w:name="_CR7_20"/>
      <w:bookmarkStart w:id="458" w:name="_Toc171930577"/>
      <w:bookmarkEnd w:id="457"/>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58"/>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923A32" w:rsidP="002E3CB1">
      <w:pPr>
        <w:pStyle w:val="TH"/>
      </w:pPr>
      <w:r>
        <w:rPr>
          <w:noProof/>
        </w:rPr>
        <w:pict w14:anchorId="7BD07355">
          <v:shape id="Picture 5" o:spid="_x0000_i1043" type="#_x0000_t75" style="width:482.25pt;height:214.9pt;visibility:visible">
            <v:imagedata r:id="rId27" o:title=""/>
          </v:shape>
        </w:pict>
      </w:r>
    </w:p>
    <w:p w14:paraId="1F9353C2" w14:textId="77777777" w:rsidR="002E3CB1" w:rsidRDefault="002E3CB1" w:rsidP="002E3CB1">
      <w:pPr>
        <w:pStyle w:val="TF"/>
      </w:pPr>
      <w:bookmarkStart w:id="459" w:name="_CRFigure7_201"/>
      <w:r>
        <w:t xml:space="preserve">Figure </w:t>
      </w:r>
      <w:bookmarkEnd w:id="459"/>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60" w:name="_CR7_21"/>
      <w:bookmarkStart w:id="461" w:name="_Toc171930578"/>
      <w:bookmarkEnd w:id="460"/>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1"/>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923A32" w:rsidP="002E3CB1">
      <w:pPr>
        <w:pStyle w:val="TH"/>
      </w:pPr>
      <w:r>
        <w:rPr>
          <w:noProof/>
        </w:rPr>
        <w:pict w14:anchorId="06E586A2">
          <v:shape id="Picture 6" o:spid="_x0000_i1044" type="#_x0000_t75" style="width:481.9pt;height:213.75pt;visibility:visible">
            <v:imagedata r:id="rId28" o:title=""/>
          </v:shape>
        </w:pict>
      </w:r>
    </w:p>
    <w:p w14:paraId="0F6EF3FC" w14:textId="77777777" w:rsidR="002E3CB1" w:rsidRDefault="002E3CB1" w:rsidP="002E3CB1">
      <w:pPr>
        <w:pStyle w:val="TF"/>
      </w:pPr>
      <w:bookmarkStart w:id="462" w:name="_CRFigure7_211"/>
      <w:r>
        <w:t xml:space="preserve">Figure </w:t>
      </w:r>
      <w:bookmarkEnd w:id="462"/>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0085FD0" w14:textId="77777777" w:rsidR="000522BB" w:rsidRDefault="0054068F" w:rsidP="008F5B6F">
      <w:pPr>
        <w:pStyle w:val="Heading1"/>
        <w:rPr>
          <w:rFonts w:eastAsia="SimSun"/>
          <w:lang w:eastAsia="zh-CN"/>
        </w:rPr>
      </w:pPr>
      <w:bookmarkStart w:id="463" w:name="_CR8"/>
      <w:bookmarkStart w:id="464" w:name="_Toc19715562"/>
      <w:bookmarkStart w:id="465" w:name="_Toc51326760"/>
      <w:bookmarkStart w:id="466" w:name="_Toc51326877"/>
      <w:bookmarkStart w:id="467" w:name="_Toc171930579"/>
      <w:bookmarkEnd w:id="463"/>
      <w:r w:rsidRPr="00343FC5">
        <w:rPr>
          <w:lang w:eastAsia="zh-CN"/>
        </w:rPr>
        <w:t>8</w:t>
      </w:r>
      <w:r w:rsidRPr="00343FC5">
        <w:tab/>
      </w:r>
      <w:bookmarkEnd w:id="464"/>
      <w:bookmarkEnd w:id="465"/>
      <w:bookmarkEnd w:id="466"/>
      <w:r w:rsidR="005851F1">
        <w:t>Void</w:t>
      </w:r>
      <w:bookmarkEnd w:id="467"/>
    </w:p>
    <w:p w14:paraId="4C507811" w14:textId="77777777" w:rsidR="005851F1" w:rsidRPr="00343FC5" w:rsidRDefault="005851F1" w:rsidP="005851F1">
      <w:pPr>
        <w:pStyle w:val="Heading1"/>
        <w:rPr>
          <w:lang w:eastAsia="zh-CN"/>
        </w:rPr>
      </w:pPr>
      <w:bookmarkStart w:id="468" w:name="_CR9"/>
      <w:bookmarkStart w:id="469" w:name="_Toc74318152"/>
      <w:bookmarkStart w:id="470" w:name="_Toc171930580"/>
      <w:bookmarkEnd w:id="468"/>
      <w:r>
        <w:rPr>
          <w:lang w:eastAsia="zh-CN"/>
        </w:rPr>
        <w:t>9</w:t>
      </w:r>
      <w:r w:rsidRPr="00343FC5">
        <w:tab/>
        <w:t>RESTful HTTP-based solution set</w:t>
      </w:r>
      <w:r w:rsidRPr="00343FC5">
        <w:rPr>
          <w:rFonts w:hint="eastAsia"/>
          <w:lang w:eastAsia="zh-CN"/>
        </w:rPr>
        <w:t xml:space="preserve"> of provisioning</w:t>
      </w:r>
      <w:bookmarkEnd w:id="469"/>
      <w:bookmarkEnd w:id="470"/>
    </w:p>
    <w:p w14:paraId="461B0548" w14:textId="77777777" w:rsidR="005851F1" w:rsidRPr="00343FC5" w:rsidRDefault="005851F1" w:rsidP="005851F1">
      <w:pPr>
        <w:pStyle w:val="Heading2"/>
      </w:pPr>
      <w:bookmarkStart w:id="471" w:name="_CR9_1"/>
      <w:bookmarkStart w:id="472" w:name="_Toc171930581"/>
      <w:bookmarkStart w:id="473" w:name="_Toc74318153"/>
      <w:bookmarkEnd w:id="471"/>
      <w:r>
        <w:t>9.</w:t>
      </w:r>
      <w:r w:rsidRPr="00343FC5">
        <w:rPr>
          <w:rFonts w:hint="eastAsia"/>
        </w:rPr>
        <w:t>1</w:t>
      </w:r>
      <w:r w:rsidRPr="00343FC5">
        <w:tab/>
      </w:r>
      <w:r>
        <w:t>Network slice provisioning management service</w:t>
      </w:r>
      <w:bookmarkEnd w:id="472"/>
    </w:p>
    <w:p w14:paraId="15A68495" w14:textId="77777777" w:rsidR="005851F1" w:rsidRPr="00343FC5" w:rsidRDefault="005851F1" w:rsidP="005851F1">
      <w:pPr>
        <w:pStyle w:val="Heading3"/>
      </w:pPr>
      <w:bookmarkStart w:id="474" w:name="_CR9_1_1"/>
      <w:bookmarkStart w:id="475" w:name="_Toc171930582"/>
      <w:bookmarkEnd w:id="474"/>
      <w:r>
        <w:t>9.</w:t>
      </w:r>
      <w:r w:rsidRPr="00343FC5">
        <w:rPr>
          <w:rFonts w:hint="eastAsia"/>
        </w:rPr>
        <w:t>1</w:t>
      </w:r>
      <w:r>
        <w:t>.1</w:t>
      </w:r>
      <w:r w:rsidRPr="00343FC5">
        <w:tab/>
        <w:t>Mapping of operations</w:t>
      </w:r>
      <w:bookmarkEnd w:id="473"/>
      <w:bookmarkEnd w:id="475"/>
    </w:p>
    <w:p w14:paraId="30391169" w14:textId="77777777" w:rsidR="005851F1" w:rsidRPr="00343FC5" w:rsidRDefault="005851F1" w:rsidP="005851F1">
      <w:pPr>
        <w:pStyle w:val="Heading4"/>
      </w:pPr>
      <w:bookmarkStart w:id="476" w:name="_CR9_1_1_1"/>
      <w:bookmarkStart w:id="477" w:name="_Toc74318154"/>
      <w:bookmarkStart w:id="478" w:name="_Toc171930583"/>
      <w:bookmarkEnd w:id="476"/>
      <w:r>
        <w:t>9.</w:t>
      </w:r>
      <w:r w:rsidRPr="00343FC5">
        <w:t>1</w:t>
      </w:r>
      <w:r w:rsidRPr="00343FC5">
        <w:rPr>
          <w:rFonts w:hint="eastAsia"/>
        </w:rPr>
        <w:t>.1</w:t>
      </w:r>
      <w:r>
        <w:t>.1</w:t>
      </w:r>
      <w:r w:rsidRPr="00343FC5">
        <w:tab/>
        <w:t>Introduction</w:t>
      </w:r>
      <w:bookmarkEnd w:id="477"/>
      <w:bookmarkEnd w:id="478"/>
    </w:p>
    <w:p w14:paraId="185DB559" w14:textId="77777777" w:rsidR="005851F1" w:rsidRPr="00343FC5" w:rsidRDefault="005851F1" w:rsidP="005851F1">
      <w:pPr>
        <w:pStyle w:val="TH"/>
      </w:pPr>
      <w:bookmarkStart w:id="479" w:name="_CRTable9_1_11"/>
      <w:r w:rsidRPr="00343FC5">
        <w:t xml:space="preserve">Table </w:t>
      </w:r>
      <w:bookmarkEnd w:id="479"/>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0" w:name="_CR9_1_1_2"/>
      <w:bookmarkStart w:id="481" w:name="_Toc74318155"/>
      <w:bookmarkStart w:id="482" w:name="_Toc171930584"/>
      <w:bookmarkEnd w:id="480"/>
      <w:r>
        <w:t>9.</w:t>
      </w:r>
      <w:r w:rsidRPr="00343FC5">
        <w:t>1.</w:t>
      </w:r>
      <w:r>
        <w:t>1.2</w:t>
      </w:r>
      <w:r w:rsidRPr="00343FC5">
        <w:tab/>
        <w:t xml:space="preserve">Operation </w:t>
      </w:r>
      <w:bookmarkEnd w:id="481"/>
      <w:r>
        <w:rPr>
          <w:rFonts w:ascii="Courier New" w:hAnsi="Courier New" w:cs="Courier New"/>
        </w:rPr>
        <w:t>allocateNsi</w:t>
      </w:r>
      <w:bookmarkEnd w:id="482"/>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83" w:name="_CRTable9_1_21"/>
      <w:r w:rsidRPr="00343FC5">
        <w:t xml:space="preserve">Table </w:t>
      </w:r>
      <w:bookmarkEnd w:id="483"/>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84" w:name="_CRTable9_1_22"/>
      <w:r w:rsidRPr="00343FC5">
        <w:t xml:space="preserve">Table </w:t>
      </w:r>
      <w:bookmarkEnd w:id="484"/>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85" w:name="_CR9_1_1_3"/>
      <w:bookmarkStart w:id="486" w:name="_Toc74318157"/>
      <w:bookmarkStart w:id="487" w:name="_Toc171930585"/>
      <w:bookmarkEnd w:id="485"/>
      <w:r>
        <w:t>9.</w:t>
      </w:r>
      <w:r w:rsidRPr="00343FC5">
        <w:t>1.</w:t>
      </w:r>
      <w:r>
        <w:t>1.3</w:t>
      </w:r>
      <w:r w:rsidRPr="00343FC5">
        <w:tab/>
        <w:t xml:space="preserve">Operation </w:t>
      </w:r>
      <w:bookmarkEnd w:id="486"/>
      <w:r>
        <w:rPr>
          <w:rFonts w:ascii="Courier New" w:hAnsi="Courier New" w:cs="Courier New"/>
        </w:rPr>
        <w:t>deallocateNsi</w:t>
      </w:r>
      <w:bookmarkEnd w:id="487"/>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88" w:name="_CRTable9_1_1_31"/>
      <w:r w:rsidRPr="00343FC5">
        <w:t xml:space="preserve">Table </w:t>
      </w:r>
      <w:bookmarkEnd w:id="488"/>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89" w:name="_CRTable9_1_1_32"/>
      <w:r w:rsidRPr="00343FC5">
        <w:t xml:space="preserve">Table </w:t>
      </w:r>
      <w:bookmarkEnd w:id="489"/>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39265182" w14:textId="77777777" w:rsidR="004E4B2F" w:rsidRDefault="005851F1" w:rsidP="004E4B2F">
      <w:pPr>
        <w:pStyle w:val="Heading4"/>
      </w:pPr>
      <w:bookmarkStart w:id="490" w:name="_CR9_1_2"/>
      <w:bookmarkStart w:id="491" w:name="_Toc171930586"/>
      <w:bookmarkEnd w:id="490"/>
      <w:r>
        <w:t>9.1.2</w:t>
      </w:r>
      <w:r w:rsidRPr="00343FC5">
        <w:tab/>
        <w:t>Resources</w:t>
      </w:r>
      <w:bookmarkStart w:id="492" w:name="_CR9_1_2_1"/>
      <w:bookmarkEnd w:id="492"/>
      <w:r w:rsidR="004E4B2F">
        <w:t>9.1.2.0</w:t>
      </w:r>
      <w:r w:rsidR="004E4B2F">
        <w:tab/>
        <w:t>Resource structure</w:t>
      </w:r>
      <w:bookmarkEnd w:id="491"/>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923A32" w:rsidP="004E4B2F">
      <w:pPr>
        <w:jc w:val="center"/>
      </w:pPr>
      <w:r>
        <w:rPr>
          <w:noProof/>
        </w:rPr>
        <w:pict w14:anchorId="2E6AA6FB">
          <v:shape id="图片 1" o:spid="_x0000_i1045" type="#_x0000_t75" style="width:301.15pt;height:140.65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r>
        <w:t>Table 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493"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494" w:name="_Toc171930587"/>
      <w:bookmarkEnd w:id="493"/>
      <w:r>
        <w:t>9.1</w:t>
      </w:r>
      <w:r w:rsidRPr="00343FC5">
        <w:t>.</w:t>
      </w:r>
      <w:r>
        <w:t>2.1</w:t>
      </w:r>
      <w:r w:rsidRPr="00343FC5">
        <w:tab/>
        <w:t>Resource definitions</w:t>
      </w:r>
      <w:bookmarkEnd w:id="494"/>
    </w:p>
    <w:p w14:paraId="0599D62E" w14:textId="77777777" w:rsidR="005851F1" w:rsidRPr="00343FC5" w:rsidRDefault="005851F1" w:rsidP="005851F1">
      <w:pPr>
        <w:pStyle w:val="Heading5"/>
      </w:pPr>
      <w:bookmarkStart w:id="495" w:name="_CR9_1_2_1_1"/>
      <w:bookmarkStart w:id="496" w:name="_Toc171930588"/>
      <w:bookmarkEnd w:id="495"/>
      <w:r>
        <w:t>9.1.</w:t>
      </w:r>
      <w:r w:rsidRPr="00343FC5">
        <w:t>2.1.1</w:t>
      </w:r>
      <w:r w:rsidRPr="00343FC5">
        <w:tab/>
        <w:t xml:space="preserve">Resource </w:t>
      </w:r>
      <w:r>
        <w:t>“…</w:t>
      </w:r>
      <w:r w:rsidRPr="00343FC5">
        <w:t>/ServiceProfile</w:t>
      </w:r>
      <w:r w:rsidR="004E4B2F">
        <w:t>s</w:t>
      </w:r>
      <w:bookmarkEnd w:id="496"/>
    </w:p>
    <w:p w14:paraId="79BA4912" w14:textId="77777777" w:rsidR="005851F1" w:rsidRPr="00343FC5" w:rsidRDefault="005851F1" w:rsidP="00EA5E19">
      <w:pPr>
        <w:pStyle w:val="H6"/>
        <w:rPr>
          <w:lang w:eastAsia="zh-CN"/>
        </w:rPr>
      </w:pPr>
      <w:bookmarkStart w:id="497" w:name="_CR9_1_2_1_1_1"/>
      <w:r>
        <w:rPr>
          <w:lang w:eastAsia="zh-CN"/>
        </w:rPr>
        <w:t>9.1.</w:t>
      </w:r>
      <w:r w:rsidRPr="00343FC5">
        <w:rPr>
          <w:lang w:eastAsia="zh-CN"/>
        </w:rPr>
        <w:t>2.1.1.1</w:t>
      </w:r>
      <w:r w:rsidRPr="00343FC5">
        <w:rPr>
          <w:lang w:eastAsia="zh-CN"/>
        </w:rPr>
        <w:tab/>
        <w:t>Description</w:t>
      </w:r>
    </w:p>
    <w:bookmarkEnd w:id="497"/>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498"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498"/>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r>
        <w:rPr>
          <w:lang w:eastAsia="zh-CN"/>
        </w:rPr>
        <w:t>Table 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499"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00" w:name="_CR9_1_2_1_1_3_1"/>
      <w:bookmarkEnd w:id="499"/>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00"/>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01" w:name="_CRTable9_2_1_1_3_11"/>
      <w:r w:rsidRPr="00343FC5">
        <w:t xml:space="preserve">Table </w:t>
      </w:r>
      <w:bookmarkEnd w:id="501"/>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02" w:name="_CRTableY_2_1_1_3_12"/>
      <w:r w:rsidRPr="00343FC5">
        <w:t xml:space="preserve">Table </w:t>
      </w:r>
      <w:bookmarkEnd w:id="502"/>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03" w:name="_Toc171930589"/>
      <w:r>
        <w:t>9.1.2.1.2</w:t>
      </w:r>
      <w:r>
        <w:tab/>
        <w:t>Resource “…/ServiceProfiles/{ServiceProfileId}</w:t>
      </w:r>
      <w:bookmarkEnd w:id="503"/>
    </w:p>
    <w:p w14:paraId="649E7002" w14:textId="77777777" w:rsidR="004E4B2F" w:rsidRDefault="004E4B2F" w:rsidP="004E4B2F">
      <w:pPr>
        <w:pStyle w:val="H6"/>
        <w:rPr>
          <w:lang w:eastAsia="zh-CN"/>
        </w:rPr>
      </w:pPr>
      <w:r>
        <w:rPr>
          <w:lang w:eastAsia="zh-CN"/>
        </w:rPr>
        <w:t>9.1.2.1.2.1</w:t>
      </w:r>
      <w:r>
        <w:rPr>
          <w:lang w:eastAsia="zh-CN"/>
        </w:rPr>
        <w:tab/>
        <w:t>Description</w:t>
      </w:r>
    </w:p>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r>
        <w:rPr>
          <w:lang w:eastAsia="zh-CN"/>
        </w:rPr>
        <w:t>9.1.2.1.2.2</w:t>
      </w:r>
      <w:r>
        <w:rPr>
          <w:lang w:eastAsia="zh-CN"/>
        </w:rPr>
        <w:tab/>
        <w:t>URI</w:t>
      </w:r>
    </w:p>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r>
        <w:rPr>
          <w:lang w:eastAsia="zh-CN"/>
        </w:rPr>
        <w:t>Table 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04" w:name="_CR9_1_2_1_1_3_2"/>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04"/>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r w:rsidRPr="00343FC5">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r w:rsidRPr="00343FC5">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05" w:name="_CR9_2"/>
      <w:bookmarkStart w:id="506" w:name="_Toc171930590"/>
      <w:bookmarkEnd w:id="505"/>
      <w:r>
        <w:t>9.2</w:t>
      </w:r>
      <w:r w:rsidRPr="00343FC5">
        <w:tab/>
      </w:r>
      <w:r>
        <w:t>Network slice subnet provisioning management service</w:t>
      </w:r>
      <w:bookmarkEnd w:id="506"/>
    </w:p>
    <w:p w14:paraId="2A00CD10" w14:textId="77777777" w:rsidR="005851F1" w:rsidRPr="00343FC5" w:rsidRDefault="005851F1" w:rsidP="005851F1">
      <w:pPr>
        <w:pStyle w:val="Heading3"/>
      </w:pPr>
      <w:bookmarkStart w:id="507" w:name="_CR9_2_1"/>
      <w:bookmarkStart w:id="508" w:name="_Toc171930591"/>
      <w:bookmarkEnd w:id="507"/>
      <w:r>
        <w:t>9.2.1</w:t>
      </w:r>
      <w:r w:rsidRPr="00343FC5">
        <w:tab/>
        <w:t xml:space="preserve">Mapping </w:t>
      </w:r>
      <w:r w:rsidRPr="00CD62B5">
        <w:t>of</w:t>
      </w:r>
      <w:r w:rsidRPr="00343FC5">
        <w:t xml:space="preserve"> operations</w:t>
      </w:r>
      <w:bookmarkEnd w:id="508"/>
    </w:p>
    <w:p w14:paraId="7BC795CE" w14:textId="77777777" w:rsidR="005851F1" w:rsidRPr="00343FC5" w:rsidRDefault="005851F1" w:rsidP="005851F1">
      <w:pPr>
        <w:pStyle w:val="Heading4"/>
      </w:pPr>
      <w:bookmarkStart w:id="509" w:name="_CR9_2_1_1"/>
      <w:bookmarkStart w:id="510" w:name="_Toc171930592"/>
      <w:bookmarkEnd w:id="509"/>
      <w:r>
        <w:t>9.2</w:t>
      </w:r>
      <w:r w:rsidRPr="00343FC5">
        <w:rPr>
          <w:rFonts w:hint="eastAsia"/>
        </w:rPr>
        <w:t>.1</w:t>
      </w:r>
      <w:r>
        <w:t>.1</w:t>
      </w:r>
      <w:r w:rsidRPr="00343FC5">
        <w:tab/>
        <w:t>Introduction</w:t>
      </w:r>
      <w:bookmarkEnd w:id="510"/>
    </w:p>
    <w:p w14:paraId="32CB0C7A" w14:textId="77777777" w:rsidR="005851F1" w:rsidRPr="00343FC5" w:rsidRDefault="005851F1" w:rsidP="005851F1">
      <w:pPr>
        <w:pStyle w:val="TH"/>
      </w:pPr>
      <w:bookmarkStart w:id="511" w:name="_CRTable9_2_1_11"/>
      <w:r w:rsidRPr="00343FC5">
        <w:t xml:space="preserve">Table </w:t>
      </w:r>
      <w:bookmarkEnd w:id="511"/>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12" w:name="_CR9_2_1_2"/>
      <w:bookmarkStart w:id="513" w:name="_Toc171930593"/>
      <w:bookmarkEnd w:id="512"/>
      <w:r>
        <w:t>9.2.1.2</w:t>
      </w:r>
      <w:r w:rsidRPr="00343FC5">
        <w:tab/>
        <w:t xml:space="preserve">Operation </w:t>
      </w:r>
      <w:r>
        <w:rPr>
          <w:rFonts w:ascii="Courier New" w:hAnsi="Courier New" w:cs="Courier New"/>
        </w:rPr>
        <w:t>allocateNssi</w:t>
      </w:r>
      <w:bookmarkEnd w:id="513"/>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14" w:name="_CRTable9_2_1_21"/>
      <w:r w:rsidRPr="00343FC5">
        <w:t xml:space="preserve">Table </w:t>
      </w:r>
      <w:bookmarkEnd w:id="514"/>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15" w:name="_CRTable9_2_1_22"/>
      <w:r w:rsidRPr="00343FC5">
        <w:t xml:space="preserve">Table </w:t>
      </w:r>
      <w:bookmarkEnd w:id="515"/>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16" w:name="_CR9_2_1_3"/>
      <w:bookmarkStart w:id="517" w:name="_Toc171930594"/>
      <w:bookmarkEnd w:id="516"/>
      <w:r>
        <w:t>9.2.1.3</w:t>
      </w:r>
      <w:r w:rsidRPr="00343FC5">
        <w:tab/>
        <w:t xml:space="preserve">Operation </w:t>
      </w:r>
      <w:r>
        <w:rPr>
          <w:rFonts w:ascii="Courier New" w:hAnsi="Courier New" w:cs="Courier New"/>
        </w:rPr>
        <w:t>deallocateNssi</w:t>
      </w:r>
      <w:bookmarkEnd w:id="517"/>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18" w:name="_CRTable9_2_1_31"/>
      <w:r w:rsidRPr="00343FC5">
        <w:t xml:space="preserve">Table </w:t>
      </w:r>
      <w:bookmarkEnd w:id="518"/>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19" w:name="_CRTable9_2_1_32"/>
      <w:r w:rsidRPr="00343FC5">
        <w:t xml:space="preserve">Table </w:t>
      </w:r>
      <w:bookmarkEnd w:id="519"/>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20" w:name="_CR9_2_2"/>
      <w:bookmarkStart w:id="521" w:name="_Toc171930595"/>
      <w:bookmarkEnd w:id="520"/>
      <w:r>
        <w:t>9.</w:t>
      </w:r>
      <w:r w:rsidRPr="00343FC5">
        <w:rPr>
          <w:rFonts w:hint="eastAsia"/>
        </w:rPr>
        <w:t>2</w:t>
      </w:r>
      <w:r>
        <w:t>.2</w:t>
      </w:r>
      <w:r w:rsidRPr="00343FC5">
        <w:tab/>
        <w:t>Resources</w:t>
      </w:r>
      <w:bookmarkEnd w:id="521"/>
    </w:p>
    <w:p w14:paraId="1CFED10D" w14:textId="77777777" w:rsidR="006C5490" w:rsidRDefault="006C5490" w:rsidP="006C5490">
      <w:pPr>
        <w:pStyle w:val="Heading4"/>
      </w:pPr>
      <w:bookmarkStart w:id="522" w:name="_Toc171930596"/>
      <w:r>
        <w:t>9.2.2.0</w:t>
      </w:r>
      <w:r>
        <w:tab/>
        <w:t>Resource structure</w:t>
      </w:r>
      <w:bookmarkEnd w:id="522"/>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923A32" w:rsidP="006C5490">
      <w:pPr>
        <w:jc w:val="center"/>
      </w:pPr>
      <w:r>
        <w:rPr>
          <w:noProof/>
        </w:rPr>
        <w:pict w14:anchorId="4C94B284">
          <v:shape id="图片 2" o:spid="_x0000_i1046" type="#_x0000_t75" style="width:263.25pt;height:131.65pt;visibility:visible">
            <v:imagedata r:id="rId30" o:title=""/>
          </v:shape>
        </w:pict>
      </w:r>
    </w:p>
    <w:p w14:paraId="2B550B95" w14:textId="77777777" w:rsidR="006C5490" w:rsidRDefault="006C5490" w:rsidP="006C5490">
      <w:pPr>
        <w:jc w:val="center"/>
        <w:rPr>
          <w:lang w:eastAsia="de-DE"/>
        </w:rPr>
      </w:pPr>
      <w:r>
        <w:rPr>
          <w:rFonts w:hint="eastAsia"/>
          <w:lang w:eastAsia="zh-CN"/>
        </w:rPr>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r>
        <w:t>Table 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23" w:name="_CR9_2_2_1"/>
      <w:bookmarkStart w:id="524" w:name="_Toc171930597"/>
      <w:bookmarkEnd w:id="523"/>
      <w:r>
        <w:t>9.2</w:t>
      </w:r>
      <w:r w:rsidRPr="00343FC5">
        <w:t>.</w:t>
      </w:r>
      <w:r>
        <w:t>2.1</w:t>
      </w:r>
      <w:r w:rsidRPr="00343FC5">
        <w:tab/>
        <w:t>Resource definitions</w:t>
      </w:r>
      <w:bookmarkEnd w:id="524"/>
    </w:p>
    <w:p w14:paraId="1C3B6738" w14:textId="77777777" w:rsidR="005851F1" w:rsidRPr="00343FC5" w:rsidRDefault="005851F1" w:rsidP="00EA5E19">
      <w:pPr>
        <w:pStyle w:val="Heading5"/>
      </w:pPr>
      <w:bookmarkStart w:id="525" w:name="_CR9_2_2_1_1"/>
      <w:bookmarkStart w:id="526" w:name="_Toc171930598"/>
      <w:bookmarkEnd w:id="525"/>
      <w:r>
        <w:t>9.</w:t>
      </w:r>
      <w:r w:rsidRPr="00343FC5">
        <w:t>2.</w:t>
      </w:r>
      <w:r>
        <w:t>2.1.1</w:t>
      </w:r>
      <w:r w:rsidRPr="00343FC5">
        <w:tab/>
        <w:t xml:space="preserve">Resource </w:t>
      </w:r>
      <w:r>
        <w:t>“.../SliceProfile</w:t>
      </w:r>
      <w:r w:rsidR="006C5490">
        <w:t>s</w:t>
      </w:r>
      <w:bookmarkEnd w:id="526"/>
    </w:p>
    <w:p w14:paraId="2DF3A1D7" w14:textId="77777777" w:rsidR="005851F1" w:rsidRPr="00343FC5" w:rsidRDefault="005851F1" w:rsidP="00C71FB5">
      <w:pPr>
        <w:pStyle w:val="H6"/>
        <w:rPr>
          <w:lang w:eastAsia="zh-CN"/>
        </w:rPr>
      </w:pPr>
      <w:bookmarkStart w:id="527"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27"/>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28"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28"/>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r>
        <w:rPr>
          <w:lang w:eastAsia="zh-CN"/>
        </w:rPr>
        <w:t>Table 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29"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30" w:name="_CR9_2_2_1_1_3_1"/>
      <w:bookmarkEnd w:id="529"/>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30"/>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r>
        <w:rPr>
          <w:lang w:eastAsia="zh-CN"/>
        </w:rPr>
        <w:t>Table 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31" w:name="_CRTable9_2_1_2_3_11"/>
      <w:r w:rsidRPr="00343FC5">
        <w:t xml:space="preserve">Table </w:t>
      </w:r>
      <w:bookmarkEnd w:id="531"/>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32" w:name="_CRTable9_2_1_2_3_12"/>
      <w:r w:rsidRPr="00343FC5">
        <w:t xml:space="preserve">Table </w:t>
      </w:r>
      <w:bookmarkEnd w:id="532"/>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33" w:name="_Toc171930599"/>
      <w:r>
        <w:t>9.2.2.1.2</w:t>
      </w:r>
      <w:r>
        <w:tab/>
        <w:t>Resource “…/SliceProfiles/{SliceProfileId}</w:t>
      </w:r>
      <w:bookmarkEnd w:id="533"/>
    </w:p>
    <w:p w14:paraId="6C824E8A" w14:textId="77777777" w:rsidR="006C5490" w:rsidRDefault="006C5490" w:rsidP="006C5490">
      <w:pPr>
        <w:pStyle w:val="H6"/>
        <w:rPr>
          <w:lang w:eastAsia="zh-CN"/>
        </w:rPr>
      </w:pPr>
      <w:r>
        <w:rPr>
          <w:lang w:eastAsia="zh-CN"/>
        </w:rPr>
        <w:t>9.2.2.1.2.1</w:t>
      </w:r>
      <w:r>
        <w:rPr>
          <w:lang w:eastAsia="zh-CN"/>
        </w:rPr>
        <w:tab/>
        <w:t>Description</w:t>
      </w:r>
    </w:p>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r>
        <w:rPr>
          <w:lang w:eastAsia="zh-CN"/>
        </w:rPr>
        <w:t>9.2.2.1.2.2</w:t>
      </w:r>
      <w:r>
        <w:rPr>
          <w:lang w:eastAsia="zh-CN"/>
        </w:rPr>
        <w:tab/>
        <w:t>URI</w:t>
      </w:r>
    </w:p>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r>
        <w:rPr>
          <w:lang w:eastAsia="zh-CN"/>
        </w:rPr>
        <w:t>Table 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r>
        <w:rPr>
          <w:lang w:eastAsia="zh-CN"/>
        </w:rPr>
        <w:t>9.2.2.1.2.3</w:t>
      </w:r>
      <w:r>
        <w:rPr>
          <w:lang w:eastAsia="zh-CN"/>
        </w:rPr>
        <w:tab/>
        <w:t>HTTP methods</w:t>
      </w:r>
    </w:p>
    <w:p w14:paraId="37E57BE2" w14:textId="77777777" w:rsidR="005851F1" w:rsidRDefault="005851F1" w:rsidP="005851F1">
      <w:pPr>
        <w:pStyle w:val="H6"/>
        <w:rPr>
          <w:lang w:eastAsia="zh-CN"/>
        </w:rPr>
      </w:pPr>
      <w:bookmarkStart w:id="534" w:name="_CR9_2_2_1_1_3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34"/>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r>
        <w:rPr>
          <w:lang w:eastAsia="zh-CN"/>
        </w:rPr>
        <w:t>Table 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35" w:name="_CRTable9_2_2_2_2_3_11"/>
      <w:r w:rsidRPr="00343FC5">
        <w:t xml:space="preserve">Table </w:t>
      </w:r>
      <w:bookmarkEnd w:id="535"/>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36" w:name="_CRTable9_2_2_2_2_3_12"/>
      <w:r w:rsidRPr="00343FC5">
        <w:t xml:space="preserve">Table </w:t>
      </w:r>
      <w:bookmarkEnd w:id="536"/>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37" w:name="_Toc171930600"/>
      <w:r>
        <w:t>10</w:t>
      </w:r>
      <w:r>
        <w:tab/>
      </w:r>
      <w:r w:rsidRPr="00C9465B">
        <w:t>OpenAPI specification</w:t>
      </w:r>
      <w:bookmarkEnd w:id="537"/>
    </w:p>
    <w:p w14:paraId="3A4C5A87" w14:textId="1D480E9E" w:rsidR="00B758D7" w:rsidRPr="00506640" w:rsidRDefault="00B758D7" w:rsidP="00B758D7">
      <w:pPr>
        <w:pStyle w:val="Heading2"/>
      </w:pPr>
      <w:bookmarkStart w:id="538" w:name="_Toc171930601"/>
      <w:r>
        <w:t>10</w:t>
      </w:r>
      <w:r w:rsidRPr="00506640">
        <w:t>.</w:t>
      </w:r>
      <w:r>
        <w:t>1</w:t>
      </w:r>
      <w:r w:rsidRPr="00506640">
        <w:tab/>
      </w:r>
      <w:r w:rsidRPr="00506640">
        <w:rPr>
          <w:lang w:eastAsia="zh-CN"/>
        </w:rPr>
        <w:t xml:space="preserve">OpenAPI document </w:t>
      </w:r>
      <w:r>
        <w:rPr>
          <w:lang w:eastAsia="zh-CN"/>
        </w:rPr>
        <w:t>for network slice provisioning MnS</w:t>
      </w:r>
      <w:bookmarkEnd w:id="538"/>
    </w:p>
    <w:p w14:paraId="1E39CEE7" w14:textId="77777777" w:rsidR="00B758D7" w:rsidRDefault="00B758D7" w:rsidP="00B758D7">
      <w:r>
        <w:t>The OpenAPI/YAML definitions for provisioning MnS are specified in 3GPP Forge [</w:t>
      </w:r>
      <w:r>
        <w:rPr>
          <w:lang w:eastAsia="zh-CN"/>
        </w:rPr>
        <w:t>16</w:t>
      </w:r>
      <w:r>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220DC19C" w:rsidR="00B758D7" w:rsidRPr="00506640" w:rsidRDefault="00B758D7" w:rsidP="00B758D7">
      <w:pPr>
        <w:pStyle w:val="Heading2"/>
      </w:pPr>
      <w:bookmarkStart w:id="539" w:name="_Toc171930602"/>
      <w:r>
        <w:t>10</w:t>
      </w:r>
      <w:r w:rsidRPr="00506640">
        <w:t>.</w:t>
      </w:r>
      <w:r>
        <w:t>2</w:t>
      </w:r>
      <w:r w:rsidRPr="00506640">
        <w:tab/>
      </w:r>
      <w:r w:rsidRPr="00506640">
        <w:rPr>
          <w:lang w:eastAsia="zh-CN"/>
        </w:rPr>
        <w:t xml:space="preserve">OpenAPI document </w:t>
      </w:r>
      <w:r>
        <w:rPr>
          <w:lang w:eastAsia="zh-CN"/>
        </w:rPr>
        <w:t>for network slice provisioning MnS</w:t>
      </w:r>
      <w:bookmarkEnd w:id="539"/>
    </w:p>
    <w:p w14:paraId="4EFE9FB0" w14:textId="77777777" w:rsidR="00B758D7" w:rsidRDefault="00B758D7" w:rsidP="00B758D7">
      <w:r>
        <w:t>The OpenAPI/YAML definitions for provisioning MnS are specified in 3GPP Forge [</w:t>
      </w:r>
      <w:r>
        <w:rPr>
          <w:lang w:eastAsia="zh-CN"/>
        </w:rPr>
        <w:t>16</w:t>
      </w:r>
      <w:r>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40" w:name="_CRAnnexAinformative"/>
      <w:bookmarkEnd w:id="540"/>
      <w:r>
        <w:rPr>
          <w:rFonts w:eastAsia="SimSun"/>
          <w:lang w:eastAsia="zh-CN"/>
        </w:rPr>
        <w:br w:type="page"/>
      </w:r>
      <w:bookmarkStart w:id="541" w:name="_Toc19715584"/>
      <w:bookmarkStart w:id="542" w:name="_Toc51326782"/>
      <w:bookmarkStart w:id="543" w:name="_Toc51326899"/>
      <w:bookmarkStart w:id="544" w:name="_Toc171930603"/>
      <w:r w:rsidRPr="00343FC5">
        <w:t>Annex A (informative):</w:t>
      </w:r>
      <w:r w:rsidRPr="00343FC5">
        <w:br/>
      </w:r>
      <w:r>
        <w:t>A network slice journey</w:t>
      </w:r>
      <w:r w:rsidRPr="003B5517">
        <w:t xml:space="preserve"> </w:t>
      </w:r>
      <w:r>
        <w:t>example</w:t>
      </w:r>
      <w:bookmarkEnd w:id="541"/>
      <w:bookmarkEnd w:id="542"/>
      <w:bookmarkEnd w:id="543"/>
      <w:bookmarkEnd w:id="544"/>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923A32" w:rsidP="00256414">
      <w:pPr>
        <w:pStyle w:val="TH"/>
      </w:pPr>
      <w:r>
        <w:rPr>
          <w:noProof/>
          <w:lang w:val="fr-FR" w:eastAsia="fr-FR"/>
        </w:rPr>
        <w:pict w14:anchorId="7F9148CB">
          <v:shape id="Image 1" o:spid="_x0000_i1047" type="#_x0000_t75" style="width:385.9pt;height:220.5pt;visibility:visible">
            <v:imagedata r:id="rId31" o:title=""/>
          </v:shape>
        </w:pict>
      </w:r>
    </w:p>
    <w:p w14:paraId="4229A581" w14:textId="77777777" w:rsidR="000522BB" w:rsidRDefault="000522BB" w:rsidP="00B45BF7">
      <w:pPr>
        <w:pStyle w:val="TF"/>
      </w:pPr>
      <w:bookmarkStart w:id="545" w:name="_CRFigureA_1"/>
      <w:r>
        <w:t xml:space="preserve">Figure </w:t>
      </w:r>
      <w:bookmarkEnd w:id="545"/>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923A32" w:rsidP="00256414">
      <w:pPr>
        <w:pStyle w:val="TH"/>
      </w:pPr>
      <w:r>
        <w:rPr>
          <w:noProof/>
          <w:lang w:val="fr-FR" w:eastAsia="fr-FR"/>
        </w:rPr>
        <w:pict w14:anchorId="03A28198">
          <v:shape id="Image 2" o:spid="_x0000_i1048" type="#_x0000_t75" style="width:458.65pt;height:242.25pt;visibility:visible">
            <v:imagedata r:id="rId32" o:title=""/>
          </v:shape>
        </w:pict>
      </w:r>
    </w:p>
    <w:p w14:paraId="3B71626F" w14:textId="77777777" w:rsidR="000522BB" w:rsidRDefault="000522BB" w:rsidP="00B45BF7">
      <w:pPr>
        <w:pStyle w:val="TF"/>
      </w:pPr>
      <w:bookmarkStart w:id="546" w:name="_CRFigureA_2"/>
      <w:r>
        <w:t xml:space="preserve">Figure </w:t>
      </w:r>
      <w:bookmarkEnd w:id="546"/>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923A32" w:rsidP="00256414">
      <w:pPr>
        <w:pStyle w:val="TH"/>
      </w:pPr>
      <w:r>
        <w:rPr>
          <w:noProof/>
          <w:lang w:val="fr-FR" w:eastAsia="fr-FR"/>
        </w:rPr>
        <w:pict w14:anchorId="0C5262CA">
          <v:shape id="Image 3" o:spid="_x0000_i1049" type="#_x0000_t75" style="width:269.25pt;height:149.25pt;visibility:visible">
            <v:imagedata r:id="rId33" o:title=""/>
          </v:shape>
        </w:pict>
      </w:r>
    </w:p>
    <w:p w14:paraId="0FD4E9EB" w14:textId="77777777" w:rsidR="000522BB" w:rsidRDefault="000522BB" w:rsidP="00B45BF7">
      <w:pPr>
        <w:pStyle w:val="TF"/>
      </w:pPr>
      <w:bookmarkStart w:id="547" w:name="_CRFigureA_3"/>
      <w:r>
        <w:t xml:space="preserve">Figure </w:t>
      </w:r>
      <w:bookmarkEnd w:id="547"/>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923A32" w:rsidP="00256414">
      <w:pPr>
        <w:pStyle w:val="TH"/>
      </w:pPr>
      <w:r>
        <w:rPr>
          <w:noProof/>
          <w:lang w:val="fr-FR" w:eastAsia="fr-FR"/>
        </w:rPr>
        <w:pict w14:anchorId="4FA48632">
          <v:shape id="Image 4" o:spid="_x0000_i1050" type="#_x0000_t75" style="width:416.65pt;height:183.4pt;visibility:visible">
            <v:imagedata r:id="rId34" o:title=""/>
          </v:shape>
        </w:pict>
      </w:r>
    </w:p>
    <w:p w14:paraId="4451C2E9" w14:textId="77777777" w:rsidR="000522BB" w:rsidRDefault="000522BB" w:rsidP="00B45BF7">
      <w:pPr>
        <w:pStyle w:val="TF"/>
      </w:pPr>
      <w:bookmarkStart w:id="548" w:name="_CRFigureA_4"/>
      <w:r>
        <w:t xml:space="preserve">Figure </w:t>
      </w:r>
      <w:bookmarkEnd w:id="548"/>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923A32" w:rsidP="00256414">
      <w:pPr>
        <w:pStyle w:val="TH"/>
      </w:pPr>
      <w:r>
        <w:rPr>
          <w:noProof/>
          <w:lang w:val="fr-FR" w:eastAsia="fr-FR"/>
        </w:rPr>
        <w:pict w14:anchorId="75BD0972">
          <v:shape id="Image 5" o:spid="_x0000_i1051" type="#_x0000_t75" style="width:483.4pt;height:149.25pt;visibility:visible">
            <v:imagedata r:id="rId35" o:title=""/>
          </v:shape>
        </w:pict>
      </w:r>
    </w:p>
    <w:p w14:paraId="39CBE109" w14:textId="77777777" w:rsidR="000522BB" w:rsidRDefault="000522BB" w:rsidP="00256414">
      <w:pPr>
        <w:pStyle w:val="TF"/>
      </w:pPr>
      <w:bookmarkStart w:id="549" w:name="_CRFigureA_5"/>
      <w:r>
        <w:t xml:space="preserve">Figure </w:t>
      </w:r>
      <w:bookmarkEnd w:id="549"/>
      <w:r>
        <w:t>A.5: RAN+TN+CN+TN+IMS+TN+AS network slice subnets exposed as network slice</w:t>
      </w:r>
    </w:p>
    <w:p w14:paraId="5D84F9D9" w14:textId="77777777" w:rsidR="00A665C9" w:rsidRPr="00E40199" w:rsidRDefault="00A665C9" w:rsidP="003B3C76">
      <w:pPr>
        <w:pStyle w:val="Heading8"/>
      </w:pPr>
      <w:bookmarkStart w:id="550" w:name="_CRAnnexBinformative"/>
      <w:bookmarkEnd w:id="550"/>
      <w:r>
        <w:rPr>
          <w:rFonts w:eastAsia="SimSun"/>
          <w:lang w:eastAsia="zh-CN"/>
        </w:rPr>
        <w:br w:type="page"/>
      </w:r>
      <w:bookmarkStart w:id="551" w:name="_Toc51326783"/>
      <w:bookmarkStart w:id="552" w:name="_Toc51326900"/>
      <w:bookmarkStart w:id="553" w:name="_Toc171930604"/>
      <w:r w:rsidRPr="00E40199">
        <w:t xml:space="preserve">Annex </w:t>
      </w:r>
      <w:r>
        <w:t>B</w:t>
      </w:r>
      <w:r w:rsidRPr="00E40199">
        <w:t xml:space="preserve"> (informative):</w:t>
      </w:r>
      <w:r w:rsidRPr="00343FC5">
        <w:br/>
      </w:r>
      <w:r w:rsidRPr="00E40199">
        <w:t>General information for network slice related identifiers</w:t>
      </w:r>
      <w:bookmarkEnd w:id="551"/>
      <w:bookmarkEnd w:id="552"/>
      <w:bookmarkEnd w:id="553"/>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54" w:name="_CRAnnexCinformative"/>
      <w:bookmarkEnd w:id="554"/>
      <w:r w:rsidRPr="000506E6">
        <w:rPr>
          <w:rFonts w:eastAsia="SimSun"/>
          <w:lang w:val="fr-FR" w:eastAsia="zh-CN"/>
        </w:rPr>
        <w:br w:type="page"/>
      </w:r>
      <w:bookmarkStart w:id="555" w:name="_Toc59184764"/>
      <w:bookmarkStart w:id="556" w:name="_Toc59195699"/>
      <w:bookmarkStart w:id="557" w:name="_Toc59440128"/>
      <w:bookmarkStart w:id="558" w:name="_Toc67990586"/>
      <w:bookmarkStart w:id="559" w:name="_Toc59183298"/>
      <w:bookmarkStart w:id="560" w:name="_Toc171930605"/>
      <w:r w:rsidRPr="00D40A6D">
        <w:rPr>
          <w:lang w:val="fr-FR"/>
        </w:rPr>
        <w:t xml:space="preserve">Annex </w:t>
      </w:r>
      <w:r>
        <w:rPr>
          <w:lang w:val="fr-FR"/>
        </w:rPr>
        <w:t>C</w:t>
      </w:r>
      <w:r w:rsidRPr="00D40A6D">
        <w:rPr>
          <w:lang w:val="fr-FR"/>
        </w:rPr>
        <w:t xml:space="preserve"> (informative):</w:t>
      </w:r>
      <w:r w:rsidRPr="00D40A6D">
        <w:rPr>
          <w:lang w:val="fr-FR"/>
        </w:rPr>
        <w:br/>
      </w:r>
      <w:bookmarkEnd w:id="555"/>
      <w:bookmarkEnd w:id="556"/>
      <w:bookmarkEnd w:id="557"/>
      <w:bookmarkEnd w:id="558"/>
      <w:bookmarkEnd w:id="559"/>
      <w:r w:rsidRPr="00D40A6D">
        <w:rPr>
          <w:lang w:val="fr-FR"/>
        </w:rPr>
        <w:t>Plant UML source code</w:t>
      </w:r>
      <w:bookmarkEnd w:id="560"/>
    </w:p>
    <w:p w14:paraId="3530E0CA" w14:textId="77777777" w:rsidR="003B3C76" w:rsidRDefault="003B3C76" w:rsidP="003B3C76">
      <w:pPr>
        <w:pStyle w:val="Heading1"/>
      </w:pPr>
      <w:bookmarkStart w:id="561" w:name="_CRC_1"/>
      <w:bookmarkStart w:id="562" w:name="_Toc171930606"/>
      <w:bookmarkStart w:id="563" w:name="_Toc59184765"/>
      <w:bookmarkStart w:id="564" w:name="_Toc59195700"/>
      <w:bookmarkStart w:id="565" w:name="_Toc59440129"/>
      <w:bookmarkStart w:id="566" w:name="_Toc67990587"/>
      <w:bookmarkStart w:id="567" w:name="_Toc59183299"/>
      <w:bookmarkEnd w:id="561"/>
      <w:r>
        <w:t>C.1</w:t>
      </w:r>
      <w:r>
        <w:tab/>
      </w:r>
      <w:r w:rsidRPr="00F17505">
        <w:t>General</w:t>
      </w:r>
      <w:bookmarkEnd w:id="562"/>
      <w:r>
        <w:t xml:space="preserve"> </w:t>
      </w:r>
      <w:bookmarkEnd w:id="563"/>
      <w:bookmarkEnd w:id="564"/>
      <w:bookmarkEnd w:id="565"/>
      <w:bookmarkEnd w:id="566"/>
      <w:bookmarkEnd w:id="567"/>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568" w:name="_CRC_2"/>
      <w:bookmarkStart w:id="569" w:name="_Toc171930607"/>
      <w:bookmarkEnd w:id="568"/>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569"/>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570" w:name="_Toc171930608"/>
      <w:r>
        <w:t>C</w:t>
      </w:r>
      <w:r w:rsidRPr="00397C4E">
        <w:t>.</w:t>
      </w:r>
      <w:r>
        <w:t>3</w:t>
      </w:r>
      <w:r>
        <w:tab/>
      </w:r>
      <w:r w:rsidRPr="00343FC5">
        <w:t xml:space="preserve">Procedure of </w:t>
      </w:r>
      <w:r w:rsidRPr="00343FC5">
        <w:rPr>
          <w:lang w:eastAsia="zh-CN"/>
        </w:rPr>
        <w:t>Network Slice Subnet Instance Allocation</w:t>
      </w:r>
      <w:bookmarkEnd w:id="570"/>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571" w:name="_Toc171930609"/>
      <w:r>
        <w:t>C</w:t>
      </w:r>
      <w:r w:rsidRPr="00397C4E">
        <w:t>.</w:t>
      </w:r>
      <w:r>
        <w:t>4</w:t>
      </w:r>
      <w:r>
        <w:tab/>
      </w:r>
      <w:r w:rsidRPr="00343FC5">
        <w:t xml:space="preserve">Procedure of </w:t>
      </w:r>
      <w:r w:rsidRPr="00343FC5">
        <w:rPr>
          <w:lang w:eastAsia="zh-CN"/>
        </w:rPr>
        <w:t>Network Slice Instance Deallocation</w:t>
      </w:r>
      <w:bookmarkEnd w:id="571"/>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572" w:name="_Toc171930610"/>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572"/>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573" w:name="_Toc171930611"/>
      <w:r>
        <w:t>C</w:t>
      </w:r>
      <w:r w:rsidRPr="00397C4E">
        <w:t>.</w:t>
      </w:r>
      <w:r>
        <w:t>6</w:t>
      </w:r>
      <w:r>
        <w:tab/>
      </w:r>
      <w:r w:rsidRPr="00343FC5">
        <w:t xml:space="preserve">Procedure of </w:t>
      </w:r>
      <w:r w:rsidRPr="00343FC5">
        <w:rPr>
          <w:lang w:eastAsia="zh-CN"/>
        </w:rPr>
        <w:t>Network Slice Instance Modification</w:t>
      </w:r>
      <w:bookmarkEnd w:id="573"/>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574" w:name="_Toc171930612"/>
      <w:r>
        <w:t>C</w:t>
      </w:r>
      <w:r w:rsidRPr="00397C4E">
        <w:t>.</w:t>
      </w:r>
      <w:r>
        <w:t>7</w:t>
      </w:r>
      <w:r>
        <w:tab/>
      </w:r>
      <w:r w:rsidRPr="00343FC5">
        <w:t xml:space="preserve">Procedure of </w:t>
      </w:r>
      <w:r w:rsidRPr="00343FC5">
        <w:rPr>
          <w:lang w:eastAsia="zh-CN"/>
        </w:rPr>
        <w:t>Network Slice Subnet Instance Modification</w:t>
      </w:r>
      <w:bookmarkEnd w:id="574"/>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575" w:name="_CRAnnexDinformative"/>
      <w:bookmarkEnd w:id="575"/>
      <w:r>
        <w:br w:type="page"/>
      </w:r>
    </w:p>
    <w:p w14:paraId="37267F7A" w14:textId="77777777" w:rsidR="009C315A" w:rsidRPr="00343FC5" w:rsidRDefault="00D120B9" w:rsidP="00FA3850">
      <w:pPr>
        <w:pStyle w:val="Heading8"/>
      </w:pPr>
      <w:r w:rsidRPr="00343FC5">
        <w:br w:type="page"/>
      </w:r>
      <w:bookmarkStart w:id="576" w:name="_Toc19715585"/>
      <w:bookmarkStart w:id="577" w:name="_Toc51326784"/>
      <w:bookmarkStart w:id="578" w:name="_Toc51326901"/>
      <w:bookmarkStart w:id="579" w:name="_Toc171930613"/>
      <w:r w:rsidRPr="00343FC5">
        <w:t xml:space="preserve">Annex </w:t>
      </w:r>
      <w:r w:rsidR="003B3C76">
        <w:t>D</w:t>
      </w:r>
      <w:r w:rsidR="003B3C76" w:rsidRPr="00343FC5">
        <w:t xml:space="preserve"> </w:t>
      </w:r>
      <w:r w:rsidRPr="00343FC5">
        <w:t>(informative):</w:t>
      </w:r>
      <w:r w:rsidRPr="00343FC5">
        <w:br/>
        <w:t>Change history</w:t>
      </w:r>
      <w:bookmarkStart w:id="580" w:name="OLE_LINK18"/>
      <w:bookmarkEnd w:id="35"/>
      <w:bookmarkEnd w:id="576"/>
      <w:bookmarkEnd w:id="577"/>
      <w:bookmarkEnd w:id="578"/>
      <w:bookmarkEnd w:id="57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bookmarkEnd w:id="580"/>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F1A20" w14:textId="77777777" w:rsidR="003C6974" w:rsidRDefault="003C6974">
      <w:r>
        <w:separator/>
      </w:r>
    </w:p>
  </w:endnote>
  <w:endnote w:type="continuationSeparator" w:id="0">
    <w:p w14:paraId="430EB53C" w14:textId="77777777" w:rsidR="003C6974" w:rsidRDefault="003C6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97F7A" w14:textId="77777777" w:rsidR="003C6974" w:rsidRDefault="003C6974">
      <w:r>
        <w:separator/>
      </w:r>
    </w:p>
  </w:footnote>
  <w:footnote w:type="continuationSeparator" w:id="0">
    <w:p w14:paraId="2B01DE12" w14:textId="77777777" w:rsidR="003C6974" w:rsidRDefault="003C69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mwrAUAsFEENSw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6054"/>
    <w:rsid w:val="00B700D8"/>
    <w:rsid w:val="00B73B06"/>
    <w:rsid w:val="00B758D7"/>
    <w:rsid w:val="00B81E66"/>
    <w:rsid w:val="00B82299"/>
    <w:rsid w:val="00B82D52"/>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27486</Words>
  <Characters>156674</Characters>
  <Application>Microsoft Office Word</Application>
  <DocSecurity>0</DocSecurity>
  <Lines>1305</Lines>
  <Paragraphs>367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183793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7</cp:revision>
  <dcterms:created xsi:type="dcterms:W3CDTF">2024-07-12T10:38:00Z</dcterms:created>
  <dcterms:modified xsi:type="dcterms:W3CDTF">2024-07-19T08:26:00Z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